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6DC8" w14:textId="01E4968E" w:rsidR="00804175" w:rsidRPr="00C60284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25CF778D" w:rsidR="007B20FA" w:rsidRPr="00C60284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F3604C0" w14:textId="02FC0B45" w:rsidR="00A61FFF" w:rsidRPr="00F302BE" w:rsidRDefault="00F471E1" w:rsidP="00F302BE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A9C77E0" w14:textId="2095A8B6" w:rsidR="00F471E1" w:rsidRPr="00697359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6E9BD7" w14:textId="79940CAA" w:rsidR="007125D3" w:rsidRPr="00C60284" w:rsidRDefault="007125D3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FAFA804" w14:textId="79DAFEE5" w:rsidR="00F471E1" w:rsidRPr="00A87BD7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A87BD7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61719392" w14:textId="6F2E432C" w:rsidR="00A87BD7" w:rsidRPr="007524B9" w:rsidRDefault="00A87BD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30CD5A8D" w14:textId="33F703CC" w:rsidR="00F471E1" w:rsidRPr="00F302BE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F302B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51744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F302BE" w:rsidRPr="00F302BE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</w:t>
      </w:r>
    </w:p>
    <w:p w14:paraId="52F27615" w14:textId="670BE18C" w:rsidR="009908D6" w:rsidRPr="00F302BE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bookmarkStart w:id="0" w:name="_Hlk118722948"/>
      <w:r w:rsidRPr="00F302BE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bookmarkEnd w:id="0"/>
    <w:p w14:paraId="4DD899A4" w14:textId="5D3F6B62" w:rsidR="002C6207" w:rsidRPr="00F302BE" w:rsidRDefault="002C620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A9369C5" w14:textId="54792FC4" w:rsidR="005020D1" w:rsidRPr="00F302BE" w:rsidRDefault="005020D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6B017FAD" w14:textId="29C927C4" w:rsidR="00F471E1" w:rsidRPr="00F302BE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EFC6D4" w14:textId="65076C7C" w:rsidR="00B6058C" w:rsidRPr="00F302BE" w:rsidRDefault="00B6058C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302BE">
        <w:rPr>
          <w:rFonts w:ascii="Angsana New" w:hAnsi="Angsana New" w:cs="Angsana New" w:hint="cs"/>
          <w:sz w:val="30"/>
          <w:szCs w:val="30"/>
          <w:cs/>
          <w:lang w:val="th-TH"/>
        </w:rPr>
        <w:t>เปิดเผยเพิ่มเติม</w:t>
      </w:r>
    </w:p>
    <w:p w14:paraId="68D9C1BD" w14:textId="08C0D730" w:rsidR="002C6207" w:rsidRPr="00F302BE" w:rsidRDefault="002C6207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val="th-TH" w:bidi="th-TH"/>
        </w:rPr>
        <w:t>ภาษีเงินได้</w:t>
      </w:r>
    </w:p>
    <w:p w14:paraId="690C0E72" w14:textId="5ECF69F8" w:rsidR="00F302BE" w:rsidRPr="00F302BE" w:rsidRDefault="00F302BE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302BE">
        <w:rPr>
          <w:rFonts w:ascii="Angsana New" w:hAnsi="Angsana New" w:cs="Angsana New" w:hint="cs"/>
          <w:sz w:val="30"/>
          <w:szCs w:val="30"/>
          <w:cs/>
          <w:lang w:val="th-TH" w:bidi="th-TH"/>
        </w:rPr>
        <w:t>กำไรต่อหุ้น</w:t>
      </w:r>
      <w:r w:rsidR="00D62F11">
        <w:rPr>
          <w:rFonts w:ascii="Angsana New" w:hAnsi="Angsana New" w:cs="Angsana New" w:hint="cs"/>
          <w:sz w:val="30"/>
          <w:szCs w:val="30"/>
          <w:cs/>
          <w:lang w:val="th-TH" w:bidi="th-TH"/>
        </w:rPr>
        <w:t>ขั้นพื้นฐาน</w:t>
      </w:r>
    </w:p>
    <w:p w14:paraId="4A982008" w14:textId="77777777" w:rsidR="00F471E1" w:rsidRPr="00C60284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911BAD5" w14:textId="77777777" w:rsidR="00F471E1" w:rsidRPr="00C60284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3954BF" w14:textId="77777777" w:rsidR="00F471E1" w:rsidRPr="00C60284" w:rsidRDefault="00F471E1" w:rsidP="00386C9B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F699EA" w14:textId="1DDAB081" w:rsidR="001F79E0" w:rsidRPr="00D86BB6" w:rsidRDefault="00F471E1" w:rsidP="00D86BB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  <w:r w:rsidR="007109B0" w:rsidRPr="00D86BB6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C60284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8322F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C60284">
        <w:rPr>
          <w:rFonts w:ascii="Angsana New" w:hAnsi="Angsana New" w:cs="Angsana New"/>
          <w:sz w:val="30"/>
          <w:szCs w:val="30"/>
          <w:cs/>
        </w:rPr>
        <w:t>นี้</w:t>
      </w:r>
    </w:p>
    <w:p w14:paraId="2A806AB4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A3583CA" w14:textId="1E43B28F" w:rsidR="0088322F" w:rsidRPr="00C60284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8C765B">
        <w:rPr>
          <w:rFonts w:ascii="Angsana New" w:hAnsi="Angsana New" w:cs="Angsana New"/>
          <w:sz w:val="30"/>
          <w:szCs w:val="30"/>
        </w:rPr>
        <w:t>9</w:t>
      </w:r>
      <w:r w:rsidR="006F080F">
        <w:rPr>
          <w:rFonts w:ascii="Angsana New" w:hAnsi="Angsana New" w:cs="Angsana New"/>
          <w:sz w:val="30"/>
          <w:szCs w:val="30"/>
        </w:rPr>
        <w:t xml:space="preserve"> </w:t>
      </w:r>
      <w:r w:rsidR="006F080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610239">
        <w:rPr>
          <w:rFonts w:ascii="Angsana New" w:hAnsi="Angsana New" w:cs="Angsana New"/>
          <w:sz w:val="30"/>
          <w:szCs w:val="30"/>
        </w:rPr>
        <w:t>5</w:t>
      </w:r>
    </w:p>
    <w:p w14:paraId="22AFE43B" w14:textId="77777777" w:rsidR="002D6F2B" w:rsidRPr="00C60284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F4D0638" w14:textId="5229235A" w:rsidR="00795D87" w:rsidRPr="00F35C78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C60284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C60284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9FA4C8F" w14:textId="202442C9" w:rsidR="00FB774E" w:rsidRPr="00C60284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C60284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080F" w:rsidRPr="006F080F">
        <w:rPr>
          <w:rFonts w:ascii="Angsana New" w:hAnsi="Angsana New" w:cs="Angsana New"/>
          <w:sz w:val="30"/>
          <w:szCs w:val="30"/>
        </w:rPr>
        <w:t>34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C6028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6028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</w:t>
      </w:r>
      <w:r w:rsidR="00E25480" w:rsidRPr="00F35C78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</w:t>
      </w:r>
      <w:r w:rsidR="00F302BE">
        <w:rPr>
          <w:rFonts w:ascii="Angsana New" w:hAnsi="Angsana New" w:cs="Angsana New" w:hint="cs"/>
          <w:spacing w:val="8"/>
          <w:sz w:val="30"/>
          <w:szCs w:val="30"/>
          <w:cs/>
        </w:rPr>
        <w:t>เคย</w:t>
      </w:r>
      <w:r w:rsidR="00E25480" w:rsidRPr="00F35C78">
        <w:rPr>
          <w:rFonts w:ascii="Angsana New" w:hAnsi="Angsana New" w:cs="Angsana New"/>
          <w:spacing w:val="8"/>
          <w:sz w:val="30"/>
          <w:szCs w:val="30"/>
          <w:cs/>
        </w:rPr>
        <w:t>นำเสนอไปแล้วในงบ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31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610239">
        <w:rPr>
          <w:rFonts w:ascii="Angsana New" w:hAnsi="Angsana New" w:cs="Angsana New"/>
          <w:sz w:val="30"/>
          <w:szCs w:val="30"/>
        </w:rPr>
        <w:t>4</w:t>
      </w:r>
    </w:p>
    <w:p w14:paraId="615A7D02" w14:textId="77777777" w:rsidR="00BD51A1" w:rsidRPr="004500A9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78C5A2E5" w:rsidR="002C1C0E" w:rsidRPr="00A64606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A6460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6460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A64606">
        <w:rPr>
          <w:rFonts w:ascii="Angsana New" w:hAnsi="Angsana New" w:cs="Angsana New" w:hint="cs"/>
          <w:sz w:val="30"/>
          <w:szCs w:val="30"/>
          <w:cs/>
        </w:rPr>
        <w:t>ไว้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610239">
        <w:rPr>
          <w:rFonts w:ascii="Angsana New" w:hAnsi="Angsana New" w:cs="Angsana New"/>
          <w:sz w:val="30"/>
          <w:szCs w:val="30"/>
        </w:rPr>
        <w:t>4</w:t>
      </w:r>
    </w:p>
    <w:p w14:paraId="4ED4DB29" w14:textId="18C9BFDE" w:rsidR="00705309" w:rsidRPr="00A64606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63C6B066" w:rsidR="00093B30" w:rsidRPr="00A64606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A6460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D8A89B3" w14:textId="255F24FB" w:rsidR="00A64606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A64606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F302BE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บริษัทร่วม 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</w:t>
      </w:r>
      <w:r w:rsidRPr="00A64606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A6460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302BE">
        <w:rPr>
          <w:rFonts w:asciiTheme="majorBidi" w:hAnsiTheme="majorBidi" w:cstheme="majorBidi"/>
          <w:bCs/>
          <w:sz w:val="30"/>
          <w:szCs w:val="30"/>
        </w:rPr>
        <w:t>6</w:t>
      </w:r>
      <w:r w:rsidRPr="00A6460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สำหรับความสัมพันธ์กับผู้บริหารคนสำคัญและ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>
        <w:rPr>
          <w:rFonts w:ascii="Angsana New" w:hAnsi="Angsana New" w:cs="Angsana New" w:hint="cs"/>
          <w:spacing w:val="6"/>
          <w:sz w:val="30"/>
          <w:szCs w:val="30"/>
          <w:cs/>
        </w:rPr>
        <w:t>ปี</w:t>
      </w:r>
      <w:r w:rsidR="00D554EE" w:rsidRPr="00A64606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สิ้นสุดวันที่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31</w:t>
      </w:r>
      <w:r w:rsidR="00D554EE" w:rsidRPr="00A64606">
        <w:rPr>
          <w:rFonts w:ascii="Angsana New" w:hAnsi="Angsana New" w:cs="Angsana New"/>
          <w:sz w:val="30"/>
          <w:szCs w:val="30"/>
        </w:rPr>
        <w:t xml:space="preserve"> </w:t>
      </w:r>
      <w:r w:rsidR="00D554EE" w:rsidRPr="00A6460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610239">
        <w:rPr>
          <w:rFonts w:ascii="Angsana New" w:hAnsi="Angsana New" w:cs="Angsana New"/>
          <w:sz w:val="30"/>
          <w:szCs w:val="30"/>
        </w:rPr>
        <w:t>4</w:t>
      </w:r>
    </w:p>
    <w:p w14:paraId="3AB63762" w14:textId="04A264B0" w:rsidR="00F302BE" w:rsidRDefault="00F302BE" w:rsidP="0011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14:paraId="64FD562E" w14:textId="65DFFCEC" w:rsidR="00F302BE" w:rsidRDefault="00F302BE" w:rsidP="0011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14:paraId="5CF6DE3F" w14:textId="05B9020A" w:rsidR="00F302BE" w:rsidRDefault="00F302BE" w:rsidP="0011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14:paraId="258FE35F" w14:textId="77777777" w:rsidR="00F302BE" w:rsidRDefault="00F302BE" w:rsidP="0011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1BA6C3" w14:textId="77777777" w:rsidR="001106D9" w:rsidRPr="001106D9" w:rsidRDefault="001106D9" w:rsidP="0011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7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9"/>
        <w:gridCol w:w="1073"/>
        <w:gridCol w:w="272"/>
        <w:gridCol w:w="1120"/>
        <w:gridCol w:w="257"/>
        <w:gridCol w:w="14"/>
        <w:gridCol w:w="1221"/>
        <w:gridCol w:w="266"/>
        <w:gridCol w:w="1096"/>
      </w:tblGrid>
      <w:tr w:rsidR="00386C9B" w:rsidRPr="00A16777" w14:paraId="2680EA89" w14:textId="77777777" w:rsidTr="0019717B">
        <w:trPr>
          <w:trHeight w:val="405"/>
          <w:tblHeader/>
        </w:trPr>
        <w:tc>
          <w:tcPr>
            <w:tcW w:w="2264" w:type="pct"/>
          </w:tcPr>
          <w:p w14:paraId="7996A0D1" w14:textId="74EAFBBF" w:rsidR="00386C9B" w:rsidRPr="00F302BE" w:rsidRDefault="00386C9B" w:rsidP="0038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lastRenderedPageBreak/>
              <w:br w:type="page"/>
            </w:r>
            <w:r>
              <w:br w:type="page"/>
            </w:r>
            <w:r w:rsidR="00F302BE" w:rsidRPr="00F302BE">
              <w:rPr>
                <w:rFonts w:ascii="Angsana New" w:hAnsi="Angsana New" w:cs="Angsana New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8" w:type="pct"/>
            <w:gridSpan w:val="3"/>
          </w:tcPr>
          <w:p w14:paraId="22A46731" w14:textId="77777777" w:rsidR="00386C9B" w:rsidRPr="00A16777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1817809F" w14:textId="77777777" w:rsidR="00386C9B" w:rsidRPr="00A16777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pct"/>
            <w:gridSpan w:val="4"/>
          </w:tcPr>
          <w:p w14:paraId="58AE019E" w14:textId="77777777" w:rsidR="00386C9B" w:rsidRPr="00A16777" w:rsidRDefault="00386C9B" w:rsidP="00386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302BE" w:rsidRPr="00A16777" w14:paraId="5EA8B6CD" w14:textId="77777777" w:rsidTr="0019717B">
        <w:trPr>
          <w:trHeight w:val="405"/>
          <w:tblHeader/>
        </w:trPr>
        <w:tc>
          <w:tcPr>
            <w:tcW w:w="2264" w:type="pct"/>
          </w:tcPr>
          <w:p w14:paraId="3AB23EF8" w14:textId="32892F91" w:rsidR="00610239" w:rsidRPr="00D03126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8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2" w:type="pct"/>
          </w:tcPr>
          <w:p w14:paraId="63268895" w14:textId="28DB03DB" w:rsidR="00610239" w:rsidRPr="00A16777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5852A9D3" w14:textId="77777777" w:rsidR="00610239" w:rsidRPr="00A16777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49DA7E" w14:textId="403F62E5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0A50019F" w14:textId="77777777" w:rsidR="00610239" w:rsidRPr="00A16777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A5AEF54" w14:textId="133BC1DD" w:rsidR="00610239" w:rsidRPr="00A16777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4D9C36B1" w14:textId="77777777" w:rsidR="00610239" w:rsidRPr="00A16777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CEB0195" w14:textId="024A31D4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10239" w:rsidRPr="00A16777" w14:paraId="0FD4F911" w14:textId="77777777" w:rsidTr="0019717B">
        <w:trPr>
          <w:trHeight w:val="405"/>
          <w:tblHeader/>
        </w:trPr>
        <w:tc>
          <w:tcPr>
            <w:tcW w:w="2264" w:type="pct"/>
          </w:tcPr>
          <w:p w14:paraId="0979B21D" w14:textId="77777777" w:rsidR="00610239" w:rsidRPr="00A16777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6" w:type="pct"/>
            <w:gridSpan w:val="8"/>
          </w:tcPr>
          <w:p w14:paraId="1CB2BBA2" w14:textId="77777777" w:rsidR="00610239" w:rsidRPr="00A16777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02BE" w:rsidRPr="005804B6" w14:paraId="7FDE4D6B" w14:textId="77777777" w:rsidTr="0019717B">
        <w:trPr>
          <w:trHeight w:val="405"/>
        </w:trPr>
        <w:tc>
          <w:tcPr>
            <w:tcW w:w="2264" w:type="pct"/>
          </w:tcPr>
          <w:p w14:paraId="7863B207" w14:textId="77777777" w:rsidR="00610239" w:rsidRPr="00B2550C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25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2" w:type="pct"/>
          </w:tcPr>
          <w:p w14:paraId="23B1A0DE" w14:textId="77777777" w:rsidR="00610239" w:rsidRPr="005804B6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07534E5" w14:textId="77777777" w:rsidR="00610239" w:rsidRPr="005804B6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7B23A2" w14:textId="77777777" w:rsidR="00610239" w:rsidRPr="005804B6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E12F42A" w14:textId="77777777" w:rsidR="00610239" w:rsidRPr="005804B6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82DC1D4" w14:textId="77777777" w:rsidR="00610239" w:rsidRPr="005804B6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E71C24C" w14:textId="77777777" w:rsidR="00610239" w:rsidRPr="005804B6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D37C71C" w14:textId="77777777" w:rsidR="00610239" w:rsidRPr="005804B6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2BE" w:rsidRPr="00324055" w14:paraId="73F2B635" w14:textId="77777777" w:rsidTr="0019717B">
        <w:trPr>
          <w:trHeight w:val="405"/>
        </w:trPr>
        <w:tc>
          <w:tcPr>
            <w:tcW w:w="2264" w:type="pct"/>
          </w:tcPr>
          <w:p w14:paraId="0E4CF052" w14:textId="77777777" w:rsidR="00610239" w:rsidRPr="00324055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52" w:type="pct"/>
          </w:tcPr>
          <w:p w14:paraId="38AC2360" w14:textId="36AEBDEF" w:rsidR="00610239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ED5EC72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DCB1B3" w14:textId="0A15F9E0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099E32A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AAC9281" w14:textId="59FBC2FB" w:rsidR="00610239" w:rsidRPr="00324055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3,418,238</w:t>
            </w:r>
          </w:p>
        </w:tc>
        <w:tc>
          <w:tcPr>
            <w:tcW w:w="137" w:type="pct"/>
          </w:tcPr>
          <w:p w14:paraId="797D4D4E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570B9F7F" w14:textId="71C49608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806,651</w:t>
            </w:r>
          </w:p>
        </w:tc>
      </w:tr>
      <w:tr w:rsidR="00F302BE" w:rsidRPr="004C4BA0" w14:paraId="11450818" w14:textId="77777777" w:rsidTr="0019717B">
        <w:trPr>
          <w:trHeight w:val="405"/>
        </w:trPr>
        <w:tc>
          <w:tcPr>
            <w:tcW w:w="2264" w:type="pct"/>
          </w:tcPr>
          <w:p w14:paraId="4144FEBF" w14:textId="3D559F68" w:rsidR="00610239" w:rsidRPr="00324055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F302B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รายได้ค่าเช่าและค่าบริการที่เกี่ยวข้องกัน</w:t>
            </w:r>
          </w:p>
        </w:tc>
        <w:tc>
          <w:tcPr>
            <w:tcW w:w="552" w:type="pct"/>
          </w:tcPr>
          <w:p w14:paraId="0EEDCA05" w14:textId="68B94FEA" w:rsidR="00610239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36BD31E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8F13AB" w14:textId="45DE9E36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DF264EF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716E830" w14:textId="32E5B087" w:rsidR="00610239" w:rsidRPr="00BF4914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80,971</w:t>
            </w:r>
          </w:p>
        </w:tc>
        <w:tc>
          <w:tcPr>
            <w:tcW w:w="137" w:type="pct"/>
          </w:tcPr>
          <w:p w14:paraId="34D6383A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937EB27" w14:textId="57954CDC" w:rsidR="00610239" w:rsidRPr="00324055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57,870</w:t>
            </w:r>
          </w:p>
        </w:tc>
      </w:tr>
      <w:tr w:rsidR="00F302BE" w:rsidRPr="00324055" w14:paraId="3EE799DC" w14:textId="77777777" w:rsidTr="0019717B">
        <w:trPr>
          <w:trHeight w:val="405"/>
        </w:trPr>
        <w:tc>
          <w:tcPr>
            <w:tcW w:w="2264" w:type="pct"/>
          </w:tcPr>
          <w:p w14:paraId="20543ACA" w14:textId="77777777" w:rsidR="00610239" w:rsidRPr="00324055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52" w:type="pct"/>
          </w:tcPr>
          <w:p w14:paraId="5A602874" w14:textId="735F03C8" w:rsidR="00610239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5FCD883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0AE26C" w14:textId="23FBCBAE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C9D11FD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0C7FF10" w14:textId="31F9BEBB" w:rsidR="00610239" w:rsidRPr="00BF4914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348,165</w:t>
            </w:r>
          </w:p>
        </w:tc>
        <w:tc>
          <w:tcPr>
            <w:tcW w:w="137" w:type="pct"/>
          </w:tcPr>
          <w:p w14:paraId="0390CEE0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5D147B" w14:textId="4F86D45F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201,224</w:t>
            </w:r>
          </w:p>
        </w:tc>
      </w:tr>
      <w:tr w:rsidR="00F302BE" w:rsidRPr="00324055" w14:paraId="13B3AEBB" w14:textId="77777777" w:rsidTr="0019717B">
        <w:trPr>
          <w:trHeight w:val="405"/>
        </w:trPr>
        <w:tc>
          <w:tcPr>
            <w:tcW w:w="2264" w:type="pct"/>
          </w:tcPr>
          <w:p w14:paraId="56066B55" w14:textId="77777777" w:rsidR="00610239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52" w:type="pct"/>
          </w:tcPr>
          <w:p w14:paraId="4F50709F" w14:textId="1F20F20A" w:rsidR="00610239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BFD6E4F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7DB1C8" w14:textId="581AD59A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519FA69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0A83CD3" w14:textId="3F56FB71" w:rsidR="00610239" w:rsidRPr="00BF4914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63,000</w:t>
            </w:r>
          </w:p>
        </w:tc>
        <w:tc>
          <w:tcPr>
            <w:tcW w:w="137" w:type="pct"/>
          </w:tcPr>
          <w:p w14:paraId="61324AB5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168FCB6" w14:textId="22FA04D3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2,163,998</w:t>
            </w:r>
          </w:p>
        </w:tc>
      </w:tr>
      <w:tr w:rsidR="00F302BE" w:rsidRPr="00324055" w14:paraId="3ED47E00" w14:textId="77777777" w:rsidTr="0019717B">
        <w:trPr>
          <w:trHeight w:val="405"/>
        </w:trPr>
        <w:tc>
          <w:tcPr>
            <w:tcW w:w="2264" w:type="pct"/>
          </w:tcPr>
          <w:p w14:paraId="6F4302E3" w14:textId="703E8D63" w:rsidR="00610239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F302BE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52" w:type="pct"/>
          </w:tcPr>
          <w:p w14:paraId="78D2BF30" w14:textId="4DF23024" w:rsidR="00610239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7FD970A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98252F" w14:textId="37335E9A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5D77202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53DB32E" w14:textId="0D28CE5E" w:rsidR="00610239" w:rsidRPr="00BF4914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12,579</w:t>
            </w:r>
          </w:p>
        </w:tc>
        <w:tc>
          <w:tcPr>
            <w:tcW w:w="137" w:type="pct"/>
          </w:tcPr>
          <w:p w14:paraId="0B0FE0AD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B2B1513" w14:textId="2C1F236C" w:rsidR="00610239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24,336</w:t>
            </w:r>
          </w:p>
        </w:tc>
      </w:tr>
      <w:tr w:rsidR="00F302BE" w:rsidRPr="00324055" w14:paraId="356562FC" w14:textId="77777777" w:rsidTr="0019717B">
        <w:trPr>
          <w:trHeight w:val="405"/>
        </w:trPr>
        <w:tc>
          <w:tcPr>
            <w:tcW w:w="2264" w:type="pct"/>
          </w:tcPr>
          <w:p w14:paraId="78F2A8D4" w14:textId="7A29FF8F" w:rsidR="00610239" w:rsidRPr="00FC3737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F302B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2" w:type="pct"/>
          </w:tcPr>
          <w:p w14:paraId="1043BD43" w14:textId="5F2DABFE" w:rsidR="00610239" w:rsidRPr="00B50F9A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0F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C06AB7" w14:textId="77777777" w:rsidR="00610239" w:rsidRPr="00B50F9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DCAAAE0" w14:textId="3054EC63" w:rsidR="00610239" w:rsidRPr="00280441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C37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30A164A" w14:textId="77777777" w:rsidR="00610239" w:rsidRPr="00280441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gridSpan w:val="2"/>
          </w:tcPr>
          <w:p w14:paraId="3505D03A" w14:textId="2B9CC395" w:rsidR="00610239" w:rsidRPr="00BF4914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11,193,920</w:t>
            </w:r>
          </w:p>
        </w:tc>
        <w:tc>
          <w:tcPr>
            <w:tcW w:w="137" w:type="pct"/>
          </w:tcPr>
          <w:p w14:paraId="3B121584" w14:textId="77777777" w:rsidR="00610239" w:rsidRPr="00280441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</w:tcPr>
          <w:p w14:paraId="3FD04EA2" w14:textId="39CCA833" w:rsidR="00610239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8,031,252</w:t>
            </w:r>
          </w:p>
        </w:tc>
      </w:tr>
      <w:tr w:rsidR="00F302BE" w:rsidRPr="00324055" w14:paraId="76898072" w14:textId="77777777" w:rsidTr="0019717B">
        <w:trPr>
          <w:trHeight w:val="405"/>
        </w:trPr>
        <w:tc>
          <w:tcPr>
            <w:tcW w:w="2264" w:type="pct"/>
          </w:tcPr>
          <w:p w14:paraId="1012145D" w14:textId="7E89E78B" w:rsidR="00F302BE" w:rsidRPr="00FC3737" w:rsidRDefault="00F302BE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ค่าใช้จ่ายเกี่ยวกับสัญญาเช่า</w:t>
            </w:r>
          </w:p>
        </w:tc>
        <w:tc>
          <w:tcPr>
            <w:tcW w:w="552" w:type="pct"/>
          </w:tcPr>
          <w:p w14:paraId="20A3FB32" w14:textId="762C2415" w:rsidR="00F302BE" w:rsidRPr="00B50F9A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0F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DE8649C" w14:textId="77777777" w:rsidR="00F302BE" w:rsidRPr="00B50F9A" w:rsidRDefault="00F302BE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689E65" w14:textId="15D96CCC" w:rsidR="00F302BE" w:rsidRPr="00FC3737" w:rsidRDefault="00CE64B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3916DD8" w14:textId="77777777" w:rsidR="00F302BE" w:rsidRPr="00280441" w:rsidRDefault="00F302BE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gridSpan w:val="2"/>
          </w:tcPr>
          <w:p w14:paraId="6D2FD98C" w14:textId="68964452" w:rsidR="00F302BE" w:rsidRPr="00BF4914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408</w:t>
            </w:r>
          </w:p>
        </w:tc>
        <w:tc>
          <w:tcPr>
            <w:tcW w:w="137" w:type="pct"/>
          </w:tcPr>
          <w:p w14:paraId="5FB9C725" w14:textId="77777777" w:rsidR="00F302BE" w:rsidRPr="00280441" w:rsidRDefault="00F302BE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63" w:type="pct"/>
          </w:tcPr>
          <w:p w14:paraId="7519B6DF" w14:textId="3A313167" w:rsidR="00F302BE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556</w:t>
            </w:r>
          </w:p>
        </w:tc>
      </w:tr>
      <w:tr w:rsidR="00F302BE" w:rsidRPr="00324055" w14:paraId="6056DB40" w14:textId="77777777" w:rsidTr="0019717B">
        <w:trPr>
          <w:trHeight w:val="405"/>
        </w:trPr>
        <w:tc>
          <w:tcPr>
            <w:tcW w:w="2264" w:type="pct"/>
          </w:tcPr>
          <w:p w14:paraId="0D9337FD" w14:textId="77777777" w:rsidR="00610239" w:rsidRPr="00324055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2" w:type="pct"/>
          </w:tcPr>
          <w:p w14:paraId="63D7A19A" w14:textId="167140A7" w:rsidR="00610239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25F6FBA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24E2A29" w14:textId="44608615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BB4167A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6CF06EA" w14:textId="0B2B1F21" w:rsidR="00610239" w:rsidRPr="00BF4914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29,789</w:t>
            </w:r>
          </w:p>
        </w:tc>
        <w:tc>
          <w:tcPr>
            <w:tcW w:w="137" w:type="pct"/>
          </w:tcPr>
          <w:p w14:paraId="1F48F925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8AC93C" w14:textId="67A743B0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38,162</w:t>
            </w:r>
          </w:p>
        </w:tc>
      </w:tr>
      <w:tr w:rsidR="00F302BE" w:rsidRPr="00234D2A" w14:paraId="0411076F" w14:textId="77777777" w:rsidTr="0019717B">
        <w:trPr>
          <w:trHeight w:val="405"/>
        </w:trPr>
        <w:tc>
          <w:tcPr>
            <w:tcW w:w="2264" w:type="pct"/>
          </w:tcPr>
          <w:p w14:paraId="7F25FD50" w14:textId="77777777" w:rsidR="00610239" w:rsidRPr="00FB7750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2" w:type="pct"/>
          </w:tcPr>
          <w:p w14:paraId="6F73E8CF" w14:textId="11CA066F" w:rsidR="00610239" w:rsidRDefault="00B50F9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CB74C0D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ED7C7E" w14:textId="3E57110E" w:rsidR="00610239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7CDCB95" w14:textId="77777777" w:rsidR="00610239" w:rsidRPr="00324055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D07FCDA" w14:textId="4C1DB574" w:rsidR="00610239" w:rsidRPr="00BF4914" w:rsidRDefault="008F623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143,624</w:t>
            </w:r>
          </w:p>
        </w:tc>
        <w:tc>
          <w:tcPr>
            <w:tcW w:w="137" w:type="pct"/>
          </w:tcPr>
          <w:p w14:paraId="167C1C5A" w14:textId="77777777" w:rsidR="00610239" w:rsidRPr="00234D2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3258646A" w14:textId="7283C00C" w:rsidR="00610239" w:rsidRPr="00457CE0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</w:t>
            </w:r>
            <w:r w:rsidR="008F623B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A20818" w:rsidRPr="00234D2A" w14:paraId="5FB39512" w14:textId="77777777" w:rsidTr="0019717B">
        <w:trPr>
          <w:trHeight w:val="405"/>
        </w:trPr>
        <w:tc>
          <w:tcPr>
            <w:tcW w:w="2264" w:type="pct"/>
          </w:tcPr>
          <w:p w14:paraId="26ED4225" w14:textId="77777777" w:rsidR="00A20818" w:rsidRDefault="00A20818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770F4341" w14:textId="77777777" w:rsidR="00A20818" w:rsidRDefault="00A20818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F940F33" w14:textId="77777777" w:rsidR="00A20818" w:rsidRPr="00324055" w:rsidRDefault="00A20818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17D14D" w14:textId="77777777" w:rsidR="00A20818" w:rsidRDefault="00A20818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2C52C2C" w14:textId="77777777" w:rsidR="00A20818" w:rsidRPr="00324055" w:rsidRDefault="00A20818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13C6C7A" w14:textId="77777777" w:rsidR="00A20818" w:rsidRPr="00BF4914" w:rsidRDefault="00A20818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61A4BA7" w14:textId="77777777" w:rsidR="00A20818" w:rsidRPr="00234D2A" w:rsidRDefault="00A20818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59D51C82" w14:textId="77777777" w:rsidR="00A20818" w:rsidRDefault="00A20818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D3A" w:rsidRPr="00234D2A" w14:paraId="469FC4DF" w14:textId="77777777" w:rsidTr="0019717B">
        <w:trPr>
          <w:trHeight w:val="405"/>
        </w:trPr>
        <w:tc>
          <w:tcPr>
            <w:tcW w:w="2264" w:type="pct"/>
          </w:tcPr>
          <w:p w14:paraId="0EBC9EF1" w14:textId="6B7F4590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55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2" w:type="pct"/>
          </w:tcPr>
          <w:p w14:paraId="752A3573" w14:textId="77777777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F517BEE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0C3CBE" w14:textId="77777777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483126E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366AB6D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4CB478C" w14:textId="77777777" w:rsidR="00E03D3A" w:rsidRPr="00234D2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05847C43" w14:textId="77777777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D3A" w:rsidRPr="00234D2A" w14:paraId="526CCDFA" w14:textId="77777777" w:rsidTr="0019717B">
        <w:trPr>
          <w:trHeight w:val="405"/>
        </w:trPr>
        <w:tc>
          <w:tcPr>
            <w:tcW w:w="2264" w:type="pct"/>
          </w:tcPr>
          <w:p w14:paraId="0ECF6957" w14:textId="0C9C9EB3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52" w:type="pct"/>
          </w:tcPr>
          <w:p w14:paraId="4608EA06" w14:textId="6F80F664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143,348</w:t>
            </w:r>
          </w:p>
        </w:tc>
        <w:tc>
          <w:tcPr>
            <w:tcW w:w="140" w:type="pct"/>
          </w:tcPr>
          <w:p w14:paraId="5F06C397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8A68C6" w14:textId="41795177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50F9A">
              <w:rPr>
                <w:rFonts w:ascii="Angsana New" w:hAnsi="Angsana New" w:cs="Angsana New"/>
                <w:sz w:val="30"/>
                <w:szCs w:val="30"/>
              </w:rPr>
              <w:t>75,9</w:t>
            </w: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32" w:type="pct"/>
          </w:tcPr>
          <w:p w14:paraId="55E24381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44481F4" w14:textId="663714E0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0F9A">
              <w:rPr>
                <w:rFonts w:ascii="Angsana New" w:hAnsi="Angsana New" w:cs="Angsana New"/>
                <w:sz w:val="30"/>
                <w:szCs w:val="30"/>
              </w:rPr>
              <w:t>138,902</w:t>
            </w:r>
          </w:p>
        </w:tc>
        <w:tc>
          <w:tcPr>
            <w:tcW w:w="137" w:type="pct"/>
          </w:tcPr>
          <w:p w14:paraId="333A6288" w14:textId="77777777" w:rsidR="00E03D3A" w:rsidRPr="00234D2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61E2BCAB" w14:textId="6A28BCA0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0F9A">
              <w:rPr>
                <w:rFonts w:ascii="Angsana New" w:hAnsi="Angsana New" w:cs="Angsana New"/>
                <w:sz w:val="30"/>
                <w:szCs w:val="30"/>
              </w:rPr>
              <w:t>75,933</w:t>
            </w:r>
          </w:p>
        </w:tc>
      </w:tr>
      <w:tr w:rsidR="00E03D3A" w:rsidRPr="00234D2A" w14:paraId="36EE0066" w14:textId="77777777" w:rsidTr="0019717B">
        <w:trPr>
          <w:trHeight w:val="405"/>
        </w:trPr>
        <w:tc>
          <w:tcPr>
            <w:tcW w:w="2264" w:type="pct"/>
          </w:tcPr>
          <w:p w14:paraId="0BAF913A" w14:textId="37D92B81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2" w:type="pct"/>
          </w:tcPr>
          <w:p w14:paraId="6963070E" w14:textId="2166C47D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40" w:type="pct"/>
          </w:tcPr>
          <w:p w14:paraId="17128BA4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83C71A" w14:textId="7E8CB3F7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37A16F4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DCF2E55" w14:textId="76E112A6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37" w:type="pct"/>
          </w:tcPr>
          <w:p w14:paraId="10316CB7" w14:textId="77777777" w:rsidR="00E03D3A" w:rsidRPr="00234D2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53246971" w14:textId="33955754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3D3A" w:rsidRPr="00234D2A" w14:paraId="45056188" w14:textId="77777777" w:rsidTr="0019717B">
        <w:trPr>
          <w:trHeight w:val="405"/>
        </w:trPr>
        <w:tc>
          <w:tcPr>
            <w:tcW w:w="2264" w:type="pct"/>
          </w:tcPr>
          <w:p w14:paraId="1FF04C71" w14:textId="0343F016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552" w:type="pct"/>
          </w:tcPr>
          <w:p w14:paraId="60B15DB2" w14:textId="23CD77AB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E554B" w:rsidRPr="00D21C78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40" w:type="pct"/>
          </w:tcPr>
          <w:p w14:paraId="0F645CEB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4D6263" w14:textId="166A1620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BC44096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2EEA56A" w14:textId="7EDF9992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84CB523" w14:textId="77777777" w:rsidR="00E03D3A" w:rsidRPr="00234D2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31CDF38E" w14:textId="63136EF9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3D3A" w:rsidRPr="00234D2A" w14:paraId="5A06E0CA" w14:textId="77777777" w:rsidTr="0019717B">
        <w:trPr>
          <w:trHeight w:val="405"/>
        </w:trPr>
        <w:tc>
          <w:tcPr>
            <w:tcW w:w="2264" w:type="pct"/>
          </w:tcPr>
          <w:p w14:paraId="1F41741C" w14:textId="7B9526E3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2" w:type="pct"/>
          </w:tcPr>
          <w:p w14:paraId="2D1006F4" w14:textId="2401C9E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140" w:type="pct"/>
          </w:tcPr>
          <w:p w14:paraId="5AE77BA2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7ECA24" w14:textId="73AB6B12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041DD48C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76FAFF1" w14:textId="2BC722DC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4E554B" w:rsidRPr="00D21C7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2BD630D" w14:textId="77777777" w:rsidR="00E03D3A" w:rsidRPr="00234D2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168DD3E6" w14:textId="78691D25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03D3A" w:rsidRPr="00234D2A" w14:paraId="55C2C039" w14:textId="77777777" w:rsidTr="0019717B">
        <w:trPr>
          <w:trHeight w:val="405"/>
        </w:trPr>
        <w:tc>
          <w:tcPr>
            <w:tcW w:w="2264" w:type="pct"/>
          </w:tcPr>
          <w:p w14:paraId="49AE205F" w14:textId="77777777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381CC27D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25E176B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B52DD4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7ABDC34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72BADF4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1BD353F" w14:textId="77777777" w:rsidR="00E03D3A" w:rsidRPr="00234D2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52B06FED" w14:textId="77777777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D3A" w:rsidRPr="00234D2A" w14:paraId="3AB1CCF7" w14:textId="77777777" w:rsidTr="0019717B">
        <w:trPr>
          <w:trHeight w:val="405"/>
        </w:trPr>
        <w:tc>
          <w:tcPr>
            <w:tcW w:w="2264" w:type="pct"/>
          </w:tcPr>
          <w:p w14:paraId="53ADE4F0" w14:textId="47FB2415" w:rsidR="00E03D3A" w:rsidRPr="00A525C3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525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2" w:type="pct"/>
          </w:tcPr>
          <w:p w14:paraId="5134AB65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CA02438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9A7313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E3D8E1E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A821C85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C8CEB78" w14:textId="77777777" w:rsidR="00E03D3A" w:rsidRPr="00234D2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15320335" w14:textId="77777777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D3A" w:rsidRPr="00234D2A" w14:paraId="32C2B78D" w14:textId="77777777" w:rsidTr="0019717B">
        <w:trPr>
          <w:trHeight w:val="405"/>
        </w:trPr>
        <w:tc>
          <w:tcPr>
            <w:tcW w:w="2264" w:type="pct"/>
          </w:tcPr>
          <w:p w14:paraId="17554332" w14:textId="76D7BB77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2" w:type="pct"/>
          </w:tcPr>
          <w:p w14:paraId="3CFF8BF0" w14:textId="4CB46510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1,382</w:t>
            </w:r>
          </w:p>
        </w:tc>
        <w:tc>
          <w:tcPr>
            <w:tcW w:w="140" w:type="pct"/>
          </w:tcPr>
          <w:p w14:paraId="32A84790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CE1CD3" w14:textId="68A21D5A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1,066</w:t>
            </w:r>
          </w:p>
        </w:tc>
        <w:tc>
          <w:tcPr>
            <w:tcW w:w="132" w:type="pct"/>
          </w:tcPr>
          <w:p w14:paraId="0A34CFBB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711DCD3" w14:textId="752F5A78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1,25</w:t>
            </w:r>
            <w:r w:rsidR="004E554B" w:rsidRPr="00D21C7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735164B7" w14:textId="77777777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1491A70F" w14:textId="7787B030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077">
              <w:rPr>
                <w:rFonts w:ascii="Angsana New" w:hAnsi="Angsana New" w:cs="Angsana New"/>
                <w:sz w:val="30"/>
                <w:szCs w:val="30"/>
              </w:rPr>
              <w:t>939</w:t>
            </w:r>
          </w:p>
        </w:tc>
      </w:tr>
      <w:tr w:rsidR="00E03D3A" w:rsidRPr="00234D2A" w14:paraId="588FB064" w14:textId="77777777" w:rsidTr="0019717B">
        <w:trPr>
          <w:trHeight w:val="405"/>
        </w:trPr>
        <w:tc>
          <w:tcPr>
            <w:tcW w:w="2264" w:type="pct"/>
          </w:tcPr>
          <w:p w14:paraId="20C5EED6" w14:textId="4D3FA929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552" w:type="pct"/>
          </w:tcPr>
          <w:p w14:paraId="64685238" w14:textId="61034FA1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3,319</w:t>
            </w:r>
          </w:p>
        </w:tc>
        <w:tc>
          <w:tcPr>
            <w:tcW w:w="140" w:type="pct"/>
          </w:tcPr>
          <w:p w14:paraId="11271D51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9C6047" w14:textId="5F3E13D2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635</w:t>
            </w:r>
          </w:p>
        </w:tc>
        <w:tc>
          <w:tcPr>
            <w:tcW w:w="132" w:type="pct"/>
          </w:tcPr>
          <w:p w14:paraId="1E2651F2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F2275B3" w14:textId="353C7CB8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80A2421" w14:textId="77777777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2818C022" w14:textId="34EF62B7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07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3D3A" w:rsidRPr="00234D2A" w14:paraId="40E30DEE" w14:textId="77777777" w:rsidTr="0019717B">
        <w:trPr>
          <w:trHeight w:val="405"/>
        </w:trPr>
        <w:tc>
          <w:tcPr>
            <w:tcW w:w="2264" w:type="pct"/>
          </w:tcPr>
          <w:p w14:paraId="607DF06F" w14:textId="1E495726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2" w:type="pct"/>
          </w:tcPr>
          <w:p w14:paraId="5A7DB2E8" w14:textId="3E923520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4E554B" w:rsidRPr="00D21C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23454D4B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4B2F603" w14:textId="7606872C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722</w:t>
            </w:r>
          </w:p>
        </w:tc>
        <w:tc>
          <w:tcPr>
            <w:tcW w:w="132" w:type="pct"/>
          </w:tcPr>
          <w:p w14:paraId="50949AAB" w14:textId="77777777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FFE7A32" w14:textId="2B42DCCB" w:rsidR="00E03D3A" w:rsidRPr="00D21C7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C78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4E554B" w:rsidRPr="00D21C7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14:paraId="10A2B578" w14:textId="77777777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4D18863F" w14:textId="582F4F17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077"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03D3A" w:rsidRPr="00234D2A" w14:paraId="42C9B642" w14:textId="77777777" w:rsidTr="0019717B">
        <w:trPr>
          <w:trHeight w:val="405"/>
        </w:trPr>
        <w:tc>
          <w:tcPr>
            <w:tcW w:w="2264" w:type="pct"/>
          </w:tcPr>
          <w:p w14:paraId="193F1915" w14:textId="7EA10AB1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52" w:type="pct"/>
          </w:tcPr>
          <w:p w14:paraId="24B1E989" w14:textId="375F8255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61,714</w:t>
            </w:r>
          </w:p>
        </w:tc>
        <w:tc>
          <w:tcPr>
            <w:tcW w:w="140" w:type="pct"/>
          </w:tcPr>
          <w:p w14:paraId="5858FB5E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B033BE" w14:textId="533849B2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76077">
              <w:rPr>
                <w:rFonts w:ascii="Angsana New" w:hAnsi="Angsana New" w:cs="Angsana New"/>
                <w:sz w:val="30"/>
                <w:szCs w:val="30"/>
              </w:rPr>
              <w:t>44,953</w:t>
            </w:r>
          </w:p>
        </w:tc>
        <w:tc>
          <w:tcPr>
            <w:tcW w:w="132" w:type="pct"/>
          </w:tcPr>
          <w:p w14:paraId="4ABDDDC2" w14:textId="77777777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0F13E3B" w14:textId="3969D524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6077">
              <w:rPr>
                <w:rFonts w:ascii="Angsana New" w:hAnsi="Angsana New" w:cs="Angsana New"/>
                <w:sz w:val="30"/>
                <w:szCs w:val="30"/>
              </w:rPr>
              <w:t>32,534</w:t>
            </w:r>
          </w:p>
        </w:tc>
        <w:tc>
          <w:tcPr>
            <w:tcW w:w="137" w:type="pct"/>
          </w:tcPr>
          <w:p w14:paraId="71ED46B5" w14:textId="77777777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36BE6F89" w14:textId="0F4907FF" w:rsidR="00E03D3A" w:rsidRPr="00E76077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6077">
              <w:rPr>
                <w:rFonts w:ascii="Angsana New" w:hAnsi="Angsana New" w:cs="Angsana New"/>
                <w:sz w:val="30"/>
                <w:szCs w:val="30"/>
              </w:rPr>
              <w:t>22,624</w:t>
            </w:r>
          </w:p>
        </w:tc>
      </w:tr>
      <w:tr w:rsidR="00E03D3A" w:rsidRPr="00234D2A" w14:paraId="688F1B8F" w14:textId="77777777" w:rsidTr="0019717B">
        <w:trPr>
          <w:trHeight w:val="434"/>
        </w:trPr>
        <w:tc>
          <w:tcPr>
            <w:tcW w:w="2264" w:type="pct"/>
          </w:tcPr>
          <w:p w14:paraId="1C56E765" w14:textId="77777777" w:rsidR="00E03D3A" w:rsidRPr="005B52F0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2" w:type="pct"/>
          </w:tcPr>
          <w:p w14:paraId="4CF7DEC3" w14:textId="77777777" w:rsidR="00E03D3A" w:rsidRPr="005B52F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</w:tcPr>
          <w:p w14:paraId="5C29CD35" w14:textId="77777777" w:rsidR="00E03D3A" w:rsidRPr="005B52F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6" w:type="pct"/>
          </w:tcPr>
          <w:p w14:paraId="4AB25972" w14:textId="77777777" w:rsidR="00E03D3A" w:rsidRPr="0017079B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" w:type="pct"/>
          </w:tcPr>
          <w:p w14:paraId="371E5989" w14:textId="77777777" w:rsidR="00E03D3A" w:rsidRPr="0017079B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35" w:type="pct"/>
            <w:gridSpan w:val="2"/>
          </w:tcPr>
          <w:p w14:paraId="225D9E8F" w14:textId="77777777" w:rsidR="00E03D3A" w:rsidRPr="0017079B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7" w:type="pct"/>
          </w:tcPr>
          <w:p w14:paraId="7C9899DB" w14:textId="77777777" w:rsidR="00E03D3A" w:rsidRPr="0017079B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563" w:type="pct"/>
          </w:tcPr>
          <w:p w14:paraId="05535276" w14:textId="77777777" w:rsidR="00E03D3A" w:rsidRPr="0017079B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</w:tr>
      <w:tr w:rsidR="00E03D3A" w:rsidRPr="005804B6" w14:paraId="00C6C0B6" w14:textId="77777777" w:rsidTr="0019717B">
        <w:trPr>
          <w:trHeight w:hRule="exact" w:val="405"/>
        </w:trPr>
        <w:tc>
          <w:tcPr>
            <w:tcW w:w="2264" w:type="pct"/>
          </w:tcPr>
          <w:p w14:paraId="76865DDD" w14:textId="77777777" w:rsidR="00E03D3A" w:rsidRPr="00EE29DB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52" w:type="pct"/>
          </w:tcPr>
          <w:p w14:paraId="1BCBEFF5" w14:textId="77777777" w:rsidR="00E03D3A" w:rsidRPr="005804B6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9C14977" w14:textId="77777777" w:rsidR="00E03D3A" w:rsidRPr="005804B6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2C54AB" w14:textId="77777777" w:rsidR="00E03D3A" w:rsidRPr="005804B6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AB8D01B" w14:textId="77777777" w:rsidR="00E03D3A" w:rsidRPr="005804B6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F146730" w14:textId="77777777" w:rsidR="00E03D3A" w:rsidRPr="005804B6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CC76BF0" w14:textId="77777777" w:rsidR="00E03D3A" w:rsidRPr="005804B6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984A550" w14:textId="77777777" w:rsidR="00E03D3A" w:rsidRPr="005804B6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D3A" w:rsidRPr="005804B6" w14:paraId="6C997674" w14:textId="77777777" w:rsidTr="0019717B">
        <w:trPr>
          <w:trHeight w:hRule="exact" w:val="405"/>
        </w:trPr>
        <w:tc>
          <w:tcPr>
            <w:tcW w:w="2264" w:type="pct"/>
          </w:tcPr>
          <w:p w14:paraId="63DBC701" w14:textId="77777777" w:rsidR="00E03D3A" w:rsidRPr="00324055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2" w:type="pct"/>
          </w:tcPr>
          <w:p w14:paraId="016E56BF" w14:textId="21C29BFE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95,130</w:t>
            </w:r>
          </w:p>
        </w:tc>
        <w:tc>
          <w:tcPr>
            <w:tcW w:w="140" w:type="pct"/>
          </w:tcPr>
          <w:p w14:paraId="0102931D" w14:textId="77777777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D27C14" w14:textId="37E911E3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439,782</w:t>
            </w:r>
          </w:p>
        </w:tc>
        <w:tc>
          <w:tcPr>
            <w:tcW w:w="132" w:type="pct"/>
          </w:tcPr>
          <w:p w14:paraId="57EEE79C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3384330" w14:textId="21657BF5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076310D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144846E" w14:textId="73B6D8C2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3D3A" w:rsidRPr="005804B6" w14:paraId="427CB3D7" w14:textId="77777777" w:rsidTr="0019717B">
        <w:trPr>
          <w:trHeight w:hRule="exact" w:val="405"/>
        </w:trPr>
        <w:tc>
          <w:tcPr>
            <w:tcW w:w="2264" w:type="pct"/>
          </w:tcPr>
          <w:p w14:paraId="56624224" w14:textId="77777777" w:rsidR="00E03D3A" w:rsidRPr="00324055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52" w:type="pct"/>
          </w:tcPr>
          <w:p w14:paraId="12903E9D" w14:textId="41E71D17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2BED737" w14:textId="77777777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E532C14" w14:textId="14EF5469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2,930</w:t>
            </w:r>
          </w:p>
        </w:tc>
        <w:tc>
          <w:tcPr>
            <w:tcW w:w="132" w:type="pct"/>
          </w:tcPr>
          <w:p w14:paraId="47CEBF9A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1994398" w14:textId="4D511A3A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FC31774" w14:textId="77777777" w:rsidR="00E03D3A" w:rsidRPr="0032405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0A6792F0" w14:textId="37C9EAE5" w:rsidR="00E03D3A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3D3A" w:rsidRPr="009B2158" w14:paraId="0B0FB51B" w14:textId="77777777" w:rsidTr="0019717B">
        <w:trPr>
          <w:trHeight w:val="162"/>
        </w:trPr>
        <w:tc>
          <w:tcPr>
            <w:tcW w:w="2264" w:type="pct"/>
          </w:tcPr>
          <w:p w14:paraId="450C10DA" w14:textId="77777777" w:rsidR="00E03D3A" w:rsidRPr="00B7156D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16"/>
                <w:szCs w:val="16"/>
                <w:cs/>
              </w:rPr>
            </w:pPr>
            <w:r>
              <w:br w:type="page"/>
            </w:r>
          </w:p>
        </w:tc>
        <w:tc>
          <w:tcPr>
            <w:tcW w:w="552" w:type="pct"/>
          </w:tcPr>
          <w:p w14:paraId="7AEF5B8D" w14:textId="77777777" w:rsidR="00E03D3A" w:rsidRPr="00E20BA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0" w:type="pct"/>
          </w:tcPr>
          <w:p w14:paraId="4B9820B1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262AF281" w14:textId="77777777" w:rsidR="00E03D3A" w:rsidRPr="00E20BA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2" w:type="pct"/>
          </w:tcPr>
          <w:p w14:paraId="58A60E49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757EF509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14:paraId="228B5767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56A4CB14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03D3A" w:rsidRPr="009B2158" w14:paraId="4CDC17C8" w14:textId="77777777" w:rsidTr="0019717B">
        <w:trPr>
          <w:trHeight w:val="162"/>
        </w:trPr>
        <w:tc>
          <w:tcPr>
            <w:tcW w:w="2264" w:type="pct"/>
          </w:tcPr>
          <w:p w14:paraId="01173EC8" w14:textId="77777777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552" w:type="pct"/>
          </w:tcPr>
          <w:p w14:paraId="73D0247E" w14:textId="77777777" w:rsidR="00E03D3A" w:rsidRPr="00E20BA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0" w:type="pct"/>
          </w:tcPr>
          <w:p w14:paraId="1314EB91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249DC702" w14:textId="77777777" w:rsidR="00E03D3A" w:rsidRPr="00E20BA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2" w:type="pct"/>
          </w:tcPr>
          <w:p w14:paraId="53E86D72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16BB8077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14:paraId="323C04BC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438E8048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03D3A" w:rsidRPr="009B2158" w14:paraId="4FA77606" w14:textId="77777777" w:rsidTr="0019717B">
        <w:trPr>
          <w:trHeight w:val="162"/>
        </w:trPr>
        <w:tc>
          <w:tcPr>
            <w:tcW w:w="2264" w:type="pct"/>
          </w:tcPr>
          <w:p w14:paraId="6CA70D86" w14:textId="77777777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552" w:type="pct"/>
          </w:tcPr>
          <w:p w14:paraId="5FBED200" w14:textId="77777777" w:rsidR="00E03D3A" w:rsidRPr="00E20BA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0" w:type="pct"/>
          </w:tcPr>
          <w:p w14:paraId="368B41D0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17688D0D" w14:textId="77777777" w:rsidR="00E03D3A" w:rsidRPr="00E20BA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2" w:type="pct"/>
          </w:tcPr>
          <w:p w14:paraId="20F7DFF3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605737E7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14:paraId="0D0895D4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1D6891A0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03D3A" w:rsidRPr="009B2158" w14:paraId="2D533AFE" w14:textId="77777777" w:rsidTr="0019717B">
        <w:trPr>
          <w:trHeight w:val="162"/>
        </w:trPr>
        <w:tc>
          <w:tcPr>
            <w:tcW w:w="2264" w:type="pct"/>
          </w:tcPr>
          <w:p w14:paraId="683D1EB2" w14:textId="77777777" w:rsidR="00E03D3A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552" w:type="pct"/>
          </w:tcPr>
          <w:p w14:paraId="0BCF6F6E" w14:textId="77777777" w:rsidR="00E03D3A" w:rsidRPr="00E20BA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0" w:type="pct"/>
          </w:tcPr>
          <w:p w14:paraId="2FF27D7E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04C51CE6" w14:textId="77777777" w:rsidR="00E03D3A" w:rsidRPr="00E20BA0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2" w:type="pct"/>
          </w:tcPr>
          <w:p w14:paraId="18F25A08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24749A68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14:paraId="285455C9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14:paraId="466BB6DE" w14:textId="77777777" w:rsidR="00E03D3A" w:rsidRPr="009B2158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03D3A" w:rsidRPr="005804B6" w14:paraId="2CBABDFF" w14:textId="77777777" w:rsidTr="0019717B">
        <w:trPr>
          <w:trHeight w:val="428"/>
        </w:trPr>
        <w:tc>
          <w:tcPr>
            <w:tcW w:w="2264" w:type="pct"/>
            <w:shd w:val="clear" w:color="auto" w:fill="FFFFFF"/>
          </w:tcPr>
          <w:p w14:paraId="74A3836E" w14:textId="77777777" w:rsidR="00E03D3A" w:rsidRPr="00BF4914" w:rsidRDefault="00E03D3A" w:rsidP="00E03D3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4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2" w:type="pct"/>
          </w:tcPr>
          <w:p w14:paraId="3FF5FCC3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AEE8A99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C47ED8C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3E70BECB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544EA9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B5A65DC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0602992B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D3A" w:rsidRPr="005804B6" w14:paraId="3D88FD7F" w14:textId="77777777" w:rsidTr="0019717B">
        <w:trPr>
          <w:trHeight w:val="403"/>
        </w:trPr>
        <w:tc>
          <w:tcPr>
            <w:tcW w:w="2264" w:type="pct"/>
            <w:shd w:val="clear" w:color="auto" w:fill="FFFFFF"/>
          </w:tcPr>
          <w:p w14:paraId="13179C08" w14:textId="77777777" w:rsidR="00E03D3A" w:rsidRPr="00BF4914" w:rsidRDefault="00E03D3A" w:rsidP="00E03D3A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F491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2" w:type="pct"/>
          </w:tcPr>
          <w:p w14:paraId="0BC9A1D2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89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151B0A2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F20B4C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71A83148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C778CB8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15E4888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49117381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D3A" w:rsidRPr="005804B6" w14:paraId="1EA1948C" w14:textId="77777777" w:rsidTr="0019717B">
        <w:trPr>
          <w:trHeight w:val="403"/>
        </w:trPr>
        <w:tc>
          <w:tcPr>
            <w:tcW w:w="2264" w:type="pct"/>
            <w:shd w:val="clear" w:color="auto" w:fill="FFFFFF"/>
          </w:tcPr>
          <w:p w14:paraId="7FDB8FB6" w14:textId="2D9FA0EF" w:rsidR="00E03D3A" w:rsidRPr="00BF4914" w:rsidRDefault="00E03D3A" w:rsidP="00E03D3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2" w:type="pct"/>
          </w:tcPr>
          <w:p w14:paraId="25254097" w14:textId="33578053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893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37,088</w:t>
            </w:r>
          </w:p>
        </w:tc>
        <w:tc>
          <w:tcPr>
            <w:tcW w:w="140" w:type="pct"/>
          </w:tcPr>
          <w:p w14:paraId="212BA3EB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3C37A7" w14:textId="6C66A065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36,478</w:t>
            </w:r>
          </w:p>
        </w:tc>
        <w:tc>
          <w:tcPr>
            <w:tcW w:w="139" w:type="pct"/>
            <w:gridSpan w:val="2"/>
          </w:tcPr>
          <w:p w14:paraId="7B2FCDDE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F9B36F" w14:textId="3B762CD5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13,685</w:t>
            </w:r>
          </w:p>
        </w:tc>
        <w:tc>
          <w:tcPr>
            <w:tcW w:w="137" w:type="pct"/>
          </w:tcPr>
          <w:p w14:paraId="4D6597D8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4D7F104F" w14:textId="62364A4F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30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12,941</w:t>
            </w:r>
          </w:p>
        </w:tc>
      </w:tr>
      <w:tr w:rsidR="00E03D3A" w:rsidRPr="005804B6" w14:paraId="68C2BA3F" w14:textId="77777777" w:rsidTr="0019717B">
        <w:trPr>
          <w:trHeight w:val="403"/>
        </w:trPr>
        <w:tc>
          <w:tcPr>
            <w:tcW w:w="2264" w:type="pct"/>
            <w:shd w:val="clear" w:color="auto" w:fill="FFFFFF"/>
          </w:tcPr>
          <w:p w14:paraId="16C6164E" w14:textId="77777777" w:rsidR="00E03D3A" w:rsidRPr="00BF4914" w:rsidRDefault="00E03D3A" w:rsidP="00E0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BF491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F491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48527B5D" w14:textId="40202376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893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614</w:t>
            </w:r>
          </w:p>
        </w:tc>
        <w:tc>
          <w:tcPr>
            <w:tcW w:w="140" w:type="pct"/>
            <w:shd w:val="clear" w:color="auto" w:fill="auto"/>
          </w:tcPr>
          <w:p w14:paraId="1F536E23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893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B4F5E7" w14:textId="393C68FA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F4A79CE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72FBA56" w14:textId="14EB8311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37" w:type="pct"/>
          </w:tcPr>
          <w:p w14:paraId="0D0C61AB" w14:textId="77777777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F0B8A3B" w14:textId="4C229A61" w:rsidR="00E03D3A" w:rsidRPr="00BF4914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</w:tr>
      <w:tr w:rsidR="00E03D3A" w:rsidRPr="005804B6" w14:paraId="0D3DB227" w14:textId="77777777" w:rsidTr="0019717B">
        <w:trPr>
          <w:trHeight w:val="428"/>
        </w:trPr>
        <w:tc>
          <w:tcPr>
            <w:tcW w:w="2264" w:type="pct"/>
            <w:shd w:val="clear" w:color="auto" w:fill="FFFFFF"/>
          </w:tcPr>
          <w:p w14:paraId="116FE14D" w14:textId="5B6619E7" w:rsidR="00E03D3A" w:rsidRPr="00A755B2" w:rsidRDefault="00E03D3A" w:rsidP="005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593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A755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2F55B" w14:textId="45EE3E0A" w:rsidR="00E03D3A" w:rsidRPr="00800982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13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09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37,702</w:t>
            </w:r>
          </w:p>
        </w:tc>
        <w:tc>
          <w:tcPr>
            <w:tcW w:w="140" w:type="pct"/>
            <w:shd w:val="clear" w:color="auto" w:fill="auto"/>
          </w:tcPr>
          <w:p w14:paraId="342B683F" w14:textId="77777777" w:rsidR="00E03D3A" w:rsidRPr="00800982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913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AF79B" w14:textId="6F92E8D4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36,834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709AA0F" w14:textId="77777777" w:rsidR="00E03D3A" w:rsidRPr="00F22372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DD67F" w14:textId="469868A9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70"/>
              </w:tabs>
              <w:spacing w:after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13,871</w:t>
            </w:r>
          </w:p>
        </w:tc>
        <w:tc>
          <w:tcPr>
            <w:tcW w:w="137" w:type="pct"/>
          </w:tcPr>
          <w:p w14:paraId="7BAA8E37" w14:textId="77777777" w:rsidR="00E03D3A" w:rsidRPr="00F22372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591ECA24" w14:textId="3B480135" w:rsidR="00E03D3A" w:rsidRPr="00815B25" w:rsidRDefault="00E03D3A" w:rsidP="00E0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13,073</w:t>
            </w:r>
          </w:p>
        </w:tc>
      </w:tr>
    </w:tbl>
    <w:p w14:paraId="3D91F00D" w14:textId="77777777" w:rsidR="00505769" w:rsidRDefault="0050576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 w:cs="Angsana New"/>
          <w:sz w:val="30"/>
          <w:szCs w:val="30"/>
        </w:rPr>
      </w:pPr>
    </w:p>
    <w:p w14:paraId="61C1C6F0" w14:textId="5A27A280" w:rsidR="000B2FE1" w:rsidRPr="00257F3C" w:rsidRDefault="000B2FE1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 w:cs="Angsana New"/>
          <w:sz w:val="30"/>
          <w:szCs w:val="30"/>
        </w:rPr>
      </w:pPr>
      <w:r w:rsidRPr="00257F3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 w:hint="cs"/>
          <w:sz w:val="30"/>
          <w:szCs w:val="30"/>
        </w:rPr>
        <w:t>30</w:t>
      </w:r>
      <w:r w:rsidR="00386C9B">
        <w:rPr>
          <w:rFonts w:ascii="Angsana New" w:hAnsi="Angsana New" w:cs="Angsana New" w:hint="cs"/>
          <w:sz w:val="30"/>
          <w:szCs w:val="30"/>
        </w:rPr>
        <w:t xml:space="preserve"> </w:t>
      </w:r>
      <w:r w:rsidR="00386C9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57F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 w:hint="cs"/>
          <w:sz w:val="30"/>
          <w:szCs w:val="30"/>
        </w:rPr>
        <w:t>256</w:t>
      </w:r>
      <w:r w:rsidR="00610239">
        <w:rPr>
          <w:rFonts w:ascii="Angsana New" w:hAnsi="Angsana New" w:cs="Angsana New"/>
          <w:sz w:val="30"/>
          <w:szCs w:val="30"/>
        </w:rPr>
        <w:t>5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 w:hint="cs"/>
          <w:sz w:val="30"/>
          <w:szCs w:val="30"/>
        </w:rPr>
        <w:t>31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 w:hint="cs"/>
          <w:sz w:val="30"/>
          <w:szCs w:val="30"/>
        </w:rPr>
        <w:t>256</w:t>
      </w:r>
      <w:r w:rsidR="00610239">
        <w:rPr>
          <w:rFonts w:ascii="Angsana New" w:hAnsi="Angsana New" w:cs="Angsana New"/>
          <w:sz w:val="30"/>
          <w:szCs w:val="30"/>
        </w:rPr>
        <w:t>4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1173"/>
        <w:gridCol w:w="272"/>
        <w:gridCol w:w="1080"/>
        <w:gridCol w:w="272"/>
        <w:gridCol w:w="1169"/>
        <w:gridCol w:w="272"/>
        <w:gridCol w:w="1080"/>
      </w:tblGrid>
      <w:tr w:rsidR="00662442" w:rsidRPr="00C60284" w14:paraId="1AB4B0CD" w14:textId="77777777" w:rsidTr="005D048A">
        <w:trPr>
          <w:trHeight w:val="371"/>
        </w:trPr>
        <w:tc>
          <w:tcPr>
            <w:tcW w:w="2239" w:type="pct"/>
          </w:tcPr>
          <w:p w14:paraId="40D5E662" w14:textId="77777777" w:rsidR="00662442" w:rsidRPr="00662442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8F41D49" w14:textId="77777777" w:rsidR="00662442" w:rsidRPr="00662442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78145F45" w14:textId="77777777" w:rsidR="00662442" w:rsidRPr="00662442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vAlign w:val="bottom"/>
          </w:tcPr>
          <w:p w14:paraId="4097CD88" w14:textId="77777777" w:rsidR="00662442" w:rsidRPr="00662442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48A" w:rsidRPr="00C60284" w14:paraId="758C2248" w14:textId="77777777" w:rsidTr="005D048A">
        <w:trPr>
          <w:trHeight w:val="379"/>
          <w:tblHeader/>
        </w:trPr>
        <w:tc>
          <w:tcPr>
            <w:tcW w:w="2239" w:type="pct"/>
          </w:tcPr>
          <w:p w14:paraId="20EF6C83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1C228E5F" w14:textId="400F89EB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4BC8F80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0DA1C29" w14:textId="1ABEB7E7" w:rsidR="00662442" w:rsidRPr="00C60284" w:rsidRDefault="006F080F" w:rsidP="001D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4A7711B5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4EF2B2A" w14:textId="5858E2C8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657CA76" w14:textId="77777777" w:rsidR="00662442" w:rsidRPr="00C60284" w:rsidRDefault="00662442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0FF19C3" w14:textId="739106DC" w:rsidR="00662442" w:rsidRPr="00C60284" w:rsidRDefault="006F080F" w:rsidP="006B3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62442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048A" w:rsidRPr="00C60284" w14:paraId="6EAB4624" w14:textId="77777777" w:rsidTr="005D048A">
        <w:trPr>
          <w:trHeight w:val="366"/>
          <w:tblHeader/>
        </w:trPr>
        <w:tc>
          <w:tcPr>
            <w:tcW w:w="2239" w:type="pct"/>
          </w:tcPr>
          <w:p w14:paraId="1C0C1932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9" w:type="pct"/>
          </w:tcPr>
          <w:p w14:paraId="172F6284" w14:textId="5A995A06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0FE32325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7C7F6F8" w14:textId="794C1CA6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6D5A483B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B91EBDB" w14:textId="6DF1FBB8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6812041A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6344798" w14:textId="38C947B3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10239" w:rsidRPr="00C60284" w14:paraId="2B78894B" w14:textId="77777777" w:rsidTr="005D048A">
        <w:trPr>
          <w:trHeight w:val="379"/>
          <w:tblHeader/>
        </w:trPr>
        <w:tc>
          <w:tcPr>
            <w:tcW w:w="2239" w:type="pct"/>
          </w:tcPr>
          <w:p w14:paraId="3BAECE8F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1" w:type="pct"/>
            <w:gridSpan w:val="7"/>
          </w:tcPr>
          <w:p w14:paraId="3C372AFA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48A" w:rsidRPr="00C60284" w14:paraId="69C271C4" w14:textId="77777777" w:rsidTr="005D048A">
        <w:trPr>
          <w:trHeight w:val="379"/>
        </w:trPr>
        <w:tc>
          <w:tcPr>
            <w:tcW w:w="2239" w:type="pct"/>
          </w:tcPr>
          <w:p w14:paraId="4A37DF3B" w14:textId="77777777" w:rsidR="00610239" w:rsidRPr="00C60284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  <w:shd w:val="clear" w:color="auto" w:fill="auto"/>
          </w:tcPr>
          <w:p w14:paraId="5C7BC43B" w14:textId="40528EDF" w:rsidR="00610239" w:rsidRPr="00C60284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323F78F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65DCE08B" w14:textId="54E81DFD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26B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59F2C28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66DD772" w14:textId="2BE851A8" w:rsidR="00610239" w:rsidRPr="00C60284" w:rsidRDefault="0038097C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568,899</w:t>
            </w:r>
          </w:p>
        </w:tc>
        <w:tc>
          <w:tcPr>
            <w:tcW w:w="141" w:type="pct"/>
          </w:tcPr>
          <w:p w14:paraId="5EEEECE1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F0263FC" w14:textId="382C623C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279,249</w:t>
            </w:r>
          </w:p>
        </w:tc>
      </w:tr>
      <w:tr w:rsidR="005D048A" w:rsidRPr="00C60284" w14:paraId="5ACC3975" w14:textId="77777777" w:rsidTr="005D048A">
        <w:trPr>
          <w:trHeight w:val="379"/>
        </w:trPr>
        <w:tc>
          <w:tcPr>
            <w:tcW w:w="2239" w:type="pct"/>
          </w:tcPr>
          <w:p w14:paraId="63936762" w14:textId="6F50A0A4" w:rsidR="00610239" w:rsidRPr="00C60284" w:rsidRDefault="005D048A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  <w:shd w:val="clear" w:color="auto" w:fill="auto"/>
          </w:tcPr>
          <w:p w14:paraId="28F20C1F" w14:textId="5BCE51C0" w:rsidR="00610239" w:rsidRPr="00C60284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61,649</w:t>
            </w:r>
          </w:p>
        </w:tc>
        <w:tc>
          <w:tcPr>
            <w:tcW w:w="141" w:type="pct"/>
          </w:tcPr>
          <w:p w14:paraId="68C7BBDA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17E9C0C" w14:textId="57391CDA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26,675</w:t>
            </w:r>
          </w:p>
        </w:tc>
        <w:tc>
          <w:tcPr>
            <w:tcW w:w="141" w:type="pct"/>
          </w:tcPr>
          <w:p w14:paraId="013549E3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4602E8D" w14:textId="10EBDEA9" w:rsidR="00610239" w:rsidRPr="00C60284" w:rsidRDefault="0038097C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61,216</w:t>
            </w:r>
          </w:p>
        </w:tc>
        <w:tc>
          <w:tcPr>
            <w:tcW w:w="141" w:type="pct"/>
          </w:tcPr>
          <w:p w14:paraId="28E6D40E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A61F3A1" w14:textId="64AFDCE8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26,675</w:t>
            </w:r>
          </w:p>
        </w:tc>
      </w:tr>
      <w:tr w:rsidR="005D048A" w:rsidRPr="00C60284" w14:paraId="08ABF6DF" w14:textId="77777777" w:rsidTr="005D048A">
        <w:trPr>
          <w:trHeight w:val="366"/>
        </w:trPr>
        <w:tc>
          <w:tcPr>
            <w:tcW w:w="2239" w:type="pct"/>
            <w:vAlign w:val="bottom"/>
          </w:tcPr>
          <w:p w14:paraId="67C532C4" w14:textId="77777777" w:rsidR="00610239" w:rsidRPr="00C60284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2C703DA9" w:rsidR="00610239" w:rsidRPr="00C60284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61,649</w:t>
            </w:r>
          </w:p>
        </w:tc>
        <w:tc>
          <w:tcPr>
            <w:tcW w:w="141" w:type="pct"/>
            <w:vAlign w:val="bottom"/>
          </w:tcPr>
          <w:p w14:paraId="1D233CF4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61A87" w14:textId="173FC3F0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26,675</w:t>
            </w:r>
          </w:p>
        </w:tc>
        <w:tc>
          <w:tcPr>
            <w:tcW w:w="141" w:type="pct"/>
            <w:vAlign w:val="bottom"/>
          </w:tcPr>
          <w:p w14:paraId="7594AE97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7F6BFB89" w:rsidR="00610239" w:rsidRPr="00C60284" w:rsidRDefault="0038097C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630,115</w:t>
            </w:r>
          </w:p>
        </w:tc>
        <w:tc>
          <w:tcPr>
            <w:tcW w:w="141" w:type="pct"/>
            <w:vAlign w:val="bottom"/>
          </w:tcPr>
          <w:p w14:paraId="296F6851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1C33E" w14:textId="721B28E8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305,924</w:t>
            </w:r>
          </w:p>
        </w:tc>
      </w:tr>
    </w:tbl>
    <w:p w14:paraId="49CCA584" w14:textId="77777777" w:rsidR="00662442" w:rsidRPr="00662442" w:rsidRDefault="0066244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172"/>
        <w:gridCol w:w="260"/>
        <w:gridCol w:w="1154"/>
        <w:gridCol w:w="239"/>
        <w:gridCol w:w="1106"/>
        <w:gridCol w:w="239"/>
        <w:gridCol w:w="1147"/>
      </w:tblGrid>
      <w:tr w:rsidR="006162F5" w:rsidRPr="00257F3C" w14:paraId="7D1A4C75" w14:textId="77777777" w:rsidTr="001D77B7">
        <w:trPr>
          <w:trHeight w:val="329"/>
          <w:tblHeader/>
        </w:trPr>
        <w:tc>
          <w:tcPr>
            <w:tcW w:w="2241" w:type="pct"/>
          </w:tcPr>
          <w:p w14:paraId="2681837C" w14:textId="4D4AAA39" w:rsidR="00F61EF0" w:rsidRPr="00257F3C" w:rsidRDefault="00F61EF0" w:rsidP="00257F3C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519DE0B9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30C2E749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402F9956" w14:textId="77777777" w:rsidR="00F61EF0" w:rsidRPr="00257F3C" w:rsidRDefault="00F61EF0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D82" w:rsidRPr="00257F3C" w14:paraId="103FF3D8" w14:textId="77777777" w:rsidTr="001D77B7">
        <w:trPr>
          <w:trHeight w:val="403"/>
          <w:tblHeader/>
        </w:trPr>
        <w:tc>
          <w:tcPr>
            <w:tcW w:w="2241" w:type="pct"/>
          </w:tcPr>
          <w:p w14:paraId="0B54A3AC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4917C737" w14:textId="32825050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304258A1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4EF58C" w14:textId="312054AB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7C2EECA0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F389E34" w14:textId="4817D41A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2A19EFE8" w14:textId="77777777" w:rsidR="00BB5D82" w:rsidRPr="00257F3C" w:rsidRDefault="00BB5D82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1567E8" w14:textId="4C786567" w:rsidR="00BB5D82" w:rsidRPr="00257F3C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B5D82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10239" w:rsidRPr="00257F3C" w14:paraId="6D1B6680" w14:textId="77777777" w:rsidTr="001D77B7">
        <w:trPr>
          <w:trHeight w:val="403"/>
          <w:tblHeader/>
        </w:trPr>
        <w:tc>
          <w:tcPr>
            <w:tcW w:w="2241" w:type="pct"/>
          </w:tcPr>
          <w:p w14:paraId="74F42AFF" w14:textId="447125F2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08" w:type="pct"/>
          </w:tcPr>
          <w:p w14:paraId="56227AA3" w14:textId="1447E7DE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03C79EC1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C21F5EE" w14:textId="2BC18FB3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5DE47E8E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1D7F849" w14:textId="4C4D549C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4" w:type="pct"/>
          </w:tcPr>
          <w:p w14:paraId="755CD52B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56ACBDC" w14:textId="01A3B028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10239" w:rsidRPr="00257F3C" w14:paraId="316D74CB" w14:textId="77777777" w:rsidTr="001D77B7">
        <w:trPr>
          <w:trHeight w:val="389"/>
          <w:tblHeader/>
        </w:trPr>
        <w:tc>
          <w:tcPr>
            <w:tcW w:w="2241" w:type="pct"/>
          </w:tcPr>
          <w:p w14:paraId="4F382373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9" w:type="pct"/>
            <w:gridSpan w:val="7"/>
          </w:tcPr>
          <w:p w14:paraId="37B4E2CC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7F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239" w:rsidRPr="00257F3C" w14:paraId="17341B9D" w14:textId="77777777" w:rsidTr="001D77B7">
        <w:trPr>
          <w:trHeight w:val="403"/>
        </w:trPr>
        <w:tc>
          <w:tcPr>
            <w:tcW w:w="2241" w:type="pct"/>
          </w:tcPr>
          <w:p w14:paraId="4F264A90" w14:textId="77777777" w:rsidR="00610239" w:rsidRPr="00257F3C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0B0766B5" w14:textId="68FA406D" w:rsidR="00610239" w:rsidRPr="00257F3C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5FBF2EA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DA2C796" w14:textId="01E17296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8CF9166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E09A99C" w14:textId="31B5CC73" w:rsidR="00610239" w:rsidRPr="00257F3C" w:rsidRDefault="0038097C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93,703</w:t>
            </w:r>
          </w:p>
        </w:tc>
        <w:tc>
          <w:tcPr>
            <w:tcW w:w="124" w:type="pct"/>
          </w:tcPr>
          <w:p w14:paraId="73BC77F2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0527A8C" w14:textId="4481E4E4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62,953</w:t>
            </w:r>
          </w:p>
        </w:tc>
      </w:tr>
      <w:tr w:rsidR="00D125AB" w:rsidRPr="00257F3C" w14:paraId="1C69C90A" w14:textId="77777777" w:rsidTr="001D77B7">
        <w:trPr>
          <w:trHeight w:val="403"/>
        </w:trPr>
        <w:tc>
          <w:tcPr>
            <w:tcW w:w="2241" w:type="pct"/>
          </w:tcPr>
          <w:p w14:paraId="135E74D9" w14:textId="27FD23EA" w:rsidR="00D125AB" w:rsidRPr="00257F3C" w:rsidRDefault="00D125AB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29B55963" w14:textId="077E8C31" w:rsidR="00D125AB" w:rsidRDefault="00D125A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  <w:tc>
          <w:tcPr>
            <w:tcW w:w="135" w:type="pct"/>
          </w:tcPr>
          <w:p w14:paraId="2D32F96B" w14:textId="77777777" w:rsidR="00D125AB" w:rsidRPr="00257F3C" w:rsidRDefault="00D125A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797382B" w14:textId="119DF599" w:rsidR="00D125AB" w:rsidRPr="00EB0CFA" w:rsidRDefault="00EB0CF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 w:rsidRPr="00EB0CFA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124" w:type="pct"/>
          </w:tcPr>
          <w:p w14:paraId="1F52893D" w14:textId="77777777" w:rsidR="00D125AB" w:rsidRPr="00257F3C" w:rsidRDefault="00D125A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C67A4CE" w14:textId="290ECC18" w:rsidR="00D125AB" w:rsidRDefault="00D125A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" w:type="pct"/>
          </w:tcPr>
          <w:p w14:paraId="6F2A3CCA" w14:textId="77777777" w:rsidR="00D125AB" w:rsidRPr="00257F3C" w:rsidRDefault="00D125A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26AF5F0" w14:textId="148C9AF1" w:rsidR="00D125AB" w:rsidRDefault="00AB376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610239" w:rsidRPr="00257F3C" w14:paraId="1BEAB8A8" w14:textId="77777777" w:rsidTr="001D77B7">
        <w:trPr>
          <w:trHeight w:val="403"/>
        </w:trPr>
        <w:tc>
          <w:tcPr>
            <w:tcW w:w="2241" w:type="pct"/>
          </w:tcPr>
          <w:p w14:paraId="5FFE09F7" w14:textId="75FDDDE8" w:rsidR="00610239" w:rsidRPr="00257F3C" w:rsidRDefault="00F22458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FD13CCC" w14:textId="59E5D56A" w:rsidR="00610239" w:rsidRPr="00257F3C" w:rsidRDefault="00D125A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  <w:tc>
          <w:tcPr>
            <w:tcW w:w="135" w:type="pct"/>
          </w:tcPr>
          <w:p w14:paraId="09161F73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0C1413D" w14:textId="16A560AD" w:rsidR="00610239" w:rsidRPr="00EB0CFA" w:rsidRDefault="00EB0CFA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sz w:val="30"/>
                <w:szCs w:val="30"/>
              </w:rPr>
            </w:pPr>
            <w:r w:rsidRPr="00EB0CFA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124" w:type="pct"/>
          </w:tcPr>
          <w:p w14:paraId="00F09F6D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A20B90B" w14:textId="3C5C0B7A" w:rsidR="00610239" w:rsidRPr="00257F3C" w:rsidRDefault="00D125AB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467A76D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78ECA10" w14:textId="5CACFB1B" w:rsidR="00610239" w:rsidRPr="00257F3C" w:rsidRDefault="00AB376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0C75B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610239" w:rsidRPr="00257F3C" w14:paraId="496E4BCB" w14:textId="77777777" w:rsidTr="001D77B7">
        <w:trPr>
          <w:trHeight w:val="389"/>
        </w:trPr>
        <w:tc>
          <w:tcPr>
            <w:tcW w:w="2241" w:type="pct"/>
          </w:tcPr>
          <w:p w14:paraId="451405D7" w14:textId="715E04DA" w:rsidR="00610239" w:rsidRPr="00257F3C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37A8B62E" w:rsidR="00610239" w:rsidRPr="00257F3C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C80E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35" w:type="pct"/>
          </w:tcPr>
          <w:p w14:paraId="69D87716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6936A82D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1,337</w:t>
            </w:r>
          </w:p>
        </w:tc>
        <w:tc>
          <w:tcPr>
            <w:tcW w:w="124" w:type="pct"/>
          </w:tcPr>
          <w:p w14:paraId="0A9A8E92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05BC892D" w:rsidR="00610239" w:rsidRPr="00257F3C" w:rsidRDefault="0038097C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93,705</w:t>
            </w:r>
          </w:p>
        </w:tc>
        <w:tc>
          <w:tcPr>
            <w:tcW w:w="124" w:type="pct"/>
          </w:tcPr>
          <w:p w14:paraId="78989E78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0343DC1B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63,748</w:t>
            </w:r>
          </w:p>
        </w:tc>
      </w:tr>
    </w:tbl>
    <w:p w14:paraId="26F2D8A4" w14:textId="1D30E0EE" w:rsidR="002E0909" w:rsidRDefault="002E0909">
      <w:pPr>
        <w:rPr>
          <w:rFonts w:asciiTheme="majorBidi" w:hAnsiTheme="majorBidi" w:cstheme="majorBidi"/>
          <w:sz w:val="30"/>
          <w:szCs w:val="30"/>
        </w:rPr>
      </w:pPr>
    </w:p>
    <w:p w14:paraId="7731D46A" w14:textId="4DAECB10" w:rsidR="00505769" w:rsidRDefault="00505769">
      <w:pPr>
        <w:rPr>
          <w:rFonts w:asciiTheme="majorBidi" w:hAnsiTheme="majorBidi" w:cstheme="majorBidi"/>
          <w:sz w:val="30"/>
          <w:szCs w:val="30"/>
        </w:rPr>
      </w:pPr>
    </w:p>
    <w:p w14:paraId="45B0F5A9" w14:textId="181BB20E" w:rsidR="00505769" w:rsidRDefault="00505769">
      <w:pPr>
        <w:rPr>
          <w:rFonts w:asciiTheme="majorBidi" w:hAnsiTheme="majorBidi" w:cstheme="majorBidi"/>
          <w:sz w:val="30"/>
          <w:szCs w:val="30"/>
        </w:rPr>
      </w:pPr>
    </w:p>
    <w:p w14:paraId="798A7669" w14:textId="77777777" w:rsidR="0019717B" w:rsidRDefault="0019717B">
      <w:pPr>
        <w:rPr>
          <w:rFonts w:asciiTheme="majorBidi" w:hAnsiTheme="majorBidi" w:cstheme="majorBidi"/>
          <w:sz w:val="30"/>
          <w:szCs w:val="30"/>
        </w:rPr>
      </w:pPr>
    </w:p>
    <w:p w14:paraId="714471C1" w14:textId="77777777" w:rsidR="00505769" w:rsidRDefault="005057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2"/>
        <w:gridCol w:w="1079"/>
        <w:gridCol w:w="270"/>
        <w:gridCol w:w="1079"/>
        <w:gridCol w:w="270"/>
        <w:gridCol w:w="1170"/>
      </w:tblGrid>
      <w:tr w:rsidR="00CD3B26" w:rsidRPr="00C60284" w14:paraId="6A427673" w14:textId="77777777" w:rsidTr="0019717B">
        <w:trPr>
          <w:trHeight w:val="388"/>
        </w:trPr>
        <w:tc>
          <w:tcPr>
            <w:tcW w:w="2190" w:type="pct"/>
          </w:tcPr>
          <w:p w14:paraId="4BCFF205" w14:textId="77777777" w:rsidR="00CD3B26" w:rsidRPr="00C60284" w:rsidRDefault="00CD3B26" w:rsidP="001F790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0384989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0DD91A0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F285B47" w14:textId="77777777" w:rsidR="00CD3B26" w:rsidRPr="00C60284" w:rsidRDefault="00CD3B26" w:rsidP="001F7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48A" w:rsidRPr="00C60284" w14:paraId="346EC30F" w14:textId="77777777" w:rsidTr="0019717B">
        <w:trPr>
          <w:trHeight w:val="388"/>
        </w:trPr>
        <w:tc>
          <w:tcPr>
            <w:tcW w:w="2190" w:type="pct"/>
          </w:tcPr>
          <w:p w14:paraId="12C71ACF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B5C226E" w14:textId="45213C0F" w:rsidR="00257F3C" w:rsidRPr="00C60284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8A1CEC0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28547BC" w14:textId="4101A151" w:rsidR="00257F3C" w:rsidRPr="00C60284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1E1DC2AD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6C23658" w14:textId="029BB9E2" w:rsidR="00257F3C" w:rsidRPr="00C60284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13ABC376" w14:textId="77777777" w:rsidR="00257F3C" w:rsidRPr="00C60284" w:rsidRDefault="00257F3C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F763226" w14:textId="703BE420" w:rsidR="00257F3C" w:rsidRPr="00C60284" w:rsidRDefault="006F080F" w:rsidP="0025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57F3C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048A" w:rsidRPr="00C60284" w14:paraId="5D8DF757" w14:textId="77777777" w:rsidTr="0019717B">
        <w:trPr>
          <w:trHeight w:val="376"/>
        </w:trPr>
        <w:tc>
          <w:tcPr>
            <w:tcW w:w="2190" w:type="pct"/>
          </w:tcPr>
          <w:p w14:paraId="183DD577" w14:textId="71E5B7A4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หนี้สัญญาเช่า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619" w:type="pct"/>
          </w:tcPr>
          <w:p w14:paraId="173306DB" w14:textId="5E4ECC95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B9AC41F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B629475" w14:textId="205D3B7A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2FE61303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8743102" w14:textId="530ED328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0C88E82E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B3FE700" w14:textId="556ACEC8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85E74" w:rsidRPr="004B7599" w14:paraId="5A209E5A" w14:textId="77777777" w:rsidTr="0019717B">
        <w:trPr>
          <w:trHeight w:val="388"/>
        </w:trPr>
        <w:tc>
          <w:tcPr>
            <w:tcW w:w="2190" w:type="pct"/>
          </w:tcPr>
          <w:p w14:paraId="2A56A6B0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59457EDC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48A" w:rsidRPr="00C60284" w14:paraId="26F737F8" w14:textId="77777777" w:rsidTr="0019717B">
        <w:trPr>
          <w:trHeight w:val="388"/>
        </w:trPr>
        <w:tc>
          <w:tcPr>
            <w:tcW w:w="2190" w:type="pct"/>
          </w:tcPr>
          <w:p w14:paraId="3067DA22" w14:textId="77777777" w:rsidR="00885E74" w:rsidRPr="00C60284" w:rsidRDefault="00885E74" w:rsidP="0088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1B28125C" w14:textId="1E4433DB" w:rsidR="00885E74" w:rsidRPr="00C60284" w:rsidRDefault="006E4512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551C40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B29B25F" w14:textId="5CD6294F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9ACA860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FC437BF" w14:textId="48E211A3" w:rsidR="00885E74" w:rsidRPr="000F627C" w:rsidRDefault="0038097C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6,981</w:t>
            </w:r>
          </w:p>
        </w:tc>
        <w:tc>
          <w:tcPr>
            <w:tcW w:w="143" w:type="pct"/>
          </w:tcPr>
          <w:p w14:paraId="259BA887" w14:textId="77777777" w:rsidR="00885E74" w:rsidRPr="000F627C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F9D0C8C" w14:textId="655D0C87" w:rsidR="00885E74" w:rsidRPr="000F627C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5D048A" w:rsidRPr="00C60284" w14:paraId="12917CF5" w14:textId="77777777" w:rsidTr="0019717B">
        <w:trPr>
          <w:trHeight w:val="376"/>
        </w:trPr>
        <w:tc>
          <w:tcPr>
            <w:tcW w:w="2190" w:type="pct"/>
          </w:tcPr>
          <w:p w14:paraId="4A2F3066" w14:textId="77777777" w:rsidR="00885E74" w:rsidRPr="00C60284" w:rsidRDefault="00885E74" w:rsidP="0088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F60A21C" w14:textId="398628BC" w:rsidR="00885E74" w:rsidRPr="00A61019" w:rsidRDefault="006E4512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37B29D" w14:textId="77777777" w:rsidR="00885E74" w:rsidRPr="00A61019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EB7B" w14:textId="71C228C6" w:rsidR="00885E74" w:rsidRPr="00A61019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159B3D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1F12690" w14:textId="6399D485" w:rsidR="00885E74" w:rsidRPr="00C60284" w:rsidRDefault="0038097C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6,981</w:t>
            </w:r>
          </w:p>
        </w:tc>
        <w:tc>
          <w:tcPr>
            <w:tcW w:w="143" w:type="pct"/>
          </w:tcPr>
          <w:p w14:paraId="6B612D04" w14:textId="77777777" w:rsidR="00885E74" w:rsidRPr="00C60284" w:rsidRDefault="00885E74" w:rsidP="00885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8E6F8" w14:textId="40B132B4" w:rsidR="00885E74" w:rsidRPr="00C60284" w:rsidRDefault="00885E74" w:rsidP="00197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753</w:t>
            </w:r>
          </w:p>
        </w:tc>
      </w:tr>
    </w:tbl>
    <w:p w14:paraId="1C0D2987" w14:textId="33812283" w:rsidR="00A5726F" w:rsidRPr="00FA313D" w:rsidRDefault="00A5726F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9E204D" w:rsidRPr="00C60284" w14:paraId="71517CDE" w14:textId="77777777" w:rsidTr="00DA69B3">
        <w:trPr>
          <w:trHeight w:val="379"/>
        </w:trPr>
        <w:tc>
          <w:tcPr>
            <w:tcW w:w="4137" w:type="dxa"/>
            <w:vAlign w:val="bottom"/>
          </w:tcPr>
          <w:p w14:paraId="75257977" w14:textId="26C25953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DA69B3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3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59FD01A1" w:rsidR="009E204D" w:rsidRPr="000F627C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39C1024A" w:rsidR="009E204D" w:rsidRPr="000F627C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6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C9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E204D" w:rsidRPr="00C60284" w14:paraId="695EC2A0" w14:textId="77777777" w:rsidTr="00DA69B3">
        <w:trPr>
          <w:trHeight w:hRule="exact" w:val="404"/>
        </w:trPr>
        <w:tc>
          <w:tcPr>
            <w:tcW w:w="4137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DA69B3">
        <w:trPr>
          <w:trHeight w:hRule="exact" w:val="404"/>
        </w:trPr>
        <w:tc>
          <w:tcPr>
            <w:tcW w:w="4137" w:type="dxa"/>
          </w:tcPr>
          <w:p w14:paraId="735D6DBB" w14:textId="145AF3EE" w:rsidR="009E204D" w:rsidRPr="000F627C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102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13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D47BB" w:rsidRPr="00C60284" w14:paraId="7DAE0C1C" w14:textId="77777777" w:rsidTr="00DA69B3">
        <w:trPr>
          <w:trHeight w:val="367"/>
        </w:trPr>
        <w:tc>
          <w:tcPr>
            <w:tcW w:w="4137" w:type="dxa"/>
            <w:vAlign w:val="bottom"/>
          </w:tcPr>
          <w:p w14:paraId="6757AB7B" w14:textId="7D086CE2" w:rsidR="00CD47BB" w:rsidRPr="000F627C" w:rsidRDefault="00A5726F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3" w:type="dxa"/>
            <w:vAlign w:val="bottom"/>
          </w:tcPr>
          <w:p w14:paraId="295A6BA5" w14:textId="7FFBB1D3" w:rsidR="00CD47BB" w:rsidRPr="000F627C" w:rsidRDefault="001A5D1B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CD47BB" w:rsidRPr="000F627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0CE06A3E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8588313" w14:textId="43CB97CA" w:rsidR="00CD47BB" w:rsidRPr="000F627C" w:rsidRDefault="004B4E6F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117,000</w:t>
            </w:r>
          </w:p>
        </w:tc>
        <w:tc>
          <w:tcPr>
            <w:tcW w:w="270" w:type="dxa"/>
            <w:vAlign w:val="bottom"/>
          </w:tcPr>
          <w:p w14:paraId="16A92C5F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180263" w14:textId="2D663BDD" w:rsidR="00CD47BB" w:rsidRPr="000F627C" w:rsidRDefault="004B4E6F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103,100</w:t>
            </w:r>
          </w:p>
        </w:tc>
        <w:tc>
          <w:tcPr>
            <w:tcW w:w="270" w:type="dxa"/>
            <w:vAlign w:val="bottom"/>
          </w:tcPr>
          <w:p w14:paraId="7B2093E9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BD74CE7" w14:textId="247A80ED" w:rsidR="00CD47BB" w:rsidRPr="000F627C" w:rsidRDefault="004B4E6F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101,200</w:t>
            </w:r>
          </w:p>
        </w:tc>
      </w:tr>
      <w:tr w:rsidR="00CD47BB" w:rsidRPr="00C60284" w14:paraId="7B1BB1FB" w14:textId="77777777" w:rsidTr="00DA69B3">
        <w:trPr>
          <w:trHeight w:val="367"/>
        </w:trPr>
        <w:tc>
          <w:tcPr>
            <w:tcW w:w="4137" w:type="dxa"/>
          </w:tcPr>
          <w:p w14:paraId="19139858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35E9DF81" w:rsidR="00CD47BB" w:rsidRPr="000F627C" w:rsidRDefault="004736B6" w:rsidP="00CD4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  <w:r w:rsidR="00CD47BB" w:rsidRPr="000F6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5A8139B5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FAE72" w14:textId="40EB8C2D" w:rsidR="00CD47BB" w:rsidRPr="000F627C" w:rsidRDefault="004B4E6F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117,000</w:t>
            </w:r>
          </w:p>
        </w:tc>
        <w:tc>
          <w:tcPr>
            <w:tcW w:w="270" w:type="dxa"/>
            <w:vAlign w:val="bottom"/>
          </w:tcPr>
          <w:p w14:paraId="65240F26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60670" w14:textId="0C0AD9F4" w:rsidR="00CD47BB" w:rsidRPr="000F627C" w:rsidRDefault="004B4E6F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103,100</w:t>
            </w:r>
          </w:p>
        </w:tc>
        <w:tc>
          <w:tcPr>
            <w:tcW w:w="270" w:type="dxa"/>
            <w:vAlign w:val="bottom"/>
          </w:tcPr>
          <w:p w14:paraId="6C11C429" w14:textId="77777777" w:rsidR="00CD47BB" w:rsidRPr="000F627C" w:rsidRDefault="00CD47BB" w:rsidP="00CD4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F520F" w14:textId="06CA6311" w:rsidR="00CD47BB" w:rsidRPr="000F627C" w:rsidRDefault="004B4E6F" w:rsidP="0095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101,200</w:t>
            </w:r>
          </w:p>
        </w:tc>
      </w:tr>
    </w:tbl>
    <w:p w14:paraId="75A1E4BB" w14:textId="77777777" w:rsidR="00DA69B3" w:rsidRPr="00DA69B3" w:rsidRDefault="00DA69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212853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F3C" w:rsidRPr="00212853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16A838C" w:rsidR="00257F3C" w:rsidRPr="00212853" w:rsidRDefault="006F080F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7F3C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257F3C" w:rsidRPr="00212853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46596F" w14:textId="77777777" w:rsidR="00257F3C" w:rsidRPr="000F627C" w:rsidRDefault="00257F3C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52BF0C90" w:rsidR="00257F3C" w:rsidRPr="00212853" w:rsidRDefault="006F080F" w:rsidP="0025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6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C9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D2C4E" w:rsidRPr="00212853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C4E" w:rsidRPr="00212853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28D6BDD9" w:rsidR="00CD2C4E" w:rsidRPr="00212853" w:rsidRDefault="006F080F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102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13" w:type="dxa"/>
            <w:gridSpan w:val="7"/>
          </w:tcPr>
          <w:p w14:paraId="598C94D8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16276" w:rsidRPr="00212853" w14:paraId="5A72FC8E" w14:textId="77777777" w:rsidTr="00D36C31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31BC3A39" w:rsidR="00516276" w:rsidRPr="00212853" w:rsidRDefault="001A5D1B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516276"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273BA6F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2DF84CBD" w:rsidR="00516276" w:rsidRPr="00212853" w:rsidRDefault="003809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22,777,592</w:t>
            </w:r>
          </w:p>
        </w:tc>
        <w:tc>
          <w:tcPr>
            <w:tcW w:w="270" w:type="dxa"/>
          </w:tcPr>
          <w:p w14:paraId="1742D141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233098A3" w:rsidR="00516276" w:rsidRPr="00212853" w:rsidRDefault="003809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19,755,846</w:t>
            </w:r>
          </w:p>
        </w:tc>
        <w:tc>
          <w:tcPr>
            <w:tcW w:w="270" w:type="dxa"/>
          </w:tcPr>
          <w:p w14:paraId="4DE5C85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67907FCE" w:rsidR="00516276" w:rsidRPr="00212853" w:rsidRDefault="003809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10,362,965</w:t>
            </w:r>
          </w:p>
        </w:tc>
      </w:tr>
      <w:tr w:rsidR="00516276" w:rsidRPr="00212853" w14:paraId="05D70EF8" w14:textId="77777777" w:rsidTr="00D36C31">
        <w:trPr>
          <w:trHeight w:val="366"/>
        </w:trPr>
        <w:tc>
          <w:tcPr>
            <w:tcW w:w="4137" w:type="dxa"/>
          </w:tcPr>
          <w:p w14:paraId="084FBA2B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A5C149" w14:textId="5098766F" w:rsidR="00516276" w:rsidRPr="00212853" w:rsidRDefault="001A5D1B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72F4FA2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6F8F20E3" w:rsidR="00516276" w:rsidRPr="00212853" w:rsidRDefault="003809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22,777,592</w:t>
            </w:r>
          </w:p>
        </w:tc>
        <w:tc>
          <w:tcPr>
            <w:tcW w:w="270" w:type="dxa"/>
          </w:tcPr>
          <w:p w14:paraId="6FA0B27A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1FA76028" w:rsidR="00516276" w:rsidRPr="00955716" w:rsidRDefault="003809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19,755,846</w:t>
            </w:r>
          </w:p>
        </w:tc>
        <w:tc>
          <w:tcPr>
            <w:tcW w:w="270" w:type="dxa"/>
          </w:tcPr>
          <w:p w14:paraId="316D68DF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33DE3F74" w:rsidR="00516276" w:rsidRPr="00212853" w:rsidRDefault="003809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10,362,965</w:t>
            </w:r>
          </w:p>
        </w:tc>
      </w:tr>
      <w:tr w:rsidR="00516276" w:rsidRPr="00212853" w14:paraId="48FC2C25" w14:textId="77777777" w:rsidTr="00D36C31">
        <w:trPr>
          <w:trHeight w:val="390"/>
        </w:trPr>
        <w:tc>
          <w:tcPr>
            <w:tcW w:w="4137" w:type="dxa"/>
          </w:tcPr>
          <w:p w14:paraId="1B09AE80" w14:textId="3091A1DB" w:rsidR="00516276" w:rsidRPr="00212853" w:rsidRDefault="00516276" w:rsidP="00212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="00BA650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81C9F" w14:textId="38AEF742" w:rsidR="00516276" w:rsidRPr="00212853" w:rsidRDefault="00516276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080F" w:rsidRPr="006F08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5D1B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5D1B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Pr="002128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364B5CF4" w:rsidR="00516276" w:rsidRPr="00212853" w:rsidRDefault="003809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326F">
              <w:rPr>
                <w:rFonts w:asciiTheme="majorBidi" w:hAnsiTheme="majorBidi" w:cstheme="majorBidi"/>
                <w:sz w:val="30"/>
                <w:szCs w:val="30"/>
              </w:rPr>
              <w:t>151,03</w:t>
            </w:r>
            <w:r w:rsidR="0076302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6276" w:rsidRPr="00212853" w14:paraId="21A9C5FD" w14:textId="77777777" w:rsidTr="00D36C31">
        <w:trPr>
          <w:trHeight w:val="378"/>
        </w:trPr>
        <w:tc>
          <w:tcPr>
            <w:tcW w:w="4137" w:type="dxa"/>
          </w:tcPr>
          <w:p w14:paraId="4C390AED" w14:textId="66F5208B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40028CD6" w:rsidR="00516276" w:rsidRPr="00212853" w:rsidRDefault="001A5D1B" w:rsidP="005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516276" w:rsidRPr="00212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1550E523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516276" w:rsidRPr="00212853" w:rsidRDefault="00516276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153D16FA" w:rsidR="00516276" w:rsidRPr="00212853" w:rsidRDefault="0038097C" w:rsidP="005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6E4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211,92</w:t>
            </w:r>
            <w:r w:rsidR="007630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7B25FC97" w14:textId="77777777" w:rsidR="00D36C31" w:rsidRPr="00C60284" w:rsidRDefault="00D36C31" w:rsidP="008B5549">
      <w:pPr>
        <w:rPr>
          <w:rFonts w:ascii="Angsana New" w:hAnsi="Angsana New" w:cs="Angsana New"/>
          <w:sz w:val="30"/>
          <w:szCs w:val="30"/>
        </w:rPr>
      </w:pPr>
    </w:p>
    <w:p w14:paraId="38CF62B9" w14:textId="7D965ED5" w:rsidR="0005353C" w:rsidRDefault="009E204D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C3DC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 w:rsidRPr="00FC3DC5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610239">
        <w:rPr>
          <w:rFonts w:ascii="Angsana New" w:hAnsi="Angsana New" w:cs="Angsana New"/>
          <w:sz w:val="30"/>
          <w:szCs w:val="30"/>
        </w:rPr>
        <w:t>5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="00D642CA" w:rsidRPr="00FC3DC5">
        <w:rPr>
          <w:rFonts w:ascii="Angsana New" w:hAnsi="Angsana New" w:cs="Angsana New" w:hint="cs"/>
          <w:sz w:val="30"/>
          <w:szCs w:val="30"/>
          <w:cs/>
        </w:rPr>
        <w:t>และ</w:t>
      </w:r>
      <w:r w:rsidR="00A5726F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FC3DC5">
        <w:rPr>
          <w:rFonts w:ascii="Angsana New" w:hAnsi="Angsana New" w:cs="Angsana New"/>
          <w:sz w:val="30"/>
          <w:szCs w:val="30"/>
          <w:cs/>
        </w:rPr>
        <w:t>บางแห่ง เป็นเงินให้กู้ยืมประเภทไม่มีหลักประกันและชำระคืนเมื่อทวงถาม โดยมีอัตราดอกเบี้ยระหว่างร้อยล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>ะ</w:t>
      </w:r>
      <w:r w:rsidR="00A20818">
        <w:rPr>
          <w:rFonts w:ascii="Angsana New" w:hAnsi="Angsana New" w:cs="Angsana New"/>
          <w:sz w:val="30"/>
          <w:szCs w:val="30"/>
        </w:rPr>
        <w:t xml:space="preserve"> 3.93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ถึ</w:t>
      </w:r>
      <w:r w:rsidRPr="008658B2">
        <w:rPr>
          <w:rFonts w:ascii="Angsana New" w:hAnsi="Angsana New" w:cs="Angsana New"/>
          <w:sz w:val="30"/>
          <w:szCs w:val="30"/>
          <w:cs/>
        </w:rPr>
        <w:t>งร้อยล</w:t>
      </w:r>
      <w:r w:rsidRPr="008658B2">
        <w:rPr>
          <w:rFonts w:ascii="Angsana New" w:hAnsi="Angsana New" w:cs="Angsana New" w:hint="cs"/>
          <w:sz w:val="30"/>
          <w:szCs w:val="30"/>
          <w:cs/>
        </w:rPr>
        <w:t>ะ</w:t>
      </w:r>
      <w:r w:rsidR="00A20818" w:rsidRPr="008658B2">
        <w:rPr>
          <w:rFonts w:ascii="Angsana New" w:hAnsi="Angsana New" w:cs="Angsana New"/>
          <w:sz w:val="30"/>
          <w:szCs w:val="30"/>
        </w:rPr>
        <w:t xml:space="preserve"> </w:t>
      </w:r>
      <w:r w:rsidR="008658B2" w:rsidRPr="008658B2">
        <w:rPr>
          <w:rFonts w:ascii="Angsana New" w:hAnsi="Angsana New" w:cs="Angsana New"/>
          <w:sz w:val="30"/>
          <w:szCs w:val="30"/>
        </w:rPr>
        <w:t>6.50</w:t>
      </w:r>
      <w:r w:rsidRPr="008658B2">
        <w:rPr>
          <w:rFonts w:ascii="Angsana New" w:hAnsi="Angsana New" w:cs="Angsana New"/>
          <w:sz w:val="30"/>
          <w:szCs w:val="30"/>
        </w:rPr>
        <w:t xml:space="preserve"> </w:t>
      </w:r>
      <w:r w:rsidRPr="008658B2">
        <w:rPr>
          <w:rFonts w:ascii="Angsana New" w:hAnsi="Angsana New" w:cs="Angsana New"/>
          <w:sz w:val="30"/>
          <w:szCs w:val="30"/>
          <w:cs/>
        </w:rPr>
        <w:t>ต่อ</w:t>
      </w:r>
      <w:r w:rsidRPr="00921075">
        <w:rPr>
          <w:rFonts w:ascii="Angsana New" w:hAnsi="Angsana New" w:cs="Angsana New"/>
          <w:sz w:val="30"/>
          <w:szCs w:val="30"/>
          <w:cs/>
        </w:rPr>
        <w:t>ปี</w:t>
      </w:r>
      <w:r w:rsidR="0010305E"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256</w:t>
      </w:r>
      <w:r w:rsidR="00610239">
        <w:rPr>
          <w:rFonts w:ascii="Angsana New" w:hAnsi="Angsana New" w:cs="Angsana New"/>
          <w:i/>
          <w:iCs/>
          <w:sz w:val="30"/>
          <w:szCs w:val="30"/>
        </w:rPr>
        <w:t>4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610239">
        <w:rPr>
          <w:rFonts w:ascii="Angsana New" w:hAnsi="Angsana New" w:cs="Angsana New"/>
          <w:i/>
          <w:iCs/>
          <w:sz w:val="30"/>
          <w:szCs w:val="30"/>
        </w:rPr>
        <w:t>3.</w:t>
      </w:r>
      <w:r w:rsidR="001A5D1B">
        <w:rPr>
          <w:rFonts w:ascii="Angsana New" w:hAnsi="Angsana New" w:cs="Angsana New"/>
          <w:i/>
          <w:iCs/>
          <w:sz w:val="30"/>
          <w:szCs w:val="30"/>
        </w:rPr>
        <w:t xml:space="preserve">88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610239">
        <w:rPr>
          <w:rFonts w:ascii="Angsana New" w:hAnsi="Angsana New" w:cs="Angsana New"/>
          <w:i/>
          <w:iCs/>
          <w:sz w:val="30"/>
          <w:szCs w:val="30"/>
        </w:rPr>
        <w:t>6.</w:t>
      </w:r>
      <w:r w:rsidR="001A5D1B">
        <w:rPr>
          <w:rFonts w:ascii="Angsana New" w:hAnsi="Angsana New" w:cs="Angsana New"/>
          <w:i/>
          <w:iCs/>
          <w:sz w:val="30"/>
          <w:szCs w:val="30"/>
        </w:rPr>
        <w:t>5</w:t>
      </w:r>
      <w:r w:rsidR="00610239">
        <w:rPr>
          <w:rFonts w:ascii="Angsana New" w:hAnsi="Angsana New" w:cs="Angsana New"/>
          <w:i/>
          <w:iCs/>
          <w:sz w:val="30"/>
          <w:szCs w:val="30"/>
        </w:rPr>
        <w:t>0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80C842B" w14:textId="13374B14" w:rsidR="00505769" w:rsidRDefault="00505769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B47EFA5" w14:textId="22219682" w:rsidR="00505769" w:rsidRDefault="00505769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D97BDEF" w14:textId="77777777" w:rsidR="00C77F1E" w:rsidRDefault="00C77F1E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04F53FA" w14:textId="77777777" w:rsidR="004A3739" w:rsidRPr="00FC3DC5" w:rsidRDefault="004A3739" w:rsidP="00A57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0F627C" w14:paraId="662FCD68" w14:textId="77777777" w:rsidTr="0010665C">
        <w:trPr>
          <w:trHeight w:val="379"/>
        </w:trPr>
        <w:tc>
          <w:tcPr>
            <w:tcW w:w="4137" w:type="dxa"/>
            <w:vAlign w:val="bottom"/>
          </w:tcPr>
          <w:p w14:paraId="0725D1CE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118202364"/>
            <w:bookmarkStart w:id="3" w:name="_Hlk118202437"/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F62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0F627C" w14:paraId="57427845" w14:textId="77777777" w:rsidTr="0010665C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E20B5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A3739" w:rsidRPr="000F627C" w14:paraId="5E547CD7" w14:textId="77777777" w:rsidTr="0010665C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0F627C" w14:paraId="1AA4D5D2" w14:textId="77777777" w:rsidTr="0010665C">
        <w:trPr>
          <w:trHeight w:hRule="exact" w:val="404"/>
        </w:trPr>
        <w:tc>
          <w:tcPr>
            <w:tcW w:w="4137" w:type="dxa"/>
          </w:tcPr>
          <w:p w14:paraId="6A461B3F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A3739" w:rsidRPr="000F627C" w14:paraId="5D128DE7" w14:textId="77777777" w:rsidTr="0010665C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4A3739" w:rsidRPr="000F627C" w:rsidRDefault="00C80E9A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3A5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vAlign w:val="bottom"/>
          </w:tcPr>
          <w:p w14:paraId="1240D5FD" w14:textId="77777777" w:rsidR="004A3739" w:rsidRPr="000F627C" w:rsidRDefault="004A3739" w:rsidP="00106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5DFD69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CCF8F52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61B9FF0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7978E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1FE2BA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49C4E0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</w:tr>
      <w:tr w:rsidR="004A3739" w:rsidRPr="000F627C" w14:paraId="530638B6" w14:textId="77777777" w:rsidTr="0010665C">
        <w:trPr>
          <w:trHeight w:val="367"/>
        </w:trPr>
        <w:tc>
          <w:tcPr>
            <w:tcW w:w="4137" w:type="dxa"/>
          </w:tcPr>
          <w:p w14:paraId="2BDAD08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77777777" w:rsidR="004A3739" w:rsidRPr="000F627C" w:rsidRDefault="004A3739" w:rsidP="00106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65F0D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70" w:type="dxa"/>
            <w:vAlign w:val="bottom"/>
          </w:tcPr>
          <w:p w14:paraId="0EA15F8A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F42CAE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</w:tr>
      <w:bookmarkEnd w:id="2"/>
    </w:tbl>
    <w:p w14:paraId="30BA7CFA" w14:textId="77777777" w:rsidR="004A3739" w:rsidRPr="00FC3DC5" w:rsidRDefault="004A3739" w:rsidP="004A3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7B6684" w14:textId="7101720E" w:rsidR="002F462F" w:rsidRDefault="0075114C" w:rsidP="00803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Pr="006F080F">
        <w:rPr>
          <w:rFonts w:ascii="Angsana New" w:hAnsi="Angsana New" w:cs="Angsana New"/>
          <w:spacing w:val="2"/>
          <w:sz w:val="30"/>
          <w:szCs w:val="30"/>
        </w:rPr>
        <w:t>30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  <w:cs/>
        </w:rPr>
        <w:t>กันยายน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6F080F">
        <w:rPr>
          <w:rFonts w:ascii="Angsana New" w:hAnsi="Angsana New" w:cs="Angsana New"/>
          <w:spacing w:val="2"/>
          <w:sz w:val="30"/>
          <w:szCs w:val="30"/>
        </w:rPr>
        <w:t>256</w:t>
      </w:r>
      <w:r>
        <w:rPr>
          <w:rFonts w:ascii="Angsana New" w:hAnsi="Angsana New" w:cs="Angsana New"/>
          <w:spacing w:val="2"/>
          <w:sz w:val="30"/>
          <w:szCs w:val="30"/>
        </w:rPr>
        <w:t>5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ะยะ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แก่</w:t>
      </w:r>
      <w:r w:rsidR="00C80E9A" w:rsidRPr="00DE19EF">
        <w:rPr>
          <w:rFonts w:ascii="Angsana New" w:hAnsi="Angsana New" w:cs="Angsana New" w:hint="cs"/>
          <w:spacing w:val="2"/>
          <w:sz w:val="30"/>
          <w:szCs w:val="30"/>
          <w:cs/>
        </w:rPr>
        <w:t>การร่วมค้า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แห่งหนึ่ง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(บริษัท ไทยฟู้ดส์</w:t>
      </w:r>
      <w:r w:rsidR="00DE19E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นิวเคลียส จีเนติกส์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>
        <w:rPr>
          <w:rFonts w:ascii="Angsana New" w:hAnsi="Angsana New" w:cs="Angsana New"/>
          <w:spacing w:val="-2"/>
          <w:sz w:val="30"/>
          <w:szCs w:val="30"/>
        </w:rPr>
        <w:t>9</w:t>
      </w:r>
      <w:r w:rsidRPr="006F080F">
        <w:rPr>
          <w:rFonts w:ascii="Angsana New" w:hAnsi="Angsana New" w:cs="Angsana New"/>
          <w:spacing w:val="-2"/>
          <w:sz w:val="30"/>
          <w:szCs w:val="30"/>
        </w:rPr>
        <w:t>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เงินต้นของเงินให้กู้ยืมนี้มีกำหนดรับชำระคืน</w:t>
      </w:r>
      <w:r w:rsidR="006D1980" w:rsidRPr="008D2C08">
        <w:rPr>
          <w:rFonts w:ascii="Angsana New" w:hAnsi="Angsana New" w:cs="Angsana New" w:hint="cs"/>
          <w:sz w:val="30"/>
          <w:szCs w:val="30"/>
          <w:cs/>
        </w:rPr>
        <w:t>ทุก</w:t>
      </w:r>
      <w:r w:rsidR="008D2C08" w:rsidRPr="008D2C08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B35111">
        <w:rPr>
          <w:rFonts w:ascii="Angsana New" w:hAnsi="Angsana New" w:cs="Angsana New" w:hint="cs"/>
          <w:sz w:val="30"/>
          <w:szCs w:val="30"/>
          <w:cs/>
        </w:rPr>
        <w:t>ไตรมาส</w:t>
      </w:r>
      <w:r w:rsidR="008D2C08">
        <w:rPr>
          <w:rFonts w:ascii="Angsana New" w:hAnsi="Angsana New" w:cs="Angsana New" w:hint="cs"/>
          <w:sz w:val="30"/>
          <w:szCs w:val="30"/>
          <w:cs/>
        </w:rPr>
        <w:t xml:space="preserve"> จนถึง</w:t>
      </w:r>
      <w:r w:rsidR="008D2C08" w:rsidRPr="008D2C08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3511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D2C08"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2C08" w:rsidRPr="008D2C08">
        <w:rPr>
          <w:rFonts w:ascii="Angsana New" w:hAnsi="Angsana New" w:cs="Angsana New"/>
          <w:spacing w:val="-2"/>
          <w:sz w:val="30"/>
          <w:szCs w:val="30"/>
        </w:rPr>
        <w:t>25</w:t>
      </w:r>
      <w:r w:rsidR="00B35111">
        <w:rPr>
          <w:rFonts w:ascii="Angsana New" w:hAnsi="Angsana New" w:cs="Angsana New"/>
          <w:spacing w:val="-2"/>
          <w:sz w:val="30"/>
          <w:szCs w:val="30"/>
        </w:rPr>
        <w:t>70</w:t>
      </w:r>
      <w:r w:rsidR="008032E9"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2C08">
        <w:rPr>
          <w:rFonts w:ascii="Angsana New" w:hAnsi="Angsana New" w:cs="Angsana New" w:hint="cs"/>
          <w:spacing w:val="8"/>
          <w:sz w:val="30"/>
          <w:szCs w:val="30"/>
          <w:cs/>
        </w:rPr>
        <w:t>เงินใ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ห้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3C552A">
        <w:rPr>
          <w:rFonts w:ascii="Angsana New" w:hAnsi="Angsana New" w:cs="Angsana New"/>
          <w:spacing w:val="-2"/>
          <w:sz w:val="30"/>
          <w:szCs w:val="30"/>
        </w:rPr>
        <w:t>6.50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bookmarkEnd w:id="3"/>
      <w:r w:rsidR="00A67D5A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0F814E96" w14:textId="77777777" w:rsidR="007D148D" w:rsidRPr="008032E9" w:rsidRDefault="007D148D" w:rsidP="00803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10515CFA" w:rsidR="009E204D" w:rsidRPr="00C60284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61F0FB46" w:rsidR="009E204D" w:rsidRPr="00C60284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6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C9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45B8F346" w:rsidR="009E204D" w:rsidRPr="00C60284" w:rsidRDefault="006F080F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102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1ACE" w:rsidRPr="00C60284" w14:paraId="6ADE1647" w14:textId="77777777" w:rsidTr="009657D9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5F5DBDFB" w:rsidR="000E1ACE" w:rsidRPr="0090326F" w:rsidRDefault="001A5D1B" w:rsidP="0090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0326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E1ACE" w:rsidRPr="0090326F">
              <w:rPr>
                <w:rFonts w:asciiTheme="majorBidi" w:hAnsiTheme="majorBidi" w:cstheme="majorBidi"/>
                <w:sz w:val="30"/>
                <w:szCs w:val="30"/>
              </w:rPr>
              <w:t>,000,000</w:t>
            </w:r>
          </w:p>
        </w:tc>
        <w:tc>
          <w:tcPr>
            <w:tcW w:w="287" w:type="dxa"/>
          </w:tcPr>
          <w:p w14:paraId="65D74ADA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F5F8250" w14:textId="709BF3F6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5E16E6DE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FA3A825" w14:textId="391E1272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34765095" w14:textId="77777777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49259AA3" w:rsidR="000E1ACE" w:rsidRPr="00C60284" w:rsidRDefault="00CA5C83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0E1ACE" w:rsidRPr="00C60284" w14:paraId="061C5BA7" w14:textId="77777777" w:rsidTr="00001CDE">
        <w:trPr>
          <w:trHeight w:val="413"/>
        </w:trPr>
        <w:tc>
          <w:tcPr>
            <w:tcW w:w="4131" w:type="dxa"/>
          </w:tcPr>
          <w:p w14:paraId="6509A058" w14:textId="42C94F1C" w:rsidR="000E1ACE" w:rsidRPr="00C60284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59483B" w14:textId="56DE497E" w:rsidR="000E1ACE" w:rsidRPr="00E03D3A" w:rsidRDefault="0090326F" w:rsidP="0090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87" w:type="dxa"/>
          </w:tcPr>
          <w:p w14:paraId="2534C75E" w14:textId="77777777" w:rsidR="000E1ACE" w:rsidRPr="00E03D3A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4D12302" w14:textId="29EB0B52" w:rsidR="000E1ACE" w:rsidRPr="00E03D3A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1638F6F8" w14:textId="77777777" w:rsidR="000E1ACE" w:rsidRPr="00E03D3A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26749A8" w14:textId="51B66818" w:rsidR="000E1ACE" w:rsidRPr="00E03D3A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6F818965" w14:textId="77777777" w:rsidR="000E1ACE" w:rsidRPr="00E03D3A" w:rsidRDefault="000E1ACE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780DFF3" w14:textId="6C42297C" w:rsidR="000E1ACE" w:rsidRPr="00E03D3A" w:rsidRDefault="00CA5C83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  <w:tr w:rsidR="0090326F" w:rsidRPr="00C60284" w14:paraId="1CD3688E" w14:textId="77777777" w:rsidTr="00001CDE">
        <w:trPr>
          <w:trHeight w:val="413"/>
        </w:trPr>
        <w:tc>
          <w:tcPr>
            <w:tcW w:w="4131" w:type="dxa"/>
          </w:tcPr>
          <w:p w14:paraId="774C4463" w14:textId="0F9B74F0" w:rsidR="0090326F" w:rsidRDefault="00E03D3A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E89256" w14:textId="28B640C4" w:rsidR="0090326F" w:rsidRPr="0090326F" w:rsidRDefault="0090326F" w:rsidP="0090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14:paraId="4C42B732" w14:textId="77777777" w:rsidR="0090326F" w:rsidRPr="0090326F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367ADDB8" w14:textId="77777777" w:rsidR="0090326F" w:rsidRPr="0090326F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dxa"/>
          </w:tcPr>
          <w:p w14:paraId="2298AC8B" w14:textId="77777777" w:rsidR="0090326F" w:rsidRPr="0090326F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56201C06" w14:textId="77777777" w:rsidR="0090326F" w:rsidRPr="0090326F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" w:type="dxa"/>
          </w:tcPr>
          <w:p w14:paraId="28DFEF9E" w14:textId="77777777" w:rsidR="0090326F" w:rsidRPr="0090326F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1F84748" w14:textId="193213A2" w:rsidR="0090326F" w:rsidRPr="0090326F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0326F">
              <w:rPr>
                <w:rFonts w:asciiTheme="majorBidi" w:hAnsiTheme="majorBidi" w:cstheme="majorBidi"/>
                <w:sz w:val="30"/>
                <w:szCs w:val="30"/>
              </w:rPr>
              <w:t>(381)</w:t>
            </w:r>
          </w:p>
        </w:tc>
      </w:tr>
      <w:tr w:rsidR="0090326F" w:rsidRPr="00C60284" w14:paraId="3E596AF7" w14:textId="77777777" w:rsidTr="00001CDE">
        <w:trPr>
          <w:trHeight w:val="413"/>
        </w:trPr>
        <w:tc>
          <w:tcPr>
            <w:tcW w:w="4131" w:type="dxa"/>
          </w:tcPr>
          <w:p w14:paraId="65A99F0B" w14:textId="6F34C957" w:rsidR="0090326F" w:rsidRDefault="00D80B16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5172" w14:textId="022AB55B" w:rsidR="0090326F" w:rsidRPr="00E03D3A" w:rsidRDefault="0090326F" w:rsidP="0090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87" w:type="dxa"/>
          </w:tcPr>
          <w:p w14:paraId="460C6432" w14:textId="77777777" w:rsidR="0090326F" w:rsidRPr="00E03D3A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646CAD93" w14:textId="77777777" w:rsidR="0090326F" w:rsidRPr="00E03D3A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384BD152" w14:textId="77777777" w:rsidR="0090326F" w:rsidRPr="00E03D3A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4FAA065D" w14:textId="77777777" w:rsidR="0090326F" w:rsidRPr="00E03D3A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48C2F3E1" w14:textId="77777777" w:rsidR="0090326F" w:rsidRPr="00E03D3A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2CD43" w14:textId="1066FDA5" w:rsidR="0090326F" w:rsidRPr="00E03D3A" w:rsidRDefault="0090326F" w:rsidP="000E1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3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B462A" w:rsidRPr="00E03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999,619</w:t>
            </w:r>
          </w:p>
        </w:tc>
      </w:tr>
    </w:tbl>
    <w:p w14:paraId="1D24C2E0" w14:textId="139448CF" w:rsidR="00D36C31" w:rsidRDefault="00D36C31" w:rsidP="009E204D">
      <w:pPr>
        <w:rPr>
          <w:rFonts w:asciiTheme="majorBidi" w:hAnsiTheme="majorBidi" w:cstheme="majorBidi"/>
          <w:sz w:val="30"/>
          <w:szCs w:val="30"/>
        </w:rPr>
      </w:pPr>
    </w:p>
    <w:p w14:paraId="43EEEED9" w14:textId="7D07FFF0" w:rsidR="00D80E9C" w:rsidRDefault="00D80E9C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6F080F" w:rsidRPr="006F080F">
        <w:rPr>
          <w:rFonts w:ascii="Angsana New" w:hAnsi="Angsana New" w:cs="Angsana New"/>
          <w:spacing w:val="2"/>
          <w:sz w:val="30"/>
          <w:szCs w:val="30"/>
        </w:rPr>
        <w:t>30</w:t>
      </w:r>
      <w:r w:rsidR="00386C9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pacing w:val="2"/>
          <w:sz w:val="30"/>
          <w:szCs w:val="30"/>
          <w:cs/>
        </w:rPr>
        <w:t>กันยายน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pacing w:val="2"/>
          <w:sz w:val="30"/>
          <w:szCs w:val="30"/>
        </w:rPr>
        <w:t>256</w:t>
      </w:r>
      <w:r w:rsidR="00610239">
        <w:rPr>
          <w:rFonts w:ascii="Angsana New" w:hAnsi="Angsana New" w:cs="Angsana New"/>
          <w:spacing w:val="2"/>
          <w:sz w:val="30"/>
          <w:szCs w:val="30"/>
        </w:rPr>
        <w:t>5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เงินให้กู้ยืมระยะ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แก่บริษัท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ย่อยแห่งหนึ่ง (บริษัท ไทย ฟู้ดส์ อาหารสัตว์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2E0909">
        <w:rPr>
          <w:rFonts w:ascii="Angsana New" w:hAnsi="Angsana New" w:cs="Angsana New"/>
          <w:spacing w:val="-2"/>
          <w:sz w:val="30"/>
          <w:szCs w:val="30"/>
        </w:rPr>
        <w:t>3</w:t>
      </w:r>
      <w:r w:rsidRPr="00FB670F">
        <w:rPr>
          <w:rFonts w:ascii="Angsana New" w:hAnsi="Angsana New" w:cs="Angsana New"/>
          <w:spacing w:val="-2"/>
          <w:sz w:val="30"/>
          <w:szCs w:val="30"/>
        </w:rPr>
        <w:t>,</w:t>
      </w:r>
      <w:r w:rsidR="006F080F" w:rsidRPr="006F080F">
        <w:rPr>
          <w:rFonts w:ascii="Angsana New" w:hAnsi="Angsana New" w:cs="Angsana New"/>
          <w:spacing w:val="-2"/>
          <w:sz w:val="30"/>
          <w:szCs w:val="30"/>
        </w:rPr>
        <w:t>000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เงินต้นของเงินให้กู้ยืมนี้มีกำหนดรับชำระคืนทั้งจำนวนในเดือนมกราคม </w:t>
      </w:r>
      <w:r w:rsidR="006F080F" w:rsidRPr="006F080F">
        <w:rPr>
          <w:rFonts w:ascii="Angsana New" w:hAnsi="Angsana New" w:cs="Angsana New"/>
          <w:spacing w:val="-2"/>
          <w:sz w:val="30"/>
          <w:szCs w:val="30"/>
        </w:rPr>
        <w:t>2568</w:t>
      </w:r>
      <w:r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E0909">
        <w:rPr>
          <w:rFonts w:ascii="Angsana New" w:hAnsi="Angsana New" w:cs="Angsana New" w:hint="cs"/>
          <w:spacing w:val="8"/>
          <w:sz w:val="30"/>
          <w:szCs w:val="30"/>
          <w:cs/>
        </w:rPr>
        <w:t>และเดือนพฤศจิกายน</w:t>
      </w:r>
      <w:r w:rsidR="002E0909">
        <w:rPr>
          <w:rFonts w:ascii="Angsana New" w:hAnsi="Angsana New" w:cs="Angsana New"/>
          <w:spacing w:val="8"/>
          <w:sz w:val="30"/>
          <w:szCs w:val="30"/>
        </w:rPr>
        <w:t xml:space="preserve"> 2569</w:t>
      </w:r>
      <w:r w:rsidR="002E0909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2E0909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0E1ACE"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="002E0909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2E0909">
        <w:rPr>
          <w:rFonts w:ascii="Angsana New" w:hAnsi="Angsana New" w:cs="Angsana New"/>
          <w:spacing w:val="8"/>
          <w:sz w:val="30"/>
          <w:szCs w:val="30"/>
        </w:rPr>
        <w:t>4.25</w:t>
      </w:r>
      <w:r w:rsidR="003610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E090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และร้อยละ </w:t>
      </w:r>
      <w:r w:rsidR="002E0909">
        <w:rPr>
          <w:rFonts w:ascii="Angsana New" w:hAnsi="Angsana New" w:cs="Angsana New"/>
          <w:spacing w:val="-2"/>
          <w:sz w:val="30"/>
          <w:szCs w:val="30"/>
        </w:rPr>
        <w:t xml:space="preserve">4.78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ต่อปี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256</w:t>
      </w:r>
      <w:r w:rsidR="00610239">
        <w:rPr>
          <w:rFonts w:ascii="Angsana New" w:hAnsi="Angsana New" w:cs="Angsana New"/>
          <w:i/>
          <w:iCs/>
          <w:sz w:val="30"/>
          <w:szCs w:val="30"/>
        </w:rPr>
        <w:t>4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A5D1B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4</w:t>
      </w:r>
      <w:r>
        <w:rPr>
          <w:rFonts w:ascii="Angsana New" w:hAnsi="Angsana New" w:cs="Angsana New"/>
          <w:i/>
          <w:iCs/>
          <w:sz w:val="30"/>
          <w:szCs w:val="30"/>
        </w:rPr>
        <w:t>.</w:t>
      </w:r>
      <w:r w:rsidR="001A5D1B">
        <w:rPr>
          <w:rFonts w:ascii="Angsana New" w:hAnsi="Angsana New" w:cs="Angsana New"/>
          <w:i/>
          <w:iCs/>
          <w:sz w:val="30"/>
          <w:szCs w:val="30"/>
        </w:rPr>
        <w:t xml:space="preserve">25 </w:t>
      </w:r>
      <w:r w:rsidR="001A5D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1A5D1B">
        <w:rPr>
          <w:rFonts w:ascii="Angsana New" w:hAnsi="Angsana New" w:cs="Angsana New"/>
          <w:i/>
          <w:iCs/>
          <w:sz w:val="30"/>
          <w:szCs w:val="30"/>
        </w:rPr>
        <w:t>4.78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26D696E" w14:textId="4EB29EA2" w:rsidR="006B4959" w:rsidRDefault="006B4959" w:rsidP="009E204D">
      <w:pPr>
        <w:rPr>
          <w:rFonts w:asciiTheme="majorBidi" w:hAnsiTheme="majorBidi" w:cstheme="majorBidi"/>
          <w:sz w:val="30"/>
          <w:szCs w:val="30"/>
        </w:rPr>
      </w:pPr>
    </w:p>
    <w:p w14:paraId="03B4FF7B" w14:textId="51B9BA25" w:rsidR="00505769" w:rsidRDefault="00505769" w:rsidP="009E204D">
      <w:pPr>
        <w:rPr>
          <w:rFonts w:asciiTheme="majorBidi" w:hAnsiTheme="majorBidi" w:cstheme="majorBidi"/>
          <w:sz w:val="30"/>
          <w:szCs w:val="30"/>
        </w:rPr>
      </w:pPr>
    </w:p>
    <w:p w14:paraId="5D26FA93" w14:textId="3B67D123" w:rsidR="00505769" w:rsidRDefault="00505769" w:rsidP="009E204D">
      <w:pPr>
        <w:rPr>
          <w:rFonts w:asciiTheme="majorBidi" w:hAnsiTheme="majorBidi" w:cstheme="majorBidi"/>
          <w:sz w:val="30"/>
          <w:szCs w:val="30"/>
        </w:rPr>
      </w:pPr>
    </w:p>
    <w:p w14:paraId="18CF0F99" w14:textId="77777777" w:rsidR="00505769" w:rsidRPr="00FA313D" w:rsidRDefault="00505769" w:rsidP="009E20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79"/>
        <w:gridCol w:w="272"/>
        <w:gridCol w:w="1169"/>
        <w:gridCol w:w="270"/>
        <w:gridCol w:w="1244"/>
        <w:gridCol w:w="236"/>
        <w:gridCol w:w="32"/>
        <w:gridCol w:w="1105"/>
      </w:tblGrid>
      <w:tr w:rsidR="000B1B9B" w:rsidRPr="00C60284" w14:paraId="74F5A4AB" w14:textId="77777777" w:rsidTr="00A5726F">
        <w:trPr>
          <w:trHeight w:val="60"/>
        </w:trPr>
        <w:tc>
          <w:tcPr>
            <w:tcW w:w="2114" w:type="pct"/>
          </w:tcPr>
          <w:p w14:paraId="660C6577" w14:textId="2C0759A8" w:rsidR="000B1B9B" w:rsidRPr="000B1B9B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Pr="00E03D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</w:p>
        </w:tc>
        <w:tc>
          <w:tcPr>
            <w:tcW w:w="1345" w:type="pct"/>
            <w:gridSpan w:val="3"/>
          </w:tcPr>
          <w:p w14:paraId="04951BE9" w14:textId="77777777" w:rsidR="004B082D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3F679A3E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24F6FEA7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pct"/>
            <w:gridSpan w:val="4"/>
            <w:vAlign w:val="bottom"/>
          </w:tcPr>
          <w:p w14:paraId="32940E4E" w14:textId="1998CC76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239" w:rsidRPr="00C60284" w14:paraId="5A16A3C5" w14:textId="77777777" w:rsidTr="00A5726F">
        <w:trPr>
          <w:trHeight w:val="414"/>
        </w:trPr>
        <w:tc>
          <w:tcPr>
            <w:tcW w:w="2114" w:type="pct"/>
            <w:vAlign w:val="bottom"/>
          </w:tcPr>
          <w:p w14:paraId="51F9E948" w14:textId="44FEDB92" w:rsidR="00610239" w:rsidRPr="00DA7BA2" w:rsidRDefault="00800982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A572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="00A572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76" w:type="pct"/>
            <w:vAlign w:val="bottom"/>
          </w:tcPr>
          <w:p w14:paraId="7B775043" w14:textId="50CBBC95" w:rsidR="00610239" w:rsidRPr="00257F3C" w:rsidRDefault="00610239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2B4F03C4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1503F90" w14:textId="500D7260" w:rsidR="00610239" w:rsidRPr="00257F3C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4EA3241E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63AD8490" w14:textId="2219D518" w:rsidR="00610239" w:rsidRPr="00BE3320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BE3320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BE332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gridSpan w:val="2"/>
            <w:vAlign w:val="bottom"/>
          </w:tcPr>
          <w:p w14:paraId="12C37736" w14:textId="77777777" w:rsidR="00610239" w:rsidRPr="00257F3C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FC0FF7F" w14:textId="1FDF5CAE" w:rsidR="00610239" w:rsidRPr="00257F3C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10239" w:rsidRPr="00C60284" w14:paraId="2AA0BB9A" w14:textId="77777777" w:rsidTr="00A5726F">
        <w:trPr>
          <w:trHeight w:val="414"/>
        </w:trPr>
        <w:tc>
          <w:tcPr>
            <w:tcW w:w="2114" w:type="pct"/>
          </w:tcPr>
          <w:p w14:paraId="3195A77E" w14:textId="77777777" w:rsidR="00610239" w:rsidRPr="00DA7BA2" w:rsidRDefault="00610239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6" w:type="pct"/>
            <w:gridSpan w:val="8"/>
          </w:tcPr>
          <w:p w14:paraId="554747F7" w14:textId="77777777" w:rsidR="00610239" w:rsidRPr="00257F3C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7F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239" w:rsidRPr="00C60284" w14:paraId="194E00F0" w14:textId="77777777" w:rsidTr="00A5726F">
        <w:trPr>
          <w:trHeight w:val="60"/>
        </w:trPr>
        <w:tc>
          <w:tcPr>
            <w:tcW w:w="2114" w:type="pct"/>
            <w:vAlign w:val="bottom"/>
          </w:tcPr>
          <w:p w14:paraId="04C84EB3" w14:textId="77777777" w:rsidR="00610239" w:rsidRPr="00DA7BA2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B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  <w:vAlign w:val="bottom"/>
          </w:tcPr>
          <w:p w14:paraId="137FE4C0" w14:textId="7A727A0C" w:rsidR="00610239" w:rsidRPr="0054379A" w:rsidRDefault="006B4959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C774450" w14:textId="77777777" w:rsidR="00610239" w:rsidRPr="0054379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6846B21" w14:textId="04FC26D5" w:rsidR="00610239" w:rsidRPr="0054379A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" w:right="12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10EC86C" w14:textId="77777777" w:rsidR="00610239" w:rsidRPr="0054379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3F2BC5C1" w14:textId="3BA0465D" w:rsidR="00610239" w:rsidRPr="00292C51" w:rsidRDefault="009657D9" w:rsidP="0076302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20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(</w:t>
            </w:r>
            <w:r w:rsidR="006E4512">
              <w:rPr>
                <w:rFonts w:ascii="Angsana New" w:hAnsi="Angsana New" w:cstheme="minorBidi"/>
                <w:sz w:val="30"/>
                <w:szCs w:val="30"/>
                <w:lang w:eastAsia="ko-KR"/>
              </w:rPr>
              <w:t>30,8</w:t>
            </w:r>
            <w:r w:rsidR="00763024">
              <w:rPr>
                <w:rFonts w:ascii="Angsana New" w:hAnsi="Angsana New" w:cstheme="minorBidi"/>
                <w:sz w:val="30"/>
                <w:szCs w:val="30"/>
                <w:lang w:eastAsia="ko-KR"/>
              </w:rPr>
              <w:t>40</w:t>
            </w: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6" w:type="pct"/>
            <w:vAlign w:val="bottom"/>
          </w:tcPr>
          <w:p w14:paraId="0D4E53E2" w14:textId="77777777" w:rsidR="00610239" w:rsidRPr="0054379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10F4C59E" w14:textId="74922388" w:rsidR="00610239" w:rsidRPr="0054379A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right="77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39,218</w:t>
            </w:r>
          </w:p>
        </w:tc>
      </w:tr>
      <w:tr w:rsidR="006E4512" w:rsidRPr="00C60284" w14:paraId="04743592" w14:textId="77777777" w:rsidTr="00A5726F">
        <w:trPr>
          <w:trHeight w:val="60"/>
        </w:trPr>
        <w:tc>
          <w:tcPr>
            <w:tcW w:w="2114" w:type="pct"/>
            <w:vAlign w:val="bottom"/>
          </w:tcPr>
          <w:p w14:paraId="7FB08D37" w14:textId="57B8CFFB" w:rsidR="006E4512" w:rsidRPr="00DA7BA2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6" w:type="pct"/>
            <w:vAlign w:val="bottom"/>
          </w:tcPr>
          <w:p w14:paraId="3326772F" w14:textId="14C11D71" w:rsidR="006E4512" w:rsidRPr="0054379A" w:rsidRDefault="006B4959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5B717D2" w14:textId="77777777" w:rsidR="006E4512" w:rsidRPr="0054379A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C19B3A6" w14:textId="680FC512" w:rsidR="006E4512" w:rsidRDefault="006E4512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" w:right="12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10DB169" w14:textId="77777777" w:rsidR="006E4512" w:rsidRPr="0054379A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455BD546" w14:textId="17503330" w:rsidR="006E4512" w:rsidRDefault="006E4512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95" w:firstLine="0"/>
              <w:jc w:val="right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381</w:t>
            </w:r>
          </w:p>
        </w:tc>
        <w:tc>
          <w:tcPr>
            <w:tcW w:w="126" w:type="pct"/>
            <w:vAlign w:val="bottom"/>
          </w:tcPr>
          <w:p w14:paraId="6F11A6E2" w14:textId="77777777" w:rsidR="006E4512" w:rsidRPr="0054379A" w:rsidRDefault="006E4512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133C1EBF" w14:textId="7AC87FD7" w:rsidR="006E4512" w:rsidRDefault="006B495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right="77" w:firstLine="0"/>
              <w:jc w:val="right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-</w:t>
            </w:r>
          </w:p>
        </w:tc>
      </w:tr>
    </w:tbl>
    <w:p w14:paraId="788F6886" w14:textId="5A9618ED" w:rsidR="008B5549" w:rsidRPr="00053443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4"/>
          <w:szCs w:val="24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73"/>
        <w:gridCol w:w="282"/>
        <w:gridCol w:w="1214"/>
        <w:gridCol w:w="236"/>
        <w:gridCol w:w="1143"/>
        <w:gridCol w:w="268"/>
        <w:gridCol w:w="1167"/>
      </w:tblGrid>
      <w:tr w:rsidR="008E5338" w:rsidRPr="00C60284" w14:paraId="08093DAA" w14:textId="77777777" w:rsidTr="00610239">
        <w:trPr>
          <w:trHeight w:val="369"/>
        </w:trPr>
        <w:tc>
          <w:tcPr>
            <w:tcW w:w="2069" w:type="pct"/>
          </w:tcPr>
          <w:p w14:paraId="4D79BA50" w14:textId="5DF8E650" w:rsidR="008E5338" w:rsidRPr="00C60284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427" w:type="pct"/>
            <w:gridSpan w:val="3"/>
          </w:tcPr>
          <w:p w14:paraId="51ED6215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AD8A35C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03FFD133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C7D" w:rsidRPr="00C60284" w14:paraId="6F6FF796" w14:textId="77777777" w:rsidTr="00610239">
        <w:trPr>
          <w:trHeight w:val="369"/>
        </w:trPr>
        <w:tc>
          <w:tcPr>
            <w:tcW w:w="2069" w:type="pct"/>
          </w:tcPr>
          <w:p w14:paraId="202E9E6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37808CAC" w14:textId="2014505E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59A16A7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207F2C9B" w14:textId="500B8604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9DEFF10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AEBF0F7" w14:textId="46514607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1887F9A4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80CE1D" w14:textId="6CFE4579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10239" w:rsidRPr="00C60284" w14:paraId="52445793" w14:textId="77777777" w:rsidTr="00610239">
        <w:trPr>
          <w:trHeight w:val="357"/>
        </w:trPr>
        <w:tc>
          <w:tcPr>
            <w:tcW w:w="2069" w:type="pct"/>
          </w:tcPr>
          <w:p w14:paraId="658F55B5" w14:textId="174ECCD4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7" w:type="pct"/>
          </w:tcPr>
          <w:p w14:paraId="46D7EE60" w14:textId="1EBBE65D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64E0A8BF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9B6995B" w14:textId="5F7C0448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0D25F61A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45F0636" w14:textId="2294E9C0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C7DF306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6E109DE" w14:textId="120BE63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10239" w:rsidRPr="00C60284" w14:paraId="2EDE04CE" w14:textId="77777777" w:rsidTr="00610239">
        <w:trPr>
          <w:trHeight w:val="369"/>
        </w:trPr>
        <w:tc>
          <w:tcPr>
            <w:tcW w:w="2069" w:type="pct"/>
          </w:tcPr>
          <w:p w14:paraId="22E078A6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31" w:type="pct"/>
            <w:gridSpan w:val="7"/>
          </w:tcPr>
          <w:p w14:paraId="18812E68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239" w:rsidRPr="00C60284" w14:paraId="4738ACF9" w14:textId="77777777" w:rsidTr="00610239">
        <w:trPr>
          <w:trHeight w:val="369"/>
        </w:trPr>
        <w:tc>
          <w:tcPr>
            <w:tcW w:w="2069" w:type="pct"/>
          </w:tcPr>
          <w:p w14:paraId="166B0F15" w14:textId="77777777" w:rsidR="00610239" w:rsidRPr="00C60284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42E4D9B" w14:textId="4F932DEC" w:rsidR="00610239" w:rsidRPr="00C60284" w:rsidRDefault="006B495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F63F6E5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90382E3" w14:textId="343831CD" w:rsidR="00610239" w:rsidRPr="00C60284" w:rsidRDefault="0061023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6C1142E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830211E" w14:textId="69AC094A" w:rsidR="00610239" w:rsidRPr="00C60284" w:rsidRDefault="00CA5C83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905,981</w:t>
            </w:r>
          </w:p>
        </w:tc>
        <w:tc>
          <w:tcPr>
            <w:tcW w:w="143" w:type="pct"/>
          </w:tcPr>
          <w:p w14:paraId="19737835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DD749D7" w14:textId="4061F2A9" w:rsidR="00610239" w:rsidRPr="00C60284" w:rsidRDefault="0061023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7,910</w:t>
            </w:r>
          </w:p>
        </w:tc>
      </w:tr>
      <w:tr w:rsidR="00610239" w:rsidRPr="00C60284" w14:paraId="690F7DE8" w14:textId="77777777" w:rsidTr="00610239">
        <w:trPr>
          <w:trHeight w:val="369"/>
        </w:trPr>
        <w:tc>
          <w:tcPr>
            <w:tcW w:w="2069" w:type="pct"/>
          </w:tcPr>
          <w:p w14:paraId="6450ADA3" w14:textId="77777777" w:rsidR="00610239" w:rsidRPr="00C60284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27" w:type="pct"/>
          </w:tcPr>
          <w:p w14:paraId="0622369C" w14:textId="7E304FC7" w:rsidR="00610239" w:rsidRPr="00C60284" w:rsidRDefault="006B495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139,478</w:t>
            </w:r>
          </w:p>
        </w:tc>
        <w:tc>
          <w:tcPr>
            <w:tcW w:w="151" w:type="pct"/>
          </w:tcPr>
          <w:p w14:paraId="6995C3D4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1868EF5" w14:textId="07091BAC" w:rsidR="00610239" w:rsidRPr="00C60284" w:rsidRDefault="0061023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120,032</w:t>
            </w:r>
          </w:p>
        </w:tc>
        <w:tc>
          <w:tcPr>
            <w:tcW w:w="126" w:type="pct"/>
          </w:tcPr>
          <w:p w14:paraId="122718E9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0F35633" w14:textId="07ED490F" w:rsidR="00610239" w:rsidRPr="00C60284" w:rsidRDefault="00CA5C83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5DF781C" w14:textId="4D8E3667" w:rsidR="00610239" w:rsidRPr="00C60284" w:rsidRDefault="0061023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0239" w:rsidRPr="00C60284" w14:paraId="1DE4B3EF" w14:textId="77777777" w:rsidTr="00610239">
        <w:trPr>
          <w:trHeight w:val="357"/>
        </w:trPr>
        <w:tc>
          <w:tcPr>
            <w:tcW w:w="2069" w:type="pct"/>
          </w:tcPr>
          <w:p w14:paraId="125E2A87" w14:textId="77777777" w:rsidR="00610239" w:rsidRPr="00C60284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6332F58E" w:rsidR="00610239" w:rsidRPr="00C60284" w:rsidRDefault="006B495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139,478</w:t>
            </w:r>
          </w:p>
        </w:tc>
        <w:tc>
          <w:tcPr>
            <w:tcW w:w="151" w:type="pct"/>
          </w:tcPr>
          <w:p w14:paraId="2100089E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287EE09D" w:rsidR="00610239" w:rsidRPr="00C60284" w:rsidRDefault="0061023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120,032</w:t>
            </w:r>
          </w:p>
        </w:tc>
        <w:tc>
          <w:tcPr>
            <w:tcW w:w="126" w:type="pct"/>
          </w:tcPr>
          <w:p w14:paraId="498CF1C1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145335F2" w:rsidR="00610239" w:rsidRPr="00C60284" w:rsidRDefault="00CA5C83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905,981</w:t>
            </w:r>
          </w:p>
        </w:tc>
        <w:tc>
          <w:tcPr>
            <w:tcW w:w="143" w:type="pct"/>
          </w:tcPr>
          <w:p w14:paraId="4B7F71CD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30390A39" w:rsidR="00610239" w:rsidRPr="00C60284" w:rsidRDefault="00610239" w:rsidP="00447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7,910</w:t>
            </w:r>
          </w:p>
        </w:tc>
      </w:tr>
    </w:tbl>
    <w:p w14:paraId="7A2ADAC8" w14:textId="77777777" w:rsidR="008222E4" w:rsidRPr="00053443" w:rsidRDefault="008222E4" w:rsidP="00D1740F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081278" w:rsidRPr="00C60284" w14:paraId="7D95232B" w14:textId="77777777" w:rsidTr="002F1472">
        <w:trPr>
          <w:trHeight w:val="370"/>
        </w:trPr>
        <w:tc>
          <w:tcPr>
            <w:tcW w:w="2074" w:type="pct"/>
          </w:tcPr>
          <w:p w14:paraId="17B3B795" w14:textId="51547060" w:rsidR="00081278" w:rsidRPr="00C60284" w:rsidRDefault="00081278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64968F57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F05EFFE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21D4D8FD" w14:textId="77777777" w:rsidR="00081278" w:rsidRPr="00C60284" w:rsidRDefault="0008127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C7D" w:rsidRPr="00C60284" w14:paraId="20B2FF58" w14:textId="77777777" w:rsidTr="002F1472">
        <w:trPr>
          <w:trHeight w:val="370"/>
        </w:trPr>
        <w:tc>
          <w:tcPr>
            <w:tcW w:w="2074" w:type="pct"/>
          </w:tcPr>
          <w:p w14:paraId="6984D4E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7E99843" w14:textId="626675DE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4783081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8DA850C" w14:textId="091562D2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14:paraId="422EC84B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7C6C229" w14:textId="13FAA803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F135B5D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4C8AA" w14:textId="7B48E0FA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10239" w:rsidRPr="00C60284" w14:paraId="6137DF56" w14:textId="77777777" w:rsidTr="002F1472">
        <w:trPr>
          <w:trHeight w:val="357"/>
        </w:trPr>
        <w:tc>
          <w:tcPr>
            <w:tcW w:w="2074" w:type="pct"/>
          </w:tcPr>
          <w:p w14:paraId="5D7330D7" w14:textId="3C7A44AD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7" w:type="pct"/>
          </w:tcPr>
          <w:p w14:paraId="27258AA3" w14:textId="7A309D5A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66446395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8AD3932" w14:textId="5ABD698B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58782CD9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155D5A13" w14:textId="0D10A644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39554B31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326ACC" w14:textId="40750E05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10239" w:rsidRPr="00C60284" w14:paraId="6E52A1CE" w14:textId="77777777" w:rsidTr="002F1472">
        <w:trPr>
          <w:trHeight w:val="370"/>
        </w:trPr>
        <w:tc>
          <w:tcPr>
            <w:tcW w:w="2074" w:type="pct"/>
          </w:tcPr>
          <w:p w14:paraId="377FCE2B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3D151EFD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239" w:rsidRPr="00C60284" w14:paraId="1E974D57" w14:textId="77777777" w:rsidTr="002F1472">
        <w:trPr>
          <w:trHeight w:val="370"/>
        </w:trPr>
        <w:tc>
          <w:tcPr>
            <w:tcW w:w="2074" w:type="pct"/>
          </w:tcPr>
          <w:p w14:paraId="73164A21" w14:textId="77777777" w:rsidR="00610239" w:rsidRPr="00C60284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3926BC37" w14:textId="2F11F960" w:rsidR="00610239" w:rsidRPr="00C60284" w:rsidRDefault="006B495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E0F56EF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D86D734" w14:textId="2B7F8698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8FAD190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465BD3" w14:textId="5434CCDC" w:rsidR="00610239" w:rsidRPr="00C60284" w:rsidRDefault="00CA5C83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20,361</w:t>
            </w:r>
          </w:p>
        </w:tc>
        <w:tc>
          <w:tcPr>
            <w:tcW w:w="143" w:type="pct"/>
          </w:tcPr>
          <w:p w14:paraId="7B3D97AC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F0A284" w14:textId="5101992A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26,414</w:t>
            </w:r>
          </w:p>
        </w:tc>
      </w:tr>
      <w:tr w:rsidR="00610239" w:rsidRPr="00C60284" w14:paraId="4B0B99A5" w14:textId="77777777" w:rsidTr="002F1472">
        <w:trPr>
          <w:trHeight w:val="370"/>
        </w:trPr>
        <w:tc>
          <w:tcPr>
            <w:tcW w:w="2074" w:type="pct"/>
          </w:tcPr>
          <w:p w14:paraId="5CE12DA2" w14:textId="14B7CE5F" w:rsidR="00610239" w:rsidRPr="00C60284" w:rsidRDefault="00A5726F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45A0848E" w14:textId="6E3980E0" w:rsidR="00610239" w:rsidRPr="00C60284" w:rsidRDefault="006B495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7,445</w:t>
            </w:r>
          </w:p>
        </w:tc>
        <w:tc>
          <w:tcPr>
            <w:tcW w:w="152" w:type="pct"/>
          </w:tcPr>
          <w:p w14:paraId="3A0A1A39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09CBFFE" w14:textId="440AE36A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8,939</w:t>
            </w:r>
          </w:p>
        </w:tc>
        <w:tc>
          <w:tcPr>
            <w:tcW w:w="152" w:type="pct"/>
          </w:tcPr>
          <w:p w14:paraId="087E5176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107DBB4" w14:textId="59AF6282" w:rsidR="00610239" w:rsidRPr="00C60284" w:rsidRDefault="00CA5C83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3,924</w:t>
            </w:r>
          </w:p>
        </w:tc>
        <w:tc>
          <w:tcPr>
            <w:tcW w:w="143" w:type="pct"/>
          </w:tcPr>
          <w:p w14:paraId="55847F4D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7149100" w14:textId="109EB49F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4,825</w:t>
            </w:r>
          </w:p>
        </w:tc>
      </w:tr>
      <w:tr w:rsidR="00610239" w:rsidRPr="00C60284" w14:paraId="143C180C" w14:textId="77777777" w:rsidTr="002F1472">
        <w:trPr>
          <w:trHeight w:val="357"/>
        </w:trPr>
        <w:tc>
          <w:tcPr>
            <w:tcW w:w="2074" w:type="pct"/>
          </w:tcPr>
          <w:p w14:paraId="2D7EBC9A" w14:textId="77777777" w:rsidR="00610239" w:rsidRPr="00C60284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63908BBD" w:rsidR="00610239" w:rsidRPr="00C60284" w:rsidRDefault="006B495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7,445</w:t>
            </w:r>
          </w:p>
        </w:tc>
        <w:tc>
          <w:tcPr>
            <w:tcW w:w="152" w:type="pct"/>
          </w:tcPr>
          <w:p w14:paraId="575800D9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6E44DC89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8,939</w:t>
            </w:r>
          </w:p>
        </w:tc>
        <w:tc>
          <w:tcPr>
            <w:tcW w:w="152" w:type="pct"/>
          </w:tcPr>
          <w:p w14:paraId="45D299F2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3D075DBA" w:rsidR="00610239" w:rsidRPr="00C60284" w:rsidRDefault="00CA5C83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24,285</w:t>
            </w:r>
          </w:p>
        </w:tc>
        <w:tc>
          <w:tcPr>
            <w:tcW w:w="143" w:type="pct"/>
          </w:tcPr>
          <w:p w14:paraId="3A1A2DBC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6E7B4E03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31,239</w:t>
            </w:r>
          </w:p>
        </w:tc>
      </w:tr>
    </w:tbl>
    <w:p w14:paraId="5E6DBF70" w14:textId="745F2147" w:rsidR="000D0250" w:rsidRPr="00053443" w:rsidRDefault="000D0250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24"/>
          <w:szCs w:val="24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7"/>
        <w:gridCol w:w="284"/>
        <w:gridCol w:w="1139"/>
        <w:gridCol w:w="267"/>
        <w:gridCol w:w="1161"/>
      </w:tblGrid>
      <w:tr w:rsidR="005A2C34" w:rsidRPr="00C60284" w14:paraId="6E916BEB" w14:textId="77777777" w:rsidTr="002F1472">
        <w:trPr>
          <w:trHeight w:val="381"/>
        </w:trPr>
        <w:tc>
          <w:tcPr>
            <w:tcW w:w="2074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2F1472">
        <w:trPr>
          <w:trHeight w:val="381"/>
        </w:trPr>
        <w:tc>
          <w:tcPr>
            <w:tcW w:w="2074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2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2F1472">
        <w:trPr>
          <w:trHeight w:val="368"/>
        </w:trPr>
        <w:tc>
          <w:tcPr>
            <w:tcW w:w="2074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27" w:type="pct"/>
          </w:tcPr>
          <w:p w14:paraId="637808D5" w14:textId="03E7DEC3" w:rsidR="005A2C34" w:rsidRPr="00C60284" w:rsidRDefault="006F080F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E7DF38" w14:textId="0E4AFC4A" w:rsidR="005A2C34" w:rsidRPr="00C60284" w:rsidRDefault="006F080F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5A2C34" w:rsidRPr="00C60284" w14:paraId="71D17098" w14:textId="77777777" w:rsidTr="002F1472">
        <w:trPr>
          <w:trHeight w:val="381"/>
        </w:trPr>
        <w:tc>
          <w:tcPr>
            <w:tcW w:w="2074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6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2F1472">
        <w:trPr>
          <w:trHeight w:val="381"/>
        </w:trPr>
        <w:tc>
          <w:tcPr>
            <w:tcW w:w="2074" w:type="pct"/>
          </w:tcPr>
          <w:p w14:paraId="0AD96AD6" w14:textId="66A41D4D" w:rsidR="005A2C34" w:rsidRPr="00C60284" w:rsidRDefault="006F080F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102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7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74FC3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C2E" w:rsidRPr="00C60284" w14:paraId="3609B0B4" w14:textId="77777777" w:rsidTr="002F1472">
        <w:trPr>
          <w:trHeight w:val="332"/>
        </w:trPr>
        <w:tc>
          <w:tcPr>
            <w:tcW w:w="2074" w:type="pct"/>
          </w:tcPr>
          <w:p w14:paraId="67F87A56" w14:textId="6A9C9C1D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427A2D94" w14:textId="6A0F6D0A" w:rsidR="00347C2E" w:rsidRPr="00C60284" w:rsidRDefault="001A5D1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47C2E" w:rsidRPr="00C6028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2" w:type="pct"/>
          </w:tcPr>
          <w:p w14:paraId="643355A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06A3EDD" w14:textId="0D8DD487" w:rsidR="00347C2E" w:rsidRPr="00C60284" w:rsidRDefault="00CA5C8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8,419,850</w:t>
            </w:r>
          </w:p>
        </w:tc>
        <w:tc>
          <w:tcPr>
            <w:tcW w:w="152" w:type="pct"/>
          </w:tcPr>
          <w:p w14:paraId="26FA718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0E27905" w14:textId="0FF878E4" w:rsidR="00347C2E" w:rsidRPr="00C60284" w:rsidRDefault="00CA5C8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9,671,600</w:t>
            </w:r>
          </w:p>
        </w:tc>
        <w:tc>
          <w:tcPr>
            <w:tcW w:w="143" w:type="pct"/>
          </w:tcPr>
          <w:p w14:paraId="3B49B65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E6103D" w14:textId="24102F52" w:rsidR="00347C2E" w:rsidRPr="00C60284" w:rsidRDefault="00CA5C8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964,800</w:t>
            </w:r>
          </w:p>
        </w:tc>
      </w:tr>
      <w:tr w:rsidR="00347C2E" w:rsidRPr="00C60284" w14:paraId="78857CA8" w14:textId="77777777" w:rsidTr="002F1472">
        <w:trPr>
          <w:trHeight w:val="368"/>
        </w:trPr>
        <w:tc>
          <w:tcPr>
            <w:tcW w:w="2074" w:type="pct"/>
          </w:tcPr>
          <w:p w14:paraId="2CCCBA3D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5BD7758A" w:rsidR="00347C2E" w:rsidRPr="00C60284" w:rsidRDefault="001A5D1B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47C2E" w:rsidRPr="00C60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6F080F"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2" w:type="pct"/>
          </w:tcPr>
          <w:p w14:paraId="4DBFC25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2FFBB4D0" w:rsidR="00347C2E" w:rsidRPr="00C60284" w:rsidRDefault="00CA5C8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8,419,850</w:t>
            </w:r>
          </w:p>
        </w:tc>
        <w:tc>
          <w:tcPr>
            <w:tcW w:w="152" w:type="pct"/>
          </w:tcPr>
          <w:p w14:paraId="07877A97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3F963DA7" w:rsidR="00347C2E" w:rsidRPr="00C60284" w:rsidRDefault="00CA5C8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9,671,600</w:t>
            </w:r>
          </w:p>
        </w:tc>
        <w:tc>
          <w:tcPr>
            <w:tcW w:w="143" w:type="pct"/>
          </w:tcPr>
          <w:p w14:paraId="2A5EF67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318740C2" w:rsidR="00347C2E" w:rsidRPr="00C60284" w:rsidRDefault="00CA5C8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964,800</w:t>
            </w:r>
          </w:p>
        </w:tc>
      </w:tr>
    </w:tbl>
    <w:p w14:paraId="7F69C2EF" w14:textId="77777777" w:rsidR="00B44114" w:rsidRPr="00053443" w:rsidRDefault="00B44114" w:rsidP="00341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24"/>
          <w:szCs w:val="24"/>
        </w:rPr>
      </w:pPr>
    </w:p>
    <w:p w14:paraId="47207D2A" w14:textId="571D025F" w:rsidR="00BB0894" w:rsidRPr="00053443" w:rsidRDefault="00FE26E4" w:rsidP="00505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44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080F" w:rsidRPr="00053443">
        <w:rPr>
          <w:rFonts w:ascii="Angsana New" w:hAnsi="Angsana New" w:cs="Angsana New"/>
          <w:sz w:val="30"/>
          <w:szCs w:val="30"/>
        </w:rPr>
        <w:t>30</w:t>
      </w:r>
      <w:r w:rsidR="00386C9B" w:rsidRPr="00053443">
        <w:rPr>
          <w:rFonts w:ascii="Angsana New" w:hAnsi="Angsana New" w:cs="Angsana New"/>
          <w:sz w:val="30"/>
          <w:szCs w:val="30"/>
        </w:rPr>
        <w:t xml:space="preserve"> </w:t>
      </w:r>
      <w:r w:rsidR="00386C9B" w:rsidRPr="00053443">
        <w:rPr>
          <w:rFonts w:ascii="Angsana New" w:hAnsi="Angsana New" w:cs="Angsana New"/>
          <w:sz w:val="30"/>
          <w:szCs w:val="30"/>
          <w:cs/>
        </w:rPr>
        <w:t>กันยายน</w:t>
      </w:r>
      <w:r w:rsidRPr="00053443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053443">
        <w:rPr>
          <w:rFonts w:ascii="Angsana New" w:hAnsi="Angsana New" w:cs="Angsana New"/>
          <w:sz w:val="30"/>
          <w:szCs w:val="30"/>
        </w:rPr>
        <w:t>256</w:t>
      </w:r>
      <w:r w:rsidR="00610239" w:rsidRPr="00053443">
        <w:rPr>
          <w:rFonts w:ascii="Angsana New" w:hAnsi="Angsana New" w:cs="Angsana New"/>
          <w:sz w:val="30"/>
          <w:szCs w:val="30"/>
        </w:rPr>
        <w:t>5</w:t>
      </w:r>
      <w:r w:rsidRPr="00053443">
        <w:rPr>
          <w:rFonts w:ascii="Angsana New" w:hAnsi="Angsana New" w:cs="Angsana New"/>
          <w:sz w:val="30"/>
          <w:szCs w:val="30"/>
        </w:rPr>
        <w:t xml:space="preserve"> </w:t>
      </w:r>
      <w:r w:rsidRPr="00053443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053443">
        <w:rPr>
          <w:rFonts w:ascii="Angsana New" w:hAnsi="Angsana New" w:cs="Angsana New" w:hint="cs"/>
          <w:sz w:val="30"/>
          <w:szCs w:val="30"/>
          <w:cs/>
        </w:rPr>
        <w:t>จาก</w:t>
      </w:r>
      <w:r w:rsidRPr="00053443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0534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3443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053443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ระหว่างร้อยล</w:t>
      </w:r>
      <w:r w:rsidR="00042935" w:rsidRPr="00053443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D448B8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D448B8" w:rsidRPr="00053443">
        <w:rPr>
          <w:rFonts w:ascii="Angsana New" w:hAnsi="Angsana New" w:cs="Angsana New"/>
          <w:position w:val="2"/>
          <w:sz w:val="30"/>
          <w:szCs w:val="30"/>
        </w:rPr>
        <w:t>4.43</w:t>
      </w:r>
      <w:r w:rsidR="00042935" w:rsidRPr="00053443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ถึงร้อยล</w:t>
      </w:r>
      <w:r w:rsidR="00042935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ะ </w:t>
      </w:r>
      <w:r w:rsidR="00D448B8" w:rsidRPr="00053443">
        <w:rPr>
          <w:rFonts w:ascii="Angsana New" w:hAnsi="Angsana New" w:cs="Angsana New"/>
          <w:position w:val="2"/>
          <w:sz w:val="30"/>
          <w:szCs w:val="30"/>
        </w:rPr>
        <w:t>4.</w:t>
      </w:r>
      <w:r w:rsidR="00CA5C83" w:rsidRPr="00053443">
        <w:rPr>
          <w:rFonts w:ascii="Angsana New" w:hAnsi="Angsana New" w:cs="Angsana New"/>
          <w:position w:val="2"/>
          <w:sz w:val="30"/>
          <w:szCs w:val="30"/>
        </w:rPr>
        <w:t>7</w:t>
      </w:r>
      <w:r w:rsidR="00D448B8" w:rsidRPr="00053443">
        <w:rPr>
          <w:rFonts w:ascii="Angsana New" w:hAnsi="Angsana New" w:cs="Angsana New"/>
          <w:position w:val="2"/>
          <w:sz w:val="30"/>
          <w:szCs w:val="30"/>
        </w:rPr>
        <w:t>2</w:t>
      </w:r>
      <w:r w:rsidR="00042935" w:rsidRPr="00053443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327851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6F080F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31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6F080F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256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: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ร้อยละ 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4.</w:t>
      </w:r>
      <w:r w:rsidR="00000137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38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610239" w:rsidRPr="00053443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ถึงร้อยละ </w:t>
      </w:r>
      <w:r w:rsidR="006F080F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.</w:t>
      </w:r>
      <w:r w:rsidR="00000137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52</w:t>
      </w:r>
      <w:r w:rsidR="00341728" w:rsidRPr="0005344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41728" w:rsidRPr="00053443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341728" w:rsidRPr="00053443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CF977F7" w14:textId="77777777" w:rsidR="00D90CDA" w:rsidRPr="00CF1517" w:rsidRDefault="00D90CDA" w:rsidP="00D90CDA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97C4827" w14:textId="77777777" w:rsidR="00D90CDA" w:rsidRPr="00CF1517" w:rsidRDefault="00D90CDA" w:rsidP="00D90CDA">
      <w:pPr>
        <w:ind w:left="540"/>
        <w:rPr>
          <w:rFonts w:ascii="Angsana New" w:hAnsi="Angsana New" w:cs="Angsana New"/>
          <w:sz w:val="30"/>
          <w:szCs w:val="30"/>
        </w:rPr>
      </w:pPr>
    </w:p>
    <w:p w14:paraId="7FE8B8BC" w14:textId="77777777" w:rsidR="00D90CDA" w:rsidRPr="00CF1517" w:rsidRDefault="00D90CDA" w:rsidP="00D90CD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1E0409D2" w14:textId="77777777" w:rsidR="00D90CDA" w:rsidRPr="00CF1517" w:rsidRDefault="00D90CDA" w:rsidP="00D90CD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22CF9893" w14:textId="3013D0F8" w:rsidR="004B4E6F" w:rsidRDefault="00D90CDA" w:rsidP="007D148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05344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053443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ในประเทศบางแห่งมีสัญญาเช่าช่วงพื้นที่และบริการกับบริษัท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บริษัทตกลงที่จะให้บริษัทย่อย</w:t>
      </w:r>
      <w:r w:rsidR="0005344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053443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เช่าช่วงพื้นที่สำนักงานจากบริษัทเพื่อใช้เป็นพื้นที่สำนักงาน ในการนี้บริษัทย่อย</w:t>
      </w:r>
      <w:r w:rsidR="0005344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053443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ดังกล่าวตกลงจ่ายค่าเช่าช่วงให้กับบริษัทตามอัตราที่ระบุไว้ในสัญญา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สัญญาเหล่านี้มีผลบังคับใช้ตั้งแต่วันที่ </w:t>
      </w:r>
      <w:r w:rsidRPr="00360B44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086D0E">
        <w:rPr>
          <w:rFonts w:ascii="Angsana New" w:hAnsi="Angsana New" w:cs="Angsana New"/>
          <w:sz w:val="30"/>
          <w:szCs w:val="30"/>
        </w:rPr>
        <w:t>2</w:t>
      </w:r>
      <w:r w:rsidRPr="00360B44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62 </w:t>
      </w:r>
      <w:r w:rsidRPr="00CF1517">
        <w:rPr>
          <w:rFonts w:ascii="Angsana New" w:hAnsi="Angsana New" w:cs="Angsana New"/>
          <w:sz w:val="30"/>
          <w:szCs w:val="30"/>
          <w:cs/>
        </w:rPr>
        <w:t>ถึงวันที่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3A4735">
        <w:rPr>
          <w:rFonts w:ascii="Angsana New" w:hAnsi="Angsana New" w:cs="Angsana New"/>
          <w:sz w:val="30"/>
          <w:szCs w:val="30"/>
        </w:rPr>
        <w:t xml:space="preserve">31 </w:t>
      </w:r>
      <w:r w:rsidRPr="003A473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3A473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(“ระยะเวลาเช่าช่วงแรก”)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แต่ทั้งนี้ไม่เกินกว่าระยะเวลาการเช่าพื้นที่สำนักงาน ตามที่ระบุไว้ในสัญญาเช่าและบริการ โดยเมื่อครบกำหนดระยะเวลาเช่าช่วงแรกดังกล่าว คู่สัญญาจะตกลงต่ออายุการเช่า</w:t>
      </w:r>
      <w:r w:rsidRPr="00E63993">
        <w:rPr>
          <w:rFonts w:ascii="Angsana New" w:hAnsi="Angsana New" w:cs="Angsana New"/>
          <w:spacing w:val="12"/>
          <w:sz w:val="30"/>
          <w:szCs w:val="30"/>
          <w:cs/>
        </w:rPr>
        <w:t>ออกไปตามข้อกำหนดและเงื่อนไขที่เห็นชอบร่วมกัน</w:t>
      </w:r>
      <w:r w:rsidRPr="00E63993">
        <w:rPr>
          <w:rFonts w:ascii="Angsana New" w:hAnsi="Angsana New" w:cs="Angsana New"/>
          <w:spacing w:val="12"/>
          <w:sz w:val="30"/>
          <w:szCs w:val="30"/>
        </w:rPr>
        <w:t xml:space="preserve"> </w:t>
      </w:r>
      <w:r w:rsidRPr="00E63993">
        <w:rPr>
          <w:rFonts w:ascii="Angsana New" w:hAnsi="Angsana New" w:cs="Angsana New" w:hint="cs"/>
          <w:spacing w:val="12"/>
          <w:sz w:val="30"/>
          <w:szCs w:val="30"/>
          <w:cs/>
        </w:rPr>
        <w:t>สัญญาเช่าช่วงที่ต่อสัญญามีผลบังคับใช้ตั้งแต่วันที่</w:t>
      </w:r>
      <w:r w:rsidRPr="00E63993">
        <w:rPr>
          <w:rFonts w:ascii="Angsana New" w:hAnsi="Angsana New" w:cs="Angsana New"/>
          <w:spacing w:val="12"/>
          <w:sz w:val="30"/>
          <w:szCs w:val="30"/>
        </w:rPr>
        <w:t xml:space="preserve"> 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086D0E">
        <w:rPr>
          <w:rFonts w:ascii="Angsana New" w:hAnsi="Angsana New" w:cs="Angsana New"/>
          <w:sz w:val="30"/>
          <w:szCs w:val="30"/>
        </w:rPr>
        <w:t>2</w:t>
      </w:r>
      <w:r w:rsidRPr="00360B44">
        <w:rPr>
          <w:rFonts w:ascii="Angsana New" w:hAnsi="Angsana New" w:cs="Angsana New"/>
          <w:sz w:val="30"/>
          <w:szCs w:val="30"/>
        </w:rPr>
        <w:t>56</w:t>
      </w:r>
      <w:r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3A4735">
        <w:rPr>
          <w:rFonts w:ascii="Angsana New" w:hAnsi="Angsana New" w:cs="Angsana New"/>
          <w:sz w:val="30"/>
          <w:szCs w:val="30"/>
        </w:rPr>
        <w:t xml:space="preserve">31 </w:t>
      </w:r>
      <w:r w:rsidRPr="003A4735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3A4735">
        <w:rPr>
          <w:rFonts w:ascii="Angsana New" w:hAnsi="Angsana New" w:cs="Angsana New"/>
          <w:sz w:val="30"/>
          <w:szCs w:val="30"/>
        </w:rPr>
        <w:t>2568</w:t>
      </w:r>
    </w:p>
    <w:p w14:paraId="13AFE5F9" w14:textId="5E162FC3" w:rsidR="00BB0894" w:rsidRPr="004B4E6F" w:rsidRDefault="00BB0894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E7D94F" w14:textId="6035A69F" w:rsidR="00CF77A1" w:rsidRDefault="00F85D22" w:rsidP="00CF77A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6F24574A" w14:textId="77777777" w:rsidR="00593F4B" w:rsidRPr="00593F4B" w:rsidRDefault="00593F4B" w:rsidP="00593F4B">
      <w:pPr>
        <w:rPr>
          <w:rFonts w:cstheme="minorBidi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C60284" w14:paraId="77EB3D95" w14:textId="77777777" w:rsidTr="006D54D1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C60284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239" w:rsidRPr="00C60284" w14:paraId="6213A24E" w14:textId="77777777" w:rsidTr="006D54D1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C80453" w14:textId="7B45999E" w:rsidR="00610239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F080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7009A827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F080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5C27293" w14:textId="77777777" w:rsidR="00610239" w:rsidRPr="00C60284" w:rsidRDefault="00610239" w:rsidP="0061023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2B5498BF" w:rsidR="00610239" w:rsidRPr="00C60284" w:rsidRDefault="00610239" w:rsidP="0061023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F080F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6F080F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14:paraId="28D1BA9B" w14:textId="77777777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7F0C8D2" w14:textId="77777777" w:rsidR="00610239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F080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7B5509C9" w:rsidR="00610239" w:rsidRPr="00C60284" w:rsidRDefault="00610239" w:rsidP="0061023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885E74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59" w:type="dxa"/>
            <w:vAlign w:val="bottom"/>
          </w:tcPr>
          <w:p w14:paraId="7AAFD6A5" w14:textId="77777777" w:rsidR="00610239" w:rsidRPr="00C60284" w:rsidRDefault="00610239" w:rsidP="0061023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3352C102" w:rsidR="00610239" w:rsidRPr="00C60284" w:rsidRDefault="00610239" w:rsidP="0061023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F080F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6F080F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610239" w:rsidRPr="00C60284" w14:paraId="3C1E6BFB" w14:textId="77777777" w:rsidTr="006D54D1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10239" w:rsidRPr="00C60284" w14:paraId="4E12AF87" w14:textId="77777777" w:rsidTr="006D54D1">
        <w:trPr>
          <w:cantSplit/>
          <w:trHeight w:val="398"/>
          <w:tblHeader/>
        </w:trPr>
        <w:tc>
          <w:tcPr>
            <w:tcW w:w="3870" w:type="dxa"/>
          </w:tcPr>
          <w:p w14:paraId="031C9539" w14:textId="396CA738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10239" w:rsidRPr="00C60284" w14:paraId="2130258F" w14:textId="77777777" w:rsidTr="006D54D1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610239" w:rsidRPr="00C60284" w:rsidRDefault="00610239" w:rsidP="00610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62C8D2EA" w:rsidR="00610239" w:rsidRPr="003D72BF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2,113,673</w:t>
            </w:r>
          </w:p>
        </w:tc>
        <w:tc>
          <w:tcPr>
            <w:tcW w:w="270" w:type="dxa"/>
          </w:tcPr>
          <w:p w14:paraId="49B1A64D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F45A752" w14:textId="60D0171A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1,842,507</w:t>
            </w:r>
          </w:p>
        </w:tc>
        <w:tc>
          <w:tcPr>
            <w:tcW w:w="283" w:type="dxa"/>
          </w:tcPr>
          <w:p w14:paraId="6E30DC56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25891E18" w:rsidR="00610239" w:rsidRPr="005635DC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1,329,858</w:t>
            </w:r>
          </w:p>
        </w:tc>
        <w:tc>
          <w:tcPr>
            <w:tcW w:w="259" w:type="dxa"/>
          </w:tcPr>
          <w:p w14:paraId="0628585B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D241B8" w14:textId="7C43BA5B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726,805</w:t>
            </w:r>
          </w:p>
        </w:tc>
      </w:tr>
      <w:tr w:rsidR="00610239" w:rsidRPr="00C60284" w14:paraId="2F1DEF59" w14:textId="77777777" w:rsidTr="006D54D1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610239" w:rsidRPr="00C60284" w:rsidRDefault="00610239" w:rsidP="00610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77777777" w:rsidR="00610239" w:rsidRPr="00C60284" w:rsidRDefault="00610239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8A94D6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8DC07A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239" w:rsidRPr="00C60284" w14:paraId="0C9DAE5F" w14:textId="77777777" w:rsidTr="006D54D1">
        <w:trPr>
          <w:cantSplit/>
          <w:trHeight w:val="398"/>
        </w:trPr>
        <w:tc>
          <w:tcPr>
            <w:tcW w:w="3870" w:type="dxa"/>
            <w:hideMark/>
          </w:tcPr>
          <w:p w14:paraId="2A73F9CF" w14:textId="126168B7" w:rsidR="00610239" w:rsidRPr="00C60284" w:rsidRDefault="00610239" w:rsidP="0061023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141CA721" w:rsidR="00610239" w:rsidRPr="00C60284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158,784</w:t>
            </w:r>
          </w:p>
        </w:tc>
        <w:tc>
          <w:tcPr>
            <w:tcW w:w="270" w:type="dxa"/>
          </w:tcPr>
          <w:p w14:paraId="32B4D217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DEC821D" w14:textId="2922B01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362,540</w:t>
            </w:r>
          </w:p>
        </w:tc>
        <w:tc>
          <w:tcPr>
            <w:tcW w:w="283" w:type="dxa"/>
          </w:tcPr>
          <w:p w14:paraId="5548707F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5E3170D4" w:rsidR="00610239" w:rsidRPr="00C60284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48,480</w:t>
            </w:r>
          </w:p>
        </w:tc>
        <w:tc>
          <w:tcPr>
            <w:tcW w:w="259" w:type="dxa"/>
          </w:tcPr>
          <w:p w14:paraId="3075443D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794A1" w14:textId="6A62BB4D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145,243</w:t>
            </w:r>
          </w:p>
        </w:tc>
      </w:tr>
      <w:tr w:rsidR="00610239" w:rsidRPr="00C60284" w14:paraId="4AE3E24D" w14:textId="77777777" w:rsidTr="006D54D1">
        <w:trPr>
          <w:cantSplit/>
          <w:trHeight w:val="398"/>
        </w:trPr>
        <w:tc>
          <w:tcPr>
            <w:tcW w:w="3870" w:type="dxa"/>
            <w:hideMark/>
          </w:tcPr>
          <w:p w14:paraId="183729BD" w14:textId="04AF2BD2" w:rsidR="00610239" w:rsidRPr="00C60284" w:rsidRDefault="00610239" w:rsidP="0061023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1ED33450" w:rsidR="00610239" w:rsidRPr="0006305F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54,194</w:t>
            </w:r>
          </w:p>
        </w:tc>
        <w:tc>
          <w:tcPr>
            <w:tcW w:w="270" w:type="dxa"/>
          </w:tcPr>
          <w:p w14:paraId="62B0D80D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5D4BAE" w14:textId="0753F4BE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60,576</w:t>
            </w:r>
          </w:p>
        </w:tc>
        <w:tc>
          <w:tcPr>
            <w:tcW w:w="283" w:type="dxa"/>
          </w:tcPr>
          <w:p w14:paraId="572D2DB3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1BC51A1E" w:rsidR="00610239" w:rsidRPr="00C60284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59" w:type="dxa"/>
          </w:tcPr>
          <w:p w14:paraId="3A91D5AD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F2465" w14:textId="33985C2B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610239" w:rsidRPr="00C60284" w14:paraId="206355C2" w14:textId="77777777" w:rsidTr="006D54D1">
        <w:trPr>
          <w:cantSplit/>
          <w:trHeight w:val="410"/>
        </w:trPr>
        <w:tc>
          <w:tcPr>
            <w:tcW w:w="3870" w:type="dxa"/>
            <w:hideMark/>
          </w:tcPr>
          <w:p w14:paraId="236D72E0" w14:textId="6E3F9906" w:rsidR="00610239" w:rsidRPr="00C60284" w:rsidRDefault="00610239" w:rsidP="0061023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405202A3" w:rsidR="00610239" w:rsidRPr="0006305F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141,561</w:t>
            </w:r>
          </w:p>
        </w:tc>
        <w:tc>
          <w:tcPr>
            <w:tcW w:w="270" w:type="dxa"/>
          </w:tcPr>
          <w:p w14:paraId="06B68127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2857310" w14:textId="5D1E738E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94,697</w:t>
            </w:r>
          </w:p>
        </w:tc>
        <w:tc>
          <w:tcPr>
            <w:tcW w:w="283" w:type="dxa"/>
          </w:tcPr>
          <w:p w14:paraId="749BE1A2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611856D9" w:rsidR="00610239" w:rsidRPr="00C60284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  <w:tc>
          <w:tcPr>
            <w:tcW w:w="259" w:type="dxa"/>
          </w:tcPr>
          <w:p w14:paraId="02F7BB03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E10B1" w14:textId="61B7FECC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</w:tr>
      <w:tr w:rsidR="00610239" w:rsidRPr="00C60284" w14:paraId="3D1F4FE7" w14:textId="77777777" w:rsidTr="006D54D1">
        <w:trPr>
          <w:cantSplit/>
          <w:trHeight w:val="398"/>
        </w:trPr>
        <w:tc>
          <w:tcPr>
            <w:tcW w:w="3870" w:type="dxa"/>
          </w:tcPr>
          <w:p w14:paraId="2046500E" w14:textId="0230D6C6" w:rsidR="00610239" w:rsidRPr="00C60284" w:rsidRDefault="00610239" w:rsidP="0061023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021DB99E" w:rsidR="00610239" w:rsidRPr="0006305F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53,494</w:t>
            </w:r>
          </w:p>
        </w:tc>
        <w:tc>
          <w:tcPr>
            <w:tcW w:w="270" w:type="dxa"/>
          </w:tcPr>
          <w:p w14:paraId="132EC50E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44A6702" w14:textId="4CBADD42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36,940</w:t>
            </w:r>
          </w:p>
        </w:tc>
        <w:tc>
          <w:tcPr>
            <w:tcW w:w="283" w:type="dxa"/>
          </w:tcPr>
          <w:p w14:paraId="355E5EB1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6996F107" w:rsidR="00610239" w:rsidRPr="002665E0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5,93</w:t>
            </w:r>
            <w:r w:rsidR="002665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9" w:type="dxa"/>
          </w:tcPr>
          <w:p w14:paraId="01F908F7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9A1C1" w14:textId="189D07C1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8,250</w:t>
            </w:r>
          </w:p>
        </w:tc>
      </w:tr>
      <w:tr w:rsidR="00610239" w:rsidRPr="00C60284" w14:paraId="78A5949F" w14:textId="77777777" w:rsidTr="006D54D1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610239" w:rsidRPr="00C60284" w:rsidRDefault="00610239" w:rsidP="0061023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1377A587" w:rsidR="00610239" w:rsidRPr="00C60284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277,955</w:t>
            </w:r>
          </w:p>
        </w:tc>
        <w:tc>
          <w:tcPr>
            <w:tcW w:w="270" w:type="dxa"/>
          </w:tcPr>
          <w:p w14:paraId="097B8E87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79992" w14:textId="4FFD9579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271,115</w:t>
            </w:r>
          </w:p>
        </w:tc>
        <w:tc>
          <w:tcPr>
            <w:tcW w:w="283" w:type="dxa"/>
          </w:tcPr>
          <w:p w14:paraId="786B6FA5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56DD0A19" w:rsidR="00610239" w:rsidRPr="00C60284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12,902</w:t>
            </w:r>
          </w:p>
        </w:tc>
        <w:tc>
          <w:tcPr>
            <w:tcW w:w="259" w:type="dxa"/>
          </w:tcPr>
          <w:p w14:paraId="3E8DC353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B28B5" w14:textId="6D887BC6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16,803</w:t>
            </w:r>
          </w:p>
        </w:tc>
      </w:tr>
      <w:tr w:rsidR="00610239" w:rsidRPr="004E058A" w14:paraId="5E1FF8ED" w14:textId="77777777" w:rsidTr="006D54D1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610239" w:rsidRPr="00C60284" w:rsidRDefault="00610239" w:rsidP="006102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27CDB1B0" w:rsidR="00610239" w:rsidRPr="0006305F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2,799,661</w:t>
            </w:r>
          </w:p>
        </w:tc>
        <w:tc>
          <w:tcPr>
            <w:tcW w:w="270" w:type="dxa"/>
          </w:tcPr>
          <w:p w14:paraId="34A71713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</w:tcPr>
          <w:p w14:paraId="092D0A86" w14:textId="6D4F751B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2,668,375</w:t>
            </w:r>
          </w:p>
        </w:tc>
        <w:tc>
          <w:tcPr>
            <w:tcW w:w="283" w:type="dxa"/>
          </w:tcPr>
          <w:p w14:paraId="1FF96942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5BDD98CC" w:rsidR="00610239" w:rsidRPr="00C60284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1,400,748</w:t>
            </w:r>
          </w:p>
        </w:tc>
        <w:tc>
          <w:tcPr>
            <w:tcW w:w="259" w:type="dxa"/>
          </w:tcPr>
          <w:p w14:paraId="64937797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85FCBF4" w14:textId="6A482C9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897,831</w:t>
            </w:r>
          </w:p>
        </w:tc>
      </w:tr>
      <w:tr w:rsidR="00610239" w:rsidRPr="00C60284" w14:paraId="29E18F82" w14:textId="77777777" w:rsidTr="006D54D1">
        <w:trPr>
          <w:cantSplit/>
          <w:trHeight w:val="70"/>
        </w:trPr>
        <w:tc>
          <w:tcPr>
            <w:tcW w:w="3870" w:type="dxa"/>
          </w:tcPr>
          <w:p w14:paraId="4CA43D28" w14:textId="69F0B7C2" w:rsidR="00610239" w:rsidRPr="00C60284" w:rsidRDefault="00610239" w:rsidP="0061023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CAFE26" w14:textId="77777777" w:rsidR="00610239" w:rsidRDefault="00610239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5B48FA2A" w14:textId="77777777" w:rsidR="00610239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</w:tcPr>
          <w:p w14:paraId="5CF97963" w14:textId="77777777" w:rsidR="00610239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A213E3" w14:textId="77777777" w:rsidR="00610239" w:rsidRDefault="00610239" w:rsidP="00610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0239" w:rsidRPr="00C60284" w14:paraId="3F9F20AC" w14:textId="77777777" w:rsidTr="006D54D1">
        <w:trPr>
          <w:cantSplit/>
          <w:trHeight w:val="70"/>
        </w:trPr>
        <w:tc>
          <w:tcPr>
            <w:tcW w:w="3870" w:type="dxa"/>
            <w:hideMark/>
          </w:tcPr>
          <w:p w14:paraId="0B9D792A" w14:textId="07EF2C2B" w:rsidR="00610239" w:rsidRPr="00C60284" w:rsidRDefault="00610239" w:rsidP="00E03D3A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03D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ที่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63F6034B" w:rsidR="00610239" w:rsidRPr="003D72BF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(320,428)</w:t>
            </w:r>
          </w:p>
        </w:tc>
        <w:tc>
          <w:tcPr>
            <w:tcW w:w="270" w:type="dxa"/>
          </w:tcPr>
          <w:p w14:paraId="686C1F9C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17058202" w14:textId="246F2590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(349,939)</w:t>
            </w:r>
          </w:p>
        </w:tc>
        <w:tc>
          <w:tcPr>
            <w:tcW w:w="283" w:type="dxa"/>
          </w:tcPr>
          <w:p w14:paraId="49595480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117CF686" w:rsidR="00610239" w:rsidRPr="006D19DF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(22,375)</w:t>
            </w:r>
          </w:p>
        </w:tc>
        <w:tc>
          <w:tcPr>
            <w:tcW w:w="259" w:type="dxa"/>
          </w:tcPr>
          <w:p w14:paraId="7032D352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68E1F5C9" w14:textId="1BCAD114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(27,989)</w:t>
            </w:r>
          </w:p>
        </w:tc>
      </w:tr>
      <w:tr w:rsidR="00610239" w:rsidRPr="00C60284" w14:paraId="422EF9A4" w14:textId="77777777" w:rsidTr="006D54D1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610239" w:rsidRPr="00C60284" w:rsidRDefault="00610239" w:rsidP="006102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03A553A1" w:rsidR="00610239" w:rsidRPr="00C60284" w:rsidRDefault="0012779A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2,479,233</w:t>
            </w:r>
          </w:p>
        </w:tc>
        <w:tc>
          <w:tcPr>
            <w:tcW w:w="270" w:type="dxa"/>
          </w:tcPr>
          <w:p w14:paraId="343A45EE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99873" w14:textId="7034FE70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2,318,436</w:t>
            </w:r>
          </w:p>
        </w:tc>
        <w:tc>
          <w:tcPr>
            <w:tcW w:w="283" w:type="dxa"/>
          </w:tcPr>
          <w:p w14:paraId="317A4E38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0FEDA5CA" w:rsidR="00610239" w:rsidRPr="00C60284" w:rsidRDefault="0012779A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1,378,373</w:t>
            </w:r>
          </w:p>
        </w:tc>
        <w:tc>
          <w:tcPr>
            <w:tcW w:w="259" w:type="dxa"/>
          </w:tcPr>
          <w:p w14:paraId="6B3E730D" w14:textId="77777777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</w:tcPr>
          <w:p w14:paraId="55D0B14F" w14:textId="515FDA7B" w:rsidR="00610239" w:rsidRPr="00C60284" w:rsidRDefault="00610239" w:rsidP="00610239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869,842</w:t>
            </w:r>
          </w:p>
        </w:tc>
      </w:tr>
    </w:tbl>
    <w:p w14:paraId="5655ACED" w14:textId="2FD7D332" w:rsidR="00AF68F0" w:rsidRDefault="00AF68F0" w:rsidP="00F85D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AF68F0" w:rsidRPr="00C60284" w14:paraId="3976367B" w14:textId="77777777" w:rsidTr="00EE59D5">
        <w:trPr>
          <w:cantSplit/>
          <w:trHeight w:val="398"/>
          <w:tblHeader/>
        </w:trPr>
        <w:tc>
          <w:tcPr>
            <w:tcW w:w="3870" w:type="dxa"/>
          </w:tcPr>
          <w:p w14:paraId="49E5C4C8" w14:textId="21B3C5AF" w:rsidR="00AF68F0" w:rsidRPr="00C60284" w:rsidRDefault="00AF68F0" w:rsidP="00EE59D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400" w:type="dxa"/>
            <w:gridSpan w:val="7"/>
          </w:tcPr>
          <w:p w14:paraId="0EBB108A" w14:textId="77777777" w:rsidR="00AF68F0" w:rsidRPr="00C60284" w:rsidRDefault="00AF68F0" w:rsidP="00EE59D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76C04" w:rsidRPr="00C60284" w14:paraId="45174A61" w14:textId="77777777" w:rsidTr="00FF7A36">
        <w:trPr>
          <w:cantSplit/>
          <w:trHeight w:val="423"/>
        </w:trPr>
        <w:tc>
          <w:tcPr>
            <w:tcW w:w="3870" w:type="dxa"/>
          </w:tcPr>
          <w:p w14:paraId="5308A29B" w14:textId="77777777" w:rsidR="00D76C04" w:rsidRPr="0010305E" w:rsidRDefault="00D76C04" w:rsidP="00FF7A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52FDE3" w14:textId="77777777" w:rsidR="00D76C04" w:rsidRDefault="00D76C04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63,905</w:t>
            </w:r>
          </w:p>
        </w:tc>
        <w:tc>
          <w:tcPr>
            <w:tcW w:w="270" w:type="dxa"/>
          </w:tcPr>
          <w:p w14:paraId="43E29E51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67E073BF" w14:textId="77777777" w:rsidR="00D76C04" w:rsidRPr="006F080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92B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87,459</w:t>
            </w:r>
          </w:p>
        </w:tc>
        <w:tc>
          <w:tcPr>
            <w:tcW w:w="283" w:type="dxa"/>
          </w:tcPr>
          <w:p w14:paraId="28C55CED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68AB136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01BD388A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ECA64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0A1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76C04" w:rsidRPr="00C60284" w14:paraId="06762362" w14:textId="77777777" w:rsidTr="00FF7A36">
        <w:trPr>
          <w:cantSplit/>
          <w:trHeight w:val="423"/>
        </w:trPr>
        <w:tc>
          <w:tcPr>
            <w:tcW w:w="3870" w:type="dxa"/>
          </w:tcPr>
          <w:p w14:paraId="298D32DF" w14:textId="0D122A92" w:rsidR="00D76C04" w:rsidRPr="0010305E" w:rsidRDefault="00D76C04" w:rsidP="00FF7A3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E5615E" w14:textId="77777777" w:rsidR="00D76C04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41F313B8" w14:textId="77777777" w:rsidR="00D76C04" w:rsidRPr="006F080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4E319F7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7DC2B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76C04" w:rsidRPr="00C60284" w14:paraId="6EFED6FB" w14:textId="77777777" w:rsidTr="00FF7A36">
        <w:trPr>
          <w:cantSplit/>
          <w:trHeight w:val="423"/>
        </w:trPr>
        <w:tc>
          <w:tcPr>
            <w:tcW w:w="3870" w:type="dxa"/>
          </w:tcPr>
          <w:p w14:paraId="7D381E32" w14:textId="68238E8D" w:rsidR="00D76C04" w:rsidRPr="0010305E" w:rsidRDefault="00D76C04" w:rsidP="00FF7A3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03D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ที่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CEB5BD2" w14:textId="77777777" w:rsidR="00D76C04" w:rsidRPr="0067188F" w:rsidRDefault="00D76C04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(151)</w:t>
            </w:r>
          </w:p>
        </w:tc>
        <w:tc>
          <w:tcPr>
            <w:tcW w:w="270" w:type="dxa"/>
          </w:tcPr>
          <w:p w14:paraId="1C2E8AA4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40897917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(219)</w:t>
            </w:r>
          </w:p>
        </w:tc>
        <w:tc>
          <w:tcPr>
            <w:tcW w:w="283" w:type="dxa"/>
          </w:tcPr>
          <w:p w14:paraId="74F73414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FE9DF7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76C04" w:rsidRPr="00C60284" w14:paraId="159756BE" w14:textId="77777777" w:rsidTr="00FF7A36">
        <w:trPr>
          <w:cantSplit/>
          <w:trHeight w:val="423"/>
        </w:trPr>
        <w:tc>
          <w:tcPr>
            <w:tcW w:w="3870" w:type="dxa"/>
          </w:tcPr>
          <w:p w14:paraId="418A5B9C" w14:textId="77777777" w:rsidR="00D76C04" w:rsidRPr="0010305E" w:rsidRDefault="00D76C04" w:rsidP="00FF7A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95665" w14:textId="77777777" w:rsidR="00D76C04" w:rsidRPr="007A2587" w:rsidRDefault="00D76C04" w:rsidP="002665E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63,754</w:t>
            </w:r>
          </w:p>
        </w:tc>
        <w:tc>
          <w:tcPr>
            <w:tcW w:w="270" w:type="dxa"/>
          </w:tcPr>
          <w:p w14:paraId="59A46204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12114" w14:textId="77777777" w:rsidR="00D76C04" w:rsidRPr="002C30BC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87,240</w:t>
            </w:r>
          </w:p>
        </w:tc>
        <w:tc>
          <w:tcPr>
            <w:tcW w:w="283" w:type="dxa"/>
          </w:tcPr>
          <w:p w14:paraId="4D6EA5C7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77777777" w:rsidR="00D76C04" w:rsidRPr="001C462D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46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976F57" w14:textId="77777777" w:rsidR="00D76C04" w:rsidRPr="0067188F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D76C04" w:rsidRPr="00C60284" w14:paraId="3DBF7E4C" w14:textId="77777777" w:rsidTr="00FF7A36">
        <w:trPr>
          <w:cantSplit/>
          <w:trHeight w:val="423"/>
        </w:trPr>
        <w:tc>
          <w:tcPr>
            <w:tcW w:w="3870" w:type="dxa"/>
          </w:tcPr>
          <w:p w14:paraId="69E76D58" w14:textId="77777777" w:rsidR="00D76C04" w:rsidRPr="00C60284" w:rsidRDefault="00D76C04" w:rsidP="00FF7A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ABD41" w14:textId="77777777" w:rsidR="00D76C04" w:rsidRPr="00765D71" w:rsidRDefault="00D76C04" w:rsidP="002665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2,542,987</w:t>
            </w:r>
          </w:p>
        </w:tc>
        <w:tc>
          <w:tcPr>
            <w:tcW w:w="270" w:type="dxa"/>
          </w:tcPr>
          <w:p w14:paraId="2A1B6338" w14:textId="77777777" w:rsidR="00D76C04" w:rsidRPr="00C60284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A37E1" w14:textId="77777777" w:rsidR="00D76C04" w:rsidRPr="00765D71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2,405,676</w:t>
            </w:r>
          </w:p>
        </w:tc>
        <w:tc>
          <w:tcPr>
            <w:tcW w:w="283" w:type="dxa"/>
          </w:tcPr>
          <w:p w14:paraId="3DFE9917" w14:textId="77777777" w:rsidR="00D76C04" w:rsidRPr="00C60284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77777777" w:rsidR="00D76C04" w:rsidRPr="00CB4BC6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1,378,373</w:t>
            </w:r>
          </w:p>
        </w:tc>
        <w:tc>
          <w:tcPr>
            <w:tcW w:w="259" w:type="dxa"/>
          </w:tcPr>
          <w:p w14:paraId="26DB0490" w14:textId="77777777" w:rsidR="00D76C04" w:rsidRPr="00C60284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AC049" w14:textId="77777777" w:rsidR="00D76C04" w:rsidRPr="00CB4BC6" w:rsidRDefault="00D76C04" w:rsidP="00FF7A3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869,842</w:t>
            </w:r>
          </w:p>
        </w:tc>
      </w:tr>
    </w:tbl>
    <w:p w14:paraId="1FA3CB0A" w14:textId="77777777" w:rsidR="00AF68F0" w:rsidRPr="00BC1D0B" w:rsidRDefault="00AF68F0" w:rsidP="00F85D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C63465" w:rsidRPr="00C60284" w14:paraId="6BDF7469" w14:textId="77777777" w:rsidTr="002665E0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2CFE54AD" w14:textId="65F3F518" w:rsidR="00C63465" w:rsidRPr="00DA7BA2" w:rsidRDefault="00593F4B" w:rsidP="00C6346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40345F8" w14:textId="4F9662D2" w:rsidR="00C63465" w:rsidRPr="00C60284" w:rsidRDefault="00C63465" w:rsidP="00C6346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9FFBC1" w14:textId="77777777" w:rsidR="00C63465" w:rsidRPr="00C60284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08A11F4" w14:textId="5759E888" w:rsidR="00C63465" w:rsidRPr="00C60284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465" w:rsidRPr="00327851" w14:paraId="392B5CFE" w14:textId="77777777" w:rsidTr="002665E0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25C1BDA7" w14:textId="0748CF5A" w:rsidR="00C63465" w:rsidRPr="00C60284" w:rsidRDefault="00800982" w:rsidP="00C634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593F4B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93F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="00593F4B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="00593F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93F4B"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593F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93F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149587B6" w14:textId="767DAAE6" w:rsidR="00C63465" w:rsidRPr="0067188F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072B6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4" w:type="dxa"/>
            <w:vAlign w:val="bottom"/>
          </w:tcPr>
          <w:p w14:paraId="47841501" w14:textId="77777777" w:rsidR="00C63465" w:rsidRPr="0067188F" w:rsidRDefault="00C63465" w:rsidP="00C6346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269092" w14:textId="2B9DA078" w:rsidR="00C63465" w:rsidRPr="0067188F" w:rsidRDefault="00C63465" w:rsidP="00C6346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072B6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F84F646" w14:textId="77777777" w:rsidR="00C63465" w:rsidRPr="0067188F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E8AEFA" w14:textId="0222CAEE" w:rsidR="00C63465" w:rsidRPr="0067188F" w:rsidRDefault="00C63465" w:rsidP="00C6346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080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72B6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B8D7499" w14:textId="77777777" w:rsidR="00C63465" w:rsidRPr="0067188F" w:rsidRDefault="00C63465" w:rsidP="00C634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F123C" w14:textId="3AC41A38" w:rsidR="00C63465" w:rsidRPr="0067188F" w:rsidRDefault="00C63465" w:rsidP="00C6346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072B6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C63465" w:rsidRPr="00C60284" w14:paraId="292B0F37" w14:textId="77777777" w:rsidTr="002665E0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4F9B43E7" w14:textId="10C31352" w:rsidR="00C63465" w:rsidRPr="00C60284" w:rsidRDefault="00C63465" w:rsidP="00C634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1288E7A3" w14:textId="6257E7A1" w:rsidR="00C63465" w:rsidRPr="00C60284" w:rsidRDefault="00C63465" w:rsidP="00C6346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2B6F" w:rsidRPr="00C60284" w14:paraId="1AC9AC99" w14:textId="77777777" w:rsidTr="002665E0">
        <w:trPr>
          <w:cantSplit/>
          <w:trHeight w:val="367"/>
        </w:trPr>
        <w:tc>
          <w:tcPr>
            <w:tcW w:w="3870" w:type="dxa"/>
            <w:vAlign w:val="bottom"/>
          </w:tcPr>
          <w:p w14:paraId="73F370E4" w14:textId="77777777" w:rsidR="00072B6F" w:rsidRPr="00C60284" w:rsidRDefault="00072B6F" w:rsidP="007157D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5D3ED8B5" w14:textId="5137E3F0" w:rsidR="00072B6F" w:rsidRPr="00F82342" w:rsidRDefault="00604209" w:rsidP="00072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F0C7796" w14:textId="77777777" w:rsidR="00072B6F" w:rsidRPr="00C60284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549B8C" w14:textId="034CDE91" w:rsidR="00072B6F" w:rsidRPr="00C60284" w:rsidRDefault="00072B6F" w:rsidP="00072B6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37,355</w:t>
            </w:r>
          </w:p>
        </w:tc>
        <w:tc>
          <w:tcPr>
            <w:tcW w:w="270" w:type="dxa"/>
            <w:vAlign w:val="bottom"/>
          </w:tcPr>
          <w:p w14:paraId="44E00C78" w14:textId="77777777" w:rsidR="00072B6F" w:rsidRPr="00C60284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4B43CA" w14:textId="683059A2" w:rsidR="00072B6F" w:rsidRPr="002954BD" w:rsidRDefault="00604209" w:rsidP="00072B6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3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74814F" w14:textId="77777777" w:rsidR="00072B6F" w:rsidRPr="002665E0" w:rsidRDefault="00072B6F" w:rsidP="00072B6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1A73E" w14:textId="18A189F7" w:rsidR="00072B6F" w:rsidRPr="002665E0" w:rsidRDefault="00072B6F" w:rsidP="00072B6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665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</w:t>
            </w:r>
          </w:p>
        </w:tc>
      </w:tr>
      <w:tr w:rsidR="00072B6F" w:rsidRPr="00C60284" w14:paraId="40647164" w14:textId="77777777" w:rsidTr="002665E0">
        <w:trPr>
          <w:cantSplit/>
          <w:trHeight w:val="367"/>
        </w:trPr>
        <w:tc>
          <w:tcPr>
            <w:tcW w:w="3870" w:type="dxa"/>
            <w:vAlign w:val="bottom"/>
          </w:tcPr>
          <w:p w14:paraId="271D9C76" w14:textId="49A2DD40" w:rsidR="00072B6F" w:rsidRPr="006D54D1" w:rsidRDefault="006D54D1" w:rsidP="006D54D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4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60833F5" w14:textId="41C599CB" w:rsidR="00072B6F" w:rsidRDefault="00604209" w:rsidP="002665E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</w:t>
            </w:r>
            <w:r w:rsidR="00D76C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4" w:type="dxa"/>
            <w:vAlign w:val="bottom"/>
          </w:tcPr>
          <w:p w14:paraId="73BE16B7" w14:textId="77777777" w:rsidR="00072B6F" w:rsidRPr="00C60284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A6D14" w14:textId="63C679AD" w:rsidR="00072B6F" w:rsidRDefault="00604209" w:rsidP="00072B6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B7892F" w14:textId="77777777" w:rsidR="00072B6F" w:rsidRPr="00C60284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169FA6" w14:textId="2931248A" w:rsidR="00072B6F" w:rsidRDefault="00604209" w:rsidP="00072B6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5,614</w:t>
            </w:r>
          </w:p>
        </w:tc>
        <w:tc>
          <w:tcPr>
            <w:tcW w:w="270" w:type="dxa"/>
            <w:vAlign w:val="bottom"/>
          </w:tcPr>
          <w:p w14:paraId="4BF77966" w14:textId="77777777" w:rsidR="00072B6F" w:rsidRPr="00C60284" w:rsidRDefault="00072B6F" w:rsidP="00072B6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F90C94" w14:textId="21EB87D3" w:rsidR="00072B6F" w:rsidRPr="00526D2F" w:rsidRDefault="00604209" w:rsidP="00072B6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17ABBA1" w14:textId="5BA23C0B" w:rsidR="00396FE7" w:rsidRPr="00C60284" w:rsidRDefault="00396FE7" w:rsidP="00220D3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3D2AB8" w:rsidRDefault="00145548" w:rsidP="00145548">
      <w:pPr>
        <w:rPr>
          <w:rFonts w:ascii="Angsana New" w:hAnsi="Angsana New" w:cs="Angsana New"/>
          <w:sz w:val="24"/>
          <w:szCs w:val="24"/>
        </w:rPr>
      </w:pPr>
    </w:p>
    <w:tbl>
      <w:tblPr>
        <w:tblW w:w="915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5"/>
        <w:gridCol w:w="242"/>
        <w:gridCol w:w="1029"/>
        <w:gridCol w:w="240"/>
        <w:gridCol w:w="1082"/>
        <w:gridCol w:w="269"/>
        <w:gridCol w:w="1060"/>
      </w:tblGrid>
      <w:tr w:rsidR="009D0F98" w:rsidRPr="00C60284" w14:paraId="6BDC9FF7" w14:textId="77777777" w:rsidTr="0084708E">
        <w:trPr>
          <w:trHeight w:hRule="exact" w:val="403"/>
          <w:tblHeader/>
        </w:trPr>
        <w:tc>
          <w:tcPr>
            <w:tcW w:w="1965" w:type="pct"/>
          </w:tcPr>
          <w:p w14:paraId="201E4108" w14:textId="77777777" w:rsidR="009D0F98" w:rsidRPr="00C60284" w:rsidRDefault="009D0F98" w:rsidP="001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pct"/>
          </w:tcPr>
          <w:p w14:paraId="43B1A58D" w14:textId="77777777" w:rsidR="009D0F98" w:rsidRPr="00C60284" w:rsidRDefault="009D0F98" w:rsidP="001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1128DD4E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18FE38FA" w14:textId="77777777" w:rsidR="009D0F98" w:rsidRPr="00C60284" w:rsidRDefault="009D0F98" w:rsidP="0014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3C7D" w:rsidRPr="00C60284" w14:paraId="64A6E510" w14:textId="77777777" w:rsidTr="0084708E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2169E95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772A71B1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2589C7F" w14:textId="33BC4240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0C787E1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58A1CEA" w14:textId="1EA438C2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54EE67F" w14:textId="4117A8FC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EED739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6779548" w14:textId="6AB81503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83C7D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83C7D" w:rsidRPr="00C60284" w14:paraId="6F0A5A09" w14:textId="77777777" w:rsidTr="0084708E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09F1BC1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19C8C367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5FCF71F" w14:textId="09CC7C4E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72B6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14A13CA7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8A084B9" w14:textId="3C580CD1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72B6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11106D93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E485501" w14:textId="5D05ADDA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72B6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7F1CE78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28AB9E6" w14:textId="090D763F" w:rsidR="00E83C7D" w:rsidRPr="00C60284" w:rsidRDefault="006F080F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72B6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83C7D" w:rsidRPr="00C60284" w14:paraId="03BC535E" w14:textId="77777777" w:rsidTr="00746440">
        <w:trPr>
          <w:trHeight w:hRule="exact" w:val="403"/>
          <w:tblHeader/>
        </w:trPr>
        <w:tc>
          <w:tcPr>
            <w:tcW w:w="1965" w:type="pct"/>
            <w:vAlign w:val="bottom"/>
          </w:tcPr>
          <w:p w14:paraId="7B2CEEE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pct"/>
            <w:vAlign w:val="bottom"/>
          </w:tcPr>
          <w:p w14:paraId="05D6C40E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9" w:type="pct"/>
            <w:gridSpan w:val="7"/>
            <w:vAlign w:val="bottom"/>
          </w:tcPr>
          <w:p w14:paraId="1B2C0B5B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C7D" w:rsidRPr="00C60284" w14:paraId="6A3924BE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6AD6DE31" w14:textId="77777777" w:rsidR="00E83C7D" w:rsidRPr="00C60284" w:rsidRDefault="00E83C7D" w:rsidP="00E8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6" w:type="pct"/>
            <w:vAlign w:val="bottom"/>
          </w:tcPr>
          <w:p w14:paraId="5016DB9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F3D96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A102C8C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B81ED56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00AF9022" w14:textId="77777777" w:rsidR="00E83C7D" w:rsidRPr="00C60284" w:rsidRDefault="00E83C7D" w:rsidP="00E83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76CC75AC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2D43764D" w14:textId="77777777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6" w:type="pct"/>
            <w:vAlign w:val="bottom"/>
          </w:tcPr>
          <w:p w14:paraId="101E2EC8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0F57B15" w14:textId="74A1C52F" w:rsidR="00072B6F" w:rsidRPr="00C60284" w:rsidRDefault="00604209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115,249</w:t>
            </w:r>
          </w:p>
        </w:tc>
        <w:tc>
          <w:tcPr>
            <w:tcW w:w="132" w:type="pct"/>
            <w:vAlign w:val="bottom"/>
          </w:tcPr>
          <w:p w14:paraId="147FB8F6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E7713D" w14:textId="4F987F62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145,235</w:t>
            </w:r>
          </w:p>
        </w:tc>
        <w:tc>
          <w:tcPr>
            <w:tcW w:w="131" w:type="pct"/>
            <w:vAlign w:val="bottom"/>
          </w:tcPr>
          <w:p w14:paraId="03EFE9A9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5E3AA3A" w14:textId="5D539647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B4024B1" w14:textId="0B1D20E0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753A7ACF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28D6FA09" w14:textId="7CF521AD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6" w:type="pct"/>
            <w:vAlign w:val="bottom"/>
          </w:tcPr>
          <w:p w14:paraId="5A4305EE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847736C" w14:textId="3CA21213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D5A761" w14:textId="0349ADED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6951FE5" w14:textId="5239ACC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3AFAADC" w14:textId="520984D4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046BE417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5470A24C" w14:textId="2CFD527A" w:rsidR="00072B6F" w:rsidRPr="00C058DA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6" w:type="pct"/>
            <w:vAlign w:val="bottom"/>
          </w:tcPr>
          <w:p w14:paraId="000F11C2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D28F247" w14:textId="6E54B0FB" w:rsidR="00072B6F" w:rsidRDefault="00604209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(4,453)</w:t>
            </w:r>
          </w:p>
        </w:tc>
        <w:tc>
          <w:tcPr>
            <w:tcW w:w="132" w:type="pct"/>
            <w:vAlign w:val="bottom"/>
          </w:tcPr>
          <w:p w14:paraId="06E36D7B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DEBC712" w14:textId="515A4C51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(4,985)</w:t>
            </w:r>
          </w:p>
        </w:tc>
        <w:tc>
          <w:tcPr>
            <w:tcW w:w="131" w:type="pct"/>
            <w:vAlign w:val="bottom"/>
          </w:tcPr>
          <w:p w14:paraId="3940F101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6A89AF" w14:textId="558068B0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59B5DD8" w14:textId="607FC382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72B6F" w:rsidRPr="00C60284" w14:paraId="2BCBD3FE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1CCB4810" w14:textId="77777777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6" w:type="pct"/>
            <w:vAlign w:val="bottom"/>
          </w:tcPr>
          <w:p w14:paraId="3D985BF7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45D02D4C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110,796</w:t>
            </w:r>
          </w:p>
        </w:tc>
        <w:tc>
          <w:tcPr>
            <w:tcW w:w="132" w:type="pct"/>
            <w:vAlign w:val="bottom"/>
          </w:tcPr>
          <w:p w14:paraId="1CB4B30E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5488836F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140,250</w:t>
            </w:r>
          </w:p>
        </w:tc>
        <w:tc>
          <w:tcPr>
            <w:tcW w:w="131" w:type="pct"/>
            <w:vAlign w:val="bottom"/>
          </w:tcPr>
          <w:p w14:paraId="21D1E17A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6AB8FAF5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48A9FED5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72B6F" w:rsidRPr="00C60284" w14:paraId="4E339800" w14:textId="77777777" w:rsidTr="0084708E">
        <w:trPr>
          <w:trHeight w:hRule="exact" w:val="403"/>
        </w:trPr>
        <w:tc>
          <w:tcPr>
            <w:tcW w:w="1965" w:type="pct"/>
            <w:vAlign w:val="bottom"/>
          </w:tcPr>
          <w:p w14:paraId="7B9C823C" w14:textId="71972F44" w:rsidR="00072B6F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FFD33B8" w14:textId="77777777" w:rsidR="00D40C51" w:rsidRDefault="00D40C51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B4A0463" w14:textId="77777777" w:rsidR="00D40C51" w:rsidRDefault="00D40C51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5907F0E" w14:textId="3E3D2890" w:rsidR="00D40C51" w:rsidRPr="00C60284" w:rsidRDefault="00D40C51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pct"/>
            <w:vAlign w:val="bottom"/>
          </w:tcPr>
          <w:p w14:paraId="53671660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4D235FF" w14:textId="77777777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4272B272" w14:textId="77777777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0E669E99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359FCACB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0C51" w:rsidRPr="00C60284" w14:paraId="4D6546A5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05D87CD6" w14:textId="4D4E38EA" w:rsidR="00D40C51" w:rsidRPr="00C60284" w:rsidRDefault="00D40C51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6" w:type="pct"/>
            <w:vAlign w:val="bottom"/>
          </w:tcPr>
          <w:p w14:paraId="5D39DCFB" w14:textId="77777777" w:rsidR="00D40C51" w:rsidRPr="00C60284" w:rsidRDefault="00D40C51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FDF6EB7" w14:textId="77777777" w:rsidR="00D40C51" w:rsidRDefault="00D40C51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D40C51" w:rsidRPr="00C60284" w:rsidRDefault="00D40C51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AB74187" w14:textId="77777777" w:rsidR="00D40C51" w:rsidRDefault="00D40C51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D40C51" w:rsidRPr="00C60284" w:rsidRDefault="00D40C51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44ECE28" w14:textId="77777777" w:rsidR="00D40C51" w:rsidRDefault="00D40C51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D40C51" w:rsidRPr="00C60284" w:rsidRDefault="00D40C51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3DBAC13" w14:textId="77777777" w:rsidR="00D40C51" w:rsidRPr="00CF1517" w:rsidRDefault="00D40C51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0767C325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3E2EBC0A" w14:textId="77777777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6" w:type="pct"/>
            <w:vAlign w:val="bottom"/>
          </w:tcPr>
          <w:p w14:paraId="21F0A061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456D6D" w14:textId="3EB97AC5" w:rsidR="00072B6F" w:rsidRPr="00C60284" w:rsidRDefault="00604209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3C1267">
              <w:rPr>
                <w:rFonts w:ascii="Angsana New" w:hAnsi="Angsana New" w:cs="Angsana New"/>
                <w:sz w:val="30"/>
                <w:szCs w:val="30"/>
              </w:rPr>
              <w:t>9,08</w:t>
            </w:r>
            <w:r w:rsidR="002B2F63" w:rsidRPr="003C126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" w:type="pct"/>
            <w:vAlign w:val="bottom"/>
          </w:tcPr>
          <w:p w14:paraId="2D83AD50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F9CB12D" w14:textId="6A5B32A4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426,806</w:t>
            </w:r>
          </w:p>
        </w:tc>
        <w:tc>
          <w:tcPr>
            <w:tcW w:w="131" w:type="pct"/>
            <w:vAlign w:val="bottom"/>
          </w:tcPr>
          <w:p w14:paraId="2945E065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8BE3C62" w14:textId="3A3D000E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31428A3" w14:textId="2733CBD8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601FE30C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7AF49EEB" w14:textId="73D4A42E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6" w:type="pct"/>
            <w:vAlign w:val="bottom"/>
          </w:tcPr>
          <w:p w14:paraId="1581A18C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91F3B39" w14:textId="517FDEC7" w:rsidR="00072B6F" w:rsidRPr="00310451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7C5C237" w14:textId="273904F4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028A422" w14:textId="2A8E538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BF42442" w14:textId="56703AD8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72848733" w14:textId="77777777" w:rsidTr="0084708E">
        <w:trPr>
          <w:trHeight w:hRule="exact" w:val="389"/>
        </w:trPr>
        <w:tc>
          <w:tcPr>
            <w:tcW w:w="1965" w:type="pct"/>
            <w:vAlign w:val="bottom"/>
          </w:tcPr>
          <w:p w14:paraId="638DA58B" w14:textId="3FAB728B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6" w:type="pct"/>
            <w:vAlign w:val="bottom"/>
          </w:tcPr>
          <w:p w14:paraId="4C14A33B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EC6F130" w14:textId="49655DF6" w:rsidR="00072B6F" w:rsidRDefault="00604209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E37F2F">
              <w:rPr>
                <w:rFonts w:ascii="Angsana New" w:hAnsi="Angsana New" w:cs="Angsana New"/>
                <w:sz w:val="30"/>
                <w:szCs w:val="30"/>
              </w:rPr>
              <w:t>07</w:t>
            </w:r>
            <w:r>
              <w:rPr>
                <w:rFonts w:ascii="Angsana New" w:hAnsi="Angsana New" w:cs="Angsana New"/>
                <w:sz w:val="30"/>
                <w:szCs w:val="30"/>
              </w:rPr>
              <w:t>,192)</w:t>
            </w:r>
          </w:p>
        </w:tc>
        <w:tc>
          <w:tcPr>
            <w:tcW w:w="132" w:type="pct"/>
            <w:vAlign w:val="bottom"/>
          </w:tcPr>
          <w:p w14:paraId="411FA7B6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671D2D2" w14:textId="3253D88B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(180,397)</w:t>
            </w:r>
          </w:p>
        </w:tc>
        <w:tc>
          <w:tcPr>
            <w:tcW w:w="131" w:type="pct"/>
            <w:vAlign w:val="bottom"/>
          </w:tcPr>
          <w:p w14:paraId="07B1BD1A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8B036D5" w14:textId="5B2DDFF7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1342535B" w14:textId="3246018C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37A3D4B1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707A915" w14:textId="77777777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6" w:type="pct"/>
            <w:vAlign w:val="bottom"/>
          </w:tcPr>
          <w:p w14:paraId="6BEE3FD3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337767B7" w:rsidR="00072B6F" w:rsidRPr="00E03D3A" w:rsidRDefault="00604209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E37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,89</w:t>
            </w:r>
            <w:r w:rsidR="00E03D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2" w:type="pct"/>
            <w:vAlign w:val="bottom"/>
          </w:tcPr>
          <w:p w14:paraId="3D35C2A2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41D57E24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246,409</w:t>
            </w:r>
          </w:p>
        </w:tc>
        <w:tc>
          <w:tcPr>
            <w:tcW w:w="131" w:type="pct"/>
            <w:vAlign w:val="bottom"/>
          </w:tcPr>
          <w:p w14:paraId="786BA31D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09F5F268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2EF1FB03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72B6F" w:rsidRPr="00C60284" w14:paraId="49892362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3235C20" w14:textId="77777777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pct"/>
            <w:vAlign w:val="bottom"/>
          </w:tcPr>
          <w:p w14:paraId="1E91F897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FA7ED6" w14:textId="77777777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EC9879B" w14:textId="77777777" w:rsidR="00072B6F" w:rsidRPr="00C60284" w:rsidRDefault="00072B6F" w:rsidP="00072B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0ACBF3D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17B12B2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3AAC002A" w14:textId="77777777" w:rsidTr="0084708E">
        <w:trPr>
          <w:trHeight w:hRule="exact" w:val="360"/>
        </w:trPr>
        <w:tc>
          <w:tcPr>
            <w:tcW w:w="1965" w:type="pct"/>
            <w:vAlign w:val="bottom"/>
          </w:tcPr>
          <w:p w14:paraId="2D1F55F2" w14:textId="77777777" w:rsidR="00072B6F" w:rsidRPr="00C60284" w:rsidRDefault="00072B6F" w:rsidP="0007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pct"/>
            <w:vAlign w:val="bottom"/>
          </w:tcPr>
          <w:p w14:paraId="2630FB9C" w14:textId="77777777" w:rsidR="00072B6F" w:rsidRPr="00C60284" w:rsidRDefault="00072B6F" w:rsidP="00072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0314938" w14:textId="2C6B7BBC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E37F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,6</w:t>
            </w:r>
            <w:r w:rsidR="00E37F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="00E03D3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32" w:type="pct"/>
            <w:vAlign w:val="bottom"/>
          </w:tcPr>
          <w:p w14:paraId="3DD2B000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56B6D4DA" w14:textId="41183AB3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386,659</w:t>
            </w:r>
          </w:p>
        </w:tc>
        <w:tc>
          <w:tcPr>
            <w:tcW w:w="131" w:type="pct"/>
            <w:vAlign w:val="bottom"/>
          </w:tcPr>
          <w:p w14:paraId="3F109BC4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B348F9B" w14:textId="3B6133EF" w:rsidR="00072B6F" w:rsidRPr="00C60284" w:rsidRDefault="00604209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14:paraId="1380438C" w14:textId="000CDBFB" w:rsidR="00072B6F" w:rsidRPr="00C60284" w:rsidRDefault="00072B6F" w:rsidP="00072B6F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3C0A38" w:rsidRDefault="00BE035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11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170"/>
        <w:gridCol w:w="180"/>
        <w:gridCol w:w="1080"/>
        <w:gridCol w:w="180"/>
        <w:gridCol w:w="1080"/>
        <w:gridCol w:w="270"/>
        <w:gridCol w:w="1093"/>
      </w:tblGrid>
      <w:tr w:rsidR="00683E40" w:rsidRPr="00C60284" w14:paraId="55A8BB75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49B81039" w14:textId="77777777" w:rsidR="00683E40" w:rsidRPr="00C60284" w:rsidRDefault="00683E40" w:rsidP="00AC1E71">
            <w:pPr>
              <w:pStyle w:val="acctfourfigures"/>
              <w:tabs>
                <w:tab w:val="clear" w:pos="765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55337EB" w14:textId="77777777" w:rsidR="00683E40" w:rsidRPr="00C60284" w:rsidRDefault="00683E40" w:rsidP="00B219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4950AB6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vAlign w:val="bottom"/>
          </w:tcPr>
          <w:p w14:paraId="74C8C7DF" w14:textId="77777777" w:rsidR="00683E40" w:rsidRPr="00C60284" w:rsidRDefault="00683E40" w:rsidP="00B219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2B6F" w:rsidRPr="00327851" w14:paraId="50C3C49B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</w:tcPr>
          <w:p w14:paraId="452C64AD" w14:textId="3C728CB9" w:rsidR="00072B6F" w:rsidRPr="00C60284" w:rsidRDefault="00800982" w:rsidP="0080098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A5D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 </w:t>
            </w:r>
            <w:r w:rsidR="00072B6F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72B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="00072B6F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072B6F"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072B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072B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31F0D46" w14:textId="536F4176" w:rsidR="00072B6F" w:rsidRPr="00E61BDA" w:rsidRDefault="00072B6F" w:rsidP="00072B6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94D1AC2" w14:textId="77777777" w:rsidR="00072B6F" w:rsidRPr="00E61BDA" w:rsidRDefault="00072B6F" w:rsidP="00072B6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866A2" w14:textId="240DE82D" w:rsidR="00072B6F" w:rsidRPr="00E61BDA" w:rsidRDefault="00072B6F" w:rsidP="00072B6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3562CBE" w14:textId="77777777" w:rsidR="00072B6F" w:rsidRPr="00E61BDA" w:rsidRDefault="00072B6F" w:rsidP="00072B6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0F25F352" w:rsidR="00072B6F" w:rsidRPr="002665E0" w:rsidRDefault="00072B6F" w:rsidP="00072B6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65E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CE021B0" w14:textId="77777777" w:rsidR="00072B6F" w:rsidRPr="00E61BDA" w:rsidRDefault="00072B6F" w:rsidP="00072B6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D7947CA" w14:textId="689FDDE2" w:rsidR="00072B6F" w:rsidRPr="00E61BDA" w:rsidRDefault="00072B6F" w:rsidP="00072B6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072B6F" w:rsidRPr="00C60284" w14:paraId="3A5310ED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015A5F4E" w14:textId="77777777" w:rsidR="00072B6F" w:rsidRPr="00C60284" w:rsidRDefault="00072B6F" w:rsidP="00072B6F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53" w:type="dxa"/>
            <w:gridSpan w:val="7"/>
            <w:vAlign w:val="bottom"/>
            <w:hideMark/>
          </w:tcPr>
          <w:p w14:paraId="0306E385" w14:textId="77777777" w:rsidR="00072B6F" w:rsidRPr="00C60284" w:rsidRDefault="00072B6F" w:rsidP="00072B6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2B6F" w:rsidRPr="00C60284" w14:paraId="23AB5AEB" w14:textId="77777777" w:rsidTr="00746440">
        <w:trPr>
          <w:cantSplit/>
          <w:trHeight w:val="386"/>
        </w:trPr>
        <w:tc>
          <w:tcPr>
            <w:tcW w:w="4158" w:type="dxa"/>
          </w:tcPr>
          <w:p w14:paraId="1FBD2E80" w14:textId="44731B13" w:rsidR="00072B6F" w:rsidRPr="00C60284" w:rsidRDefault="00072B6F" w:rsidP="007157D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7AD99ED" w14:textId="3A9F1979" w:rsidR="00072B6F" w:rsidRPr="002D2EA1" w:rsidRDefault="002D2EA1" w:rsidP="00072B6F">
            <w:pPr>
              <w:pStyle w:val="acctfourfigures"/>
              <w:tabs>
                <w:tab w:val="clear" w:pos="765"/>
                <w:tab w:val="decimal" w:pos="465"/>
                <w:tab w:val="decimal" w:pos="800"/>
              </w:tabs>
              <w:spacing w:line="240" w:lineRule="auto"/>
              <w:ind w:left="-83" w:right="19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2665E0" w:rsidRPr="003C12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,263</w:t>
            </w:r>
          </w:p>
        </w:tc>
        <w:tc>
          <w:tcPr>
            <w:tcW w:w="180" w:type="dxa"/>
            <w:vAlign w:val="bottom"/>
          </w:tcPr>
          <w:p w14:paraId="19F6E022" w14:textId="77777777" w:rsidR="00072B6F" w:rsidRPr="00683E40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13352" w14:textId="6A9C262D" w:rsidR="00072B6F" w:rsidRPr="006D07A8" w:rsidRDefault="00072B6F" w:rsidP="003C1267">
            <w:pPr>
              <w:pStyle w:val="acctfourfigures"/>
              <w:tabs>
                <w:tab w:val="clear" w:pos="765"/>
              </w:tabs>
              <w:spacing w:line="240" w:lineRule="auto"/>
              <w:ind w:left="-83" w:right="125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4,880</w:t>
            </w:r>
          </w:p>
        </w:tc>
        <w:tc>
          <w:tcPr>
            <w:tcW w:w="180" w:type="dxa"/>
            <w:vAlign w:val="bottom"/>
          </w:tcPr>
          <w:p w14:paraId="5C1AA8C1" w14:textId="77777777" w:rsidR="00072B6F" w:rsidRPr="00683E40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7D332B73" w:rsidR="00072B6F" w:rsidRPr="00683E40" w:rsidRDefault="00604209" w:rsidP="00072B6F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FC0B05" w14:textId="77777777" w:rsidR="00072B6F" w:rsidRPr="00683E40" w:rsidRDefault="00072B6F" w:rsidP="00072B6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43F83AD" w14:textId="767759B6" w:rsidR="00072B6F" w:rsidRPr="00683E40" w:rsidRDefault="00072B6F" w:rsidP="00072B6F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0B3F7C3" w14:textId="3334B434" w:rsidR="005C7688" w:rsidRPr="003C0A38" w:rsidRDefault="005C768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lang w:val="th-TH"/>
        </w:rPr>
      </w:pPr>
    </w:p>
    <w:p w14:paraId="5BCC4082" w14:textId="0F199D11" w:rsidR="004B4E6F" w:rsidRPr="00C60284" w:rsidRDefault="00346AE0" w:rsidP="006F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3F03E1">
        <w:rPr>
          <w:rFonts w:ascii="Angsana New" w:hAnsi="Angsana New" w:cs="Angsana New"/>
          <w:spacing w:val="-8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>
        <w:rPr>
          <w:rFonts w:ascii="Angsana New" w:hAnsi="Angsana New" w:cs="Angsana New" w:hint="cs"/>
          <w:sz w:val="30"/>
          <w:szCs w:val="30"/>
          <w:cs/>
          <w:lang w:val="th-TH"/>
        </w:rPr>
        <w:t>ระหว่าง</w:t>
      </w:r>
      <w:r w:rsidR="00A7714F" w:rsidRPr="00C60284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>ร้อย</w:t>
      </w:r>
      <w:r w:rsidRPr="00E03D3A">
        <w:rPr>
          <w:rFonts w:ascii="Angsana New" w:hAnsi="Angsana New" w:cs="Angsana New"/>
          <w:sz w:val="30"/>
          <w:szCs w:val="30"/>
          <w:cs/>
        </w:rPr>
        <w:t>ละ</w:t>
      </w:r>
      <w:r w:rsidR="006F3A8C" w:rsidRPr="00E03D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3D3A">
        <w:rPr>
          <w:rFonts w:ascii="Angsana New" w:hAnsi="Angsana New" w:cs="Angsana New"/>
          <w:sz w:val="30"/>
          <w:szCs w:val="30"/>
        </w:rPr>
        <w:t>9.50</w:t>
      </w:r>
      <w:r w:rsidR="006F3A8C" w:rsidRPr="00E03D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C60284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6F3A8C">
        <w:rPr>
          <w:rFonts w:ascii="Angsana New" w:hAnsi="Angsana New" w:cs="Angsana New"/>
          <w:sz w:val="30"/>
          <w:szCs w:val="30"/>
        </w:rPr>
        <w:t xml:space="preserve"> 12.00</w:t>
      </w:r>
      <w:r w:rsidR="00537709" w:rsidRPr="00C6028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6F080F" w:rsidRPr="006F080F">
        <w:rPr>
          <w:rFonts w:ascii="Angsana New" w:hAnsi="Angsana New" w:cs="Angsana New" w:hint="cs"/>
          <w:i/>
          <w:iCs/>
          <w:sz w:val="30"/>
          <w:szCs w:val="30"/>
        </w:rPr>
        <w:t>31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</w:t>
      </w:r>
      <w:r w:rsidR="006F080F" w:rsidRPr="006F080F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072B6F">
        <w:rPr>
          <w:rFonts w:ascii="Angsana New" w:hAnsi="Angsana New" w:cs="Angsana New"/>
          <w:i/>
          <w:iCs/>
          <w:sz w:val="30"/>
          <w:szCs w:val="30"/>
        </w:rPr>
        <w:t>4</w:t>
      </w:r>
      <w:r w:rsidR="00102418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852A9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00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11</w:t>
      </w:r>
      <w:r w:rsidR="00142BE5" w:rsidRPr="00C60284">
        <w:rPr>
          <w:rFonts w:ascii="Angsana New" w:hAnsi="Angsana New" w:cs="Angsana New"/>
          <w:i/>
          <w:iCs/>
          <w:sz w:val="30"/>
          <w:szCs w:val="30"/>
        </w:rPr>
        <w:t>.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00</w:t>
      </w:r>
      <w:r w:rsidR="00142BE5" w:rsidRPr="00C6028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C602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C60284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C60284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</w:t>
      </w:r>
      <w:r w:rsidRPr="00BB309F">
        <w:rPr>
          <w:rFonts w:ascii="Angsana New" w:hAnsi="Angsana New" w:cs="Angsana New"/>
          <w:spacing w:val="6"/>
          <w:sz w:val="30"/>
          <w:szCs w:val="30"/>
          <w:cs/>
          <w:lang w:val="th-TH"/>
        </w:rPr>
        <w:t>ประกอบการการรับจ้างเลี้ยงของเกษตรกรแต่ละราย เงินทดรองจ่ายให้แก่เกษตรกร</w:t>
      </w:r>
      <w:r w:rsidRPr="00BB309F">
        <w:rPr>
          <w:rFonts w:ascii="Angsana New" w:hAnsi="Angsana New" w:cs="Angsana New"/>
          <w:spacing w:val="6"/>
          <w:sz w:val="30"/>
          <w:szCs w:val="30"/>
          <w:cs/>
        </w:rPr>
        <w:t>ไม่หมุนเวียนมีหลักทรัพย์ค้ำ</w:t>
      </w:r>
      <w:r w:rsidRPr="00C60284">
        <w:rPr>
          <w:rFonts w:ascii="Angsana New" w:hAnsi="Angsana New" w:cs="Angsana New"/>
          <w:sz w:val="30"/>
          <w:szCs w:val="30"/>
          <w:cs/>
        </w:rPr>
        <w:t>ประกันเป็นการค้ำประกันโดยที่ดินของเกษตรกร</w:t>
      </w:r>
    </w:p>
    <w:p w14:paraId="6AC894F2" w14:textId="79679F07" w:rsidR="00450453" w:rsidRPr="00450453" w:rsidRDefault="00450453" w:rsidP="00450453">
      <w:pPr>
        <w:pStyle w:val="ListParagraph"/>
        <w:numPr>
          <w:ilvl w:val="0"/>
          <w:numId w:val="3"/>
        </w:numPr>
        <w:tabs>
          <w:tab w:val="clear" w:pos="227"/>
          <w:tab w:val="clear" w:pos="518"/>
          <w:tab w:val="left" w:pos="540"/>
        </w:tabs>
        <w:rPr>
          <w:b/>
          <w:bCs/>
          <w:sz w:val="30"/>
          <w:szCs w:val="30"/>
          <w:lang w:val="th-TH"/>
        </w:rPr>
      </w:pPr>
      <w:r w:rsidRPr="00450453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สินทรัพย์ทางการเงินที่อยู่ในความต้องการของตลาด</w:t>
      </w:r>
    </w:p>
    <w:p w14:paraId="2F63D6B3" w14:textId="77777777" w:rsidR="00450453" w:rsidRPr="00B35B50" w:rsidRDefault="00450453" w:rsidP="002665E0">
      <w:pPr>
        <w:ind w:right="-360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58"/>
        <w:gridCol w:w="1002"/>
        <w:gridCol w:w="250"/>
        <w:gridCol w:w="1010"/>
        <w:gridCol w:w="242"/>
        <w:gridCol w:w="1133"/>
        <w:gridCol w:w="242"/>
        <w:gridCol w:w="1083"/>
      </w:tblGrid>
      <w:tr w:rsidR="00450453" w:rsidRPr="003C1267" w14:paraId="658FD8EB" w14:textId="77777777" w:rsidTr="003C1267">
        <w:trPr>
          <w:trHeight w:val="353"/>
          <w:tblHeader/>
        </w:trPr>
        <w:tc>
          <w:tcPr>
            <w:tcW w:w="3240" w:type="dxa"/>
          </w:tcPr>
          <w:p w14:paraId="2430567D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6D72BB7F" w14:textId="4D8BD450" w:rsidR="00450453" w:rsidRPr="003C1267" w:rsidRDefault="00205F10" w:rsidP="006B36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26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3C1267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>/</w:t>
            </w:r>
            <w:r w:rsidR="00450453" w:rsidRPr="003C126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="00450453" w:rsidRPr="003C1267">
              <w:rPr>
                <w:rFonts w:asciiTheme="majorBidi" w:eastAsia="AngsanaNew" w:hAnsiTheme="majorBidi" w:cs="Angsana New" w:hint="cs"/>
                <w:b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450453" w:rsidRPr="003C1267" w14:paraId="04C341F0" w14:textId="77777777" w:rsidTr="003C1267">
        <w:trPr>
          <w:trHeight w:val="707"/>
          <w:tblHeader/>
        </w:trPr>
        <w:tc>
          <w:tcPr>
            <w:tcW w:w="3240" w:type="dxa"/>
            <w:vAlign w:val="bottom"/>
            <w:hideMark/>
          </w:tcPr>
          <w:p w14:paraId="5A818ADB" w14:textId="77777777" w:rsidR="00450453" w:rsidRPr="003C1267" w:rsidRDefault="00450453" w:rsidP="006B363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36B8EB72" w14:textId="77777777" w:rsidR="00450453" w:rsidRPr="003C1267" w:rsidRDefault="00450453" w:rsidP="006B363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3C12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80" w:type="dxa"/>
            <w:vAlign w:val="bottom"/>
            <w:hideMark/>
          </w:tcPr>
          <w:p w14:paraId="6F2D3FDD" w14:textId="77777777" w:rsidR="00450453" w:rsidRPr="003C1267" w:rsidRDefault="00450453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5F7FE1E" w14:textId="720D6ED0" w:rsidR="00450453" w:rsidRPr="003C1267" w:rsidRDefault="00E03D3A" w:rsidP="006B363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0453" w:rsidRPr="003C126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450453" w:rsidRPr="003C126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05DC900E" w14:textId="77777777" w:rsidR="00450453" w:rsidRPr="003C1267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2" w:type="dxa"/>
            <w:vAlign w:val="bottom"/>
            <w:hideMark/>
          </w:tcPr>
          <w:p w14:paraId="798F23AD" w14:textId="77777777" w:rsidR="00450453" w:rsidRPr="003C1267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50" w:type="dxa"/>
            <w:vAlign w:val="bottom"/>
          </w:tcPr>
          <w:p w14:paraId="0358A5B4" w14:textId="77777777" w:rsidR="00450453" w:rsidRPr="003C1267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0" w:type="dxa"/>
            <w:vAlign w:val="bottom"/>
            <w:hideMark/>
          </w:tcPr>
          <w:p w14:paraId="7AD9959F" w14:textId="77777777" w:rsidR="00450453" w:rsidRPr="003C1267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42" w:type="dxa"/>
            <w:vAlign w:val="bottom"/>
          </w:tcPr>
          <w:p w14:paraId="084DED8D" w14:textId="77777777" w:rsidR="00450453" w:rsidRPr="003C1267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  <w:hideMark/>
          </w:tcPr>
          <w:p w14:paraId="309EE635" w14:textId="77777777" w:rsidR="00450453" w:rsidRPr="003C1267" w:rsidRDefault="00450453" w:rsidP="006B363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42" w:type="dxa"/>
            <w:vAlign w:val="bottom"/>
          </w:tcPr>
          <w:p w14:paraId="5AF24AA1" w14:textId="77777777" w:rsidR="00450453" w:rsidRPr="003C1267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3" w:type="dxa"/>
            <w:vAlign w:val="bottom"/>
            <w:hideMark/>
          </w:tcPr>
          <w:p w14:paraId="1C25F85A" w14:textId="77777777" w:rsidR="00450453" w:rsidRPr="003C1267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7B563D1" w14:textId="5E5BFCB9" w:rsidR="00450453" w:rsidRPr="003C1267" w:rsidRDefault="00E03D3A" w:rsidP="003C1267">
            <w:pPr>
              <w:tabs>
                <w:tab w:val="clear" w:pos="907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86C9B" w:rsidRPr="003C12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C9B" w:rsidRPr="003C126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450453" w:rsidRPr="003C12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450453" w:rsidRPr="003C1267" w14:paraId="02FAC7AC" w14:textId="77777777" w:rsidTr="003C1267">
        <w:trPr>
          <w:trHeight w:val="353"/>
          <w:tblHeader/>
        </w:trPr>
        <w:tc>
          <w:tcPr>
            <w:tcW w:w="3240" w:type="dxa"/>
          </w:tcPr>
          <w:p w14:paraId="51C55526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1A607F27" w14:textId="3153F8C9" w:rsidR="00450453" w:rsidRPr="003C1267" w:rsidRDefault="00450453" w:rsidP="006B363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000137" w:rsidRPr="003C126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126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3C1267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450453" w:rsidRPr="003C1267" w14:paraId="6AF72C19" w14:textId="77777777" w:rsidTr="003C1267">
        <w:trPr>
          <w:trHeight w:val="353"/>
        </w:trPr>
        <w:tc>
          <w:tcPr>
            <w:tcW w:w="3240" w:type="dxa"/>
            <w:hideMark/>
          </w:tcPr>
          <w:p w14:paraId="69CAD66B" w14:textId="273BFE66" w:rsidR="00450453" w:rsidRPr="003C1267" w:rsidRDefault="006F080F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72B6F" w:rsidRPr="003C12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2590A4E9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3913478D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3ACBBF3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4B316F3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5840832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53B4E8B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F40DEF3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6B5C973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FE0AF5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453" w:rsidRPr="003C1267" w14:paraId="76BA31F3" w14:textId="77777777" w:rsidTr="003C1267">
        <w:trPr>
          <w:trHeight w:val="353"/>
        </w:trPr>
        <w:tc>
          <w:tcPr>
            <w:tcW w:w="3240" w:type="dxa"/>
            <w:hideMark/>
          </w:tcPr>
          <w:p w14:paraId="2763A5C8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34DBB64F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6BEDC791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C0E01D6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692178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C35D14F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7AB9FEF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E2384AB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3A55CE1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E8E586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453" w:rsidRPr="003C1267" w14:paraId="4CDE4A36" w14:textId="77777777" w:rsidTr="003C1267">
        <w:trPr>
          <w:trHeight w:val="342"/>
        </w:trPr>
        <w:tc>
          <w:tcPr>
            <w:tcW w:w="3240" w:type="dxa"/>
          </w:tcPr>
          <w:p w14:paraId="601B233F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3C126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</w:tcPr>
          <w:p w14:paraId="0C241E5A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58" w:type="dxa"/>
          </w:tcPr>
          <w:p w14:paraId="60AD1CD7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C383C25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46841B1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EACECA7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AFFBC33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3FE3E258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46F2083" w14:textId="77777777" w:rsidR="00450453" w:rsidRPr="003C1267" w:rsidRDefault="00450453" w:rsidP="006B363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3F138F" w14:textId="77777777" w:rsidR="00450453" w:rsidRPr="003C1267" w:rsidRDefault="00450453" w:rsidP="006B363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37CE" w:rsidRPr="003C1267" w14:paraId="05F65727" w14:textId="77777777" w:rsidTr="003C1267">
        <w:trPr>
          <w:trHeight w:val="398"/>
        </w:trPr>
        <w:tc>
          <w:tcPr>
            <w:tcW w:w="3240" w:type="dxa"/>
            <w:hideMark/>
          </w:tcPr>
          <w:p w14:paraId="06D1DDBA" w14:textId="44764A8B" w:rsidR="00C637CE" w:rsidRPr="003C1267" w:rsidRDefault="00C637CE" w:rsidP="003C1267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680"/>
              </w:tabs>
              <w:spacing w:line="240" w:lineRule="auto"/>
              <w:ind w:left="426" w:right="-111" w:hanging="426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C33CF75" w14:textId="4B06A652" w:rsidR="00C637CE" w:rsidRPr="003C1267" w:rsidRDefault="00000137" w:rsidP="003C1267">
            <w:pPr>
              <w:tabs>
                <w:tab w:val="clear" w:pos="680"/>
                <w:tab w:val="clear" w:pos="907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</w:rPr>
              <w:t>1,343,175</w:t>
            </w:r>
          </w:p>
        </w:tc>
        <w:tc>
          <w:tcPr>
            <w:tcW w:w="258" w:type="dxa"/>
          </w:tcPr>
          <w:p w14:paraId="2AAA9FC2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EBFB0A9" w14:textId="17EAD5E8" w:rsidR="00C637CE" w:rsidRPr="003C1267" w:rsidRDefault="00FD4F9C" w:rsidP="00C637C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</w:rPr>
              <w:t>299,15</w:t>
            </w:r>
            <w:r w:rsidR="00342A1A" w:rsidRPr="003C126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4AE945C5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2267280" w14:textId="3B9195F8" w:rsidR="00C637CE" w:rsidRPr="003C1267" w:rsidRDefault="00FD4F9C" w:rsidP="00C637C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</w:rPr>
              <w:t>(524,309)</w:t>
            </w:r>
          </w:p>
        </w:tc>
        <w:tc>
          <w:tcPr>
            <w:tcW w:w="242" w:type="dxa"/>
          </w:tcPr>
          <w:p w14:paraId="480393D5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</w:tcPr>
          <w:p w14:paraId="4C4B2B9E" w14:textId="4B0FD932" w:rsidR="00C637CE" w:rsidRPr="003C1267" w:rsidRDefault="00FD4F9C" w:rsidP="00C637C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</w:rPr>
              <w:t>(73,76</w:t>
            </w:r>
            <w:r w:rsidR="00555726" w:rsidRPr="003C126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C12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7AD5330C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0144DB7" w14:textId="36DA84F0" w:rsidR="00C637CE" w:rsidRPr="003C1267" w:rsidRDefault="00FD4F9C" w:rsidP="003C1267">
            <w:pPr>
              <w:tabs>
                <w:tab w:val="clear" w:pos="907"/>
                <w:tab w:val="left" w:pos="79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sz w:val="30"/>
                <w:szCs w:val="30"/>
              </w:rPr>
              <w:t>1,044,25</w:t>
            </w:r>
            <w:r w:rsidR="00342A1A" w:rsidRPr="003C126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637CE" w:rsidRPr="003C1267" w14:paraId="4B6F8373" w14:textId="77777777" w:rsidTr="003C1267">
        <w:trPr>
          <w:trHeight w:val="353"/>
        </w:trPr>
        <w:tc>
          <w:tcPr>
            <w:tcW w:w="3240" w:type="dxa"/>
            <w:hideMark/>
          </w:tcPr>
          <w:p w14:paraId="567A1556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2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1577D" w14:textId="05DD3BF5" w:rsidR="00C637CE" w:rsidRPr="003C1267" w:rsidRDefault="00000137" w:rsidP="003C1267">
            <w:pPr>
              <w:tabs>
                <w:tab w:val="clear" w:pos="907"/>
                <w:tab w:val="left" w:pos="634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1,343,175</w:t>
            </w:r>
          </w:p>
        </w:tc>
        <w:tc>
          <w:tcPr>
            <w:tcW w:w="258" w:type="dxa"/>
          </w:tcPr>
          <w:p w14:paraId="76D628AE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385FD" w14:textId="17AEC7EB" w:rsidR="00C637CE" w:rsidRPr="003C1267" w:rsidRDefault="00FD4F9C" w:rsidP="00C637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299,15</w:t>
            </w:r>
            <w:r w:rsidR="00342A1A"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0397E83F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5683D" w14:textId="1ED82F32" w:rsidR="00C637CE" w:rsidRPr="003C1267" w:rsidRDefault="00FD4F9C" w:rsidP="00C637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(524,309)</w:t>
            </w:r>
          </w:p>
        </w:tc>
        <w:tc>
          <w:tcPr>
            <w:tcW w:w="242" w:type="dxa"/>
          </w:tcPr>
          <w:p w14:paraId="4B6CE492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98AFC" w14:textId="01CDDE07" w:rsidR="00C637CE" w:rsidRPr="003C1267" w:rsidRDefault="00FD4F9C" w:rsidP="00C637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(73,76</w:t>
            </w:r>
            <w:r w:rsidR="00555726"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6A5A622" w14:textId="77777777" w:rsidR="00C637CE" w:rsidRPr="003C1267" w:rsidRDefault="00C637CE" w:rsidP="00C637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35639" w14:textId="1BC1501F" w:rsidR="00C637CE" w:rsidRPr="003C1267" w:rsidRDefault="00FD4F9C" w:rsidP="003C1267">
            <w:pPr>
              <w:tabs>
                <w:tab w:val="clear" w:pos="907"/>
                <w:tab w:val="left" w:pos="79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1,044,25</w:t>
            </w:r>
            <w:r w:rsidR="00342A1A" w:rsidRPr="003C1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13C7A25C" w14:textId="77777777" w:rsidR="00BB0894" w:rsidRPr="001D7B87" w:rsidRDefault="00BB0894" w:rsidP="00BB0894">
      <w:pPr>
        <w:rPr>
          <w:rFonts w:asciiTheme="majorBidi" w:hAnsiTheme="majorBidi" w:cstheme="majorBidi"/>
          <w:sz w:val="30"/>
          <w:szCs w:val="30"/>
        </w:rPr>
      </w:pPr>
    </w:p>
    <w:p w14:paraId="13C9E8A8" w14:textId="43EF3514" w:rsidR="00E40AFC" w:rsidRPr="00C60284" w:rsidRDefault="00E40AFC" w:rsidP="00E40A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  <w:r w:rsidR="00276D7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</w:t>
      </w:r>
      <w:r w:rsidR="007031D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5D52F800" w14:textId="77777777" w:rsidR="008266E3" w:rsidRPr="001D7B87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70"/>
        <w:gridCol w:w="1890"/>
        <w:gridCol w:w="270"/>
        <w:gridCol w:w="2070"/>
      </w:tblGrid>
      <w:tr w:rsidR="00204C77" w:rsidRPr="00E40AFC" w14:paraId="0C212AD2" w14:textId="77777777" w:rsidTr="00E45B88">
        <w:trPr>
          <w:tblHeader/>
        </w:trPr>
        <w:tc>
          <w:tcPr>
            <w:tcW w:w="4860" w:type="dxa"/>
            <w:vAlign w:val="bottom"/>
          </w:tcPr>
          <w:p w14:paraId="3D1925F5" w14:textId="77777777" w:rsidR="00204C77" w:rsidRPr="00022856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95B5378" w14:textId="63AC8A55" w:rsidR="00204C77" w:rsidRPr="00E40AFC" w:rsidRDefault="00800982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4C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04C77" w:rsidRPr="006F08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204C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04C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04C77" w:rsidRPr="006F08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04C7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B87428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4CEC0A" w14:textId="0F644FE2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307F661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7821C506" w14:textId="77777777" w:rsidR="00204C77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D291540" w14:textId="429067F2" w:rsidR="00204C77" w:rsidRPr="009035AD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9035A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04C77" w:rsidRPr="00E40AFC" w14:paraId="45FD4150" w14:textId="77777777" w:rsidTr="00E45B88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6F746359" w14:textId="013B4966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2648F10A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5753D41D" w14:textId="00DD4D38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04C77" w:rsidRPr="00E40AFC" w14:paraId="1A6DE20E" w14:textId="77777777" w:rsidTr="00E45B88">
        <w:tc>
          <w:tcPr>
            <w:tcW w:w="4860" w:type="dxa"/>
            <w:vAlign w:val="bottom"/>
          </w:tcPr>
          <w:p w14:paraId="1FBF7FAB" w14:textId="136D35E6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9400914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A926F2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7F438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70EE2C" w14:textId="77777777" w:rsidR="00204C77" w:rsidRPr="00E40AFC" w:rsidRDefault="00204C77" w:rsidP="007D148D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4C77" w:rsidRPr="00E40AFC" w14:paraId="301C65DF" w14:textId="77777777" w:rsidTr="00E45B88">
        <w:tc>
          <w:tcPr>
            <w:tcW w:w="4860" w:type="dxa"/>
            <w:vAlign w:val="bottom"/>
          </w:tcPr>
          <w:p w14:paraId="1A2D79B1" w14:textId="6A43C01D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ที พาราก้อน โฮลดิ้ง จำกัด</w:t>
            </w:r>
          </w:p>
        </w:tc>
        <w:tc>
          <w:tcPr>
            <w:tcW w:w="270" w:type="dxa"/>
          </w:tcPr>
          <w:p w14:paraId="369AE3E8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F26186A" w14:textId="7DF1945A" w:rsidR="00204C77" w:rsidRPr="00E40AFC" w:rsidRDefault="00BB0894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83923F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098E388E" w14:textId="442E19B6" w:rsidR="00204C77" w:rsidRPr="00B6767C" w:rsidRDefault="00204C77" w:rsidP="00E45B88">
            <w:pPr>
              <w:pStyle w:val="acctfourfigures"/>
              <w:tabs>
                <w:tab w:val="clear" w:pos="765"/>
                <w:tab w:val="left" w:pos="1422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67C">
              <w:rPr>
                <w:rFonts w:asciiTheme="majorBidi" w:hAnsiTheme="majorBidi" w:cstheme="majorBidi"/>
                <w:sz w:val="30"/>
                <w:szCs w:val="30"/>
              </w:rPr>
              <w:t>574,500</w:t>
            </w:r>
          </w:p>
        </w:tc>
      </w:tr>
      <w:tr w:rsidR="00204C77" w:rsidRPr="00E40AFC" w14:paraId="4B8FC1B6" w14:textId="77777777" w:rsidTr="00E45B88">
        <w:tc>
          <w:tcPr>
            <w:tcW w:w="4860" w:type="dxa"/>
            <w:vAlign w:val="bottom"/>
          </w:tcPr>
          <w:p w14:paraId="00F33BCD" w14:textId="25DFE2D9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ไทยฟู้ดส์ สไวน อินเตอร์ จำกัด</w:t>
            </w:r>
          </w:p>
        </w:tc>
        <w:tc>
          <w:tcPr>
            <w:tcW w:w="270" w:type="dxa"/>
          </w:tcPr>
          <w:p w14:paraId="0E49D82E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1F712BC" w14:textId="37D537C2" w:rsidR="00204C77" w:rsidRPr="00E40AFC" w:rsidRDefault="00BB0894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969A37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32A6FEF5" w14:textId="190E71EE" w:rsidR="00204C77" w:rsidRPr="00B6767C" w:rsidRDefault="00204C77" w:rsidP="00E45B88">
            <w:pPr>
              <w:pStyle w:val="acctfourfigures"/>
              <w:tabs>
                <w:tab w:val="clear" w:pos="765"/>
                <w:tab w:val="left" w:pos="1242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67C"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</w:tr>
      <w:tr w:rsidR="00204C77" w:rsidRPr="00E40AFC" w14:paraId="24F083AA" w14:textId="77777777" w:rsidTr="00E45B88">
        <w:tc>
          <w:tcPr>
            <w:tcW w:w="4860" w:type="dxa"/>
            <w:vAlign w:val="bottom"/>
          </w:tcPr>
          <w:p w14:paraId="5036A81C" w14:textId="50DB0DC3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ไทยฟู้ดส์ </w:t>
            </w:r>
            <w:r w:rsidRPr="00CD154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รีนิวเอเบิล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27069119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1F92C39" w14:textId="09C8D915" w:rsidR="00204C77" w:rsidRPr="00E40AFC" w:rsidRDefault="00BB0894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224CC5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31E7CEAD" w14:textId="7EABC4B5" w:rsidR="00204C77" w:rsidRPr="007031D1" w:rsidRDefault="00204C77" w:rsidP="00E45B88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767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  <w:tr w:rsidR="00204C77" w:rsidRPr="00E40AFC" w14:paraId="422C5C02" w14:textId="77777777" w:rsidTr="00E45B88">
        <w:tc>
          <w:tcPr>
            <w:tcW w:w="4860" w:type="dxa"/>
            <w:vAlign w:val="bottom"/>
          </w:tcPr>
          <w:p w14:paraId="39F7C8CE" w14:textId="1EA64FEA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ไทยฟู้ดส์ </w:t>
            </w:r>
            <w:r w:rsidRPr="00CD154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เฟรช มาร์เก็ต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20C92751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FF60D4A" w14:textId="793CB8AB" w:rsidR="00204C77" w:rsidRPr="00E40AFC" w:rsidRDefault="00BB0894" w:rsidP="00BB0894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68B8EE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358B75A0" w14:textId="6D5476BB" w:rsidR="00204C77" w:rsidRPr="00B6767C" w:rsidRDefault="00204C77" w:rsidP="00E45B88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767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204C77" w:rsidRPr="00E40AFC" w14:paraId="5A1E2539" w14:textId="77777777" w:rsidTr="00E45B88">
        <w:tc>
          <w:tcPr>
            <w:tcW w:w="4860" w:type="dxa"/>
            <w:shd w:val="clear" w:color="auto" w:fill="auto"/>
            <w:vAlign w:val="bottom"/>
          </w:tcPr>
          <w:p w14:paraId="2C5D4D6B" w14:textId="4C20C653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154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มาย เพ็ท</w:t>
            </w:r>
            <w:r w:rsidRPr="00CD15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65362A5A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03ACD6" w14:textId="2985613F" w:rsidR="00204C77" w:rsidRPr="00E40AFC" w:rsidRDefault="00BB0894" w:rsidP="00BB0894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0A8E65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72058DCF" w14:textId="20654EFF" w:rsidR="00204C77" w:rsidRPr="00B6767C" w:rsidRDefault="00204C77" w:rsidP="00E45B88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767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204C77" w:rsidRPr="00E40AFC" w14:paraId="3CAEDED9" w14:textId="77777777" w:rsidTr="00E45B88">
        <w:tc>
          <w:tcPr>
            <w:tcW w:w="4860" w:type="dxa"/>
            <w:shd w:val="clear" w:color="auto" w:fill="auto"/>
            <w:vAlign w:val="bottom"/>
          </w:tcPr>
          <w:p w14:paraId="5186F29E" w14:textId="6994553D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871160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6B25602" w14:textId="1F1CD3EC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9A652B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4827DF50" w14:textId="7F0FE04D" w:rsidR="00204C77" w:rsidRPr="00E40AFC" w:rsidRDefault="00204C77" w:rsidP="00B84BF4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04C77" w:rsidRPr="00E40AFC" w14:paraId="32F19169" w14:textId="77777777" w:rsidTr="00E45B88">
        <w:tc>
          <w:tcPr>
            <w:tcW w:w="4860" w:type="dxa"/>
            <w:shd w:val="clear" w:color="auto" w:fill="auto"/>
            <w:vAlign w:val="bottom"/>
          </w:tcPr>
          <w:p w14:paraId="774A9152" w14:textId="442D3360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74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02B5E862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7A0B92B" w14:textId="4553896C" w:rsidR="00204C77" w:rsidRPr="00BB0894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EC57A1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04EA7E07" w14:textId="2FFAD895" w:rsidR="00204C77" w:rsidRDefault="00204C77" w:rsidP="00B84BF4">
            <w:pPr>
              <w:pStyle w:val="acctfourfigures"/>
              <w:tabs>
                <w:tab w:val="clear" w:pos="765"/>
                <w:tab w:val="left" w:pos="1774"/>
              </w:tabs>
              <w:spacing w:line="240" w:lineRule="auto"/>
              <w:ind w:right="-10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04C77" w:rsidRPr="00E40AFC" w14:paraId="3B98619A" w14:textId="77777777" w:rsidTr="00E45B88">
        <w:tc>
          <w:tcPr>
            <w:tcW w:w="4860" w:type="dxa"/>
            <w:shd w:val="clear" w:color="auto" w:fill="auto"/>
            <w:vAlign w:val="bottom"/>
          </w:tcPr>
          <w:p w14:paraId="6687BC5E" w14:textId="0F786F4E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พร๊อพเพอร์ตี้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93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00525A7D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6615F2" w14:textId="16B2AA2A" w:rsidR="00204C77" w:rsidRPr="00E45B88" w:rsidRDefault="00E45B88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5164C905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80A075" w14:textId="1A52B95D" w:rsidR="00204C77" w:rsidRPr="00BB0894" w:rsidRDefault="00204C77" w:rsidP="00E45B88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08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B32342" w14:textId="494CEDC2" w:rsidR="00CC6ACC" w:rsidRDefault="00CC6ACC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274A0804" w14:textId="5E224171" w:rsidR="007031D1" w:rsidRDefault="007031D1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63356A89" w14:textId="1344E57C" w:rsidR="007031D1" w:rsidRDefault="007031D1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5524861C" w14:textId="7539C59F" w:rsidR="007031D1" w:rsidRDefault="007031D1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445F62B7" w14:textId="1A5AED5C" w:rsidR="007031D1" w:rsidRDefault="007031D1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6AE6EED2" w14:textId="77777777" w:rsidR="00204C77" w:rsidRPr="00204C77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04C77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การเพิ่มทุนในบริษัทย่อย</w:t>
      </w:r>
    </w:p>
    <w:p w14:paraId="3864EAD2" w14:textId="77777777" w:rsidR="00204C77" w:rsidRPr="00204C77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6BB44EE6" w14:textId="520EEBB4" w:rsidR="00204C77" w:rsidRPr="009A0F67" w:rsidRDefault="00204C77" w:rsidP="002D2EA1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 (บริษัท ที พาราก้อน โฮลดิ้ง จำกัด) เพิ่มขึ้</w:t>
      </w:r>
      <w:r w:rsidRPr="001B6654">
        <w:rPr>
          <w:rFonts w:ascii="Angsana New" w:hAnsi="Angsana New" w:hint="cs"/>
          <w:sz w:val="30"/>
          <w:szCs w:val="30"/>
          <w:cs/>
          <w:lang w:val="th-TH"/>
        </w:rPr>
        <w:t>นเป็นจำนวนเงิน</w:t>
      </w:r>
      <w:r w:rsidR="001B665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11CD5" w:rsidRPr="001B6654">
        <w:rPr>
          <w:rFonts w:ascii="Angsana New" w:hAnsi="Angsana New" w:hint="cs"/>
          <w:sz w:val="30"/>
          <w:szCs w:val="30"/>
          <w:lang w:val="th-TH"/>
        </w:rPr>
        <w:t>574</w:t>
      </w:r>
      <w:r w:rsidRPr="001B6654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1B6654">
        <w:rPr>
          <w:rFonts w:ascii="Angsana New" w:hAnsi="Angsana New"/>
          <w:spacing w:val="-6"/>
          <w:sz w:val="30"/>
          <w:szCs w:val="30"/>
        </w:rPr>
        <w:t>5</w:t>
      </w:r>
      <w:r w:rsidR="002D2EA1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</w:t>
      </w:r>
      <w:r w:rsidR="007031D1" w:rsidRPr="009A0F67">
        <w:rPr>
          <w:rFonts w:ascii="Angsana New" w:hAnsi="Angsana New" w:hint="cs"/>
          <w:sz w:val="30"/>
          <w:szCs w:val="30"/>
          <w:cs/>
          <w:lang w:val="th-TH"/>
        </w:rPr>
        <w:t>าท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7F43CDE7" w14:textId="77777777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4707EB" w14:textId="71208BFB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9A0F67">
        <w:rPr>
          <w:rFonts w:ascii="Angsana New" w:hAnsi="Angsana New" w:hint="cs"/>
          <w:spacing w:val="-6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="001B6654">
        <w:rPr>
          <w:rFonts w:ascii="Angsana New" w:hAnsi="Angsana New"/>
          <w:spacing w:val="-6"/>
          <w:sz w:val="30"/>
          <w:szCs w:val="30"/>
        </w:rPr>
        <w:t>25</w:t>
      </w:r>
      <w:r w:rsidRPr="009A0F67">
        <w:rPr>
          <w:rFonts w:ascii="Angsana New" w:hAnsi="Angsana New" w:hint="cs"/>
          <w:spacing w:val="-6"/>
          <w:sz w:val="30"/>
          <w:szCs w:val="30"/>
          <w:cs/>
        </w:rPr>
        <w:t xml:space="preserve"> บาท สำหรับหุ้นสามัญจำนวน </w:t>
      </w:r>
      <w:r w:rsidR="001B6654">
        <w:rPr>
          <w:rFonts w:ascii="Angsana New" w:hAnsi="Angsana New"/>
          <w:spacing w:val="-6"/>
          <w:sz w:val="30"/>
          <w:szCs w:val="30"/>
        </w:rPr>
        <w:t>2,000,000</w:t>
      </w:r>
      <w:r w:rsidRPr="009A0F67">
        <w:rPr>
          <w:rFonts w:ascii="Angsana New" w:hAnsi="Angsana New" w:hint="cs"/>
          <w:spacing w:val="-6"/>
          <w:sz w:val="30"/>
          <w:szCs w:val="30"/>
          <w:cs/>
        </w:rPr>
        <w:t xml:space="preserve"> หุ้น เป็นจำนวนเงินรวม </w:t>
      </w:r>
      <w:r w:rsidR="007031D1" w:rsidRPr="009A0F67">
        <w:rPr>
          <w:rFonts w:ascii="Angsana New" w:hAnsi="Angsana New" w:hint="cs"/>
          <w:spacing w:val="-6"/>
          <w:sz w:val="30"/>
          <w:szCs w:val="30"/>
          <w:cs/>
        </w:rPr>
        <w:t xml:space="preserve">          </w:t>
      </w:r>
      <w:r w:rsidR="001B6654">
        <w:rPr>
          <w:rFonts w:ascii="Angsana New" w:hAnsi="Angsana New"/>
          <w:spacing w:val="-6"/>
          <w:sz w:val="30"/>
          <w:szCs w:val="30"/>
        </w:rPr>
        <w:t>50</w:t>
      </w:r>
      <w:r w:rsidRPr="009A0F67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14:paraId="6F07BA8E" w14:textId="77777777" w:rsidR="00204C77" w:rsidRPr="00204C7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0D19711" w14:textId="3CE19ED4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204C77">
        <w:rPr>
          <w:rFonts w:asciiTheme="majorBidi" w:hAnsiTheme="majorBidi"/>
          <w:spacing w:val="-6"/>
          <w:sz w:val="30"/>
          <w:szCs w:val="30"/>
          <w:cs/>
        </w:rPr>
        <w:t xml:space="preserve">-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เรียกชำระค่าหุ้นส่วนที่เหลือในราคาหุ้นละ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50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สำหรับหุ้นสามัญจำนวน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2,000,000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เป็นจำนวนเงินรวม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031D1" w:rsidRPr="009A0F67">
        <w:rPr>
          <w:rFonts w:ascii="Angsana New" w:hAnsi="Angsana New" w:hint="cs"/>
          <w:sz w:val="30"/>
          <w:szCs w:val="30"/>
          <w:cs/>
          <w:lang w:val="th-TH"/>
        </w:rPr>
        <w:t xml:space="preserve">        </w:t>
      </w:r>
      <w:r w:rsidR="001B6654">
        <w:rPr>
          <w:rFonts w:ascii="Angsana New" w:hAnsi="Angsana New"/>
          <w:spacing w:val="-6"/>
          <w:sz w:val="30"/>
          <w:szCs w:val="30"/>
        </w:rPr>
        <w:t>100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739D3AA5" w14:textId="77777777" w:rsidR="00204C77" w:rsidRPr="00204C7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DE76462" w14:textId="729C85C7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-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เรียกชำระค่าหุ้นส่วนที่เหลือในราคาหุ้นละ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9.</w:t>
      </w:r>
      <w:r w:rsidR="00E54DD0" w:rsidRPr="001B6654">
        <w:rPr>
          <w:rFonts w:asciiTheme="majorBidi" w:hAnsiTheme="majorBidi"/>
          <w:sz w:val="30"/>
          <w:szCs w:val="30"/>
        </w:rPr>
        <w:t>8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สำหรับหุ้นสามัญจำนวน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2,500,000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เป็นจำนวนเงินรวม</w:t>
      </w:r>
      <w:r w:rsidR="007031D1" w:rsidRPr="009A0F67"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="001B6654">
        <w:rPr>
          <w:rFonts w:ascii="Angsana New" w:hAnsi="Angsana New" w:hint="cs"/>
          <w:sz w:val="30"/>
          <w:szCs w:val="30"/>
          <w:cs/>
          <w:lang w:val="th-TH"/>
        </w:rPr>
        <w:t>2</w:t>
      </w:r>
      <w:r w:rsidR="001B6654" w:rsidRPr="001B6654">
        <w:rPr>
          <w:rFonts w:ascii="Angsana New" w:hAnsi="Angsana New" w:hint="cs"/>
          <w:sz w:val="30"/>
          <w:szCs w:val="30"/>
          <w:lang w:val="th-TH"/>
        </w:rPr>
        <w:t>4</w:t>
      </w:r>
      <w:r w:rsidR="001B6654" w:rsidRPr="001B6654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1B6654">
        <w:rPr>
          <w:rFonts w:ascii="Angsana New" w:hAnsi="Angsana New"/>
          <w:spacing w:val="-6"/>
          <w:sz w:val="30"/>
          <w:szCs w:val="30"/>
        </w:rPr>
        <w:t>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2102DF64" w14:textId="77777777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E1EFC14" w14:textId="7577BBB6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-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เพิ่มทุนจดทะเบียนจาก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900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1,000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ล้านบาทและให้เรียกชำระค่าหุ้นในอัตราร้อยละ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25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คิดเป็นจำนวนเงิน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25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การดำเนินการจดทะเบียนเพิ่มทุนดังกล่าวกับกระทรวงพาณิชย์ได้แล้วเสร็จเมื่อวันที</w:t>
      </w:r>
      <w:r w:rsidR="007031D1" w:rsidRPr="009A0F67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="00E54DD0">
        <w:rPr>
          <w:rFonts w:ascii="Angsana New" w:hAnsi="Angsana New"/>
          <w:sz w:val="30"/>
          <w:szCs w:val="30"/>
          <w:cs/>
          <w:lang w:val="th-TH"/>
        </w:rPr>
        <w:br/>
      </w:r>
      <w:r w:rsidR="001B6654">
        <w:rPr>
          <w:rFonts w:ascii="Angsana New" w:hAnsi="Angsana New"/>
          <w:spacing w:val="-6"/>
          <w:sz w:val="30"/>
          <w:szCs w:val="30"/>
        </w:rPr>
        <w:t>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2565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3D287C4" w14:textId="77777777" w:rsidR="007031D1" w:rsidRPr="009A0F67" w:rsidRDefault="007031D1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5D87DEE" w14:textId="0DE5215E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-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เรียกชำระค่าหุ้นส่วนที่เหลือในราคาหุ้นละ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50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สำหรับหุ้นสามัญจำนวน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1,000,000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เป็นจำนวนเงินรวม</w:t>
      </w:r>
      <w:r w:rsidR="004E7760" w:rsidRPr="009A0F67">
        <w:rPr>
          <w:rFonts w:ascii="Angsana New" w:hAnsi="Angsana New"/>
          <w:sz w:val="30"/>
          <w:szCs w:val="30"/>
          <w:lang w:val="th-TH"/>
        </w:rPr>
        <w:t xml:space="preserve">          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50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2D63D014" w14:textId="77777777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DA965F9" w14:textId="697A1CD3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- </w:t>
      </w:r>
      <w:r w:rsidR="00D11CD5" w:rsidRPr="009A0F67">
        <w:rPr>
          <w:rFonts w:ascii="Angsana New" w:hAnsi="Angsana New"/>
          <w:sz w:val="30"/>
          <w:szCs w:val="30"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เรียกชำระค่าหุ้นส่วนที่เหลือในราคาหุ้นละ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 w:rsidRPr="009A0F67">
        <w:rPr>
          <w:rFonts w:ascii="Angsana New" w:hAnsi="Angsana New"/>
          <w:sz w:val="30"/>
          <w:szCs w:val="30"/>
          <w:lang w:val="th-TH"/>
        </w:rPr>
        <w:t>25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สำหรับหุ้นสามัญจำนวน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1,000,000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เป็นจำนวนเงินรวม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031D1" w:rsidRPr="009A0F67"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="004E7760" w:rsidRPr="009A0F67">
        <w:rPr>
          <w:rFonts w:ascii="Angsana New" w:hAnsi="Angsana New"/>
          <w:sz w:val="30"/>
          <w:szCs w:val="30"/>
          <w:lang w:val="th-TH"/>
        </w:rPr>
        <w:t xml:space="preserve">   25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76B9D706" w14:textId="77777777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ECAE865" w14:textId="057B18AE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-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เพิ่มทุนจดทะเบียนจาก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1,000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1,300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ล้านบาทและให้เรียกชำระค่าหุ้นในอัตราร้อยละ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 w:rsidRPr="009A0F67">
        <w:rPr>
          <w:rFonts w:ascii="Angsana New" w:hAnsi="Angsana New"/>
          <w:sz w:val="30"/>
          <w:szCs w:val="30"/>
          <w:lang w:val="th-TH"/>
        </w:rPr>
        <w:t>25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คิดเป็นจำนวนเงิน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 w:rsidRPr="001B6654">
        <w:rPr>
          <w:rFonts w:ascii="Angsana New" w:hAnsi="Angsana New" w:hint="cs"/>
          <w:sz w:val="30"/>
          <w:szCs w:val="30"/>
          <w:lang w:val="th-TH"/>
        </w:rPr>
        <w:t>7</w:t>
      </w:r>
      <w:r w:rsidR="001B6654">
        <w:rPr>
          <w:rFonts w:ascii="Angsana New" w:hAnsi="Angsana New"/>
          <w:spacing w:val="-6"/>
          <w:sz w:val="30"/>
          <w:szCs w:val="30"/>
        </w:rPr>
        <w:t>5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การดำเนินการจดทะเบียนเพิ่มทุนดังกล่าวกับกระทรวงพาณิชย์ได้แล้วเสร็จเมื่อวันที่</w:t>
      </w:r>
      <w:r w:rsidR="007031D1" w:rsidRPr="009A0F6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54DD0">
        <w:rPr>
          <w:rFonts w:ascii="Angsana New" w:hAnsi="Angsana New"/>
          <w:sz w:val="30"/>
          <w:szCs w:val="30"/>
          <w:cs/>
          <w:lang w:val="th-TH"/>
        </w:rPr>
        <w:br/>
      </w:r>
      <w:r w:rsidR="001B6654" w:rsidRPr="001B6654">
        <w:rPr>
          <w:rFonts w:ascii="Angsana New" w:hAnsi="Angsana New" w:hint="cs"/>
          <w:sz w:val="30"/>
          <w:szCs w:val="30"/>
          <w:lang w:val="th-TH"/>
        </w:rPr>
        <w:t>7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กรกฏาคม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2565</w:t>
      </w:r>
    </w:p>
    <w:p w14:paraId="79426199" w14:textId="77777777" w:rsidR="00204C77" w:rsidRPr="001B6654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63A8212D" w14:textId="3D71A9DA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-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เรียกชำระค่าหุ้นส่วนที่เหลือในราคาหุ้นละ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30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สำหรับหุ้นสามัญจำนวน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3,000,000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เป็นจำนวนเงินรวม</w:t>
      </w:r>
      <w:r w:rsidR="001B6654">
        <w:rPr>
          <w:rFonts w:ascii="Angsana New" w:hAnsi="Angsana New"/>
          <w:sz w:val="30"/>
          <w:szCs w:val="30"/>
          <w:cs/>
          <w:lang w:val="th-TH"/>
        </w:rPr>
        <w:br/>
      </w:r>
      <w:r w:rsidR="00E54DD0">
        <w:rPr>
          <w:rFonts w:asciiTheme="majorBidi" w:hAnsiTheme="majorBidi"/>
          <w:sz w:val="30"/>
          <w:szCs w:val="30"/>
        </w:rPr>
        <w:t>90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440DAAB2" w14:textId="77777777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ED64E7B" w14:textId="0E1DF97D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-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เรียกชำระค่าหุ้นส่วนที่เหลือในราคาหุ้นละ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6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สำหรับหุ้นสามัญจำนวน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>
        <w:rPr>
          <w:rFonts w:ascii="Angsana New" w:hAnsi="Angsana New"/>
          <w:spacing w:val="-6"/>
          <w:sz w:val="30"/>
          <w:szCs w:val="30"/>
        </w:rPr>
        <w:t>3,000,000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เป็นจำนวนเงินรวม</w:t>
      </w:r>
      <w:r w:rsidR="007031D1" w:rsidRPr="009A0F67">
        <w:rPr>
          <w:rFonts w:ascii="Angsana New" w:hAnsi="Angsana New" w:hint="cs"/>
          <w:sz w:val="30"/>
          <w:szCs w:val="30"/>
          <w:cs/>
          <w:lang w:val="th-TH"/>
        </w:rPr>
        <w:t xml:space="preserve">              </w:t>
      </w:r>
      <w:r w:rsidR="00E54DD0">
        <w:rPr>
          <w:rFonts w:asciiTheme="majorBidi" w:hAnsiTheme="majorBidi"/>
          <w:sz w:val="30"/>
          <w:szCs w:val="30"/>
        </w:rPr>
        <w:t>18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6E8D8C2A" w14:textId="77777777" w:rsidR="00204C77" w:rsidRPr="001B6654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BA59AF3" w14:textId="1D23ED93" w:rsidR="00204C77" w:rsidRPr="001B6654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-  เรียกชำระค่าหุ้นส่วนที่เหลือในราคาหุ้นละ </w:t>
      </w:r>
      <w:r w:rsidR="00E54DD0">
        <w:rPr>
          <w:rFonts w:asciiTheme="majorBidi" w:hAnsiTheme="majorBidi"/>
          <w:sz w:val="30"/>
          <w:szCs w:val="30"/>
        </w:rPr>
        <w:t>27</w:t>
      </w:r>
      <w:r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บาท สำหรับหุ้นสามัญจำนวน </w:t>
      </w:r>
      <w:r w:rsidR="001B6654">
        <w:rPr>
          <w:rFonts w:ascii="Angsana New" w:hAnsi="Angsana New"/>
          <w:spacing w:val="-6"/>
          <w:sz w:val="30"/>
          <w:szCs w:val="30"/>
        </w:rPr>
        <w:t>3,000,000</w:t>
      </w:r>
      <w:r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หุ้น เป็นจำนวนเงินรวม</w:t>
      </w:r>
      <w:r w:rsidR="007031D1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          </w:t>
      </w:r>
      <w:r w:rsidR="00E54DD0">
        <w:rPr>
          <w:rFonts w:asciiTheme="majorBidi" w:hAnsiTheme="majorBidi"/>
          <w:sz w:val="30"/>
          <w:szCs w:val="30"/>
        </w:rPr>
        <w:t>81</w:t>
      </w:r>
      <w:r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</w:t>
      </w:r>
    </w:p>
    <w:p w14:paraId="6B362268" w14:textId="77777777" w:rsidR="00204C77" w:rsidRPr="001B6654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5646743" w14:textId="5AA2E1AE" w:rsidR="00204C77" w:rsidRPr="001B6654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-  เรียกชำระค่าหุ้นส่วนที่เหลือในราคาหุ้นละ </w:t>
      </w:r>
      <w:r w:rsidR="00E54DD0">
        <w:rPr>
          <w:rFonts w:asciiTheme="majorBidi" w:hAnsiTheme="majorBidi"/>
          <w:sz w:val="30"/>
          <w:szCs w:val="30"/>
        </w:rPr>
        <w:t>12</w:t>
      </w:r>
      <w:r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บาท สำหรับหุ้นสามัญจำนวน </w:t>
      </w:r>
      <w:r w:rsidR="001B6654">
        <w:rPr>
          <w:rFonts w:ascii="Angsana New" w:hAnsi="Angsana New"/>
          <w:spacing w:val="-6"/>
          <w:sz w:val="30"/>
          <w:szCs w:val="30"/>
        </w:rPr>
        <w:t>3,000,000</w:t>
      </w:r>
      <w:r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หุ้น เป็นจำนวนเงินรวม  </w:t>
      </w:r>
      <w:r w:rsidR="007031D1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        </w:t>
      </w:r>
      <w:r w:rsidR="00E54DD0">
        <w:rPr>
          <w:rFonts w:ascii="Angsana New" w:hAnsi="Angsana New"/>
          <w:spacing w:val="-6"/>
          <w:sz w:val="30"/>
          <w:szCs w:val="30"/>
        </w:rPr>
        <w:t>36</w:t>
      </w:r>
      <w:r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</w:t>
      </w:r>
    </w:p>
    <w:p w14:paraId="67DA34BA" w14:textId="282D163F" w:rsidR="00204C77" w:rsidRPr="001B6654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6EBAA95" w14:textId="6E4F46C2" w:rsidR="00204C77" w:rsidRPr="009A0F67" w:rsidRDefault="00204C77" w:rsidP="00B84BF4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1B6654">
        <w:rPr>
          <w:rFonts w:ascii="Angsana New" w:hAnsi="Angsana New" w:cs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="002D2EA1" w:rsidRPr="001B665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1B6654">
        <w:rPr>
          <w:rFonts w:ascii="Angsana New" w:hAnsi="Angsana New" w:cs="Angsana New" w:hint="cs"/>
          <w:sz w:val="30"/>
          <w:szCs w:val="30"/>
          <w:cs/>
          <w:lang w:val="th-TH"/>
        </w:rPr>
        <w:t>(บริษัท ไทยฟู้ดส์ สไวน อินเตอร์</w:t>
      </w:r>
      <w:r w:rsidR="00D11CD5" w:rsidRPr="009A0F67">
        <w:rPr>
          <w:rFonts w:ascii="Angsana New" w:hAnsi="Angsana New" w:cs="Angsana New" w:hint="cs"/>
          <w:sz w:val="30"/>
          <w:szCs w:val="30"/>
          <w:cs/>
          <w:lang w:val="th-TH"/>
        </w:rPr>
        <w:t>เนชั่นแนล</w:t>
      </w:r>
      <w:r w:rsidRPr="009A0F6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cs="Angsana New" w:hint="cs"/>
          <w:sz w:val="30"/>
          <w:szCs w:val="30"/>
          <w:cs/>
          <w:lang w:val="th-TH"/>
        </w:rPr>
        <w:t>จำกัด</w:t>
      </w:r>
      <w:r w:rsidRPr="009A0F67">
        <w:rPr>
          <w:rFonts w:ascii="Angsana New" w:hAnsi="Angsana New" w:cs="Angsana New"/>
          <w:sz w:val="30"/>
          <w:szCs w:val="30"/>
          <w:cs/>
          <w:lang w:val="th-TH"/>
        </w:rPr>
        <w:t xml:space="preserve">) </w:t>
      </w:r>
      <w:r w:rsidRPr="009A0F67">
        <w:rPr>
          <w:rFonts w:ascii="Angsana New" w:hAnsi="Angsana New" w:cs="Angsana New" w:hint="cs"/>
          <w:sz w:val="30"/>
          <w:szCs w:val="30"/>
          <w:cs/>
          <w:lang w:val="th-TH"/>
        </w:rPr>
        <w:t>เพิ่มขึ้นเป็นจำนวนเง</w:t>
      </w:r>
      <w:r w:rsidR="007031D1" w:rsidRPr="009A0F67">
        <w:rPr>
          <w:rFonts w:ascii="Angsana New" w:hAnsi="Angsana New" w:cs="Angsana New" w:hint="cs"/>
          <w:sz w:val="30"/>
          <w:szCs w:val="30"/>
          <w:cs/>
          <w:lang w:val="th-TH"/>
        </w:rPr>
        <w:t>ิน</w:t>
      </w:r>
      <w:r w:rsidR="00D11CD5" w:rsidRPr="009A0F6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7031D1" w:rsidRPr="002D2EA1">
        <w:rPr>
          <w:rFonts w:ascii="Angsana New" w:hAnsi="Angsana New" w:cs="Angsana New"/>
          <w:sz w:val="30"/>
          <w:szCs w:val="30"/>
          <w:lang w:val="th-TH"/>
        </w:rPr>
        <w:t>280</w:t>
      </w:r>
      <w:r w:rsidR="00C3527E" w:rsidRPr="009A0F67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9A0F67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  <w:r w:rsidRPr="009A0F6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cs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49FC1FEC" w14:textId="77777777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209971B" w14:textId="3EB01DFC" w:rsidR="00204C77" w:rsidRPr="009A0F67" w:rsidRDefault="00204C77" w:rsidP="00B84BF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- 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เพิ่มทุนจดทะเบียนจาก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1</w:t>
      </w:r>
      <w:r w:rsidR="00E54DD0" w:rsidRPr="002D2EA1">
        <w:rPr>
          <w:rFonts w:ascii="Angsana New" w:hAnsi="Angsana New"/>
          <w:sz w:val="30"/>
          <w:szCs w:val="30"/>
          <w:lang w:val="th-TH"/>
        </w:rPr>
        <w:t>80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4</w:t>
      </w:r>
      <w:r w:rsidR="00E54DD0">
        <w:rPr>
          <w:rFonts w:ascii="Angsana New" w:hAnsi="Angsana New"/>
          <w:spacing w:val="-6"/>
          <w:sz w:val="30"/>
          <w:szCs w:val="30"/>
        </w:rPr>
        <w:t>60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ล้านบาทและให้เรียกชำระค่าหุ้นในอัตราร้อยละ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100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คิดเป็นจำนวนเงิน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 w:rsidRPr="002D2EA1">
        <w:rPr>
          <w:rFonts w:ascii="Angsana New" w:hAnsi="Angsana New"/>
          <w:sz w:val="30"/>
          <w:szCs w:val="30"/>
          <w:lang w:val="th-TH"/>
        </w:rPr>
        <w:t>280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การดำเนินการจดทะเบียนเพิ่มทุนดังกล่าวกับกระทรวงพาณิชย์ได้แล้วเสร็จเมื่อวันที</w:t>
      </w:r>
      <w:r w:rsidR="00DC614F" w:rsidRPr="009A0F67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="00E54DD0">
        <w:rPr>
          <w:rFonts w:ascii="Angsana New" w:hAnsi="Angsana New"/>
          <w:sz w:val="30"/>
          <w:szCs w:val="30"/>
          <w:cs/>
          <w:lang w:val="th-TH"/>
        </w:rPr>
        <w:br/>
      </w:r>
      <w:r w:rsidR="00E54DD0">
        <w:rPr>
          <w:rFonts w:asciiTheme="majorBidi" w:hAnsiTheme="majorBidi"/>
          <w:sz w:val="30"/>
          <w:szCs w:val="30"/>
        </w:rPr>
        <w:t>20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A0F67">
        <w:rPr>
          <w:rFonts w:ascii="Angsana New" w:hAnsi="Angsana New" w:hint="cs"/>
          <w:sz w:val="30"/>
          <w:szCs w:val="30"/>
          <w:cs/>
          <w:lang w:val="th-TH"/>
        </w:rPr>
        <w:t>พฤษภาคม</w:t>
      </w:r>
      <w:r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2565</w:t>
      </w:r>
    </w:p>
    <w:p w14:paraId="34F6BC9A" w14:textId="77777777" w:rsidR="00204C77" w:rsidRPr="009A0F67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71FD22B" w14:textId="77777777" w:rsidR="00204C77" w:rsidRPr="009A0F67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9A0F6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การซื้อเงินลงทุนในบริษัทย่อย</w:t>
      </w:r>
    </w:p>
    <w:p w14:paraId="5ACE83A0" w14:textId="77777777" w:rsidR="00204C77" w:rsidRPr="009A0F67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F9C8052" w14:textId="1119D8B1" w:rsidR="00204C77" w:rsidRPr="009A0F67" w:rsidRDefault="001C462D" w:rsidP="00B96CC2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9A0F67">
        <w:rPr>
          <w:rFonts w:ascii="Angsana New" w:hAnsi="Angsana New"/>
          <w:sz w:val="30"/>
          <w:szCs w:val="30"/>
          <w:lang w:val="th-TH"/>
        </w:rPr>
        <w:tab/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บริษัทจัดตั้งบริษัทย่อยในประเทศแห่งหนึ่ง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มาย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เพ็ท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โดยมีทุนจดทะเบียนเริ่มแรกเป็นจำนวนเงิน</w:t>
      </w:r>
      <w:r w:rsidR="00DC614F" w:rsidRPr="009A0F67">
        <w:rPr>
          <w:rFonts w:ascii="Angsana New" w:hAnsi="Angsana New" w:hint="cs"/>
          <w:sz w:val="30"/>
          <w:szCs w:val="30"/>
          <w:cs/>
          <w:lang w:val="th-TH"/>
        </w:rPr>
        <w:t xml:space="preserve">                </w:t>
      </w:r>
      <w:r w:rsidR="00E54DD0">
        <w:rPr>
          <w:rFonts w:asciiTheme="majorBidi" w:hAnsiTheme="majorBidi"/>
          <w:sz w:val="30"/>
          <w:szCs w:val="30"/>
        </w:rPr>
        <w:t>2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และให้เรียกชำระค่าหุ้นในอัตราร้อยละ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25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คิดเป็นจำนวนเงิน</w:t>
      </w:r>
      <w:r w:rsidR="00E54DD0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0.5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บริษัทมีสัดส่วนการลงทุน</w:t>
      </w:r>
      <w:r w:rsidR="009A0F67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บริษัทย่อยดังกล่าวคิดเป็นอัตราร้อยละ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99.99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ของหุ้นที่ชำระแล้ว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คิดเป็นจำนวนเงิน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0.5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การดำเนินการ</w:t>
      </w:r>
      <w:r w:rsidR="002D2EA1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จดทะเบียนหุ้นทุนเริ่มแรกของบริษัทย่อยดังกล่าวกับกระทรวงพาณิชย์ได้แล้วเสร็จเมื่อวันที่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54DD0">
        <w:rPr>
          <w:rFonts w:asciiTheme="majorBidi" w:hAnsiTheme="majorBidi"/>
          <w:sz w:val="30"/>
          <w:szCs w:val="30"/>
        </w:rPr>
        <w:t>10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4C77" w:rsidRPr="009A0F67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="00204C77" w:rsidRPr="009A0F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2565</w:t>
      </w:r>
    </w:p>
    <w:p w14:paraId="71F3928B" w14:textId="77777777" w:rsidR="00204C77" w:rsidRPr="001B6654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849C6A6" w14:textId="23BC84F8" w:rsidR="00204C77" w:rsidRPr="001B6654" w:rsidRDefault="001C462D" w:rsidP="00DC61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B6654">
        <w:rPr>
          <w:rFonts w:ascii="Angsana New" w:hAnsi="Angsana New" w:hint="cs"/>
          <w:sz w:val="30"/>
          <w:szCs w:val="30"/>
          <w:lang w:val="th-TH"/>
        </w:rPr>
        <w:tab/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บริษัทจัดตั้งบริษัทย่อยในประเทศแห่งหนึ่ง (บริษัท ไทยฟู้ดส์ รีนิวเอเบิล จำกัด) โดยมีทุนจดทะเบียนเริ่มแรกเป็นจำนวนเงิน </w:t>
      </w:r>
      <w:r w:rsidR="00E54DD0">
        <w:rPr>
          <w:rFonts w:asciiTheme="majorBidi" w:hAnsiTheme="majorBidi"/>
          <w:sz w:val="30"/>
          <w:szCs w:val="30"/>
        </w:rPr>
        <w:t>100</w:t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และให้เรียกชำระค่าหุ้นในอัตราร้อยละ </w:t>
      </w:r>
      <w:r w:rsidR="00E54DD0">
        <w:rPr>
          <w:rFonts w:asciiTheme="majorBidi" w:hAnsiTheme="majorBidi"/>
          <w:sz w:val="30"/>
          <w:szCs w:val="30"/>
        </w:rPr>
        <w:t>25</w:t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คิดเป็นจำนวนเงิน </w:t>
      </w:r>
      <w:r w:rsidR="00E54DD0">
        <w:rPr>
          <w:rFonts w:asciiTheme="majorBidi" w:hAnsiTheme="majorBidi"/>
          <w:sz w:val="30"/>
          <w:szCs w:val="30"/>
        </w:rPr>
        <w:t>25</w:t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บริษัทมีสัดส่วนการลงทุน</w:t>
      </w:r>
      <w:r w:rsidR="009A0F67" w:rsidRPr="001B6654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บริษัทย่อยดังกล่าวคิดเป็นอัตราร้อยละ </w:t>
      </w:r>
      <w:r w:rsidR="00E54DD0">
        <w:rPr>
          <w:rFonts w:asciiTheme="majorBidi" w:hAnsiTheme="majorBidi"/>
          <w:sz w:val="30"/>
          <w:szCs w:val="30"/>
        </w:rPr>
        <w:t>99.99</w:t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ของหุ้นที่ชำระแล้ว คิดเป็นจำนวนเงิน </w:t>
      </w:r>
      <w:r w:rsidR="00E54DD0">
        <w:rPr>
          <w:rFonts w:asciiTheme="majorBidi" w:hAnsiTheme="majorBidi"/>
          <w:sz w:val="30"/>
          <w:szCs w:val="30"/>
        </w:rPr>
        <w:t>25</w:t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</w:t>
      </w:r>
      <w:r w:rsidR="009A0F6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    </w:t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หุ้นทุนเริ่มแรกของบริษัทย่อยดังกล่าวกับกระทรวงพาณิชย์ได้แล้วเสร็จเมื่อวันที่</w:t>
      </w:r>
      <w:r w:rsidR="001B6654">
        <w:rPr>
          <w:rFonts w:ascii="Angsana New" w:hAnsi="Angsana New"/>
          <w:sz w:val="30"/>
          <w:szCs w:val="30"/>
          <w:cs/>
          <w:lang w:val="th-TH"/>
        </w:rPr>
        <w:br/>
      </w:r>
      <w:r w:rsidR="001B6654">
        <w:rPr>
          <w:rFonts w:asciiTheme="majorBidi" w:hAnsiTheme="majorBidi"/>
          <w:spacing w:val="-6"/>
          <w:sz w:val="30"/>
          <w:szCs w:val="30"/>
        </w:rPr>
        <w:t>15</w:t>
      </w:r>
      <w:r w:rsidR="00204C77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มีนาคม</w:t>
      </w:r>
      <w:r w:rsidR="001B6654" w:rsidRPr="001B665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B6654" w:rsidRPr="001B6654">
        <w:rPr>
          <w:rFonts w:ascii="Angsana New" w:hAnsi="Angsana New" w:hint="cs"/>
          <w:spacing w:val="-6"/>
          <w:sz w:val="30"/>
          <w:szCs w:val="30"/>
        </w:rPr>
        <w:t>2565</w:t>
      </w:r>
    </w:p>
    <w:p w14:paraId="3156945D" w14:textId="77777777" w:rsidR="00204C77" w:rsidRPr="001B6654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1454C59" w14:textId="1811BFFB" w:rsidR="00DC614F" w:rsidRPr="001B6654" w:rsidRDefault="001C462D" w:rsidP="009A0F67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1B6654">
        <w:rPr>
          <w:rFonts w:ascii="Angsana New" w:hAnsi="Angsana New"/>
          <w:sz w:val="30"/>
          <w:szCs w:val="30"/>
          <w:lang w:val="th-TH"/>
        </w:rPr>
        <w:tab/>
      </w:r>
      <w:r w:rsidR="00204C77" w:rsidRPr="001B6654">
        <w:rPr>
          <w:rFonts w:asciiTheme="majorBidi" w:hAnsiTheme="majorBidi" w:hint="cs"/>
          <w:sz w:val="30"/>
          <w:szCs w:val="30"/>
          <w:cs/>
        </w:rPr>
        <w:t>บริษัทซื้อเงินลงทุนในบริษัท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ไทยฟู้ดส์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เฟรช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มาร์เก็ต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จำกัด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โดยการซื้อหุ้นสามัญจากบริษัทย่อยในประเทศ</w:t>
      </w:r>
      <w:r w:rsidR="001B6654">
        <w:rPr>
          <w:rFonts w:asciiTheme="majorBidi" w:hAnsiTheme="majorBidi"/>
          <w:sz w:val="30"/>
          <w:szCs w:val="30"/>
        </w:rPr>
        <w:br/>
      </w:r>
      <w:r w:rsidR="00204C77" w:rsidRPr="001B6654">
        <w:rPr>
          <w:rFonts w:asciiTheme="majorBidi" w:hAnsiTheme="majorBidi" w:hint="cs"/>
          <w:sz w:val="30"/>
          <w:szCs w:val="30"/>
          <w:cs/>
        </w:rPr>
        <w:t>แห่งหนึ่งในวันที่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16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มีนาคม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2565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จำนวน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199,997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หุ้น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บาท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5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ล้านบาท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>
        <w:rPr>
          <w:rFonts w:asciiTheme="majorBidi" w:hAnsiTheme="majorBidi"/>
          <w:sz w:val="30"/>
          <w:szCs w:val="30"/>
        </w:rPr>
        <w:br/>
      </w:r>
      <w:r w:rsidR="00204C77" w:rsidRPr="001B6654">
        <w:rPr>
          <w:rFonts w:asciiTheme="majorBidi" w:hAnsiTheme="majorBidi" w:hint="cs"/>
          <w:sz w:val="30"/>
          <w:szCs w:val="30"/>
          <w:cs/>
        </w:rPr>
        <w:t>ซึ่งคิดเป็นสัดส่วนการถือหุ้นร้อยละ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99.99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และบริษัทได้รับโอนหุ้นแล้วเสร็จเมื่อวันที่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18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204C77" w:rsidRPr="001B6654">
        <w:rPr>
          <w:rFonts w:asciiTheme="majorBidi" w:hAnsiTheme="majorBidi" w:hint="cs"/>
          <w:sz w:val="30"/>
          <w:szCs w:val="30"/>
          <w:cs/>
        </w:rPr>
        <w:t>มีนาคม</w:t>
      </w:r>
      <w:r w:rsidR="00204C77"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2565</w:t>
      </w:r>
    </w:p>
    <w:p w14:paraId="7EFC5E7D" w14:textId="1A1FD81A" w:rsidR="00204C77" w:rsidRDefault="00204C77" w:rsidP="00DC614F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204C77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การซื้อเงินลงทุนในบริษัทร่วม</w:t>
      </w:r>
    </w:p>
    <w:p w14:paraId="52B22FCA" w14:textId="77777777" w:rsidR="00DC614F" w:rsidRPr="009A0F67" w:rsidRDefault="00DC614F" w:rsidP="00DC614F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579F3FB4" w14:textId="06EF999D" w:rsidR="00204C77" w:rsidRDefault="00204C77" w:rsidP="004C4BA0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1B6654">
        <w:rPr>
          <w:rFonts w:asciiTheme="majorBidi" w:hAnsiTheme="majorBidi" w:hint="cs"/>
          <w:sz w:val="30"/>
          <w:szCs w:val="30"/>
          <w:cs/>
        </w:rPr>
        <w:t>คณะกรรมการของบริษัทได้อนุมัติให้บริษัทย่อยแห่งหนึ่ง</w:t>
      </w:r>
      <w:r w:rsidRPr="001B6654">
        <w:rPr>
          <w:rFonts w:asciiTheme="majorBidi" w:hAnsiTheme="majorBidi"/>
          <w:sz w:val="30"/>
          <w:szCs w:val="30"/>
          <w:cs/>
        </w:rPr>
        <w:t xml:space="preserve"> (</w:t>
      </w:r>
      <w:r w:rsidRPr="001B6654">
        <w:rPr>
          <w:rFonts w:asciiTheme="majorBidi" w:hAnsiTheme="majorBidi" w:hint="cs"/>
          <w:sz w:val="30"/>
          <w:szCs w:val="30"/>
          <w:cs/>
        </w:rPr>
        <w:t>บริษัท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ไทยฟู้ดส์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เซอร์วิส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แอนด์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ซัพพลาย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จำกัด</w:t>
      </w:r>
      <w:r w:rsidRPr="001B6654">
        <w:rPr>
          <w:rFonts w:asciiTheme="majorBidi" w:hAnsiTheme="majorBidi"/>
          <w:sz w:val="30"/>
          <w:szCs w:val="30"/>
          <w:cs/>
        </w:rPr>
        <w:t xml:space="preserve">) </w:t>
      </w:r>
      <w:r w:rsidRPr="001B6654">
        <w:rPr>
          <w:rFonts w:asciiTheme="majorBidi" w:hAnsiTheme="majorBidi" w:hint="cs"/>
          <w:sz w:val="30"/>
          <w:szCs w:val="30"/>
          <w:cs/>
        </w:rPr>
        <w:t>จัดตั้งบริษัทร่วมในประเทศแห่งหนึ่ง</w:t>
      </w:r>
      <w:r w:rsidRPr="001B6654">
        <w:rPr>
          <w:rFonts w:asciiTheme="majorBidi" w:hAnsiTheme="majorBidi"/>
          <w:sz w:val="30"/>
          <w:szCs w:val="30"/>
          <w:cs/>
        </w:rPr>
        <w:t xml:space="preserve"> (</w:t>
      </w:r>
      <w:r w:rsidRPr="001B6654">
        <w:rPr>
          <w:rFonts w:asciiTheme="majorBidi" w:hAnsiTheme="majorBidi" w:hint="cs"/>
          <w:sz w:val="30"/>
          <w:szCs w:val="30"/>
          <w:cs/>
        </w:rPr>
        <w:t>บริษัท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สไวน์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พร๊อพเพอร์ตี้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 xml:space="preserve">2 </w:t>
      </w:r>
      <w:r w:rsidRPr="001B6654">
        <w:rPr>
          <w:rFonts w:asciiTheme="majorBidi" w:hAnsiTheme="majorBidi" w:hint="cs"/>
          <w:sz w:val="30"/>
          <w:szCs w:val="30"/>
          <w:cs/>
        </w:rPr>
        <w:t>จำกัด</w:t>
      </w:r>
      <w:r w:rsidRPr="001B6654">
        <w:rPr>
          <w:rFonts w:asciiTheme="majorBidi" w:hAnsiTheme="majorBidi"/>
          <w:sz w:val="30"/>
          <w:szCs w:val="30"/>
          <w:cs/>
        </w:rPr>
        <w:t xml:space="preserve">) </w:t>
      </w:r>
      <w:r w:rsidRPr="001B6654">
        <w:rPr>
          <w:rFonts w:asciiTheme="majorBidi" w:hAnsiTheme="majorBidi" w:hint="cs"/>
          <w:sz w:val="30"/>
          <w:szCs w:val="30"/>
          <w:cs/>
        </w:rPr>
        <w:t>โดยมีทุนจดทะเบียนเริ่มแรกเป็นจำนวนเงิน</w:t>
      </w:r>
      <w:r w:rsidR="00D079C0" w:rsidRPr="001B6654">
        <w:rPr>
          <w:rFonts w:asciiTheme="majorBidi" w:hAnsiTheme="majorBidi" w:hint="cs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 xml:space="preserve">0.1 </w:t>
      </w:r>
      <w:r w:rsidRPr="001B6654">
        <w:rPr>
          <w:rFonts w:asciiTheme="majorBidi" w:hAnsiTheme="majorBidi" w:hint="cs"/>
          <w:sz w:val="30"/>
          <w:szCs w:val="30"/>
          <w:cs/>
        </w:rPr>
        <w:t>ล้านบาท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และให้เรียกชำระค่าหุ้นในอัตราร้อยละ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คิดเป็นจำนวนเงิน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0.025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ล้านบาท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บริษัทมีสัดส่วนการลงทุนในบริษัทร่วมดังกล่าวคิดเป็นอัตราร้อยละ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40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ของทุนที่ชำระแล้ว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คิดเป็นจำนวนเงิน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0.01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Pr="001B6654">
        <w:rPr>
          <w:rFonts w:asciiTheme="majorBidi" w:hAnsiTheme="majorBidi" w:hint="cs"/>
          <w:sz w:val="30"/>
          <w:szCs w:val="30"/>
          <w:cs/>
        </w:rPr>
        <w:t>ล้านบาท</w:t>
      </w:r>
      <w:r w:rsidR="001C462D" w:rsidRPr="001B6654">
        <w:rPr>
          <w:rFonts w:asciiTheme="majorBidi" w:hAnsiTheme="majorBidi"/>
          <w:sz w:val="30"/>
          <w:szCs w:val="30"/>
        </w:rPr>
        <w:t xml:space="preserve"> </w:t>
      </w:r>
      <w:r w:rsidR="00BA08D3">
        <w:rPr>
          <w:rFonts w:asciiTheme="majorBidi" w:hAnsiTheme="majorBidi"/>
          <w:sz w:val="30"/>
          <w:szCs w:val="30"/>
          <w:cs/>
        </w:rPr>
        <w:br/>
      </w:r>
      <w:r w:rsidRPr="001B6654">
        <w:rPr>
          <w:rFonts w:asciiTheme="majorBidi" w:hAnsiTheme="majorBidi" w:hint="cs"/>
          <w:sz w:val="30"/>
          <w:szCs w:val="30"/>
          <w:cs/>
        </w:rPr>
        <w:t>การดำเนินการจดทะเบียนหุ้นทุนเริ่มแรกของบริษัทร่วมดังกล่าวกับกระทรวงพาณิชย์ได้แล้วเสร็จเมื่อวันที่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BA08D3">
        <w:rPr>
          <w:rFonts w:asciiTheme="majorBidi" w:hAnsiTheme="majorBidi"/>
          <w:sz w:val="30"/>
          <w:szCs w:val="30"/>
          <w:cs/>
        </w:rPr>
        <w:br/>
      </w:r>
      <w:r w:rsidR="001B6654" w:rsidRPr="001B6654">
        <w:rPr>
          <w:rFonts w:asciiTheme="majorBidi" w:hAnsiTheme="majorBidi"/>
          <w:sz w:val="30"/>
          <w:szCs w:val="30"/>
        </w:rPr>
        <w:t xml:space="preserve">12 </w:t>
      </w:r>
      <w:r w:rsidRPr="001B6654">
        <w:rPr>
          <w:rFonts w:asciiTheme="majorBidi" w:hAnsiTheme="majorBidi" w:hint="cs"/>
          <w:sz w:val="30"/>
          <w:szCs w:val="30"/>
          <w:cs/>
        </w:rPr>
        <w:t>พฤษภาคม</w:t>
      </w:r>
      <w:r w:rsidRPr="001B6654">
        <w:rPr>
          <w:rFonts w:asciiTheme="majorBidi" w:hAnsiTheme="majorBidi"/>
          <w:sz w:val="30"/>
          <w:szCs w:val="30"/>
          <w:cs/>
        </w:rPr>
        <w:t xml:space="preserve"> </w:t>
      </w:r>
      <w:r w:rsidR="001B6654" w:rsidRPr="001B6654">
        <w:rPr>
          <w:rFonts w:asciiTheme="majorBidi" w:hAnsiTheme="majorBidi"/>
          <w:sz w:val="30"/>
          <w:szCs w:val="30"/>
        </w:rPr>
        <w:t>2565</w:t>
      </w:r>
    </w:p>
    <w:p w14:paraId="30E4CDDD" w14:textId="77777777" w:rsidR="001B3D32" w:rsidRPr="001B6654" w:rsidRDefault="001B3D32" w:rsidP="004C4BA0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ED4856A" w14:textId="39B608BB" w:rsidR="001B3D32" w:rsidRPr="00A64606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</w:p>
    <w:p w14:paraId="0B44A698" w14:textId="77777777" w:rsidR="009A0F67" w:rsidRPr="00DC614F" w:rsidRDefault="009A0F67" w:rsidP="004C4BA0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530"/>
        <w:gridCol w:w="180"/>
        <w:gridCol w:w="1620"/>
      </w:tblGrid>
      <w:tr w:rsidR="00425D45" w:rsidRPr="006C5F37" w14:paraId="39CDACDB" w14:textId="77777777" w:rsidTr="00A611F3">
        <w:trPr>
          <w:cantSplit/>
          <w:tblHeader/>
        </w:trPr>
        <w:tc>
          <w:tcPr>
            <w:tcW w:w="4950" w:type="dxa"/>
            <w:vAlign w:val="bottom"/>
          </w:tcPr>
          <w:p w14:paraId="273BAE53" w14:textId="77777777" w:rsidR="00425D45" w:rsidRPr="006C5F37" w:rsidRDefault="00425D45" w:rsidP="00A611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6C5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vAlign w:val="bottom"/>
          </w:tcPr>
          <w:p w14:paraId="379B7906" w14:textId="77777777" w:rsidR="00425D45" w:rsidRPr="006C5F37" w:rsidRDefault="00425D45" w:rsidP="00A611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6C5F37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C5F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6C5F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6C5F37" w:rsidRDefault="00425D45" w:rsidP="00A611F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6C5F37" w:rsidRDefault="00425D45" w:rsidP="00A611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6C5F37" w:rsidRDefault="00425D45" w:rsidP="00A611F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C5F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6C5F37" w14:paraId="31E7ABB1" w14:textId="77777777" w:rsidTr="00A611F3">
        <w:trPr>
          <w:cantSplit/>
        </w:trPr>
        <w:tc>
          <w:tcPr>
            <w:tcW w:w="4950" w:type="dxa"/>
          </w:tcPr>
          <w:p w14:paraId="226D19C3" w14:textId="77777777" w:rsidR="00425D45" w:rsidRPr="006C5F37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821D43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5F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5D45" w:rsidRPr="006C5F37" w14:paraId="533A48C5" w14:textId="77777777" w:rsidTr="00A611F3">
        <w:trPr>
          <w:cantSplit/>
          <w:trHeight w:val="60"/>
        </w:trPr>
        <w:tc>
          <w:tcPr>
            <w:tcW w:w="4950" w:type="dxa"/>
          </w:tcPr>
          <w:p w14:paraId="1FB265F7" w14:textId="77777777" w:rsidR="00425D45" w:rsidRPr="006C5F37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900" w:type="dxa"/>
          </w:tcPr>
          <w:p w14:paraId="19FE8535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48F8E0" w14:textId="77777777" w:rsidR="00425D45" w:rsidRPr="006C5F37" w:rsidRDefault="00425D45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3,469,526</w:t>
            </w:r>
          </w:p>
        </w:tc>
        <w:tc>
          <w:tcPr>
            <w:tcW w:w="180" w:type="dxa"/>
          </w:tcPr>
          <w:p w14:paraId="0E80932D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1408B08F" w:rsidR="00425D45" w:rsidRPr="001C462D" w:rsidRDefault="00030EBA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="00425D45" w:rsidRPr="001C46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425D45" w:rsidRPr="001C46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425D45" w:rsidRPr="006C5F37" w14:paraId="1F630B3F" w14:textId="77777777" w:rsidTr="00A611F3">
        <w:trPr>
          <w:cantSplit/>
        </w:trPr>
        <w:tc>
          <w:tcPr>
            <w:tcW w:w="4950" w:type="dxa"/>
          </w:tcPr>
          <w:p w14:paraId="7E067F03" w14:textId="77777777" w:rsidR="00425D45" w:rsidRPr="006C5F37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900" w:type="dxa"/>
          </w:tcPr>
          <w:p w14:paraId="5A4380F0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AB651EC" w14:textId="77777777" w:rsidR="00425D45" w:rsidRPr="006C5F37" w:rsidRDefault="00425D45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1,966,781</w:t>
            </w:r>
          </w:p>
        </w:tc>
        <w:tc>
          <w:tcPr>
            <w:tcW w:w="180" w:type="dxa"/>
          </w:tcPr>
          <w:p w14:paraId="6F71C9A9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3DCADA03" w:rsidR="00425D45" w:rsidRPr="001C462D" w:rsidRDefault="00030EBA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425D45" w:rsidRPr="001C46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425D45" w:rsidRPr="001C46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425D45" w:rsidRPr="006C5F37" w14:paraId="4A95A5DC" w14:textId="77777777" w:rsidTr="00A611F3">
        <w:trPr>
          <w:cantSplit/>
        </w:trPr>
        <w:tc>
          <w:tcPr>
            <w:tcW w:w="4950" w:type="dxa"/>
          </w:tcPr>
          <w:p w14:paraId="35B33ECA" w14:textId="56E569AB" w:rsidR="00425D45" w:rsidRPr="006C5F37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5934A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6C5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900" w:type="dxa"/>
          </w:tcPr>
          <w:p w14:paraId="387C8920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CA55DE1" w14:textId="77777777" w:rsidR="00425D45" w:rsidRPr="00243706" w:rsidRDefault="00425D45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6,556</w:t>
            </w:r>
          </w:p>
        </w:tc>
        <w:tc>
          <w:tcPr>
            <w:tcW w:w="180" w:type="dxa"/>
          </w:tcPr>
          <w:p w14:paraId="0F0F3EA2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22774AF8" w:rsidR="00425D45" w:rsidRPr="001C462D" w:rsidRDefault="00030EBA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2,592</w:t>
            </w:r>
          </w:p>
        </w:tc>
      </w:tr>
      <w:tr w:rsidR="00425D45" w:rsidRPr="006C5F37" w14:paraId="337F32CE" w14:textId="77777777" w:rsidTr="00A611F3">
        <w:trPr>
          <w:cantSplit/>
        </w:trPr>
        <w:tc>
          <w:tcPr>
            <w:tcW w:w="4950" w:type="dxa"/>
          </w:tcPr>
          <w:p w14:paraId="6A08C4DB" w14:textId="77777777" w:rsidR="00425D45" w:rsidRPr="006C5F37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F3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900" w:type="dxa"/>
          </w:tcPr>
          <w:p w14:paraId="6D7500E3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CB003EB" w14:textId="77777777" w:rsidR="00425D45" w:rsidRPr="00251D4D" w:rsidRDefault="00425D45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6,214</w:t>
            </w:r>
          </w:p>
        </w:tc>
        <w:tc>
          <w:tcPr>
            <w:tcW w:w="180" w:type="dxa"/>
          </w:tcPr>
          <w:p w14:paraId="47932729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523319" w14:textId="6DBE3B04" w:rsidR="00425D45" w:rsidRPr="0061330D" w:rsidRDefault="00030EBA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1,522</w:t>
            </w:r>
          </w:p>
        </w:tc>
      </w:tr>
      <w:tr w:rsidR="00425D45" w:rsidRPr="006C5F37" w14:paraId="139C5033" w14:textId="77777777" w:rsidTr="00A611F3">
        <w:trPr>
          <w:cantSplit/>
        </w:trPr>
        <w:tc>
          <w:tcPr>
            <w:tcW w:w="4950" w:type="dxa"/>
          </w:tcPr>
          <w:p w14:paraId="31CCD1E4" w14:textId="77777777" w:rsidR="00425D45" w:rsidRPr="006C5F37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5F37">
              <w:rPr>
                <w:rFonts w:asciiTheme="majorBidi" w:hAnsiTheme="majorBidi" w:cs="Angsana New"/>
                <w:sz w:val="30"/>
                <w:szCs w:val="30"/>
                <w:cs/>
              </w:rPr>
              <w:t>การตีราคาสินทรัพย์ใหม่เพิ่มขึ้น</w:t>
            </w:r>
          </w:p>
        </w:tc>
        <w:tc>
          <w:tcPr>
            <w:tcW w:w="900" w:type="dxa"/>
          </w:tcPr>
          <w:p w14:paraId="199CF57E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829833" w14:textId="2C006531" w:rsidR="00425D45" w:rsidRPr="004B707E" w:rsidRDefault="00425D45" w:rsidP="00A611F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</w:t>
            </w:r>
            <w:r w:rsidR="000336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180" w:type="dxa"/>
          </w:tcPr>
          <w:p w14:paraId="6E15A38F" w14:textId="77777777" w:rsidR="00425D45" w:rsidRPr="006C5F37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308648" w14:textId="7039885F" w:rsidR="00425D45" w:rsidRPr="008C24A8" w:rsidRDefault="00030EBA" w:rsidP="001C462D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425D45" w:rsidRPr="001C46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</w:tr>
    </w:tbl>
    <w:p w14:paraId="6EBD7869" w14:textId="77777777" w:rsidR="00425D45" w:rsidRPr="00DC614F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75C143B6" w14:textId="63455B79" w:rsidR="00425D45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5F37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="001B6654">
        <w:rPr>
          <w:rFonts w:ascii="Angsana New" w:hAnsi="Angsana New" w:cs="Angsana New"/>
          <w:b/>
          <w:sz w:val="30"/>
          <w:szCs w:val="30"/>
        </w:rPr>
        <w:t xml:space="preserve"> </w:t>
      </w:r>
      <w:r w:rsidR="001B6654">
        <w:rPr>
          <w:rFonts w:ascii="Angsana New" w:hAnsi="Angsana New" w:cs="Angsana New"/>
          <w:bCs/>
          <w:sz w:val="30"/>
          <w:szCs w:val="30"/>
        </w:rPr>
        <w:t>2565</w:t>
      </w:r>
      <w:r w:rsidRPr="006C5F37">
        <w:rPr>
          <w:rFonts w:ascii="Angsana New" w:hAnsi="Angsana New" w:cs="Angsana New"/>
          <w:b/>
          <w:sz w:val="30"/>
          <w:szCs w:val="30"/>
        </w:rPr>
        <w:t xml:space="preserve"> </w:t>
      </w:r>
      <w:r w:rsidRPr="006C5F3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C5F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C5F37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อาคาร และ</w:t>
      </w:r>
      <w:r w:rsidRPr="006C5F37">
        <w:rPr>
          <w:rFonts w:asciiTheme="majorBidi" w:hAnsiTheme="majorBidi" w:cstheme="majorBidi"/>
          <w:sz w:val="30"/>
          <w:szCs w:val="30"/>
          <w:cs/>
        </w:rPr>
        <w:t>อุปกรณ์การผลิต</w:t>
      </w:r>
      <w:r w:rsidRPr="00BE1468">
        <w:rPr>
          <w:rFonts w:asciiTheme="majorBidi" w:hAnsiTheme="majorBidi" w:cstheme="majorBidi"/>
          <w:sz w:val="30"/>
          <w:szCs w:val="30"/>
          <w:cs/>
        </w:rPr>
        <w:t>เป็น</w:t>
      </w:r>
      <w:r w:rsidRPr="00D358A9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1B6654">
        <w:rPr>
          <w:rFonts w:asciiTheme="majorBidi" w:hAnsiTheme="majorBidi" w:cstheme="majorBidi"/>
          <w:sz w:val="30"/>
          <w:szCs w:val="30"/>
        </w:rPr>
        <w:t>2</w:t>
      </w:r>
      <w:r w:rsidRPr="00D358A9">
        <w:rPr>
          <w:rFonts w:asciiTheme="majorBidi" w:hAnsiTheme="majorBidi" w:cstheme="majorBidi"/>
          <w:sz w:val="30"/>
          <w:szCs w:val="30"/>
        </w:rPr>
        <w:t xml:space="preserve"> </w:t>
      </w:r>
      <w:r w:rsidRPr="00D358A9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358A9">
        <w:rPr>
          <w:rFonts w:asciiTheme="majorBidi" w:hAnsiTheme="majorBidi" w:cstheme="majorBidi"/>
          <w:sz w:val="30"/>
          <w:szCs w:val="30"/>
        </w:rPr>
        <w:t xml:space="preserve"> </w:t>
      </w:r>
      <w:r w:rsidR="001B6654">
        <w:rPr>
          <w:rFonts w:asciiTheme="majorBidi" w:hAnsiTheme="majorBidi" w:cstheme="majorBidi"/>
          <w:sz w:val="30"/>
          <w:szCs w:val="30"/>
        </w:rPr>
        <w:t>15</w:t>
      </w:r>
      <w:r w:rsidRPr="00BE1468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>
        <w:rPr>
          <w:rFonts w:asciiTheme="majorBidi" w:hAnsiTheme="majorBidi" w:cstheme="majorBidi"/>
          <w:sz w:val="30"/>
          <w:szCs w:val="30"/>
        </w:rPr>
        <w:br/>
      </w:r>
      <w:r w:rsidRPr="00BE146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2B22A1">
        <w:rPr>
          <w:rFonts w:ascii="Angsana New" w:hAnsi="Angsana New" w:cs="Angsana New"/>
          <w:sz w:val="30"/>
          <w:szCs w:val="30"/>
          <w:cs/>
        </w:rPr>
        <w:t>จำนวน</w:t>
      </w:r>
      <w:r w:rsidRPr="002B22A1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B22A1">
        <w:rPr>
          <w:rFonts w:ascii="Angsana New" w:hAnsi="Angsana New" w:cs="Angsana New"/>
          <w:sz w:val="30"/>
          <w:szCs w:val="30"/>
          <w:cs/>
        </w:rPr>
        <w:t xml:space="preserve"> </w:t>
      </w:r>
      <w:r w:rsidR="002B22A1" w:rsidRPr="002B22A1">
        <w:rPr>
          <w:rFonts w:ascii="Angsana New" w:hAnsi="Angsana New" w:cs="Angsana New"/>
          <w:sz w:val="30"/>
          <w:szCs w:val="30"/>
        </w:rPr>
        <w:t>686</w:t>
      </w:r>
      <w:r w:rsidRPr="002B22A1">
        <w:rPr>
          <w:rFonts w:ascii="Angsana New" w:hAnsi="Angsana New" w:cs="Angsana New"/>
          <w:sz w:val="30"/>
          <w:szCs w:val="30"/>
        </w:rPr>
        <w:t xml:space="preserve"> </w:t>
      </w:r>
      <w:r w:rsidRPr="002B22A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2B22A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B6654">
        <w:rPr>
          <w:rFonts w:ascii="Angsana New" w:hAnsi="Angsana New" w:cs="Angsana New"/>
          <w:sz w:val="30"/>
          <w:szCs w:val="30"/>
        </w:rPr>
        <w:t>111</w:t>
      </w:r>
      <w:r w:rsidRPr="002B22A1">
        <w:rPr>
          <w:rFonts w:ascii="Angsana New" w:hAnsi="Angsana New" w:cs="Angsana New"/>
          <w:sz w:val="30"/>
          <w:szCs w:val="30"/>
        </w:rPr>
        <w:t xml:space="preserve"> </w:t>
      </w:r>
      <w:r w:rsidRPr="002B22A1">
        <w:rPr>
          <w:rFonts w:ascii="Angsana New" w:hAnsi="Angsana New" w:cs="Angsana New"/>
          <w:sz w:val="30"/>
          <w:szCs w:val="30"/>
          <w:cs/>
        </w:rPr>
        <w:t>ล้าน</w:t>
      </w:r>
      <w:r w:rsidRPr="00E7777B">
        <w:rPr>
          <w:rFonts w:ascii="Angsana New" w:hAnsi="Angsana New" w:cs="Angsana New"/>
          <w:sz w:val="30"/>
          <w:szCs w:val="30"/>
          <w:cs/>
        </w:rPr>
        <w:t>บาท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145B01F4" w14:textId="5CB82FEB" w:rsidR="000F24DA" w:rsidRDefault="000F24DA" w:rsidP="006D5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inorBidi"/>
          <w:sz w:val="24"/>
          <w:szCs w:val="24"/>
        </w:rPr>
      </w:pPr>
    </w:p>
    <w:p w14:paraId="71B80376" w14:textId="77777777" w:rsidR="00425D45" w:rsidRDefault="00425D45" w:rsidP="00425D45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27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การตีราคาที่ดิน</w:t>
      </w:r>
    </w:p>
    <w:p w14:paraId="3B69BA9B" w14:textId="77777777" w:rsidR="00425D45" w:rsidRPr="00DC614F" w:rsidRDefault="00425D45" w:rsidP="00425D45">
      <w:pPr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228A625" w14:textId="17A58F6D" w:rsidR="00425D45" w:rsidRDefault="00425D45" w:rsidP="00425D45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4741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A6268D">
        <w:rPr>
          <w:rFonts w:asciiTheme="majorBidi" w:hAnsiTheme="majorBidi" w:cstheme="majorBidi"/>
          <w:sz w:val="30"/>
          <w:szCs w:val="30"/>
        </w:rPr>
        <w:t xml:space="preserve">2565 </w:t>
      </w:r>
      <w:r w:rsidRPr="00A6268D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A6268D">
        <w:rPr>
          <w:rFonts w:asciiTheme="majorBidi" w:hAnsiTheme="majorBidi" w:cstheme="majorBidi" w:hint="cs"/>
          <w:sz w:val="30"/>
          <w:szCs w:val="30"/>
          <w:cs/>
        </w:rPr>
        <w:t>บางรายการ</w:t>
      </w:r>
      <w:r w:rsidRPr="00A6268D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DC614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6268D">
        <w:rPr>
          <w:rFonts w:asciiTheme="majorBidi" w:hAnsiTheme="majorBidi" w:cstheme="majorBidi"/>
          <w:sz w:val="30"/>
          <w:szCs w:val="30"/>
          <w:cs/>
        </w:rPr>
        <w:t xml:space="preserve">ได้ถูกวัดมูลค่าใหม่โดยผู้ประเมินราคาอิสระด้วยวิธีมูลค่าตลาดสำหรับการใช้ประโยชน์ปัจจุบัน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 w:rsidRPr="00A6268D">
        <w:rPr>
          <w:rFonts w:asciiTheme="majorBidi" w:hAnsiTheme="majorBidi" w:cstheme="majorBidi"/>
          <w:sz w:val="30"/>
          <w:szCs w:val="30"/>
        </w:rPr>
        <w:t>3</w:t>
      </w:r>
      <w:r w:rsidRPr="00A6268D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="004B082D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Pr="00A6268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A0F67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Pr="00A6268D">
        <w:rPr>
          <w:rFonts w:asciiTheme="majorBidi" w:hAnsiTheme="majorBidi" w:cstheme="majorBidi"/>
          <w:sz w:val="30"/>
          <w:szCs w:val="30"/>
          <w:cs/>
        </w:rPr>
        <w:t xml:space="preserve">ผลขาดทุนจากการตีราคาที่ดินใหม่จำนวน </w:t>
      </w:r>
      <w:r>
        <w:rPr>
          <w:rFonts w:asciiTheme="majorBidi" w:hAnsiTheme="majorBidi" w:cstheme="majorBidi"/>
          <w:sz w:val="30"/>
          <w:szCs w:val="30"/>
        </w:rPr>
        <w:t>3.59</w:t>
      </w:r>
      <w:r w:rsidRPr="00A6268D">
        <w:rPr>
          <w:rFonts w:asciiTheme="majorBidi" w:hAnsiTheme="majorBidi" w:cstheme="majorBidi"/>
          <w:sz w:val="30"/>
          <w:szCs w:val="30"/>
          <w:cs/>
        </w:rPr>
        <w:t xml:space="preserve"> ล้านบาทในกำไรขาดทุนและรับรู้สำรองการตีราคาที่ดินใหม่สุทธิภาษีเงินได้จำนวน </w:t>
      </w:r>
      <w:r>
        <w:rPr>
          <w:rFonts w:asciiTheme="majorBidi" w:hAnsiTheme="majorBidi" w:cstheme="majorBidi"/>
          <w:sz w:val="30"/>
          <w:szCs w:val="30"/>
        </w:rPr>
        <w:t>3</w:t>
      </w:r>
      <w:r w:rsidR="008D6259">
        <w:rPr>
          <w:rFonts w:asciiTheme="majorBidi" w:hAnsiTheme="majorBidi" w:cstheme="majorBidi"/>
          <w:sz w:val="30"/>
          <w:szCs w:val="30"/>
        </w:rPr>
        <w:t>1.</w:t>
      </w:r>
      <w:r w:rsidR="005D23EA">
        <w:rPr>
          <w:rFonts w:asciiTheme="majorBidi" w:hAnsiTheme="majorBidi" w:cstheme="majorBidi"/>
          <w:sz w:val="30"/>
          <w:szCs w:val="30"/>
        </w:rPr>
        <w:t>86</w:t>
      </w:r>
      <w:r w:rsidRPr="00A6268D">
        <w:rPr>
          <w:rFonts w:asciiTheme="majorBidi" w:hAnsiTheme="majorBidi" w:cstheme="majorBidi"/>
          <w:sz w:val="30"/>
          <w:szCs w:val="30"/>
        </w:rPr>
        <w:t xml:space="preserve"> </w:t>
      </w:r>
      <w:r w:rsidRPr="00A6268D">
        <w:rPr>
          <w:rFonts w:asciiTheme="majorBidi" w:hAnsiTheme="majorBidi" w:cstheme="majorBidi"/>
          <w:sz w:val="30"/>
          <w:szCs w:val="30"/>
          <w:cs/>
        </w:rPr>
        <w:t>ล้านบาทในกำไรขาดทุนเบ็ดเสร็จอื่น</w:t>
      </w:r>
      <w:r w:rsidR="00DC614F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4B082D">
        <w:rPr>
          <w:rFonts w:asciiTheme="majorBidi" w:hAnsiTheme="majorBidi" w:cstheme="majorBidi" w:hint="cs"/>
          <w:sz w:val="30"/>
          <w:szCs w:val="30"/>
          <w:cs/>
        </w:rPr>
        <w:t>ในงบการเงินเฉพาะกิจการ</w:t>
      </w:r>
      <w:r w:rsidR="00DC614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082D">
        <w:rPr>
          <w:rFonts w:asciiTheme="majorBidi" w:hAnsiTheme="majorBidi" w:cstheme="majorBidi"/>
          <w:sz w:val="30"/>
          <w:szCs w:val="30"/>
          <w:cs/>
        </w:rPr>
        <w:br/>
      </w:r>
      <w:r w:rsidR="008D6259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DC614F" w:rsidRPr="00A6268D">
        <w:rPr>
          <w:rFonts w:asciiTheme="majorBidi" w:hAnsiTheme="majorBidi" w:cstheme="majorBidi"/>
          <w:sz w:val="30"/>
          <w:szCs w:val="30"/>
          <w:cs/>
        </w:rPr>
        <w:t xml:space="preserve">ผลขาดทุนจากการตีราคาที่ดินใหม่จำนวน </w:t>
      </w:r>
      <w:r w:rsidR="008D6259">
        <w:rPr>
          <w:rFonts w:asciiTheme="majorBidi" w:hAnsiTheme="majorBidi" w:cstheme="majorBidi"/>
          <w:sz w:val="30"/>
          <w:szCs w:val="30"/>
        </w:rPr>
        <w:t>0.17</w:t>
      </w:r>
      <w:r w:rsidR="00DC614F" w:rsidRPr="00A6268D">
        <w:rPr>
          <w:rFonts w:asciiTheme="majorBidi" w:hAnsiTheme="majorBidi" w:cstheme="majorBidi"/>
          <w:sz w:val="30"/>
          <w:szCs w:val="30"/>
          <w:cs/>
        </w:rPr>
        <w:t xml:space="preserve"> ล้านบาทในกำไรขาดทุนและรับรู้สำรองการตีราคาที่ดินใหม่สุทธิภาษีเงินได้จำนวน </w:t>
      </w:r>
      <w:r w:rsidR="008D6259">
        <w:rPr>
          <w:rFonts w:asciiTheme="majorBidi" w:hAnsiTheme="majorBidi" w:cstheme="majorBidi"/>
          <w:sz w:val="30"/>
          <w:szCs w:val="30"/>
        </w:rPr>
        <w:t>16.30</w:t>
      </w:r>
      <w:r w:rsidR="00DC614F" w:rsidRPr="00A6268D">
        <w:rPr>
          <w:rFonts w:asciiTheme="majorBidi" w:hAnsiTheme="majorBidi" w:cstheme="majorBidi"/>
          <w:sz w:val="30"/>
          <w:szCs w:val="30"/>
        </w:rPr>
        <w:t xml:space="preserve"> </w:t>
      </w:r>
      <w:r w:rsidR="00DC614F" w:rsidRPr="00A626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D6259">
        <w:rPr>
          <w:rFonts w:asciiTheme="majorBidi" w:hAnsiTheme="majorBidi" w:cstheme="majorBidi"/>
          <w:sz w:val="30"/>
          <w:szCs w:val="30"/>
        </w:rPr>
        <w:t xml:space="preserve"> </w:t>
      </w:r>
      <w:r w:rsidR="00DC614F" w:rsidRPr="00A6268D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</w:p>
    <w:p w14:paraId="1C78BF48" w14:textId="3A13B31E" w:rsidR="005C7B55" w:rsidRDefault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5313597" w14:textId="59AB5214" w:rsidR="00B653AA" w:rsidRPr="00A209AE" w:rsidRDefault="00B653A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209AE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D794C86" w14:textId="77777777" w:rsidR="00361049" w:rsidRDefault="00361049"/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5D1863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891863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5D1863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2C8855A7" w:rsidR="00B653AA" w:rsidRDefault="006F080F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080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86C9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86C9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B653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F08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007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5" w:type="dxa"/>
          </w:tcPr>
          <w:p w14:paraId="6BDF80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1B9BBBB1" w:rsidR="00B653AA" w:rsidRDefault="006F080F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F080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86C9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86C9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B653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F080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007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B7599" w:rsidRPr="005D1863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5D1863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</w:tcPr>
          <w:p w14:paraId="065DFA1C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F0076" w:rsidRPr="005D1863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6F0076" w:rsidRPr="00F81554" w:rsidRDefault="006F0076" w:rsidP="006F007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6F0076" w:rsidRPr="0089186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0BD3D047" w:rsidR="006F0076" w:rsidRPr="009C7238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7,022,280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6F0076" w:rsidRPr="009C7238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429F94A9" w:rsidR="006F0076" w:rsidRPr="009C7238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3,135,725</w:t>
            </w:r>
          </w:p>
        </w:tc>
        <w:tc>
          <w:tcPr>
            <w:tcW w:w="232" w:type="dxa"/>
            <w:vAlign w:val="bottom"/>
          </w:tcPr>
          <w:p w14:paraId="0EE2E76A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7CC34FC9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10,158,005</w:t>
            </w:r>
          </w:p>
        </w:tc>
        <w:tc>
          <w:tcPr>
            <w:tcW w:w="235" w:type="dxa"/>
            <w:vAlign w:val="bottom"/>
          </w:tcPr>
          <w:p w14:paraId="41876828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5EE4B4D6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1,102,560</w:t>
            </w:r>
          </w:p>
        </w:tc>
        <w:tc>
          <w:tcPr>
            <w:tcW w:w="239" w:type="dxa"/>
            <w:vAlign w:val="bottom"/>
          </w:tcPr>
          <w:p w14:paraId="40E84500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536D3E43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2,546,382</w:t>
            </w:r>
          </w:p>
        </w:tc>
        <w:tc>
          <w:tcPr>
            <w:tcW w:w="231" w:type="dxa"/>
            <w:vAlign w:val="bottom"/>
          </w:tcPr>
          <w:p w14:paraId="4570EADB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1A75574F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3,648,942</w:t>
            </w:r>
          </w:p>
        </w:tc>
      </w:tr>
      <w:tr w:rsidR="006F0076" w:rsidRPr="005D1863" w14:paraId="04821FF0" w14:textId="77777777" w:rsidTr="00F05C00">
        <w:trPr>
          <w:trHeight w:val="635"/>
        </w:trPr>
        <w:tc>
          <w:tcPr>
            <w:tcW w:w="1901" w:type="dxa"/>
          </w:tcPr>
          <w:p w14:paraId="7161685A" w14:textId="77777777" w:rsidR="006F0076" w:rsidRDefault="006F0076" w:rsidP="006F007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18BEDD38" w:rsidR="006F0076" w:rsidRPr="00F81554" w:rsidRDefault="006F0076" w:rsidP="006F0076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328" w:type="dxa"/>
          </w:tcPr>
          <w:p w14:paraId="2BE4E206" w14:textId="77777777" w:rsidR="006F0076" w:rsidRPr="0089186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6BFC03F" w14:textId="57E9FBCC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53EEFFB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A892169" w14:textId="7F16F414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9D39FF2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6ABE8D9" w14:textId="6BD8CE8C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C108FD2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26A2D9B" w14:textId="6B179B83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E643D46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68F4F1E" w14:textId="5B4E40D8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964,800</w:t>
            </w:r>
          </w:p>
        </w:tc>
        <w:tc>
          <w:tcPr>
            <w:tcW w:w="231" w:type="dxa"/>
            <w:vAlign w:val="bottom"/>
          </w:tcPr>
          <w:p w14:paraId="32DAFD94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3EDBC7" w14:textId="2C2C9316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964,800</w:t>
            </w:r>
          </w:p>
        </w:tc>
      </w:tr>
      <w:tr w:rsidR="006F0076" w:rsidRPr="005D1863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6F0076" w:rsidRPr="00F81554" w:rsidRDefault="006F0076" w:rsidP="006F007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6F0076" w:rsidRPr="0089186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2F699972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1,410,582</w:t>
            </w:r>
          </w:p>
        </w:tc>
        <w:tc>
          <w:tcPr>
            <w:tcW w:w="231" w:type="dxa"/>
            <w:vAlign w:val="bottom"/>
          </w:tcPr>
          <w:p w14:paraId="739FE095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2E9E978E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A6064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2F5FCD78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1,410,582</w:t>
            </w:r>
          </w:p>
        </w:tc>
        <w:tc>
          <w:tcPr>
            <w:tcW w:w="235" w:type="dxa"/>
            <w:vAlign w:val="bottom"/>
          </w:tcPr>
          <w:p w14:paraId="4D8FA390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73FFB1CD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750,19</w:t>
            </w:r>
            <w:r w:rsidR="002F71E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9" w:type="dxa"/>
            <w:vAlign w:val="bottom"/>
          </w:tcPr>
          <w:p w14:paraId="23A73C94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53D8BACB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34BA55F5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750,19</w:t>
            </w:r>
            <w:r w:rsidR="002F71E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6F0076" w:rsidRPr="00FB3369" w14:paraId="2882E224" w14:textId="77777777" w:rsidTr="00F05C00">
        <w:trPr>
          <w:trHeight w:val="332"/>
        </w:trPr>
        <w:tc>
          <w:tcPr>
            <w:tcW w:w="1901" w:type="dxa"/>
          </w:tcPr>
          <w:p w14:paraId="4AFF7D32" w14:textId="77777777" w:rsidR="006F0076" w:rsidRPr="00F81554" w:rsidRDefault="006F0076" w:rsidP="006F007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6F0076" w:rsidRPr="0089186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7FD97623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332,873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39FE1200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4,094,712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6E980F4C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4,427,58</w:t>
            </w:r>
            <w:r w:rsidR="00165F06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5" w:type="dxa"/>
            <w:vAlign w:val="bottom"/>
          </w:tcPr>
          <w:p w14:paraId="576A15A4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06E4177C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123,8</w:t>
            </w:r>
            <w:r w:rsidR="002F71E9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239" w:type="dxa"/>
            <w:vAlign w:val="bottom"/>
          </w:tcPr>
          <w:p w14:paraId="24AEF08C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33E2F0A2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65,793</w:t>
            </w:r>
          </w:p>
        </w:tc>
        <w:tc>
          <w:tcPr>
            <w:tcW w:w="231" w:type="dxa"/>
            <w:vAlign w:val="bottom"/>
          </w:tcPr>
          <w:p w14:paraId="7AA31BB0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129DCD94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189,62</w:t>
            </w:r>
            <w:r w:rsidR="002F71E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6F0076" w:rsidRPr="005D1863" w14:paraId="0D3EF377" w14:textId="77777777" w:rsidTr="00F05C00">
        <w:trPr>
          <w:trHeight w:val="322"/>
        </w:trPr>
        <w:tc>
          <w:tcPr>
            <w:tcW w:w="1901" w:type="dxa"/>
          </w:tcPr>
          <w:p w14:paraId="402A4091" w14:textId="77777777" w:rsidR="006F0076" w:rsidRPr="00F81554" w:rsidRDefault="006F0076" w:rsidP="006F0076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6F0076" w:rsidRPr="0089186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9AA6DEB" w14:textId="240B2599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4A47BE4A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D5C08A1" w14:textId="4C4D267D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5,508,600</w:t>
            </w:r>
          </w:p>
        </w:tc>
        <w:tc>
          <w:tcPr>
            <w:tcW w:w="232" w:type="dxa"/>
            <w:vAlign w:val="bottom"/>
          </w:tcPr>
          <w:p w14:paraId="0EC3E9F9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CF3B500" w14:textId="44B6195F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8,508,600</w:t>
            </w:r>
          </w:p>
        </w:tc>
        <w:tc>
          <w:tcPr>
            <w:tcW w:w="235" w:type="dxa"/>
            <w:vAlign w:val="bottom"/>
          </w:tcPr>
          <w:p w14:paraId="7C7375AC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763BEC" w14:textId="65BE85AA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9" w:type="dxa"/>
            <w:vAlign w:val="bottom"/>
          </w:tcPr>
          <w:p w14:paraId="76E5B10F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4C6950B" w14:textId="73F9A4F4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5,508,600</w:t>
            </w:r>
          </w:p>
        </w:tc>
        <w:tc>
          <w:tcPr>
            <w:tcW w:w="231" w:type="dxa"/>
            <w:vAlign w:val="bottom"/>
          </w:tcPr>
          <w:p w14:paraId="3150A5EE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FA7A9E" w14:textId="0C462002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8,508,600</w:t>
            </w:r>
          </w:p>
        </w:tc>
      </w:tr>
      <w:tr w:rsidR="006F0076" w:rsidRPr="005D1863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6F0076" w:rsidRPr="00F81554" w:rsidRDefault="006F0076" w:rsidP="006F007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6F0076" w:rsidRPr="0089186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583F46C9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11,765,735</w:t>
            </w:r>
          </w:p>
        </w:tc>
        <w:tc>
          <w:tcPr>
            <w:tcW w:w="231" w:type="dxa"/>
            <w:vAlign w:val="bottom"/>
          </w:tcPr>
          <w:p w14:paraId="4B5DF7D9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77F6BDF0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12,739,037</w:t>
            </w:r>
          </w:p>
        </w:tc>
        <w:tc>
          <w:tcPr>
            <w:tcW w:w="232" w:type="dxa"/>
            <w:vAlign w:val="bottom"/>
          </w:tcPr>
          <w:p w14:paraId="0EEDC82C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707E79DD" w:rsidR="006F0076" w:rsidRPr="00C90373" w:rsidRDefault="00CC0443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24,504,772</w:t>
            </w:r>
          </w:p>
        </w:tc>
        <w:tc>
          <w:tcPr>
            <w:tcW w:w="235" w:type="dxa"/>
            <w:vAlign w:val="bottom"/>
          </w:tcPr>
          <w:p w14:paraId="4D23B5F3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53532DD9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4,976,586</w:t>
            </w:r>
          </w:p>
        </w:tc>
        <w:tc>
          <w:tcPr>
            <w:tcW w:w="239" w:type="dxa"/>
            <w:vAlign w:val="bottom"/>
          </w:tcPr>
          <w:p w14:paraId="46E6C87B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4F456A77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9,085,575</w:t>
            </w:r>
          </w:p>
        </w:tc>
        <w:tc>
          <w:tcPr>
            <w:tcW w:w="231" w:type="dxa"/>
            <w:vAlign w:val="bottom"/>
          </w:tcPr>
          <w:p w14:paraId="5FE38C85" w14:textId="77777777" w:rsidR="006F0076" w:rsidRPr="00C90373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669AA9BB" w:rsidR="006F0076" w:rsidRPr="00C90373" w:rsidRDefault="00470F0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14,062,161</w:t>
            </w:r>
          </w:p>
        </w:tc>
      </w:tr>
    </w:tbl>
    <w:p w14:paraId="413B1A02" w14:textId="77777777" w:rsidR="009A0F67" w:rsidRPr="00040CCB" w:rsidRDefault="009A0F67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cs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C1573" w:rsidRPr="00CF1517" w14:paraId="297E28B9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C3C418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EAAF8D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5019224D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5C7C6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30DF508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573" w:rsidRPr="00CF1517" w14:paraId="11A767FB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67ECFB80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979437B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0C1E8154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09543D79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FC70925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6C781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gridSpan w:val="2"/>
          </w:tcPr>
          <w:p w14:paraId="2C106B78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CF798A3" w14:textId="77777777" w:rsidR="00DC1573" w:rsidRPr="00C86A19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F0076" w:rsidRPr="00CF1517" w14:paraId="00A0837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E4CB597" w14:textId="77777777" w:rsidR="006F0076" w:rsidRPr="00CF1517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FDF3E8B" w14:textId="67EF7131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726F286B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E8D7A" w14:textId="661B0E23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5365DDC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B80EA" w14:textId="0C3D490F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gridSpan w:val="2"/>
          </w:tcPr>
          <w:p w14:paraId="614D4921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FB52B3" w14:textId="7C2B52A2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F0076" w:rsidRPr="00CF1517" w14:paraId="2F82156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28DFDEAC" w14:textId="77777777" w:rsidR="006F0076" w:rsidRPr="00CF1517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F6E24AF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6F0076" w:rsidRPr="00CF1517" w14:paraId="08E68B02" w14:textId="77777777" w:rsidTr="00DC1573">
        <w:trPr>
          <w:trHeight w:hRule="exact" w:val="384"/>
        </w:trPr>
        <w:tc>
          <w:tcPr>
            <w:tcW w:w="2205" w:type="pct"/>
          </w:tcPr>
          <w:p w14:paraId="0955098C" w14:textId="43982B36" w:rsidR="006F0076" w:rsidRPr="00CF1517" w:rsidRDefault="006F0076" w:rsidP="006F0076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E5BFD87" w14:textId="44E0D4AA" w:rsidR="006F0076" w:rsidRDefault="00881D22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</w:t>
            </w:r>
            <w:r w:rsidR="006654F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25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8,102</w:t>
            </w:r>
          </w:p>
        </w:tc>
        <w:tc>
          <w:tcPr>
            <w:tcW w:w="140" w:type="pct"/>
            <w:vAlign w:val="bottom"/>
          </w:tcPr>
          <w:p w14:paraId="4A19EA53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5F3F5A87" w14:textId="3E75E891" w:rsidR="006F0076" w:rsidRPr="00BC7F09" w:rsidRDefault="00BC7F09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BC7F0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6F0076" w:rsidRPr="00BC7F0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BC7F0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981</w:t>
            </w:r>
            <w:r w:rsidR="006F0076" w:rsidRPr="00BC7F0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BC7F0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315</w:t>
            </w:r>
          </w:p>
        </w:tc>
        <w:tc>
          <w:tcPr>
            <w:tcW w:w="145" w:type="pct"/>
            <w:vAlign w:val="bottom"/>
          </w:tcPr>
          <w:p w14:paraId="1C80C7DC" w14:textId="77777777" w:rsidR="006F0076" w:rsidRPr="00BC7F09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7FFC18" w14:textId="1608C948" w:rsidR="006F0076" w:rsidRDefault="00881D22" w:rsidP="006F00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269,910</w:t>
            </w:r>
          </w:p>
        </w:tc>
        <w:tc>
          <w:tcPr>
            <w:tcW w:w="127" w:type="pct"/>
            <w:gridSpan w:val="2"/>
            <w:vAlign w:val="bottom"/>
          </w:tcPr>
          <w:p w14:paraId="2FF6EEE6" w14:textId="77777777" w:rsidR="006F0076" w:rsidRPr="00CF1517" w:rsidRDefault="006F0076" w:rsidP="006F007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2F37C0A7" w14:textId="1D355211" w:rsidR="006F0076" w:rsidRPr="006F080F" w:rsidRDefault="00BC7F09" w:rsidP="006F00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="006F0076">
              <w:rPr>
                <w:rFonts w:ascii="Angsana New" w:hAnsi="Angsana New" w:cs="Angsana New"/>
                <w:sz w:val="30"/>
                <w:szCs w:val="30"/>
              </w:rPr>
              <w:t>,2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6F0076" w:rsidRPr="00CF1517" w14:paraId="13217B2A" w14:textId="77777777" w:rsidTr="00DC1573">
        <w:trPr>
          <w:trHeight w:hRule="exact" w:val="384"/>
        </w:trPr>
        <w:tc>
          <w:tcPr>
            <w:tcW w:w="2205" w:type="pct"/>
          </w:tcPr>
          <w:p w14:paraId="2C7B8E49" w14:textId="5890D310" w:rsidR="006F0076" w:rsidRPr="00CF1517" w:rsidRDefault="006F0076" w:rsidP="006F0076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B0E4666" w14:textId="5B921581" w:rsidR="006F0076" w:rsidRPr="00CF1517" w:rsidRDefault="00881D22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16,042</w:t>
            </w:r>
          </w:p>
        </w:tc>
        <w:tc>
          <w:tcPr>
            <w:tcW w:w="140" w:type="pct"/>
            <w:vAlign w:val="bottom"/>
          </w:tcPr>
          <w:p w14:paraId="0DAF77E9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F97CDFF" w14:textId="43DBFDB6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16,042</w:t>
            </w:r>
          </w:p>
        </w:tc>
        <w:tc>
          <w:tcPr>
            <w:tcW w:w="145" w:type="pct"/>
            <w:vAlign w:val="bottom"/>
          </w:tcPr>
          <w:p w14:paraId="1DC66F24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A27C73" w14:textId="51B717A0" w:rsidR="006F0076" w:rsidRPr="00CF1517" w:rsidRDefault="00881D22" w:rsidP="006F00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548D2B18" w14:textId="77777777" w:rsidR="006F0076" w:rsidRPr="00CF1517" w:rsidRDefault="006F0076" w:rsidP="006F007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6BB1BAC" w14:textId="288640B5" w:rsidR="006F0076" w:rsidRPr="00CF1517" w:rsidRDefault="006F0076" w:rsidP="006F00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6F0076" w:rsidRPr="00CF1517" w14:paraId="37885991" w14:textId="77777777" w:rsidTr="00DC1573">
        <w:trPr>
          <w:trHeight w:hRule="exact" w:val="384"/>
        </w:trPr>
        <w:tc>
          <w:tcPr>
            <w:tcW w:w="2205" w:type="pct"/>
          </w:tcPr>
          <w:p w14:paraId="067EC065" w14:textId="1552F8E3" w:rsidR="006F0076" w:rsidRPr="00CF1517" w:rsidRDefault="006F0076" w:rsidP="006F0076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362956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7A796C4" w14:textId="4389A8EB" w:rsidR="006F0076" w:rsidRPr="00CF1517" w:rsidRDefault="00881D22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354,193</w:t>
            </w:r>
          </w:p>
        </w:tc>
        <w:tc>
          <w:tcPr>
            <w:tcW w:w="140" w:type="pct"/>
            <w:vAlign w:val="bottom"/>
          </w:tcPr>
          <w:p w14:paraId="034FC043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258F82C3" w14:textId="0844F96E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362956">
              <w:rPr>
                <w:rFonts w:ascii="Angsana New" w:hAnsi="Angsana New" w:cs="Angsana New"/>
                <w:sz w:val="30"/>
                <w:szCs w:val="30"/>
              </w:rPr>
              <w:t>522,020</w:t>
            </w:r>
          </w:p>
        </w:tc>
        <w:tc>
          <w:tcPr>
            <w:tcW w:w="145" w:type="pct"/>
            <w:vAlign w:val="bottom"/>
          </w:tcPr>
          <w:p w14:paraId="0D984411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57806C3" w14:textId="74143E62" w:rsidR="006F0076" w:rsidRPr="00CF1517" w:rsidRDefault="00881D22" w:rsidP="006F00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125,796</w:t>
            </w:r>
          </w:p>
        </w:tc>
        <w:tc>
          <w:tcPr>
            <w:tcW w:w="127" w:type="pct"/>
            <w:gridSpan w:val="2"/>
            <w:vAlign w:val="bottom"/>
          </w:tcPr>
          <w:p w14:paraId="08A81E5E" w14:textId="77777777" w:rsidR="006F0076" w:rsidRPr="00CF1517" w:rsidRDefault="006F0076" w:rsidP="006F007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34A1A01D" w14:textId="01043832" w:rsidR="006F0076" w:rsidRPr="00CF1517" w:rsidRDefault="006F0076" w:rsidP="006F00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2956">
              <w:rPr>
                <w:rFonts w:ascii="Angsana New" w:hAnsi="Angsana New" w:cs="Angsana New"/>
                <w:sz w:val="30"/>
                <w:szCs w:val="30"/>
              </w:rPr>
              <w:t>242,584</w:t>
            </w:r>
          </w:p>
        </w:tc>
      </w:tr>
      <w:tr w:rsidR="006F0076" w:rsidRPr="00CF1517" w14:paraId="61243B30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04E0F223" w14:textId="23775E19" w:rsidR="006F0076" w:rsidRPr="00CF1517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5CFC1" w14:textId="08195688" w:rsidR="006F0076" w:rsidRPr="00392F10" w:rsidRDefault="00881D22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2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392F10" w:rsidRPr="00392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628</w:t>
            </w:r>
            <w:r w:rsidRPr="00392F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,337</w:t>
            </w:r>
          </w:p>
        </w:tc>
        <w:tc>
          <w:tcPr>
            <w:tcW w:w="140" w:type="pct"/>
            <w:vAlign w:val="bottom"/>
          </w:tcPr>
          <w:p w14:paraId="0DEFEAF2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F27F" w14:textId="6C7D2343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BC7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C7F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145" w:type="pct"/>
            <w:vAlign w:val="bottom"/>
          </w:tcPr>
          <w:p w14:paraId="66A7CEE5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2273" w14:textId="26150B27" w:rsidR="006F0076" w:rsidRPr="00CF1517" w:rsidRDefault="00881D22" w:rsidP="006F00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418,244</w:t>
            </w:r>
          </w:p>
        </w:tc>
        <w:tc>
          <w:tcPr>
            <w:tcW w:w="127" w:type="pct"/>
            <w:gridSpan w:val="2"/>
            <w:vAlign w:val="bottom"/>
          </w:tcPr>
          <w:p w14:paraId="2F6B67E6" w14:textId="77777777" w:rsidR="006F0076" w:rsidRPr="00CF1517" w:rsidRDefault="006F0076" w:rsidP="006F007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BF64" w14:textId="1E014BE9" w:rsidR="006F0076" w:rsidRPr="00CF1517" w:rsidRDefault="00F13300" w:rsidP="006F007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</w:t>
            </w:r>
            <w:r w:rsidR="006F00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</w:tr>
    </w:tbl>
    <w:p w14:paraId="3795099B" w14:textId="77777777" w:rsidR="00040CCB" w:rsidRPr="00040CCB" w:rsidRDefault="00040CC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515929" w:rsidRPr="00C146C0" w14:paraId="6F97E1C8" w14:textId="77777777" w:rsidTr="002A0A7F">
        <w:trPr>
          <w:trHeight w:hRule="exact" w:val="374"/>
        </w:trPr>
        <w:tc>
          <w:tcPr>
            <w:tcW w:w="1749" w:type="pct"/>
          </w:tcPr>
          <w:p w14:paraId="4948A540" w14:textId="73F72323" w:rsidR="00515929" w:rsidRPr="008A5A08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2F86551" w14:textId="77777777" w:rsidR="00515929" w:rsidRPr="00C146C0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537878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3341553C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6FADC5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136A49A4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76" w:rsidRPr="00C146C0" w14:paraId="413B9AD2" w14:textId="77777777" w:rsidTr="002A0A7F">
        <w:trPr>
          <w:trHeight w:hRule="exact" w:val="374"/>
        </w:trPr>
        <w:tc>
          <w:tcPr>
            <w:tcW w:w="1749" w:type="pct"/>
          </w:tcPr>
          <w:p w14:paraId="30BDA141" w14:textId="77777777" w:rsidR="006F0076" w:rsidRPr="00C146C0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5E00E28" w14:textId="77777777" w:rsidR="006F0076" w:rsidRPr="00C146C0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F8C02AD" w14:textId="3022BF30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294F814A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FB093" w14:textId="5B07F119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CC5D62F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B6C0A9" w14:textId="0D5DAFFC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A09E956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9496F31" w14:textId="35CB22F6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F0076" w:rsidRPr="00C146C0" w14:paraId="44C299D0" w14:textId="77777777" w:rsidTr="001B1CB3">
        <w:trPr>
          <w:trHeight w:hRule="exact" w:val="374"/>
        </w:trPr>
        <w:tc>
          <w:tcPr>
            <w:tcW w:w="1749" w:type="pct"/>
          </w:tcPr>
          <w:p w14:paraId="26AF32F9" w14:textId="77777777" w:rsidR="006F0076" w:rsidRPr="00C146C0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A433547" w14:textId="77777777" w:rsidR="006F0076" w:rsidRPr="00C146C0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6F5FAED2" w14:textId="77777777" w:rsidR="006F0076" w:rsidRPr="00C146C0" w:rsidRDefault="006F0076" w:rsidP="006F007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076" w:rsidRPr="00C146C0" w14:paraId="7F8DA737" w14:textId="77777777" w:rsidTr="002A0A7F">
        <w:trPr>
          <w:trHeight w:hRule="exact" w:val="374"/>
        </w:trPr>
        <w:tc>
          <w:tcPr>
            <w:tcW w:w="1749" w:type="pct"/>
          </w:tcPr>
          <w:p w14:paraId="78938D36" w14:textId="7455FF11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4F9D49DA" w14:textId="77777777" w:rsidR="006F0076" w:rsidRPr="00C146C0" w:rsidRDefault="006F0076" w:rsidP="006F0076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0270623" w14:textId="4AFD40C9" w:rsidR="006F0076" w:rsidRPr="00C146C0" w:rsidRDefault="001F36E2" w:rsidP="006F0076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1" w:type="pct"/>
          </w:tcPr>
          <w:p w14:paraId="542353AA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4D90A0" w14:textId="1025E18C" w:rsidR="006F0076" w:rsidRPr="00C146C0" w:rsidRDefault="006F0076" w:rsidP="006F0076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2,121,076</w:t>
            </w:r>
          </w:p>
        </w:tc>
        <w:tc>
          <w:tcPr>
            <w:tcW w:w="146" w:type="pct"/>
          </w:tcPr>
          <w:p w14:paraId="3CB22B3C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315FDC" w14:textId="02CDA510" w:rsidR="006F0076" w:rsidRPr="00C146C0" w:rsidRDefault="001F36E2" w:rsidP="006F0076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1,054,680</w:t>
            </w:r>
          </w:p>
        </w:tc>
        <w:tc>
          <w:tcPr>
            <w:tcW w:w="144" w:type="pct"/>
          </w:tcPr>
          <w:p w14:paraId="73374433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A404B18" w14:textId="1F67605F" w:rsidR="006F0076" w:rsidRPr="00C146C0" w:rsidRDefault="006F0076" w:rsidP="006F0076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898,194</w:t>
            </w:r>
          </w:p>
        </w:tc>
      </w:tr>
      <w:tr w:rsidR="006F0076" w:rsidRPr="00C146C0" w14:paraId="77AA4DDE" w14:textId="77777777" w:rsidTr="002A0A7F">
        <w:trPr>
          <w:trHeight w:hRule="exact" w:val="374"/>
        </w:trPr>
        <w:tc>
          <w:tcPr>
            <w:tcW w:w="1749" w:type="pct"/>
          </w:tcPr>
          <w:p w14:paraId="7854DE77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6AE7743D" w14:textId="77777777" w:rsidR="006F0076" w:rsidRPr="00C146C0" w:rsidRDefault="006F0076" w:rsidP="006F0076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4C632F7C" w14:textId="7F4BACBF" w:rsidR="006F0076" w:rsidRPr="00C146C0" w:rsidRDefault="00CC0443" w:rsidP="006F0076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68,866</w:t>
            </w:r>
          </w:p>
        </w:tc>
        <w:tc>
          <w:tcPr>
            <w:tcW w:w="141" w:type="pct"/>
          </w:tcPr>
          <w:p w14:paraId="14219479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7499310" w14:textId="7CAAF564" w:rsidR="006F0076" w:rsidRPr="00C146C0" w:rsidRDefault="006F0076" w:rsidP="006F0076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350,000</w:t>
            </w:r>
          </w:p>
        </w:tc>
        <w:tc>
          <w:tcPr>
            <w:tcW w:w="146" w:type="pct"/>
          </w:tcPr>
          <w:p w14:paraId="0C9BB3FE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C54CF52" w14:textId="1E0A1B59" w:rsidR="006F0076" w:rsidRPr="00C146C0" w:rsidRDefault="00722109" w:rsidP="006F0076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CA25188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A1EB8F5" w14:textId="127C352A" w:rsidR="006F0076" w:rsidRPr="00C146C0" w:rsidRDefault="006F0076" w:rsidP="006F0076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350,000</w:t>
            </w:r>
          </w:p>
        </w:tc>
      </w:tr>
      <w:tr w:rsidR="006F0076" w:rsidRPr="00C146C0" w14:paraId="61FB751F" w14:textId="77777777" w:rsidTr="002A0A7F">
        <w:trPr>
          <w:trHeight w:hRule="exact" w:val="374"/>
        </w:trPr>
        <w:tc>
          <w:tcPr>
            <w:tcW w:w="1749" w:type="pct"/>
          </w:tcPr>
          <w:p w14:paraId="5B7A26B2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782B6DFA" w14:textId="77777777" w:rsidR="006F0076" w:rsidRPr="00C146C0" w:rsidRDefault="006F0076" w:rsidP="006F0076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526FE91" w14:textId="04E5D39A" w:rsidR="006F0076" w:rsidRPr="00C146C0" w:rsidRDefault="00CC0443" w:rsidP="006F0076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(577,870)</w:t>
            </w:r>
          </w:p>
        </w:tc>
        <w:tc>
          <w:tcPr>
            <w:tcW w:w="141" w:type="pct"/>
          </w:tcPr>
          <w:p w14:paraId="3400C623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BDEECE" w14:textId="7DB87434" w:rsidR="006F0076" w:rsidRPr="00C146C0" w:rsidRDefault="006F0076" w:rsidP="006F0076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(439,870)</w:t>
            </w:r>
          </w:p>
        </w:tc>
        <w:tc>
          <w:tcPr>
            <w:tcW w:w="146" w:type="pct"/>
          </w:tcPr>
          <w:p w14:paraId="3D7F1041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F6906" w14:textId="75102606" w:rsidR="006F0076" w:rsidRPr="00C146C0" w:rsidRDefault="00722109" w:rsidP="006F0076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(304,484)</w:t>
            </w:r>
          </w:p>
        </w:tc>
        <w:tc>
          <w:tcPr>
            <w:tcW w:w="144" w:type="pct"/>
          </w:tcPr>
          <w:p w14:paraId="548CFC18" w14:textId="77777777" w:rsidR="006F0076" w:rsidRPr="00C146C0" w:rsidRDefault="006F0076" w:rsidP="006F00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FB01AA8" w14:textId="06190D93" w:rsidR="006F0076" w:rsidRPr="00C146C0" w:rsidRDefault="006F0076" w:rsidP="006F0076">
            <w:pPr>
              <w:pStyle w:val="block"/>
              <w:tabs>
                <w:tab w:val="decimal" w:pos="80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(171,655)</w:t>
            </w:r>
          </w:p>
        </w:tc>
      </w:tr>
      <w:tr w:rsidR="006F0076" w:rsidRPr="00C146C0" w14:paraId="494F6F0B" w14:textId="77777777" w:rsidTr="002A0A7F">
        <w:trPr>
          <w:trHeight w:hRule="exact" w:val="374"/>
        </w:trPr>
        <w:tc>
          <w:tcPr>
            <w:tcW w:w="1749" w:type="pct"/>
          </w:tcPr>
          <w:p w14:paraId="06C91B27" w14:textId="066A81D8" w:rsidR="006F0076" w:rsidRPr="00C146C0" w:rsidRDefault="006F0076" w:rsidP="006F0076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1" w:type="pct"/>
          </w:tcPr>
          <w:p w14:paraId="6C23686E" w14:textId="77777777" w:rsidR="006F0076" w:rsidRPr="00C146C0" w:rsidRDefault="006F0076" w:rsidP="006F0076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5285AC92" w:rsidR="006F0076" w:rsidRPr="00C146C0" w:rsidRDefault="00CC0443" w:rsidP="006F0076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1,410,582</w:t>
            </w:r>
          </w:p>
        </w:tc>
        <w:tc>
          <w:tcPr>
            <w:tcW w:w="141" w:type="pct"/>
          </w:tcPr>
          <w:p w14:paraId="7439A574" w14:textId="77777777" w:rsidR="006F0076" w:rsidRPr="00C146C0" w:rsidRDefault="006F0076" w:rsidP="006F0076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7814936E" w:rsidR="006F0076" w:rsidRPr="00C146C0" w:rsidRDefault="006F0076" w:rsidP="006F0076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2,031,206</w:t>
            </w:r>
          </w:p>
        </w:tc>
        <w:tc>
          <w:tcPr>
            <w:tcW w:w="146" w:type="pct"/>
          </w:tcPr>
          <w:p w14:paraId="61F1523B" w14:textId="77777777" w:rsidR="006F0076" w:rsidRPr="00C146C0" w:rsidRDefault="006F0076" w:rsidP="006F0076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0E26C34D" w:rsidR="006F0076" w:rsidRPr="00C146C0" w:rsidRDefault="00722109" w:rsidP="006F0076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750,196</w:t>
            </w:r>
          </w:p>
        </w:tc>
        <w:tc>
          <w:tcPr>
            <w:tcW w:w="144" w:type="pct"/>
          </w:tcPr>
          <w:p w14:paraId="695E914C" w14:textId="77777777" w:rsidR="006F0076" w:rsidRPr="00C146C0" w:rsidRDefault="006F0076" w:rsidP="006F0076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BF8F803" w14:textId="18F458B1" w:rsidR="006F0076" w:rsidRPr="00C146C0" w:rsidRDefault="006F0076" w:rsidP="006F0076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1,076,539</w:t>
            </w:r>
          </w:p>
        </w:tc>
      </w:tr>
      <w:tr w:rsidR="006F0076" w:rsidRPr="00C146C0" w14:paraId="4E1D233C" w14:textId="77777777" w:rsidTr="002A0A7F">
        <w:trPr>
          <w:trHeight w:hRule="exact" w:val="410"/>
        </w:trPr>
        <w:tc>
          <w:tcPr>
            <w:tcW w:w="1749" w:type="pct"/>
          </w:tcPr>
          <w:p w14:paraId="0763DED4" w14:textId="10DFF7FD" w:rsidR="006F0076" w:rsidRPr="00C146C0" w:rsidRDefault="006F0076" w:rsidP="006F0076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1D6818B9" w14:textId="77777777" w:rsidR="006F0076" w:rsidRPr="00C146C0" w:rsidRDefault="006F0076" w:rsidP="006F0076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D894367" w14:textId="77777777" w:rsidR="006F0076" w:rsidRPr="00C146C0" w:rsidRDefault="006F0076" w:rsidP="006F0076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5EBAA39" w14:textId="77777777" w:rsidR="006F0076" w:rsidRPr="001A0DF5" w:rsidRDefault="006F0076" w:rsidP="006F0076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1ADFC770" w:rsidR="006F0076" w:rsidRPr="001A0DF5" w:rsidRDefault="001F36E2" w:rsidP="006F0076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6" w:type="pct"/>
          </w:tcPr>
          <w:p w14:paraId="66F91E26" w14:textId="77777777" w:rsidR="006F0076" w:rsidRPr="001A0DF5" w:rsidRDefault="006F0076" w:rsidP="006F0076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E0697DB" w14:textId="77777777" w:rsidR="006F0076" w:rsidRPr="001A0DF5" w:rsidRDefault="006F0076" w:rsidP="006F0076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FC96A8" w14:textId="77777777" w:rsidR="006F0076" w:rsidRPr="001A0DF5" w:rsidRDefault="006F0076" w:rsidP="006F0076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61AE383A" w:rsidR="006F0076" w:rsidRPr="001A0DF5" w:rsidRDefault="001F36E2" w:rsidP="006F0076">
            <w:pPr>
              <w:pStyle w:val="block"/>
              <w:tabs>
                <w:tab w:val="decimal" w:pos="80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1,054,680</w:t>
            </w:r>
          </w:p>
        </w:tc>
      </w:tr>
    </w:tbl>
    <w:p w14:paraId="062F1030" w14:textId="6FD8AD14" w:rsidR="00F751D1" w:rsidRDefault="00F751D1" w:rsidP="00F751D1">
      <w:pPr>
        <w:rPr>
          <w:rFonts w:cstheme="minorBidi"/>
          <w:lang w:val="th-TH"/>
        </w:rPr>
      </w:pPr>
    </w:p>
    <w:p w14:paraId="1AE66A42" w14:textId="78BC01C3" w:rsidR="00392F10" w:rsidRPr="00CF5BAB" w:rsidRDefault="00A66760" w:rsidP="00CF5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A66760">
        <w:rPr>
          <w:rFonts w:ascii="Angsana New" w:hAnsi="Angsana New" w:cs="Angsana New" w:hint="cs"/>
          <w:sz w:val="30"/>
          <w:szCs w:val="30"/>
          <w:cs/>
        </w:rPr>
        <w:t>ในระหว่างงวดเก้าเดือนสิ้นสุด</w:t>
      </w:r>
      <w:r w:rsidRPr="00A6676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66760">
        <w:rPr>
          <w:rFonts w:ascii="Angsana New" w:hAnsi="Angsana New" w:cs="Angsana New"/>
          <w:sz w:val="30"/>
          <w:szCs w:val="30"/>
        </w:rPr>
        <w:t>30</w:t>
      </w:r>
      <w:r w:rsidRPr="00A667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67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667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6760">
        <w:rPr>
          <w:rFonts w:ascii="Angsana New" w:hAnsi="Angsana New" w:cs="Angsana New"/>
          <w:sz w:val="30"/>
          <w:szCs w:val="30"/>
        </w:rPr>
        <w:t xml:space="preserve">2565 </w:t>
      </w:r>
      <w:r w:rsidRPr="00A6676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66760">
        <w:rPr>
          <w:rFonts w:ascii="Angsana New" w:hAnsi="Angsana New" w:cs="Angsana New" w:hint="cs"/>
          <w:sz w:val="30"/>
          <w:szCs w:val="30"/>
          <w:cs/>
        </w:rPr>
        <w:t>ได้เข้าทำ</w:t>
      </w:r>
      <w:r w:rsidRPr="00A66760">
        <w:rPr>
          <w:rFonts w:ascii="Angsana New" w:hAnsi="Angsana New" w:cs="Angsana New"/>
          <w:sz w:val="30"/>
          <w:szCs w:val="30"/>
          <w:cs/>
        </w:rPr>
        <w:t>สัญญาเงินกู้ยืม</w:t>
      </w:r>
      <w:r w:rsidRPr="00A66760">
        <w:rPr>
          <w:rFonts w:ascii="Angsana New" w:hAnsi="Angsana New" w:cs="Angsana New" w:hint="cs"/>
          <w:sz w:val="30"/>
          <w:szCs w:val="30"/>
          <w:cs/>
        </w:rPr>
        <w:t>ระยะยาว</w:t>
      </w:r>
      <w:r w:rsidRPr="00A66760">
        <w:rPr>
          <w:rFonts w:ascii="Angsana New" w:hAnsi="Angsana New" w:cs="Angsana New"/>
          <w:sz w:val="30"/>
          <w:szCs w:val="30"/>
          <w:cs/>
        </w:rPr>
        <w:t>ประเภทมีหลักประกันกับสถาบันการเงิน โดยมีรายละเอียดดังนี้</w:t>
      </w:r>
    </w:p>
    <w:p w14:paraId="77B303C3" w14:textId="77777777" w:rsidR="00A66760" w:rsidRPr="00CF1517" w:rsidRDefault="00A66760" w:rsidP="00A66760">
      <w:pPr>
        <w:rPr>
          <w:rFonts w:ascii="Angsana New" w:hAnsi="Angsana New" w:cs="Angsana New"/>
          <w:sz w:val="30"/>
          <w:szCs w:val="30"/>
        </w:rPr>
      </w:pPr>
    </w:p>
    <w:tbl>
      <w:tblPr>
        <w:tblW w:w="97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1170"/>
        <w:gridCol w:w="1260"/>
        <w:gridCol w:w="1980"/>
        <w:gridCol w:w="2520"/>
      </w:tblGrid>
      <w:tr w:rsidR="00A66760" w:rsidRPr="00CF1517" w14:paraId="2C9C8080" w14:textId="77777777" w:rsidTr="00D80B16">
        <w:trPr>
          <w:trHeight w:val="947"/>
        </w:trPr>
        <w:tc>
          <w:tcPr>
            <w:tcW w:w="1872" w:type="dxa"/>
            <w:vAlign w:val="bottom"/>
          </w:tcPr>
          <w:p w14:paraId="29A449C0" w14:textId="77777777" w:rsidR="00A66760" w:rsidRPr="00CF1517" w:rsidRDefault="00A66760" w:rsidP="00C6518D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118470241"/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 </w:t>
            </w:r>
          </w:p>
          <w:p w14:paraId="1EAE129C" w14:textId="77777777" w:rsidR="00A66760" w:rsidRPr="00CF1517" w:rsidRDefault="00A66760" w:rsidP="00C6518D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0CA591" w14:textId="77777777" w:rsidR="00A66760" w:rsidRPr="00CF1517" w:rsidRDefault="00A66760" w:rsidP="00C6518D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387CAC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</w:t>
            </w:r>
          </w:p>
          <w:p w14:paraId="2113B9E3" w14:textId="77777777" w:rsidR="00A66760" w:rsidRPr="00CF1517" w:rsidRDefault="00A66760" w:rsidP="00C6518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ที่ได้รับอนุมัติ</w:t>
            </w:r>
          </w:p>
        </w:tc>
        <w:tc>
          <w:tcPr>
            <w:tcW w:w="1260" w:type="dxa"/>
            <w:shd w:val="clear" w:color="auto" w:fill="auto"/>
          </w:tcPr>
          <w:p w14:paraId="0CCF066B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ยอดเงินกู้ยืม</w:t>
            </w:r>
          </w:p>
          <w:p w14:paraId="331F3E9D" w14:textId="77777777" w:rsidR="005934AC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7D35FF40" w14:textId="20CB5241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  <w:p w14:paraId="1B8E25ED" w14:textId="77777777" w:rsidR="00A66760" w:rsidRPr="00CF1517" w:rsidRDefault="00A66760" w:rsidP="00C6518D">
            <w:pPr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51A953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52D99FC8" w14:textId="77777777" w:rsidR="00A66760" w:rsidRPr="00CF1517" w:rsidRDefault="00A66760" w:rsidP="00C6518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1D39234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กำหนดการจ่ายชำระคืน</w:t>
            </w:r>
          </w:p>
        </w:tc>
      </w:tr>
      <w:tr w:rsidR="00A66760" w:rsidRPr="00CF1517" w14:paraId="6E210F5B" w14:textId="77777777" w:rsidTr="00D80B16">
        <w:tc>
          <w:tcPr>
            <w:tcW w:w="1872" w:type="dxa"/>
          </w:tcPr>
          <w:p w14:paraId="0AFA7D68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6A9AD29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664E871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18361C22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6EE1F92C" w14:textId="77777777" w:rsidR="00A66760" w:rsidRPr="00CF1517" w:rsidRDefault="00A66760" w:rsidP="00C6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20EC8" w:rsidRPr="00CF1517" w14:paraId="51FCF320" w14:textId="77777777" w:rsidTr="00D80B16">
        <w:tc>
          <w:tcPr>
            <w:tcW w:w="1872" w:type="dxa"/>
          </w:tcPr>
          <w:p w14:paraId="4F03C951" w14:textId="6F6D37E6" w:rsidR="00D20EC8" w:rsidRPr="00CF1517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ฟู้ดส์</w:t>
            </w:r>
          </w:p>
        </w:tc>
        <w:tc>
          <w:tcPr>
            <w:tcW w:w="900" w:type="dxa"/>
            <w:shd w:val="clear" w:color="auto" w:fill="auto"/>
          </w:tcPr>
          <w:p w14:paraId="5F4F0C74" w14:textId="14A91D19" w:rsidR="00D20EC8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="005F06C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69DAAC9" w14:textId="39E09219" w:rsidR="00D20EC8" w:rsidRPr="00C85708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260" w:type="dxa"/>
            <w:shd w:val="clear" w:color="auto" w:fill="auto"/>
          </w:tcPr>
          <w:p w14:paraId="19ADC966" w14:textId="4144E6F5" w:rsidR="00D20EC8" w:rsidRPr="00C85708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915B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3B140294" w14:textId="0ABE05E2" w:rsidR="00D20EC8" w:rsidRPr="00CF1517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ลบอัตราที่กำหนด</w:t>
            </w:r>
          </w:p>
        </w:tc>
        <w:tc>
          <w:tcPr>
            <w:tcW w:w="2520" w:type="dxa"/>
            <w:shd w:val="clear" w:color="auto" w:fill="auto"/>
          </w:tcPr>
          <w:p w14:paraId="09B3CE45" w14:textId="6A1AC66C" w:rsidR="00D20EC8" w:rsidRPr="00CF1517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เดือน ระยะเวลา </w:t>
            </w:r>
            <w:r w:rsidR="005F06C7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D20EC8" w:rsidRPr="00CF1517" w14:paraId="4BB3BBF2" w14:textId="77777777" w:rsidTr="00D80B16">
        <w:tc>
          <w:tcPr>
            <w:tcW w:w="1872" w:type="dxa"/>
          </w:tcPr>
          <w:p w14:paraId="5F09DE8D" w14:textId="1C799CD3" w:rsidR="00D20EC8" w:rsidRPr="00CF1517" w:rsidRDefault="00E24B7C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D20EC8">
              <w:rPr>
                <w:rFonts w:ascii="Angsana New" w:hAnsi="Angsana New" w:cs="Angsana New" w:hint="cs"/>
                <w:sz w:val="24"/>
                <w:szCs w:val="24"/>
                <w:cs/>
              </w:rPr>
              <w:t>สไวน ฟาร์ม</w:t>
            </w:r>
            <w:r w:rsidR="00D20EC8"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8ABAF60" w14:textId="77777777" w:rsidR="00D20EC8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73BBC9" w14:textId="77777777" w:rsidR="00D20EC8" w:rsidRPr="00C85708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BF7D38E" w14:textId="77777777" w:rsidR="00D20EC8" w:rsidRPr="00C85708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5D7BB7A4" w14:textId="77777777" w:rsidR="00D20EC8" w:rsidRPr="00CF1517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6E40EC3C" w14:textId="77777777" w:rsidR="00D20EC8" w:rsidRPr="00CF1517" w:rsidRDefault="00D20EC8" w:rsidP="00D2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bookmarkEnd w:id="4"/>
    </w:tbl>
    <w:p w14:paraId="63BF165F" w14:textId="197823EA" w:rsidR="00A66760" w:rsidRDefault="00A66760" w:rsidP="00F751D1">
      <w:pPr>
        <w:rPr>
          <w:rFonts w:cstheme="minorBidi"/>
          <w:lang w:val="th-TH"/>
        </w:rPr>
      </w:pPr>
    </w:p>
    <w:p w14:paraId="310690D7" w14:textId="77777777" w:rsidR="009329FD" w:rsidRPr="009329FD" w:rsidRDefault="009329FD" w:rsidP="00F751D1">
      <w:pPr>
        <w:rPr>
          <w:rFonts w:cstheme="minorBidi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8"/>
        <w:gridCol w:w="1003"/>
        <w:gridCol w:w="1093"/>
        <w:gridCol w:w="277"/>
        <w:gridCol w:w="7"/>
        <w:gridCol w:w="1093"/>
        <w:gridCol w:w="17"/>
        <w:gridCol w:w="262"/>
        <w:gridCol w:w="17"/>
        <w:gridCol w:w="1065"/>
        <w:gridCol w:w="17"/>
        <w:gridCol w:w="262"/>
        <w:gridCol w:w="17"/>
        <w:gridCol w:w="1095"/>
      </w:tblGrid>
      <w:tr w:rsidR="00F751D1" w:rsidRPr="00CF1517" w14:paraId="23F3E210" w14:textId="77777777" w:rsidTr="009778FA">
        <w:trPr>
          <w:trHeight w:hRule="exact" w:val="388"/>
        </w:trPr>
        <w:tc>
          <w:tcPr>
            <w:tcW w:w="1651" w:type="pct"/>
          </w:tcPr>
          <w:p w14:paraId="6D2D4CE0" w14:textId="77777777" w:rsidR="00F751D1" w:rsidRPr="00CF1517" w:rsidRDefault="00F751D1" w:rsidP="009778FA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40" w:type="pct"/>
          </w:tcPr>
          <w:p w14:paraId="7DEB1B97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3F8E778D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578D3443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14:paraId="5F1AD896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1D1" w:rsidRPr="00CF1517" w14:paraId="04399C7C" w14:textId="77777777" w:rsidTr="009778FA">
        <w:trPr>
          <w:trHeight w:hRule="exact" w:val="388"/>
        </w:trPr>
        <w:tc>
          <w:tcPr>
            <w:tcW w:w="1651" w:type="pct"/>
          </w:tcPr>
          <w:p w14:paraId="5E34450B" w14:textId="77777777" w:rsidR="00F751D1" w:rsidRPr="00CF1517" w:rsidRDefault="00F751D1" w:rsidP="009778F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1649B0E8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4147C11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40E84C1A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ABC5691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1651B957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8400F14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2C8F4F41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10E0340D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751D1" w:rsidRPr="00CF1517" w14:paraId="3315ED5F" w14:textId="77777777" w:rsidTr="009778FA">
        <w:trPr>
          <w:trHeight w:hRule="exact" w:val="388"/>
        </w:trPr>
        <w:tc>
          <w:tcPr>
            <w:tcW w:w="1651" w:type="pct"/>
          </w:tcPr>
          <w:p w14:paraId="3134F8A5" w14:textId="77777777" w:rsidR="00F751D1" w:rsidRPr="00CF1517" w:rsidRDefault="00F751D1" w:rsidP="009778F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833A33D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12"/>
          </w:tcPr>
          <w:p w14:paraId="500A3812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1D1" w:rsidRPr="00CF1517" w14:paraId="3AB80FB0" w14:textId="77777777" w:rsidTr="009778FA">
        <w:trPr>
          <w:trHeight w:hRule="exact" w:val="388"/>
        </w:trPr>
        <w:tc>
          <w:tcPr>
            <w:tcW w:w="1651" w:type="pct"/>
          </w:tcPr>
          <w:p w14:paraId="6B401F64" w14:textId="77777777" w:rsidR="00F751D1" w:rsidRPr="00CF1517" w:rsidRDefault="00F751D1" w:rsidP="009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14:paraId="16011CEB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3BF11E7" w14:textId="52FEBD0A" w:rsidR="00F751D1" w:rsidRPr="00CF1517" w:rsidRDefault="00CC0443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3" w:type="pct"/>
            <w:gridSpan w:val="2"/>
          </w:tcPr>
          <w:p w14:paraId="141E9D0B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57B6577" w14:textId="2347B589" w:rsidR="00F751D1" w:rsidRPr="00CF1517" w:rsidRDefault="00CC0443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3,568,600</w:t>
            </w:r>
          </w:p>
        </w:tc>
        <w:tc>
          <w:tcPr>
            <w:tcW w:w="150" w:type="pct"/>
            <w:gridSpan w:val="2"/>
          </w:tcPr>
          <w:p w14:paraId="19F08875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BAFBEA8" w14:textId="3B7DE9A2" w:rsidR="00F751D1" w:rsidRPr="00CF1517" w:rsidRDefault="00722109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0" w:type="pct"/>
            <w:gridSpan w:val="2"/>
          </w:tcPr>
          <w:p w14:paraId="6031F7D0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7FCDD05" w14:textId="2D8CA69D" w:rsidR="00F751D1" w:rsidRPr="00CF1517" w:rsidRDefault="00722109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3,568,600</w:t>
            </w:r>
          </w:p>
        </w:tc>
      </w:tr>
      <w:tr w:rsidR="00F751D1" w:rsidRPr="00CF1517" w14:paraId="2FE1BECB" w14:textId="77777777" w:rsidTr="009778FA">
        <w:trPr>
          <w:trHeight w:hRule="exact" w:val="388"/>
        </w:trPr>
        <w:tc>
          <w:tcPr>
            <w:tcW w:w="1651" w:type="pct"/>
          </w:tcPr>
          <w:p w14:paraId="423EAAFA" w14:textId="77777777" w:rsidR="00F751D1" w:rsidRPr="00CF1517" w:rsidRDefault="00F751D1" w:rsidP="009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0" w:type="pct"/>
          </w:tcPr>
          <w:p w14:paraId="79322311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37832BF" w14:textId="7DC1011E" w:rsidR="00F751D1" w:rsidRPr="00CF1517" w:rsidRDefault="00CC0443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3,940,000</w:t>
            </w:r>
          </w:p>
        </w:tc>
        <w:tc>
          <w:tcPr>
            <w:tcW w:w="153" w:type="pct"/>
            <w:gridSpan w:val="2"/>
          </w:tcPr>
          <w:p w14:paraId="053F8EB3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2521D2D" w14:textId="110C0C6F" w:rsidR="00F751D1" w:rsidRPr="00CF1517" w:rsidRDefault="00CC0443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5336315F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110E440" w14:textId="12FFA39E" w:rsidR="00F751D1" w:rsidRPr="00CF1517" w:rsidRDefault="00722109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3,940,000</w:t>
            </w:r>
          </w:p>
        </w:tc>
        <w:tc>
          <w:tcPr>
            <w:tcW w:w="150" w:type="pct"/>
            <w:gridSpan w:val="2"/>
          </w:tcPr>
          <w:p w14:paraId="601143D0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63773B" w14:textId="07E09C85" w:rsidR="00F751D1" w:rsidRPr="00CF1517" w:rsidRDefault="00722109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51D1" w:rsidRPr="00CF1517" w14:paraId="36AC4D38" w14:textId="77777777" w:rsidTr="009778FA">
        <w:trPr>
          <w:trHeight w:hRule="exact" w:val="388"/>
        </w:trPr>
        <w:tc>
          <w:tcPr>
            <w:tcW w:w="1651" w:type="pct"/>
          </w:tcPr>
          <w:p w14:paraId="0261399B" w14:textId="23AEFB01" w:rsidR="00F751D1" w:rsidRPr="00CF1517" w:rsidRDefault="00F751D1" w:rsidP="009778FA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" w:type="pct"/>
          </w:tcPr>
          <w:p w14:paraId="66EBAA33" w14:textId="77777777" w:rsidR="00F751D1" w:rsidRPr="00CF1517" w:rsidRDefault="00F751D1" w:rsidP="009778F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9ED5DE3" w14:textId="1257A94E" w:rsidR="00F751D1" w:rsidRPr="00CF1517" w:rsidRDefault="00CC0443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8,508,600</w:t>
            </w:r>
          </w:p>
        </w:tc>
        <w:tc>
          <w:tcPr>
            <w:tcW w:w="153" w:type="pct"/>
            <w:gridSpan w:val="2"/>
          </w:tcPr>
          <w:p w14:paraId="2237CBDF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4EDF9" w14:textId="4D4F3C4E" w:rsidR="00F751D1" w:rsidRPr="00CF1517" w:rsidRDefault="00CC0443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3,568,600</w:t>
            </w:r>
          </w:p>
        </w:tc>
        <w:tc>
          <w:tcPr>
            <w:tcW w:w="150" w:type="pct"/>
            <w:gridSpan w:val="2"/>
          </w:tcPr>
          <w:p w14:paraId="597A39A1" w14:textId="77777777" w:rsidR="00F751D1" w:rsidRPr="00CF1517" w:rsidRDefault="00F751D1" w:rsidP="009778F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1BCF7" w14:textId="5450CDF0" w:rsidR="00F751D1" w:rsidRPr="00CF1517" w:rsidRDefault="00722109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8,508,600</w:t>
            </w:r>
          </w:p>
        </w:tc>
        <w:tc>
          <w:tcPr>
            <w:tcW w:w="150" w:type="pct"/>
            <w:gridSpan w:val="2"/>
          </w:tcPr>
          <w:p w14:paraId="7ABB23A6" w14:textId="77777777" w:rsidR="00F751D1" w:rsidRPr="00AA213A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85381ED" w14:textId="2189F69A" w:rsidR="00F751D1" w:rsidRPr="00AA213A" w:rsidRDefault="00722109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3,568,600</w:t>
            </w:r>
          </w:p>
        </w:tc>
      </w:tr>
      <w:tr w:rsidR="00F751D1" w:rsidRPr="00CF1517" w14:paraId="5B1E89A7" w14:textId="77777777" w:rsidTr="009778FA">
        <w:trPr>
          <w:trHeight w:hRule="exact" w:val="388"/>
        </w:trPr>
        <w:tc>
          <w:tcPr>
            <w:tcW w:w="1651" w:type="pct"/>
          </w:tcPr>
          <w:p w14:paraId="0B1B3B62" w14:textId="77777777" w:rsidR="00F751D1" w:rsidRPr="00CF1517" w:rsidRDefault="00F751D1" w:rsidP="009778F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</w:tcPr>
          <w:p w14:paraId="2EC1D081" w14:textId="77777777" w:rsidR="00F751D1" w:rsidRPr="00CF1517" w:rsidRDefault="00F751D1" w:rsidP="009778FA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</w:tcPr>
          <w:p w14:paraId="5C68BDA7" w14:textId="77777777" w:rsidR="00F751D1" w:rsidRDefault="00F751D1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gridSpan w:val="2"/>
          </w:tcPr>
          <w:p w14:paraId="394092E0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D4F61BB" w14:textId="77777777" w:rsidR="00F751D1" w:rsidRPr="004B0B8A" w:rsidRDefault="00F751D1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0" w:type="pct"/>
            <w:gridSpan w:val="2"/>
          </w:tcPr>
          <w:p w14:paraId="69653246" w14:textId="77777777" w:rsidR="00F751D1" w:rsidRPr="00CF1517" w:rsidRDefault="00F751D1" w:rsidP="009778F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6A46A4A2" w14:textId="77777777" w:rsidR="00F751D1" w:rsidRDefault="00F751D1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</w:tcPr>
          <w:p w14:paraId="3326C8B3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71EE3971" w14:textId="77777777" w:rsidR="00F751D1" w:rsidRPr="004B0B8A" w:rsidRDefault="00F751D1" w:rsidP="009778FA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4,568,600</w:t>
            </w:r>
          </w:p>
        </w:tc>
      </w:tr>
    </w:tbl>
    <w:p w14:paraId="77E9FABC" w14:textId="6644ED43" w:rsidR="00302FCA" w:rsidRPr="00040CCB" w:rsidRDefault="00302FCA" w:rsidP="00302FCA">
      <w:pPr>
        <w:rPr>
          <w:rFonts w:asciiTheme="majorBidi" w:hAnsiTheme="majorBidi" w:cstheme="majorBidi"/>
          <w:sz w:val="30"/>
          <w:szCs w:val="30"/>
        </w:rPr>
      </w:pPr>
    </w:p>
    <w:p w14:paraId="6601A9B9" w14:textId="1DF2A1D7" w:rsidR="00F751D1" w:rsidRPr="00C84B0B" w:rsidRDefault="00F751D1" w:rsidP="00F75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sz w:val="30"/>
          <w:szCs w:val="30"/>
        </w:rPr>
      </w:pPr>
      <w:r w:rsidRPr="00515F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หุ้นกู้</w:t>
      </w:r>
    </w:p>
    <w:p w14:paraId="68D900E3" w14:textId="77777777" w:rsidR="00F751D1" w:rsidRPr="009E63D0" w:rsidRDefault="00F751D1" w:rsidP="00F751D1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803E6C5" w14:textId="77777777" w:rsidR="00F751D1" w:rsidRPr="00813247" w:rsidRDefault="00F751D1" w:rsidP="00F751D1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1/256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</w:p>
    <w:p w14:paraId="78B8F964" w14:textId="77777777" w:rsidR="00F751D1" w:rsidRPr="00456AE1" w:rsidRDefault="00F751D1" w:rsidP="00F751D1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B446BC2" w14:textId="77777777" w:rsidR="00F751D1" w:rsidRDefault="00F751D1" w:rsidP="00F751D1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14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066A6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1F4E8F">
        <w:rPr>
          <w:rFonts w:ascii="Angsana New" w:hAnsi="Angsana New" w:cs="Angsana New"/>
          <w:sz w:val="30"/>
          <w:szCs w:val="30"/>
        </w:rPr>
        <w:t>900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Pr="001F4E8F">
        <w:rPr>
          <w:rFonts w:ascii="Angsana New" w:hAnsi="Angsana New" w:cs="Angsana New"/>
          <w:sz w:val="30"/>
          <w:szCs w:val="30"/>
        </w:rPr>
        <w:t xml:space="preserve">14 </w:t>
      </w:r>
      <w:r w:rsidRPr="001F4E8F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1F4E8F">
        <w:rPr>
          <w:rFonts w:ascii="Angsana New" w:hAnsi="Angsana New" w:cs="Angsana New"/>
          <w:sz w:val="30"/>
          <w:szCs w:val="30"/>
        </w:rPr>
        <w:t xml:space="preserve">2568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4</w:t>
      </w:r>
      <w:r w:rsidRPr="00066A6E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25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3AE6EA30" w14:textId="77777777" w:rsidR="00F751D1" w:rsidRDefault="00F751D1" w:rsidP="00F751D1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7B2FEE4" w14:textId="77777777" w:rsidR="00F751D1" w:rsidRPr="00813247" w:rsidRDefault="00F751D1" w:rsidP="00F751D1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</w:p>
    <w:p w14:paraId="38E9474C" w14:textId="77777777" w:rsidR="00F751D1" w:rsidRPr="00456AE1" w:rsidRDefault="00F751D1" w:rsidP="00F751D1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B54CF0E" w14:textId="7194B598" w:rsidR="00F751D1" w:rsidRDefault="00F751D1" w:rsidP="00302FCA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21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z w:val="30"/>
          <w:szCs w:val="30"/>
        </w:rPr>
        <w:t>1,600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>
        <w:rPr>
          <w:rFonts w:ascii="Angsana New" w:hAnsi="Angsana New" w:cs="Angsana New"/>
          <w:sz w:val="30"/>
          <w:szCs w:val="30"/>
        </w:rPr>
        <w:t>21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4.00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193ADA20" w14:textId="77777777" w:rsidR="00436B98" w:rsidRDefault="00436B98" w:rsidP="00F751D1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9F64465" w14:textId="77777777" w:rsidR="00436B98" w:rsidRPr="00813247" w:rsidRDefault="00436B98" w:rsidP="00436B98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</w:p>
    <w:p w14:paraId="57AAB46D" w14:textId="77777777" w:rsidR="00436B98" w:rsidRPr="00456AE1" w:rsidRDefault="00436B98" w:rsidP="00436B98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4AD89C5A" w14:textId="77777777" w:rsidR="00436B98" w:rsidRPr="00456AE1" w:rsidRDefault="00436B98" w:rsidP="00436B98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z w:val="30"/>
          <w:szCs w:val="30"/>
        </w:rPr>
        <w:t>40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>
        <w:rPr>
          <w:rFonts w:ascii="Angsana New" w:hAnsi="Angsana New" w:cs="Angsana New"/>
          <w:sz w:val="30"/>
          <w:szCs w:val="30"/>
        </w:rPr>
        <w:t>22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4.00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48E1633" w14:textId="77777777" w:rsidR="00436B98" w:rsidRDefault="00436B98" w:rsidP="00F751D1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6EC665" w14:textId="4352A78F" w:rsidR="00F751D1" w:rsidRPr="00813247" w:rsidRDefault="00F751D1" w:rsidP="00F751D1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5E3B95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="00302FC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ชุดที่ </w:t>
      </w:r>
      <w:r w:rsidR="00302FCA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</w:p>
    <w:p w14:paraId="21BDE609" w14:textId="77777777" w:rsidR="00F751D1" w:rsidRPr="00456AE1" w:rsidRDefault="00F751D1" w:rsidP="00F751D1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3D5A0588" w14:textId="1FC1F4D6" w:rsidR="005E3B95" w:rsidRDefault="00F751D1" w:rsidP="00A6676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E3B95"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3B95">
        <w:rPr>
          <w:rFonts w:ascii="Angsana New" w:hAnsi="Angsana New" w:cs="Angsana New" w:hint="cs"/>
          <w:sz w:val="30"/>
          <w:szCs w:val="30"/>
          <w:cs/>
        </w:rPr>
        <w:t>กรกฎ</w:t>
      </w:r>
      <w:r>
        <w:rPr>
          <w:rFonts w:ascii="Angsana New" w:hAnsi="Angsana New" w:cs="Angsana New" w:hint="cs"/>
          <w:sz w:val="30"/>
          <w:szCs w:val="30"/>
          <w:cs/>
        </w:rPr>
        <w:t xml:space="preserve">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</w:t>
      </w:r>
      <w:r w:rsidR="006C0149">
        <w:rPr>
          <w:rFonts w:ascii="Angsana New" w:hAnsi="Angsana New" w:cs="Angsana New" w:hint="cs"/>
          <w:sz w:val="30"/>
          <w:szCs w:val="30"/>
          <w:cs/>
        </w:rPr>
        <w:t xml:space="preserve">ชุดที่ </w:t>
      </w:r>
      <w:r w:rsidR="006C0149">
        <w:rPr>
          <w:rFonts w:ascii="Angsana New" w:hAnsi="Angsana New" w:cs="Angsana New"/>
          <w:sz w:val="30"/>
          <w:szCs w:val="30"/>
        </w:rPr>
        <w:t xml:space="preserve">1 </w:t>
      </w:r>
      <w:r w:rsidRPr="00066A6E">
        <w:rPr>
          <w:rFonts w:ascii="Angsana New" w:hAnsi="Angsana New" w:cs="Angsana New"/>
          <w:sz w:val="30"/>
          <w:szCs w:val="30"/>
          <w:cs/>
        </w:rPr>
        <w:t>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5E3B95">
        <w:rPr>
          <w:rFonts w:ascii="Angsana New" w:hAnsi="Angsana New" w:cs="Angsana New"/>
          <w:sz w:val="30"/>
          <w:szCs w:val="30"/>
        </w:rPr>
        <w:t>660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="005E3B95"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3B95">
        <w:rPr>
          <w:rFonts w:ascii="Angsana New" w:hAnsi="Angsana New" w:cs="Angsana New" w:hint="cs"/>
          <w:sz w:val="30"/>
          <w:szCs w:val="30"/>
          <w:cs/>
        </w:rPr>
        <w:t>กรกฎ</w:t>
      </w:r>
      <w:r>
        <w:rPr>
          <w:rFonts w:ascii="Angsana New" w:hAnsi="Angsana New" w:cs="Angsana New" w:hint="cs"/>
          <w:sz w:val="30"/>
          <w:szCs w:val="30"/>
          <w:cs/>
        </w:rPr>
        <w:t xml:space="preserve">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4.00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6EDA6698" w14:textId="77777777" w:rsidR="00302FCA" w:rsidRDefault="00302FCA" w:rsidP="00A6676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984E39" w14:textId="0860F279" w:rsidR="00302FCA" w:rsidRPr="00302FCA" w:rsidRDefault="00302FCA" w:rsidP="00302FC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ชุดที่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</w:p>
    <w:p w14:paraId="64FACD18" w14:textId="77777777" w:rsidR="005E3B95" w:rsidRPr="005E3B95" w:rsidRDefault="005E3B95" w:rsidP="005E3B95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EEB417A" w14:textId="0C891DFD" w:rsidR="003600B1" w:rsidRDefault="005E3B95" w:rsidP="00302FCA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</w:t>
      </w:r>
      <w:r w:rsidR="006C0149">
        <w:rPr>
          <w:rFonts w:ascii="Angsana New" w:hAnsi="Angsana New" w:cs="Angsana New" w:hint="cs"/>
          <w:sz w:val="30"/>
          <w:szCs w:val="30"/>
          <w:cs/>
        </w:rPr>
        <w:t xml:space="preserve">ชุดที่ </w:t>
      </w:r>
      <w:r w:rsidR="006C0149">
        <w:rPr>
          <w:rFonts w:ascii="Angsana New" w:hAnsi="Angsana New" w:cs="Angsana New"/>
          <w:sz w:val="30"/>
          <w:szCs w:val="30"/>
        </w:rPr>
        <w:t xml:space="preserve">2 </w:t>
      </w:r>
      <w:r w:rsidRPr="00066A6E">
        <w:rPr>
          <w:rFonts w:ascii="Angsana New" w:hAnsi="Angsana New" w:cs="Angsana New"/>
          <w:sz w:val="30"/>
          <w:szCs w:val="30"/>
          <w:cs/>
        </w:rPr>
        <w:t>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z w:val="30"/>
          <w:szCs w:val="30"/>
        </w:rPr>
        <w:t>740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>
        <w:rPr>
          <w:rFonts w:ascii="Angsana New" w:hAnsi="Angsana New" w:cs="Angsana New"/>
          <w:sz w:val="30"/>
          <w:szCs w:val="30"/>
        </w:rPr>
        <w:t>2569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4.60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3503C7E" w14:textId="77777777" w:rsidR="00302FCA" w:rsidRPr="00302FCA" w:rsidRDefault="00302FCA" w:rsidP="00302FCA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2C53284" w14:textId="527BB568" w:rsidR="00B653AA" w:rsidRPr="001B0062" w:rsidRDefault="00B653AA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D76847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108EB54F" w14:textId="4DFE96DD" w:rsidR="002221ED" w:rsidRDefault="00B653AA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6F0076">
        <w:rPr>
          <w:rFonts w:ascii="Angsana New" w:hAnsi="Angsana New" w:cs="Angsana New"/>
          <w:sz w:val="30"/>
          <w:szCs w:val="30"/>
        </w:rPr>
        <w:t>5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6462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2BF">
        <w:rPr>
          <w:rFonts w:ascii="Angsana New" w:hAnsi="Angsana New" w:cs="Angsana New"/>
          <w:sz w:val="30"/>
          <w:szCs w:val="30"/>
        </w:rPr>
        <w:t>2,949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ล้านบาทแล</w:t>
      </w:r>
      <w:r w:rsidR="006462BF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6462BF">
        <w:rPr>
          <w:rFonts w:ascii="Angsana New" w:hAnsi="Angsana New" w:cs="Angsana New"/>
          <w:sz w:val="30"/>
          <w:szCs w:val="30"/>
        </w:rPr>
        <w:t>540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256</w:t>
      </w:r>
      <w:r w:rsidR="006F0076">
        <w:rPr>
          <w:rFonts w:ascii="Angsana New" w:hAnsi="Angsana New" w:cs="Angsana New"/>
          <w:i/>
          <w:iCs/>
          <w:sz w:val="30"/>
          <w:szCs w:val="30"/>
        </w:rPr>
        <w:t>4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46602">
        <w:rPr>
          <w:rFonts w:ascii="Angsana New" w:hAnsi="Angsana New" w:cs="Angsana New"/>
          <w:i/>
          <w:iCs/>
          <w:sz w:val="30"/>
          <w:szCs w:val="30"/>
        </w:rPr>
        <w:t>879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946602">
        <w:rPr>
          <w:rFonts w:ascii="Angsana New" w:hAnsi="Angsana New" w:cs="Angsana New"/>
          <w:i/>
          <w:iCs/>
          <w:sz w:val="30"/>
          <w:szCs w:val="30"/>
        </w:rPr>
        <w:t>388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64F911E" w14:textId="77777777" w:rsidR="00B93FA5" w:rsidRDefault="00B93FA5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9F6D04" w14:textId="77777777" w:rsidR="00040CCB" w:rsidRDefault="0004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4E44283" w14:textId="69AE37CC" w:rsidR="006B363A" w:rsidRPr="00A209AE" w:rsidRDefault="006B363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209A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ทุนเรือนหุ้น</w:t>
      </w:r>
    </w:p>
    <w:p w14:paraId="019BB1ED" w14:textId="60179767" w:rsidR="00D53DE0" w:rsidRPr="00D76357" w:rsidRDefault="00D53DE0" w:rsidP="00D53DE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0B116F" w:rsidRPr="00C146C0" w14:paraId="77EE66E0" w14:textId="77777777" w:rsidTr="003600B1">
        <w:trPr>
          <w:tblHeader/>
        </w:trPr>
        <w:tc>
          <w:tcPr>
            <w:tcW w:w="3330" w:type="dxa"/>
          </w:tcPr>
          <w:p w14:paraId="23A9ACDD" w14:textId="77777777" w:rsidR="000B116F" w:rsidRPr="00C146C0" w:rsidRDefault="000B116F" w:rsidP="002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F595C39" w14:textId="3DB9E7A9" w:rsidR="000B116F" w:rsidRPr="00C146C0" w:rsidRDefault="000B116F" w:rsidP="002F7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233CA8D" w14:textId="77777777" w:rsidR="000B116F" w:rsidRPr="00C146C0" w:rsidRDefault="000B116F" w:rsidP="002F781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06305F" w:rsidRPr="00C146C0" w14:paraId="29464A90" w14:textId="77777777" w:rsidTr="003600B1">
        <w:trPr>
          <w:tblHeader/>
        </w:trPr>
        <w:tc>
          <w:tcPr>
            <w:tcW w:w="3330" w:type="dxa"/>
          </w:tcPr>
          <w:p w14:paraId="0FED8F8C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7A89E31" w14:textId="0725E28E" w:rsidR="0006305F" w:rsidRPr="0006305F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AC97759" w14:textId="2D27718B" w:rsidR="0006305F" w:rsidRPr="00C146C0" w:rsidRDefault="006F080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F007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DF457FD" w14:textId="77777777" w:rsidR="0006305F" w:rsidRPr="00C146C0" w:rsidRDefault="0006305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1E069C3" w14:textId="57F33F63" w:rsidR="0006305F" w:rsidRPr="00C146C0" w:rsidRDefault="006F080F" w:rsidP="0006305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F00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6305F" w:rsidRPr="00C146C0" w14:paraId="6AB8B138" w14:textId="77777777" w:rsidTr="003600B1">
        <w:trPr>
          <w:tblHeader/>
        </w:trPr>
        <w:tc>
          <w:tcPr>
            <w:tcW w:w="3330" w:type="dxa"/>
          </w:tcPr>
          <w:p w14:paraId="08A73F4C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333F6F1" w14:textId="53712518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4B953518" w14:textId="77777777" w:rsidR="0006305F" w:rsidRPr="00C146C0" w:rsidRDefault="0006305F" w:rsidP="0006305F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622C6BE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2F2583" w14:textId="77777777" w:rsidR="0006305F" w:rsidRPr="00C146C0" w:rsidRDefault="0006305F" w:rsidP="0006305F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EBEFF28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4FA961" w14:textId="77777777" w:rsidR="0006305F" w:rsidRPr="00C146C0" w:rsidRDefault="0006305F" w:rsidP="0006305F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B21ADDB" w14:textId="77777777" w:rsidR="0006305F" w:rsidRPr="00C146C0" w:rsidRDefault="0006305F" w:rsidP="0006305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176634" w14:textId="77777777" w:rsidR="0006305F" w:rsidRPr="00C146C0" w:rsidRDefault="0006305F" w:rsidP="0006305F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6305F" w:rsidRPr="00C146C0" w14:paraId="700F4708" w14:textId="77777777" w:rsidTr="003600B1">
        <w:trPr>
          <w:trHeight w:val="389"/>
          <w:tblHeader/>
        </w:trPr>
        <w:tc>
          <w:tcPr>
            <w:tcW w:w="3330" w:type="dxa"/>
          </w:tcPr>
          <w:p w14:paraId="4A73A838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20939AB" w14:textId="36A8FCCF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</w:tcPr>
          <w:p w14:paraId="46F64058" w14:textId="77777777" w:rsidR="0006305F" w:rsidRPr="00C146C0" w:rsidRDefault="0006305F" w:rsidP="0006305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6305F" w:rsidRPr="00C146C0" w14:paraId="0FD11676" w14:textId="77777777" w:rsidTr="000B116F">
        <w:tc>
          <w:tcPr>
            <w:tcW w:w="3330" w:type="dxa"/>
          </w:tcPr>
          <w:p w14:paraId="152500A9" w14:textId="77777777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47970585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BBAD04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5E922EF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DF24F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2757F1E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9A6123" w14:textId="77777777" w:rsidR="0006305F" w:rsidRPr="00C146C0" w:rsidRDefault="0006305F" w:rsidP="0006305F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D8D613D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86616" w14:textId="77777777" w:rsidR="0006305F" w:rsidRPr="00C146C0" w:rsidRDefault="0006305F" w:rsidP="0006305F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06305F" w:rsidRPr="00C146C0" w14:paraId="7DBE2087" w14:textId="77777777" w:rsidTr="000B116F">
        <w:tc>
          <w:tcPr>
            <w:tcW w:w="3330" w:type="dxa"/>
          </w:tcPr>
          <w:p w14:paraId="635776BF" w14:textId="370D9A9A" w:rsidR="0006305F" w:rsidRPr="00C146C0" w:rsidRDefault="0006305F" w:rsidP="0006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F080F"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D735AF9" w14:textId="77777777" w:rsidR="0006305F" w:rsidRPr="00C146C0" w:rsidRDefault="0006305F" w:rsidP="0006305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75D747" w14:textId="77777777" w:rsidR="0006305F" w:rsidRPr="00C146C0" w:rsidRDefault="0006305F" w:rsidP="0006305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D089F2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8E9E0" w14:textId="77777777" w:rsidR="0006305F" w:rsidRPr="00C146C0" w:rsidRDefault="0006305F" w:rsidP="0006305F">
            <w:pPr>
              <w:pStyle w:val="a3"/>
              <w:tabs>
                <w:tab w:val="decimal" w:pos="73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340EBA6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D1EC3" w14:textId="77777777" w:rsidR="0006305F" w:rsidRPr="00C146C0" w:rsidRDefault="0006305F" w:rsidP="0006305F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2B2086A" w14:textId="77777777" w:rsidR="0006305F" w:rsidRPr="00C146C0" w:rsidRDefault="0006305F" w:rsidP="0006305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9A1B9" w14:textId="77777777" w:rsidR="0006305F" w:rsidRPr="00C146C0" w:rsidRDefault="0006305F" w:rsidP="0006305F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DF0430" w:rsidRPr="00C146C0" w14:paraId="7550D37D" w14:textId="77777777" w:rsidTr="000B116F">
        <w:tc>
          <w:tcPr>
            <w:tcW w:w="3330" w:type="dxa"/>
          </w:tcPr>
          <w:p w14:paraId="01F2D195" w14:textId="77777777" w:rsidR="00DF0430" w:rsidRPr="00C146C0" w:rsidRDefault="00DF0430" w:rsidP="00DF0430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5B5F0264" w14:textId="778C4AC4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4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6EB982F" w14:textId="7C7081B6" w:rsidR="00DF0430" w:rsidRPr="00903124" w:rsidRDefault="00DF0430" w:rsidP="00DF0430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773A3C74" w14:textId="77777777" w:rsidR="00DF0430" w:rsidRPr="00903124" w:rsidRDefault="00DF0430" w:rsidP="00DF043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2E383D" w14:textId="032D2366" w:rsidR="00DF0430" w:rsidRPr="00903124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583026A5" w14:textId="77777777" w:rsidR="00DF0430" w:rsidRPr="00903124" w:rsidRDefault="00DF0430" w:rsidP="00DF043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76168" w14:textId="440E102B" w:rsidR="00DF0430" w:rsidRPr="00903124" w:rsidRDefault="00DF0430" w:rsidP="00DF0430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2F70A7FA" w14:textId="77777777" w:rsidR="00DF0430" w:rsidRPr="00C146C0" w:rsidRDefault="00DF0430" w:rsidP="00DF043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FE8E974" w14:textId="0FA46977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</w:tr>
      <w:tr w:rsidR="00DF0430" w:rsidRPr="00C146C0" w14:paraId="63050946" w14:textId="77777777" w:rsidTr="00205F10">
        <w:trPr>
          <w:trHeight w:val="70"/>
        </w:trPr>
        <w:tc>
          <w:tcPr>
            <w:tcW w:w="3330" w:type="dxa"/>
          </w:tcPr>
          <w:p w14:paraId="38CE6623" w14:textId="0EA67896" w:rsidR="00DF0430" w:rsidRPr="00B366D6" w:rsidRDefault="00DF0430" w:rsidP="00DF0430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</w:t>
            </w:r>
            <w:r w:rsidRPr="00B366D6">
              <w:rPr>
                <w:rFonts w:cs="Angsana New" w:hint="cs"/>
                <w:sz w:val="30"/>
                <w:szCs w:val="30"/>
                <w:cs/>
              </w:rPr>
              <w:t>ลด</w:t>
            </w:r>
            <w:r>
              <w:rPr>
                <w:rFonts w:cs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1310CC7" w14:textId="2BBCDA54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4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1C413BF" w14:textId="75B3B254" w:rsidR="00DF0430" w:rsidRPr="00903124" w:rsidRDefault="00DF0430" w:rsidP="00DF0430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365DFA" w14:textId="77777777" w:rsidR="00DF0430" w:rsidRPr="00903124" w:rsidRDefault="00DF0430" w:rsidP="00DF043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2C026A0" w14:textId="09CD3C27" w:rsidR="00DF0430" w:rsidRPr="00903124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683B1" w14:textId="77777777" w:rsidR="00DF0430" w:rsidRPr="00903124" w:rsidRDefault="00DF0430" w:rsidP="00DF043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706A6" w14:textId="7DB1AE6E" w:rsidR="00DF0430" w:rsidRPr="00903124" w:rsidRDefault="00DF0430" w:rsidP="00B93FA5">
            <w:pPr>
              <w:pStyle w:val="block"/>
              <w:tabs>
                <w:tab w:val="decimal" w:pos="699"/>
              </w:tabs>
              <w:spacing w:after="0" w:line="240" w:lineRule="auto"/>
              <w:ind w:left="-114" w:right="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70" w:type="dxa"/>
          </w:tcPr>
          <w:p w14:paraId="64D6F6FA" w14:textId="77777777" w:rsidR="00DF0430" w:rsidRPr="00C146C0" w:rsidRDefault="00DF0430" w:rsidP="00DF043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CDCB82" w14:textId="06FD5201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(531)</w:t>
            </w:r>
          </w:p>
        </w:tc>
      </w:tr>
      <w:tr w:rsidR="00DF0430" w:rsidRPr="00C146C0" w14:paraId="5346E820" w14:textId="77777777" w:rsidTr="000B116F">
        <w:tc>
          <w:tcPr>
            <w:tcW w:w="3330" w:type="dxa"/>
          </w:tcPr>
          <w:p w14:paraId="5341B478" w14:textId="68946535" w:rsidR="00DF0430" w:rsidRPr="00B366D6" w:rsidRDefault="00DF0430" w:rsidP="00DF0430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เพิ่มทุนจดทะเบียน</w:t>
            </w:r>
          </w:p>
        </w:tc>
        <w:tc>
          <w:tcPr>
            <w:tcW w:w="810" w:type="dxa"/>
          </w:tcPr>
          <w:p w14:paraId="1AB54AF8" w14:textId="21658EEF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4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809CABC" w14:textId="2189637C" w:rsidR="00DF0430" w:rsidRPr="00903124" w:rsidRDefault="00DF0430" w:rsidP="00DF0430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B36270" w14:textId="77777777" w:rsidR="00DF0430" w:rsidRPr="00903124" w:rsidRDefault="00DF0430" w:rsidP="00DF043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ED46236" w14:textId="2EBA522E" w:rsidR="00DF0430" w:rsidRPr="00903124" w:rsidRDefault="00DF0430" w:rsidP="00DF0430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8B7AA" w14:textId="77777777" w:rsidR="00DF0430" w:rsidRPr="00903124" w:rsidRDefault="00DF0430" w:rsidP="00DF043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ACCF4" w14:textId="06946B42" w:rsidR="00DF0430" w:rsidRPr="00903124" w:rsidRDefault="00DF0430" w:rsidP="00DF0430">
            <w:pPr>
              <w:pStyle w:val="block"/>
              <w:tabs>
                <w:tab w:val="decimal" w:pos="70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51D55819" w14:textId="77777777" w:rsidR="00DF0430" w:rsidRPr="00C146C0" w:rsidRDefault="00DF0430" w:rsidP="00DF0430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19E6A" w14:textId="5D7B0660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561</w:t>
            </w:r>
          </w:p>
        </w:tc>
      </w:tr>
      <w:tr w:rsidR="00DF0430" w:rsidRPr="00C146C0" w14:paraId="22EF24A4" w14:textId="77777777" w:rsidTr="000B116F">
        <w:tc>
          <w:tcPr>
            <w:tcW w:w="3330" w:type="dxa"/>
          </w:tcPr>
          <w:p w14:paraId="6244067D" w14:textId="3899DACB" w:rsidR="00DF0430" w:rsidRPr="00C146C0" w:rsidRDefault="00DF0430" w:rsidP="00DF0430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66B9E02B" w14:textId="77777777" w:rsidR="00DF0430" w:rsidRPr="00DF0430" w:rsidRDefault="00DF0430" w:rsidP="00DF0430">
            <w:pPr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D9CE02" w14:textId="77777777" w:rsidR="00DF0430" w:rsidRPr="00903124" w:rsidRDefault="00DF0430" w:rsidP="00DF0430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0C3EB" w14:textId="77777777" w:rsidR="00DF0430" w:rsidRPr="00903124" w:rsidRDefault="00DF0430" w:rsidP="00DF043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28FA1E" w14:textId="77777777" w:rsidR="00DF0430" w:rsidRPr="00903124" w:rsidRDefault="00DF0430" w:rsidP="00DF043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03261" w14:textId="77777777" w:rsidR="00DF0430" w:rsidRPr="00903124" w:rsidRDefault="00DF0430" w:rsidP="00DF043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699925" w14:textId="77777777" w:rsidR="00DF0430" w:rsidRPr="00903124" w:rsidRDefault="00DF0430" w:rsidP="00DF0430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4D51E" w14:textId="77777777" w:rsidR="00DF0430" w:rsidRPr="00C146C0" w:rsidRDefault="00DF0430" w:rsidP="00DF043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10ADFA" w14:textId="77777777" w:rsidR="00DF0430" w:rsidRPr="00C146C0" w:rsidRDefault="00DF0430" w:rsidP="00DF0430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0430" w:rsidRPr="00C146C0" w14:paraId="7FE64CF3" w14:textId="77777777" w:rsidTr="00EC0431">
        <w:tc>
          <w:tcPr>
            <w:tcW w:w="3330" w:type="dxa"/>
          </w:tcPr>
          <w:p w14:paraId="4B5D72BB" w14:textId="77777777" w:rsidR="00DF0430" w:rsidRPr="00C146C0" w:rsidRDefault="00DF0430" w:rsidP="00DF0430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5B0750E4" w14:textId="581E7CE3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4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B71651" w14:textId="3CEF8926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47E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04DFF2F4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781FBC" w14:textId="4C6D59DC" w:rsidR="00DF0430" w:rsidRPr="00903124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47E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01661F68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CF7D6C" w14:textId="325F5BA1" w:rsidR="00DF0430" w:rsidRPr="009A275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440B6B42" w14:textId="77777777" w:rsidR="00DF0430" w:rsidRPr="009A275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1E8BD0" w14:textId="48424045" w:rsidR="00DF0430" w:rsidRPr="009A2754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</w:tr>
      <w:tr w:rsidR="00DF0430" w:rsidRPr="00C146C0" w14:paraId="280E1B8A" w14:textId="77777777" w:rsidTr="000B116F">
        <w:tc>
          <w:tcPr>
            <w:tcW w:w="3330" w:type="dxa"/>
          </w:tcPr>
          <w:p w14:paraId="412314CB" w14:textId="2A2FCA9A" w:rsidR="00DF0430" w:rsidRPr="00C146C0" w:rsidRDefault="00DF0430" w:rsidP="00DF0430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9E175CD" w14:textId="77777777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1334E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A1EA9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0725BD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3FB686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4A1E0D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FBDCC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D13C96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F0430" w:rsidRPr="00C146C0" w14:paraId="24273F4A" w14:textId="77777777" w:rsidTr="000B116F">
        <w:tc>
          <w:tcPr>
            <w:tcW w:w="3330" w:type="dxa"/>
          </w:tcPr>
          <w:p w14:paraId="404336D4" w14:textId="77777777" w:rsidR="00DF0430" w:rsidRPr="00C146C0" w:rsidRDefault="00DF0430" w:rsidP="00DF0430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6D9B379B" w14:textId="088D0382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4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6B13848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C90F7B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395C2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751688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EE3E30" w14:textId="077A0864" w:rsidR="00DF0430" w:rsidRPr="009A275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7ED4AF05" w14:textId="77777777" w:rsidR="00DF0430" w:rsidRPr="009A275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4B4F1F" w14:textId="2521344D" w:rsidR="00DF0430" w:rsidRPr="009A2754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</w:tr>
      <w:tr w:rsidR="00DF0430" w:rsidRPr="00C146C0" w14:paraId="7668F97C" w14:textId="77777777" w:rsidTr="000B116F">
        <w:trPr>
          <w:trHeight w:val="447"/>
        </w:trPr>
        <w:tc>
          <w:tcPr>
            <w:tcW w:w="3330" w:type="dxa"/>
          </w:tcPr>
          <w:p w14:paraId="10B3CA5C" w14:textId="77777777" w:rsidR="00DF0430" w:rsidRPr="00C146C0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C66E20B" w14:textId="77777777" w:rsidR="00DF0430" w:rsidRPr="00C146C0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71FAA9CB" w14:textId="77777777" w:rsidR="00DF0430" w:rsidRPr="00903124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3850BCDE" w14:textId="77777777" w:rsidR="00DF0430" w:rsidRPr="00903124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0C6A6EB0" w14:textId="77777777" w:rsidR="00DF0430" w:rsidRPr="00903124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6A2507D6" w14:textId="77777777" w:rsidR="00DF0430" w:rsidRPr="00903124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9AA9BE6" w14:textId="77777777" w:rsidR="00DF0430" w:rsidRPr="00903124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112B8366" w14:textId="77777777" w:rsidR="00DF0430" w:rsidRPr="00C146C0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D5CA669" w14:textId="77777777" w:rsidR="00DF0430" w:rsidRPr="00C146C0" w:rsidRDefault="00DF0430" w:rsidP="00DF0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DF0430" w:rsidRPr="00C146C0" w14:paraId="17E05E7F" w14:textId="77777777" w:rsidTr="000B116F">
        <w:tc>
          <w:tcPr>
            <w:tcW w:w="3330" w:type="dxa"/>
          </w:tcPr>
          <w:p w14:paraId="3438071A" w14:textId="77777777" w:rsidR="00DF0430" w:rsidRPr="00265046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50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2650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475506D" w14:textId="77777777" w:rsidR="00DF0430" w:rsidRPr="00C146C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B5997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C8B039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1D67A8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1E4FB4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E484A8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C1F9D2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99D07F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F0430" w:rsidRPr="00C146C0" w14:paraId="1B4EAA08" w14:textId="77777777" w:rsidTr="000B116F">
        <w:tc>
          <w:tcPr>
            <w:tcW w:w="3330" w:type="dxa"/>
          </w:tcPr>
          <w:p w14:paraId="241DF739" w14:textId="02A1BC69" w:rsidR="00DF0430" w:rsidRPr="00265046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CA20579" w14:textId="77777777" w:rsidR="00DF0430" w:rsidRPr="00C146C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8BC89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25BBD8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A432C5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3C9F96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C3063F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D38709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F0508B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F0430" w:rsidRPr="00C146C0" w14:paraId="0050E647" w14:textId="77777777" w:rsidTr="000B116F">
        <w:tc>
          <w:tcPr>
            <w:tcW w:w="3330" w:type="dxa"/>
          </w:tcPr>
          <w:p w14:paraId="0B479F1F" w14:textId="11C5AE49" w:rsidR="00DF0430" w:rsidRPr="00265046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55B00E66" w14:textId="10CA7A00" w:rsidR="00DF0430" w:rsidRPr="00C146C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E254A5A" w14:textId="06087575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5,644</w:t>
            </w:r>
          </w:p>
        </w:tc>
        <w:tc>
          <w:tcPr>
            <w:tcW w:w="270" w:type="dxa"/>
          </w:tcPr>
          <w:p w14:paraId="57A23CBB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00AA34" w14:textId="0D8EBD6F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5,644</w:t>
            </w:r>
          </w:p>
        </w:tc>
        <w:tc>
          <w:tcPr>
            <w:tcW w:w="270" w:type="dxa"/>
          </w:tcPr>
          <w:p w14:paraId="628E3F51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1FE9A2" w14:textId="3805FA15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1152B236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8B8A99" w14:textId="5857B84A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5,608</w:t>
            </w:r>
          </w:p>
        </w:tc>
      </w:tr>
      <w:tr w:rsidR="00DF0430" w:rsidRPr="00C146C0" w14:paraId="023C079E" w14:textId="77777777" w:rsidTr="00302FCA">
        <w:tc>
          <w:tcPr>
            <w:tcW w:w="3330" w:type="dxa"/>
          </w:tcPr>
          <w:p w14:paraId="284B5092" w14:textId="67BBEB74" w:rsidR="00DF0430" w:rsidRPr="00265046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810" w:type="dxa"/>
          </w:tcPr>
          <w:p w14:paraId="6C5EB885" w14:textId="77777777" w:rsidR="00DF0430" w:rsidRPr="00C146C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9AB19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859D66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F41831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50C3E0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774B6F" w14:textId="77777777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9599BF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38059B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F0430" w:rsidRPr="00C146C0" w14:paraId="410DFC27" w14:textId="77777777" w:rsidTr="00302FCA">
        <w:tc>
          <w:tcPr>
            <w:tcW w:w="3330" w:type="dxa"/>
          </w:tcPr>
          <w:p w14:paraId="3A962F56" w14:textId="2F44B62E" w:rsidR="00DF0430" w:rsidRPr="00265046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810" w:type="dxa"/>
          </w:tcPr>
          <w:p w14:paraId="2EA2D301" w14:textId="42B6FE22" w:rsidR="00DF0430" w:rsidRPr="00C146C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85A242" w14:textId="3845E5B8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1CAE901A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DAEBEA" w14:textId="6C8AA0D4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3C99723C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C035F2" w14:textId="1D48CED1" w:rsidR="00DF0430" w:rsidRPr="00903124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E27010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F1E5EA" w14:textId="0D32EDB0" w:rsidR="00DF0430" w:rsidRPr="00C146C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F0430" w:rsidRPr="00C146C0" w14:paraId="0E9235C3" w14:textId="77777777" w:rsidTr="00302FCA">
        <w:tc>
          <w:tcPr>
            <w:tcW w:w="3330" w:type="dxa"/>
          </w:tcPr>
          <w:p w14:paraId="1595F71F" w14:textId="6B776B3C" w:rsidR="00DF0430" w:rsidRPr="002F00E5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35361097" w14:textId="77777777" w:rsid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2750C3" w14:textId="77777777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5235DC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E91DDA" w14:textId="77777777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2B015F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E076CC" w14:textId="77777777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3A4F6A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059782" w14:textId="77777777" w:rsidR="00DF043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F0430" w:rsidRPr="00C146C0" w14:paraId="585E13CB" w14:textId="77777777" w:rsidTr="000B116F">
        <w:tc>
          <w:tcPr>
            <w:tcW w:w="3330" w:type="dxa"/>
          </w:tcPr>
          <w:p w14:paraId="1A254406" w14:textId="77777777" w:rsidR="00DF0430" w:rsidRPr="002F00E5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22AF46EA" w14:textId="38DD3E38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4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404358" w14:textId="75D53088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5,654</w:t>
            </w:r>
          </w:p>
        </w:tc>
        <w:tc>
          <w:tcPr>
            <w:tcW w:w="270" w:type="dxa"/>
          </w:tcPr>
          <w:p w14:paraId="7164539E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E8CDA2" w14:textId="0EB3C912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5,654</w:t>
            </w:r>
          </w:p>
        </w:tc>
        <w:tc>
          <w:tcPr>
            <w:tcW w:w="270" w:type="dxa"/>
          </w:tcPr>
          <w:p w14:paraId="6E2595CB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F073B3" w14:textId="76D004B1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4D9363AE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63F942" w14:textId="2BA49B45" w:rsidR="00DF043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</w:tr>
      <w:tr w:rsidR="00DF0430" w:rsidRPr="00C146C0" w14:paraId="1FDACCC9" w14:textId="77777777" w:rsidTr="000B116F">
        <w:tc>
          <w:tcPr>
            <w:tcW w:w="3330" w:type="dxa"/>
          </w:tcPr>
          <w:p w14:paraId="2C2A4324" w14:textId="15D936D1" w:rsidR="00DF0430" w:rsidRPr="002F00E5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C5E813C" w14:textId="77777777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90CDBE" w14:textId="77777777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197B6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9608F8" w14:textId="77777777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E2EDF5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F9E01" w14:textId="77777777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ED6994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F804BF" w14:textId="77777777" w:rsidR="00DF043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F0430" w:rsidRPr="00C146C0" w14:paraId="2D7C63CE" w14:textId="77777777" w:rsidTr="000B116F">
        <w:tc>
          <w:tcPr>
            <w:tcW w:w="3330" w:type="dxa"/>
          </w:tcPr>
          <w:p w14:paraId="27EEF3BE" w14:textId="77777777" w:rsidR="00DF0430" w:rsidRPr="002F00E5" w:rsidRDefault="00DF0430" w:rsidP="00DF0430">
            <w:pPr>
              <w:tabs>
                <w:tab w:val="left" w:pos="3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14:paraId="150986C2" w14:textId="0A883843" w:rsidR="00DF0430" w:rsidRPr="00DF0430" w:rsidRDefault="00DF0430" w:rsidP="00DF0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43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98385F0" w14:textId="77777777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60A46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B50137" w14:textId="77777777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FC5007" w14:textId="77777777" w:rsidR="00DF0430" w:rsidRPr="00903124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970D75" w14:textId="3C752E65" w:rsidR="00DF0430" w:rsidRDefault="00DF0430" w:rsidP="00DF0430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5,644</w:t>
            </w:r>
          </w:p>
        </w:tc>
        <w:tc>
          <w:tcPr>
            <w:tcW w:w="270" w:type="dxa"/>
          </w:tcPr>
          <w:p w14:paraId="78EC3783" w14:textId="77777777" w:rsidR="00DF0430" w:rsidRPr="00C146C0" w:rsidRDefault="00DF0430" w:rsidP="00DF043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1AA017" w14:textId="5ECB3590" w:rsidR="00DF0430" w:rsidRDefault="00DF0430" w:rsidP="00DF0430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5,644</w:t>
            </w:r>
          </w:p>
        </w:tc>
      </w:tr>
    </w:tbl>
    <w:p w14:paraId="356E54A4" w14:textId="77777777" w:rsidR="00B93FA5" w:rsidRDefault="00B93FA5" w:rsidP="006D5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79249CF" w14:textId="77777777" w:rsidR="00040CCB" w:rsidRDefault="0004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6D20C1A" w14:textId="0E261F7A" w:rsidR="00446AFF" w:rsidRPr="006D54D1" w:rsidRDefault="00446AFF" w:rsidP="006D54D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>2565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CF1517">
        <w:rPr>
          <w:rFonts w:ascii="Angsana New" w:hAnsi="Angsana New" w:cs="Angsana New"/>
          <w:sz w:val="30"/>
          <w:szCs w:val="30"/>
        </w:rPr>
        <w:br/>
        <w:t>TFG-W</w:t>
      </w:r>
      <w:r>
        <w:rPr>
          <w:rFonts w:ascii="Angsana New" w:hAnsi="Angsana New" w:cs="Angsana New"/>
          <w:sz w:val="30"/>
          <w:szCs w:val="30"/>
        </w:rPr>
        <w:t>3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จำน</w:t>
      </w:r>
      <w:r w:rsidRPr="00DF0430">
        <w:rPr>
          <w:rFonts w:ascii="Angsana New" w:hAnsi="Angsana New" w:cs="Angsana New"/>
          <w:sz w:val="30"/>
          <w:szCs w:val="30"/>
          <w:cs/>
        </w:rPr>
        <w:t xml:space="preserve">วน </w:t>
      </w:r>
      <w:r w:rsidRPr="00DF0430">
        <w:rPr>
          <w:rFonts w:ascii="Angsana New" w:hAnsi="Angsana New" w:cs="Angsana New"/>
          <w:sz w:val="30"/>
          <w:szCs w:val="30"/>
        </w:rPr>
        <w:t xml:space="preserve">10.1 </w:t>
      </w:r>
      <w:r w:rsidRPr="00DF0430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DF04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0430">
        <w:rPr>
          <w:rFonts w:ascii="Angsana New" w:hAnsi="Angsana New" w:cs="Angsana New"/>
          <w:sz w:val="30"/>
          <w:szCs w:val="30"/>
        </w:rPr>
        <w:t>(</w:t>
      </w:r>
      <w:r w:rsidRPr="00DF0430">
        <w:rPr>
          <w:rFonts w:ascii="Angsana New" w:hAnsi="Angsana New" w:cs="Angsana New"/>
          <w:sz w:val="30"/>
          <w:szCs w:val="30"/>
          <w:cs/>
        </w:rPr>
        <w:t xml:space="preserve">เทียบเท่า </w:t>
      </w:r>
      <w:r w:rsidRPr="00DF0430">
        <w:rPr>
          <w:rFonts w:ascii="Angsana New" w:hAnsi="Angsana New" w:cs="Angsana New"/>
          <w:sz w:val="30"/>
          <w:szCs w:val="30"/>
        </w:rPr>
        <w:t xml:space="preserve">10.1 </w:t>
      </w:r>
      <w:r w:rsidRPr="00DF0430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DF0430">
        <w:rPr>
          <w:rFonts w:ascii="Angsana New" w:hAnsi="Angsana New" w:cs="Angsana New"/>
          <w:sz w:val="30"/>
          <w:szCs w:val="30"/>
          <w:cs/>
        </w:rPr>
        <w:t>บาท</w:t>
      </w:r>
      <w:r w:rsidRPr="00DF0430">
        <w:rPr>
          <w:rFonts w:ascii="Angsana New" w:hAnsi="Angsana New" w:cs="Angsana New"/>
          <w:sz w:val="30"/>
          <w:szCs w:val="30"/>
        </w:rPr>
        <w:t xml:space="preserve">) </w:t>
      </w:r>
      <w:r w:rsidRPr="00DF0430">
        <w:rPr>
          <w:rFonts w:ascii="Angsana New" w:hAnsi="Angsana New" w:cs="Angsana New"/>
          <w:sz w:val="30"/>
          <w:szCs w:val="30"/>
          <w:cs/>
        </w:rPr>
        <w:t xml:space="preserve">และได้รับเงินจำนวน </w:t>
      </w:r>
      <w:r w:rsidRPr="00DF0430">
        <w:rPr>
          <w:rFonts w:ascii="Angsana New" w:hAnsi="Angsana New" w:cs="Angsana New"/>
          <w:sz w:val="30"/>
          <w:szCs w:val="30"/>
        </w:rPr>
        <w:t xml:space="preserve">55.56 </w:t>
      </w:r>
      <w:r w:rsidRPr="00DF043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F0430">
        <w:rPr>
          <w:rFonts w:ascii="Angsana New" w:hAnsi="Angsana New" w:cs="Angsana New"/>
          <w:i/>
          <w:iCs/>
          <w:sz w:val="30"/>
          <w:szCs w:val="30"/>
        </w:rPr>
        <w:t>(2564:</w:t>
      </w:r>
      <w:r w:rsidRPr="00DF0430">
        <w:rPr>
          <w:rFonts w:ascii="Angsana New" w:hAnsi="Angsana New" w:cs="Angsana New" w:hint="cs"/>
          <w:i/>
          <w:iCs/>
          <w:sz w:val="30"/>
          <w:szCs w:val="30"/>
          <w:cs/>
        </w:rPr>
        <w:t>ไม่มี)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5F40EE5" w14:textId="77777777" w:rsidR="006D54D1" w:rsidRDefault="006D54D1" w:rsidP="0044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50"/>
        <w:gridCol w:w="1580"/>
        <w:gridCol w:w="270"/>
        <w:gridCol w:w="1530"/>
      </w:tblGrid>
      <w:tr w:rsidR="00446AFF" w:rsidRPr="00CF1517" w14:paraId="19EAAB4B" w14:textId="77777777" w:rsidTr="00EB0284">
        <w:tc>
          <w:tcPr>
            <w:tcW w:w="6250" w:type="dxa"/>
            <w:shd w:val="clear" w:color="auto" w:fill="auto"/>
          </w:tcPr>
          <w:p w14:paraId="632716A3" w14:textId="77777777" w:rsidR="00446AFF" w:rsidRPr="00CF1517" w:rsidRDefault="00446AFF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80" w:type="dxa"/>
          </w:tcPr>
          <w:p w14:paraId="6D9C5935" w14:textId="77777777" w:rsidR="00446AFF" w:rsidRPr="00CF1517" w:rsidRDefault="00446AFF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21738F9" w14:textId="77777777" w:rsidR="00446AFF" w:rsidRPr="00CF1517" w:rsidRDefault="00446AFF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FF15F87" w14:textId="77777777" w:rsidR="00446AFF" w:rsidRPr="00CF1517" w:rsidRDefault="00446AFF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46AFF" w:rsidRPr="00CF1517" w14:paraId="1872BB51" w14:textId="77777777" w:rsidTr="00EB0284">
        <w:tc>
          <w:tcPr>
            <w:tcW w:w="6250" w:type="dxa"/>
            <w:shd w:val="clear" w:color="auto" w:fill="auto"/>
          </w:tcPr>
          <w:p w14:paraId="5ABA096D" w14:textId="77777777" w:rsidR="00446AFF" w:rsidRPr="00CF1517" w:rsidRDefault="00446AFF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0" w:type="dxa"/>
            <w:gridSpan w:val="3"/>
          </w:tcPr>
          <w:p w14:paraId="2E0888BE" w14:textId="77777777" w:rsidR="00446AFF" w:rsidRPr="00CF1517" w:rsidRDefault="00446AFF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พันสิทธิ)</w:t>
            </w:r>
          </w:p>
        </w:tc>
      </w:tr>
      <w:tr w:rsidR="00446AFF" w:rsidRPr="00CF1517" w14:paraId="1268D10B" w14:textId="77777777" w:rsidTr="00EB0284">
        <w:tc>
          <w:tcPr>
            <w:tcW w:w="6250" w:type="dxa"/>
            <w:shd w:val="clear" w:color="auto" w:fill="auto"/>
          </w:tcPr>
          <w:p w14:paraId="0488C12F" w14:textId="77777777" w:rsidR="00446AFF" w:rsidRPr="00CF1517" w:rsidRDefault="00446AFF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80" w:type="dxa"/>
          </w:tcPr>
          <w:p w14:paraId="0D67E8BE" w14:textId="3552191B" w:rsidR="00446AFF" w:rsidRPr="00CF1517" w:rsidRDefault="00DF0430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524,375</w:t>
            </w:r>
          </w:p>
        </w:tc>
        <w:tc>
          <w:tcPr>
            <w:tcW w:w="270" w:type="dxa"/>
          </w:tcPr>
          <w:p w14:paraId="66586B22" w14:textId="77777777" w:rsidR="00446AFF" w:rsidRPr="00CF1517" w:rsidRDefault="00446AFF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912D456" w14:textId="53281CBF" w:rsidR="00446AFF" w:rsidRPr="00CF1517" w:rsidRDefault="00DF0430" w:rsidP="00EB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560,757</w:t>
            </w:r>
          </w:p>
        </w:tc>
      </w:tr>
      <w:tr w:rsidR="00A47770" w:rsidRPr="00CF1517" w14:paraId="247DCC85" w14:textId="77777777" w:rsidTr="00EB0284">
        <w:tc>
          <w:tcPr>
            <w:tcW w:w="6250" w:type="dxa"/>
            <w:shd w:val="clear" w:color="auto" w:fill="auto"/>
          </w:tcPr>
          <w:p w14:paraId="5A2858C1" w14:textId="77777777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58E1C212" w14:textId="424E442E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(10,102)</w:t>
            </w:r>
          </w:p>
        </w:tc>
        <w:tc>
          <w:tcPr>
            <w:tcW w:w="270" w:type="dxa"/>
            <w:vMerge w:val="restart"/>
          </w:tcPr>
          <w:p w14:paraId="67DF2433" w14:textId="77777777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7C956F" w14:textId="6EE63C32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7770" w:rsidRPr="00CF1517" w14:paraId="24B35121" w14:textId="77777777" w:rsidTr="00EB0284">
        <w:trPr>
          <w:trHeight w:val="452"/>
        </w:trPr>
        <w:tc>
          <w:tcPr>
            <w:tcW w:w="6250" w:type="dxa"/>
            <w:shd w:val="clear" w:color="auto" w:fill="auto"/>
          </w:tcPr>
          <w:p w14:paraId="091BD446" w14:textId="66AE93C6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</w:tcPr>
          <w:p w14:paraId="0BAB3FA0" w14:textId="0BCE7A42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514,273</w:t>
            </w:r>
          </w:p>
        </w:tc>
        <w:tc>
          <w:tcPr>
            <w:tcW w:w="270" w:type="dxa"/>
            <w:vMerge/>
          </w:tcPr>
          <w:p w14:paraId="43B48776" w14:textId="77777777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D8564" w14:textId="11A0499F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560,757</w:t>
            </w:r>
          </w:p>
        </w:tc>
      </w:tr>
      <w:tr w:rsidR="00A47770" w:rsidRPr="00CF1517" w14:paraId="5887FECA" w14:textId="77777777" w:rsidTr="00EB0284">
        <w:trPr>
          <w:trHeight w:val="452"/>
        </w:trPr>
        <w:tc>
          <w:tcPr>
            <w:tcW w:w="6250" w:type="dxa"/>
            <w:shd w:val="clear" w:color="auto" w:fill="auto"/>
          </w:tcPr>
          <w:p w14:paraId="0E3C25F3" w14:textId="77777777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34888F47" w14:textId="77777777" w:rsidR="00A47770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D72E0" w14:textId="77777777" w:rsidR="00A47770" w:rsidRPr="00CF1517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5D04A5" w14:textId="77777777" w:rsidR="00A47770" w:rsidRDefault="00A47770" w:rsidP="00A4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524,375</w:t>
            </w:r>
          </w:p>
        </w:tc>
      </w:tr>
    </w:tbl>
    <w:p w14:paraId="6B2FF627" w14:textId="24D50ED6" w:rsidR="002A0A7F" w:rsidRDefault="002A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highlight w:val="yellow"/>
        </w:rPr>
      </w:pPr>
    </w:p>
    <w:p w14:paraId="5883A471" w14:textId="7E54253E" w:rsidR="006856B4" w:rsidRPr="00C60284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D76847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D76847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cs/>
        </w:rPr>
      </w:pPr>
    </w:p>
    <w:p w14:paraId="6D5A67AE" w14:textId="27607F80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="00CA6B83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D76847" w:rsidRDefault="002221ED" w:rsidP="006856B4">
      <w:pPr>
        <w:jc w:val="thaiDistribute"/>
        <w:rPr>
          <w:rFonts w:ascii="Angsana New" w:hAnsi="Angsana New" w:cs="Angsana New"/>
        </w:rPr>
      </w:pPr>
    </w:p>
    <w:p w14:paraId="363DD03E" w14:textId="21D929D3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095987A3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4B395380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551D74C9" w14:textId="4478E8FD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6F080F" w:rsidRPr="006F080F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D76847" w:rsidRDefault="006856B4" w:rsidP="006856B4">
      <w:pPr>
        <w:ind w:left="547"/>
        <w:jc w:val="thaiDistribute"/>
        <w:rPr>
          <w:rFonts w:ascii="Angsana New" w:hAnsi="Angsana New" w:cs="Angsana New"/>
          <w:cs/>
        </w:rPr>
      </w:pPr>
    </w:p>
    <w:p w14:paraId="79949322" w14:textId="71CD860F" w:rsidR="006856B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405053B0" w14:textId="77777777" w:rsidR="00A54A43" w:rsidRPr="00D76847" w:rsidRDefault="00A54A43" w:rsidP="006856B4">
      <w:pPr>
        <w:ind w:left="547"/>
        <w:jc w:val="thaiDistribute"/>
        <w:rPr>
          <w:rFonts w:ascii="Angsana New" w:hAnsi="Angsana New" w:cs="Angsana New"/>
          <w:cs/>
        </w:rPr>
      </w:pPr>
    </w:p>
    <w:p w14:paraId="73259FBF" w14:textId="7172B6DA" w:rsidR="006856B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D76847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</w:rPr>
      </w:pPr>
    </w:p>
    <w:p w14:paraId="713D3949" w14:textId="64A76EA3" w:rsidR="00EA0238" w:rsidRDefault="006856B4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C60284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C60284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064C4C0B" w14:textId="77777777" w:rsidR="00A54A43" w:rsidRPr="00D76847" w:rsidRDefault="00A54A43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</w:rPr>
      </w:pPr>
    </w:p>
    <w:p w14:paraId="7C54C6EF" w14:textId="77777777" w:rsidR="00684461" w:rsidRPr="00CF1517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60C133" w14:textId="77777777" w:rsidR="00684461" w:rsidRPr="00D76847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lang w:eastAsia="th-TH"/>
        </w:rPr>
      </w:pPr>
    </w:p>
    <w:p w14:paraId="2ACEAD4F" w14:textId="1CA44BB3" w:rsidR="00684461" w:rsidRPr="00CF1517" w:rsidRDefault="00684461" w:rsidP="00D7684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2FAEB20D" w14:textId="010F24DC" w:rsidR="006D058F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Sect="00BB5B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362" w:gutter="0"/>
          <w:pgNumType w:start="19"/>
          <w:cols w:space="720"/>
          <w:docGrid w:linePitch="360"/>
        </w:sectPr>
      </w:pPr>
    </w:p>
    <w:p w14:paraId="21B0E6A6" w14:textId="2122200E" w:rsidR="0096728C" w:rsidRDefault="006D058F" w:rsidP="0096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spacing w:line="350" w:lineRule="exact"/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6D058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รายได้และผลการดำเนินงานจำแนกตามส่วนงานทางธุรกิจในงบการเงินรวมสำหรับ</w:t>
      </w:r>
      <w:r w:rsidR="00034533">
        <w:rPr>
          <w:rFonts w:ascii="Angsana New" w:hAnsi="Angsana New" w:cs="Angsana New" w:hint="cs"/>
          <w:sz w:val="30"/>
          <w:szCs w:val="30"/>
          <w:cs/>
        </w:rPr>
        <w:t>งวด</w:t>
      </w:r>
      <w:r w:rsidR="00386C9B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6F0076">
        <w:rPr>
          <w:rFonts w:ascii="Angsana New" w:hAnsi="Angsana New" w:cs="Angsana New"/>
          <w:sz w:val="30"/>
          <w:szCs w:val="30"/>
        </w:rPr>
        <w:t>5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และ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6F0076">
        <w:rPr>
          <w:rFonts w:ascii="Angsana New" w:hAnsi="Angsana New" w:cs="Angsana New"/>
          <w:sz w:val="30"/>
          <w:szCs w:val="30"/>
        </w:rPr>
        <w:t>4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C40C8F9" w14:textId="77777777" w:rsidR="0096728C" w:rsidRDefault="0096728C" w:rsidP="0096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spacing w:line="350" w:lineRule="exact"/>
        <w:ind w:hanging="4"/>
        <w:rPr>
          <w:rFonts w:ascii="Angsana New" w:hAnsi="Angsana New" w:cs="Angsana New"/>
          <w:sz w:val="30"/>
          <w:szCs w:val="30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6728C" w:rsidRPr="00C146C0" w14:paraId="4F71CD4D" w14:textId="77777777" w:rsidTr="0052651D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725CF4" w14:textId="77777777" w:rsidR="0096728C" w:rsidRDefault="0096728C" w:rsidP="00526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7C64CE89" w14:textId="4532B23D" w:rsidR="0096728C" w:rsidRPr="00C146C0" w:rsidRDefault="0096728C" w:rsidP="00526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107E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4C1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EA0A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D4E83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B901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24CC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59E3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20A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4936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6C5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245B29A3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5859187F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6D0DA88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4006846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551242F3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389F54D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5385CF6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F0076" w:rsidRPr="00C146C0" w14:paraId="50C4CE7B" w14:textId="77777777" w:rsidTr="0052651D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DDCF9F" w14:textId="0E408F60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F35C7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FFFE" w14:textId="38385659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3AF6E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E7F9" w14:textId="38880CAA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3391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221B" w14:textId="7AD5449C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5D3F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020A" w14:textId="7AB6B04C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36C4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BDB7" w14:textId="780A380C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DFE61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B477" w14:textId="32513ADB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C2248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F11B" w14:textId="4A32F214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878E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17E5" w14:textId="34964CCB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86B5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916A" w14:textId="7F738613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A6A2C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EB94" w14:textId="1E5D778F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" w:type="dxa"/>
            <w:vAlign w:val="bottom"/>
          </w:tcPr>
          <w:p w14:paraId="5205858D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8E14492" w14:textId="43DEF921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510606B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504FB85F" w14:textId="4366D9CB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1D60E3A3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909B6DD" w14:textId="4726B4A4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4B8FD2C" w14:textId="77777777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7D5665C" w14:textId="4424B0C8" w:rsidR="006F0076" w:rsidRPr="00A0123F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F0076" w:rsidRPr="00C146C0" w14:paraId="4742A2E1" w14:textId="77777777" w:rsidTr="0052651D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3236A7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066762B6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F0076" w:rsidRPr="00C146C0" w14:paraId="70B35877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6582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69608E9" w14:textId="03AE1A52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17,044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E0C6EF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E3C9511" w14:textId="45D602BC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2F89A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BC0119A" w14:textId="7A96F38C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6FFD3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D50F5C7" w14:textId="2EDB0E43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F196E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036096F" w14:textId="5FF507E9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4BD1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AA800E9" w14:textId="10BD675C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37E2C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D02E678" w14:textId="322D528F" w:rsidR="006F0076" w:rsidRPr="00576546" w:rsidRDefault="00FB2F42" w:rsidP="00F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507A0F" w14:textId="77777777" w:rsidR="006F0076" w:rsidRPr="00576546" w:rsidRDefault="006F0076" w:rsidP="00F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16783F0" w14:textId="21E781AB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24,196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D7D0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0F18201" w14:textId="4826FE32" w:rsidR="006F0076" w:rsidRPr="00576546" w:rsidRDefault="006654FE" w:rsidP="00F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FB2F42"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B2F42"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1536C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34E27483" w14:textId="73F5BC04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266" w:type="dxa"/>
            <w:vAlign w:val="bottom"/>
          </w:tcPr>
          <w:p w14:paraId="6E9C9CB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935954B" w14:textId="184604A6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AD0C5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4BEC130" w14:textId="1195CE74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5506440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6C6B8DB0" w14:textId="795541CB" w:rsidR="006F0076" w:rsidRPr="00576546" w:rsidRDefault="00FB2F42" w:rsidP="00F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,</w:t>
            </w:r>
            <w:r w:rsidRPr="00FB2F42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213</w:t>
            </w:r>
          </w:p>
        </w:tc>
        <w:tc>
          <w:tcPr>
            <w:tcW w:w="270" w:type="dxa"/>
            <w:vAlign w:val="bottom"/>
          </w:tcPr>
          <w:p w14:paraId="7527830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7DAD1E8" w14:textId="5803B4E2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25,079</w:t>
            </w:r>
          </w:p>
        </w:tc>
      </w:tr>
      <w:tr w:rsidR="006F0076" w:rsidRPr="00C146C0" w14:paraId="6F618EDD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5CD5C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B40D47" w14:textId="52D75844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16,527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6E21E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7A59" w14:textId="6076265F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0785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6149A" w14:textId="4E31B328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810DB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91BE7" w14:textId="4CF54F5E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0134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08AFE" w14:textId="59B22598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412A6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3D209" w14:textId="34C096AF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D745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51BF9" w14:textId="5729A029" w:rsidR="006F0076" w:rsidRPr="00576546" w:rsidRDefault="00FB2F42" w:rsidP="0095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8F0EB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34C54C" w14:textId="726B77D8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1B24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11413" w14:textId="360B9F8B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8C054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34F9B" w14:textId="2B1CA2BC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266" w:type="dxa"/>
            <w:vAlign w:val="bottom"/>
          </w:tcPr>
          <w:p w14:paraId="6601CCD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E1C44A5" w14:textId="540380A9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35,581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D82676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EC59ED4" w14:textId="081B2499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(22,098)</w:t>
            </w:r>
          </w:p>
        </w:tc>
        <w:tc>
          <w:tcPr>
            <w:tcW w:w="266" w:type="dxa"/>
            <w:vAlign w:val="bottom"/>
          </w:tcPr>
          <w:p w14:paraId="1E6AFEA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9B781F8" w14:textId="77C55E04" w:rsidR="006F0076" w:rsidRPr="00576546" w:rsidRDefault="006654FE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01B6E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3CD26B0C" w14:textId="1166ECF4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6F0076" w:rsidRPr="00C146C0" w14:paraId="1F416D8B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9685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4524E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A4F7A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BC82D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F3C05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C27258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D73D9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621D9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155CE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199F539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612B6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CCAE1E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48B42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633B62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E0A1C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CAC444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C4864D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961136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31878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328C8E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EAFA91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3F5F40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9E836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6523293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0F0B19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7CD9D7CD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38CD8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3A31B03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</w:tr>
      <w:tr w:rsidR="006F0076" w:rsidRPr="00C146C0" w14:paraId="67326ACC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3F3F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CB0DE2" w14:textId="73D53368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E0613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FDFA61" w14:textId="4B7711D0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7B4A0F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D4EDCD" w14:textId="4112C125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13,371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B3AED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4707A7" w14:textId="6B2D238C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FD8F8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78CDB1" w14:textId="54359E20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20,577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77E55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A696AB" w14:textId="493F7F3D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EF0A5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6BAA5C" w14:textId="0A93C005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67,519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73325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5DE4F5" w14:textId="2A336B71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46,056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253FD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0E8408" w14:textId="07A15185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EBDC7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762FA8" w14:textId="6809F1E1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1,121</w:t>
            </w:r>
          </w:p>
        </w:tc>
        <w:tc>
          <w:tcPr>
            <w:tcW w:w="266" w:type="dxa"/>
            <w:vAlign w:val="bottom"/>
          </w:tcPr>
          <w:p w14:paraId="4F0EF2E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B8994F0" w14:textId="02761B7F" w:rsidR="006F0076" w:rsidRPr="00576546" w:rsidRDefault="00FB2F42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2F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(35,581)</w:t>
            </w:r>
          </w:p>
        </w:tc>
        <w:tc>
          <w:tcPr>
            <w:tcW w:w="270" w:type="dxa"/>
            <w:vAlign w:val="bottom"/>
          </w:tcPr>
          <w:p w14:paraId="382368D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41790B84" w14:textId="02C9FDA3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(22,098)</w:t>
            </w:r>
          </w:p>
        </w:tc>
        <w:tc>
          <w:tcPr>
            <w:tcW w:w="266" w:type="dxa"/>
            <w:vAlign w:val="bottom"/>
          </w:tcPr>
          <w:p w14:paraId="5BBBAEE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A30C51B" w14:textId="607D9E14" w:rsidR="006F0076" w:rsidRPr="00576546" w:rsidRDefault="006654FE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37</w:t>
            </w:r>
            <w:r w:rsidR="00FB2F42" w:rsidRPr="00FB2F42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213</w:t>
            </w:r>
          </w:p>
        </w:tc>
        <w:tc>
          <w:tcPr>
            <w:tcW w:w="270" w:type="dxa"/>
            <w:vAlign w:val="bottom"/>
          </w:tcPr>
          <w:p w14:paraId="4C066EB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2DD1DDB0" w14:textId="06736C91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25,079</w:t>
            </w:r>
          </w:p>
        </w:tc>
      </w:tr>
      <w:tr w:rsidR="006F0076" w:rsidRPr="00C146C0" w14:paraId="53FC8AFA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8075A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ระหว่างกันและการปันส่วน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EC91C" w14:textId="73EFA7D9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</w:t>
            </w:r>
            <w:r w:rsidR="00D368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009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1EE15" w14:textId="5B401B50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7892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64C40" w14:textId="37A03444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D368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295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6AC46" w14:textId="159AFC76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BBFB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6917F" w14:textId="1DA8BC2B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8699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77F06" w14:textId="5C8695B6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0F9B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9014D" w14:textId="4D49941E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</w:t>
            </w:r>
            <w:r w:rsidR="00D368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D1A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F8022" w14:textId="4A7F707F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3919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4FD70" w14:textId="0BD0AF1C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724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BD74C" w14:textId="3EF7CFC5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3FF5FB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7D8E9" w14:textId="01F5C61A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9058F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3185" w14:textId="0B2C9ADA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333646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EA565" w14:textId="0DD6E2C6" w:rsidR="006F0076" w:rsidRPr="00576546" w:rsidRDefault="000151CA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4,9</w:t>
            </w:r>
            <w:r w:rsidR="00D368E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42</w:t>
            </w:r>
          </w:p>
        </w:tc>
        <w:tc>
          <w:tcPr>
            <w:tcW w:w="270" w:type="dxa"/>
            <w:vAlign w:val="bottom"/>
          </w:tcPr>
          <w:p w14:paraId="123C017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310BBAC" w14:textId="6C4D6278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1,178</w:t>
            </w:r>
          </w:p>
        </w:tc>
      </w:tr>
      <w:tr w:rsidR="006F0076" w:rsidRPr="00C146C0" w14:paraId="64C6D1B0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C7C54" w14:textId="4112696F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="003F2FAE"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จากเงินลงทุน</w:t>
            </w:r>
          </w:p>
          <w:p w14:paraId="4EEA5E62" w14:textId="46871EC6" w:rsidR="006F007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ใน</w:t>
            </w:r>
            <w:r w:rsidR="003F2FA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บริษัทร่วมและ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การร่วมค้า</w:t>
            </w:r>
          </w:p>
          <w:p w14:paraId="1033B477" w14:textId="77777777" w:rsidR="006F0076" w:rsidRPr="006874F7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EEB0F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C704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BEE64" w14:textId="2DA7D39D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55EAD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DDF5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E44A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B287" w14:textId="1A6E0B8C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C96F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79AB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6CE9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089F1" w14:textId="0ABDC7B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8AB8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95719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F39F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08BEE" w14:textId="2DA36065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50E5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2FFC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B8B0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055B1" w14:textId="6FB5BCE8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34473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9CA94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6C749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DE801BA" w14:textId="2A1D15A8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971DF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865DEC2" w14:textId="4CBD8A11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71F714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3C495822" w14:textId="5591330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6F0076" w:rsidRPr="00C146C0" w14:paraId="02F4946A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6735C3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6581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EA44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01E0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D49F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B449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3807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3473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0E75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8024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CE39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40AB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C202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9E31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AA7C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43C69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E795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2A9E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959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7C4C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6C543A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C09E4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4F06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706398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4DA327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CF8BBD" w14:textId="1DC82125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(564)</w:t>
            </w:r>
          </w:p>
        </w:tc>
        <w:tc>
          <w:tcPr>
            <w:tcW w:w="270" w:type="dxa"/>
            <w:vAlign w:val="bottom"/>
          </w:tcPr>
          <w:p w14:paraId="623094D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7CCA964A" w14:textId="6E501622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(345)</w:t>
            </w:r>
          </w:p>
        </w:tc>
      </w:tr>
      <w:tr w:rsidR="006F0076" w:rsidRPr="00C146C0" w14:paraId="6661C28B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E5FF9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4DFE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D6E1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445E9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AF44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32B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8780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1DE2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3E1F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C21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FA6B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BF427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25A0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5956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1E48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9649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4C24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D29E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C76A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0BD4F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DB54F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577CB3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5780E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DF8AEE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85B9CD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4079" w14:textId="2A8A22E0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(7</w:t>
            </w:r>
            <w:r w:rsidR="00D368E8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4BF1D4C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2D3E76C" w14:textId="44CEF514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(424)</w:t>
            </w:r>
          </w:p>
        </w:tc>
      </w:tr>
      <w:tr w:rsidR="006F0076" w:rsidRPr="00C146C0" w14:paraId="79FE534F" w14:textId="77777777" w:rsidTr="0052651D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1440F" w14:textId="77777777" w:rsidR="006F0076" w:rsidRPr="00C146C0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CCD1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3C1F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204D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81D7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E280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191C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2F40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7D3B6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19E9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D1C6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6B12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7A93E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49B9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10708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7935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BB3B0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94D4B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6EE84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9279A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D211D2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676131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086559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C24EB49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F633532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CABBB" w14:textId="2C67E452" w:rsidR="006F0076" w:rsidRPr="00576546" w:rsidRDefault="00C41A1B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3,59</w:t>
            </w:r>
            <w:r w:rsidR="000151C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7552CB5" w14:textId="77777777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0D454" w14:textId="65B2F7A0" w:rsidR="006F0076" w:rsidRPr="00576546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411</w:t>
            </w:r>
          </w:p>
        </w:tc>
      </w:tr>
    </w:tbl>
    <w:p w14:paraId="756C529E" w14:textId="607F82F9" w:rsidR="0096728C" w:rsidRPr="00C60284" w:rsidRDefault="0096728C" w:rsidP="0096728C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สินทรัพย์และหนี้สินจำแนกตามส่วนงานในงบการเงินรวม ณ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Pr="00F35C78">
        <w:rPr>
          <w:rFonts w:ascii="Angsana New" w:hAnsi="Angsana New" w:cs="Angsana New"/>
          <w:color w:val="000000"/>
          <w:sz w:val="30"/>
          <w:szCs w:val="30"/>
        </w:rPr>
        <w:t>30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35C78">
        <w:rPr>
          <w:rFonts w:ascii="Angsana New" w:hAnsi="Angsana New" w:cs="Angsana New"/>
          <w:color w:val="000000"/>
          <w:sz w:val="30"/>
          <w:szCs w:val="30"/>
        </w:rPr>
        <w:t>256</w:t>
      </w:r>
      <w:r w:rsidR="00154033">
        <w:rPr>
          <w:rFonts w:ascii="Angsana New" w:hAnsi="Angsana New" w:cs="Angsana New"/>
          <w:color w:val="000000"/>
          <w:sz w:val="30"/>
          <w:szCs w:val="30"/>
        </w:rPr>
        <w:t>5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Pr="00F35C78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F35C78">
        <w:rPr>
          <w:rFonts w:ascii="Angsana New" w:hAnsi="Angsana New" w:cs="Angsana New"/>
          <w:color w:val="000000"/>
          <w:sz w:val="30"/>
          <w:szCs w:val="30"/>
        </w:rPr>
        <w:t>256</w:t>
      </w:r>
      <w:r w:rsidR="00154033">
        <w:rPr>
          <w:rFonts w:ascii="Angsana New" w:hAnsi="Angsana New" w:cs="Angsana New"/>
          <w:color w:val="000000"/>
          <w:sz w:val="30"/>
          <w:szCs w:val="30"/>
        </w:rPr>
        <w:t>4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57AA7234" w14:textId="77777777" w:rsidR="0096728C" w:rsidRPr="00C60284" w:rsidRDefault="0096728C" w:rsidP="0096728C">
      <w:pPr>
        <w:rPr>
          <w:rFonts w:ascii="Angsana New" w:hAnsi="Angsana New" w:cs="Angsana New"/>
          <w:sz w:val="30"/>
          <w:szCs w:val="30"/>
        </w:rPr>
      </w:pPr>
    </w:p>
    <w:tbl>
      <w:tblPr>
        <w:tblW w:w="1542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898"/>
        <w:gridCol w:w="608"/>
        <w:gridCol w:w="236"/>
        <w:gridCol w:w="661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6"/>
        <w:gridCol w:w="240"/>
        <w:gridCol w:w="575"/>
        <w:gridCol w:w="236"/>
        <w:gridCol w:w="664"/>
        <w:gridCol w:w="236"/>
        <w:gridCol w:w="764"/>
        <w:gridCol w:w="260"/>
        <w:gridCol w:w="720"/>
        <w:gridCol w:w="236"/>
        <w:gridCol w:w="745"/>
        <w:gridCol w:w="270"/>
        <w:gridCol w:w="675"/>
      </w:tblGrid>
      <w:tr w:rsidR="0096728C" w:rsidRPr="00C146C0" w14:paraId="508E9C8A" w14:textId="77777777" w:rsidTr="0052651D">
        <w:trPr>
          <w:trHeight w:val="425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</w:tcPr>
          <w:p w14:paraId="40EC2A01" w14:textId="77777777" w:rsidR="0096728C" w:rsidRPr="00C146C0" w:rsidRDefault="0096728C" w:rsidP="00526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43E88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FBCE7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A71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CCAE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0E1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A0BA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F7C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8E7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4B08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387B64C6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70D5C4DC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53EE3052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73C0922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3DB2DBBF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90" w:type="dxa"/>
            <w:gridSpan w:val="3"/>
          </w:tcPr>
          <w:p w14:paraId="11A50DA0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0408616F" w14:textId="77777777" w:rsidR="0096728C" w:rsidRPr="00C146C0" w:rsidRDefault="0096728C" w:rsidP="0052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54033" w:rsidRPr="00C146C0" w14:paraId="41EC669E" w14:textId="77777777" w:rsidTr="0052651D">
        <w:trPr>
          <w:trHeight w:val="218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184356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EE9E" w14:textId="14D72AAE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FBF7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0109" w14:textId="4545A89C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C62A1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8259" w14:textId="03338F85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4B3A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C113" w14:textId="1497EECD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A794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C303" w14:textId="548B30EE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39CE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8D5E" w14:textId="24EBE9EB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40F7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1A32" w14:textId="1CFF8AEA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E188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180" w14:textId="761134F9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A633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BF2E" w14:textId="285DFBB1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1A95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9BEC" w14:textId="29B649E2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2B6385C0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4" w:type="dxa"/>
            <w:vAlign w:val="bottom"/>
          </w:tcPr>
          <w:p w14:paraId="240EE880" w14:textId="3024D71A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  <w:vAlign w:val="bottom"/>
          </w:tcPr>
          <w:p w14:paraId="6AFA307E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B23423E" w14:textId="5399A66D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2B110BA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45" w:type="dxa"/>
            <w:vAlign w:val="bottom"/>
          </w:tcPr>
          <w:p w14:paraId="4DDB7EFE" w14:textId="37A95A70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8A3C4CA" w14:textId="7777777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DC17683" w14:textId="39EACCC7" w:rsidR="00154033" w:rsidRPr="00A0123F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A0123F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154033" w:rsidRPr="00C146C0" w14:paraId="67CA0E6F" w14:textId="77777777" w:rsidTr="0052651D">
        <w:trPr>
          <w:trHeight w:val="173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298BE0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8" w:type="dxa"/>
            <w:gridSpan w:val="27"/>
            <w:tcBorders>
              <w:top w:val="nil"/>
              <w:left w:val="nil"/>
            </w:tcBorders>
            <w:vAlign w:val="bottom"/>
          </w:tcPr>
          <w:p w14:paraId="45E7C6FF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54033" w:rsidRPr="00C146C0" w14:paraId="67CD1BFB" w14:textId="77777777" w:rsidTr="0052651D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A472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73E9875F" w14:textId="36618EF5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/ 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vAlign w:val="bottom"/>
          </w:tcPr>
          <w:p w14:paraId="60FB3F2C" w14:textId="287B330C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36,068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B357F9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7842AEE4" w14:textId="78C8C7D3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13C4CF3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160E44F" w14:textId="5B059357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10,178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23A954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C23D475" w14:textId="28844625" w:rsidR="00154033" w:rsidRPr="001B4C43" w:rsidRDefault="006C6751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15403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9A5749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D1349A2" w14:textId="36A732DC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14,781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7FCBBF2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5C30290" w14:textId="22E81E55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,56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5462B5F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FFACC47" w14:textId="3D1825E7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61,027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37BA7CB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vAlign w:val="bottom"/>
          </w:tcPr>
          <w:p w14:paraId="19E0F515" w14:textId="7765FC59" w:rsidR="00154033" w:rsidRPr="001B4C43" w:rsidRDefault="006C6751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 w:rsidR="0015403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626F467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14:paraId="7F7B0215" w14:textId="02477616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10,768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0BEAB3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D378D4D" w14:textId="2E5BA266" w:rsidR="00154033" w:rsidRPr="001B4C43" w:rsidRDefault="006C6751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236" w:type="dxa"/>
            <w:vAlign w:val="bottom"/>
          </w:tcPr>
          <w:p w14:paraId="17348643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550F7029" w14:textId="758EDE8E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(26,8</w:t>
            </w:r>
            <w:r w:rsidR="00D40A4F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0" w:type="dxa"/>
            <w:vAlign w:val="bottom"/>
          </w:tcPr>
          <w:p w14:paraId="4C4EBB19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36C7EA2" w14:textId="2C545CAD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525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442CA71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415D36BB" w14:textId="67AAC60B" w:rsidR="00154033" w:rsidRPr="00C146C0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44,96</w:t>
            </w:r>
            <w:r w:rsidR="00D40A4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30096A25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439C87B" w14:textId="0313336D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  <w:r w:rsidR="006C675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="006C675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567</w:t>
            </w:r>
          </w:p>
        </w:tc>
      </w:tr>
      <w:tr w:rsidR="00154033" w:rsidRPr="00C146C0" w14:paraId="08BF24CE" w14:textId="77777777" w:rsidTr="0052651D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74B6B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0CD51C8B" w14:textId="197CD981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/ </w:t>
            </w:r>
            <w:r w:rsidRPr="00F35C7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left w:val="nil"/>
              <w:right w:val="nil"/>
            </w:tcBorders>
            <w:vAlign w:val="bottom"/>
          </w:tcPr>
          <w:p w14:paraId="66B4BDB6" w14:textId="428449FF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24,559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DED851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061D762B" w14:textId="0851C125" w:rsidR="00154033" w:rsidRPr="001B4C43" w:rsidRDefault="006C6751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15403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154033"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4B01D3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F91C9F3" w14:textId="53A18A86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6,262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FD685C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2997FA3" w14:textId="439F4561" w:rsidR="00154033" w:rsidRPr="001B4C43" w:rsidRDefault="006C6751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15403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C297EA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54A9DB0" w14:textId="5736A0BA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11,955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902CD2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81463DC" w14:textId="54794B99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47B429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D73614" w14:textId="60E74756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42,776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42650C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032B631E" w14:textId="74B82891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861CCA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5E0B2F46" w14:textId="5D990B8F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6,54</w:t>
            </w:r>
            <w:r w:rsidR="00D40A4F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21829E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69CE0B6" w14:textId="4888585E" w:rsidR="00154033" w:rsidRPr="001B4C43" w:rsidRDefault="006C6751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36" w:type="dxa"/>
            <w:vAlign w:val="bottom"/>
          </w:tcPr>
          <w:p w14:paraId="1B655C98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1A9DE8B8" w14:textId="3D37DC22" w:rsidR="00154033" w:rsidRPr="001B4C43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(18,90</w:t>
            </w:r>
            <w:r w:rsidR="00D40A4F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0" w:type="dxa"/>
            <w:vAlign w:val="bottom"/>
          </w:tcPr>
          <w:p w14:paraId="36F5A8D8" w14:textId="77777777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95B43AF" w14:textId="7D95FEA2" w:rsidR="00154033" w:rsidRPr="001B4C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6C6751">
              <w:rPr>
                <w:rFonts w:ascii="Angsana New" w:hAnsi="Angsana New" w:cs="Angsana New"/>
                <w:color w:val="000000"/>
                <w:sz w:val="28"/>
                <w:szCs w:val="28"/>
              </w:rPr>
              <w:t>700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D40428E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7545FAFA" w14:textId="49C519F5" w:rsidR="00154033" w:rsidRPr="00C146C0" w:rsidRDefault="00C41A1B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30,41</w:t>
            </w:r>
            <w:r w:rsidR="00D40A4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8BA4E45" w14:textId="7777777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E5973E0" w14:textId="41901DC7" w:rsidR="00154033" w:rsidRPr="00C146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</w:t>
            </w:r>
            <w:r w:rsidR="006C675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="006C675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997</w:t>
            </w:r>
          </w:p>
        </w:tc>
      </w:tr>
    </w:tbl>
    <w:p w14:paraId="2BC26950" w14:textId="77777777" w:rsidR="0096728C" w:rsidRPr="0096728C" w:rsidRDefault="0096728C" w:rsidP="0096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spacing w:line="350" w:lineRule="exact"/>
        <w:ind w:hanging="4"/>
        <w:rPr>
          <w:rFonts w:ascii="Angsana New" w:hAnsi="Angsana New" w:cs="Angsana New"/>
          <w:sz w:val="16"/>
          <w:szCs w:val="16"/>
        </w:rPr>
      </w:pPr>
    </w:p>
    <w:p w14:paraId="18DFDC67" w14:textId="77777777" w:rsidR="006856B4" w:rsidRPr="00C60284" w:rsidRDefault="006856B4" w:rsidP="006856B4">
      <w:pPr>
        <w:rPr>
          <w:rFonts w:cstheme="minorBidi"/>
          <w:cs/>
          <w:lang w:val="th-TH"/>
        </w:rPr>
      </w:pPr>
    </w:p>
    <w:p w14:paraId="34A3ACF1" w14:textId="77777777" w:rsidR="006856B4" w:rsidRPr="00C60284" w:rsidRDefault="006856B4" w:rsidP="007157D1">
      <w:pPr>
        <w:pStyle w:val="Heading1"/>
        <w:keepLines/>
        <w:numPr>
          <w:ilvl w:val="0"/>
          <w:numId w:val="5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6856B4" w:rsidRPr="00C60284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Pr="00A209AE" w:rsidRDefault="00582076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209A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63500000" w14:textId="0F1CE874" w:rsidR="00582076" w:rsidRPr="00D86BB6" w:rsidRDefault="00582076" w:rsidP="00582076">
      <w:pPr>
        <w:rPr>
          <w:rFonts w:asciiTheme="majorBidi" w:hAnsiTheme="majorBidi" w:cstheme="majorBidi"/>
          <w:sz w:val="20"/>
          <w:szCs w:val="20"/>
        </w:rPr>
      </w:pPr>
    </w:p>
    <w:p w14:paraId="493D4EA0" w14:textId="57A8809E" w:rsidR="00582076" w:rsidRPr="00A712DB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D86BB6">
        <w:rPr>
          <w:rFonts w:ascii="Angsana New" w:hAnsi="Angsana New" w:cs="Angsana New" w:hint="cs"/>
          <w:sz w:val="30"/>
          <w:szCs w:val="30"/>
          <w:cs/>
        </w:rPr>
        <w:t xml:space="preserve"> และสินทรัพย์ไม่มีตัวตนอื่น</w:t>
      </w:r>
      <w:r w:rsidRPr="00A712DB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</w:t>
      </w:r>
      <w:r w:rsidR="00386C9B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154033">
        <w:rPr>
          <w:rFonts w:ascii="Angsana New" w:hAnsi="Angsana New" w:cs="Angsana New"/>
          <w:sz w:val="30"/>
          <w:szCs w:val="30"/>
        </w:rPr>
        <w:t>5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154033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FFE3D25" w14:textId="77777777" w:rsidR="00582076" w:rsidRPr="00D86BB6" w:rsidRDefault="00582076" w:rsidP="0058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269"/>
        <w:gridCol w:w="984"/>
        <w:gridCol w:w="270"/>
        <w:gridCol w:w="1081"/>
        <w:gridCol w:w="270"/>
        <w:gridCol w:w="984"/>
        <w:gridCol w:w="270"/>
        <w:gridCol w:w="1158"/>
      </w:tblGrid>
      <w:tr w:rsidR="00425D45" w:rsidRPr="00CB560E" w14:paraId="7218AA50" w14:textId="77777777" w:rsidTr="00A611F3">
        <w:tc>
          <w:tcPr>
            <w:tcW w:w="2143" w:type="pct"/>
          </w:tcPr>
          <w:p w14:paraId="467D28B1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5" w:type="pct"/>
          </w:tcPr>
          <w:p w14:paraId="4A8EF806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14:paraId="69CDE355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A9715F6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31324F4A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D45" w:rsidRPr="00130565" w14:paraId="2B5F70DA" w14:textId="77777777" w:rsidTr="00A611F3">
        <w:tc>
          <w:tcPr>
            <w:tcW w:w="2143" w:type="pct"/>
          </w:tcPr>
          <w:p w14:paraId="374AB680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4814A8" w14:textId="77777777" w:rsidR="00425D45" w:rsidRPr="00807A74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104D47CD" w14:textId="77777777" w:rsidR="00425D45" w:rsidRPr="00434657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7FC843FB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E50372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CC211A5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C2BA9A1" w14:textId="77777777" w:rsidR="00425D45" w:rsidRPr="00434657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217524B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3BCC1B0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25D45" w:rsidRPr="008877D9" w14:paraId="4F654CC6" w14:textId="77777777" w:rsidTr="00A611F3">
        <w:tc>
          <w:tcPr>
            <w:tcW w:w="2143" w:type="pct"/>
          </w:tcPr>
          <w:p w14:paraId="0779350A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F46BF1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1" w:type="pct"/>
            <w:gridSpan w:val="7"/>
          </w:tcPr>
          <w:p w14:paraId="6EDDD5F0" w14:textId="77777777" w:rsidR="00425D45" w:rsidRPr="008877D9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5D45" w:rsidRPr="00710936" w14:paraId="7189AD7C" w14:textId="77777777" w:rsidTr="00A611F3">
        <w:tc>
          <w:tcPr>
            <w:tcW w:w="2143" w:type="pct"/>
          </w:tcPr>
          <w:p w14:paraId="7C3F3A0B" w14:textId="77777777" w:rsidR="00425D45" w:rsidRPr="00EE7420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5" w:type="pct"/>
          </w:tcPr>
          <w:p w14:paraId="20A2AA57" w14:textId="77777777" w:rsidR="00425D45" w:rsidRPr="00EE7420" w:rsidRDefault="00425D45" w:rsidP="00A611F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1B6D8647" w14:textId="623DA70C" w:rsidR="00425D45" w:rsidRPr="0036691F" w:rsidRDefault="005A3301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3,469,52</w:t>
            </w:r>
            <w:r w:rsidR="005D14A8">
              <w:rPr>
                <w:rFonts w:ascii="Angsana New" w:hAnsi="Angsana New" w:cs="Angsana New"/>
                <w:sz w:val="30"/>
                <w:szCs w:val="38"/>
              </w:rPr>
              <w:t>6</w:t>
            </w:r>
          </w:p>
        </w:tc>
        <w:tc>
          <w:tcPr>
            <w:tcW w:w="146" w:type="pct"/>
          </w:tcPr>
          <w:p w14:paraId="53C50DE2" w14:textId="77777777" w:rsidR="00425D45" w:rsidRPr="00EE7420" w:rsidRDefault="00425D45" w:rsidP="00A611F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B28ADE" w14:textId="77777777" w:rsidR="00425D45" w:rsidRPr="007A1636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2,170,006</w:t>
            </w:r>
          </w:p>
        </w:tc>
        <w:tc>
          <w:tcPr>
            <w:tcW w:w="146" w:type="pct"/>
          </w:tcPr>
          <w:p w14:paraId="61863279" w14:textId="77777777" w:rsidR="00425D45" w:rsidRPr="00EE7420" w:rsidRDefault="00425D45" w:rsidP="00A611F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744B4543" w14:textId="77777777" w:rsidR="00425D45" w:rsidRPr="00710936" w:rsidRDefault="00425D45" w:rsidP="00A611F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129,160</w:t>
            </w:r>
          </w:p>
        </w:tc>
        <w:tc>
          <w:tcPr>
            <w:tcW w:w="146" w:type="pct"/>
          </w:tcPr>
          <w:p w14:paraId="06AD1E78" w14:textId="77777777" w:rsidR="00425D45" w:rsidRPr="00710936" w:rsidRDefault="00425D45" w:rsidP="00A611F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</w:tcPr>
          <w:p w14:paraId="3A769046" w14:textId="77777777" w:rsidR="00425D45" w:rsidRPr="00710936" w:rsidRDefault="00425D45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35" w:firstLine="17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262,931</w:t>
            </w:r>
          </w:p>
        </w:tc>
      </w:tr>
      <w:tr w:rsidR="005A3301" w:rsidRPr="00710936" w14:paraId="4AC2CC9D" w14:textId="77777777" w:rsidTr="00A611F3">
        <w:tc>
          <w:tcPr>
            <w:tcW w:w="2143" w:type="pct"/>
          </w:tcPr>
          <w:p w14:paraId="49D16901" w14:textId="5BB919FE" w:rsidR="005A3301" w:rsidRPr="00EE7420" w:rsidRDefault="005A3301" w:rsidP="005A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(หัก) </w:t>
            </w:r>
            <w:r w:rsidRPr="001B6CB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B6C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</w:t>
            </w: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EE7420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</w:p>
        </w:tc>
        <w:tc>
          <w:tcPr>
            <w:tcW w:w="145" w:type="pct"/>
          </w:tcPr>
          <w:p w14:paraId="01B6280E" w14:textId="77777777" w:rsidR="005A3301" w:rsidRPr="00EE7420" w:rsidRDefault="005A3301" w:rsidP="005A33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442B48A6" w14:textId="5DA68D36" w:rsidR="005A3301" w:rsidRPr="002F7816" w:rsidRDefault="005A3301" w:rsidP="005A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Pr="00D54BB9">
              <w:rPr>
                <w:rFonts w:ascii="Angsana New" w:hAnsi="Angsana New" w:cstheme="minorBidi"/>
                <w:sz w:val="30"/>
                <w:szCs w:val="30"/>
              </w:rPr>
              <w:t>2</w:t>
            </w:r>
            <w:r>
              <w:rPr>
                <w:rFonts w:ascii="Angsana New" w:hAnsi="Angsana New" w:cstheme="minorBidi"/>
                <w:sz w:val="30"/>
                <w:szCs w:val="30"/>
              </w:rPr>
              <w:t>85</w:t>
            </w:r>
            <w:r w:rsidRPr="00D54BB9">
              <w:rPr>
                <w:rFonts w:ascii="Angsana New" w:hAnsi="Angsana New" w:cstheme="minorBidi"/>
                <w:sz w:val="30"/>
                <w:szCs w:val="30"/>
              </w:rPr>
              <w:t>,</w:t>
            </w:r>
            <w:r>
              <w:rPr>
                <w:rFonts w:ascii="Angsana New" w:hAnsi="Angsana New" w:cstheme="minorBidi"/>
                <w:sz w:val="30"/>
                <w:szCs w:val="30"/>
              </w:rPr>
              <w:t>55</w:t>
            </w:r>
            <w:r w:rsidR="005D14A8">
              <w:rPr>
                <w:rFonts w:ascii="Angsana New" w:hAnsi="Angsana New" w:cstheme="minorBidi"/>
                <w:sz w:val="30"/>
                <w:szCs w:val="30"/>
              </w:rPr>
              <w:t>4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B8EDE8D" w14:textId="77777777" w:rsidR="005A3301" w:rsidRPr="00EE7420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FC9453" w14:textId="77777777" w:rsidR="005A3301" w:rsidRPr="00A42295" w:rsidRDefault="005A3301" w:rsidP="005A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Pr="00D54BB9">
              <w:rPr>
                <w:rFonts w:ascii="Angsana New" w:hAnsi="Angsana New" w:cstheme="minorBidi"/>
                <w:sz w:val="30"/>
                <w:szCs w:val="30"/>
              </w:rPr>
              <w:t>26,243</w:t>
            </w:r>
            <w:r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ED30A78" w14:textId="77777777" w:rsidR="005A3301" w:rsidRPr="00EE7420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31458106" w14:textId="77777777" w:rsidR="005A3301" w:rsidRPr="00710936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8" w:firstLine="177"/>
              <w:jc w:val="right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(19,040)</w:t>
            </w:r>
          </w:p>
        </w:tc>
        <w:tc>
          <w:tcPr>
            <w:tcW w:w="146" w:type="pct"/>
          </w:tcPr>
          <w:p w14:paraId="52739E84" w14:textId="77777777" w:rsidR="005A3301" w:rsidRPr="00710936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</w:tcPr>
          <w:p w14:paraId="389517E7" w14:textId="77777777" w:rsidR="005A3301" w:rsidRPr="00710936" w:rsidRDefault="005A3301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35" w:firstLine="8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(2,364)</w:t>
            </w:r>
          </w:p>
        </w:tc>
      </w:tr>
      <w:tr w:rsidR="005A3301" w:rsidRPr="00710936" w14:paraId="28EA3100" w14:textId="77777777" w:rsidTr="00A611F3">
        <w:tc>
          <w:tcPr>
            <w:tcW w:w="2143" w:type="pct"/>
          </w:tcPr>
          <w:p w14:paraId="2E3078C1" w14:textId="77777777" w:rsidR="005A3301" w:rsidRPr="00EE7420" w:rsidRDefault="005A3301" w:rsidP="005A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4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145" w:type="pct"/>
          </w:tcPr>
          <w:p w14:paraId="1495562A" w14:textId="77777777" w:rsidR="005A3301" w:rsidRPr="00EE7420" w:rsidRDefault="005A3301" w:rsidP="005A33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738C3" w14:textId="024BC394" w:rsidR="005A3301" w:rsidRPr="006838C2" w:rsidRDefault="005A3301" w:rsidP="005A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</w:rPr>
              <w:t>3,183,972</w:t>
            </w:r>
          </w:p>
        </w:tc>
        <w:tc>
          <w:tcPr>
            <w:tcW w:w="146" w:type="pct"/>
          </w:tcPr>
          <w:p w14:paraId="55E970D2" w14:textId="77777777" w:rsidR="005A3301" w:rsidRPr="00EE7420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79A1C46" w14:textId="77777777" w:rsidR="005A3301" w:rsidRPr="00A94117" w:rsidRDefault="005A3301" w:rsidP="005A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</w:rPr>
              <w:t>2,143,763</w:t>
            </w:r>
          </w:p>
        </w:tc>
        <w:tc>
          <w:tcPr>
            <w:tcW w:w="146" w:type="pct"/>
          </w:tcPr>
          <w:p w14:paraId="6E3BB086" w14:textId="77777777" w:rsidR="005A3301" w:rsidRPr="00EE7420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FF1B4" w14:textId="77777777" w:rsidR="005A3301" w:rsidRPr="00374EF8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110,120</w:t>
            </w:r>
          </w:p>
        </w:tc>
        <w:tc>
          <w:tcPr>
            <w:tcW w:w="146" w:type="pct"/>
          </w:tcPr>
          <w:p w14:paraId="4A1844F5" w14:textId="77777777" w:rsidR="005A3301" w:rsidRPr="009A12C1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01A382F" w14:textId="77777777" w:rsidR="005A3301" w:rsidRPr="00710936" w:rsidRDefault="005A3301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3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30A95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,567</w:t>
            </w:r>
          </w:p>
        </w:tc>
      </w:tr>
    </w:tbl>
    <w:p w14:paraId="3B66A33E" w14:textId="77777777" w:rsidR="00425D45" w:rsidRPr="00D86BB6" w:rsidRDefault="00425D45" w:rsidP="00425D4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269"/>
        <w:gridCol w:w="984"/>
        <w:gridCol w:w="270"/>
        <w:gridCol w:w="1081"/>
        <w:gridCol w:w="270"/>
        <w:gridCol w:w="984"/>
        <w:gridCol w:w="270"/>
        <w:gridCol w:w="1158"/>
      </w:tblGrid>
      <w:tr w:rsidR="00425D45" w:rsidRPr="00CB560E" w14:paraId="51834C08" w14:textId="77777777" w:rsidTr="00A611F3">
        <w:tc>
          <w:tcPr>
            <w:tcW w:w="2143" w:type="pct"/>
          </w:tcPr>
          <w:p w14:paraId="6B915DFC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45" w:type="pct"/>
          </w:tcPr>
          <w:p w14:paraId="42CF6BEE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14:paraId="2A6C6C25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C7D8363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16262C6F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D45" w:rsidRPr="00130565" w14:paraId="446BA985" w14:textId="77777777" w:rsidTr="00A611F3">
        <w:tc>
          <w:tcPr>
            <w:tcW w:w="2143" w:type="pct"/>
          </w:tcPr>
          <w:p w14:paraId="3508A11B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194640" w14:textId="77777777" w:rsidR="00425D45" w:rsidRPr="00807A74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FA8DCFF" w14:textId="77777777" w:rsidR="00425D45" w:rsidRPr="00434657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C32CAA6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951BFF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A5FC960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7BD2325" w14:textId="77777777" w:rsidR="00425D45" w:rsidRPr="00434657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DFA0FEA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D417D2B" w14:textId="77777777" w:rsidR="00425D45" w:rsidRPr="00130565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25D45" w:rsidRPr="008877D9" w14:paraId="63E62907" w14:textId="77777777" w:rsidTr="00A611F3">
        <w:tc>
          <w:tcPr>
            <w:tcW w:w="2143" w:type="pct"/>
          </w:tcPr>
          <w:p w14:paraId="7153376B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81F77D" w14:textId="77777777" w:rsidR="00425D45" w:rsidRPr="00CB560E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1" w:type="pct"/>
            <w:gridSpan w:val="7"/>
          </w:tcPr>
          <w:p w14:paraId="35003460" w14:textId="77777777" w:rsidR="00425D45" w:rsidRPr="008877D9" w:rsidRDefault="00425D45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5D45" w:rsidRPr="00710936" w14:paraId="026112F0" w14:textId="77777777" w:rsidTr="00A611F3">
        <w:tc>
          <w:tcPr>
            <w:tcW w:w="2143" w:type="pct"/>
          </w:tcPr>
          <w:p w14:paraId="0FC0EFCD" w14:textId="77777777" w:rsidR="00425D45" w:rsidRPr="00EE7420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5" w:type="pct"/>
          </w:tcPr>
          <w:p w14:paraId="77BC416B" w14:textId="77777777" w:rsidR="00425D45" w:rsidRPr="00EE7420" w:rsidRDefault="00425D45" w:rsidP="00A611F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C269DAF" w14:textId="6E482B23" w:rsidR="00425D45" w:rsidRPr="0036691F" w:rsidRDefault="005A3301" w:rsidP="00A61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41,962</w:t>
            </w:r>
          </w:p>
        </w:tc>
        <w:tc>
          <w:tcPr>
            <w:tcW w:w="146" w:type="pct"/>
          </w:tcPr>
          <w:p w14:paraId="407C0722" w14:textId="77777777" w:rsidR="00425D45" w:rsidRPr="00EE7420" w:rsidRDefault="00425D45" w:rsidP="00A611F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12A84E8" w14:textId="77777777" w:rsidR="00425D45" w:rsidRPr="00374EF8" w:rsidRDefault="00425D45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24,034</w:t>
            </w:r>
          </w:p>
        </w:tc>
        <w:tc>
          <w:tcPr>
            <w:tcW w:w="146" w:type="pct"/>
          </w:tcPr>
          <w:p w14:paraId="0739A528" w14:textId="77777777" w:rsidR="00425D45" w:rsidRPr="00EE7420" w:rsidRDefault="00425D45" w:rsidP="00A611F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4981A029" w14:textId="783F8F60" w:rsidR="00425D45" w:rsidRPr="00710936" w:rsidRDefault="00425D45" w:rsidP="00A611F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5,</w:t>
            </w:r>
            <w:r w:rsidR="00EF281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430</w:t>
            </w:r>
          </w:p>
        </w:tc>
        <w:tc>
          <w:tcPr>
            <w:tcW w:w="146" w:type="pct"/>
          </w:tcPr>
          <w:p w14:paraId="0CEA1A51" w14:textId="77777777" w:rsidR="00425D45" w:rsidRPr="00710936" w:rsidRDefault="00425D45" w:rsidP="00A611F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</w:tcPr>
          <w:p w14:paraId="0C004B9A" w14:textId="77777777" w:rsidR="00425D45" w:rsidRPr="00710936" w:rsidRDefault="00425D45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8,300</w:t>
            </w:r>
          </w:p>
        </w:tc>
      </w:tr>
      <w:tr w:rsidR="005A3301" w:rsidRPr="00710936" w14:paraId="09F2E08E" w14:textId="77777777" w:rsidTr="00A611F3">
        <w:tc>
          <w:tcPr>
            <w:tcW w:w="2143" w:type="pct"/>
          </w:tcPr>
          <w:p w14:paraId="6120394F" w14:textId="77777777" w:rsidR="005A3301" w:rsidRPr="00EE7420" w:rsidRDefault="005A3301" w:rsidP="005A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(หัก) </w:t>
            </w:r>
            <w:r w:rsidRPr="001B6CB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B6C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</w:t>
            </w: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EE7420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</w:p>
        </w:tc>
        <w:tc>
          <w:tcPr>
            <w:tcW w:w="145" w:type="pct"/>
          </w:tcPr>
          <w:p w14:paraId="2C43676A" w14:textId="77777777" w:rsidR="005A3301" w:rsidRPr="00EE7420" w:rsidRDefault="005A3301" w:rsidP="005A33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0E32493" w14:textId="70CD3C5B" w:rsidR="005A3301" w:rsidRPr="002F7816" w:rsidRDefault="005A3301" w:rsidP="005A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theme="minorBidi"/>
                <w:sz w:val="30"/>
                <w:szCs w:val="30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73</w:t>
            </w: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</w:tcPr>
          <w:p w14:paraId="14FEF7CB" w14:textId="77777777" w:rsidR="005A3301" w:rsidRPr="00EE7420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74D8CD" w14:textId="77777777" w:rsidR="005A3301" w:rsidRPr="00374EF8" w:rsidRDefault="005A3301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(165)</w:t>
            </w:r>
          </w:p>
        </w:tc>
        <w:tc>
          <w:tcPr>
            <w:tcW w:w="146" w:type="pct"/>
          </w:tcPr>
          <w:p w14:paraId="61ADF0D6" w14:textId="77777777" w:rsidR="005A3301" w:rsidRPr="00EE7420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68FD1CB4" w14:textId="0A3D470C" w:rsidR="005A3301" w:rsidRPr="00710936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202</w:t>
            </w:r>
          </w:p>
        </w:tc>
        <w:tc>
          <w:tcPr>
            <w:tcW w:w="146" w:type="pct"/>
          </w:tcPr>
          <w:p w14:paraId="514312DC" w14:textId="77777777" w:rsidR="005A3301" w:rsidRPr="00710936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5376A3A" w14:textId="77777777" w:rsidR="005A3301" w:rsidRPr="00710936" w:rsidRDefault="005A3301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(278)</w:t>
            </w:r>
          </w:p>
        </w:tc>
      </w:tr>
      <w:tr w:rsidR="005A3301" w:rsidRPr="00710936" w14:paraId="392EEDC5" w14:textId="77777777" w:rsidTr="00A611F3">
        <w:tc>
          <w:tcPr>
            <w:tcW w:w="2143" w:type="pct"/>
          </w:tcPr>
          <w:p w14:paraId="459D64E1" w14:textId="77777777" w:rsidR="005A3301" w:rsidRPr="00EE7420" w:rsidRDefault="005A3301" w:rsidP="005A3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4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145" w:type="pct"/>
          </w:tcPr>
          <w:p w14:paraId="4233D58B" w14:textId="77777777" w:rsidR="005A3301" w:rsidRPr="00EE7420" w:rsidRDefault="005A3301" w:rsidP="005A33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40C1D" w14:textId="14AAD668" w:rsidR="005A3301" w:rsidRPr="006838C2" w:rsidRDefault="005A3301" w:rsidP="005A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</w:rPr>
              <w:t>40,289</w:t>
            </w:r>
          </w:p>
        </w:tc>
        <w:tc>
          <w:tcPr>
            <w:tcW w:w="146" w:type="pct"/>
          </w:tcPr>
          <w:p w14:paraId="1FA18D7A" w14:textId="77777777" w:rsidR="005A3301" w:rsidRPr="00EE7420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3BD4C1A" w14:textId="77777777" w:rsidR="005A3301" w:rsidRPr="00374EF8" w:rsidRDefault="005A3301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23,869</w:t>
            </w:r>
          </w:p>
        </w:tc>
        <w:tc>
          <w:tcPr>
            <w:tcW w:w="146" w:type="pct"/>
          </w:tcPr>
          <w:p w14:paraId="601D3F8F" w14:textId="77777777" w:rsidR="005A3301" w:rsidRPr="00EE7420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C410A" w14:textId="77777777" w:rsidR="005A3301" w:rsidRPr="00374EF8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5,632</w:t>
            </w:r>
          </w:p>
        </w:tc>
        <w:tc>
          <w:tcPr>
            <w:tcW w:w="146" w:type="pct"/>
          </w:tcPr>
          <w:p w14:paraId="1FF812A6" w14:textId="77777777" w:rsidR="005A3301" w:rsidRPr="009A12C1" w:rsidRDefault="005A3301" w:rsidP="005A33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02102" w14:textId="77777777" w:rsidR="005A3301" w:rsidRPr="00374EF8" w:rsidRDefault="005A3301" w:rsidP="00817BD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74EF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8,022</w:t>
            </w:r>
          </w:p>
        </w:tc>
      </w:tr>
    </w:tbl>
    <w:p w14:paraId="007E6CE6" w14:textId="77777777" w:rsidR="006A3187" w:rsidRPr="00D86BB6" w:rsidRDefault="006A3187" w:rsidP="00582076">
      <w:pPr>
        <w:rPr>
          <w:rFonts w:asciiTheme="majorBidi" w:hAnsiTheme="majorBidi" w:cstheme="majorBidi"/>
          <w:sz w:val="20"/>
          <w:szCs w:val="20"/>
        </w:rPr>
      </w:pPr>
    </w:p>
    <w:p w14:paraId="4BB007C2" w14:textId="6E5769F8" w:rsidR="00D848F9" w:rsidRDefault="00D848F9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D848F9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77777777" w:rsidR="00D848F9" w:rsidRPr="00D86BB6" w:rsidRDefault="00D848F9" w:rsidP="00D848F9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070594AE" w14:textId="50B1CCF3" w:rsidR="00257662" w:rsidRPr="00137F69" w:rsidRDefault="00D848F9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อัตราภาษีเงินได้ที่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>แท้จริงรวมของกลุ่มบริษัท</w:t>
      </w:r>
      <w:r w:rsidR="0031717E" w:rsidRPr="00137F69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>บริษัทในการดำเนินงานต่อเนื่องเป็นระยะเวลา</w:t>
      </w:r>
      <w:r w:rsidR="00386C9B" w:rsidRPr="00137F69">
        <w:rPr>
          <w:rFonts w:asciiTheme="majorBidi" w:hAnsiTheme="majorBidi" w:cstheme="majorBidi"/>
          <w:spacing w:val="-4"/>
          <w:sz w:val="30"/>
          <w:szCs w:val="30"/>
          <w:cs/>
        </w:rPr>
        <w:t>เก้าเดือน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6F080F" w:rsidRPr="00137F6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86C9B" w:rsidRPr="00137F6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6C9B" w:rsidRPr="00137F69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Pr="00137F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F080F" w:rsidRPr="00137F6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32741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Pr="00137F69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137F6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4699">
        <w:rPr>
          <w:rFonts w:asciiTheme="majorBidi" w:hAnsiTheme="majorBidi" w:cstheme="majorBidi"/>
          <w:sz w:val="30"/>
          <w:szCs w:val="30"/>
        </w:rPr>
        <w:t xml:space="preserve"> 17.</w:t>
      </w:r>
      <w:r w:rsidR="00C43FE7">
        <w:rPr>
          <w:rFonts w:asciiTheme="majorBidi" w:hAnsiTheme="majorBidi" w:cstheme="majorBidi"/>
          <w:sz w:val="30"/>
          <w:szCs w:val="30"/>
        </w:rPr>
        <w:t>9</w:t>
      </w:r>
      <w:r w:rsidR="00A0123F"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137F69">
        <w:rPr>
          <w:rFonts w:asciiTheme="majorBidi" w:hAnsiTheme="majorBidi" w:cstheme="majorBidi"/>
          <w:sz w:val="30"/>
          <w:szCs w:val="30"/>
          <w:cs/>
        </w:rPr>
        <w:t>และ</w:t>
      </w:r>
      <w:r w:rsidRPr="00137F6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4699">
        <w:rPr>
          <w:rFonts w:asciiTheme="majorBidi" w:hAnsiTheme="majorBidi" w:cstheme="majorBidi"/>
          <w:sz w:val="30"/>
          <w:szCs w:val="30"/>
        </w:rPr>
        <w:t xml:space="preserve"> 12.</w:t>
      </w:r>
      <w:r w:rsidR="002D05D8">
        <w:rPr>
          <w:rFonts w:asciiTheme="majorBidi" w:hAnsiTheme="majorBidi" w:cstheme="majorBidi"/>
          <w:sz w:val="30"/>
          <w:szCs w:val="30"/>
        </w:rPr>
        <w:t>7</w:t>
      </w:r>
      <w:r w:rsidRPr="00137F69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F080F" w:rsidRPr="00137F6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5403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137F6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54033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302FC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2591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57662"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</w:t>
      </w:r>
      <w:r w:rsidRPr="00137F69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154033">
        <w:rPr>
          <w:rFonts w:asciiTheme="majorBidi" w:hAnsiTheme="majorBidi" w:cstheme="majorBidi"/>
          <w:i/>
          <w:iCs/>
          <w:sz w:val="30"/>
          <w:szCs w:val="30"/>
        </w:rPr>
        <w:t>-5</w:t>
      </w:r>
      <w:r w:rsidR="00302FC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D05D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257662" w:rsidRPr="00137F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137F6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49659B2B" w14:textId="77777777" w:rsidR="00257662" w:rsidRPr="00D86BB6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F4AFDA" w14:textId="77777777" w:rsidR="00827E1A" w:rsidRPr="00137F69" w:rsidRDefault="00D848F9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137F69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137F69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4CAB772C" w14:textId="77777777" w:rsidR="00827E1A" w:rsidRPr="00D86BB6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EE0EF4" w14:textId="3BC86333" w:rsidR="00561A93" w:rsidRPr="00561A93" w:rsidRDefault="00561A93" w:rsidP="0056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61A93">
        <w:rPr>
          <w:rFonts w:asciiTheme="majorBidi" w:hAnsiTheme="majorBidi" w:cstheme="majorBidi"/>
          <w:sz w:val="30"/>
          <w:szCs w:val="30"/>
          <w:cs/>
        </w:rPr>
        <w:t>-</w:t>
      </w:r>
      <w:r w:rsidRPr="00561A93">
        <w:rPr>
          <w:rFonts w:asciiTheme="majorBidi" w:hAnsiTheme="majorBidi" w:cstheme="majorBidi"/>
          <w:sz w:val="30"/>
          <w:szCs w:val="30"/>
          <w:cs/>
        </w:rPr>
        <w:tab/>
      </w:r>
      <w:r w:rsidRPr="00561A93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Pr="00561A93">
        <w:rPr>
          <w:rFonts w:asciiTheme="majorBidi" w:hAnsiTheme="majorBidi" w:cstheme="majorBidi"/>
          <w:sz w:val="30"/>
          <w:szCs w:val="30"/>
        </w:rPr>
        <w:t xml:space="preserve">2564 </w:t>
      </w:r>
      <w:r w:rsidRPr="00561A93">
        <w:rPr>
          <w:rFonts w:asciiTheme="majorBidi" w:hAnsiTheme="majorBidi" w:cstheme="majorBidi" w:hint="cs"/>
          <w:sz w:val="30"/>
          <w:szCs w:val="30"/>
          <w:cs/>
        </w:rPr>
        <w:t>ขาดทุนทางภาษีที่ยังไม่ได้ใช้</w:t>
      </w:r>
      <w:r w:rsidR="004234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1A93">
        <w:rPr>
          <w:rFonts w:asciiTheme="majorBidi" w:hAnsiTheme="majorBidi" w:cstheme="majorBidi" w:hint="cs"/>
          <w:sz w:val="30"/>
          <w:szCs w:val="30"/>
          <w:cs/>
        </w:rPr>
        <w:t>ไม่ได้นำไปรวมในการคำนวณสินทรัพย์ภาษีเงินได้รอตัดบัญชีเนื่องจากความไม่แน่นอนที่จะใช้ประโยชน์ทางภาษีจากรายการดังกล่าวในอนาคต</w:t>
      </w:r>
    </w:p>
    <w:p w14:paraId="6436991B" w14:textId="2F55CEBC" w:rsidR="00827E1A" w:rsidRPr="00561A93" w:rsidRDefault="00827E1A" w:rsidP="00827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61A93">
        <w:rPr>
          <w:rFonts w:asciiTheme="majorBidi" w:hAnsiTheme="majorBidi" w:cstheme="majorBidi"/>
          <w:sz w:val="30"/>
          <w:szCs w:val="30"/>
          <w:cs/>
        </w:rPr>
        <w:t>-</w:t>
      </w:r>
      <w:r w:rsidRPr="00561A93">
        <w:rPr>
          <w:rFonts w:asciiTheme="majorBidi" w:hAnsiTheme="majorBidi" w:cstheme="majorBidi"/>
          <w:sz w:val="30"/>
          <w:szCs w:val="30"/>
          <w:cs/>
        </w:rPr>
        <w:tab/>
        <w:t>การสิ้นสุดลงของบัตรส่งเสริมการลงทุนบางกิจการ</w:t>
      </w:r>
    </w:p>
    <w:p w14:paraId="5C2929FC" w14:textId="5DAAE61E" w:rsidR="00257662" w:rsidRPr="00D86BB6" w:rsidRDefault="00257662" w:rsidP="002576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EC62DA" w14:textId="6D14FC10" w:rsidR="005934AC" w:rsidRDefault="00257662" w:rsidP="00D86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7F69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="00F814F9">
        <w:rPr>
          <w:rFonts w:asciiTheme="majorBidi" w:hAnsiTheme="majorBidi" w:cstheme="majorBidi" w:hint="cs"/>
          <w:sz w:val="30"/>
          <w:szCs w:val="30"/>
          <w:cs/>
        </w:rPr>
        <w:t>การสิ้นสุดลงของบัตรส่งเสริมการลงทุน</w:t>
      </w:r>
    </w:p>
    <w:p w14:paraId="11E72F79" w14:textId="5CBA5E61" w:rsidR="00503318" w:rsidRDefault="005934AC" w:rsidP="00593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82EDA9" w14:textId="3E5B5762" w:rsidR="00D90CDA" w:rsidRDefault="00D90CDA" w:rsidP="00D90CD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กำไรต่อหุ้น</w:t>
      </w:r>
      <w:r w:rsidR="00D62F1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ขั้นพื้นฐาน</w:t>
      </w:r>
    </w:p>
    <w:p w14:paraId="7425F16E" w14:textId="3CB5A093" w:rsidR="00D93A58" w:rsidRDefault="00D93A58" w:rsidP="007450A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D90CDA" w:rsidRPr="00F17F5F" w14:paraId="7E2DA648" w14:textId="77777777" w:rsidTr="00AC49A3">
        <w:trPr>
          <w:trHeight w:hRule="exact" w:val="389"/>
          <w:tblHeader/>
        </w:trPr>
        <w:tc>
          <w:tcPr>
            <w:tcW w:w="2493" w:type="pct"/>
          </w:tcPr>
          <w:p w14:paraId="24725139" w14:textId="712AACF0" w:rsidR="00D90CDA" w:rsidRPr="00CF1517" w:rsidRDefault="00D90CDA" w:rsidP="0019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50A2B513" w14:textId="77777777" w:rsidR="00D90CDA" w:rsidRPr="00F17F5F" w:rsidRDefault="00D90CDA" w:rsidP="0019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0D096AAE" w14:textId="77777777" w:rsidR="00D90CDA" w:rsidRPr="00F17F5F" w:rsidRDefault="00D90CDA" w:rsidP="0019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3D4E4158" w14:textId="77777777" w:rsidR="00D90CDA" w:rsidRPr="00F17F5F" w:rsidRDefault="00D90CDA" w:rsidP="0019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0CDA" w:rsidRPr="00F17F5F" w14:paraId="12A5C559" w14:textId="77777777" w:rsidTr="00AC49A3">
        <w:trPr>
          <w:trHeight w:hRule="exact" w:val="389"/>
          <w:tblHeader/>
        </w:trPr>
        <w:tc>
          <w:tcPr>
            <w:tcW w:w="2493" w:type="pct"/>
          </w:tcPr>
          <w:p w14:paraId="385105C7" w14:textId="52607203" w:rsidR="00D90CDA" w:rsidRPr="00F17F5F" w:rsidRDefault="00732C93" w:rsidP="0019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1757733F" w14:textId="77777777" w:rsidR="00D90CDA" w:rsidRPr="00F17F5F" w:rsidRDefault="00D90CDA" w:rsidP="0019676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0ECE419" w14:textId="77777777" w:rsidR="00D90CDA" w:rsidRPr="00F17F5F" w:rsidRDefault="00D90CDA" w:rsidP="0019676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AF74D00" w14:textId="77777777" w:rsidR="00D90CDA" w:rsidRPr="00F17F5F" w:rsidRDefault="00D90CDA" w:rsidP="0019676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2C51E280" w14:textId="77777777" w:rsidR="00D90CDA" w:rsidRPr="00F17F5F" w:rsidRDefault="00D90CDA" w:rsidP="0019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C6B18BF" w14:textId="77777777" w:rsidR="00D90CDA" w:rsidRPr="00F17F5F" w:rsidRDefault="00D90CDA" w:rsidP="0019676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3A145D6" w14:textId="77777777" w:rsidR="00D90CDA" w:rsidRPr="00F17F5F" w:rsidRDefault="00D90CDA" w:rsidP="0019676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D00CC2E" w14:textId="77777777" w:rsidR="00D90CDA" w:rsidRPr="00F17F5F" w:rsidRDefault="00D90CDA" w:rsidP="0019676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90CDA" w:rsidRPr="00F17F5F" w14:paraId="5F02FF1F" w14:textId="77777777" w:rsidTr="00196765">
        <w:trPr>
          <w:trHeight w:hRule="exact" w:val="389"/>
          <w:tblHeader/>
        </w:trPr>
        <w:tc>
          <w:tcPr>
            <w:tcW w:w="2493" w:type="pct"/>
          </w:tcPr>
          <w:p w14:paraId="7C90A97E" w14:textId="77777777" w:rsidR="00D90CDA" w:rsidRPr="00F17F5F" w:rsidRDefault="00D90CDA" w:rsidP="0019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54C32F86" w14:textId="77777777" w:rsidR="00D90CDA" w:rsidRPr="00F17F5F" w:rsidRDefault="00D90CDA" w:rsidP="0019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32C93" w:rsidRPr="00F17F5F" w14:paraId="38131BCF" w14:textId="77777777" w:rsidTr="00AC49A3">
        <w:trPr>
          <w:trHeight w:hRule="exact" w:val="389"/>
        </w:trPr>
        <w:tc>
          <w:tcPr>
            <w:tcW w:w="2493" w:type="pct"/>
          </w:tcPr>
          <w:p w14:paraId="11022121" w14:textId="636C1D8A" w:rsidR="00732C93" w:rsidRPr="00F17F5F" w:rsidRDefault="00732C93" w:rsidP="00732C93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งวดที่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530" w:type="pct"/>
          </w:tcPr>
          <w:p w14:paraId="19BDB2CD" w14:textId="77777777" w:rsidR="00732C93" w:rsidRPr="00F17F5F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D8124B6" w14:textId="77777777" w:rsidR="00732C93" w:rsidRPr="00F17F5F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7E6A2378" w14:textId="77777777" w:rsidR="00732C93" w:rsidRPr="00F17F5F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8DFAC21" w14:textId="77777777" w:rsidR="00732C93" w:rsidRPr="00F17F5F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7DB3971" w14:textId="77777777" w:rsidR="00732C93" w:rsidRPr="00F17F5F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0377A85" w14:textId="77777777" w:rsidR="00732C93" w:rsidRPr="00F17F5F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2B640B52" w14:textId="77777777" w:rsidR="00732C93" w:rsidRPr="00F17F5F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32C93" w:rsidRPr="00D90CDA" w14:paraId="024DEE88" w14:textId="77777777" w:rsidTr="00AC49A3">
        <w:trPr>
          <w:trHeight w:hRule="exact" w:val="389"/>
        </w:trPr>
        <w:tc>
          <w:tcPr>
            <w:tcW w:w="2493" w:type="pct"/>
          </w:tcPr>
          <w:p w14:paraId="501EB7EE" w14:textId="79D79706" w:rsidR="00732C93" w:rsidRPr="00F17F5F" w:rsidRDefault="00732C93" w:rsidP="00732C93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4582F63C" w14:textId="5B484D3E" w:rsidR="00732C93" w:rsidRPr="00D90CDA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41" w:type="pct"/>
          </w:tcPr>
          <w:p w14:paraId="4C2D2E4B" w14:textId="77777777" w:rsidR="00732C93" w:rsidRPr="00D90CDA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C55CC8F" w14:textId="314F80B4" w:rsidR="00732C93" w:rsidRPr="00265AAB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5A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419,43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02957793" w14:textId="77777777" w:rsidR="00732C93" w:rsidRPr="00D90CDA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3B18EBFD" w14:textId="55F44E8D" w:rsidR="00732C93" w:rsidRPr="00D90CDA" w:rsidRDefault="00DA783F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1,687,513</w:t>
            </w:r>
          </w:p>
        </w:tc>
        <w:tc>
          <w:tcPr>
            <w:tcW w:w="147" w:type="pct"/>
          </w:tcPr>
          <w:p w14:paraId="46221B7C" w14:textId="77777777" w:rsidR="00732C93" w:rsidRPr="00D90CDA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258534F9" w14:textId="433CA2D5" w:rsidR="00732C93" w:rsidRPr="00265AAB" w:rsidRDefault="00732C93" w:rsidP="00732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993</w:t>
            </w:r>
            <w:r w:rsidRPr="00265A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744</w:t>
            </w:r>
          </w:p>
        </w:tc>
      </w:tr>
      <w:tr w:rsidR="004A54E5" w:rsidRPr="00D90CDA" w14:paraId="3800B982" w14:textId="77777777" w:rsidTr="00AC49A3">
        <w:trPr>
          <w:trHeight w:hRule="exact" w:val="389"/>
        </w:trPr>
        <w:tc>
          <w:tcPr>
            <w:tcW w:w="2493" w:type="pct"/>
          </w:tcPr>
          <w:p w14:paraId="02C4821F" w14:textId="77777777" w:rsidR="004A54E5" w:rsidRPr="00F17F5F" w:rsidRDefault="004A54E5" w:rsidP="004A54E5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C080E8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3F1E241C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</w:tcPr>
          <w:p w14:paraId="025C2496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23F43CE0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14:paraId="6BD0218F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2AA46708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00116FF5" w14:textId="77777777" w:rsidR="004A54E5" w:rsidRPr="00265AAB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54E5" w:rsidRPr="00D90CDA" w14:paraId="0B2B5C6B" w14:textId="77777777" w:rsidTr="00AC49A3">
        <w:trPr>
          <w:trHeight w:hRule="exact" w:val="389"/>
        </w:trPr>
        <w:tc>
          <w:tcPr>
            <w:tcW w:w="2493" w:type="pct"/>
          </w:tcPr>
          <w:p w14:paraId="0ED99037" w14:textId="77777777" w:rsidR="004A54E5" w:rsidRPr="00F17F5F" w:rsidRDefault="004A54E5" w:rsidP="004A54E5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4B7E42E1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pct"/>
          </w:tcPr>
          <w:p w14:paraId="45D894B8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</w:tcPr>
          <w:p w14:paraId="20CE2EA9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20E0DEBD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14:paraId="6DCDCE3A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B6D718C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00A9BFAF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A54E5" w:rsidRPr="00D90CDA" w14:paraId="59524543" w14:textId="77777777" w:rsidTr="00AC49A3">
        <w:trPr>
          <w:trHeight w:hRule="exact" w:val="389"/>
        </w:trPr>
        <w:tc>
          <w:tcPr>
            <w:tcW w:w="2493" w:type="pct"/>
          </w:tcPr>
          <w:p w14:paraId="19851F0F" w14:textId="77777777" w:rsidR="004A54E5" w:rsidRPr="00F17F5F" w:rsidRDefault="004A54E5" w:rsidP="004A54E5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17F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23054B8B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sz w:val="30"/>
                <w:szCs w:val="30"/>
              </w:rPr>
              <w:t>5,643,955</w:t>
            </w:r>
          </w:p>
        </w:tc>
        <w:tc>
          <w:tcPr>
            <w:tcW w:w="141" w:type="pct"/>
          </w:tcPr>
          <w:p w14:paraId="1D2FE176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0E93269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sz w:val="30"/>
                <w:szCs w:val="30"/>
              </w:rPr>
              <w:t>5,607,573</w:t>
            </w:r>
          </w:p>
        </w:tc>
        <w:tc>
          <w:tcPr>
            <w:tcW w:w="135" w:type="pct"/>
          </w:tcPr>
          <w:p w14:paraId="1D3FD3BB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AA662E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sz w:val="30"/>
                <w:szCs w:val="30"/>
              </w:rPr>
              <w:t>5,643,955</w:t>
            </w:r>
          </w:p>
        </w:tc>
        <w:tc>
          <w:tcPr>
            <w:tcW w:w="147" w:type="pct"/>
          </w:tcPr>
          <w:p w14:paraId="081EC3DD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1F4C9DE6" w14:textId="77777777" w:rsidR="004A54E5" w:rsidRPr="00265AAB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65AAB">
              <w:rPr>
                <w:rFonts w:ascii="Angsana New" w:hAnsi="Angsana New" w:cs="Angsana New"/>
                <w:sz w:val="30"/>
                <w:szCs w:val="30"/>
              </w:rPr>
              <w:t>5,607,573</w:t>
            </w:r>
          </w:p>
        </w:tc>
      </w:tr>
      <w:tr w:rsidR="004A54E5" w:rsidRPr="00D90CDA" w14:paraId="5BF831ED" w14:textId="77777777" w:rsidTr="00AC49A3">
        <w:trPr>
          <w:trHeight w:hRule="exact" w:val="389"/>
        </w:trPr>
        <w:tc>
          <w:tcPr>
            <w:tcW w:w="2493" w:type="pct"/>
          </w:tcPr>
          <w:p w14:paraId="44380AD5" w14:textId="77777777" w:rsidR="004A54E5" w:rsidRPr="00F17F5F" w:rsidRDefault="004A54E5" w:rsidP="004A54E5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35047202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6968E66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8E18019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DFC1CE4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2BED408E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D24660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68E2B2F4" w14:textId="77777777" w:rsidR="004A54E5" w:rsidRPr="00265AAB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54E5" w:rsidRPr="00D90CDA" w14:paraId="6BEC175A" w14:textId="77777777" w:rsidTr="00AC49A3">
        <w:trPr>
          <w:trHeight w:hRule="exact" w:val="389"/>
        </w:trPr>
        <w:tc>
          <w:tcPr>
            <w:tcW w:w="2493" w:type="pct"/>
            <w:shd w:val="clear" w:color="auto" w:fill="auto"/>
          </w:tcPr>
          <w:p w14:paraId="5BA03187" w14:textId="77777777" w:rsidR="004A54E5" w:rsidRPr="00F17F5F" w:rsidRDefault="004A54E5" w:rsidP="004A54E5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B98FF7B" w14:textId="760EC138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221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  <w:tc>
          <w:tcPr>
            <w:tcW w:w="141" w:type="pct"/>
          </w:tcPr>
          <w:p w14:paraId="278DD9B1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07E52423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CA7F51B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272F4F5" w14:textId="78D8281B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221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  <w:tc>
          <w:tcPr>
            <w:tcW w:w="147" w:type="pct"/>
          </w:tcPr>
          <w:p w14:paraId="1F2C476D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00BCF412" w14:textId="77777777" w:rsidR="004A54E5" w:rsidRPr="00265AAB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65A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54E5" w:rsidRPr="00D90CDA" w14:paraId="71BFCB7B" w14:textId="77777777" w:rsidTr="00AC49A3">
        <w:trPr>
          <w:trHeight w:hRule="exact" w:val="389"/>
        </w:trPr>
        <w:tc>
          <w:tcPr>
            <w:tcW w:w="2493" w:type="pct"/>
          </w:tcPr>
          <w:p w14:paraId="5B48B61B" w14:textId="77777777" w:rsidR="004A54E5" w:rsidRPr="00F17F5F" w:rsidRDefault="004A54E5" w:rsidP="004A54E5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F7F0A18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7B2FDDB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48C18ACE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3F6EF48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3466CF4" w14:textId="77777777" w:rsidR="004A54E5" w:rsidRPr="00A22108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CEB7A3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867D0BD" w14:textId="77777777" w:rsidR="004A54E5" w:rsidRPr="00D90CDA" w:rsidRDefault="004A54E5" w:rsidP="004A5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C0708" w:rsidRPr="00265AAB" w14:paraId="3B659E53" w14:textId="77777777" w:rsidTr="00AC49A3">
        <w:trPr>
          <w:trHeight w:hRule="exact" w:val="389"/>
        </w:trPr>
        <w:tc>
          <w:tcPr>
            <w:tcW w:w="2493" w:type="pct"/>
          </w:tcPr>
          <w:p w14:paraId="65EE324E" w14:textId="2B6D5ED9" w:rsidR="00FC0708" w:rsidRPr="00F17F5F" w:rsidRDefault="00FC0708" w:rsidP="00FC0708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7E0CC7A7" w14:textId="19EF9100" w:rsidR="00FC0708" w:rsidRPr="00A2210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141" w:type="pct"/>
          </w:tcPr>
          <w:p w14:paraId="4B545265" w14:textId="77777777" w:rsidR="00FC0708" w:rsidRPr="00A2210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7CE9C8ED" w14:textId="3C70EE9D" w:rsidR="00FC0708" w:rsidRPr="00A2210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5,607,573</w:t>
            </w:r>
          </w:p>
        </w:tc>
        <w:tc>
          <w:tcPr>
            <w:tcW w:w="135" w:type="pct"/>
          </w:tcPr>
          <w:p w14:paraId="2FCE1CF1" w14:textId="77777777" w:rsidR="00FC0708" w:rsidRPr="00A2210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139124F" w14:textId="4159FFD4" w:rsidR="00FC0708" w:rsidRPr="00A2210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147" w:type="pct"/>
          </w:tcPr>
          <w:p w14:paraId="5580227C" w14:textId="77777777" w:rsidR="00FC0708" w:rsidRPr="00D90CDA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2FB7DB52" w14:textId="1933DDB8" w:rsidR="00FC0708" w:rsidRPr="00265AAB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5A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5,607,573</w:t>
            </w:r>
          </w:p>
        </w:tc>
      </w:tr>
      <w:tr w:rsidR="00FC0708" w:rsidRPr="00265AAB" w14:paraId="7EB0E3A6" w14:textId="77777777" w:rsidTr="00A569BB">
        <w:trPr>
          <w:trHeight w:hRule="exact" w:val="389"/>
        </w:trPr>
        <w:tc>
          <w:tcPr>
            <w:tcW w:w="2493" w:type="pct"/>
          </w:tcPr>
          <w:p w14:paraId="4EF623B0" w14:textId="77777777" w:rsidR="00FC0708" w:rsidRPr="00EF7A3F" w:rsidRDefault="00FC0708" w:rsidP="00FC0708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53C3ECF4" w14:textId="77777777" w:rsidR="00FC0708" w:rsidRPr="00131E1D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E663A90" w14:textId="77777777" w:rsidR="00FC0708" w:rsidRPr="00D90CDA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52E16BB2" w14:textId="77777777" w:rsidR="00FC0708" w:rsidRPr="008A141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CED6D26" w14:textId="77777777" w:rsidR="00FC0708" w:rsidRPr="00D90CDA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2B810A58" w14:textId="77777777" w:rsidR="00FC0708" w:rsidRPr="00131E1D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076AD03" w14:textId="77777777" w:rsidR="00FC0708" w:rsidRPr="00D90CDA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33D7F3CE" w14:textId="77777777" w:rsidR="00FC0708" w:rsidRPr="008A141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C0708" w:rsidRPr="00A22108" w14:paraId="0A3C090F" w14:textId="77777777" w:rsidTr="00FC0708">
        <w:trPr>
          <w:trHeight w:hRule="exact" w:val="389"/>
        </w:trPr>
        <w:tc>
          <w:tcPr>
            <w:tcW w:w="2493" w:type="pct"/>
          </w:tcPr>
          <w:p w14:paraId="69252935" w14:textId="77777777" w:rsidR="00FC0708" w:rsidRPr="00F17F5F" w:rsidRDefault="00FC0708" w:rsidP="00FC0708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51AAB2A4" w14:textId="2723E06A" w:rsidR="00FC0708" w:rsidRPr="00A2210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1" w:type="pct"/>
          </w:tcPr>
          <w:p w14:paraId="1C9415FF" w14:textId="77777777" w:rsidR="00FC0708" w:rsidRPr="00D90CDA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81C97FF" w14:textId="76CBCBBD" w:rsidR="00FC0708" w:rsidRPr="00D90CDA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7C0012F6" w14:textId="77777777" w:rsidR="00FC0708" w:rsidRPr="00D90CDA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29E454FD" w14:textId="1C5184D3" w:rsidR="00FC0708" w:rsidRPr="0094322C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432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DA78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379D3DDC" w14:textId="77777777" w:rsidR="00FC0708" w:rsidRPr="0094322C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265AF37F" w14:textId="192B809A" w:rsidR="00FC0708" w:rsidRPr="00A22108" w:rsidRDefault="00FC0708" w:rsidP="00FC0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21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0.18</w:t>
            </w:r>
          </w:p>
        </w:tc>
      </w:tr>
    </w:tbl>
    <w:p w14:paraId="6187576D" w14:textId="5BAB1603" w:rsidR="009E63D0" w:rsidRPr="00912E8A" w:rsidRDefault="009E6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897D377" w14:textId="48DB2E30" w:rsidR="009C3CBA" w:rsidRDefault="0098632C" w:rsidP="009C3CB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038BE333" w14:textId="2897D573" w:rsidR="00944BF6" w:rsidRPr="00774C7F" w:rsidRDefault="00944BF6" w:rsidP="00944BF6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</w:p>
    <w:p w14:paraId="4CFCF6DE" w14:textId="32F15940" w:rsidR="0040560D" w:rsidRPr="00C60284" w:rsidRDefault="00B15265" w:rsidP="00405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="0040560D" w:rsidRPr="00C6028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2D91032" w14:textId="4927E9EA" w:rsidR="00944BF6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530"/>
        <w:gridCol w:w="270"/>
        <w:gridCol w:w="1440"/>
      </w:tblGrid>
      <w:tr w:rsidR="00473549" w:rsidRPr="0059634A" w14:paraId="168787A1" w14:textId="77777777" w:rsidTr="00E34A00">
        <w:tc>
          <w:tcPr>
            <w:tcW w:w="3060" w:type="dxa"/>
            <w:vAlign w:val="bottom"/>
          </w:tcPr>
          <w:p w14:paraId="5A359E46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605B746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454DC16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68C01CC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342DC5BA" w14:textId="1E0B689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 w:rsidR="0040769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B074982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19BF15E" w14:textId="77777777" w:rsidR="00473549" w:rsidRPr="0059634A" w:rsidDel="00D43E7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73549" w:rsidRPr="000307FB" w14:paraId="28D16C3E" w14:textId="77777777" w:rsidTr="00E34A00">
        <w:tc>
          <w:tcPr>
            <w:tcW w:w="3060" w:type="dxa"/>
          </w:tcPr>
          <w:p w14:paraId="686AF537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4E34FE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53D155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B929AA6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24393F2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8F62E3" w14:textId="77777777" w:rsidR="00473549" w:rsidRPr="0059634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3549" w:rsidRPr="000307FB" w14:paraId="4AAFAD63" w14:textId="77777777" w:rsidTr="00E34A00">
        <w:tc>
          <w:tcPr>
            <w:tcW w:w="3060" w:type="dxa"/>
          </w:tcPr>
          <w:p w14:paraId="05324ED5" w14:textId="59019868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6F080F"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154033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7606FFB7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D147B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57760C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86927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C6B8E4" w14:textId="77777777" w:rsidR="00473549" w:rsidRPr="00070BCA" w:rsidRDefault="00473549" w:rsidP="0011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7F69" w14:paraId="65E86BEB" w14:textId="77777777" w:rsidTr="00E34A00">
        <w:tc>
          <w:tcPr>
            <w:tcW w:w="3060" w:type="dxa"/>
          </w:tcPr>
          <w:p w14:paraId="509B8F66" w14:textId="2CDCC77C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08C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7AD90D20" w14:textId="26ECEC1F" w:rsidR="00137F69" w:rsidRPr="00070BCA" w:rsidRDefault="00F32741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137F69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37F69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137F69"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5403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73D972FE" w14:textId="1273E093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3274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B73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AB73D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403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81D698A" w14:textId="57E6B95E" w:rsidR="00137F69" w:rsidRPr="00070BCA" w:rsidRDefault="00F32741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1B66C94C" w14:textId="77777777" w:rsidR="00137F69" w:rsidRPr="00070BCA" w:rsidRDefault="00137F69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452D51" w14:textId="3AE14C01" w:rsidR="00137F69" w:rsidRPr="00070BCA" w:rsidRDefault="00F32741" w:rsidP="0013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225.8</w:t>
            </w:r>
          </w:p>
        </w:tc>
      </w:tr>
      <w:tr w:rsidR="008D162F" w14:paraId="1F12B1B5" w14:textId="77777777" w:rsidTr="00E34A00">
        <w:tc>
          <w:tcPr>
            <w:tcW w:w="3060" w:type="dxa"/>
          </w:tcPr>
          <w:p w14:paraId="487B9081" w14:textId="0CE3A3E0" w:rsidR="008D162F" w:rsidRPr="00F32741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D6B1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FD6B1E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960274" w:rsidRPr="00FD6B1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center"/>
          </w:tcPr>
          <w:p w14:paraId="47637D0E" w14:textId="6DA8BB35" w:rsidR="008D162F" w:rsidRPr="00F32741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D6B1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D6B1E" w:rsidRPr="00FD6B1E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FD6B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FD6B1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4033" w:rsidRPr="00FD6B1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center"/>
          </w:tcPr>
          <w:p w14:paraId="4EC153E8" w14:textId="04BA4EBD" w:rsidR="008D162F" w:rsidRPr="00F32741" w:rsidRDefault="00353A40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53A4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D162F" w:rsidRPr="00353A4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162F" w:rsidRPr="00353A4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8D162F" w:rsidRPr="00353A4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54033" w:rsidRPr="00353A4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69BCD29B" w14:textId="5CD4A3C0" w:rsidR="008D162F" w:rsidRPr="00F26681" w:rsidRDefault="00353A40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0BE870A9" w14:textId="77777777" w:rsidR="008D162F" w:rsidRPr="00174722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36A988" w14:textId="781699D7" w:rsidR="008D162F" w:rsidRPr="00F26681" w:rsidRDefault="00353A40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565.</w:t>
            </w:r>
            <w:r w:rsidR="00D86BB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D162F" w:rsidRPr="00526E2F" w14:paraId="2DAF26A9" w14:textId="77777777" w:rsidTr="00E34A00">
        <w:tc>
          <w:tcPr>
            <w:tcW w:w="3060" w:type="dxa"/>
          </w:tcPr>
          <w:p w14:paraId="2B38246D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14:paraId="23DA41DD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71D9414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C6801C" w14:textId="77777777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D7888" w14:textId="77777777" w:rsidR="008D162F" w:rsidRPr="00C940C0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175C263" w14:textId="50EADD0C" w:rsidR="008D162F" w:rsidRPr="00C940C0" w:rsidRDefault="004F3D46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791.</w:t>
            </w:r>
            <w:r w:rsidR="00D86B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8D162F" w:rsidRPr="000307FB" w14:paraId="3BA2CE89" w14:textId="77777777" w:rsidTr="00E34A00">
        <w:tc>
          <w:tcPr>
            <w:tcW w:w="3060" w:type="dxa"/>
          </w:tcPr>
          <w:p w14:paraId="336ADAF1" w14:textId="266B07CD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6F080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154033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255E1636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86D41C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83FC61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5F6A6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283F6E1" w14:textId="77777777" w:rsidR="008D162F" w:rsidRPr="00070BCA" w:rsidRDefault="008D162F" w:rsidP="008D1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4033" w:rsidRPr="000307FB" w14:paraId="7ACE7045" w14:textId="77777777" w:rsidTr="00EE7CBA">
        <w:tc>
          <w:tcPr>
            <w:tcW w:w="3060" w:type="dxa"/>
          </w:tcPr>
          <w:p w14:paraId="16543752" w14:textId="7084061D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7DAF99D" w14:textId="4BC84769" w:rsidR="0015403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66A6D80C" w14:textId="0B3A743F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B73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AB73D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29BB204C" w14:textId="3DB3E43A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0AD2D895" w14:textId="77777777" w:rsidR="00154033" w:rsidRPr="00C940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CB7EDB" w14:textId="035B7373" w:rsidR="00154033" w:rsidRPr="007E224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54033" w:rsidRPr="000307FB" w14:paraId="71E78434" w14:textId="77777777" w:rsidTr="00E34A00">
        <w:tc>
          <w:tcPr>
            <w:tcW w:w="3060" w:type="dxa"/>
          </w:tcPr>
          <w:p w14:paraId="281473A9" w14:textId="580B2578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vAlign w:val="center"/>
          </w:tcPr>
          <w:p w14:paraId="33A5F249" w14:textId="7F6FFCF3" w:rsidR="0015403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center"/>
          </w:tcPr>
          <w:p w14:paraId="004CB6D6" w14:textId="109F8BAE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1A0EDAD4" w14:textId="45D1DF1E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0.050</w:t>
            </w:r>
          </w:p>
        </w:tc>
        <w:tc>
          <w:tcPr>
            <w:tcW w:w="270" w:type="dxa"/>
          </w:tcPr>
          <w:p w14:paraId="46EDBB80" w14:textId="77777777" w:rsidR="00154033" w:rsidRPr="00C940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3F0675" w14:textId="28728D84" w:rsidR="00154033" w:rsidRPr="00FA73D9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280.4</w:t>
            </w:r>
          </w:p>
        </w:tc>
      </w:tr>
      <w:tr w:rsidR="00154033" w:rsidRPr="000307FB" w14:paraId="59D528F9" w14:textId="77777777" w:rsidTr="00E34A00">
        <w:tc>
          <w:tcPr>
            <w:tcW w:w="3060" w:type="dxa"/>
          </w:tcPr>
          <w:p w14:paraId="59C7A697" w14:textId="77777777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5B4ED7AE" w14:textId="77777777" w:rsidR="00154033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AB50C78" w14:textId="77777777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AC44C5" w14:textId="77777777" w:rsidR="00154033" w:rsidRPr="00070BCA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6DFB6" w14:textId="77777777" w:rsidR="00154033" w:rsidRPr="00C940C0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50E7B1" w14:textId="5018C76A" w:rsidR="00154033" w:rsidRPr="00FA73D9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588.8</w:t>
            </w:r>
          </w:p>
        </w:tc>
      </w:tr>
    </w:tbl>
    <w:p w14:paraId="4386E06D" w14:textId="003F2E97" w:rsidR="009C3CBA" w:rsidRDefault="009C3CBA" w:rsidP="009C3CB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0A948D0" w14:textId="77777777" w:rsidR="00944BF6" w:rsidRPr="00C60284" w:rsidRDefault="00944BF6" w:rsidP="00944BF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C60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2811DE4" w14:textId="60DBFFA4" w:rsidR="00944BF6" w:rsidRDefault="00944BF6" w:rsidP="008A24D2">
      <w:pPr>
        <w:pStyle w:val="block"/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2B39C55" w14:textId="1F814C9C" w:rsidR="00D86BB6" w:rsidRDefault="00D86BB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E64CD72" w14:textId="77777777" w:rsidR="00D86BB6" w:rsidRPr="00C60284" w:rsidRDefault="00D86BB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3B0047" w:rsidRPr="00C60284" w14:paraId="392163E6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CA7B162" w14:textId="6CE6C556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784CE606" w14:textId="68D311D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60284" w14:paraId="1E2803B0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10241CD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5EA327BE" w14:textId="230A128D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4388ECC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60284" w:rsidRDefault="003B0047" w:rsidP="007125D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C60284" w14:paraId="23DD9D3C" w14:textId="77777777" w:rsidTr="001656B5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590B5E9C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B155249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7AF59DD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341276E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02226D2" w14:textId="7D1755BD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080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37FC63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3DA415A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709E453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31891AB2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73D1F0A2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24E0B5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92451FE" w14:textId="21FA6986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58096C1D" w14:textId="28748523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7C8578B6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774D8B4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3D82A4C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AA2B29" w14:textId="5E2CB2E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3469F75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023FF" w14:textId="3E2FCFB4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9864EF" w14:textId="377C1F5E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A0F0C" w14:textId="34B0E769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5D7EF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86BB6" w:rsidRPr="00C60284" w14:paraId="7FE06111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07E5BACD" w14:textId="77777777" w:rsidR="00D86BB6" w:rsidRPr="00C60284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133C0033" w14:textId="7C557C41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6BB6" w:rsidRPr="00C60284" w14:paraId="5ECC9FF4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2688A1C" w14:textId="77777777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4F87211F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F34B1A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E0E9102" w14:textId="743DC674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F05994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DBF09" w14:textId="46A938AF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8F696C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0360AF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F06DBF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81D715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0A362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505" w:rsidRPr="00C60284" w14:paraId="297B6426" w14:textId="77777777" w:rsidTr="005C5416">
        <w:trPr>
          <w:trHeight w:val="362"/>
        </w:trPr>
        <w:tc>
          <w:tcPr>
            <w:tcW w:w="2261" w:type="dxa"/>
            <w:shd w:val="clear" w:color="auto" w:fill="auto"/>
          </w:tcPr>
          <w:p w14:paraId="71FC44AE" w14:textId="450F84B9" w:rsidR="00832505" w:rsidRDefault="00832505" w:rsidP="00832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  <w:vAlign w:val="bottom"/>
          </w:tcPr>
          <w:p w14:paraId="75E3BC3F" w14:textId="77777777" w:rsidR="00832505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B9B299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B057F35" w14:textId="77777777" w:rsidR="00832505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CEDF61C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07728E" w14:textId="77777777" w:rsidR="00832505" w:rsidRDefault="00832505" w:rsidP="00832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C27805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8327C4" w14:textId="77777777" w:rsidR="00832505" w:rsidRDefault="00832505" w:rsidP="00832505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995CC7" w14:textId="77777777" w:rsidR="00832505" w:rsidRDefault="00832505" w:rsidP="00832505">
            <w:pPr>
              <w:pStyle w:val="acctfourfigures"/>
              <w:tabs>
                <w:tab w:val="clear" w:pos="765"/>
                <w:tab w:val="left" w:pos="269"/>
                <w:tab w:val="left" w:pos="629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88F836" w14:textId="77777777" w:rsidR="00832505" w:rsidRDefault="00832505" w:rsidP="00832505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7191E" w14:textId="77777777" w:rsidR="00832505" w:rsidRDefault="00832505" w:rsidP="00832505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505" w:rsidRPr="00C60284" w14:paraId="6AAA8F8E" w14:textId="77777777" w:rsidTr="005C5416">
        <w:trPr>
          <w:trHeight w:val="362"/>
        </w:trPr>
        <w:tc>
          <w:tcPr>
            <w:tcW w:w="2261" w:type="dxa"/>
            <w:shd w:val="clear" w:color="auto" w:fill="auto"/>
          </w:tcPr>
          <w:p w14:paraId="7DBDCDE2" w14:textId="2C3261E2" w:rsidR="00832505" w:rsidRDefault="00832505" w:rsidP="00832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60" w:type="dxa"/>
            <w:vAlign w:val="bottom"/>
          </w:tcPr>
          <w:p w14:paraId="75904D43" w14:textId="77777777" w:rsidR="00832505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F0EE6A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F721B7" w14:textId="6893AC5C" w:rsidR="00832505" w:rsidRDefault="00494601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81" w:type="dxa"/>
            <w:vAlign w:val="bottom"/>
          </w:tcPr>
          <w:p w14:paraId="37D52EB7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6DF607" w14:textId="6025E504" w:rsidR="00832505" w:rsidRDefault="00494601" w:rsidP="00832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843252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B7471" w14:textId="77777777" w:rsidR="00832505" w:rsidRDefault="00832505" w:rsidP="00832505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FEE83F" w14:textId="432628AA" w:rsidR="00832505" w:rsidRDefault="00494601" w:rsidP="00832505">
            <w:pPr>
              <w:pStyle w:val="acctfourfigures"/>
              <w:tabs>
                <w:tab w:val="clear" w:pos="765"/>
                <w:tab w:val="left" w:pos="269"/>
                <w:tab w:val="left" w:pos="629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208084" w14:textId="77777777" w:rsidR="00832505" w:rsidRDefault="00832505" w:rsidP="00832505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EF3AAA" w14:textId="65EAA239" w:rsidR="00832505" w:rsidRDefault="00494601" w:rsidP="00832505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832505" w:rsidRPr="00C60284" w14:paraId="5915EF28" w14:textId="77777777" w:rsidTr="005C5416">
        <w:trPr>
          <w:trHeight w:val="362"/>
        </w:trPr>
        <w:tc>
          <w:tcPr>
            <w:tcW w:w="2261" w:type="dxa"/>
            <w:shd w:val="clear" w:color="auto" w:fill="auto"/>
          </w:tcPr>
          <w:p w14:paraId="4D100865" w14:textId="11A3BFFF" w:rsidR="00832505" w:rsidRPr="00C7114D" w:rsidRDefault="00832505" w:rsidP="00832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B1EEE7E" w14:textId="493E0A0E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1,044</w:t>
            </w:r>
          </w:p>
        </w:tc>
        <w:tc>
          <w:tcPr>
            <w:tcW w:w="180" w:type="dxa"/>
            <w:vAlign w:val="bottom"/>
          </w:tcPr>
          <w:p w14:paraId="6CB055E0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DB6730" w14:textId="6C14A269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3127D2B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58C792" w14:textId="4CA3F5DF" w:rsidR="00832505" w:rsidRPr="00C60284" w:rsidRDefault="00832505" w:rsidP="00832505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ECE38F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E2D5A4" w14:textId="24AE3C0A" w:rsidR="00832505" w:rsidRPr="00C60284" w:rsidRDefault="00832505" w:rsidP="00832505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2AD59C" w14:textId="4B420F5E" w:rsidR="00832505" w:rsidRPr="00C60284" w:rsidRDefault="00832505" w:rsidP="00832505">
            <w:pPr>
              <w:pStyle w:val="acctfourfigures"/>
              <w:tabs>
                <w:tab w:val="clear" w:pos="765"/>
                <w:tab w:val="left" w:pos="269"/>
                <w:tab w:val="left" w:pos="629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51A421" w14:textId="40546AC8" w:rsidR="00832505" w:rsidRPr="00C60284" w:rsidRDefault="00832505" w:rsidP="00832505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125365" w14:textId="5C23D035" w:rsidR="00832505" w:rsidRPr="00C60284" w:rsidRDefault="00832505" w:rsidP="00832505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1,044</w:t>
            </w:r>
          </w:p>
        </w:tc>
      </w:tr>
      <w:tr w:rsidR="00832505" w:rsidRPr="00C60284" w14:paraId="6F7E355D" w14:textId="77777777" w:rsidTr="008445B0">
        <w:trPr>
          <w:trHeight w:val="350"/>
        </w:trPr>
        <w:tc>
          <w:tcPr>
            <w:tcW w:w="2261" w:type="dxa"/>
            <w:shd w:val="clear" w:color="auto" w:fill="auto"/>
          </w:tcPr>
          <w:p w14:paraId="6B21448E" w14:textId="77777777" w:rsidR="00832505" w:rsidRPr="00C60284" w:rsidRDefault="00832505" w:rsidP="00832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764FF185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99857E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3F177EB" w14:textId="1094DAC6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685B31F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927546" w14:textId="73A971F5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AA9BE7E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FDCD3B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AC79732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E7F112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0BD884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505" w:rsidRPr="006C394C" w14:paraId="7EF7DC2D" w14:textId="77777777" w:rsidTr="00774C7F">
        <w:trPr>
          <w:trHeight w:val="1050"/>
        </w:trPr>
        <w:tc>
          <w:tcPr>
            <w:tcW w:w="2261" w:type="dxa"/>
            <w:shd w:val="clear" w:color="auto" w:fill="auto"/>
          </w:tcPr>
          <w:p w14:paraId="4279A9BE" w14:textId="2D5685DC" w:rsidR="00832505" w:rsidRDefault="00832505" w:rsidP="00832505">
            <w:pPr>
              <w:tabs>
                <w:tab w:val="clear" w:pos="227"/>
                <w:tab w:val="left" w:pos="0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57D222D3" w14:textId="34293EAF" w:rsidR="00832505" w:rsidRPr="00C60284" w:rsidRDefault="00832505" w:rsidP="00832505">
            <w:pPr>
              <w:tabs>
                <w:tab w:val="clear" w:pos="227"/>
                <w:tab w:val="left" w:pos="188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0BD45EEE" w14:textId="046DCB5B" w:rsidR="00832505" w:rsidRPr="00592D3A" w:rsidRDefault="00832505" w:rsidP="008325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7856F719" w14:textId="77777777" w:rsidR="00832505" w:rsidRDefault="00832505" w:rsidP="0083250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9DB7EA" w14:textId="031F0BCC" w:rsidR="00832505" w:rsidRPr="00C60284" w:rsidRDefault="00832505" w:rsidP="0083250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2C8E4C4A" w14:textId="77777777" w:rsidR="00832505" w:rsidRPr="00CB4BC6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130993" w14:textId="7A97D4A7" w:rsidR="00832505" w:rsidRPr="00C60284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31B00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94DF4" w14:textId="2DC60BEC" w:rsidR="00832505" w:rsidRPr="00C60284" w:rsidRDefault="00832505" w:rsidP="008325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74B070" w14:textId="7B97634D" w:rsidR="00832505" w:rsidRPr="00C60284" w:rsidRDefault="00832505" w:rsidP="00832505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C97BBF" w14:textId="79C976AF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8AEECC" w14:textId="2C7D2976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832505" w:rsidRPr="00C60284" w14:paraId="132933AB" w14:textId="77777777" w:rsidTr="008445B0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15CE7A5D" w14:textId="77777777" w:rsidR="00832505" w:rsidRPr="00C60284" w:rsidRDefault="00832505" w:rsidP="008325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D390F30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569596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087045" w14:textId="7CC0179B" w:rsidR="00832505" w:rsidRPr="00C60284" w:rsidRDefault="00832505" w:rsidP="0083250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52547A9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C7B3A6" w14:textId="67DE45B6" w:rsidR="00832505" w:rsidRPr="00C60284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43C410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5A088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F2A51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6E384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DD109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505" w:rsidRPr="00C60284" w14:paraId="23E840A1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2EAFE217" w14:textId="77777777" w:rsidR="00832505" w:rsidRPr="00C60284" w:rsidRDefault="00832505" w:rsidP="008325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C816453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AA69DE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F28111" w14:textId="44B58B36" w:rsidR="00832505" w:rsidRPr="00C60284" w:rsidRDefault="00832505" w:rsidP="0083250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DC1AB67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4E5CDD" w14:textId="123B087F" w:rsidR="00832505" w:rsidRPr="00C60284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4D7583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A1D34A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1DF58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C32D1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4D190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505" w:rsidRPr="00C60284" w14:paraId="4A993188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40BE1140" w14:textId="77777777" w:rsidR="00832505" w:rsidRPr="00C60284" w:rsidRDefault="00832505" w:rsidP="008325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6A89373" w14:textId="28D93FA3" w:rsidR="00832505" w:rsidRPr="00C60284" w:rsidRDefault="00832505" w:rsidP="008325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B8F28BF" w14:textId="77777777" w:rsidR="00832505" w:rsidRPr="00765D71" w:rsidRDefault="00832505" w:rsidP="0083250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1C2D7C65" w14:textId="77C06E10" w:rsidR="00832505" w:rsidRPr="00C60284" w:rsidRDefault="00832505" w:rsidP="0083250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8,509</w:t>
            </w:r>
          </w:p>
        </w:tc>
        <w:tc>
          <w:tcPr>
            <w:tcW w:w="181" w:type="dxa"/>
          </w:tcPr>
          <w:p w14:paraId="3C435F2E" w14:textId="77777777" w:rsidR="00832505" w:rsidRPr="00765D71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809EB76" w14:textId="44EBDAFD" w:rsidR="00832505" w:rsidRPr="00C60284" w:rsidRDefault="00832505" w:rsidP="00832505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8,509</w:t>
            </w:r>
          </w:p>
        </w:tc>
        <w:tc>
          <w:tcPr>
            <w:tcW w:w="180" w:type="dxa"/>
            <w:shd w:val="clear" w:color="auto" w:fill="auto"/>
          </w:tcPr>
          <w:p w14:paraId="4F9ACD42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C12A15" w14:textId="6E259551" w:rsidR="00832505" w:rsidRPr="00C60284" w:rsidRDefault="00832505" w:rsidP="008325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32D928F" w14:textId="17127DA0" w:rsidR="00832505" w:rsidRPr="00C60284" w:rsidRDefault="00832505" w:rsidP="00832505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8,340</w:t>
            </w:r>
          </w:p>
        </w:tc>
        <w:tc>
          <w:tcPr>
            <w:tcW w:w="990" w:type="dxa"/>
            <w:shd w:val="clear" w:color="auto" w:fill="auto"/>
          </w:tcPr>
          <w:p w14:paraId="70AA5DB5" w14:textId="3B6A31CD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277AA8" w14:textId="66D8D89C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8,340</w:t>
            </w:r>
          </w:p>
        </w:tc>
      </w:tr>
      <w:tr w:rsidR="00832505" w:rsidRPr="00C60284" w14:paraId="542B131D" w14:textId="77777777" w:rsidTr="003E7172">
        <w:trPr>
          <w:trHeight w:val="350"/>
        </w:trPr>
        <w:tc>
          <w:tcPr>
            <w:tcW w:w="2261" w:type="dxa"/>
            <w:shd w:val="clear" w:color="auto" w:fill="auto"/>
          </w:tcPr>
          <w:p w14:paraId="720E1894" w14:textId="612101D7" w:rsidR="00832505" w:rsidRPr="00C60284" w:rsidRDefault="00832505" w:rsidP="008325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21D1CE5E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7E0614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E6B582" w14:textId="2E1AFD8E" w:rsidR="00832505" w:rsidRPr="00C60284" w:rsidRDefault="00832505" w:rsidP="0083250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F792529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CDE909" w14:textId="7FA747C4" w:rsidR="00832505" w:rsidRPr="00C60284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71C993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ED4F0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7B8CD0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12D5E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8B602" w14:textId="77777777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2505" w:rsidRPr="00C60284" w14:paraId="294EC0D7" w14:textId="77777777" w:rsidTr="003E7172">
        <w:trPr>
          <w:trHeight w:val="713"/>
        </w:trPr>
        <w:tc>
          <w:tcPr>
            <w:tcW w:w="2261" w:type="dxa"/>
            <w:shd w:val="clear" w:color="auto" w:fill="auto"/>
          </w:tcPr>
          <w:p w14:paraId="66EBAB1B" w14:textId="77777777" w:rsidR="00832505" w:rsidRDefault="00832505" w:rsidP="0083250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138915B5" w14:textId="7A1021F1" w:rsidR="00832505" w:rsidRPr="00C60284" w:rsidRDefault="00832505" w:rsidP="0083250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175B149C" w14:textId="435C2856" w:rsidR="00832505" w:rsidRPr="00C60284" w:rsidRDefault="00832505" w:rsidP="0083250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</w:p>
        </w:tc>
        <w:tc>
          <w:tcPr>
            <w:tcW w:w="180" w:type="dxa"/>
          </w:tcPr>
          <w:p w14:paraId="6EDC37CB" w14:textId="77777777" w:rsidR="00832505" w:rsidRDefault="00832505" w:rsidP="0083250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AE6CFE" w14:textId="41843A4B" w:rsidR="00832505" w:rsidRPr="00C60284" w:rsidRDefault="00832505" w:rsidP="0083250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49F8C0E" w14:textId="77777777" w:rsidR="00832505" w:rsidRPr="00CB4BC6" w:rsidRDefault="00832505" w:rsidP="0083250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BBBB0E" w14:textId="051CDFD1" w:rsidR="00832505" w:rsidRPr="00C60284" w:rsidRDefault="00832505" w:rsidP="00832505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3C90C" w14:textId="77777777" w:rsidR="00832505" w:rsidRPr="00C60284" w:rsidRDefault="00832505" w:rsidP="0083250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E9568" w14:textId="3FC302B5" w:rsidR="00832505" w:rsidRPr="00C60284" w:rsidRDefault="00832505" w:rsidP="0083250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EE04E1" w14:textId="7F094CBA" w:rsidR="00832505" w:rsidRPr="00C60284" w:rsidRDefault="00832505" w:rsidP="00832505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04E0D" w14:textId="39CA0E34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205A0" w14:textId="440C7E91" w:rsidR="00832505" w:rsidRPr="00C60284" w:rsidRDefault="00832505" w:rsidP="00832505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</w:tbl>
    <w:p w14:paraId="4D48B94B" w14:textId="77777777" w:rsidR="00F87E9C" w:rsidRPr="00C60284" w:rsidRDefault="00F87E9C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E551DFF" w14:textId="726C859E" w:rsidR="00AD4FF6" w:rsidRDefault="00503318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79"/>
        <w:gridCol w:w="11"/>
        <w:gridCol w:w="979"/>
        <w:gridCol w:w="11"/>
      </w:tblGrid>
      <w:tr w:rsidR="0012779A" w:rsidRPr="00C60284" w14:paraId="522AD5FE" w14:textId="77777777" w:rsidTr="00F477B4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059ECE4A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2"/>
          </w:tcPr>
          <w:p w14:paraId="385C90C6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779A" w:rsidRPr="00C60284" w14:paraId="0E19511B" w14:textId="77777777" w:rsidTr="00F477B4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506057D9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1B171339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F49410E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19DA4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779A" w:rsidRPr="00C60284" w14:paraId="21E22D8E" w14:textId="77777777" w:rsidTr="00F477B4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7C4938F2" w14:textId="2E6FCC8B" w:rsidR="0012779A" w:rsidRPr="00C60284" w:rsidRDefault="00D86BB6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080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1A8856" w14:textId="77777777" w:rsidR="0012779A" w:rsidRPr="00C60284" w:rsidRDefault="0012779A" w:rsidP="00F477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4ED1ECA" w14:textId="77777777" w:rsidR="0012779A" w:rsidRPr="00C60284" w:rsidRDefault="0012779A" w:rsidP="00F477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07C2F32B" w14:textId="77777777" w:rsidR="0012779A" w:rsidRPr="00C60284" w:rsidRDefault="0012779A" w:rsidP="00F477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5CF76C8C" w14:textId="77777777" w:rsidR="0012779A" w:rsidRPr="00C60284" w:rsidRDefault="0012779A" w:rsidP="00F477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1B0C0BFB" w14:textId="77777777" w:rsidR="0012779A" w:rsidRPr="00C60284" w:rsidRDefault="0012779A" w:rsidP="00F477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8345CD9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BDAC14E" w14:textId="77777777" w:rsidR="0012779A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2236AA53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2630F597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3F4A679D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2475CFF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B93AE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B16BFBD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67220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1525D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05A933C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CF399D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779A" w:rsidRPr="00C60284" w14:paraId="3A81A920" w14:textId="77777777" w:rsidTr="00F477B4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7CFA5B2D" w14:textId="77777777" w:rsidR="0012779A" w:rsidRPr="00C60284" w:rsidRDefault="0012779A" w:rsidP="00F477B4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2B88CF33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2779A" w:rsidRPr="00C60284" w14:paraId="5342DDDD" w14:textId="77777777" w:rsidTr="00F477B4">
        <w:trPr>
          <w:trHeight w:val="362"/>
        </w:trPr>
        <w:tc>
          <w:tcPr>
            <w:tcW w:w="2261" w:type="dxa"/>
            <w:shd w:val="clear" w:color="auto" w:fill="auto"/>
          </w:tcPr>
          <w:p w14:paraId="32879397" w14:textId="77777777" w:rsidR="0012779A" w:rsidRPr="00C60284" w:rsidRDefault="0012779A" w:rsidP="00F4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35E1EC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28DAF3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3664694E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528A4AF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42B520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12B6783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2EF318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30A5C8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5496C4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A289E05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779A" w:rsidRPr="00C60284" w14:paraId="1527E95A" w14:textId="77777777" w:rsidTr="00F477B4">
        <w:trPr>
          <w:trHeight w:val="362"/>
        </w:trPr>
        <w:tc>
          <w:tcPr>
            <w:tcW w:w="2261" w:type="dxa"/>
            <w:shd w:val="clear" w:color="auto" w:fill="auto"/>
          </w:tcPr>
          <w:p w14:paraId="47463C07" w14:textId="77777777" w:rsidR="0012779A" w:rsidRPr="00C60284" w:rsidRDefault="0012779A" w:rsidP="00F4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6C79C317" w14:textId="32F77AA0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vAlign w:val="bottom"/>
          </w:tcPr>
          <w:p w14:paraId="163E2E70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A883382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718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62D049B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1663E3" w14:textId="17C8AE21" w:rsidR="0012779A" w:rsidRPr="00C60284" w:rsidRDefault="0012779A" w:rsidP="00F477B4">
            <w:pPr>
              <w:pStyle w:val="acctfourfigures"/>
              <w:tabs>
                <w:tab w:val="clear" w:pos="765"/>
                <w:tab w:val="left" w:pos="652"/>
              </w:tabs>
              <w:spacing w:line="240" w:lineRule="atLeast"/>
              <w:ind w:right="-2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02AA12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34DA1" w14:textId="13F49E20" w:rsidR="0012779A" w:rsidRPr="00C60284" w:rsidRDefault="0012779A" w:rsidP="00F477B4">
            <w:pPr>
              <w:pStyle w:val="acctfourfigures"/>
              <w:tabs>
                <w:tab w:val="clear" w:pos="765"/>
                <w:tab w:val="left" w:pos="564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1,343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05F234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right="-3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B299120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44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B16978" w14:textId="2D7F97C8" w:rsidR="0012779A" w:rsidRPr="00C60284" w:rsidRDefault="0012779A" w:rsidP="00F477B4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1,343</w:t>
            </w:r>
          </w:p>
        </w:tc>
      </w:tr>
      <w:tr w:rsidR="0012779A" w:rsidRPr="00C60284" w14:paraId="656DCE95" w14:textId="77777777" w:rsidTr="00F477B4">
        <w:trPr>
          <w:trHeight w:val="362"/>
        </w:trPr>
        <w:tc>
          <w:tcPr>
            <w:tcW w:w="2261" w:type="dxa"/>
            <w:shd w:val="clear" w:color="auto" w:fill="auto"/>
          </w:tcPr>
          <w:p w14:paraId="372FE37C" w14:textId="77777777" w:rsidR="0012779A" w:rsidRPr="00C60284" w:rsidRDefault="0012779A" w:rsidP="00F4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4336D1F5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21698A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01DA9C31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AA6BB19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6489E0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0A0E0D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C9BAA0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0964EA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2714837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EEC2C57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779A" w:rsidRPr="00C60284" w14:paraId="409872D6" w14:textId="77777777" w:rsidTr="00F477B4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409B272F" w14:textId="77777777" w:rsidR="0012779A" w:rsidRDefault="0012779A" w:rsidP="00F477B4">
            <w:pPr>
              <w:tabs>
                <w:tab w:val="clear" w:pos="227"/>
                <w:tab w:val="left" w:pos="0"/>
              </w:tabs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1B3B15FC" w14:textId="77777777" w:rsidR="0012779A" w:rsidRPr="00C60284" w:rsidRDefault="0012779A" w:rsidP="00F477B4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44C72B34" w14:textId="6B67648C" w:rsidR="0012779A" w:rsidRPr="0083320B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28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27D14EBF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3C6BB99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</w:tcPr>
          <w:p w14:paraId="1A1797A1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20B410" w14:textId="63FFB439" w:rsidR="0012779A" w:rsidRPr="00C60284" w:rsidRDefault="0012779A" w:rsidP="00F477B4">
            <w:pPr>
              <w:pStyle w:val="acctfourfigures"/>
              <w:tabs>
                <w:tab w:val="clear" w:pos="765"/>
                <w:tab w:val="left" w:pos="360"/>
                <w:tab w:val="left" w:pos="636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A8829B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A7685E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5BEC49" w14:textId="6529ECA2" w:rsidR="0012779A" w:rsidRPr="00C60284" w:rsidRDefault="0012779A" w:rsidP="00F477B4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C849C64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6706326" w14:textId="788D523E" w:rsidR="0012779A" w:rsidRPr="00C60284" w:rsidRDefault="0012779A" w:rsidP="00F477B4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6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12779A" w:rsidRPr="00C60284" w14:paraId="034FD80B" w14:textId="77777777" w:rsidTr="00F477B4">
        <w:trPr>
          <w:gridAfter w:val="1"/>
          <w:wAfter w:w="11" w:type="dxa"/>
          <w:trHeight w:hRule="exact" w:val="208"/>
        </w:trPr>
        <w:tc>
          <w:tcPr>
            <w:tcW w:w="2261" w:type="dxa"/>
            <w:shd w:val="clear" w:color="auto" w:fill="auto"/>
          </w:tcPr>
          <w:p w14:paraId="337A40E7" w14:textId="77777777" w:rsidR="0012779A" w:rsidRPr="00C60284" w:rsidRDefault="0012779A" w:rsidP="00F477B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418AA7E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519609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F5D79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4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F5DCE72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C5C388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EB0343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8E66D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DCA934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8542648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4D4B54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779A" w:rsidRPr="00C60284" w14:paraId="08335753" w14:textId="77777777" w:rsidTr="00F477B4">
        <w:trPr>
          <w:gridAfter w:val="1"/>
          <w:wAfter w:w="11" w:type="dxa"/>
          <w:trHeight w:val="362"/>
        </w:trPr>
        <w:tc>
          <w:tcPr>
            <w:tcW w:w="2261" w:type="dxa"/>
            <w:shd w:val="clear" w:color="auto" w:fill="auto"/>
          </w:tcPr>
          <w:p w14:paraId="291FE1A8" w14:textId="77777777" w:rsidR="0012779A" w:rsidRPr="00C60284" w:rsidRDefault="0012779A" w:rsidP="00F477B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720C4B2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26C943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03FF0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4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1A5CB59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B06010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234B6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CD700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0ED45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3B5AD6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18BDBA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779A" w:rsidRPr="00C60284" w14:paraId="43396F82" w14:textId="77777777" w:rsidTr="00F477B4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34A9BAF5" w14:textId="77777777" w:rsidR="0012779A" w:rsidRPr="00C60284" w:rsidRDefault="0012779A" w:rsidP="00F477B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6E761E7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47CD1A4" w14:textId="77777777" w:rsidR="0012779A" w:rsidRPr="00765D71" w:rsidRDefault="0012779A" w:rsidP="00F477B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038362D0" w14:textId="57F27A5E" w:rsidR="0012779A" w:rsidRPr="00C60284" w:rsidRDefault="00503318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277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181" w:type="dxa"/>
          </w:tcPr>
          <w:p w14:paraId="62727E0F" w14:textId="77777777" w:rsidR="0012779A" w:rsidRPr="00765D71" w:rsidRDefault="0012779A" w:rsidP="00F47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D5ADDA3" w14:textId="0D33BE34" w:rsidR="0012779A" w:rsidRPr="00C60284" w:rsidRDefault="00503318" w:rsidP="00F477B4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2779A">
              <w:rPr>
                <w:rFonts w:asciiTheme="majorBidi" w:hAnsiTheme="majorBidi" w:cstheme="majorBidi"/>
                <w:sz w:val="26"/>
                <w:szCs w:val="26"/>
              </w:rPr>
              <w:t>,569</w:t>
            </w:r>
          </w:p>
        </w:tc>
        <w:tc>
          <w:tcPr>
            <w:tcW w:w="180" w:type="dxa"/>
            <w:shd w:val="clear" w:color="auto" w:fill="auto"/>
          </w:tcPr>
          <w:p w14:paraId="01F5AE67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306661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0D48396" w14:textId="07A73638" w:rsidR="0012779A" w:rsidRPr="00C60284" w:rsidRDefault="00503318" w:rsidP="00F477B4">
            <w:pPr>
              <w:pStyle w:val="acctfourfigures"/>
              <w:tabs>
                <w:tab w:val="clear" w:pos="765"/>
                <w:tab w:val="decimal" w:pos="269"/>
                <w:tab w:val="left" w:pos="62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2779A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979" w:type="dxa"/>
            <w:shd w:val="clear" w:color="auto" w:fill="auto"/>
          </w:tcPr>
          <w:p w14:paraId="53C8F4F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F6BBCDE" w14:textId="56818471" w:rsidR="0012779A" w:rsidRPr="00C60284" w:rsidRDefault="00503318" w:rsidP="00F477B4">
            <w:pPr>
              <w:pStyle w:val="acctfourfigures"/>
              <w:tabs>
                <w:tab w:val="clear" w:pos="765"/>
                <w:tab w:val="decimal" w:pos="371"/>
                <w:tab w:val="left" w:pos="58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2779A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12779A" w:rsidRPr="00C60284" w14:paraId="15A52DAD" w14:textId="77777777" w:rsidTr="00F477B4">
        <w:trPr>
          <w:gridAfter w:val="1"/>
          <w:wAfter w:w="11" w:type="dxa"/>
          <w:trHeight w:val="350"/>
        </w:trPr>
        <w:tc>
          <w:tcPr>
            <w:tcW w:w="2261" w:type="dxa"/>
            <w:shd w:val="clear" w:color="auto" w:fill="auto"/>
          </w:tcPr>
          <w:p w14:paraId="0D77A66C" w14:textId="77777777" w:rsidR="0012779A" w:rsidRPr="00C60284" w:rsidRDefault="0012779A" w:rsidP="00F477B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423828B1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7DF5A0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44E779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470D99C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59088C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left" w:pos="360"/>
                <w:tab w:val="decimal" w:pos="551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A9924A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5DF9E6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48BE4D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7B97054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01736FD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779A" w:rsidRPr="00C60284" w14:paraId="5CD2A641" w14:textId="77777777" w:rsidTr="00F477B4">
        <w:trPr>
          <w:gridAfter w:val="1"/>
          <w:wAfter w:w="11" w:type="dxa"/>
          <w:trHeight w:val="713"/>
        </w:trPr>
        <w:tc>
          <w:tcPr>
            <w:tcW w:w="2261" w:type="dxa"/>
            <w:shd w:val="clear" w:color="auto" w:fill="auto"/>
          </w:tcPr>
          <w:p w14:paraId="7CD60E4D" w14:textId="77777777" w:rsidR="0012779A" w:rsidRDefault="0012779A" w:rsidP="00F477B4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3AEFA045" w14:textId="77777777" w:rsidR="0012779A" w:rsidRPr="00C60284" w:rsidRDefault="0012779A" w:rsidP="00F477B4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15E447EB" w14:textId="0BB28720" w:rsidR="0012779A" w:rsidRPr="00C60284" w:rsidRDefault="00503318" w:rsidP="00F477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71A7B578" w14:textId="77777777" w:rsidR="0012779A" w:rsidRDefault="0012779A" w:rsidP="00F477B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E9B826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88"/>
                <w:tab w:val="left" w:pos="720"/>
              </w:tabs>
              <w:spacing w:line="240" w:lineRule="atLeast"/>
              <w:ind w:right="-5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64A77E0" w14:textId="77777777" w:rsidR="0012779A" w:rsidRPr="00CB4BC6" w:rsidRDefault="0012779A" w:rsidP="00F47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E59FB3" w14:textId="77BE25F4" w:rsidR="0012779A" w:rsidRPr="00C60284" w:rsidRDefault="00503318" w:rsidP="00F477B4">
            <w:pPr>
              <w:pStyle w:val="acctfourfigures"/>
              <w:tabs>
                <w:tab w:val="clear" w:pos="765"/>
                <w:tab w:val="left" w:pos="360"/>
                <w:tab w:val="decimal" w:pos="63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2C48E8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F5AC93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5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EA3109" w14:textId="117F5DA5" w:rsidR="0012779A" w:rsidRPr="00C60284" w:rsidRDefault="00503318" w:rsidP="00F477B4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C67F17F" w14:textId="77777777" w:rsidR="0012779A" w:rsidRPr="00C60284" w:rsidRDefault="0012779A" w:rsidP="00F477B4">
            <w:pPr>
              <w:pStyle w:val="acctfourfigures"/>
              <w:tabs>
                <w:tab w:val="clear" w:pos="765"/>
                <w:tab w:val="decimal" w:pos="421"/>
                <w:tab w:val="left" w:pos="630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AA87D0F" w14:textId="32A0EEAF" w:rsidR="0012779A" w:rsidRPr="00C60284" w:rsidRDefault="00503318" w:rsidP="00F477B4">
            <w:pPr>
              <w:pStyle w:val="acctfourfigures"/>
              <w:tabs>
                <w:tab w:val="clear" w:pos="765"/>
                <w:tab w:val="decimal" w:pos="550"/>
                <w:tab w:val="left" w:pos="614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12779A" w:rsidRPr="00C60284" w14:paraId="175FFAA4" w14:textId="77777777" w:rsidTr="00F477B4">
        <w:trPr>
          <w:trHeight w:val="351"/>
        </w:trPr>
        <w:tc>
          <w:tcPr>
            <w:tcW w:w="2261" w:type="dxa"/>
            <w:shd w:val="clear" w:color="auto" w:fill="auto"/>
          </w:tcPr>
          <w:p w14:paraId="1840E47B" w14:textId="77777777" w:rsidR="0012779A" w:rsidRPr="00C60284" w:rsidRDefault="0012779A" w:rsidP="00F477B4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8A067F" w14:textId="77777777" w:rsidR="0012779A" w:rsidRPr="00AD4FF6" w:rsidRDefault="0012779A" w:rsidP="00F477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2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627F860" w14:textId="77777777" w:rsidR="0012779A" w:rsidRPr="00AD4FF6" w:rsidRDefault="0012779A" w:rsidP="00F477B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670443A" w14:textId="77777777" w:rsidR="0012779A" w:rsidRPr="00AD4FF6" w:rsidRDefault="0012779A" w:rsidP="00F477B4">
            <w:pPr>
              <w:pStyle w:val="acctfourfigures"/>
              <w:tabs>
                <w:tab w:val="clear" w:pos="765"/>
                <w:tab w:val="decimal" w:pos="88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BF65E9A" w14:textId="77777777" w:rsidR="0012779A" w:rsidRPr="00AD4FF6" w:rsidRDefault="0012779A" w:rsidP="00F47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5982B9D" w14:textId="77777777" w:rsidR="0012779A" w:rsidRPr="00AD4FF6" w:rsidRDefault="0012779A" w:rsidP="00F477B4">
            <w:pPr>
              <w:pStyle w:val="acctfourfigures"/>
              <w:tabs>
                <w:tab w:val="clear" w:pos="765"/>
                <w:tab w:val="left" w:pos="360"/>
                <w:tab w:val="decimal" w:pos="63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CDEEA4" w14:textId="77777777" w:rsidR="0012779A" w:rsidRPr="00C60284" w:rsidRDefault="0012779A" w:rsidP="00F477B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8E3CA" w14:textId="77777777" w:rsidR="0012779A" w:rsidRDefault="0012779A" w:rsidP="00F477B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57B0E5" w14:textId="77777777" w:rsidR="0012779A" w:rsidRPr="00CB4BC6" w:rsidRDefault="0012779A" w:rsidP="00F477B4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2A2C58" w14:textId="77777777" w:rsidR="0012779A" w:rsidRDefault="0012779A" w:rsidP="00F477B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AF3D5DB" w14:textId="77777777" w:rsidR="0012779A" w:rsidRPr="00AD4FF6" w:rsidRDefault="0012779A" w:rsidP="00F477B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20BBE8D4" w14:textId="77777777" w:rsidR="00154033" w:rsidRDefault="00154033">
      <w:r>
        <w:br w:type="page"/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4D7197A" w14:textId="1B121BA9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C60284" w14:paraId="1698514D" w14:textId="77777777" w:rsidTr="00D86BB6">
        <w:trPr>
          <w:trHeight w:val="1702"/>
          <w:tblHeader/>
        </w:trPr>
        <w:tc>
          <w:tcPr>
            <w:tcW w:w="2261" w:type="dxa"/>
            <w:shd w:val="clear" w:color="auto" w:fill="auto"/>
          </w:tcPr>
          <w:p w14:paraId="4DE52A5D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CF9270D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5BD6B79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89BD884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D89FDDB" w14:textId="3212DC58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569C7E9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362700CC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11567312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3C892EAA" w14:textId="77777777" w:rsidR="00D86BB6" w:rsidRPr="00C60284" w:rsidRDefault="00D86BB6" w:rsidP="00D86BB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7777777" w:rsidR="00D86BB6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42E1213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51C40CF4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6931BB8A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6F75D70C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2321124E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5E7B020F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86BB6" w:rsidRPr="00C60284" w14:paraId="446F7DB3" w14:textId="77777777" w:rsidTr="00774C7F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6C73A966" w14:textId="77777777" w:rsidR="00D86BB6" w:rsidRPr="00C60284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2C369143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6BB6" w:rsidRPr="00C60284" w14:paraId="0C389F09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643724" w14:textId="77777777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1A4154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9C11E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29798C36" w14:textId="77777777" w:rsidTr="0003374C">
        <w:trPr>
          <w:trHeight w:val="362"/>
        </w:trPr>
        <w:tc>
          <w:tcPr>
            <w:tcW w:w="2261" w:type="dxa"/>
            <w:shd w:val="clear" w:color="auto" w:fill="auto"/>
          </w:tcPr>
          <w:p w14:paraId="48C13823" w14:textId="179AAEA7" w:rsidR="00D86BB6" w:rsidRPr="00C60284" w:rsidRDefault="005860C7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  <w:vAlign w:val="bottom"/>
          </w:tcPr>
          <w:p w14:paraId="37937221" w14:textId="2186A97A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7CD8BAE4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DFF61" w14:textId="64827BEA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024D249E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A329A0F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2584FEE0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3C18FBE9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0002DA5C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43282AF2" w14:textId="2D56FFB0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260" w:type="dxa"/>
            <w:vAlign w:val="bottom"/>
          </w:tcPr>
          <w:p w14:paraId="77046957" w14:textId="1554F3C8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7F3BF14F" w:rsidR="00D86BB6" w:rsidRPr="00C60284" w:rsidRDefault="00D86BB6" w:rsidP="00D86BB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3252BC24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88526" w14:textId="59570282" w:rsidR="00D86BB6" w:rsidRPr="00C60284" w:rsidRDefault="00D86BB6" w:rsidP="00D86BB6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7A080CF7" w:rsidR="00D86BB6" w:rsidRPr="00C60284" w:rsidRDefault="00D86BB6" w:rsidP="00D86BB6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4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69F60A3A" w:rsidR="00D86BB6" w:rsidRPr="00C60284" w:rsidRDefault="00D86BB6" w:rsidP="00D86BB6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1EF33C7F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0A326B25" w:rsidR="00D86BB6" w:rsidRPr="00B20FC5" w:rsidRDefault="00D86BB6" w:rsidP="00D86BB6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2,859</w:t>
            </w:r>
          </w:p>
        </w:tc>
      </w:tr>
      <w:tr w:rsidR="00D86BB6" w:rsidRPr="00C60284" w14:paraId="3A7799CE" w14:textId="77777777" w:rsidTr="003E7172">
        <w:trPr>
          <w:trHeight w:val="362"/>
        </w:trPr>
        <w:tc>
          <w:tcPr>
            <w:tcW w:w="2261" w:type="dxa"/>
            <w:shd w:val="clear" w:color="auto" w:fill="auto"/>
          </w:tcPr>
          <w:p w14:paraId="17650268" w14:textId="32DF3F02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191A01B0" w14:textId="326926A3" w:rsidR="00D86BB6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1,044</w:t>
            </w:r>
          </w:p>
        </w:tc>
        <w:tc>
          <w:tcPr>
            <w:tcW w:w="180" w:type="dxa"/>
            <w:vAlign w:val="bottom"/>
          </w:tcPr>
          <w:p w14:paraId="15BF6F5E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2025FD" w14:textId="06FC0E77" w:rsidR="00D86BB6" w:rsidRPr="00CB4BC6" w:rsidRDefault="00D86BB6" w:rsidP="00D86BB6">
            <w:pPr>
              <w:pStyle w:val="acctfourfigures"/>
              <w:tabs>
                <w:tab w:val="clear" w:pos="765"/>
                <w:tab w:val="left" w:pos="450"/>
                <w:tab w:val="left" w:pos="789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85E47A2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EDAE8" w14:textId="6E8EC6A9" w:rsidR="00D86BB6" w:rsidRPr="00CB4BC6" w:rsidRDefault="00D86BB6" w:rsidP="00D86BB6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0D3F1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FA056" w14:textId="5CC753E1" w:rsidR="00D86BB6" w:rsidRDefault="00D86BB6" w:rsidP="00D86BB6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16F0A2" w14:textId="65E9C922" w:rsidR="00D86BB6" w:rsidRDefault="00D86BB6" w:rsidP="00D86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1A7E8C" w14:textId="54D61ADB" w:rsidR="00D86BB6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7598E8" w14:textId="1B6C30D6" w:rsidR="00D86BB6" w:rsidRDefault="00D86BB6" w:rsidP="00D86BB6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1,044</w:t>
            </w:r>
          </w:p>
        </w:tc>
      </w:tr>
      <w:tr w:rsidR="00D86BB6" w:rsidRPr="00C60284" w14:paraId="6B0787A5" w14:textId="77777777" w:rsidTr="003E7172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46179DB1" w14:textId="77777777" w:rsidR="00D86BB6" w:rsidRPr="00C60284" w:rsidRDefault="00D86BB6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30963D3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34E5E4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33CD5FE7" w14:textId="77777777" w:rsidTr="00774C7F">
        <w:trPr>
          <w:trHeight w:val="362"/>
        </w:trPr>
        <w:tc>
          <w:tcPr>
            <w:tcW w:w="2261" w:type="dxa"/>
            <w:shd w:val="clear" w:color="auto" w:fill="auto"/>
          </w:tcPr>
          <w:p w14:paraId="1AEBB2A4" w14:textId="77777777" w:rsidR="00D86BB6" w:rsidRPr="00C60284" w:rsidRDefault="00D86BB6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F30EE0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6F63C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5B0F7FEB" w14:textId="77777777" w:rsidTr="004C05E6">
        <w:trPr>
          <w:trHeight w:val="350"/>
        </w:trPr>
        <w:tc>
          <w:tcPr>
            <w:tcW w:w="2261" w:type="dxa"/>
            <w:shd w:val="clear" w:color="auto" w:fill="auto"/>
          </w:tcPr>
          <w:p w14:paraId="68E4FFA0" w14:textId="77777777" w:rsidR="00D86BB6" w:rsidRPr="00C60284" w:rsidRDefault="00D86BB6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342F8DBE" w14:textId="22FA7463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F5D8C17" w14:textId="77777777" w:rsidR="00D86BB6" w:rsidRPr="00765D71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62D40E91" w14:textId="18703052" w:rsidR="00D86BB6" w:rsidRPr="00C60284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8,509</w:t>
            </w:r>
          </w:p>
        </w:tc>
        <w:tc>
          <w:tcPr>
            <w:tcW w:w="181" w:type="dxa"/>
          </w:tcPr>
          <w:p w14:paraId="7C3FC410" w14:textId="77777777" w:rsidR="00D86BB6" w:rsidRPr="00765D71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5518F87" w14:textId="0D9EC0F2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8,509</w:t>
            </w:r>
          </w:p>
        </w:tc>
        <w:tc>
          <w:tcPr>
            <w:tcW w:w="180" w:type="dxa"/>
            <w:shd w:val="clear" w:color="auto" w:fill="auto"/>
          </w:tcPr>
          <w:p w14:paraId="14FBEF4F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86532" w14:textId="1E5CAC74" w:rsidR="00D86BB6" w:rsidRPr="00C60284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2EEEB2E" w14:textId="7B0600F3" w:rsidR="00D86BB6" w:rsidRPr="00C60284" w:rsidRDefault="00D86BB6" w:rsidP="00D86BB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A64D4C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990" w:type="dxa"/>
            <w:shd w:val="clear" w:color="auto" w:fill="auto"/>
          </w:tcPr>
          <w:p w14:paraId="02C13083" w14:textId="3D009A76" w:rsidR="00D86BB6" w:rsidRPr="00C60284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86EBB2D" w14:textId="59139AC9" w:rsidR="00D86BB6" w:rsidRPr="00C60284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A64D4C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</w:tr>
      <w:tr w:rsidR="00D86BB6" w:rsidRPr="00C60284" w14:paraId="0B61E365" w14:textId="77777777" w:rsidTr="00774C7F">
        <w:trPr>
          <w:trHeight w:val="350"/>
        </w:trPr>
        <w:tc>
          <w:tcPr>
            <w:tcW w:w="2261" w:type="dxa"/>
            <w:shd w:val="clear" w:color="auto" w:fill="auto"/>
          </w:tcPr>
          <w:p w14:paraId="7CAB51A7" w14:textId="77777777" w:rsidR="00D86BB6" w:rsidRPr="00C60284" w:rsidRDefault="00D86BB6" w:rsidP="00D86BB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53687A7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2FF96E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BB6" w:rsidRPr="00C60284" w14:paraId="0B76B6F9" w14:textId="77777777" w:rsidTr="003E7172">
        <w:trPr>
          <w:trHeight w:val="713"/>
        </w:trPr>
        <w:tc>
          <w:tcPr>
            <w:tcW w:w="2261" w:type="dxa"/>
            <w:shd w:val="clear" w:color="auto" w:fill="auto"/>
          </w:tcPr>
          <w:p w14:paraId="298B1D43" w14:textId="77777777" w:rsidR="00D86BB6" w:rsidRDefault="00D86BB6" w:rsidP="00D86BB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  </w:t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ต่างประเทศล่วงหน้า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ที่ใช้</w:t>
            </w:r>
          </w:p>
          <w:p w14:paraId="455D5C61" w14:textId="58EE52CE" w:rsidR="00D86BB6" w:rsidRPr="00C60284" w:rsidRDefault="00D86BB6" w:rsidP="00D86BB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29ADC20B" w14:textId="2312879D" w:rsidR="00D86BB6" w:rsidRPr="00C60284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80" w:type="dxa"/>
            <w:vAlign w:val="bottom"/>
          </w:tcPr>
          <w:p w14:paraId="09F9DA72" w14:textId="77777777" w:rsidR="00D86BB6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3DEE9A" w14:textId="58207BB5" w:rsidR="00D86BB6" w:rsidRPr="00C60284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FF763B5" w14:textId="77777777" w:rsidR="00D86BB6" w:rsidRPr="00CB4BC6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B907D2" w14:textId="6CF5018D" w:rsidR="00D86BB6" w:rsidRPr="00C60284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DE0CD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5E653" w14:textId="7136B64D" w:rsidR="00D86BB6" w:rsidRPr="00C60284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71CD6E" w14:textId="4CA7A576" w:rsidR="00D86BB6" w:rsidRPr="00C60284" w:rsidRDefault="00D86BB6" w:rsidP="00D86BB6">
            <w:pPr>
              <w:pStyle w:val="acctfourfigures"/>
              <w:tabs>
                <w:tab w:val="clear" w:pos="765"/>
                <w:tab w:val="left" w:pos="359"/>
                <w:tab w:val="left" w:pos="58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2AF2F" w14:textId="5AFCA939" w:rsidR="00D86BB6" w:rsidRPr="00C60284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756B9" w14:textId="407B600C" w:rsidR="00D86BB6" w:rsidRPr="00C60284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141</w:t>
            </w:r>
          </w:p>
        </w:tc>
      </w:tr>
      <w:tr w:rsidR="00D86BB6" w:rsidRPr="00C60284" w14:paraId="203FFF23" w14:textId="77777777" w:rsidTr="003E7172">
        <w:trPr>
          <w:trHeight w:val="351"/>
        </w:trPr>
        <w:tc>
          <w:tcPr>
            <w:tcW w:w="2261" w:type="dxa"/>
            <w:shd w:val="clear" w:color="auto" w:fill="auto"/>
          </w:tcPr>
          <w:p w14:paraId="64563809" w14:textId="396B6280" w:rsidR="00D86BB6" w:rsidRPr="00C60284" w:rsidRDefault="00D86BB6" w:rsidP="00D86BB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AB09958" w14:textId="6E3319A3" w:rsidR="00D86BB6" w:rsidRPr="00AD4FF6" w:rsidRDefault="00D86BB6" w:rsidP="00D86BB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F7AA46" w14:textId="77777777" w:rsidR="00D86BB6" w:rsidRPr="00AD4FF6" w:rsidRDefault="00D86BB6" w:rsidP="00D86BB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4C0916" w14:textId="17ECB046" w:rsidR="00D86BB6" w:rsidRPr="00AD4FF6" w:rsidRDefault="00D86BB6" w:rsidP="00D86BB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0559AB" w14:textId="77777777" w:rsidR="00D86BB6" w:rsidRPr="00AD4FF6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4DFCAB" w14:textId="04FA787B" w:rsidR="00D86BB6" w:rsidRPr="00AD4FF6" w:rsidRDefault="00D86BB6" w:rsidP="00D86B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E2F63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CDB32" w14:textId="77777777" w:rsidR="00D86BB6" w:rsidRDefault="00D86BB6" w:rsidP="00D86BB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41FBFB" w14:textId="77777777" w:rsidR="00D86BB6" w:rsidRPr="00CB4BC6" w:rsidRDefault="00D86BB6" w:rsidP="00D86BB6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6CBED3" w14:textId="77777777" w:rsidR="00D86BB6" w:rsidRDefault="00D86BB6" w:rsidP="00D86BB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E17B31" w14:textId="77777777" w:rsidR="00D86BB6" w:rsidRPr="00AD4FF6" w:rsidRDefault="00D86BB6" w:rsidP="00D86BB6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604756C1" w14:textId="4B452B54" w:rsidR="00154033" w:rsidRPr="004101B2" w:rsidRDefault="00F87E9C" w:rsidP="00154033">
      <w:pPr>
        <w:rPr>
          <w:rFonts w:cstheme="minorBidi"/>
          <w:cs/>
        </w:rPr>
      </w:pPr>
      <w:r w:rsidRPr="00C60284">
        <w:br w:type="page"/>
      </w:r>
    </w:p>
    <w:tbl>
      <w:tblPr>
        <w:tblW w:w="10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260"/>
        <w:gridCol w:w="180"/>
        <w:gridCol w:w="1079"/>
        <w:gridCol w:w="181"/>
        <w:gridCol w:w="990"/>
        <w:gridCol w:w="180"/>
        <w:gridCol w:w="990"/>
        <w:gridCol w:w="900"/>
        <w:gridCol w:w="990"/>
        <w:gridCol w:w="990"/>
      </w:tblGrid>
      <w:tr w:rsidR="00154033" w:rsidRPr="00C60284" w14:paraId="4C8A4592" w14:textId="77777777" w:rsidTr="00C158A4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2BD81710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0" w:type="dxa"/>
            <w:gridSpan w:val="10"/>
          </w:tcPr>
          <w:p w14:paraId="1BF97856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54033" w:rsidRPr="00C60284" w14:paraId="4B0ADF98" w14:textId="77777777" w:rsidTr="00C158A4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6F9BD312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90" w:type="dxa"/>
            <w:gridSpan w:val="5"/>
          </w:tcPr>
          <w:p w14:paraId="47FD3BFF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8F37330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6D234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54033" w:rsidRPr="00C60284" w14:paraId="742236FD" w14:textId="77777777" w:rsidTr="00C158A4">
        <w:trPr>
          <w:trHeight w:val="362"/>
          <w:tblHeader/>
        </w:trPr>
        <w:tc>
          <w:tcPr>
            <w:tcW w:w="2261" w:type="dxa"/>
            <w:shd w:val="clear" w:color="auto" w:fill="auto"/>
            <w:vAlign w:val="bottom"/>
          </w:tcPr>
          <w:p w14:paraId="7B30A7BA" w14:textId="0BFFF54C" w:rsidR="00154033" w:rsidRPr="00C60284" w:rsidRDefault="00D86BB6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9F7EC9" w14:textId="77777777" w:rsidR="00154033" w:rsidRPr="00C60284" w:rsidRDefault="00154033" w:rsidP="00C158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45CFB45E" w14:textId="77777777" w:rsidR="00154033" w:rsidRPr="00C60284" w:rsidRDefault="00154033" w:rsidP="00C158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4C4761B3" w14:textId="77777777" w:rsidR="00154033" w:rsidRPr="00C60284" w:rsidRDefault="00154033" w:rsidP="00C158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697BEAEA" w14:textId="77777777" w:rsidR="00154033" w:rsidRPr="00C60284" w:rsidRDefault="00154033" w:rsidP="00C158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51EFF982" w14:textId="77777777" w:rsidR="00154033" w:rsidRPr="00C60284" w:rsidRDefault="00154033" w:rsidP="00C158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43DCA5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C749FC7" w14:textId="77777777" w:rsidR="00154033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</w:p>
          <w:p w14:paraId="71225641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</w:t>
            </w:r>
          </w:p>
          <w:p w14:paraId="4D53E7F6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6F69505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5CBFB3B0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5D3CBB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30EFAAF3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7DFE05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870C89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F8D463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6F080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F8B41B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54033" w:rsidRPr="00C60284" w14:paraId="2AFD393A" w14:textId="77777777" w:rsidTr="00C158A4">
        <w:trPr>
          <w:trHeight w:val="362"/>
          <w:tblHeader/>
        </w:trPr>
        <w:tc>
          <w:tcPr>
            <w:tcW w:w="2261" w:type="dxa"/>
            <w:shd w:val="clear" w:color="auto" w:fill="auto"/>
          </w:tcPr>
          <w:p w14:paraId="5FA4772D" w14:textId="77777777" w:rsidR="00154033" w:rsidRPr="00C60284" w:rsidRDefault="00154033" w:rsidP="00C158A4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0" w:type="dxa"/>
            <w:gridSpan w:val="10"/>
          </w:tcPr>
          <w:p w14:paraId="437CEF82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54033" w:rsidRPr="00C60284" w14:paraId="3A78B0E4" w14:textId="77777777" w:rsidTr="00C158A4">
        <w:trPr>
          <w:trHeight w:val="362"/>
        </w:trPr>
        <w:tc>
          <w:tcPr>
            <w:tcW w:w="2261" w:type="dxa"/>
            <w:shd w:val="clear" w:color="auto" w:fill="auto"/>
          </w:tcPr>
          <w:p w14:paraId="3873E29B" w14:textId="77777777" w:rsidR="00154033" w:rsidRPr="00C60284" w:rsidRDefault="00154033" w:rsidP="00C1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0C92262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8EDC8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606E5E0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1ADA282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4030CA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9C8DE1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AFB91B5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11A399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BE0311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7887EE4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033" w:rsidRPr="00C60284" w14:paraId="6F16DA2A" w14:textId="77777777" w:rsidTr="00C158A4">
        <w:trPr>
          <w:trHeight w:val="362"/>
        </w:trPr>
        <w:tc>
          <w:tcPr>
            <w:tcW w:w="2261" w:type="dxa"/>
            <w:shd w:val="clear" w:color="auto" w:fill="auto"/>
          </w:tcPr>
          <w:p w14:paraId="43270048" w14:textId="77777777" w:rsidR="00154033" w:rsidRPr="00C60284" w:rsidRDefault="00154033" w:rsidP="00C1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  <w:vAlign w:val="bottom"/>
          </w:tcPr>
          <w:p w14:paraId="4A42A1BF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44032F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3B2A5E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5D54193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416DAF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199EC7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ED07B8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4DE601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7D64C5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8F9A15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033" w:rsidRPr="00C60284" w14:paraId="21DF3611" w14:textId="77777777" w:rsidTr="00C158A4">
        <w:trPr>
          <w:trHeight w:val="362"/>
        </w:trPr>
        <w:tc>
          <w:tcPr>
            <w:tcW w:w="2261" w:type="dxa"/>
            <w:shd w:val="clear" w:color="auto" w:fill="auto"/>
          </w:tcPr>
          <w:p w14:paraId="5ABC627C" w14:textId="77777777" w:rsidR="00154033" w:rsidRPr="00C60284" w:rsidRDefault="00154033" w:rsidP="00C1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081B182D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7B23C2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177FCD" w14:textId="54DFE2FF" w:rsidR="00154033" w:rsidRPr="00C60284" w:rsidRDefault="00B974EF" w:rsidP="00C158A4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5403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1" w:type="dxa"/>
            <w:vAlign w:val="bottom"/>
          </w:tcPr>
          <w:p w14:paraId="358EA966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05844C" w14:textId="1C554001" w:rsidR="00154033" w:rsidRPr="00C60284" w:rsidRDefault="00B974EF" w:rsidP="00C158A4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5403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13413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2775ED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4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E3C156" w14:textId="00E3CC27" w:rsidR="00154033" w:rsidRPr="00C60284" w:rsidRDefault="00B974EF" w:rsidP="00C158A4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540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D01F1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C06493" w14:textId="15DA1E0F" w:rsidR="00154033" w:rsidRPr="00B20FC5" w:rsidRDefault="00154033" w:rsidP="00C158A4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="00B974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</w:tr>
      <w:tr w:rsidR="00154033" w:rsidRPr="00C60284" w14:paraId="1141C330" w14:textId="77777777" w:rsidTr="00C158A4">
        <w:trPr>
          <w:trHeight w:val="362"/>
        </w:trPr>
        <w:tc>
          <w:tcPr>
            <w:tcW w:w="2261" w:type="dxa"/>
            <w:shd w:val="clear" w:color="auto" w:fill="auto"/>
          </w:tcPr>
          <w:p w14:paraId="0B29FBC7" w14:textId="77777777" w:rsidR="00154033" w:rsidRPr="00C60284" w:rsidRDefault="00154033" w:rsidP="00C1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64ACAD59" w14:textId="281ECDED" w:rsidR="00154033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</w:t>
            </w:r>
            <w:r w:rsidR="00B974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180" w:type="dxa"/>
            <w:vAlign w:val="bottom"/>
          </w:tcPr>
          <w:p w14:paraId="4F83280A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5A3F95F" w14:textId="77777777" w:rsidR="00154033" w:rsidRPr="00CB4BC6" w:rsidRDefault="00154033" w:rsidP="00C158A4">
            <w:pPr>
              <w:pStyle w:val="acctfourfigures"/>
              <w:tabs>
                <w:tab w:val="clear" w:pos="765"/>
                <w:tab w:val="left" w:pos="450"/>
                <w:tab w:val="left" w:pos="789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EA2A760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FBDD13" w14:textId="0F574C95" w:rsidR="00154033" w:rsidRPr="00CB4BC6" w:rsidRDefault="00154033" w:rsidP="00C158A4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</w:t>
            </w:r>
            <w:r w:rsidR="00B974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CFB84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9DA16" w14:textId="62633CBE" w:rsidR="00154033" w:rsidRDefault="00154033" w:rsidP="00C158A4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</w:t>
            </w:r>
            <w:r w:rsidR="00B974E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A03D61" w14:textId="77777777" w:rsidR="00154033" w:rsidRDefault="00154033" w:rsidP="00C158A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5FA5B4" w14:textId="77777777" w:rsidR="00154033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4C0B6" w14:textId="31430FC3" w:rsidR="00154033" w:rsidRDefault="00154033" w:rsidP="00C158A4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</w:t>
            </w:r>
            <w:r w:rsidR="00B974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</w:tr>
      <w:tr w:rsidR="00B974EF" w:rsidRPr="00C60284" w14:paraId="337D1DFB" w14:textId="77777777" w:rsidTr="00C158A4">
        <w:trPr>
          <w:trHeight w:val="362"/>
        </w:trPr>
        <w:tc>
          <w:tcPr>
            <w:tcW w:w="2261" w:type="dxa"/>
            <w:shd w:val="clear" w:color="auto" w:fill="auto"/>
          </w:tcPr>
          <w:p w14:paraId="75521C44" w14:textId="729794CC" w:rsidR="00B974EF" w:rsidRDefault="00B974EF" w:rsidP="00C1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6A13460D" w14:textId="77777777" w:rsidR="00B974EF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73498D" w14:textId="77777777" w:rsidR="00B974EF" w:rsidRPr="00C60284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D95E1E" w14:textId="77777777" w:rsidR="00B974EF" w:rsidRDefault="00B974EF" w:rsidP="00C158A4">
            <w:pPr>
              <w:pStyle w:val="acctfourfigures"/>
              <w:tabs>
                <w:tab w:val="clear" w:pos="765"/>
                <w:tab w:val="left" w:pos="450"/>
                <w:tab w:val="left" w:pos="789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AFC9211" w14:textId="77777777" w:rsidR="00B974EF" w:rsidRPr="00C60284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7C946D" w14:textId="77777777" w:rsidR="00B974EF" w:rsidRDefault="00B974EF" w:rsidP="00C158A4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571C59" w14:textId="77777777" w:rsidR="00B974EF" w:rsidRPr="00C60284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E75AD3" w14:textId="77777777" w:rsidR="00B974EF" w:rsidRDefault="00B974EF" w:rsidP="00C158A4">
            <w:pPr>
              <w:pStyle w:val="acctfourfigures"/>
              <w:tabs>
                <w:tab w:val="clear" w:pos="765"/>
                <w:tab w:val="left" w:pos="627"/>
              </w:tabs>
              <w:spacing w:line="240" w:lineRule="atLeast"/>
              <w:ind w:right="-1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9417FD" w14:textId="77777777" w:rsidR="00B974EF" w:rsidRDefault="00B974EF" w:rsidP="00C158A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8F563" w14:textId="77777777" w:rsidR="00B974EF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9AC4D0" w14:textId="77777777" w:rsidR="00B974EF" w:rsidRDefault="00B974EF" w:rsidP="00C158A4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974EF" w:rsidRPr="00C60284" w14:paraId="2EB07C0B" w14:textId="77777777" w:rsidTr="00C158A4">
        <w:trPr>
          <w:trHeight w:val="362"/>
        </w:trPr>
        <w:tc>
          <w:tcPr>
            <w:tcW w:w="2261" w:type="dxa"/>
            <w:shd w:val="clear" w:color="auto" w:fill="auto"/>
          </w:tcPr>
          <w:p w14:paraId="02153BEE" w14:textId="41CA59B0" w:rsidR="00B974EF" w:rsidRPr="00B974EF" w:rsidRDefault="00B974EF" w:rsidP="00B974E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974E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</w:t>
            </w:r>
            <w:r w:rsidRPr="00B974E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974EF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974E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03A8BBB5" w14:textId="77777777" w:rsidR="00B974EF" w:rsidRDefault="00B974EF" w:rsidP="00B974E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4235B580" w14:textId="7B35C29A" w:rsidR="00B974EF" w:rsidRPr="00F15FF6" w:rsidRDefault="00B974EF" w:rsidP="00B9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260" w:type="dxa"/>
            <w:vAlign w:val="bottom"/>
          </w:tcPr>
          <w:p w14:paraId="2180D0D6" w14:textId="0ADF9ED1" w:rsidR="00B974EF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5D85358" w14:textId="77777777" w:rsidR="00B974EF" w:rsidRPr="00C60284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023A40" w14:textId="04682A9C" w:rsidR="00B974EF" w:rsidRDefault="00B974EF" w:rsidP="00C158A4">
            <w:pPr>
              <w:pStyle w:val="acctfourfigures"/>
              <w:tabs>
                <w:tab w:val="clear" w:pos="765"/>
                <w:tab w:val="left" w:pos="450"/>
                <w:tab w:val="left" w:pos="789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6B817693" w14:textId="77777777" w:rsidR="00B974EF" w:rsidRPr="00C60284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ED0A0" w14:textId="621DF920" w:rsidR="00B974EF" w:rsidRDefault="00B974EF" w:rsidP="0044784E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5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866145" w14:textId="77777777" w:rsidR="00B974EF" w:rsidRPr="00C60284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4E5110" w14:textId="2B37442B" w:rsidR="00B974EF" w:rsidRDefault="00B974EF" w:rsidP="0044784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6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8880BF" w14:textId="023EE085" w:rsidR="00B974EF" w:rsidRDefault="00B974EF" w:rsidP="00C158A4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BFE020" w14:textId="4137F8F3" w:rsidR="00B974EF" w:rsidRDefault="00B974EF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060312" w14:textId="1B5669AF" w:rsidR="00B974EF" w:rsidRDefault="00B974EF" w:rsidP="0044784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154033" w:rsidRPr="00C60284" w14:paraId="1F17B46A" w14:textId="77777777" w:rsidTr="00C158A4">
        <w:trPr>
          <w:trHeight w:hRule="exact" w:val="208"/>
        </w:trPr>
        <w:tc>
          <w:tcPr>
            <w:tcW w:w="2261" w:type="dxa"/>
            <w:shd w:val="clear" w:color="auto" w:fill="auto"/>
          </w:tcPr>
          <w:p w14:paraId="22E9BD57" w14:textId="77777777" w:rsidR="00154033" w:rsidRPr="00C60284" w:rsidRDefault="00154033" w:rsidP="00C158A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C117AB8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59DF1AC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74D2947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63561CF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F613F3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680B45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854689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EFC1E5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EE5D03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30870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033" w:rsidRPr="00C60284" w14:paraId="52AC7F6E" w14:textId="77777777" w:rsidTr="00C158A4">
        <w:trPr>
          <w:trHeight w:val="362"/>
        </w:trPr>
        <w:tc>
          <w:tcPr>
            <w:tcW w:w="2261" w:type="dxa"/>
            <w:shd w:val="clear" w:color="auto" w:fill="auto"/>
          </w:tcPr>
          <w:p w14:paraId="6B710692" w14:textId="77777777" w:rsidR="00154033" w:rsidRPr="00C60284" w:rsidRDefault="00154033" w:rsidP="00C158A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A15F47D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7515D83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7D5F54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FBEF334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84FBFD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C3FA8A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6F73F9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C0EA67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D4E2E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D0F9C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033" w:rsidRPr="00C60284" w14:paraId="3130EA7C" w14:textId="77777777" w:rsidTr="00C158A4">
        <w:trPr>
          <w:trHeight w:val="350"/>
        </w:trPr>
        <w:tc>
          <w:tcPr>
            <w:tcW w:w="2261" w:type="dxa"/>
            <w:shd w:val="clear" w:color="auto" w:fill="auto"/>
          </w:tcPr>
          <w:p w14:paraId="3EA17BCC" w14:textId="77777777" w:rsidR="00154033" w:rsidRPr="00C60284" w:rsidRDefault="00154033" w:rsidP="00C158A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54171CF8" w14:textId="77777777" w:rsidR="00154033" w:rsidRPr="00C60284" w:rsidRDefault="00154033" w:rsidP="0044784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5BF4A76" w14:textId="77777777" w:rsidR="00154033" w:rsidRPr="00765D71" w:rsidRDefault="00154033" w:rsidP="00C158A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669847B6" w14:textId="5A425CEF" w:rsidR="00154033" w:rsidRPr="00C60284" w:rsidRDefault="00B974EF" w:rsidP="00C158A4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54033">
              <w:rPr>
                <w:rFonts w:asciiTheme="majorBidi" w:hAnsiTheme="majorBidi" w:cstheme="majorBidi"/>
                <w:sz w:val="26"/>
                <w:szCs w:val="26"/>
              </w:rPr>
              <w:t>,569</w:t>
            </w:r>
          </w:p>
        </w:tc>
        <w:tc>
          <w:tcPr>
            <w:tcW w:w="181" w:type="dxa"/>
          </w:tcPr>
          <w:p w14:paraId="7B040FD1" w14:textId="77777777" w:rsidR="00154033" w:rsidRPr="00765D71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5DFCB0C" w14:textId="37E2093A" w:rsidR="00154033" w:rsidRPr="00C60284" w:rsidRDefault="00B974EF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54033">
              <w:rPr>
                <w:rFonts w:asciiTheme="majorBidi" w:hAnsiTheme="majorBidi" w:cstheme="majorBidi"/>
                <w:sz w:val="26"/>
                <w:szCs w:val="26"/>
              </w:rPr>
              <w:t>,569</w:t>
            </w:r>
          </w:p>
        </w:tc>
        <w:tc>
          <w:tcPr>
            <w:tcW w:w="180" w:type="dxa"/>
            <w:shd w:val="clear" w:color="auto" w:fill="auto"/>
          </w:tcPr>
          <w:p w14:paraId="557D6A98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6F1DE3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CDA710C" w14:textId="6B800168" w:rsidR="00154033" w:rsidRPr="00C60284" w:rsidRDefault="00B974EF" w:rsidP="00C158A4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54033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990" w:type="dxa"/>
            <w:shd w:val="clear" w:color="auto" w:fill="auto"/>
          </w:tcPr>
          <w:p w14:paraId="332F9C32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8804E7" w14:textId="45A6F0C4" w:rsidR="00154033" w:rsidRPr="00C60284" w:rsidRDefault="00B974EF" w:rsidP="00C158A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54033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154033" w:rsidRPr="00C60284" w14:paraId="53EB6483" w14:textId="77777777" w:rsidTr="00C158A4">
        <w:trPr>
          <w:trHeight w:val="350"/>
        </w:trPr>
        <w:tc>
          <w:tcPr>
            <w:tcW w:w="2261" w:type="dxa"/>
            <w:shd w:val="clear" w:color="auto" w:fill="auto"/>
          </w:tcPr>
          <w:p w14:paraId="3CA06559" w14:textId="77777777" w:rsidR="00154033" w:rsidRPr="00C60284" w:rsidRDefault="00154033" w:rsidP="00C158A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vAlign w:val="bottom"/>
          </w:tcPr>
          <w:p w14:paraId="705CDA0D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2612F1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B188E3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5DD1E12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D75576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F636D4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A24E3E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A0514D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5BDA55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D3A845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4033" w:rsidRPr="00C60284" w14:paraId="2C207F91" w14:textId="77777777" w:rsidTr="00C158A4">
        <w:trPr>
          <w:trHeight w:val="713"/>
        </w:trPr>
        <w:tc>
          <w:tcPr>
            <w:tcW w:w="2261" w:type="dxa"/>
            <w:shd w:val="clear" w:color="auto" w:fill="auto"/>
          </w:tcPr>
          <w:p w14:paraId="1F578A50" w14:textId="77777777" w:rsidR="00B974EF" w:rsidRPr="00B974EF" w:rsidRDefault="00B974EF" w:rsidP="00B974E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974E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</w:t>
            </w:r>
            <w:r w:rsidRPr="00B974E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974EF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974EF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7C61E6EA" w14:textId="77777777" w:rsidR="00B974EF" w:rsidRDefault="00B974EF" w:rsidP="00B974E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13B71F45" w14:textId="52E4A6A1" w:rsidR="00154033" w:rsidRPr="00C60284" w:rsidRDefault="00B974EF" w:rsidP="00B974E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260" w:type="dxa"/>
            <w:vAlign w:val="bottom"/>
          </w:tcPr>
          <w:p w14:paraId="73375808" w14:textId="217D3126" w:rsidR="00154033" w:rsidRPr="00C60284" w:rsidRDefault="00B974EF" w:rsidP="0044784E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0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80" w:type="dxa"/>
            <w:vAlign w:val="bottom"/>
          </w:tcPr>
          <w:p w14:paraId="2D390D10" w14:textId="77777777" w:rsidR="00154033" w:rsidRDefault="00154033" w:rsidP="00C158A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0B6F6DC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628F373" w14:textId="77777777" w:rsidR="00154033" w:rsidRPr="00CB4BC6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10259E" w14:textId="514988E4" w:rsidR="00154033" w:rsidRPr="00C60284" w:rsidRDefault="00B974EF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80157E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C55D5D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9B836B" w14:textId="76108704" w:rsidR="00154033" w:rsidRPr="00C60284" w:rsidRDefault="00B974EF" w:rsidP="00C158A4">
            <w:pPr>
              <w:pStyle w:val="acctfourfigures"/>
              <w:tabs>
                <w:tab w:val="clear" w:pos="765"/>
                <w:tab w:val="left" w:pos="359"/>
                <w:tab w:val="left" w:pos="58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0D500E" w14:textId="77777777" w:rsidR="00154033" w:rsidRPr="00C60284" w:rsidRDefault="00154033" w:rsidP="00C158A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C4D4B2" w14:textId="724C08B9" w:rsidR="00154033" w:rsidRPr="00C60284" w:rsidRDefault="00B974EF" w:rsidP="00C158A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</w:t>
            </w:r>
          </w:p>
        </w:tc>
      </w:tr>
      <w:tr w:rsidR="00154033" w:rsidRPr="00C60284" w14:paraId="1D121DF7" w14:textId="77777777" w:rsidTr="00C158A4">
        <w:trPr>
          <w:trHeight w:val="351"/>
        </w:trPr>
        <w:tc>
          <w:tcPr>
            <w:tcW w:w="2261" w:type="dxa"/>
            <w:shd w:val="clear" w:color="auto" w:fill="auto"/>
          </w:tcPr>
          <w:p w14:paraId="75CA9B6A" w14:textId="77777777" w:rsidR="00154033" w:rsidRPr="00C60284" w:rsidRDefault="00154033" w:rsidP="00C158A4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8B9251E" w14:textId="77777777" w:rsidR="00154033" w:rsidRPr="00AD4FF6" w:rsidRDefault="00154033" w:rsidP="00C158A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1D1FA97" w14:textId="77777777" w:rsidR="00154033" w:rsidRPr="00AD4FF6" w:rsidRDefault="00154033" w:rsidP="00C158A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F875517" w14:textId="77777777" w:rsidR="00154033" w:rsidRPr="00AD4FF6" w:rsidRDefault="00154033" w:rsidP="00C158A4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5D80BEE" w14:textId="77777777" w:rsidR="00154033" w:rsidRPr="00AD4FF6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4E6241" w14:textId="77777777" w:rsidR="00154033" w:rsidRPr="00AD4FF6" w:rsidRDefault="00154033" w:rsidP="00C158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1C4BAE" w14:textId="77777777" w:rsidR="00154033" w:rsidRPr="00C60284" w:rsidRDefault="00154033" w:rsidP="00C158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90139F" w14:textId="77777777" w:rsidR="00154033" w:rsidRDefault="00154033" w:rsidP="00C158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4DAA8D" w14:textId="77777777" w:rsidR="00154033" w:rsidRPr="00CB4BC6" w:rsidRDefault="00154033" w:rsidP="00C158A4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4E3B9" w14:textId="77777777" w:rsidR="00154033" w:rsidRDefault="00154033" w:rsidP="00C158A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F11DD3" w14:textId="77777777" w:rsidR="00154033" w:rsidRPr="00AD4FF6" w:rsidRDefault="00154033" w:rsidP="00C158A4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209CF546" w14:textId="77777777" w:rsidR="00F73348" w:rsidRDefault="00F73348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810"/>
        <w:gridCol w:w="1080"/>
        <w:gridCol w:w="180"/>
        <w:gridCol w:w="810"/>
        <w:gridCol w:w="178"/>
        <w:gridCol w:w="902"/>
        <w:gridCol w:w="180"/>
        <w:gridCol w:w="900"/>
      </w:tblGrid>
      <w:tr w:rsidR="00A31BF4" w:rsidRPr="000C5EB5" w14:paraId="574EE7C6" w14:textId="77777777" w:rsidTr="00F73348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83FDA1E" w14:textId="5558BE18" w:rsidR="00A31BF4" w:rsidRPr="006A3187" w:rsidRDefault="006A3187" w:rsidP="006A318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249F96E1" w14:textId="77777777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96BF162" w14:textId="2DBA6EC8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D18068E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DC05A23" w14:textId="4564AD09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BF4" w:rsidRPr="008E1605" w14:paraId="13B34E1B" w14:textId="77777777" w:rsidTr="00F73348">
        <w:trPr>
          <w:cantSplit/>
          <w:tblHeader/>
        </w:trPr>
        <w:tc>
          <w:tcPr>
            <w:tcW w:w="4140" w:type="dxa"/>
            <w:vAlign w:val="bottom"/>
          </w:tcPr>
          <w:p w14:paraId="3E03E2A7" w14:textId="77777777" w:rsidR="006A3187" w:rsidRDefault="002F4124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A31BF4"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86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="00A31BF4"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</w:p>
          <w:p w14:paraId="091E88E6" w14:textId="4180D1E8" w:rsidR="00A31BF4" w:rsidRPr="004C05E6" w:rsidRDefault="006A3187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4C05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10" w:type="dxa"/>
          </w:tcPr>
          <w:p w14:paraId="54C29CD1" w14:textId="77777777" w:rsidR="00B157FB" w:rsidRDefault="00B157FB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73769D98" w14:textId="756C3F3A" w:rsidR="00A31BF4" w:rsidRPr="00A31BF4" w:rsidDel="005916DC" w:rsidRDefault="00B157FB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888B958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203B38D1" w14:textId="77777777" w:rsidR="00A31BF4" w:rsidRPr="00A31BF4" w:rsidRDefault="00A31BF4" w:rsidP="006B36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FF6738" w14:textId="77777777" w:rsidR="00A31BF4" w:rsidRPr="00A31BF4" w:rsidRDefault="00A31BF4" w:rsidP="006B363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53279926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12B1D6C" w14:textId="77777777" w:rsidR="00A31BF4" w:rsidRPr="00A31BF4" w:rsidRDefault="00A31BF4" w:rsidP="006B363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14912C" w14:textId="77777777" w:rsidR="00A31BF4" w:rsidRPr="00A31BF4" w:rsidRDefault="00A31BF4" w:rsidP="006B363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123620" w14:textId="77777777" w:rsidR="00A31BF4" w:rsidRPr="00A31BF4" w:rsidRDefault="00A31BF4" w:rsidP="006B363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1B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A31BF4" w14:paraId="556ABA65" w14:textId="77777777" w:rsidTr="00F73348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0C82B89" w14:textId="060199A9" w:rsidR="00A31BF4" w:rsidRPr="004C05E6" w:rsidRDefault="00A31BF4" w:rsidP="00A31B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A3B1CC7" w14:textId="41F8D640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0" w:type="dxa"/>
            <w:gridSpan w:val="7"/>
            <w:vAlign w:val="bottom"/>
            <w:hideMark/>
          </w:tcPr>
          <w:p w14:paraId="48CC01B8" w14:textId="77777777" w:rsidR="00A31BF4" w:rsidRPr="00A31BF4" w:rsidRDefault="00A31BF4" w:rsidP="006B36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1B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31BF4" w14:paraId="09999640" w14:textId="77777777" w:rsidTr="00F73348">
        <w:trPr>
          <w:cantSplit/>
        </w:trPr>
        <w:tc>
          <w:tcPr>
            <w:tcW w:w="4140" w:type="dxa"/>
          </w:tcPr>
          <w:p w14:paraId="7A7DAAA0" w14:textId="77777777" w:rsidR="00A31BF4" w:rsidRPr="004C05E6" w:rsidRDefault="00A31BF4" w:rsidP="006B363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207B895" w14:textId="6F4D1DF8" w:rsidR="00A31BF4" w:rsidRPr="00A31BF4" w:rsidRDefault="00B974EF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3D40FABB" w14:textId="72723E86" w:rsidR="00A31BF4" w:rsidRPr="00A31BF4" w:rsidRDefault="00907310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DFA02B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1048FF" w14:textId="05616446" w:rsidR="00A31BF4" w:rsidRPr="00A31BF4" w:rsidRDefault="00907310" w:rsidP="008577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  <w:tc>
          <w:tcPr>
            <w:tcW w:w="178" w:type="dxa"/>
          </w:tcPr>
          <w:p w14:paraId="71CD1B07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492D051" w14:textId="70F869BB" w:rsidR="00A31BF4" w:rsidRPr="009D31EC" w:rsidRDefault="00D80D33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4EA3E4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F25452" w14:textId="053C21E8" w:rsidR="00A31BF4" w:rsidRPr="00A31BF4" w:rsidRDefault="00D80D33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974EF" w14:paraId="1A04BC08" w14:textId="77777777" w:rsidTr="00F73348">
        <w:trPr>
          <w:cantSplit/>
        </w:trPr>
        <w:tc>
          <w:tcPr>
            <w:tcW w:w="4140" w:type="dxa"/>
          </w:tcPr>
          <w:p w14:paraId="34A8344E" w14:textId="25B1EB7B" w:rsidR="00B974EF" w:rsidRPr="004C05E6" w:rsidRDefault="00B974EF" w:rsidP="006B363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33EB6ABB" w14:textId="77777777" w:rsidR="00B974EF" w:rsidRPr="006F080F" w:rsidRDefault="00B974EF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6A4BF7" w14:textId="23D5A141" w:rsidR="00B974EF" w:rsidRPr="00A31BF4" w:rsidRDefault="00907310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2DF1403D" w14:textId="77777777" w:rsidR="00B974EF" w:rsidRPr="00A31BF4" w:rsidRDefault="00B974EF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3A2128" w14:textId="04509638" w:rsidR="00B974EF" w:rsidRPr="00A31BF4" w:rsidRDefault="00907310" w:rsidP="008577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2016A977" w14:textId="77777777" w:rsidR="00B974EF" w:rsidRPr="00A31BF4" w:rsidRDefault="00B974EF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06FFAF9" w14:textId="04FD169C" w:rsidR="00B974EF" w:rsidRPr="009D31EC" w:rsidRDefault="00D80D33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FBD38A" w14:textId="77777777" w:rsidR="00B974EF" w:rsidRPr="00A31BF4" w:rsidRDefault="00B974EF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EF07A3" w14:textId="10D43350" w:rsidR="00B974EF" w:rsidRPr="00A31BF4" w:rsidRDefault="00D80D33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D33" w14:paraId="3EF0844C" w14:textId="77777777" w:rsidTr="00F73348">
        <w:trPr>
          <w:cantSplit/>
        </w:trPr>
        <w:tc>
          <w:tcPr>
            <w:tcW w:w="4140" w:type="dxa"/>
          </w:tcPr>
          <w:p w14:paraId="3D05B248" w14:textId="673BE48F" w:rsidR="00D80D33" w:rsidRDefault="00D80D33" w:rsidP="006B363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เงินให้กู้สินเชื่อแก่ลูกหนี้</w:t>
            </w:r>
          </w:p>
        </w:tc>
        <w:tc>
          <w:tcPr>
            <w:tcW w:w="810" w:type="dxa"/>
          </w:tcPr>
          <w:p w14:paraId="1E953CC4" w14:textId="77777777" w:rsidR="00D80D33" w:rsidRPr="006F080F" w:rsidRDefault="00D80D33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48DF0D" w14:textId="4C984439" w:rsidR="00D80D33" w:rsidRPr="00A31BF4" w:rsidRDefault="002C6804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</w:tcPr>
          <w:p w14:paraId="2CA1EA3D" w14:textId="77777777" w:rsidR="00D80D33" w:rsidRPr="00A31BF4" w:rsidRDefault="00D80D33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A3EAF1" w14:textId="229F8C15" w:rsidR="00D80D33" w:rsidRPr="00A31BF4" w:rsidRDefault="00907310" w:rsidP="008577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5D791603" w14:textId="77777777" w:rsidR="00D80D33" w:rsidRPr="00A31BF4" w:rsidRDefault="00D80D33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4E519A" w14:textId="6948457D" w:rsidR="00D80D33" w:rsidRPr="00C3527E" w:rsidRDefault="00C3527E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9D32A0" w14:textId="77777777" w:rsidR="00D80D33" w:rsidRPr="00C3527E" w:rsidRDefault="00D80D33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ABE802" w14:textId="293F4A2D" w:rsidR="00D80D33" w:rsidRPr="00C3527E" w:rsidRDefault="00C3527E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BF4" w14:paraId="3ED63572" w14:textId="77777777" w:rsidTr="00F73348">
        <w:trPr>
          <w:cantSplit/>
        </w:trPr>
        <w:tc>
          <w:tcPr>
            <w:tcW w:w="4140" w:type="dxa"/>
          </w:tcPr>
          <w:p w14:paraId="6425BB29" w14:textId="5E7EE0FB" w:rsidR="00A31BF4" w:rsidRPr="004C05E6" w:rsidRDefault="00B974EF" w:rsidP="006B363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10" w:type="dxa"/>
          </w:tcPr>
          <w:p w14:paraId="168A10A7" w14:textId="7C839FBD" w:rsidR="00A31BF4" w:rsidRPr="00A31BF4" w:rsidRDefault="00B974EF" w:rsidP="006B363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</w:tcPr>
          <w:p w14:paraId="49AD9AB4" w14:textId="1F764865" w:rsidR="00A31BF4" w:rsidRPr="00A31BF4" w:rsidRDefault="002C6804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14C289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77BEC3" w14:textId="5DCDBBC6" w:rsidR="00A31BF4" w:rsidRPr="00A31BF4" w:rsidRDefault="00907310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DE1322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190E674" w14:textId="3865685F" w:rsidR="00A31BF4" w:rsidRPr="004C05E6" w:rsidRDefault="00D80D33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E5C795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2677FE" w14:textId="64295319" w:rsidR="00A31BF4" w:rsidRPr="00A31BF4" w:rsidRDefault="00CA06AD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</w:tr>
      <w:tr w:rsidR="00A31BF4" w14:paraId="37898983" w14:textId="77777777" w:rsidTr="00F73348">
        <w:trPr>
          <w:cantSplit/>
        </w:trPr>
        <w:tc>
          <w:tcPr>
            <w:tcW w:w="4140" w:type="dxa"/>
          </w:tcPr>
          <w:p w14:paraId="3D425C03" w14:textId="59041293" w:rsidR="00A31BF4" w:rsidRPr="004C05E6" w:rsidRDefault="00A31BF4" w:rsidP="006B363A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5E6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B974E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ทดรองจ่ายให้แก่เกษตรกร</w:t>
            </w:r>
          </w:p>
        </w:tc>
        <w:tc>
          <w:tcPr>
            <w:tcW w:w="810" w:type="dxa"/>
          </w:tcPr>
          <w:p w14:paraId="35D0B269" w14:textId="288B39E7" w:rsidR="00A31BF4" w:rsidRPr="00A31BF4" w:rsidRDefault="00B974EF" w:rsidP="006B363A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080" w:type="dxa"/>
          </w:tcPr>
          <w:p w14:paraId="22593F63" w14:textId="17FDB91C" w:rsidR="00A31BF4" w:rsidRPr="00A31BF4" w:rsidRDefault="00907310" w:rsidP="005444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3" w:right="9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54E17941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F5869B" w14:textId="38A972F9" w:rsidR="00A31BF4" w:rsidRPr="00A31BF4" w:rsidRDefault="00907310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39D9E7" w14:textId="77777777" w:rsidR="00A31BF4" w:rsidRPr="00A31BF4" w:rsidRDefault="00A31BF4" w:rsidP="006B36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C69347A" w14:textId="2561E1CD" w:rsidR="00A31BF4" w:rsidRPr="00A31BF4" w:rsidRDefault="00D80D33" w:rsidP="006B363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0F2A0C" w14:textId="77777777" w:rsidR="00A31BF4" w:rsidRPr="00A31BF4" w:rsidRDefault="00A31BF4" w:rsidP="006B36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CD06C5" w14:textId="37C141CE" w:rsidR="00A31BF4" w:rsidRPr="00A31BF4" w:rsidRDefault="00D80D33" w:rsidP="006B363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D8E18C9" w14:textId="6DD28BD4" w:rsidR="003E7172" w:rsidRDefault="003E7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DE045BF" w14:textId="0BB628F0" w:rsidR="00804175" w:rsidRPr="00C60284" w:rsidRDefault="00804175" w:rsidP="009C3CB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A42E2D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884"/>
        <w:gridCol w:w="1084"/>
        <w:gridCol w:w="248"/>
        <w:gridCol w:w="11"/>
        <w:gridCol w:w="1092"/>
        <w:gridCol w:w="7"/>
        <w:gridCol w:w="259"/>
        <w:gridCol w:w="1107"/>
        <w:gridCol w:w="239"/>
        <w:gridCol w:w="1095"/>
      </w:tblGrid>
      <w:tr w:rsidR="00365D44" w:rsidRPr="00C60284" w14:paraId="05F4FDF3" w14:textId="77777777" w:rsidTr="00154033">
        <w:trPr>
          <w:tblHeader/>
        </w:trPr>
        <w:tc>
          <w:tcPr>
            <w:tcW w:w="2198" w:type="pct"/>
            <w:gridSpan w:val="2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5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8FF" w:rsidRPr="00C60284" w14:paraId="1FF91DB8" w14:textId="77777777" w:rsidTr="00154033">
        <w:trPr>
          <w:trHeight w:val="344"/>
          <w:tblHeader/>
        </w:trPr>
        <w:tc>
          <w:tcPr>
            <w:tcW w:w="2198" w:type="pct"/>
            <w:gridSpan w:val="2"/>
          </w:tcPr>
          <w:p w14:paraId="22BEF4FF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5A6359B4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5D9C4F5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509BE550" w14:textId="18E01941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6CBE5FFA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86C9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86C9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22069C7D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454D1085" w:rsidR="00365D44" w:rsidRPr="00C60284" w:rsidRDefault="006F080F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4033" w:rsidRPr="00C60284" w14:paraId="2C6A747C" w14:textId="77777777" w:rsidTr="00154033">
        <w:trPr>
          <w:trHeight w:val="344"/>
          <w:tblHeader/>
        </w:trPr>
        <w:tc>
          <w:tcPr>
            <w:tcW w:w="2198" w:type="pct"/>
            <w:gridSpan w:val="2"/>
          </w:tcPr>
          <w:p w14:paraId="32F5EC65" w14:textId="77777777" w:rsidR="00154033" w:rsidRPr="00C60284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431C781D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3DCA5BD6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731E6E1" w14:textId="3B1D5D88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7072F9D0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3BB5579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77542354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6724DAF0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54033" w:rsidRPr="00C60284" w14:paraId="3F5D95A6" w14:textId="77777777" w:rsidTr="00154033">
        <w:trPr>
          <w:tblHeader/>
        </w:trPr>
        <w:tc>
          <w:tcPr>
            <w:tcW w:w="1716" w:type="pct"/>
          </w:tcPr>
          <w:p w14:paraId="0B038866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194723F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9"/>
          </w:tcPr>
          <w:p w14:paraId="56EF8F69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033" w:rsidRPr="00C60284" w14:paraId="1B7CB5CC" w14:textId="77777777" w:rsidTr="00154033">
        <w:trPr>
          <w:tblHeader/>
        </w:trPr>
        <w:tc>
          <w:tcPr>
            <w:tcW w:w="1716" w:type="pct"/>
          </w:tcPr>
          <w:p w14:paraId="0442C75E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2" w:type="pct"/>
          </w:tcPr>
          <w:p w14:paraId="10E70E42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9"/>
          </w:tcPr>
          <w:p w14:paraId="0B1ABACB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54033" w:rsidRPr="00C60284" w14:paraId="2DBED288" w14:textId="77777777" w:rsidTr="00154033">
        <w:tc>
          <w:tcPr>
            <w:tcW w:w="2198" w:type="pct"/>
            <w:gridSpan w:val="2"/>
          </w:tcPr>
          <w:p w14:paraId="3242F6BE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3B7BFBAB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1,178,002</w:t>
            </w:r>
          </w:p>
        </w:tc>
        <w:tc>
          <w:tcPr>
            <w:tcW w:w="135" w:type="pct"/>
            <w:vAlign w:val="bottom"/>
          </w:tcPr>
          <w:p w14:paraId="08ED3E39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vAlign w:val="bottom"/>
          </w:tcPr>
          <w:p w14:paraId="1078C8FB" w14:textId="111EE1A1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1,308,498</w:t>
            </w:r>
          </w:p>
        </w:tc>
        <w:tc>
          <w:tcPr>
            <w:tcW w:w="141" w:type="pct"/>
            <w:vAlign w:val="bottom"/>
          </w:tcPr>
          <w:p w14:paraId="04C30879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2BF37FE8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78,353</w:t>
            </w:r>
          </w:p>
        </w:tc>
        <w:tc>
          <w:tcPr>
            <w:tcW w:w="130" w:type="pct"/>
            <w:vAlign w:val="bottom"/>
          </w:tcPr>
          <w:p w14:paraId="3B9ED57F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7D519DD0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34,132</w:t>
            </w:r>
          </w:p>
        </w:tc>
      </w:tr>
      <w:tr w:rsidR="00154033" w:rsidRPr="00C60284" w14:paraId="3D8844D1" w14:textId="77777777" w:rsidTr="00154033">
        <w:tc>
          <w:tcPr>
            <w:tcW w:w="2198" w:type="pct"/>
            <w:gridSpan w:val="2"/>
          </w:tcPr>
          <w:p w14:paraId="0C9F6AB9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20C79169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13,457</w:t>
            </w:r>
          </w:p>
        </w:tc>
        <w:tc>
          <w:tcPr>
            <w:tcW w:w="135" w:type="pct"/>
            <w:vAlign w:val="bottom"/>
          </w:tcPr>
          <w:p w14:paraId="2C16410C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vAlign w:val="bottom"/>
          </w:tcPr>
          <w:p w14:paraId="6CCA260D" w14:textId="611675B8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9,126</w:t>
            </w:r>
          </w:p>
        </w:tc>
        <w:tc>
          <w:tcPr>
            <w:tcW w:w="141" w:type="pct"/>
            <w:vAlign w:val="bottom"/>
          </w:tcPr>
          <w:p w14:paraId="22229F82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54E0F87" w14:textId="60CC0396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2,209</w:t>
            </w:r>
          </w:p>
        </w:tc>
        <w:tc>
          <w:tcPr>
            <w:tcW w:w="130" w:type="pct"/>
            <w:vAlign w:val="bottom"/>
          </w:tcPr>
          <w:p w14:paraId="3EB66497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63DD7AF" w14:textId="267D2403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154033" w:rsidRPr="00C60284" w14:paraId="0FAB8C2E" w14:textId="77777777" w:rsidTr="00154033">
        <w:tc>
          <w:tcPr>
            <w:tcW w:w="2198" w:type="pct"/>
            <w:gridSpan w:val="2"/>
          </w:tcPr>
          <w:p w14:paraId="2FC4E3AA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72FBF340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1,191,459</w:t>
            </w:r>
          </w:p>
        </w:tc>
        <w:tc>
          <w:tcPr>
            <w:tcW w:w="135" w:type="pct"/>
            <w:vAlign w:val="bottom"/>
          </w:tcPr>
          <w:p w14:paraId="5E257414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7E9BFD44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1,317,624</w:t>
            </w:r>
          </w:p>
        </w:tc>
        <w:tc>
          <w:tcPr>
            <w:tcW w:w="141" w:type="pct"/>
            <w:vAlign w:val="bottom"/>
          </w:tcPr>
          <w:p w14:paraId="694298E6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343E5872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80,562</w:t>
            </w:r>
          </w:p>
        </w:tc>
        <w:tc>
          <w:tcPr>
            <w:tcW w:w="130" w:type="pct"/>
            <w:vAlign w:val="bottom"/>
          </w:tcPr>
          <w:p w14:paraId="3CE72A6B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6B75F49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34,132</w:t>
            </w:r>
          </w:p>
        </w:tc>
      </w:tr>
      <w:tr w:rsidR="00154033" w:rsidRPr="00C60284" w14:paraId="4C527A5B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32D801A" w14:textId="77777777" w:rsidR="00154033" w:rsidRPr="00C60284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398328C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40D7FB2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38CBD0C7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7E153D8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0FE75392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387DB991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4A44CBF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54033" w:rsidRPr="00C60284" w14:paraId="34B95796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132CDFE9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</w:tcPr>
          <w:p w14:paraId="3B96A1DF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CCCB2A5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3EE141E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0F86BB3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3EC9BBD9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C383F82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74E94999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54033" w:rsidRPr="00C60284" w14:paraId="79D71872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561E9A3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1" w:type="pct"/>
          </w:tcPr>
          <w:p w14:paraId="584CEB61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9EEC7E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87880D9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41F3F60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473315E2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DDB4BAF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0F31E1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54033" w:rsidRPr="00C60284" w14:paraId="05A9C06B" w14:textId="77777777" w:rsidTr="00C32607">
        <w:trPr>
          <w:trHeight w:hRule="exact" w:val="403"/>
        </w:trPr>
        <w:tc>
          <w:tcPr>
            <w:tcW w:w="2198" w:type="pct"/>
            <w:gridSpan w:val="2"/>
          </w:tcPr>
          <w:p w14:paraId="4BD1CC6B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4A9BFA37" w14:textId="597563AD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1,281,223</w:t>
            </w:r>
          </w:p>
        </w:tc>
        <w:tc>
          <w:tcPr>
            <w:tcW w:w="141" w:type="pct"/>
            <w:gridSpan w:val="2"/>
            <w:vAlign w:val="bottom"/>
          </w:tcPr>
          <w:p w14:paraId="5CDAE58C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54A51655" w14:textId="4A2DD70F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2,250,160</w:t>
            </w:r>
          </w:p>
        </w:tc>
        <w:tc>
          <w:tcPr>
            <w:tcW w:w="145" w:type="pct"/>
            <w:gridSpan w:val="2"/>
            <w:vAlign w:val="bottom"/>
          </w:tcPr>
          <w:p w14:paraId="5C5698F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1380126" w14:textId="31B3DC5A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11,654</w:t>
            </w:r>
          </w:p>
        </w:tc>
        <w:tc>
          <w:tcPr>
            <w:tcW w:w="130" w:type="pct"/>
            <w:vAlign w:val="bottom"/>
          </w:tcPr>
          <w:p w14:paraId="5C90BD1C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7B3BEC1" w14:textId="1B852921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299</w:t>
            </w:r>
          </w:p>
        </w:tc>
      </w:tr>
      <w:tr w:rsidR="00154033" w:rsidRPr="00C60284" w14:paraId="3F62C99B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5C47753A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1" w:type="pct"/>
          </w:tcPr>
          <w:p w14:paraId="3C69204A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28089824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6CC16E13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53A8B64D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</w:tcPr>
          <w:p w14:paraId="0A669B4A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1D602E44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0DDBAC04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54033" w:rsidRPr="00C60284" w14:paraId="2687F3D1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BDD02F8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308B7FCD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2,150,703</w:t>
            </w:r>
          </w:p>
        </w:tc>
        <w:tc>
          <w:tcPr>
            <w:tcW w:w="141" w:type="pct"/>
            <w:gridSpan w:val="2"/>
          </w:tcPr>
          <w:p w14:paraId="21EDEA13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F39AD66" w14:textId="606C0EF8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2,214,344</w:t>
            </w:r>
          </w:p>
        </w:tc>
        <w:tc>
          <w:tcPr>
            <w:tcW w:w="145" w:type="pct"/>
            <w:gridSpan w:val="2"/>
          </w:tcPr>
          <w:p w14:paraId="22BDFB5F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6817C370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148,041</w:t>
            </w:r>
          </w:p>
        </w:tc>
        <w:tc>
          <w:tcPr>
            <w:tcW w:w="130" w:type="pct"/>
          </w:tcPr>
          <w:p w14:paraId="44E57F71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356DDCE" w14:textId="58B525C5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49,710</w:t>
            </w:r>
          </w:p>
        </w:tc>
      </w:tr>
      <w:tr w:rsidR="00154033" w:rsidRPr="00C60284" w14:paraId="7DE53478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8A15372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75F4C866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3,431,926</w:t>
            </w:r>
          </w:p>
        </w:tc>
        <w:tc>
          <w:tcPr>
            <w:tcW w:w="141" w:type="pct"/>
            <w:gridSpan w:val="2"/>
          </w:tcPr>
          <w:p w14:paraId="73957677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EA4BF" w14:textId="7DFB37A8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4,464,504</w:t>
            </w:r>
          </w:p>
        </w:tc>
        <w:tc>
          <w:tcPr>
            <w:tcW w:w="145" w:type="pct"/>
            <w:gridSpan w:val="2"/>
          </w:tcPr>
          <w:p w14:paraId="2933146C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161245C7" w:rsidR="00154033" w:rsidRPr="00C60284" w:rsidRDefault="00F73348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159,695</w:t>
            </w:r>
          </w:p>
        </w:tc>
        <w:tc>
          <w:tcPr>
            <w:tcW w:w="130" w:type="pct"/>
          </w:tcPr>
          <w:p w14:paraId="3A5B76EB" w14:textId="77777777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696AD08F" w:rsidR="00154033" w:rsidRPr="00C60284" w:rsidRDefault="00154033" w:rsidP="0015403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50,009</w:t>
            </w:r>
          </w:p>
        </w:tc>
      </w:tr>
    </w:tbl>
    <w:p w14:paraId="424BC786" w14:textId="5B77B735" w:rsidR="00F73348" w:rsidRDefault="00F73348" w:rsidP="00EA112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</w:p>
    <w:p w14:paraId="33122DE7" w14:textId="42F9A27A" w:rsidR="00EA112C" w:rsidRPr="00F73348" w:rsidRDefault="00F73348" w:rsidP="00F73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03012DD" w14:textId="7C5E2203" w:rsidR="00487153" w:rsidRPr="00C60284" w:rsidRDefault="00487153" w:rsidP="009C3CB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A42E2D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C27539F" w14:textId="77777777" w:rsidR="004146A3" w:rsidRPr="00C60284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C602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A42E2D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7A442A0B" w14:textId="28821A85" w:rsidR="00A23AE3" w:rsidRPr="00D86BB6" w:rsidRDefault="004146A3" w:rsidP="00D86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F080F" w:rsidRPr="006F080F">
        <w:rPr>
          <w:rFonts w:ascii="Angsana New" w:hAnsi="Angsana New" w:cs="Angsana New"/>
          <w:sz w:val="30"/>
          <w:szCs w:val="30"/>
        </w:rPr>
        <w:t>30</w:t>
      </w:r>
      <w:r w:rsidR="00386C9B">
        <w:rPr>
          <w:rFonts w:ascii="Angsana New" w:hAnsi="Angsana New" w:cs="Angsana New"/>
          <w:sz w:val="30"/>
          <w:szCs w:val="30"/>
        </w:rPr>
        <w:t xml:space="preserve"> </w:t>
      </w:r>
      <w:r w:rsidR="00386C9B">
        <w:rPr>
          <w:rFonts w:ascii="Angsana New" w:hAnsi="Angsana New" w:cs="Angsana New"/>
          <w:sz w:val="30"/>
          <w:szCs w:val="30"/>
          <w:cs/>
        </w:rPr>
        <w:t>กันยายน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6F080F" w:rsidRPr="006F080F">
        <w:rPr>
          <w:rFonts w:ascii="Angsana New" w:hAnsi="Angsana New" w:cs="Angsana New"/>
          <w:sz w:val="30"/>
          <w:szCs w:val="30"/>
        </w:rPr>
        <w:t>256</w:t>
      </w:r>
      <w:r w:rsidR="00154033">
        <w:rPr>
          <w:rFonts w:ascii="Angsana New" w:hAnsi="Angsana New" w:cs="Angsana New"/>
          <w:sz w:val="30"/>
          <w:szCs w:val="30"/>
        </w:rPr>
        <w:t>5</w:t>
      </w:r>
      <w:r w:rsidR="00C60035" w:rsidRPr="00C6028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C60284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60284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C60284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เป็นภาระค้ำประกันมีจำนวนเงินรวม</w:t>
      </w:r>
      <w:r w:rsidR="006F3A8C">
        <w:rPr>
          <w:rFonts w:ascii="Angsana New" w:hAnsi="Angsana New" w:cs="Angsana New"/>
          <w:sz w:val="30"/>
          <w:szCs w:val="30"/>
        </w:rPr>
        <w:t xml:space="preserve"> 20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31</w:t>
      </w:r>
      <w:r w:rsidR="00734E5C" w:rsidRPr="00C6028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6F080F" w:rsidRPr="006F080F">
        <w:rPr>
          <w:rFonts w:ascii="Angsana New" w:hAnsi="Angsana New" w:cs="Angsana New"/>
          <w:i/>
          <w:iCs/>
          <w:sz w:val="30"/>
          <w:szCs w:val="30"/>
        </w:rPr>
        <w:t>256</w:t>
      </w:r>
      <w:r w:rsidR="00154033">
        <w:rPr>
          <w:rFonts w:ascii="Angsana New" w:hAnsi="Angsana New" w:cs="Angsana New"/>
          <w:i/>
          <w:iCs/>
          <w:sz w:val="30"/>
          <w:szCs w:val="30"/>
        </w:rPr>
        <w:t>4</w:t>
      </w:r>
      <w:r w:rsidRPr="00C60284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32741">
        <w:rPr>
          <w:rFonts w:ascii="Angsana New" w:hAnsi="Angsana New" w:cs="Angsana New"/>
          <w:i/>
          <w:iCs/>
          <w:sz w:val="30"/>
          <w:szCs w:val="30"/>
        </w:rPr>
        <w:t>42</w:t>
      </w:r>
      <w:r w:rsidR="00E73046" w:rsidRPr="00C6028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sectPr w:rsidR="00A23AE3" w:rsidRPr="00D86BB6" w:rsidSect="000B500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B381C" w14:textId="77777777" w:rsidR="004C44A6" w:rsidRDefault="004C44A6">
      <w:r>
        <w:separator/>
      </w:r>
    </w:p>
  </w:endnote>
  <w:endnote w:type="continuationSeparator" w:id="0">
    <w:p w14:paraId="64C05786" w14:textId="77777777" w:rsidR="004C44A6" w:rsidRDefault="004C4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F513" w14:textId="77777777" w:rsidR="00CE64BA" w:rsidRDefault="00CE6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32702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B659DA" w14:textId="77777777" w:rsidR="00C60AF6" w:rsidRPr="00BB5BF1" w:rsidRDefault="00C60AF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F080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AA1C32E" w14:textId="77777777" w:rsidR="00C60AF6" w:rsidRPr="005D4B71" w:rsidRDefault="00C60AF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72A4F" w14:textId="77777777" w:rsidR="00CE64BA" w:rsidRDefault="00CE64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2142C976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6F080F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7C330" w14:textId="77777777" w:rsidR="004C44A6" w:rsidRDefault="004C44A6">
      <w:r>
        <w:separator/>
      </w:r>
    </w:p>
  </w:footnote>
  <w:footnote w:type="continuationSeparator" w:id="0">
    <w:p w14:paraId="43B1E9A5" w14:textId="77777777" w:rsidR="004C44A6" w:rsidRDefault="004C4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3EA" w14:textId="77777777" w:rsidR="00CE64BA" w:rsidRDefault="00CE6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9CD3" w14:textId="77777777" w:rsidR="00456E97" w:rsidRPr="00FA7747" w:rsidRDefault="00456E97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D4830A0" w14:textId="77777777" w:rsidR="00456E97" w:rsidRPr="00FA7747" w:rsidRDefault="00456E97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57E7292" w14:textId="5F2A163E" w:rsidR="00456E97" w:rsidRDefault="00456E97" w:rsidP="006A168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F080F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Pr="00386C9B">
      <w:rPr>
        <w:rFonts w:ascii="Angsana New" w:hAnsi="Angsana New" w:cs="Angsana New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F080F">
      <w:rPr>
        <w:rFonts w:ascii="Angsana New" w:hAnsi="Angsana New" w:cs="Angsana New"/>
        <w:sz w:val="32"/>
        <w:szCs w:val="32"/>
        <w:lang w:val="en-US" w:bidi="th-TH"/>
      </w:rPr>
      <w:t>256</w:t>
    </w:r>
    <w:r w:rsidR="00610239"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4BDE1AA" w14:textId="77777777" w:rsidR="00456E97" w:rsidRPr="001A2350" w:rsidRDefault="00456E97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15A1" w14:textId="77777777" w:rsidR="00CE64BA" w:rsidRDefault="00CE64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742D" w14:textId="77777777" w:rsidR="00456E97" w:rsidRPr="00FA7747" w:rsidRDefault="00456E97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83AB944" w14:textId="77777777" w:rsidR="00456E97" w:rsidRPr="00FA7747" w:rsidRDefault="00456E97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FE23428" w14:textId="1A8FA862" w:rsidR="00456E97" w:rsidRDefault="00456E97" w:rsidP="006A168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F080F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Pr="007628DE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กันยายน </w:t>
    </w:r>
    <w:r w:rsidRPr="006F080F">
      <w:rPr>
        <w:rFonts w:ascii="Angsana New" w:hAnsi="Angsana New" w:cs="Angsana New"/>
        <w:sz w:val="32"/>
        <w:szCs w:val="32"/>
        <w:lang w:val="en-US" w:bidi="th-TH"/>
      </w:rPr>
      <w:t>256</w:t>
    </w:r>
    <w:r w:rsidR="00154033"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 w15:restartNumberingAfterBreak="0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1CA"/>
    <w:rsid w:val="00015AE5"/>
    <w:rsid w:val="00015C52"/>
    <w:rsid w:val="00015C94"/>
    <w:rsid w:val="000160AC"/>
    <w:rsid w:val="00016375"/>
    <w:rsid w:val="000166C1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5B6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ACE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4DA"/>
    <w:rsid w:val="000F2983"/>
    <w:rsid w:val="000F2C64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A2D"/>
    <w:rsid w:val="00106B77"/>
    <w:rsid w:val="00106D5B"/>
    <w:rsid w:val="00107161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E2C"/>
    <w:rsid w:val="00133F06"/>
    <w:rsid w:val="00134333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96D"/>
    <w:rsid w:val="00137D48"/>
    <w:rsid w:val="00137F69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6307"/>
    <w:rsid w:val="001565AF"/>
    <w:rsid w:val="00156B8C"/>
    <w:rsid w:val="001571CD"/>
    <w:rsid w:val="001573FD"/>
    <w:rsid w:val="001576A2"/>
    <w:rsid w:val="00157720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9F6"/>
    <w:rsid w:val="00181E8B"/>
    <w:rsid w:val="001826F7"/>
    <w:rsid w:val="00182B54"/>
    <w:rsid w:val="00182D71"/>
    <w:rsid w:val="0018329F"/>
    <w:rsid w:val="001836C5"/>
    <w:rsid w:val="001838BC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17B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D1B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E2"/>
    <w:rsid w:val="001F3D41"/>
    <w:rsid w:val="001F3D49"/>
    <w:rsid w:val="001F3EA5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6FC2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8E0"/>
    <w:rsid w:val="00216D7A"/>
    <w:rsid w:val="002175E4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9E6"/>
    <w:rsid w:val="00221CB4"/>
    <w:rsid w:val="00221EB8"/>
    <w:rsid w:val="00221F0A"/>
    <w:rsid w:val="002221ED"/>
    <w:rsid w:val="00222360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904"/>
    <w:rsid w:val="00242AF0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662"/>
    <w:rsid w:val="00257704"/>
    <w:rsid w:val="0025782B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F60"/>
    <w:rsid w:val="00270FFD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E32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30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5085"/>
    <w:rsid w:val="002C519B"/>
    <w:rsid w:val="002C5833"/>
    <w:rsid w:val="002C5873"/>
    <w:rsid w:val="002C5BEA"/>
    <w:rsid w:val="002C6071"/>
    <w:rsid w:val="002C6207"/>
    <w:rsid w:val="002C6804"/>
    <w:rsid w:val="002C763D"/>
    <w:rsid w:val="002C7739"/>
    <w:rsid w:val="002C7791"/>
    <w:rsid w:val="002C7E5C"/>
    <w:rsid w:val="002D02F4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A1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0909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2FCA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6B"/>
    <w:rsid w:val="00311558"/>
    <w:rsid w:val="003115CC"/>
    <w:rsid w:val="003118A2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E4"/>
    <w:rsid w:val="003230CE"/>
    <w:rsid w:val="0032351D"/>
    <w:rsid w:val="00323C37"/>
    <w:rsid w:val="00323EC7"/>
    <w:rsid w:val="00323F8C"/>
    <w:rsid w:val="00324055"/>
    <w:rsid w:val="0032437E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EB5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281F"/>
    <w:rsid w:val="00352B51"/>
    <w:rsid w:val="00352E79"/>
    <w:rsid w:val="00352EA4"/>
    <w:rsid w:val="00353A40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2F10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48EE"/>
    <w:rsid w:val="0039539E"/>
    <w:rsid w:val="003955B1"/>
    <w:rsid w:val="003956A0"/>
    <w:rsid w:val="00395D09"/>
    <w:rsid w:val="00395F42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267"/>
    <w:rsid w:val="003C1404"/>
    <w:rsid w:val="003C1949"/>
    <w:rsid w:val="003C1EF7"/>
    <w:rsid w:val="003C2133"/>
    <w:rsid w:val="003C2192"/>
    <w:rsid w:val="003C2215"/>
    <w:rsid w:val="003C2381"/>
    <w:rsid w:val="003C2411"/>
    <w:rsid w:val="003C2712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2AB8"/>
    <w:rsid w:val="003D2C4F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23E6"/>
    <w:rsid w:val="003E265E"/>
    <w:rsid w:val="003E2695"/>
    <w:rsid w:val="003E2747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0769F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453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F27"/>
    <w:rsid w:val="0047565E"/>
    <w:rsid w:val="00476542"/>
    <w:rsid w:val="004765FF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2D"/>
    <w:rsid w:val="004A339F"/>
    <w:rsid w:val="004A3739"/>
    <w:rsid w:val="004A3923"/>
    <w:rsid w:val="004A3999"/>
    <w:rsid w:val="004A4832"/>
    <w:rsid w:val="004A48D8"/>
    <w:rsid w:val="004A4A03"/>
    <w:rsid w:val="004A52E8"/>
    <w:rsid w:val="004A5300"/>
    <w:rsid w:val="004A54E5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82D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A04"/>
    <w:rsid w:val="004E5EBA"/>
    <w:rsid w:val="004E5F10"/>
    <w:rsid w:val="004E6930"/>
    <w:rsid w:val="004E69B8"/>
    <w:rsid w:val="004E70A4"/>
    <w:rsid w:val="004E70DA"/>
    <w:rsid w:val="004E70DB"/>
    <w:rsid w:val="004E70DD"/>
    <w:rsid w:val="004E7760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2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DE0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A5F"/>
    <w:rsid w:val="00564D30"/>
    <w:rsid w:val="005654C0"/>
    <w:rsid w:val="00565971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503E"/>
    <w:rsid w:val="0058570A"/>
    <w:rsid w:val="00585B89"/>
    <w:rsid w:val="00585DA7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4AC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CB7"/>
    <w:rsid w:val="005A0D92"/>
    <w:rsid w:val="005A1024"/>
    <w:rsid w:val="005A1437"/>
    <w:rsid w:val="005A1788"/>
    <w:rsid w:val="005A1A93"/>
    <w:rsid w:val="005A2674"/>
    <w:rsid w:val="005A26B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A7B61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48A"/>
    <w:rsid w:val="005D066F"/>
    <w:rsid w:val="005D0CC1"/>
    <w:rsid w:val="005D0EF8"/>
    <w:rsid w:val="005D0F71"/>
    <w:rsid w:val="005D0FAD"/>
    <w:rsid w:val="005D1050"/>
    <w:rsid w:val="005D1409"/>
    <w:rsid w:val="005D14A8"/>
    <w:rsid w:val="005D1566"/>
    <w:rsid w:val="005D1A55"/>
    <w:rsid w:val="005D23EA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98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1F30"/>
    <w:rsid w:val="00642495"/>
    <w:rsid w:val="006426F2"/>
    <w:rsid w:val="006431FE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EA6"/>
    <w:rsid w:val="0066608E"/>
    <w:rsid w:val="00666276"/>
    <w:rsid w:val="006667BD"/>
    <w:rsid w:val="00666BC9"/>
    <w:rsid w:val="00666C58"/>
    <w:rsid w:val="00666D2B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FCA"/>
    <w:rsid w:val="00687123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4E"/>
    <w:rsid w:val="006B146D"/>
    <w:rsid w:val="006B1916"/>
    <w:rsid w:val="006B1C94"/>
    <w:rsid w:val="006B2356"/>
    <w:rsid w:val="006B2F26"/>
    <w:rsid w:val="006B2F4C"/>
    <w:rsid w:val="006B3016"/>
    <w:rsid w:val="006B363A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E4B"/>
    <w:rsid w:val="006E5174"/>
    <w:rsid w:val="006E59E0"/>
    <w:rsid w:val="006E5C1C"/>
    <w:rsid w:val="006E64BE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217F"/>
    <w:rsid w:val="007524B9"/>
    <w:rsid w:val="00752529"/>
    <w:rsid w:val="00752741"/>
    <w:rsid w:val="00752892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A04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75E"/>
    <w:rsid w:val="00797FB6"/>
    <w:rsid w:val="007A03BA"/>
    <w:rsid w:val="007A03FF"/>
    <w:rsid w:val="007A046F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2F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09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E69"/>
    <w:rsid w:val="007F3142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9D"/>
    <w:rsid w:val="0081439E"/>
    <w:rsid w:val="0081454C"/>
    <w:rsid w:val="00814806"/>
    <w:rsid w:val="00814842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143C"/>
    <w:rsid w:val="008214A7"/>
    <w:rsid w:val="00821C80"/>
    <w:rsid w:val="008222E4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30E"/>
    <w:rsid w:val="0085758E"/>
    <w:rsid w:val="00857781"/>
    <w:rsid w:val="008577BB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A25"/>
    <w:rsid w:val="00867D1C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72C"/>
    <w:rsid w:val="00876984"/>
    <w:rsid w:val="00876B75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8E0"/>
    <w:rsid w:val="008F4ADC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602"/>
    <w:rsid w:val="00946C8D"/>
    <w:rsid w:val="00947437"/>
    <w:rsid w:val="0094762B"/>
    <w:rsid w:val="00947835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02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694"/>
    <w:rsid w:val="009D5A0D"/>
    <w:rsid w:val="009D60E5"/>
    <w:rsid w:val="009D6548"/>
    <w:rsid w:val="009D68C8"/>
    <w:rsid w:val="009D6ED2"/>
    <w:rsid w:val="009D70DB"/>
    <w:rsid w:val="009D7190"/>
    <w:rsid w:val="009D72D0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92A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1DD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464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FF"/>
    <w:rsid w:val="00A21F6D"/>
    <w:rsid w:val="00A220A5"/>
    <w:rsid w:val="00A22108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70"/>
    <w:rsid w:val="00A477BC"/>
    <w:rsid w:val="00A50766"/>
    <w:rsid w:val="00A51AEF"/>
    <w:rsid w:val="00A52356"/>
    <w:rsid w:val="00A525C3"/>
    <w:rsid w:val="00A526B2"/>
    <w:rsid w:val="00A528C8"/>
    <w:rsid w:val="00A52AB3"/>
    <w:rsid w:val="00A52DAD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3BBF"/>
    <w:rsid w:val="00A83D5C"/>
    <w:rsid w:val="00A84011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D46"/>
    <w:rsid w:val="00A95DE7"/>
    <w:rsid w:val="00A95E75"/>
    <w:rsid w:val="00A9614D"/>
    <w:rsid w:val="00A96281"/>
    <w:rsid w:val="00A96859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326E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3F79"/>
    <w:rsid w:val="00AC4402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313"/>
    <w:rsid w:val="00AD76A7"/>
    <w:rsid w:val="00AD77C8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4FC0"/>
    <w:rsid w:val="00AF505C"/>
    <w:rsid w:val="00AF57D9"/>
    <w:rsid w:val="00AF5B0A"/>
    <w:rsid w:val="00AF5BAB"/>
    <w:rsid w:val="00AF5F4C"/>
    <w:rsid w:val="00AF62C9"/>
    <w:rsid w:val="00AF6645"/>
    <w:rsid w:val="00AF682C"/>
    <w:rsid w:val="00AF68F0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5B"/>
    <w:rsid w:val="00B32B83"/>
    <w:rsid w:val="00B32C1A"/>
    <w:rsid w:val="00B32D30"/>
    <w:rsid w:val="00B3338A"/>
    <w:rsid w:val="00B3347E"/>
    <w:rsid w:val="00B339CE"/>
    <w:rsid w:val="00B33D14"/>
    <w:rsid w:val="00B33D27"/>
    <w:rsid w:val="00B342C5"/>
    <w:rsid w:val="00B34B59"/>
    <w:rsid w:val="00B34C90"/>
    <w:rsid w:val="00B350D6"/>
    <w:rsid w:val="00B35111"/>
    <w:rsid w:val="00B35578"/>
    <w:rsid w:val="00B35665"/>
    <w:rsid w:val="00B35B50"/>
    <w:rsid w:val="00B35E9C"/>
    <w:rsid w:val="00B36387"/>
    <w:rsid w:val="00B36414"/>
    <w:rsid w:val="00B36AD2"/>
    <w:rsid w:val="00B37575"/>
    <w:rsid w:val="00B375A6"/>
    <w:rsid w:val="00B37630"/>
    <w:rsid w:val="00B376B4"/>
    <w:rsid w:val="00B379E2"/>
    <w:rsid w:val="00B40280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EC"/>
    <w:rsid w:val="00BE1EF8"/>
    <w:rsid w:val="00BE1FC9"/>
    <w:rsid w:val="00BE236A"/>
    <w:rsid w:val="00BE24D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020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C1"/>
    <w:rsid w:val="00C17D24"/>
    <w:rsid w:val="00C17FDF"/>
    <w:rsid w:val="00C207DE"/>
    <w:rsid w:val="00C20F9A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5A1"/>
    <w:rsid w:val="00C32A2C"/>
    <w:rsid w:val="00C32CA3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F4"/>
    <w:rsid w:val="00C41A1B"/>
    <w:rsid w:val="00C41A94"/>
    <w:rsid w:val="00C4221D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6A9"/>
    <w:rsid w:val="00C71711"/>
    <w:rsid w:val="00C717C8"/>
    <w:rsid w:val="00C71901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08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37A9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B1C"/>
    <w:rsid w:val="00CA6B83"/>
    <w:rsid w:val="00CA7209"/>
    <w:rsid w:val="00CA74BA"/>
    <w:rsid w:val="00CA75E7"/>
    <w:rsid w:val="00CA79BB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4BA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6C3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EC"/>
    <w:rsid w:val="00CF291C"/>
    <w:rsid w:val="00CF31E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7D0"/>
    <w:rsid w:val="00D15BA8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927"/>
    <w:rsid w:val="00D20A52"/>
    <w:rsid w:val="00D20EC8"/>
    <w:rsid w:val="00D20EE7"/>
    <w:rsid w:val="00D215AC"/>
    <w:rsid w:val="00D2160A"/>
    <w:rsid w:val="00D218A4"/>
    <w:rsid w:val="00D218C1"/>
    <w:rsid w:val="00D21A5D"/>
    <w:rsid w:val="00D21A6C"/>
    <w:rsid w:val="00D21C78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7A"/>
    <w:rsid w:val="00D36CD5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889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F3A"/>
    <w:rsid w:val="00D65FF0"/>
    <w:rsid w:val="00D6616F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F01"/>
    <w:rsid w:val="00D9397D"/>
    <w:rsid w:val="00D93A58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FA3"/>
    <w:rsid w:val="00DA7664"/>
    <w:rsid w:val="00DA7798"/>
    <w:rsid w:val="00DA783F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59C"/>
    <w:rsid w:val="00DE1740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D6D"/>
    <w:rsid w:val="00DF3240"/>
    <w:rsid w:val="00DF32FF"/>
    <w:rsid w:val="00DF3658"/>
    <w:rsid w:val="00DF38EA"/>
    <w:rsid w:val="00DF3D1A"/>
    <w:rsid w:val="00DF3F3F"/>
    <w:rsid w:val="00DF4038"/>
    <w:rsid w:val="00DF4382"/>
    <w:rsid w:val="00DF4624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3A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4B7C"/>
    <w:rsid w:val="00E25480"/>
    <w:rsid w:val="00E25737"/>
    <w:rsid w:val="00E258C6"/>
    <w:rsid w:val="00E25A2A"/>
    <w:rsid w:val="00E25A73"/>
    <w:rsid w:val="00E25E93"/>
    <w:rsid w:val="00E25ED0"/>
    <w:rsid w:val="00E26137"/>
    <w:rsid w:val="00E26983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A00"/>
    <w:rsid w:val="00E34FB1"/>
    <w:rsid w:val="00E3534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145D"/>
    <w:rsid w:val="00E51660"/>
    <w:rsid w:val="00E5184E"/>
    <w:rsid w:val="00E51C30"/>
    <w:rsid w:val="00E51E2A"/>
    <w:rsid w:val="00E523C9"/>
    <w:rsid w:val="00E527E5"/>
    <w:rsid w:val="00E52889"/>
    <w:rsid w:val="00E52BFB"/>
    <w:rsid w:val="00E52ECC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2EC"/>
    <w:rsid w:val="00E71376"/>
    <w:rsid w:val="00E71806"/>
    <w:rsid w:val="00E71D1C"/>
    <w:rsid w:val="00E71D5A"/>
    <w:rsid w:val="00E724CB"/>
    <w:rsid w:val="00E72901"/>
    <w:rsid w:val="00E729D5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24C5"/>
    <w:rsid w:val="00EA297B"/>
    <w:rsid w:val="00EA2DC0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DFD"/>
    <w:rsid w:val="00EB42E3"/>
    <w:rsid w:val="00EB4930"/>
    <w:rsid w:val="00EB49E6"/>
    <w:rsid w:val="00EB4B34"/>
    <w:rsid w:val="00EB4C68"/>
    <w:rsid w:val="00EB4C6C"/>
    <w:rsid w:val="00EB540E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5A31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300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458"/>
    <w:rsid w:val="00F228AD"/>
    <w:rsid w:val="00F22951"/>
    <w:rsid w:val="00F2327A"/>
    <w:rsid w:val="00F2335E"/>
    <w:rsid w:val="00F239CD"/>
    <w:rsid w:val="00F23A6F"/>
    <w:rsid w:val="00F23F26"/>
    <w:rsid w:val="00F24111"/>
    <w:rsid w:val="00F24239"/>
    <w:rsid w:val="00F24CD0"/>
    <w:rsid w:val="00F24D3E"/>
    <w:rsid w:val="00F24EAF"/>
    <w:rsid w:val="00F25085"/>
    <w:rsid w:val="00F25A81"/>
    <w:rsid w:val="00F25C3B"/>
    <w:rsid w:val="00F26305"/>
    <w:rsid w:val="00F264B0"/>
    <w:rsid w:val="00F2662B"/>
    <w:rsid w:val="00F26B7C"/>
    <w:rsid w:val="00F270E7"/>
    <w:rsid w:val="00F27175"/>
    <w:rsid w:val="00F2798C"/>
    <w:rsid w:val="00F27BDB"/>
    <w:rsid w:val="00F27FF2"/>
    <w:rsid w:val="00F3006C"/>
    <w:rsid w:val="00F302BE"/>
    <w:rsid w:val="00F30ACB"/>
    <w:rsid w:val="00F312CE"/>
    <w:rsid w:val="00F32038"/>
    <w:rsid w:val="00F32040"/>
    <w:rsid w:val="00F3235E"/>
    <w:rsid w:val="00F324DA"/>
    <w:rsid w:val="00F32632"/>
    <w:rsid w:val="00F32741"/>
    <w:rsid w:val="00F3281C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7BB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A01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9F7"/>
    <w:rsid w:val="00F57ED5"/>
    <w:rsid w:val="00F6061F"/>
    <w:rsid w:val="00F60634"/>
    <w:rsid w:val="00F607DF"/>
    <w:rsid w:val="00F609DA"/>
    <w:rsid w:val="00F610BD"/>
    <w:rsid w:val="00F616F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7F9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348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4F9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72A"/>
    <w:rsid w:val="00F92907"/>
    <w:rsid w:val="00F92A4F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862"/>
    <w:rsid w:val="00F97A3D"/>
    <w:rsid w:val="00F97CC9"/>
    <w:rsid w:val="00F97DD8"/>
    <w:rsid w:val="00F97F54"/>
    <w:rsid w:val="00FA0212"/>
    <w:rsid w:val="00FA066F"/>
    <w:rsid w:val="00FA06F8"/>
    <w:rsid w:val="00FA0C08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4E1B"/>
    <w:rsid w:val="00FB4E92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2F30"/>
    <w:rsid w:val="00FC314A"/>
    <w:rsid w:val="00FC34BD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11"/>
    <w:rsid w:val="00FE58E8"/>
    <w:rsid w:val="00FE5B68"/>
    <w:rsid w:val="00FE5DF9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20</Pages>
  <Words>4837</Words>
  <Characters>27575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2022-11-05T17:07:00Z</cp:lastPrinted>
  <dcterms:created xsi:type="dcterms:W3CDTF">2022-11-09T08:20:00Z</dcterms:created>
  <dcterms:modified xsi:type="dcterms:W3CDTF">2022-11-09T08:20:00Z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</Properties>
</file>