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4AD75008"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7DE338CC"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w:t>
      </w:r>
      <w:r w:rsidR="00B446F8">
        <w:rPr>
          <w:rFonts w:ascii="Arial" w:hAnsi="Arial"/>
          <w:sz w:val="19"/>
          <w:szCs w:val="19"/>
        </w:rPr>
        <w:t>position</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w:t>
      </w:r>
      <w:r w:rsidR="00B47200">
        <w:rPr>
          <w:rFonts w:ascii="Arial" w:hAnsi="Arial"/>
          <w:sz w:val="19"/>
          <w:szCs w:val="19"/>
        </w:rPr>
        <w:t xml:space="preserve"> </w:t>
      </w:r>
      <w:r w:rsidR="00127E69">
        <w:rPr>
          <w:rFonts w:ascii="Arial" w:hAnsi="Arial"/>
          <w:sz w:val="19"/>
          <w:szCs w:val="19"/>
        </w:rPr>
        <w:t xml:space="preserve">as at </w:t>
      </w:r>
      <w:r w:rsidR="00D41763">
        <w:rPr>
          <w:rFonts w:ascii="Arial" w:hAnsi="Arial"/>
          <w:sz w:val="19"/>
          <w:szCs w:val="19"/>
        </w:rPr>
        <w:t>3</w:t>
      </w:r>
      <w:r w:rsidR="00F84773">
        <w:rPr>
          <w:rFonts w:ascii="Arial" w:hAnsi="Arial"/>
          <w:sz w:val="19"/>
          <w:szCs w:val="19"/>
          <w:lang w:val="en-US"/>
        </w:rPr>
        <w:t xml:space="preserve">0 </w:t>
      </w:r>
      <w:r w:rsidR="00CF1719">
        <w:rPr>
          <w:rFonts w:ascii="Arial" w:hAnsi="Arial"/>
          <w:sz w:val="19"/>
          <w:szCs w:val="19"/>
          <w:lang w:val="en-US"/>
        </w:rPr>
        <w:t>September</w:t>
      </w:r>
      <w:r w:rsidR="00D41763">
        <w:rPr>
          <w:rFonts w:ascii="Arial" w:hAnsi="Arial"/>
          <w:sz w:val="19"/>
          <w:szCs w:val="19"/>
        </w:rPr>
        <w:t xml:space="preserve"> 2022</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7962F6">
        <w:rPr>
          <w:rFonts w:ascii="Arial" w:hAnsi="Arial"/>
          <w:sz w:val="19"/>
          <w:szCs w:val="19"/>
        </w:rPr>
        <w:t xml:space="preserve"> for the </w:t>
      </w:r>
      <w:r w:rsidR="00CF1719">
        <w:rPr>
          <w:rFonts w:ascii="Arial" w:hAnsi="Arial"/>
          <w:sz w:val="19"/>
          <w:szCs w:val="19"/>
        </w:rPr>
        <w:br/>
      </w:r>
      <w:r w:rsidR="007962F6">
        <w:rPr>
          <w:rFonts w:ascii="Arial" w:hAnsi="Arial"/>
          <w:sz w:val="19"/>
          <w:szCs w:val="19"/>
        </w:rPr>
        <w:t>three-month</w:t>
      </w:r>
      <w:r w:rsidR="005236C5">
        <w:rPr>
          <w:rFonts w:ascii="Arial" w:hAnsi="Arial"/>
          <w:sz w:val="19"/>
          <w:szCs w:val="19"/>
        </w:rPr>
        <w:t xml:space="preserve"> and </w:t>
      </w:r>
      <w:r w:rsidR="00CF1719">
        <w:rPr>
          <w:rFonts w:ascii="Arial" w:hAnsi="Arial"/>
          <w:sz w:val="19"/>
          <w:szCs w:val="19"/>
        </w:rPr>
        <w:t>nine</w:t>
      </w:r>
      <w:r w:rsidR="005236C5">
        <w:rPr>
          <w:rFonts w:ascii="Arial" w:hAnsi="Arial"/>
          <w:sz w:val="19"/>
          <w:szCs w:val="19"/>
        </w:rPr>
        <w:t>-month periods ended</w:t>
      </w:r>
      <w:r w:rsidR="00BB7F47">
        <w:rPr>
          <w:rFonts w:ascii="Arial" w:hAnsi="Arial"/>
          <w:sz w:val="19"/>
          <w:szCs w:val="19"/>
        </w:rPr>
        <w:t xml:space="preserve"> 30 </w:t>
      </w:r>
      <w:r w:rsidR="00CF1719" w:rsidRPr="00CF1719">
        <w:rPr>
          <w:rFonts w:ascii="Arial" w:hAnsi="Arial"/>
          <w:sz w:val="19"/>
          <w:szCs w:val="19"/>
        </w:rPr>
        <w:t>September</w:t>
      </w:r>
      <w:r w:rsidR="00BB7F47">
        <w:rPr>
          <w:rFonts w:ascii="Arial" w:hAnsi="Arial"/>
          <w:sz w:val="19"/>
          <w:szCs w:val="19"/>
        </w:rPr>
        <w:t xml:space="preserve"> 2022</w:t>
      </w:r>
      <w:r w:rsidR="00DC0B9E">
        <w:rPr>
          <w:rFonts w:ascii="Arial" w:hAnsi="Arial"/>
          <w:sz w:val="19"/>
          <w:szCs w:val="19"/>
        </w:rPr>
        <w:t>,</w:t>
      </w:r>
      <w:r w:rsidR="00896A4B">
        <w:rPr>
          <w:rFonts w:ascii="Arial" w:hAnsi="Arial" w:cstheme="minorBidi"/>
          <w:sz w:val="19"/>
          <w:szCs w:val="24"/>
          <w:lang w:val="en-US" w:bidi="th-TH"/>
        </w:rPr>
        <w:t xml:space="preserve"> the consolidate</w:t>
      </w:r>
      <w:r w:rsidR="00B07BA1">
        <w:rPr>
          <w:rFonts w:ascii="Arial" w:hAnsi="Arial" w:cstheme="minorBidi"/>
          <w:sz w:val="19"/>
          <w:szCs w:val="24"/>
          <w:lang w:val="en-US" w:bidi="th-TH"/>
        </w:rPr>
        <w:t xml:space="preserve">d and separate statements of </w:t>
      </w:r>
      <w:r w:rsidR="00F354AD" w:rsidRPr="00A64CEF">
        <w:rPr>
          <w:rFonts w:ascii="Arial" w:hAnsi="Arial"/>
          <w:sz w:val="19"/>
          <w:szCs w:val="19"/>
        </w:rPr>
        <w:t>changes in shareholders’</w:t>
      </w:r>
      <w:r w:rsidR="00971361">
        <w:rPr>
          <w:rFonts w:ascii="Arial" w:hAnsi="Arial"/>
          <w:sz w:val="19"/>
          <w:szCs w:val="19"/>
        </w:rPr>
        <w:t xml:space="preserve"> </w:t>
      </w:r>
      <w:r w:rsidR="00F354AD" w:rsidRPr="00A64CEF">
        <w:rPr>
          <w:rFonts w:ascii="Arial" w:hAnsi="Arial"/>
          <w:sz w:val="19"/>
          <w:szCs w:val="19"/>
        </w:rPr>
        <w:t>equity</w:t>
      </w:r>
      <w:r w:rsidR="00971361">
        <w:rPr>
          <w:rFonts w:ascii="Arial" w:hAnsi="Arial"/>
          <w:sz w:val="19"/>
          <w:szCs w:val="19"/>
        </w:rPr>
        <w:t xml:space="preserve"> </w:t>
      </w:r>
      <w:r w:rsidR="00F354AD" w:rsidRPr="00A64CEF">
        <w:rPr>
          <w:rFonts w:ascii="Arial" w:hAnsi="Arial"/>
          <w:sz w:val="19"/>
          <w:szCs w:val="19"/>
        </w:rPr>
        <w:t xml:space="preserve">and cash flows for </w:t>
      </w:r>
      <w:r w:rsidR="00971361">
        <w:rPr>
          <w:rFonts w:ascii="Arial" w:hAnsi="Arial"/>
          <w:sz w:val="19"/>
          <w:szCs w:val="19"/>
        </w:rPr>
        <w:t xml:space="preserve">the </w:t>
      </w:r>
      <w:r w:rsidR="00B1027A">
        <w:rPr>
          <w:rFonts w:ascii="Arial" w:hAnsi="Arial"/>
          <w:sz w:val="19"/>
          <w:szCs w:val="19"/>
        </w:rPr>
        <w:t>nine</w:t>
      </w:r>
      <w:r w:rsidR="00F354AD" w:rsidRPr="009E4CE2">
        <w:rPr>
          <w:rFonts w:ascii="Arial" w:hAnsi="Arial"/>
          <w:sz w:val="19"/>
          <w:szCs w:val="19"/>
        </w:rPr>
        <w:t>-month</w:t>
      </w:r>
      <w:r w:rsidR="00F354AD" w:rsidRPr="00F354AD">
        <w:rPr>
          <w:rFonts w:ascii="Arial" w:hAnsi="Arial"/>
          <w:sz w:val="19"/>
          <w:szCs w:val="19"/>
        </w:rPr>
        <w:t xml:space="preserve"> pe</w:t>
      </w:r>
      <w:r w:rsidR="00F354AD" w:rsidRPr="009E4CE2">
        <w:rPr>
          <w:rFonts w:ascii="Arial" w:hAnsi="Arial"/>
          <w:sz w:val="19"/>
          <w:szCs w:val="19"/>
        </w:rPr>
        <w:t xml:space="preserve">riod </w:t>
      </w:r>
      <w:r w:rsidR="00F354AD" w:rsidRPr="00F354AD">
        <w:rPr>
          <w:rFonts w:ascii="Arial" w:hAnsi="Arial"/>
          <w:sz w:val="19"/>
          <w:szCs w:val="19"/>
        </w:rPr>
        <w:t>then ended, and</w:t>
      </w:r>
      <w:r w:rsidR="00F354AD" w:rsidRPr="00A64CEF">
        <w:rPr>
          <w:rFonts w:ascii="Arial" w:hAnsi="Arial"/>
          <w:sz w:val="19"/>
          <w:szCs w:val="19"/>
        </w:rPr>
        <w:t xml:space="preserve"> condensed notes</w:t>
      </w:r>
      <w:r w:rsidR="00F354AD" w:rsidRPr="009E4CE2">
        <w:rPr>
          <w:rFonts w:ascii="Arial" w:hAnsi="Arial"/>
          <w:sz w:val="19"/>
          <w:szCs w:val="19"/>
        </w:rPr>
        <w:t xml:space="preserve"> to the interim financial statements (collectively “</w:t>
      </w:r>
      <w:r w:rsidR="00F354AD" w:rsidRPr="00094ED2">
        <w:rPr>
          <w:rFonts w:ascii="Arial" w:hAnsi="Arial"/>
          <w:sz w:val="19"/>
          <w:szCs w:val="19"/>
        </w:rPr>
        <w:t xml:space="preserve">the interim financial </w:t>
      </w:r>
      <w:r w:rsidR="00F354AD" w:rsidRPr="009E4CE2">
        <w:rPr>
          <w:rFonts w:ascii="Arial" w:hAnsi="Arial"/>
          <w:sz w:val="19"/>
          <w:szCs w:val="19"/>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4E8A98AC"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2690F">
        <w:rPr>
          <w:rFonts w:ascii="Arial" w:hAnsi="Arial" w:cs="Browallia New"/>
          <w:sz w:val="19"/>
          <w:szCs w:val="24"/>
          <w:lang w:val="en-US" w:bidi="th-TH"/>
        </w:rPr>
        <w:t>,</w:t>
      </w:r>
      <w:r w:rsidRPr="00336E39">
        <w:rPr>
          <w:rFonts w:ascii="Arial" w:hAnsi="Arial"/>
          <w:sz w:val="19"/>
          <w:szCs w:val="19"/>
        </w:rPr>
        <w:t xml:space="preserve"> “Review of Interim Financial Information </w:t>
      </w:r>
      <w:r w:rsidR="00525A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1E760654" w:rsidR="00810851" w:rsidRDefault="00810851" w:rsidP="00C95DBE">
      <w:pPr>
        <w:pStyle w:val="BodyText"/>
        <w:spacing w:after="0" w:line="360" w:lineRule="auto"/>
        <w:rPr>
          <w:rFonts w:ascii="Arial" w:hAnsi="Arial"/>
          <w:sz w:val="19"/>
          <w:szCs w:val="19"/>
          <w:lang w:val="en-US"/>
        </w:rPr>
      </w:pPr>
    </w:p>
    <w:p w14:paraId="30DD99B6" w14:textId="77777777" w:rsidR="003B249F" w:rsidRDefault="003B249F" w:rsidP="00C95DBE">
      <w:pPr>
        <w:pStyle w:val="BodyText"/>
        <w:spacing w:after="0" w:line="360" w:lineRule="auto"/>
        <w:rPr>
          <w:rFonts w:ascii="Arial" w:hAnsi="Arial"/>
          <w:sz w:val="19"/>
          <w:szCs w:val="19"/>
          <w:lang w:val="en-US"/>
        </w:rPr>
      </w:pPr>
    </w:p>
    <w:p w14:paraId="430D5793" w14:textId="14906404" w:rsidR="0072488C" w:rsidRDefault="0072488C" w:rsidP="00C95DBE">
      <w:pPr>
        <w:pStyle w:val="BodyText"/>
        <w:spacing w:after="0" w:line="360" w:lineRule="auto"/>
        <w:rPr>
          <w:rFonts w:ascii="Arial" w:hAnsi="Arial"/>
          <w:sz w:val="19"/>
          <w:szCs w:val="19"/>
          <w:lang w:val="en-US"/>
        </w:rPr>
      </w:pPr>
    </w:p>
    <w:p w14:paraId="0259B696" w14:textId="46BE56C2" w:rsidR="005040C8" w:rsidRDefault="005040C8" w:rsidP="00C95DBE">
      <w:pPr>
        <w:pStyle w:val="BodyText"/>
        <w:spacing w:after="0" w:line="360" w:lineRule="auto"/>
        <w:rPr>
          <w:rFonts w:ascii="Arial" w:hAnsi="Arial"/>
          <w:sz w:val="19"/>
          <w:szCs w:val="19"/>
          <w:lang w:val="en-US"/>
        </w:rPr>
      </w:pPr>
    </w:p>
    <w:p w14:paraId="0F132826" w14:textId="6CF7F1D9" w:rsidR="005040C8" w:rsidRDefault="005040C8" w:rsidP="00C95DBE">
      <w:pPr>
        <w:pStyle w:val="BodyText"/>
        <w:spacing w:after="0" w:line="360" w:lineRule="auto"/>
        <w:rPr>
          <w:rFonts w:ascii="Arial" w:hAnsi="Arial"/>
          <w:sz w:val="19"/>
          <w:szCs w:val="19"/>
          <w:lang w:val="en-US"/>
        </w:rPr>
      </w:pPr>
    </w:p>
    <w:p w14:paraId="7F060CF0" w14:textId="77777777" w:rsidR="005040C8" w:rsidRDefault="005040C8" w:rsidP="00C95DBE">
      <w:pPr>
        <w:pStyle w:val="BodyText"/>
        <w:spacing w:after="0" w:line="360" w:lineRule="auto"/>
        <w:rPr>
          <w:rFonts w:ascii="Arial" w:hAnsi="Arial"/>
          <w:sz w:val="19"/>
          <w:szCs w:val="19"/>
          <w:lang w:val="en-US"/>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lang w:val="en-US"/>
        </w:rPr>
      </w:pPr>
    </w:p>
    <w:p w14:paraId="0188FBEB" w14:textId="77777777" w:rsidR="000F2DE9" w:rsidRDefault="000F2DE9" w:rsidP="00336E39">
      <w:pPr>
        <w:pStyle w:val="BodyText"/>
        <w:spacing w:line="276" w:lineRule="auto"/>
        <w:rPr>
          <w:rFonts w:ascii="Arial" w:hAnsi="Arial"/>
          <w:b/>
          <w:bCs/>
          <w:sz w:val="19"/>
          <w:szCs w:val="19"/>
          <w:lang w:val="en-US"/>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1EB980DB" w:rsidR="00D15EA5" w:rsidRPr="000C1EF8" w:rsidRDefault="00E83118" w:rsidP="000C1EF8">
      <w:pPr>
        <w:spacing w:after="0" w:line="360" w:lineRule="auto"/>
        <w:jc w:val="thaiDistribute"/>
        <w:rPr>
          <w:rFonts w:ascii="Arial" w:hAnsi="Arial"/>
          <w:sz w:val="19"/>
          <w:szCs w:val="19"/>
        </w:rPr>
      </w:pPr>
      <w:r w:rsidRPr="5F1D0021">
        <w:rPr>
          <w:rFonts w:ascii="Arial" w:hAnsi="Arial"/>
          <w:sz w:val="19"/>
          <w:szCs w:val="19"/>
          <w:lang w:val="en-US"/>
        </w:rPr>
        <w:t>9</w:t>
      </w:r>
      <w:r w:rsidR="00CF1719" w:rsidRPr="5F1D0021">
        <w:rPr>
          <w:rFonts w:ascii="Arial" w:hAnsi="Arial"/>
          <w:sz w:val="19"/>
          <w:szCs w:val="19"/>
          <w:lang w:val="en-US"/>
        </w:rPr>
        <w:t xml:space="preserve"> </w:t>
      </w:r>
      <w:r w:rsidR="6125915A" w:rsidRPr="5F1D0021">
        <w:rPr>
          <w:rFonts w:ascii="Arial" w:hAnsi="Arial"/>
          <w:sz w:val="19"/>
          <w:szCs w:val="19"/>
          <w:lang w:val="en-US"/>
        </w:rPr>
        <w:t>Novem</w:t>
      </w:r>
      <w:r w:rsidR="00CF1719" w:rsidRPr="5F1D0021">
        <w:rPr>
          <w:rFonts w:ascii="Arial" w:hAnsi="Arial"/>
          <w:sz w:val="19"/>
          <w:szCs w:val="19"/>
          <w:lang w:val="en-US"/>
        </w:rPr>
        <w:t>ber</w:t>
      </w:r>
      <w:r w:rsidR="00D41763" w:rsidRPr="5F1D0021">
        <w:rPr>
          <w:rFonts w:ascii="Arial" w:hAnsi="Arial"/>
          <w:sz w:val="19"/>
          <w:szCs w:val="19"/>
          <w:lang w:val="en-US"/>
        </w:rPr>
        <w:t xml:space="preserve"> 2022</w:t>
      </w:r>
    </w:p>
    <w:sectPr w:rsidR="00D15EA5" w:rsidRPr="000C1EF8" w:rsidSect="005040C8">
      <w:headerReference w:type="even" r:id="rId11"/>
      <w:headerReference w:type="default" r:id="rId12"/>
      <w:headerReference w:type="first" r:id="rId13"/>
      <w:pgSz w:w="11907" w:h="16840" w:code="9"/>
      <w:pgMar w:top="180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10C77" w14:textId="77777777" w:rsidR="006E1B95" w:rsidRDefault="006E1B95">
      <w:r>
        <w:separator/>
      </w:r>
    </w:p>
  </w:endnote>
  <w:endnote w:type="continuationSeparator" w:id="0">
    <w:p w14:paraId="17D9D618" w14:textId="77777777" w:rsidR="006E1B95" w:rsidRDefault="006E1B95">
      <w:r>
        <w:continuationSeparator/>
      </w:r>
    </w:p>
  </w:endnote>
  <w:endnote w:type="continuationNotice" w:id="1">
    <w:p w14:paraId="162BC55A" w14:textId="77777777" w:rsidR="006E1B95" w:rsidRDefault="006E1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81E65" w14:textId="77777777" w:rsidR="006E1B95" w:rsidRDefault="006E1B95">
      <w:bookmarkStart w:id="0" w:name="_Hlk482348182"/>
      <w:bookmarkEnd w:id="0"/>
      <w:r>
        <w:separator/>
      </w:r>
    </w:p>
  </w:footnote>
  <w:footnote w:type="continuationSeparator" w:id="0">
    <w:p w14:paraId="76C6B3AC" w14:textId="77777777" w:rsidR="006E1B95" w:rsidRDefault="006E1B95">
      <w:r>
        <w:continuationSeparator/>
      </w:r>
    </w:p>
  </w:footnote>
  <w:footnote w:type="continuationNotice" w:id="1">
    <w:p w14:paraId="37B9EE11" w14:textId="77777777" w:rsidR="006E1B95" w:rsidRDefault="006E1B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09EC7A3"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76190EF8"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1BFD"/>
    <w:rsid w:val="000031A8"/>
    <w:rsid w:val="000031B8"/>
    <w:rsid w:val="00004B8D"/>
    <w:rsid w:val="00005924"/>
    <w:rsid w:val="00006FA1"/>
    <w:rsid w:val="00014EC5"/>
    <w:rsid w:val="00015D92"/>
    <w:rsid w:val="000162B0"/>
    <w:rsid w:val="000210CC"/>
    <w:rsid w:val="0002277D"/>
    <w:rsid w:val="00027DE7"/>
    <w:rsid w:val="0003023B"/>
    <w:rsid w:val="00030453"/>
    <w:rsid w:val="00031D17"/>
    <w:rsid w:val="00034B04"/>
    <w:rsid w:val="00037BF7"/>
    <w:rsid w:val="0004038F"/>
    <w:rsid w:val="00044ACE"/>
    <w:rsid w:val="0004544A"/>
    <w:rsid w:val="0004550E"/>
    <w:rsid w:val="00052614"/>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3DC7"/>
    <w:rsid w:val="000B41B1"/>
    <w:rsid w:val="000B65E3"/>
    <w:rsid w:val="000B6A73"/>
    <w:rsid w:val="000B6B37"/>
    <w:rsid w:val="000B7090"/>
    <w:rsid w:val="000C1EF8"/>
    <w:rsid w:val="000C4D36"/>
    <w:rsid w:val="000D3DA1"/>
    <w:rsid w:val="000D5CC1"/>
    <w:rsid w:val="000E52CE"/>
    <w:rsid w:val="000F0430"/>
    <w:rsid w:val="000F2DE9"/>
    <w:rsid w:val="000F3AAB"/>
    <w:rsid w:val="000F6E25"/>
    <w:rsid w:val="001011DF"/>
    <w:rsid w:val="00105D86"/>
    <w:rsid w:val="00106C85"/>
    <w:rsid w:val="00112B69"/>
    <w:rsid w:val="00114D5A"/>
    <w:rsid w:val="00115E93"/>
    <w:rsid w:val="00127E69"/>
    <w:rsid w:val="001316D3"/>
    <w:rsid w:val="00137FB3"/>
    <w:rsid w:val="00142157"/>
    <w:rsid w:val="00152282"/>
    <w:rsid w:val="0015365E"/>
    <w:rsid w:val="001554CD"/>
    <w:rsid w:val="00155A91"/>
    <w:rsid w:val="00156B8B"/>
    <w:rsid w:val="001613E2"/>
    <w:rsid w:val="0016459D"/>
    <w:rsid w:val="00167017"/>
    <w:rsid w:val="00170DB5"/>
    <w:rsid w:val="0019210D"/>
    <w:rsid w:val="00192B93"/>
    <w:rsid w:val="00194DF4"/>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6B26"/>
    <w:rsid w:val="001D7BB3"/>
    <w:rsid w:val="001D7C1B"/>
    <w:rsid w:val="001E12A6"/>
    <w:rsid w:val="001E3B93"/>
    <w:rsid w:val="001E498F"/>
    <w:rsid w:val="001E4AB9"/>
    <w:rsid w:val="001E5A40"/>
    <w:rsid w:val="001F17B1"/>
    <w:rsid w:val="001F34C9"/>
    <w:rsid w:val="001F37E5"/>
    <w:rsid w:val="001F501B"/>
    <w:rsid w:val="0020570C"/>
    <w:rsid w:val="002244B6"/>
    <w:rsid w:val="0022518C"/>
    <w:rsid w:val="00226942"/>
    <w:rsid w:val="00232416"/>
    <w:rsid w:val="00235487"/>
    <w:rsid w:val="002358C4"/>
    <w:rsid w:val="00236EF0"/>
    <w:rsid w:val="00237A7E"/>
    <w:rsid w:val="00241487"/>
    <w:rsid w:val="00241D33"/>
    <w:rsid w:val="00241F16"/>
    <w:rsid w:val="00243ED7"/>
    <w:rsid w:val="00247969"/>
    <w:rsid w:val="00252414"/>
    <w:rsid w:val="002553D7"/>
    <w:rsid w:val="002558DE"/>
    <w:rsid w:val="00257614"/>
    <w:rsid w:val="0026182A"/>
    <w:rsid w:val="00263316"/>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00D"/>
    <w:rsid w:val="0030026A"/>
    <w:rsid w:val="00300EB4"/>
    <w:rsid w:val="003017EF"/>
    <w:rsid w:val="00305173"/>
    <w:rsid w:val="003104CD"/>
    <w:rsid w:val="00311102"/>
    <w:rsid w:val="00312188"/>
    <w:rsid w:val="0032193D"/>
    <w:rsid w:val="00321A76"/>
    <w:rsid w:val="0032350C"/>
    <w:rsid w:val="00327E2F"/>
    <w:rsid w:val="003305DF"/>
    <w:rsid w:val="00331998"/>
    <w:rsid w:val="00333412"/>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34A0"/>
    <w:rsid w:val="00384904"/>
    <w:rsid w:val="00386D9F"/>
    <w:rsid w:val="00387484"/>
    <w:rsid w:val="00390C06"/>
    <w:rsid w:val="00396DFE"/>
    <w:rsid w:val="0039766E"/>
    <w:rsid w:val="003978B3"/>
    <w:rsid w:val="003A1EAB"/>
    <w:rsid w:val="003A3E40"/>
    <w:rsid w:val="003A583B"/>
    <w:rsid w:val="003B2128"/>
    <w:rsid w:val="003B249F"/>
    <w:rsid w:val="003B2764"/>
    <w:rsid w:val="003B4CCD"/>
    <w:rsid w:val="003B4DED"/>
    <w:rsid w:val="003B5B1B"/>
    <w:rsid w:val="003C12C5"/>
    <w:rsid w:val="003C27EF"/>
    <w:rsid w:val="003C32E9"/>
    <w:rsid w:val="003C3898"/>
    <w:rsid w:val="003D1A5C"/>
    <w:rsid w:val="003D1E0F"/>
    <w:rsid w:val="003D2605"/>
    <w:rsid w:val="003D5D52"/>
    <w:rsid w:val="003D64D6"/>
    <w:rsid w:val="003E034A"/>
    <w:rsid w:val="003E3E21"/>
    <w:rsid w:val="003E60C5"/>
    <w:rsid w:val="003E7FCA"/>
    <w:rsid w:val="003F0BF8"/>
    <w:rsid w:val="003F0FDA"/>
    <w:rsid w:val="003F40BE"/>
    <w:rsid w:val="003F40E6"/>
    <w:rsid w:val="003F4891"/>
    <w:rsid w:val="004156CC"/>
    <w:rsid w:val="00415C9E"/>
    <w:rsid w:val="00416014"/>
    <w:rsid w:val="00416281"/>
    <w:rsid w:val="004174E6"/>
    <w:rsid w:val="00421F0C"/>
    <w:rsid w:val="00422353"/>
    <w:rsid w:val="00422F6C"/>
    <w:rsid w:val="00424219"/>
    <w:rsid w:val="0042690F"/>
    <w:rsid w:val="00426915"/>
    <w:rsid w:val="00431D11"/>
    <w:rsid w:val="004324CB"/>
    <w:rsid w:val="00433F63"/>
    <w:rsid w:val="00435788"/>
    <w:rsid w:val="004359E6"/>
    <w:rsid w:val="00440BDF"/>
    <w:rsid w:val="00443CE3"/>
    <w:rsid w:val="00452E7B"/>
    <w:rsid w:val="004546FA"/>
    <w:rsid w:val="00455767"/>
    <w:rsid w:val="004558F7"/>
    <w:rsid w:val="0046070B"/>
    <w:rsid w:val="00464A0C"/>
    <w:rsid w:val="00466AB7"/>
    <w:rsid w:val="00471238"/>
    <w:rsid w:val="004735F7"/>
    <w:rsid w:val="004762B8"/>
    <w:rsid w:val="004819EC"/>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40C8"/>
    <w:rsid w:val="00506F66"/>
    <w:rsid w:val="005070FA"/>
    <w:rsid w:val="00510080"/>
    <w:rsid w:val="0051160C"/>
    <w:rsid w:val="0052186A"/>
    <w:rsid w:val="005236C5"/>
    <w:rsid w:val="00525ACF"/>
    <w:rsid w:val="005321DA"/>
    <w:rsid w:val="00537578"/>
    <w:rsid w:val="0054052B"/>
    <w:rsid w:val="00542E2A"/>
    <w:rsid w:val="0054524D"/>
    <w:rsid w:val="00545BB3"/>
    <w:rsid w:val="005461CF"/>
    <w:rsid w:val="00547541"/>
    <w:rsid w:val="005479AE"/>
    <w:rsid w:val="005505B6"/>
    <w:rsid w:val="00551365"/>
    <w:rsid w:val="00551D42"/>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A4836"/>
    <w:rsid w:val="005A5B2C"/>
    <w:rsid w:val="005A66D8"/>
    <w:rsid w:val="005A7640"/>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600A52"/>
    <w:rsid w:val="00601625"/>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B5E9E"/>
    <w:rsid w:val="006C1425"/>
    <w:rsid w:val="006C35F8"/>
    <w:rsid w:val="006C3D37"/>
    <w:rsid w:val="006C6376"/>
    <w:rsid w:val="006C66AD"/>
    <w:rsid w:val="006C6E06"/>
    <w:rsid w:val="006C6FBC"/>
    <w:rsid w:val="006D045F"/>
    <w:rsid w:val="006D5156"/>
    <w:rsid w:val="006D5B14"/>
    <w:rsid w:val="006D62FD"/>
    <w:rsid w:val="006D6FF5"/>
    <w:rsid w:val="006E0BA1"/>
    <w:rsid w:val="006E1B95"/>
    <w:rsid w:val="006F1B19"/>
    <w:rsid w:val="006F2705"/>
    <w:rsid w:val="006F29ED"/>
    <w:rsid w:val="006F3328"/>
    <w:rsid w:val="006F3F78"/>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90956"/>
    <w:rsid w:val="007936C7"/>
    <w:rsid w:val="00794FBE"/>
    <w:rsid w:val="0079502D"/>
    <w:rsid w:val="00795CC8"/>
    <w:rsid w:val="00796283"/>
    <w:rsid w:val="007962F6"/>
    <w:rsid w:val="00796666"/>
    <w:rsid w:val="00797E76"/>
    <w:rsid w:val="007A0755"/>
    <w:rsid w:val="007A1282"/>
    <w:rsid w:val="007A31D9"/>
    <w:rsid w:val="007A3B57"/>
    <w:rsid w:val="007A74F9"/>
    <w:rsid w:val="007B572C"/>
    <w:rsid w:val="007B5C37"/>
    <w:rsid w:val="007B6AE0"/>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361EB"/>
    <w:rsid w:val="00836B83"/>
    <w:rsid w:val="00843100"/>
    <w:rsid w:val="00845480"/>
    <w:rsid w:val="00847054"/>
    <w:rsid w:val="00850F25"/>
    <w:rsid w:val="00851462"/>
    <w:rsid w:val="008534AA"/>
    <w:rsid w:val="008554E1"/>
    <w:rsid w:val="00855605"/>
    <w:rsid w:val="0085591A"/>
    <w:rsid w:val="00863B97"/>
    <w:rsid w:val="00864FE0"/>
    <w:rsid w:val="00866E00"/>
    <w:rsid w:val="008679E9"/>
    <w:rsid w:val="008704B1"/>
    <w:rsid w:val="008719C2"/>
    <w:rsid w:val="008723F1"/>
    <w:rsid w:val="008744B6"/>
    <w:rsid w:val="00876FC0"/>
    <w:rsid w:val="00884FF7"/>
    <w:rsid w:val="00887920"/>
    <w:rsid w:val="00887F7B"/>
    <w:rsid w:val="00890AE0"/>
    <w:rsid w:val="00892375"/>
    <w:rsid w:val="00894ACE"/>
    <w:rsid w:val="00896A4B"/>
    <w:rsid w:val="008975BC"/>
    <w:rsid w:val="008A4140"/>
    <w:rsid w:val="008A5CC0"/>
    <w:rsid w:val="008B19D9"/>
    <w:rsid w:val="008B1FD3"/>
    <w:rsid w:val="008B204B"/>
    <w:rsid w:val="008B47C6"/>
    <w:rsid w:val="008B6AE3"/>
    <w:rsid w:val="008C132A"/>
    <w:rsid w:val="008C49AE"/>
    <w:rsid w:val="008C59F7"/>
    <w:rsid w:val="008C6A82"/>
    <w:rsid w:val="008D0BAD"/>
    <w:rsid w:val="008D74DF"/>
    <w:rsid w:val="008E7241"/>
    <w:rsid w:val="008E7687"/>
    <w:rsid w:val="008E7EC8"/>
    <w:rsid w:val="008F010C"/>
    <w:rsid w:val="008F0E3C"/>
    <w:rsid w:val="008F11FA"/>
    <w:rsid w:val="008F1C79"/>
    <w:rsid w:val="008F33AE"/>
    <w:rsid w:val="008F4ACA"/>
    <w:rsid w:val="008F6685"/>
    <w:rsid w:val="008F6BF3"/>
    <w:rsid w:val="00900E26"/>
    <w:rsid w:val="0091222B"/>
    <w:rsid w:val="00912F98"/>
    <w:rsid w:val="00917FBB"/>
    <w:rsid w:val="009219CA"/>
    <w:rsid w:val="009223D3"/>
    <w:rsid w:val="00926795"/>
    <w:rsid w:val="00926867"/>
    <w:rsid w:val="00931D7A"/>
    <w:rsid w:val="00935D8D"/>
    <w:rsid w:val="00942FE8"/>
    <w:rsid w:val="00947C1F"/>
    <w:rsid w:val="00952AD8"/>
    <w:rsid w:val="00957E70"/>
    <w:rsid w:val="00961B98"/>
    <w:rsid w:val="00970DAB"/>
    <w:rsid w:val="00971361"/>
    <w:rsid w:val="00972FF6"/>
    <w:rsid w:val="0097321D"/>
    <w:rsid w:val="00974FE4"/>
    <w:rsid w:val="009773E4"/>
    <w:rsid w:val="00977F33"/>
    <w:rsid w:val="00985F81"/>
    <w:rsid w:val="00992531"/>
    <w:rsid w:val="00995CD5"/>
    <w:rsid w:val="00996A2F"/>
    <w:rsid w:val="009975F2"/>
    <w:rsid w:val="009A1787"/>
    <w:rsid w:val="009A2CD3"/>
    <w:rsid w:val="009A4F5A"/>
    <w:rsid w:val="009B0967"/>
    <w:rsid w:val="009B1F44"/>
    <w:rsid w:val="009B4573"/>
    <w:rsid w:val="009B5506"/>
    <w:rsid w:val="009B7038"/>
    <w:rsid w:val="009C002A"/>
    <w:rsid w:val="009C302A"/>
    <w:rsid w:val="009D70A1"/>
    <w:rsid w:val="009E08FF"/>
    <w:rsid w:val="009E278C"/>
    <w:rsid w:val="009E4CE2"/>
    <w:rsid w:val="009E775A"/>
    <w:rsid w:val="009F6EDC"/>
    <w:rsid w:val="00A02648"/>
    <w:rsid w:val="00A035CE"/>
    <w:rsid w:val="00A0537F"/>
    <w:rsid w:val="00A0602E"/>
    <w:rsid w:val="00A06C1F"/>
    <w:rsid w:val="00A07FFA"/>
    <w:rsid w:val="00A11FB4"/>
    <w:rsid w:val="00A12974"/>
    <w:rsid w:val="00A1550B"/>
    <w:rsid w:val="00A16CB4"/>
    <w:rsid w:val="00A31B16"/>
    <w:rsid w:val="00A336E1"/>
    <w:rsid w:val="00A35782"/>
    <w:rsid w:val="00A362F9"/>
    <w:rsid w:val="00A43EE6"/>
    <w:rsid w:val="00A54049"/>
    <w:rsid w:val="00A54F6B"/>
    <w:rsid w:val="00A55A25"/>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5F9C"/>
    <w:rsid w:val="00AA65A6"/>
    <w:rsid w:val="00AA6E71"/>
    <w:rsid w:val="00AB28BC"/>
    <w:rsid w:val="00AB7040"/>
    <w:rsid w:val="00AC1463"/>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07BA1"/>
    <w:rsid w:val="00B1027A"/>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755FA"/>
    <w:rsid w:val="00B756FA"/>
    <w:rsid w:val="00B83039"/>
    <w:rsid w:val="00B833AF"/>
    <w:rsid w:val="00B83914"/>
    <w:rsid w:val="00B90DA8"/>
    <w:rsid w:val="00B91171"/>
    <w:rsid w:val="00B9372B"/>
    <w:rsid w:val="00B9417E"/>
    <w:rsid w:val="00B97502"/>
    <w:rsid w:val="00BA5B00"/>
    <w:rsid w:val="00BA6488"/>
    <w:rsid w:val="00BA6CCB"/>
    <w:rsid w:val="00BB0B4E"/>
    <w:rsid w:val="00BB1A07"/>
    <w:rsid w:val="00BB33A1"/>
    <w:rsid w:val="00BB6DAD"/>
    <w:rsid w:val="00BB7346"/>
    <w:rsid w:val="00BB7F47"/>
    <w:rsid w:val="00BB7F5E"/>
    <w:rsid w:val="00BC1555"/>
    <w:rsid w:val="00BC60A9"/>
    <w:rsid w:val="00BC7F39"/>
    <w:rsid w:val="00BD22AB"/>
    <w:rsid w:val="00BD5DCD"/>
    <w:rsid w:val="00BD6C6C"/>
    <w:rsid w:val="00BD7294"/>
    <w:rsid w:val="00BE0ABD"/>
    <w:rsid w:val="00BE0C8A"/>
    <w:rsid w:val="00BE27B1"/>
    <w:rsid w:val="00BE2DA5"/>
    <w:rsid w:val="00BE334D"/>
    <w:rsid w:val="00BE4988"/>
    <w:rsid w:val="00BE5296"/>
    <w:rsid w:val="00BF1C24"/>
    <w:rsid w:val="00BF30DB"/>
    <w:rsid w:val="00BF5E73"/>
    <w:rsid w:val="00C00B47"/>
    <w:rsid w:val="00C02166"/>
    <w:rsid w:val="00C02906"/>
    <w:rsid w:val="00C06939"/>
    <w:rsid w:val="00C06B34"/>
    <w:rsid w:val="00C10298"/>
    <w:rsid w:val="00C12435"/>
    <w:rsid w:val="00C142C6"/>
    <w:rsid w:val="00C174C9"/>
    <w:rsid w:val="00C21E3B"/>
    <w:rsid w:val="00C26CB8"/>
    <w:rsid w:val="00C27EAE"/>
    <w:rsid w:val="00C31A98"/>
    <w:rsid w:val="00C33576"/>
    <w:rsid w:val="00C35B1A"/>
    <w:rsid w:val="00C41C7D"/>
    <w:rsid w:val="00C46D15"/>
    <w:rsid w:val="00C5347A"/>
    <w:rsid w:val="00C616AA"/>
    <w:rsid w:val="00C63023"/>
    <w:rsid w:val="00C63352"/>
    <w:rsid w:val="00C636F1"/>
    <w:rsid w:val="00C63743"/>
    <w:rsid w:val="00C64C78"/>
    <w:rsid w:val="00C707B7"/>
    <w:rsid w:val="00C7369B"/>
    <w:rsid w:val="00C7682D"/>
    <w:rsid w:val="00C76C6C"/>
    <w:rsid w:val="00C80EC5"/>
    <w:rsid w:val="00C86BB9"/>
    <w:rsid w:val="00C8772C"/>
    <w:rsid w:val="00C95DBE"/>
    <w:rsid w:val="00CA2E34"/>
    <w:rsid w:val="00CA43FD"/>
    <w:rsid w:val="00CB18EB"/>
    <w:rsid w:val="00CB3083"/>
    <w:rsid w:val="00CB441E"/>
    <w:rsid w:val="00CB4AAF"/>
    <w:rsid w:val="00CB7A36"/>
    <w:rsid w:val="00CC000F"/>
    <w:rsid w:val="00CC3797"/>
    <w:rsid w:val="00CC5FCC"/>
    <w:rsid w:val="00CC6B56"/>
    <w:rsid w:val="00CC72E9"/>
    <w:rsid w:val="00CD25C2"/>
    <w:rsid w:val="00CD7617"/>
    <w:rsid w:val="00CE1EFA"/>
    <w:rsid w:val="00CE24E5"/>
    <w:rsid w:val="00CE41DB"/>
    <w:rsid w:val="00CE4D96"/>
    <w:rsid w:val="00CE5FD4"/>
    <w:rsid w:val="00CF143E"/>
    <w:rsid w:val="00CF1719"/>
    <w:rsid w:val="00D01164"/>
    <w:rsid w:val="00D0551C"/>
    <w:rsid w:val="00D0631B"/>
    <w:rsid w:val="00D06CFE"/>
    <w:rsid w:val="00D078C4"/>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60E7"/>
    <w:rsid w:val="00D46AD5"/>
    <w:rsid w:val="00D51361"/>
    <w:rsid w:val="00D539DA"/>
    <w:rsid w:val="00D55D8E"/>
    <w:rsid w:val="00D62C5A"/>
    <w:rsid w:val="00D63ABC"/>
    <w:rsid w:val="00D6512F"/>
    <w:rsid w:val="00D66620"/>
    <w:rsid w:val="00D675F1"/>
    <w:rsid w:val="00D70482"/>
    <w:rsid w:val="00D73B96"/>
    <w:rsid w:val="00D7731D"/>
    <w:rsid w:val="00D80807"/>
    <w:rsid w:val="00D86917"/>
    <w:rsid w:val="00D86D2D"/>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64FD"/>
    <w:rsid w:val="00E067E4"/>
    <w:rsid w:val="00E1053A"/>
    <w:rsid w:val="00E1290F"/>
    <w:rsid w:val="00E14DAB"/>
    <w:rsid w:val="00E238A5"/>
    <w:rsid w:val="00E2462F"/>
    <w:rsid w:val="00E26AF3"/>
    <w:rsid w:val="00E276E0"/>
    <w:rsid w:val="00E27B06"/>
    <w:rsid w:val="00E30E8D"/>
    <w:rsid w:val="00E314EA"/>
    <w:rsid w:val="00E31877"/>
    <w:rsid w:val="00E32428"/>
    <w:rsid w:val="00E326B0"/>
    <w:rsid w:val="00E33FDA"/>
    <w:rsid w:val="00E406D5"/>
    <w:rsid w:val="00E4625D"/>
    <w:rsid w:val="00E50A68"/>
    <w:rsid w:val="00E50B29"/>
    <w:rsid w:val="00E51770"/>
    <w:rsid w:val="00E56701"/>
    <w:rsid w:val="00E6272D"/>
    <w:rsid w:val="00E62754"/>
    <w:rsid w:val="00E637F1"/>
    <w:rsid w:val="00E64D2D"/>
    <w:rsid w:val="00E6697D"/>
    <w:rsid w:val="00E73F89"/>
    <w:rsid w:val="00E740FE"/>
    <w:rsid w:val="00E75E0E"/>
    <w:rsid w:val="00E83118"/>
    <w:rsid w:val="00E86B53"/>
    <w:rsid w:val="00E9110B"/>
    <w:rsid w:val="00E925B5"/>
    <w:rsid w:val="00EA2B6F"/>
    <w:rsid w:val="00EA3DDE"/>
    <w:rsid w:val="00EA7192"/>
    <w:rsid w:val="00EB3478"/>
    <w:rsid w:val="00EB4B39"/>
    <w:rsid w:val="00EB6AF7"/>
    <w:rsid w:val="00EB6FE3"/>
    <w:rsid w:val="00EC1370"/>
    <w:rsid w:val="00ED0D73"/>
    <w:rsid w:val="00ED12FD"/>
    <w:rsid w:val="00ED1555"/>
    <w:rsid w:val="00ED4789"/>
    <w:rsid w:val="00ED54BE"/>
    <w:rsid w:val="00EE0F65"/>
    <w:rsid w:val="00EE72F5"/>
    <w:rsid w:val="00EF7A4D"/>
    <w:rsid w:val="00F1186A"/>
    <w:rsid w:val="00F12955"/>
    <w:rsid w:val="00F13512"/>
    <w:rsid w:val="00F13F03"/>
    <w:rsid w:val="00F158A4"/>
    <w:rsid w:val="00F15A08"/>
    <w:rsid w:val="00F21C6C"/>
    <w:rsid w:val="00F22293"/>
    <w:rsid w:val="00F22AFF"/>
    <w:rsid w:val="00F246A1"/>
    <w:rsid w:val="00F354AD"/>
    <w:rsid w:val="00F37917"/>
    <w:rsid w:val="00F413E5"/>
    <w:rsid w:val="00F45FDB"/>
    <w:rsid w:val="00F5155D"/>
    <w:rsid w:val="00F532F2"/>
    <w:rsid w:val="00F5513E"/>
    <w:rsid w:val="00F567E9"/>
    <w:rsid w:val="00F572E2"/>
    <w:rsid w:val="00F63F3F"/>
    <w:rsid w:val="00F66FA5"/>
    <w:rsid w:val="00F7130A"/>
    <w:rsid w:val="00F71678"/>
    <w:rsid w:val="00F730E3"/>
    <w:rsid w:val="00F755E9"/>
    <w:rsid w:val="00F84415"/>
    <w:rsid w:val="00F84773"/>
    <w:rsid w:val="00F86CB6"/>
    <w:rsid w:val="00F909CD"/>
    <w:rsid w:val="00F950CD"/>
    <w:rsid w:val="00F974D1"/>
    <w:rsid w:val="00FA16E0"/>
    <w:rsid w:val="00FA4065"/>
    <w:rsid w:val="00FB54A0"/>
    <w:rsid w:val="00FB5AC1"/>
    <w:rsid w:val="00FB704C"/>
    <w:rsid w:val="00FB75DF"/>
    <w:rsid w:val="00FC4397"/>
    <w:rsid w:val="00FC4532"/>
    <w:rsid w:val="00FD05AD"/>
    <w:rsid w:val="00FD0666"/>
    <w:rsid w:val="00FD1AE1"/>
    <w:rsid w:val="00FD4FAC"/>
    <w:rsid w:val="00FD7295"/>
    <w:rsid w:val="00FE2187"/>
    <w:rsid w:val="00FE320C"/>
    <w:rsid w:val="00FF196A"/>
    <w:rsid w:val="00FF5D46"/>
    <w:rsid w:val="00FF5DC6"/>
    <w:rsid w:val="5F1D0021"/>
    <w:rsid w:val="612591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1" ma:contentTypeDescription="Create a new document." ma:contentTypeScope="" ma:versionID="4f9b03f03f67192bf8b7255174699d2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97a9ed5e92f3ec1b1f7c316eac7b6a83"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434921D3-67DA-4F39-833A-CE4191264A31}"/>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301</Words>
  <Characters>1804</Characters>
  <Application>Microsoft Office Word</Application>
  <DocSecurity>0</DocSecurity>
  <Lines>15</Lines>
  <Paragraphs>4</Paragraphs>
  <ScaleCrop>false</ScaleCrop>
  <Company>Grant Thornton</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cp:revision>
  <cp:lastPrinted>2022-08-08T08:23:00Z</cp:lastPrinted>
  <dcterms:created xsi:type="dcterms:W3CDTF">2022-08-08T09:02:00Z</dcterms:created>
  <dcterms:modified xsi:type="dcterms:W3CDTF">2022-11-09T04:41:00Z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ies>
</file>