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7613E3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E5BDCF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AF9FF1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B97B034" w14:textId="26DC7B1F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6C1034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54F7196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3C57842" w14:textId="2ECE5114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C092596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A4A3AF8" w14:textId="77777777" w:rsidR="007D720D" w:rsidRPr="00C075DE" w:rsidRDefault="007D720D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A363FB" w14:textId="77777777" w:rsidR="0077006B" w:rsidRPr="00C075DE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C075DE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B5168EB" w14:textId="10D68EFB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66CCE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D32D039" w14:textId="6AAED5DE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</w:t>
      </w:r>
      <w:r w:rsidR="00B046A5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</w:t>
      </w:r>
      <w:r w:rsidR="00715127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016C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715127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30F62" w:rsidRPr="00C075D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016C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542BE" w:rsidRPr="00C075D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16ACDCF" w14:textId="77777777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66CCE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C075DE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28EFA1" w14:textId="77777777" w:rsidR="00344CAC" w:rsidRPr="00C075DE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C075DE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C075DE" w:rsidRDefault="00125DA7" w:rsidP="00E8282F">
      <w:pPr>
        <w:rPr>
          <w:rFonts w:asciiTheme="majorBidi" w:eastAsia="Cordia New" w:hAnsiTheme="majorBidi" w:cstheme="majorBidi"/>
          <w:sz w:val="30"/>
          <w:szCs w:val="30"/>
        </w:rPr>
      </w:pPr>
    </w:p>
    <w:p w14:paraId="064A1A18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3D7C7EF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81E0505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2B391EB" w14:textId="6C6FFBB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1DF1BCF0" w14:textId="3E151A81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75F704FB" w14:textId="77777777" w:rsidR="00D37E03" w:rsidRPr="00C075DE" w:rsidRDefault="00D37E03" w:rsidP="00D37E03">
      <w:pPr>
        <w:rPr>
          <w:rFonts w:asciiTheme="majorBidi" w:hAnsiTheme="majorBidi" w:cstheme="majorBidi"/>
          <w:sz w:val="32"/>
          <w:szCs w:val="32"/>
        </w:rPr>
      </w:pPr>
    </w:p>
    <w:p w14:paraId="77ADBB21" w14:textId="77777777" w:rsidR="002F0981" w:rsidRPr="00C075DE" w:rsidRDefault="002F0981" w:rsidP="00E8282F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C075DE" w:rsidRDefault="002F0981" w:rsidP="00E8282F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574A0596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1EEE22C9" w14:textId="71457261" w:rsidR="00471241" w:rsidRPr="00C075DE" w:rsidRDefault="00471241" w:rsidP="003F63C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542BE" w:rsidRPr="00C075D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สำหรับงวดสามเดือนและ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D3AA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542BE" w:rsidRPr="00C075D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075DE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</w:t>
      </w:r>
      <w:r w:rsidR="00B046A5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6D3AA8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330F62" w:rsidRPr="00C075D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D3AA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330F62" w:rsidRPr="00C075D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57B94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330F62" w:rsidRPr="00C075D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F1F4C"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BF1F4C"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B94659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CC8931" w14:textId="77777777" w:rsidR="002F0981" w:rsidRPr="00C075DE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7B7F3D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13680A" w14:textId="455E26B6" w:rsidR="00971DF7" w:rsidRPr="00C075DE" w:rsidRDefault="00971DF7" w:rsidP="00971DF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30F62" w:rsidRPr="00C075DE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5B4FA4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8ABFE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30DBB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E9AC5" w14:textId="449AF76E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453CB1" w:rsidRPr="00C075DE" w:rsidSect="00453CB1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83AB082" w14:textId="77777777" w:rsidR="00BC35BB" w:rsidRDefault="00BC35BB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C7C0F4C" w14:textId="29212950" w:rsidR="002F0981" w:rsidRPr="00C075DE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2C417FE6" w14:textId="77777777" w:rsidR="00016C28" w:rsidRDefault="00016C28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E006B4" w14:textId="0738E1F7" w:rsidR="00971DF7" w:rsidRPr="00C075DE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30F62" w:rsidRPr="00C075D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711992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EB4279" w14:textId="77777777" w:rsidR="00826C32" w:rsidRPr="00C075DE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61FE43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64362B" w14:textId="77777777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</w:rPr>
        <w:t>(</w:t>
      </w:r>
      <w:r w:rsidRPr="00C075DE">
        <w:rPr>
          <w:rFonts w:asciiTheme="majorBidi" w:hAnsiTheme="majorBidi" w:cstheme="majorBidi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2F1CF80" w14:textId="206F0755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330F62" w:rsidRPr="00C075DE">
        <w:rPr>
          <w:rFonts w:asciiTheme="majorBidi" w:hAnsiTheme="majorBidi" w:cstheme="majorBidi"/>
          <w:sz w:val="30"/>
          <w:szCs w:val="30"/>
        </w:rPr>
        <w:t>4409</w:t>
      </w:r>
    </w:p>
    <w:p w14:paraId="31B21EF1" w14:textId="77777777" w:rsidR="002C4C1B" w:rsidRPr="00C075DE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9DB4B" w14:textId="77777777" w:rsidR="002F0981" w:rsidRPr="00C075DE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Pr="00C075DE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F9F3571" w14:textId="661AAC38" w:rsidR="00715127" w:rsidRPr="00C075DE" w:rsidRDefault="004475F3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2565</w:t>
      </w:r>
    </w:p>
    <w:p w14:paraId="46EC0934" w14:textId="77777777" w:rsidR="00344CAC" w:rsidRPr="00C075DE" w:rsidRDefault="00344CAC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9E2D6" w14:textId="77777777" w:rsidR="00D17D35" w:rsidRPr="00C075DE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00881" w14:textId="77777777" w:rsidR="00D17D35" w:rsidRPr="00C075DE" w:rsidRDefault="00D17D35" w:rsidP="00344C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1B784" w14:textId="1FDD5AFF" w:rsidR="002A6180" w:rsidRPr="009B3D5F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sectPr w:rsidR="002A6180" w:rsidRPr="009B3D5F" w:rsidSect="00C16CB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5C8FE" w14:textId="77777777" w:rsidR="00FF514C" w:rsidRDefault="00FF514C">
      <w:r>
        <w:separator/>
      </w:r>
    </w:p>
  </w:endnote>
  <w:endnote w:type="continuationSeparator" w:id="0">
    <w:p w14:paraId="0C096D3A" w14:textId="77777777" w:rsidR="00FF514C" w:rsidRDefault="00FF514C">
      <w:r>
        <w:continuationSeparator/>
      </w:r>
    </w:p>
  </w:endnote>
  <w:endnote w:type="continuationNotice" w:id="1">
    <w:p w14:paraId="5BB2A91D" w14:textId="77777777" w:rsidR="00FF514C" w:rsidRDefault="00FF51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76493E5C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330F62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72EA571D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95EB" w14:textId="231CF1F1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E03A9" w14:textId="77777777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7777777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F5ED0" w14:textId="77777777" w:rsidR="00FF514C" w:rsidRDefault="00FF514C">
      <w:r>
        <w:separator/>
      </w:r>
    </w:p>
  </w:footnote>
  <w:footnote w:type="continuationSeparator" w:id="0">
    <w:p w14:paraId="12F42FC2" w14:textId="77777777" w:rsidR="00FF514C" w:rsidRDefault="00FF514C">
      <w:r>
        <w:continuationSeparator/>
      </w:r>
    </w:p>
  </w:footnote>
  <w:footnote w:type="continuationNotice" w:id="1">
    <w:p w14:paraId="66F38FB5" w14:textId="77777777" w:rsidR="00FF514C" w:rsidRDefault="00FF514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0A41" w14:textId="77175356" w:rsidR="00784CD2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4E4F337" w14:textId="6E537140" w:rsidR="0012689F" w:rsidRDefault="0012689F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122C9026" w14:textId="77777777" w:rsidR="0012689F" w:rsidRPr="00BD6A29" w:rsidRDefault="0012689F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8B6"/>
    <w:rsid w:val="000178E4"/>
    <w:rsid w:val="00017C4C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510"/>
    <w:rsid w:val="000226A2"/>
    <w:rsid w:val="00022C35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00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33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095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13B"/>
    <w:rsid w:val="000D09A8"/>
    <w:rsid w:val="000D0F86"/>
    <w:rsid w:val="000D10C6"/>
    <w:rsid w:val="000D186A"/>
    <w:rsid w:val="000D1A74"/>
    <w:rsid w:val="000D1EB8"/>
    <w:rsid w:val="000D1FA2"/>
    <w:rsid w:val="000D23E4"/>
    <w:rsid w:val="000D27EE"/>
    <w:rsid w:val="000D2864"/>
    <w:rsid w:val="000D287A"/>
    <w:rsid w:val="000D29AE"/>
    <w:rsid w:val="000D2FD5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38D2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BC6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3C7"/>
    <w:rsid w:val="001206B8"/>
    <w:rsid w:val="001208E5"/>
    <w:rsid w:val="00120F25"/>
    <w:rsid w:val="00120F74"/>
    <w:rsid w:val="00121866"/>
    <w:rsid w:val="0012283D"/>
    <w:rsid w:val="00122889"/>
    <w:rsid w:val="001229C5"/>
    <w:rsid w:val="00122B03"/>
    <w:rsid w:val="00122C75"/>
    <w:rsid w:val="0012305C"/>
    <w:rsid w:val="00123384"/>
    <w:rsid w:val="001240D8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89F"/>
    <w:rsid w:val="001269B3"/>
    <w:rsid w:val="00126E04"/>
    <w:rsid w:val="00127DC9"/>
    <w:rsid w:val="00127E25"/>
    <w:rsid w:val="00127ED4"/>
    <w:rsid w:val="00130058"/>
    <w:rsid w:val="001306A1"/>
    <w:rsid w:val="0013075F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52A"/>
    <w:rsid w:val="001548DC"/>
    <w:rsid w:val="00154B5C"/>
    <w:rsid w:val="0015535B"/>
    <w:rsid w:val="00155559"/>
    <w:rsid w:val="00155762"/>
    <w:rsid w:val="00155797"/>
    <w:rsid w:val="00155C47"/>
    <w:rsid w:val="001562C6"/>
    <w:rsid w:val="00156752"/>
    <w:rsid w:val="0015735B"/>
    <w:rsid w:val="00157DDD"/>
    <w:rsid w:val="00157E5C"/>
    <w:rsid w:val="0016048D"/>
    <w:rsid w:val="00160490"/>
    <w:rsid w:val="001604CE"/>
    <w:rsid w:val="00160860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19C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2A6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5D4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6E45"/>
    <w:rsid w:val="0022735E"/>
    <w:rsid w:val="0022762D"/>
    <w:rsid w:val="002278BE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46F3"/>
    <w:rsid w:val="002548A1"/>
    <w:rsid w:val="00254D67"/>
    <w:rsid w:val="00254DC2"/>
    <w:rsid w:val="0025511F"/>
    <w:rsid w:val="002551A9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608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6F6"/>
    <w:rsid w:val="00287A89"/>
    <w:rsid w:val="00287CAB"/>
    <w:rsid w:val="00290988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3E7E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42B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275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2B5B"/>
    <w:rsid w:val="00312CEC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663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044"/>
    <w:rsid w:val="00354207"/>
    <w:rsid w:val="00354381"/>
    <w:rsid w:val="0035475C"/>
    <w:rsid w:val="00354841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5F2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40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79D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9D0"/>
    <w:rsid w:val="00425A5E"/>
    <w:rsid w:val="00425EC3"/>
    <w:rsid w:val="00425F76"/>
    <w:rsid w:val="004263B7"/>
    <w:rsid w:val="00426557"/>
    <w:rsid w:val="00426F0D"/>
    <w:rsid w:val="00427100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B3E"/>
    <w:rsid w:val="00432D09"/>
    <w:rsid w:val="00432D34"/>
    <w:rsid w:val="0043302E"/>
    <w:rsid w:val="0043315A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5F3"/>
    <w:rsid w:val="00447A32"/>
    <w:rsid w:val="00447F80"/>
    <w:rsid w:val="00447F89"/>
    <w:rsid w:val="004501CE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DEB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21CC"/>
    <w:rsid w:val="0047225E"/>
    <w:rsid w:val="00472C25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84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8D"/>
    <w:rsid w:val="00485C9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133"/>
    <w:rsid w:val="004A0554"/>
    <w:rsid w:val="004A058D"/>
    <w:rsid w:val="004A08F9"/>
    <w:rsid w:val="004A109F"/>
    <w:rsid w:val="004A136E"/>
    <w:rsid w:val="004A13DB"/>
    <w:rsid w:val="004A15DE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7EC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17DE0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797"/>
    <w:rsid w:val="00530AEA"/>
    <w:rsid w:val="00530B9F"/>
    <w:rsid w:val="00530C60"/>
    <w:rsid w:val="00530D3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00F"/>
    <w:rsid w:val="00540347"/>
    <w:rsid w:val="005405EA"/>
    <w:rsid w:val="00540CE9"/>
    <w:rsid w:val="00541C4D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57C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186"/>
    <w:rsid w:val="0057026D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0F6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81E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6D3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AB9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D7CE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FA0"/>
    <w:rsid w:val="005F56E2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178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7EC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9C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3E97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0F3D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BE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2B4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37A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EA1"/>
    <w:rsid w:val="00795FFE"/>
    <w:rsid w:val="007964EE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214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6844"/>
    <w:rsid w:val="007B69C9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3F81"/>
    <w:rsid w:val="007D42BD"/>
    <w:rsid w:val="007D458D"/>
    <w:rsid w:val="007D4669"/>
    <w:rsid w:val="007D46E4"/>
    <w:rsid w:val="007D4FF8"/>
    <w:rsid w:val="007D63C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86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A5D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947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532"/>
    <w:rsid w:val="008938EE"/>
    <w:rsid w:val="00893E4D"/>
    <w:rsid w:val="00894B8C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C1F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47CD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BE1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040"/>
    <w:rsid w:val="008E519A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110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7081"/>
    <w:rsid w:val="009672A3"/>
    <w:rsid w:val="009674DA"/>
    <w:rsid w:val="00967959"/>
    <w:rsid w:val="009679E5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35E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D5F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1FB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2F9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F6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A9C"/>
    <w:rsid w:val="00A11E53"/>
    <w:rsid w:val="00A12214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658"/>
    <w:rsid w:val="00A24707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0B1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BB3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9"/>
    <w:rsid w:val="00AA79C5"/>
    <w:rsid w:val="00AA7B3F"/>
    <w:rsid w:val="00AA7E9F"/>
    <w:rsid w:val="00AA7FC4"/>
    <w:rsid w:val="00AB098A"/>
    <w:rsid w:val="00AB0C10"/>
    <w:rsid w:val="00AB0C6A"/>
    <w:rsid w:val="00AB0FED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5C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C8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CD4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AD5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385A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6E2"/>
    <w:rsid w:val="00B527A6"/>
    <w:rsid w:val="00B527EC"/>
    <w:rsid w:val="00B53473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BE7"/>
    <w:rsid w:val="00BD1D03"/>
    <w:rsid w:val="00BD1D2C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E7CAC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76C"/>
    <w:rsid w:val="00C108FC"/>
    <w:rsid w:val="00C10A39"/>
    <w:rsid w:val="00C10D32"/>
    <w:rsid w:val="00C10E0C"/>
    <w:rsid w:val="00C11812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DE6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3CC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1FB5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BD8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2E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3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4A9"/>
    <w:rsid w:val="00CD7545"/>
    <w:rsid w:val="00CD7AA8"/>
    <w:rsid w:val="00CD7F69"/>
    <w:rsid w:val="00CE007A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C48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914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72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07D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6654"/>
    <w:rsid w:val="00DE68AB"/>
    <w:rsid w:val="00DE6E23"/>
    <w:rsid w:val="00DE7087"/>
    <w:rsid w:val="00DE7B96"/>
    <w:rsid w:val="00DE7BBC"/>
    <w:rsid w:val="00DE7D0A"/>
    <w:rsid w:val="00DF00F0"/>
    <w:rsid w:val="00DF03D9"/>
    <w:rsid w:val="00DF06AF"/>
    <w:rsid w:val="00DF0819"/>
    <w:rsid w:val="00DF09EE"/>
    <w:rsid w:val="00DF119A"/>
    <w:rsid w:val="00DF159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55B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2FE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BEB"/>
    <w:rsid w:val="00EA7BFD"/>
    <w:rsid w:val="00EA7E94"/>
    <w:rsid w:val="00EB0435"/>
    <w:rsid w:val="00EB059E"/>
    <w:rsid w:val="00EB0CFE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1B1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1D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574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54"/>
    <w:rsid w:val="00F37CF5"/>
    <w:rsid w:val="00F40197"/>
    <w:rsid w:val="00F401A4"/>
    <w:rsid w:val="00F40575"/>
    <w:rsid w:val="00F4079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18F"/>
    <w:rsid w:val="00F5624F"/>
    <w:rsid w:val="00F56305"/>
    <w:rsid w:val="00F56320"/>
    <w:rsid w:val="00F5647E"/>
    <w:rsid w:val="00F56A14"/>
    <w:rsid w:val="00F56A56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4B0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45E"/>
    <w:rsid w:val="00FB29EE"/>
    <w:rsid w:val="00FB2ADB"/>
    <w:rsid w:val="00FB2B5D"/>
    <w:rsid w:val="00FB35B2"/>
    <w:rsid w:val="00FB379D"/>
    <w:rsid w:val="00FB3849"/>
    <w:rsid w:val="00FB3BC1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338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90F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275"/>
    <w:rsid w:val="00FE2641"/>
    <w:rsid w:val="00FE29B4"/>
    <w:rsid w:val="00FE2BBE"/>
    <w:rsid w:val="00FE3234"/>
    <w:rsid w:val="00FE3A93"/>
    <w:rsid w:val="00FE3BB5"/>
    <w:rsid w:val="00FE41AC"/>
    <w:rsid w:val="00FE45B1"/>
    <w:rsid w:val="00FE4946"/>
    <w:rsid w:val="00FE4B76"/>
    <w:rsid w:val="00FE4E60"/>
    <w:rsid w:val="00FE4FA7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F0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14C"/>
    <w:rsid w:val="00FF532A"/>
    <w:rsid w:val="00FF54FC"/>
    <w:rsid w:val="00FF5577"/>
    <w:rsid w:val="00FF5A44"/>
    <w:rsid w:val="00FF62C1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D4DBE8B7-CDB0-4517-89B2-592787F6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3</cp:revision>
  <cp:lastPrinted>2022-10-31T09:26:00Z</cp:lastPrinted>
  <dcterms:created xsi:type="dcterms:W3CDTF">2022-11-07T08:47:00Z</dcterms:created>
  <dcterms:modified xsi:type="dcterms:W3CDTF">2022-11-07T08:48:00Z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