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16933" w:rsidRPr="00C075DE" w14:paraId="1C84BD4D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74D1199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8F76B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7289FBB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235F0" w:rsidRPr="00C075DE" w14:paraId="3C44AD1F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5EE9D2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CF5A0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4A80140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62320" w:rsidRPr="00C075DE" w14:paraId="7287D1D7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B46A577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6948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BCF821" w14:textId="344593E2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62320" w:rsidRPr="00C075DE" w14:paraId="054B7722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F8A2CB9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2ACB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8328600" w14:textId="7B4205D9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62320" w:rsidRPr="00C075DE" w14:paraId="161852E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B26119E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EB211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EA1AF1" w14:textId="785011E1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62320" w:rsidRPr="00C075DE" w14:paraId="76AD32A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E3199CC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60932" w14:textId="77777777" w:rsidR="00362320" w:rsidRPr="00F57B94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6FB6DBA" w14:textId="57059C66" w:rsidR="00362320" w:rsidRPr="00F57B94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57B9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="001F4D3F" w:rsidRPr="00F57B9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บริษัทย่อ</w:t>
            </w:r>
            <w:r w:rsidR="004475F3" w:rsidRPr="00F57B9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ย </w:t>
            </w:r>
            <w:r w:rsidR="00F57B94" w:rsidRPr="00F57B9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บริษัทร่วม </w:t>
            </w:r>
            <w:r w:rsidR="004475F3" w:rsidRPr="00F57B9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</w:tr>
      <w:tr w:rsidR="00362320" w:rsidRPr="00C075DE" w14:paraId="08B7F45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E4490F0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923CD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5F366E" w14:textId="6CF6DE4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อาคารและอุปกรณ์และสินทรัพย์สิทธิการใช้</w:t>
            </w:r>
          </w:p>
        </w:tc>
      </w:tr>
      <w:tr w:rsidR="00362320" w:rsidRPr="00C075DE" w14:paraId="081FB7A6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424F03E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13710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4A5806" w14:textId="671748FC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เจ้าหนี้หมุนเวียนอื่น</w:t>
            </w: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A370B1" w:rsidRPr="00C075DE" w14:paraId="5CBA6DA2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26E7F6D" w14:textId="77777777" w:rsidR="00A370B1" w:rsidRPr="00C075DE" w:rsidRDefault="00A370B1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1B2A20" w14:textId="77777777" w:rsidR="00A370B1" w:rsidRPr="00C075DE" w:rsidRDefault="00A370B1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2BE9F1" w14:textId="79E4646D" w:rsidR="00A370B1" w:rsidRPr="00C075DE" w:rsidRDefault="00A370B1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362320" w:rsidRPr="00C075DE" w14:paraId="5F3F58EF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3D50A23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2A85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312AB0" w14:textId="5C35F65D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</w:t>
            </w:r>
          </w:p>
        </w:tc>
      </w:tr>
      <w:tr w:rsidR="00362320" w:rsidRPr="00C075DE" w14:paraId="4C79F3F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08D089C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030BF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AAF4B1" w14:textId="37B17445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62A09" w:rsidRPr="00C075DE" w14:paraId="0C07625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E2A8EB8" w14:textId="77777777" w:rsidR="00D62A09" w:rsidRPr="00C075DE" w:rsidRDefault="00D62A09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1ED67" w14:textId="77777777" w:rsidR="00D62A09" w:rsidRPr="00C075DE" w:rsidRDefault="00D62A09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ED69FB" w14:textId="1BBDEC6F" w:rsidR="00D62A09" w:rsidRPr="00C075DE" w:rsidRDefault="00D62A09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62320" w:rsidRPr="00C075DE" w14:paraId="0669544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90C6AE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308C2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13C494" w14:textId="28B7A7DE" w:rsidR="00362320" w:rsidRPr="00C075DE" w:rsidRDefault="00362320" w:rsidP="00362320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เครื่องมือทางการเงิน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</w:p>
        </w:tc>
      </w:tr>
      <w:tr w:rsidR="00362320" w:rsidRPr="00C075DE" w14:paraId="00CE1DA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1D2306F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8DE9A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A09056" w14:textId="75C6EC25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362320" w:rsidRPr="00C075DE" w14:paraId="01A13EDC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A5D2E0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7CA6B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3D4C34" w14:textId="17EF5C26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6B23E6C3" w14:textId="77777777" w:rsidR="00F16933" w:rsidRPr="00C075DE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br w:type="page"/>
      </w:r>
      <w:r w:rsidRPr="00C075D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26DBC" w:rsidRPr="00C075D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075DE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B58B150" w14:textId="77777777" w:rsidR="00F16933" w:rsidRPr="00C075DE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97283F" w14:textId="3713A802" w:rsidR="006D186F" w:rsidRPr="00C075DE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168C6" w:rsidRPr="00C075D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075DE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</w:t>
      </w:r>
      <w:r w:rsidR="005367D0" w:rsidRPr="00C075DE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1514D9" w:rsidRPr="00C075DE">
        <w:rPr>
          <w:rFonts w:asciiTheme="majorBidi" w:hAnsiTheme="majorBidi" w:cstheme="majorBidi"/>
          <w:sz w:val="30"/>
          <w:szCs w:val="30"/>
          <w:cs/>
        </w:rPr>
        <w:t>่</w:t>
      </w:r>
      <w:r w:rsidR="00577354"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370B1">
        <w:rPr>
          <w:rFonts w:asciiTheme="majorBidi" w:hAnsiTheme="majorBidi" w:cstheme="majorBidi"/>
          <w:sz w:val="30"/>
          <w:szCs w:val="30"/>
        </w:rPr>
        <w:t xml:space="preserve">9 </w:t>
      </w:r>
      <w:r w:rsidR="00A370B1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A370B1">
        <w:rPr>
          <w:rFonts w:asciiTheme="majorBidi" w:hAnsiTheme="majorBidi" w:cstheme="majorBidi"/>
          <w:sz w:val="30"/>
          <w:szCs w:val="30"/>
        </w:rPr>
        <w:t>2565</w:t>
      </w:r>
    </w:p>
    <w:p w14:paraId="65EFDF16" w14:textId="77777777" w:rsidR="006D186F" w:rsidRPr="00C075DE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9925CA" w14:textId="77777777" w:rsidR="00F16933" w:rsidRPr="00C075DE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</w:t>
      </w:r>
      <w:r w:rsidR="00F426CF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ระหว่างกาล</w:t>
      </w:r>
    </w:p>
    <w:p w14:paraId="7F2C0D48" w14:textId="77777777" w:rsidR="00FD2436" w:rsidRPr="00C075DE" w:rsidRDefault="00FD243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F7414A" w14:textId="048BFA67" w:rsidR="00E57920" w:rsidRPr="00C075DE" w:rsidRDefault="00E57920" w:rsidP="00D34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</w:t>
      </w:r>
      <w:r w:rsidRPr="00C075DE">
        <w:rPr>
          <w:rFonts w:asciiTheme="majorBidi" w:hAnsiTheme="majorBidi" w:cstheme="majorBidi"/>
          <w:sz w:val="30"/>
          <w:szCs w:val="30"/>
        </w:rPr>
        <w:t>“</w:t>
      </w: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t>”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) ตามมาตรฐานการบัญชี ฉบับที่ </w:t>
      </w:r>
      <w:r w:rsidR="00330F62" w:rsidRPr="00C075DE">
        <w:rPr>
          <w:rFonts w:asciiTheme="majorBidi" w:hAnsiTheme="majorBidi" w:cstheme="majorBidi"/>
          <w:sz w:val="30"/>
          <w:szCs w:val="30"/>
        </w:rPr>
        <w:t>34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330F62" w:rsidRPr="00C075DE">
        <w:rPr>
          <w:rFonts w:asciiTheme="majorBidi" w:hAnsiTheme="majorBidi" w:cstheme="majorBidi"/>
          <w:sz w:val="30"/>
          <w:szCs w:val="30"/>
        </w:rPr>
        <w:t>31</w:t>
      </w:r>
      <w:r w:rsidR="00DA323D"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30F62" w:rsidRPr="00C075DE">
        <w:rPr>
          <w:rFonts w:asciiTheme="majorBidi" w:hAnsiTheme="majorBidi" w:cstheme="majorBidi"/>
          <w:sz w:val="30"/>
          <w:szCs w:val="30"/>
        </w:rPr>
        <w:t>256</w:t>
      </w:r>
      <w:r w:rsidR="00A370B1">
        <w:rPr>
          <w:rFonts w:asciiTheme="majorBidi" w:hAnsiTheme="majorBidi" w:cstheme="majorBidi"/>
          <w:sz w:val="30"/>
          <w:szCs w:val="30"/>
        </w:rPr>
        <w:t>4</w:t>
      </w:r>
    </w:p>
    <w:p w14:paraId="526AAE1F" w14:textId="77777777" w:rsidR="00F45B8D" w:rsidRPr="00C075DE" w:rsidRDefault="00F45B8D" w:rsidP="00D773ED">
      <w:pPr>
        <w:rPr>
          <w:rFonts w:asciiTheme="majorBidi" w:hAnsiTheme="majorBidi" w:cstheme="majorBidi"/>
          <w:sz w:val="30"/>
          <w:szCs w:val="30"/>
        </w:rPr>
      </w:pPr>
    </w:p>
    <w:p w14:paraId="5A1DD8F1" w14:textId="4E88A097" w:rsidR="00E57920" w:rsidRPr="00C075DE" w:rsidRDefault="00E57920" w:rsidP="00E579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3F63C8" w:rsidRPr="00C075DE">
        <w:rPr>
          <w:rFonts w:asciiTheme="majorBidi" w:hAnsiTheme="majorBidi" w:cstheme="majorBidi"/>
          <w:sz w:val="30"/>
          <w:szCs w:val="30"/>
          <w:cs/>
        </w:rPr>
        <w:t>ที่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30F62" w:rsidRPr="00C075DE">
        <w:rPr>
          <w:rFonts w:asciiTheme="majorBidi" w:hAnsiTheme="majorBidi" w:cstheme="majorBidi"/>
          <w:sz w:val="30"/>
          <w:szCs w:val="30"/>
        </w:rPr>
        <w:t>31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30F62" w:rsidRPr="00C075DE">
        <w:rPr>
          <w:rFonts w:asciiTheme="majorBidi" w:hAnsiTheme="majorBidi" w:cstheme="majorBidi"/>
          <w:sz w:val="30"/>
          <w:szCs w:val="30"/>
        </w:rPr>
        <w:t>256</w:t>
      </w:r>
      <w:r w:rsidR="00A370B1">
        <w:rPr>
          <w:rFonts w:asciiTheme="majorBidi" w:hAnsiTheme="majorBidi" w:cstheme="majorBidi"/>
          <w:sz w:val="30"/>
          <w:szCs w:val="30"/>
        </w:rPr>
        <w:t>4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36651FD" w14:textId="6EADEA5B" w:rsidR="009C2C92" w:rsidRPr="00C075DE" w:rsidRDefault="009C2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C1247C8" w14:textId="4F98C910" w:rsidR="00F16933" w:rsidRPr="00C075DE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1458BDA4" w14:textId="77777777" w:rsidR="001D78A3" w:rsidRPr="00C075DE" w:rsidRDefault="001D78A3" w:rsidP="00253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2FEF863" w14:textId="28C067A9" w:rsidR="00EA4ABD" w:rsidRPr="00C075DE" w:rsidRDefault="00EA4ABD" w:rsidP="00A37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</w:t>
      </w:r>
      <w:r w:rsidR="00C16DE6" w:rsidRPr="00C16DE6">
        <w:rPr>
          <w:rFonts w:asciiTheme="majorBidi" w:hAnsiTheme="majorBidi"/>
          <w:sz w:val="30"/>
          <w:szCs w:val="30"/>
          <w:cs/>
        </w:rPr>
        <w:t>บริษัทย่อย บริษัทร่วม และการร่วมค้า</w:t>
      </w:r>
      <w:r w:rsidR="00936FCD" w:rsidRPr="00C075DE">
        <w:rPr>
          <w:rFonts w:asciiTheme="majorBidi" w:hAnsiTheme="majorBidi" w:cstheme="majorBidi"/>
          <w:sz w:val="30"/>
          <w:szCs w:val="30"/>
          <w:cs/>
        </w:rPr>
        <w:t xml:space="preserve">มีการเปลี่ยนแปลงอย่างมีสาระสำคัญ </w:t>
      </w:r>
      <w:r w:rsidRPr="00C075DE">
        <w:rPr>
          <w:rFonts w:asciiTheme="majorBidi" w:hAnsiTheme="majorBidi" w:cstheme="majorBidi"/>
          <w:sz w:val="30"/>
          <w:szCs w:val="30"/>
          <w:cs/>
        </w:rPr>
        <w:t>ได้เปิดเผย</w:t>
      </w:r>
      <w:r w:rsidR="00C16DE6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ในหมายเหตุข้อ </w:t>
      </w:r>
      <w:r w:rsidR="00A370B1">
        <w:rPr>
          <w:rFonts w:asciiTheme="majorBidi" w:hAnsiTheme="majorBidi" w:cstheme="majorBidi"/>
          <w:sz w:val="30"/>
          <w:szCs w:val="30"/>
        </w:rPr>
        <w:t xml:space="preserve">4 </w:t>
      </w:r>
      <w:r w:rsidRPr="00C075DE">
        <w:rPr>
          <w:rFonts w:asciiTheme="majorBidi" w:hAnsiTheme="majorBidi" w:cstheme="majorBidi"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6FCBC883" w14:textId="77777777" w:rsidR="001F4D3F" w:rsidRPr="00C075DE" w:rsidRDefault="001F4D3F" w:rsidP="00D7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2070"/>
        <w:gridCol w:w="3742"/>
      </w:tblGrid>
      <w:tr w:rsidR="00EA4ABD" w:rsidRPr="00C075DE" w14:paraId="1A36EA7F" w14:textId="77777777" w:rsidTr="00D773ED">
        <w:trPr>
          <w:trHeight w:val="20"/>
          <w:tblHeader/>
        </w:trPr>
        <w:tc>
          <w:tcPr>
            <w:tcW w:w="3519" w:type="dxa"/>
          </w:tcPr>
          <w:p w14:paraId="6AE04816" w14:textId="45FBD87A" w:rsidR="00EA4ABD" w:rsidRPr="00C075DE" w:rsidRDefault="00EA4ABD" w:rsidP="00EA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070" w:type="dxa"/>
          </w:tcPr>
          <w:p w14:paraId="393A6369" w14:textId="1C021B52" w:rsidR="00EA4ABD" w:rsidRPr="00C075DE" w:rsidRDefault="00EA4ABD" w:rsidP="00EA4AB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742" w:type="dxa"/>
          </w:tcPr>
          <w:p w14:paraId="100490E2" w14:textId="5C8DD900" w:rsidR="00EA4ABD" w:rsidRPr="00C075DE" w:rsidRDefault="00EA4ABD" w:rsidP="00EA4ABD">
            <w:pPr>
              <w:tabs>
                <w:tab w:val="clear" w:pos="227"/>
              </w:tabs>
              <w:spacing w:line="240" w:lineRule="auto"/>
              <w:ind w:left="-20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A4ABD" w:rsidRPr="00C075DE" w14:paraId="69F4B67E" w14:textId="77777777" w:rsidTr="00D773ED">
        <w:trPr>
          <w:trHeight w:val="20"/>
          <w:tblHeader/>
        </w:trPr>
        <w:tc>
          <w:tcPr>
            <w:tcW w:w="3519" w:type="dxa"/>
          </w:tcPr>
          <w:p w14:paraId="64865471" w14:textId="50A3C837" w:rsidR="00EA4ABD" w:rsidRPr="00C075DE" w:rsidRDefault="001B085F" w:rsidP="007D3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โวป จำกัด</w:t>
            </w:r>
          </w:p>
        </w:tc>
        <w:tc>
          <w:tcPr>
            <w:tcW w:w="2070" w:type="dxa"/>
          </w:tcPr>
          <w:p w14:paraId="10626685" w14:textId="5FF1E964" w:rsidR="00EA4ABD" w:rsidRPr="00C075DE" w:rsidRDefault="001B085F" w:rsidP="00EA4AB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742" w:type="dxa"/>
          </w:tcPr>
          <w:p w14:paraId="2A03AC46" w14:textId="2B76B8F4" w:rsidR="00EA4ABD" w:rsidRPr="00C075DE" w:rsidRDefault="00B54E5C" w:rsidP="00EA4ABD">
            <w:pPr>
              <w:tabs>
                <w:tab w:val="clear" w:pos="227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</w:t>
            </w:r>
            <w:r w:rsidR="00F57B9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4A396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ร่วมค้า</w:t>
            </w:r>
            <w:r w:rsidR="00F57B9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ของบริษัทย่อย</w:t>
            </w:r>
          </w:p>
        </w:tc>
      </w:tr>
    </w:tbl>
    <w:p w14:paraId="161DBD86" w14:textId="17BD13B8" w:rsidR="00EA4ABD" w:rsidRPr="00F57B94" w:rsidRDefault="00EA4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1"/>
        <w:gridCol w:w="1223"/>
        <w:gridCol w:w="255"/>
        <w:gridCol w:w="1163"/>
        <w:gridCol w:w="255"/>
        <w:gridCol w:w="1162"/>
        <w:gridCol w:w="245"/>
        <w:gridCol w:w="1227"/>
      </w:tblGrid>
      <w:tr w:rsidR="002C0FEE" w:rsidRPr="00C075DE" w14:paraId="5CB9578A" w14:textId="77777777" w:rsidTr="00D773ED">
        <w:trPr>
          <w:tblHeader/>
        </w:trPr>
        <w:tc>
          <w:tcPr>
            <w:tcW w:w="3801" w:type="dxa"/>
          </w:tcPr>
          <w:p w14:paraId="5C7AC876" w14:textId="0022391C" w:rsidR="002C0FEE" w:rsidRPr="00C075DE" w:rsidRDefault="00EA4ABD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ที่เกี่ยวข้องกัน</w:t>
            </w:r>
          </w:p>
        </w:tc>
        <w:tc>
          <w:tcPr>
            <w:tcW w:w="2641" w:type="dxa"/>
            <w:gridSpan w:val="3"/>
          </w:tcPr>
          <w:p w14:paraId="571B30E9" w14:textId="77777777" w:rsidR="00EA4ABD" w:rsidRPr="00C075DE" w:rsidRDefault="00EA4ABD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D69429D" w14:textId="3BF59328" w:rsidR="002C0FEE" w:rsidRPr="00C075DE" w:rsidRDefault="002C0FEE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7A2D6283" w14:textId="77777777" w:rsidR="002C0FEE" w:rsidRPr="00C075DE" w:rsidRDefault="002C0FEE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59F583BC" w14:textId="77777777" w:rsidR="00EA4ABD" w:rsidRPr="00C075DE" w:rsidRDefault="00EA4ABD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A2947EE" w14:textId="49303888" w:rsidR="002C0FEE" w:rsidRPr="00C075DE" w:rsidRDefault="002C0FEE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0FEE" w:rsidRPr="00C075DE" w14:paraId="61515906" w14:textId="77777777" w:rsidTr="00D773ED">
        <w:trPr>
          <w:tblHeader/>
        </w:trPr>
        <w:tc>
          <w:tcPr>
            <w:tcW w:w="3801" w:type="dxa"/>
          </w:tcPr>
          <w:p w14:paraId="4D60406B" w14:textId="1768C107" w:rsidR="002C0FEE" w:rsidRPr="00C075DE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D3AA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30F62"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D3AA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23" w:type="dxa"/>
          </w:tcPr>
          <w:p w14:paraId="0094294F" w14:textId="2DCEE5C7" w:rsidR="002C0FEE" w:rsidRPr="00C075DE" w:rsidRDefault="00330F62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C2C92" w:rsidRPr="00C075D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5" w:type="dxa"/>
          </w:tcPr>
          <w:p w14:paraId="4F016668" w14:textId="77777777" w:rsidR="002C0FEE" w:rsidRPr="00C075DE" w:rsidRDefault="002C0FEE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3C29228" w14:textId="5E24CF79" w:rsidR="002C0FEE" w:rsidRPr="00C075DE" w:rsidRDefault="00330F62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C2C92" w:rsidRPr="00C075D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5" w:type="dxa"/>
          </w:tcPr>
          <w:p w14:paraId="5A6DB676" w14:textId="77777777" w:rsidR="002C0FEE" w:rsidRPr="00C075DE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DFDB3F8" w14:textId="1AFFF066" w:rsidR="002C0FEE" w:rsidRPr="00C075DE" w:rsidRDefault="00330F62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C2C92" w:rsidRPr="00C075D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48EE0889" w14:textId="77777777" w:rsidR="002C0FEE" w:rsidRPr="00C075DE" w:rsidRDefault="002C0FEE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ECA48A2" w14:textId="565DC678" w:rsidR="002C0FEE" w:rsidRPr="00C075DE" w:rsidRDefault="00330F62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C2C92" w:rsidRPr="00C075D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C0FEE" w:rsidRPr="00C075DE" w14:paraId="30B3A527" w14:textId="77777777" w:rsidTr="00D773ED">
        <w:trPr>
          <w:tblHeader/>
        </w:trPr>
        <w:tc>
          <w:tcPr>
            <w:tcW w:w="3801" w:type="dxa"/>
          </w:tcPr>
          <w:p w14:paraId="08D123DC" w14:textId="77777777" w:rsidR="002C0FEE" w:rsidRPr="00C075DE" w:rsidRDefault="002C0FEE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0" w:type="dxa"/>
            <w:gridSpan w:val="7"/>
          </w:tcPr>
          <w:p w14:paraId="5A5958E1" w14:textId="77777777" w:rsidR="002C0FEE" w:rsidRPr="00C075DE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0FEE" w:rsidRPr="00C075DE" w14:paraId="61500D7B" w14:textId="77777777" w:rsidTr="00D773ED">
        <w:tc>
          <w:tcPr>
            <w:tcW w:w="3801" w:type="dxa"/>
          </w:tcPr>
          <w:p w14:paraId="76D394D8" w14:textId="77777777" w:rsidR="002C0FEE" w:rsidRPr="00C075DE" w:rsidRDefault="002C0FEE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3" w:type="dxa"/>
          </w:tcPr>
          <w:p w14:paraId="2E020DD8" w14:textId="77777777" w:rsidR="002C0FEE" w:rsidRPr="00C075DE" w:rsidRDefault="002C0FEE" w:rsidP="009C2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1FD9D630" w14:textId="77777777" w:rsidR="002C0FEE" w:rsidRPr="00C075DE" w:rsidRDefault="002C0FEE" w:rsidP="009C2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2FAA431" w14:textId="77777777" w:rsidR="002C0FEE" w:rsidRPr="00C075DE" w:rsidRDefault="002C0FEE" w:rsidP="009C2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64799A7B" w14:textId="77777777" w:rsidR="002C0FEE" w:rsidRPr="00C075DE" w:rsidRDefault="002C0FEE" w:rsidP="009C2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82840BF" w14:textId="77777777" w:rsidR="002C0FEE" w:rsidRPr="00C075DE" w:rsidRDefault="002C0FEE" w:rsidP="009C2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2B48A49F" w14:textId="77777777" w:rsidR="002C0FEE" w:rsidRPr="00C075DE" w:rsidRDefault="002C0FEE" w:rsidP="009C2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CE03B4F" w14:textId="77777777" w:rsidR="002C0FEE" w:rsidRPr="00C075DE" w:rsidRDefault="002C0FEE" w:rsidP="006D3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576A" w:rsidRPr="00C075DE" w14:paraId="3F7A2C7C" w14:textId="77777777" w:rsidTr="00D773ED">
        <w:tc>
          <w:tcPr>
            <w:tcW w:w="3801" w:type="dxa"/>
          </w:tcPr>
          <w:p w14:paraId="572201F9" w14:textId="77777777" w:rsidR="0083576A" w:rsidRPr="00C075DE" w:rsidRDefault="0083576A" w:rsidP="008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4EB28293" w14:textId="55A9A964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148286E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843D46F" w14:textId="31B06C50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D398350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426F5780" w14:textId="6E361AE8" w:rsidR="0083576A" w:rsidRPr="00C075DE" w:rsidRDefault="00C16DE6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854</w:t>
            </w:r>
          </w:p>
        </w:tc>
        <w:tc>
          <w:tcPr>
            <w:tcW w:w="245" w:type="dxa"/>
          </w:tcPr>
          <w:p w14:paraId="447C8F42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7990B4EF" w14:textId="70D57F19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</w:p>
        </w:tc>
      </w:tr>
      <w:tr w:rsidR="0083576A" w:rsidRPr="00C075DE" w14:paraId="3594860C" w14:textId="77777777" w:rsidTr="00D773ED">
        <w:tc>
          <w:tcPr>
            <w:tcW w:w="3801" w:type="dxa"/>
          </w:tcPr>
          <w:p w14:paraId="4D096E08" w14:textId="77777777" w:rsidR="0083576A" w:rsidRPr="00C075DE" w:rsidRDefault="0083576A" w:rsidP="008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  <w:shd w:val="clear" w:color="auto" w:fill="auto"/>
          </w:tcPr>
          <w:p w14:paraId="7DCF12B4" w14:textId="68D449B3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C0D6F84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A7BD29F" w14:textId="77265D06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B4C1C63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31EA0145" w14:textId="6885E40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6</w:t>
            </w:r>
            <w:r w:rsidR="00022C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7,985</w:t>
            </w:r>
          </w:p>
        </w:tc>
        <w:tc>
          <w:tcPr>
            <w:tcW w:w="245" w:type="dxa"/>
          </w:tcPr>
          <w:p w14:paraId="793F7EEB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13F4E8D2" w14:textId="60CEA02A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056</w:t>
            </w:r>
          </w:p>
        </w:tc>
      </w:tr>
      <w:tr w:rsidR="0083576A" w:rsidRPr="00C075DE" w14:paraId="08888946" w14:textId="77777777" w:rsidTr="00D773ED">
        <w:tc>
          <w:tcPr>
            <w:tcW w:w="3801" w:type="dxa"/>
          </w:tcPr>
          <w:p w14:paraId="1DE75852" w14:textId="77777777" w:rsidR="0083576A" w:rsidRPr="00C075DE" w:rsidRDefault="0083576A" w:rsidP="008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4F341316" w14:textId="331C5934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BCD0FE8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4E7F3C0" w14:textId="3EC13AA1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17ED6A0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29FCBC13" w14:textId="622D0DCD" w:rsidR="0083576A" w:rsidRPr="00C075DE" w:rsidRDefault="004E0109" w:rsidP="004E0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FC7F9CB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15C6D93C" w14:textId="377CBAA4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</w:p>
        </w:tc>
      </w:tr>
      <w:tr w:rsidR="0083576A" w:rsidRPr="00C075DE" w14:paraId="0D702808" w14:textId="77777777" w:rsidTr="00D773ED">
        <w:tc>
          <w:tcPr>
            <w:tcW w:w="3801" w:type="dxa"/>
          </w:tcPr>
          <w:p w14:paraId="7906F7ED" w14:textId="77777777" w:rsidR="0083576A" w:rsidRPr="00C075DE" w:rsidRDefault="0083576A" w:rsidP="008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23" w:type="dxa"/>
            <w:shd w:val="clear" w:color="auto" w:fill="auto"/>
          </w:tcPr>
          <w:p w14:paraId="1B623377" w14:textId="6196FF6C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15D1328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AB49E7B" w14:textId="27FBE663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E3089F5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7295B77" w14:textId="3E2854A9" w:rsidR="0083576A" w:rsidRPr="00C075DE" w:rsidRDefault="004E0109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394</w:t>
            </w:r>
          </w:p>
        </w:tc>
        <w:tc>
          <w:tcPr>
            <w:tcW w:w="245" w:type="dxa"/>
          </w:tcPr>
          <w:p w14:paraId="48A6A771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3C727145" w14:textId="729C381C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401</w:t>
            </w:r>
          </w:p>
        </w:tc>
      </w:tr>
      <w:tr w:rsidR="0083576A" w:rsidRPr="00C075DE" w14:paraId="6BC29CF1" w14:textId="77777777" w:rsidTr="00D3314A">
        <w:tc>
          <w:tcPr>
            <w:tcW w:w="3801" w:type="dxa"/>
          </w:tcPr>
          <w:p w14:paraId="22BC64B8" w14:textId="77777777" w:rsidR="0083576A" w:rsidRPr="00C075DE" w:rsidRDefault="0083576A" w:rsidP="008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23" w:type="dxa"/>
            <w:shd w:val="clear" w:color="auto" w:fill="auto"/>
          </w:tcPr>
          <w:p w14:paraId="78D1C2C6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CE835EC" w14:textId="222A1F64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369895C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6B8C5CC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3F546AC" w14:textId="7988DE00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3A505C9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6383AEA1" w14:textId="77777777" w:rsidR="0083576A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191EB82" w14:textId="0B0156C1" w:rsidR="004E0109" w:rsidRPr="00C075DE" w:rsidRDefault="004E0109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</w:t>
            </w:r>
            <w:r w:rsidR="00022C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1604A42F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  <w:vAlign w:val="bottom"/>
          </w:tcPr>
          <w:p w14:paraId="73D5CA66" w14:textId="14C3F949" w:rsidR="0083576A" w:rsidRPr="00C075DE" w:rsidRDefault="0083576A" w:rsidP="008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281</w:t>
            </w:r>
          </w:p>
        </w:tc>
      </w:tr>
      <w:tr w:rsidR="0083576A" w:rsidRPr="00C075DE" w14:paraId="7C0FC7D5" w14:textId="77777777" w:rsidTr="00D773ED">
        <w:tc>
          <w:tcPr>
            <w:tcW w:w="3801" w:type="dxa"/>
          </w:tcPr>
          <w:p w14:paraId="240BCD5A" w14:textId="77777777" w:rsidR="0083576A" w:rsidRPr="00C075DE" w:rsidRDefault="0083576A" w:rsidP="008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73D1BCA6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03F2D08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2AF6825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E3B1DEC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7CF7AF56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450E76D2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56F12470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93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3576A" w:rsidRPr="00C075DE" w14:paraId="76E33539" w14:textId="77777777" w:rsidTr="00D773ED">
        <w:tc>
          <w:tcPr>
            <w:tcW w:w="3801" w:type="dxa"/>
          </w:tcPr>
          <w:p w14:paraId="04722CD8" w14:textId="77777777" w:rsidR="0083576A" w:rsidRPr="00C075DE" w:rsidRDefault="0083576A" w:rsidP="008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23" w:type="dxa"/>
            <w:shd w:val="clear" w:color="auto" w:fill="auto"/>
          </w:tcPr>
          <w:p w14:paraId="2B2F14B1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83982F2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161640A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047C393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0C26C67B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46991BB3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7AC872A6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93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3576A" w:rsidRPr="00C075DE" w14:paraId="4DEAE115" w14:textId="77777777" w:rsidTr="00D773ED">
        <w:tc>
          <w:tcPr>
            <w:tcW w:w="3801" w:type="dxa"/>
          </w:tcPr>
          <w:p w14:paraId="057DD3B5" w14:textId="77777777" w:rsidR="0083576A" w:rsidRPr="00C075DE" w:rsidRDefault="0083576A" w:rsidP="008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472F6DF1" w14:textId="56C301AD" w:rsidR="0083576A" w:rsidRPr="00C075DE" w:rsidRDefault="004E0109" w:rsidP="00D86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1999052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B423E20" w14:textId="21F404C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1,183</w:t>
            </w:r>
          </w:p>
        </w:tc>
        <w:tc>
          <w:tcPr>
            <w:tcW w:w="255" w:type="dxa"/>
            <w:shd w:val="clear" w:color="auto" w:fill="auto"/>
          </w:tcPr>
          <w:p w14:paraId="37565580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061AE8E5" w14:textId="40A2108A" w:rsidR="0083576A" w:rsidRPr="00C075DE" w:rsidRDefault="004E0109" w:rsidP="00D86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165410D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347D81D7" w14:textId="67136AF0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1,183</w:t>
            </w:r>
          </w:p>
        </w:tc>
      </w:tr>
      <w:tr w:rsidR="0083576A" w:rsidRPr="00C075DE" w14:paraId="43027564" w14:textId="77777777" w:rsidTr="00D773ED">
        <w:tc>
          <w:tcPr>
            <w:tcW w:w="3801" w:type="dxa"/>
          </w:tcPr>
          <w:p w14:paraId="46C9C383" w14:textId="77777777" w:rsidR="0083576A" w:rsidRPr="00C075DE" w:rsidRDefault="0083576A" w:rsidP="008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  <w:shd w:val="clear" w:color="auto" w:fill="auto"/>
          </w:tcPr>
          <w:p w14:paraId="455E4D1C" w14:textId="1CF007BD" w:rsidR="0083576A" w:rsidRPr="00C075DE" w:rsidRDefault="009D32F9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48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78,</w:t>
            </w:r>
            <w:r w:rsidRPr="00FF62C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</w:t>
            </w:r>
            <w:r w:rsidR="00C46BD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55" w:type="dxa"/>
            <w:shd w:val="clear" w:color="auto" w:fill="auto"/>
          </w:tcPr>
          <w:p w14:paraId="4DC100D0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0491D02" w14:textId="72B5C300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131,140</w:t>
            </w:r>
          </w:p>
        </w:tc>
        <w:tc>
          <w:tcPr>
            <w:tcW w:w="255" w:type="dxa"/>
            <w:shd w:val="clear" w:color="auto" w:fill="auto"/>
          </w:tcPr>
          <w:p w14:paraId="0FEA895B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33A4214E" w14:textId="1B7AFB1D" w:rsidR="0083576A" w:rsidRPr="00C075DE" w:rsidRDefault="004E0109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48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78,</w:t>
            </w:r>
            <w:r w:rsidR="008548BD" w:rsidRPr="008548B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41</w:t>
            </w:r>
            <w:r w:rsidR="00C46BD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45" w:type="dxa"/>
          </w:tcPr>
          <w:p w14:paraId="3A9E8CDA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6F8E593D" w14:textId="2026AC8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131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140</w:t>
            </w:r>
          </w:p>
        </w:tc>
      </w:tr>
      <w:tr w:rsidR="0083576A" w:rsidRPr="00C075DE" w14:paraId="145D255C" w14:textId="77777777" w:rsidTr="00D773ED">
        <w:tc>
          <w:tcPr>
            <w:tcW w:w="3801" w:type="dxa"/>
          </w:tcPr>
          <w:p w14:paraId="505E5D76" w14:textId="77777777" w:rsidR="0083576A" w:rsidRPr="00C075DE" w:rsidRDefault="0083576A" w:rsidP="008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4F34536E" w14:textId="441AA8BE" w:rsidR="0083576A" w:rsidRPr="00C075DE" w:rsidRDefault="009D32F9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1,912</w:t>
            </w:r>
          </w:p>
        </w:tc>
        <w:tc>
          <w:tcPr>
            <w:tcW w:w="255" w:type="dxa"/>
            <w:shd w:val="clear" w:color="auto" w:fill="auto"/>
          </w:tcPr>
          <w:p w14:paraId="25717B74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D99D87A" w14:textId="35762A52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8,728</w:t>
            </w:r>
          </w:p>
        </w:tc>
        <w:tc>
          <w:tcPr>
            <w:tcW w:w="255" w:type="dxa"/>
            <w:shd w:val="clear" w:color="auto" w:fill="auto"/>
          </w:tcPr>
          <w:p w14:paraId="621270CC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787E2FF3" w14:textId="27B9379F" w:rsidR="0083576A" w:rsidRPr="00C075DE" w:rsidRDefault="009D32F9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1,912</w:t>
            </w:r>
          </w:p>
        </w:tc>
        <w:tc>
          <w:tcPr>
            <w:tcW w:w="245" w:type="dxa"/>
          </w:tcPr>
          <w:p w14:paraId="1C02886C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2838568D" w14:textId="7B7622F2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728</w:t>
            </w:r>
          </w:p>
        </w:tc>
      </w:tr>
      <w:tr w:rsidR="0083576A" w:rsidRPr="00C075DE" w14:paraId="7265A074" w14:textId="77777777" w:rsidTr="00D773ED">
        <w:tc>
          <w:tcPr>
            <w:tcW w:w="3801" w:type="dxa"/>
          </w:tcPr>
          <w:p w14:paraId="546EEE7F" w14:textId="1E1002B3" w:rsidR="0083576A" w:rsidRPr="00C075DE" w:rsidRDefault="0083576A" w:rsidP="008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3EC06131" w14:textId="48295D89" w:rsidR="0083576A" w:rsidRPr="00C075DE" w:rsidRDefault="0083576A" w:rsidP="008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55D7395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1D2812B8" w14:textId="2E44BCE9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562CC6D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5A49322F" w14:textId="3F0B443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451724F1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23F112A9" w14:textId="55F1F9DC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3576A" w:rsidRPr="00C075DE" w14:paraId="437D9F6B" w14:textId="77777777" w:rsidTr="00D773ED">
        <w:tc>
          <w:tcPr>
            <w:tcW w:w="3801" w:type="dxa"/>
          </w:tcPr>
          <w:p w14:paraId="12902096" w14:textId="77777777" w:rsidR="0083576A" w:rsidRPr="00C075DE" w:rsidRDefault="0083576A" w:rsidP="008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23" w:type="dxa"/>
          </w:tcPr>
          <w:p w14:paraId="3E3ED8C2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0C0E6225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3" w:type="dxa"/>
          </w:tcPr>
          <w:p w14:paraId="1ED7ECDA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5CA61EA4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BF2634D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4CD86620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24D2BBDC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3576A" w:rsidRPr="00C075DE" w14:paraId="3D87CC55" w14:textId="77777777" w:rsidTr="00D3314A">
        <w:tc>
          <w:tcPr>
            <w:tcW w:w="3801" w:type="dxa"/>
          </w:tcPr>
          <w:p w14:paraId="4559A410" w14:textId="77777777" w:rsidR="0083576A" w:rsidRPr="00C075DE" w:rsidRDefault="0083576A" w:rsidP="008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1AF7CBA3" w14:textId="0463FF00" w:rsidR="0083576A" w:rsidRPr="00C075DE" w:rsidRDefault="009A16B2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3,451</w:t>
            </w:r>
          </w:p>
        </w:tc>
        <w:tc>
          <w:tcPr>
            <w:tcW w:w="255" w:type="dxa"/>
            <w:shd w:val="clear" w:color="auto" w:fill="auto"/>
          </w:tcPr>
          <w:p w14:paraId="2F4BED2E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ED6C3B3" w14:textId="1FA9655C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002</w:t>
            </w:r>
          </w:p>
        </w:tc>
        <w:tc>
          <w:tcPr>
            <w:tcW w:w="255" w:type="dxa"/>
            <w:shd w:val="clear" w:color="auto" w:fill="auto"/>
          </w:tcPr>
          <w:p w14:paraId="601E502A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5F6468F" w14:textId="4DC86547" w:rsidR="0083576A" w:rsidRPr="00C075DE" w:rsidRDefault="009D32F9" w:rsidP="009D3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3FD939F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2151307" w14:textId="7EDCD25A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169</w:t>
            </w:r>
          </w:p>
        </w:tc>
      </w:tr>
      <w:tr w:rsidR="0083576A" w:rsidRPr="00C075DE" w14:paraId="14109EE0" w14:textId="77777777" w:rsidTr="00D773ED">
        <w:tc>
          <w:tcPr>
            <w:tcW w:w="3801" w:type="dxa"/>
          </w:tcPr>
          <w:p w14:paraId="1DB6BC16" w14:textId="77777777" w:rsidR="0083576A" w:rsidRPr="00C075DE" w:rsidRDefault="0083576A" w:rsidP="008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223" w:type="dxa"/>
            <w:shd w:val="clear" w:color="auto" w:fill="auto"/>
          </w:tcPr>
          <w:p w14:paraId="065A5E5B" w14:textId="48400E41" w:rsidR="0083576A" w:rsidRPr="00C075DE" w:rsidRDefault="009A16B2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1,737</w:t>
            </w:r>
          </w:p>
        </w:tc>
        <w:tc>
          <w:tcPr>
            <w:tcW w:w="255" w:type="dxa"/>
            <w:shd w:val="clear" w:color="auto" w:fill="auto"/>
          </w:tcPr>
          <w:p w14:paraId="53E26BAD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" w:right="25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049A28A" w14:textId="2C98F642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631</w:t>
            </w:r>
          </w:p>
        </w:tc>
        <w:tc>
          <w:tcPr>
            <w:tcW w:w="255" w:type="dxa"/>
            <w:shd w:val="clear" w:color="auto" w:fill="auto"/>
          </w:tcPr>
          <w:p w14:paraId="13ED680B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15BD34A8" w14:textId="5BCFC78C" w:rsidR="0083576A" w:rsidRPr="00C075DE" w:rsidRDefault="009D32F9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1,737</w:t>
            </w:r>
          </w:p>
        </w:tc>
        <w:tc>
          <w:tcPr>
            <w:tcW w:w="245" w:type="dxa"/>
          </w:tcPr>
          <w:p w14:paraId="1699CF86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25BB0DE4" w14:textId="2FF51615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631</w:t>
            </w:r>
          </w:p>
        </w:tc>
      </w:tr>
      <w:tr w:rsidR="0083576A" w:rsidRPr="00C075DE" w14:paraId="52A311A6" w14:textId="77777777" w:rsidTr="00D773ED">
        <w:tc>
          <w:tcPr>
            <w:tcW w:w="3801" w:type="dxa"/>
          </w:tcPr>
          <w:p w14:paraId="5CABAFF2" w14:textId="77777777" w:rsidR="0083576A" w:rsidRPr="00C075DE" w:rsidRDefault="0083576A" w:rsidP="008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4189B613" w14:textId="46018E6C" w:rsidR="0083576A" w:rsidRPr="00C075DE" w:rsidRDefault="009A16B2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</w:t>
            </w:r>
          </w:p>
        </w:tc>
        <w:tc>
          <w:tcPr>
            <w:tcW w:w="255" w:type="dxa"/>
            <w:shd w:val="clear" w:color="auto" w:fill="auto"/>
          </w:tcPr>
          <w:p w14:paraId="5B1AC49A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CF52FA6" w14:textId="4B205608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328</w:t>
            </w:r>
          </w:p>
        </w:tc>
        <w:tc>
          <w:tcPr>
            <w:tcW w:w="255" w:type="dxa"/>
            <w:shd w:val="clear" w:color="auto" w:fill="auto"/>
          </w:tcPr>
          <w:p w14:paraId="5531B5C4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F16FE76" w14:textId="717941E0" w:rsidR="0083576A" w:rsidRPr="00C075DE" w:rsidRDefault="009D32F9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</w:t>
            </w:r>
          </w:p>
        </w:tc>
        <w:tc>
          <w:tcPr>
            <w:tcW w:w="245" w:type="dxa"/>
          </w:tcPr>
          <w:p w14:paraId="602CE209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34E86623" w14:textId="50F38798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328</w:t>
            </w:r>
          </w:p>
        </w:tc>
      </w:tr>
      <w:tr w:rsidR="0083576A" w:rsidRPr="00C075DE" w14:paraId="13BC2196" w14:textId="77777777" w:rsidTr="00D773ED">
        <w:tc>
          <w:tcPr>
            <w:tcW w:w="3801" w:type="dxa"/>
          </w:tcPr>
          <w:p w14:paraId="059E0692" w14:textId="07FF7247" w:rsidR="0083576A" w:rsidRPr="00C075DE" w:rsidRDefault="0083576A" w:rsidP="008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23" w:type="dxa"/>
            <w:shd w:val="clear" w:color="auto" w:fill="auto"/>
          </w:tcPr>
          <w:p w14:paraId="1A6EB6C1" w14:textId="64704A1D" w:rsidR="0083576A" w:rsidRPr="00C075DE" w:rsidRDefault="009A16B2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622</w:t>
            </w:r>
          </w:p>
        </w:tc>
        <w:tc>
          <w:tcPr>
            <w:tcW w:w="255" w:type="dxa"/>
            <w:shd w:val="clear" w:color="auto" w:fill="auto"/>
          </w:tcPr>
          <w:p w14:paraId="2465C7EE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FB3C9AE" w14:textId="0D5A4E21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411</w:t>
            </w:r>
          </w:p>
        </w:tc>
        <w:tc>
          <w:tcPr>
            <w:tcW w:w="255" w:type="dxa"/>
            <w:shd w:val="clear" w:color="auto" w:fill="auto"/>
          </w:tcPr>
          <w:p w14:paraId="5F4CF858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26E0239C" w14:textId="1D31D02F" w:rsidR="0083576A" w:rsidRPr="00C075DE" w:rsidRDefault="009D32F9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622</w:t>
            </w:r>
          </w:p>
        </w:tc>
        <w:tc>
          <w:tcPr>
            <w:tcW w:w="245" w:type="dxa"/>
          </w:tcPr>
          <w:p w14:paraId="7FC2D0C3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FCFD8C6" w14:textId="55F9F3C6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411</w:t>
            </w:r>
          </w:p>
        </w:tc>
      </w:tr>
      <w:tr w:rsidR="0083576A" w:rsidRPr="00C075DE" w14:paraId="1491E6EA" w14:textId="77777777" w:rsidTr="00D773ED">
        <w:tc>
          <w:tcPr>
            <w:tcW w:w="3801" w:type="dxa"/>
            <w:shd w:val="clear" w:color="auto" w:fill="auto"/>
          </w:tcPr>
          <w:p w14:paraId="3361427F" w14:textId="77777777" w:rsidR="0083576A" w:rsidRPr="00C075DE" w:rsidRDefault="0083576A" w:rsidP="0083576A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223" w:type="dxa"/>
            <w:shd w:val="clear" w:color="auto" w:fill="auto"/>
          </w:tcPr>
          <w:p w14:paraId="3540D529" w14:textId="1B03F0DA" w:rsidR="0083576A" w:rsidRPr="00C075DE" w:rsidRDefault="009A16B2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255" w:type="dxa"/>
            <w:shd w:val="clear" w:color="auto" w:fill="auto"/>
          </w:tcPr>
          <w:p w14:paraId="133E4344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56A7321D" w14:textId="6BAA918F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255" w:type="dxa"/>
            <w:shd w:val="clear" w:color="auto" w:fill="auto"/>
          </w:tcPr>
          <w:p w14:paraId="673A5507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43DCED39" w14:textId="062A5485" w:rsidR="0083576A" w:rsidRPr="00C075DE" w:rsidRDefault="009D32F9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245" w:type="dxa"/>
            <w:shd w:val="clear" w:color="auto" w:fill="auto"/>
          </w:tcPr>
          <w:p w14:paraId="0D856AF8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5265559A" w14:textId="1F9FB7A3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</w:tr>
      <w:tr w:rsidR="0083576A" w:rsidRPr="00C075DE" w14:paraId="5FF35B0D" w14:textId="77777777" w:rsidTr="00D3314A">
        <w:tc>
          <w:tcPr>
            <w:tcW w:w="3801" w:type="dxa"/>
          </w:tcPr>
          <w:p w14:paraId="3C545D0D" w14:textId="77777777" w:rsidR="0083576A" w:rsidRPr="00C075DE" w:rsidRDefault="0083576A" w:rsidP="008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23" w:type="dxa"/>
            <w:shd w:val="clear" w:color="auto" w:fill="auto"/>
          </w:tcPr>
          <w:p w14:paraId="0CA439B7" w14:textId="77777777" w:rsidR="0083576A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283B2ED2" w14:textId="21B791E8" w:rsidR="009A16B2" w:rsidRPr="00C075DE" w:rsidRDefault="009A16B2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55" w:type="dxa"/>
            <w:shd w:val="clear" w:color="auto" w:fill="auto"/>
          </w:tcPr>
          <w:p w14:paraId="017FE49E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109A3B9D" w14:textId="36BF260D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14:paraId="07EDB7A3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10C0FD8" w14:textId="77777777" w:rsidR="0083576A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02A541F" w14:textId="16C88B77" w:rsidR="009D32F9" w:rsidRPr="00C075DE" w:rsidRDefault="009D32F9" w:rsidP="00D86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2E9F158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F112633" w14:textId="45947C8E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83576A" w:rsidRPr="00C075DE" w14:paraId="74AD9C29" w14:textId="77777777" w:rsidTr="00D3314A">
        <w:tc>
          <w:tcPr>
            <w:tcW w:w="3801" w:type="dxa"/>
          </w:tcPr>
          <w:p w14:paraId="15F8EA7A" w14:textId="77777777" w:rsidR="0083576A" w:rsidRPr="00C075DE" w:rsidRDefault="0083576A" w:rsidP="008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23" w:type="dxa"/>
            <w:shd w:val="clear" w:color="auto" w:fill="auto"/>
          </w:tcPr>
          <w:p w14:paraId="0947FB41" w14:textId="4A04E319" w:rsidR="0083576A" w:rsidRPr="00C075DE" w:rsidRDefault="009A16B2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173</w:t>
            </w:r>
          </w:p>
        </w:tc>
        <w:tc>
          <w:tcPr>
            <w:tcW w:w="255" w:type="dxa"/>
            <w:shd w:val="clear" w:color="auto" w:fill="auto"/>
          </w:tcPr>
          <w:p w14:paraId="297E912E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7945DC3" w14:textId="18156AAB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174</w:t>
            </w:r>
          </w:p>
        </w:tc>
        <w:tc>
          <w:tcPr>
            <w:tcW w:w="255" w:type="dxa"/>
            <w:shd w:val="clear" w:color="auto" w:fill="auto"/>
          </w:tcPr>
          <w:p w14:paraId="11DDE9B2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95AFBDA" w14:textId="269B1E56" w:rsidR="0083576A" w:rsidRPr="00C075DE" w:rsidRDefault="009D32F9" w:rsidP="00D86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27C97CA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00D7DFB4" w14:textId="4B205090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83576A" w:rsidRPr="00C075DE" w14:paraId="09817910" w14:textId="77777777" w:rsidTr="00D773ED">
        <w:trPr>
          <w:trHeight w:val="274"/>
        </w:trPr>
        <w:tc>
          <w:tcPr>
            <w:tcW w:w="3801" w:type="dxa"/>
          </w:tcPr>
          <w:p w14:paraId="434CC255" w14:textId="77777777" w:rsidR="0083576A" w:rsidRPr="00C075DE" w:rsidRDefault="0083576A" w:rsidP="0083576A">
            <w:pPr>
              <w:tabs>
                <w:tab w:val="left" w:pos="364"/>
                <w:tab w:val="left" w:pos="1827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223" w:type="dxa"/>
            <w:shd w:val="clear" w:color="auto" w:fill="auto"/>
          </w:tcPr>
          <w:p w14:paraId="72C7FDD5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shd w:val="clear" w:color="auto" w:fill="auto"/>
          </w:tcPr>
          <w:p w14:paraId="7D61D51A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</w:tcPr>
          <w:p w14:paraId="2D39490C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shd w:val="clear" w:color="auto" w:fill="auto"/>
          </w:tcPr>
          <w:p w14:paraId="09B41BEB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auto"/>
          </w:tcPr>
          <w:p w14:paraId="5D9FAF95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5" w:type="dxa"/>
          </w:tcPr>
          <w:p w14:paraId="521FBD39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227" w:type="dxa"/>
          </w:tcPr>
          <w:p w14:paraId="26AB023C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83576A" w:rsidRPr="00C075DE" w14:paraId="0960839E" w14:textId="77777777" w:rsidTr="00D773ED">
        <w:tc>
          <w:tcPr>
            <w:tcW w:w="3801" w:type="dxa"/>
          </w:tcPr>
          <w:p w14:paraId="470E164E" w14:textId="77777777" w:rsidR="0083576A" w:rsidRPr="00C075DE" w:rsidRDefault="0083576A" w:rsidP="0083576A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23" w:type="dxa"/>
            <w:shd w:val="clear" w:color="auto" w:fill="auto"/>
          </w:tcPr>
          <w:p w14:paraId="027A90B9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30EA947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5480D8BE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E07DA98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E59F6CD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1C5DDA6F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</w:tcPr>
          <w:p w14:paraId="5791A47F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57B94" w:rsidRPr="00C075DE" w14:paraId="3DCB7E03" w14:textId="77777777" w:rsidTr="00D773ED">
        <w:tc>
          <w:tcPr>
            <w:tcW w:w="3801" w:type="dxa"/>
          </w:tcPr>
          <w:p w14:paraId="56A5F1F4" w14:textId="77777777" w:rsidR="00F57B94" w:rsidRPr="00C075DE" w:rsidRDefault="00F57B94" w:rsidP="00F5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ผลประโยชน์ระยะสั้นและอื่น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223" w:type="dxa"/>
            <w:shd w:val="clear" w:color="auto" w:fill="auto"/>
          </w:tcPr>
          <w:p w14:paraId="37400844" w14:textId="06376D38" w:rsidR="00F57B94" w:rsidRPr="00C075DE" w:rsidRDefault="00F57B94" w:rsidP="00F57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176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,629</w:t>
            </w:r>
          </w:p>
        </w:tc>
        <w:tc>
          <w:tcPr>
            <w:tcW w:w="255" w:type="dxa"/>
            <w:shd w:val="clear" w:color="auto" w:fill="auto"/>
          </w:tcPr>
          <w:p w14:paraId="2E89DE63" w14:textId="77777777" w:rsidR="00F57B94" w:rsidRPr="00C075DE" w:rsidRDefault="00F57B94" w:rsidP="00F57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A2552F4" w14:textId="7604054B" w:rsidR="00F57B94" w:rsidRPr="00C075DE" w:rsidRDefault="00F57B94" w:rsidP="00F57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090</w:t>
            </w:r>
          </w:p>
        </w:tc>
        <w:tc>
          <w:tcPr>
            <w:tcW w:w="255" w:type="dxa"/>
            <w:shd w:val="clear" w:color="auto" w:fill="auto"/>
          </w:tcPr>
          <w:p w14:paraId="04EC566D" w14:textId="77777777" w:rsidR="00F57B94" w:rsidRPr="00C075DE" w:rsidRDefault="00F57B94" w:rsidP="00F57B9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79BC49C5" w14:textId="35FD7A47" w:rsidR="00F57B94" w:rsidRPr="00C075DE" w:rsidRDefault="00F57B94" w:rsidP="00F57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176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,629</w:t>
            </w:r>
          </w:p>
        </w:tc>
        <w:tc>
          <w:tcPr>
            <w:tcW w:w="245" w:type="dxa"/>
          </w:tcPr>
          <w:p w14:paraId="4766F0EB" w14:textId="77777777" w:rsidR="00F57B94" w:rsidRPr="00C075DE" w:rsidRDefault="00F57B94" w:rsidP="00F57B94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27" w:type="dxa"/>
          </w:tcPr>
          <w:p w14:paraId="53354601" w14:textId="1D59CD2F" w:rsidR="00F57B94" w:rsidRPr="00C075DE" w:rsidRDefault="00F57B94" w:rsidP="00F57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090</w:t>
            </w:r>
          </w:p>
        </w:tc>
      </w:tr>
      <w:tr w:rsidR="0083576A" w:rsidRPr="00C075DE" w14:paraId="36893B1E" w14:textId="77777777" w:rsidTr="00D773ED">
        <w:tc>
          <w:tcPr>
            <w:tcW w:w="3801" w:type="dxa"/>
          </w:tcPr>
          <w:p w14:paraId="42AE1746" w14:textId="77777777" w:rsidR="0083576A" w:rsidRPr="00C075DE" w:rsidRDefault="0083576A" w:rsidP="008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223" w:type="dxa"/>
            <w:shd w:val="clear" w:color="auto" w:fill="auto"/>
          </w:tcPr>
          <w:p w14:paraId="2BBFBEA2" w14:textId="030FB2C8" w:rsidR="0083576A" w:rsidRPr="00C075DE" w:rsidRDefault="000E23DF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1,824</w:t>
            </w:r>
          </w:p>
        </w:tc>
        <w:tc>
          <w:tcPr>
            <w:tcW w:w="255" w:type="dxa"/>
            <w:shd w:val="clear" w:color="auto" w:fill="auto"/>
          </w:tcPr>
          <w:p w14:paraId="76011D66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3D1B603" w14:textId="68D8B7D4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691</w:t>
            </w:r>
          </w:p>
        </w:tc>
        <w:tc>
          <w:tcPr>
            <w:tcW w:w="255" w:type="dxa"/>
            <w:shd w:val="clear" w:color="auto" w:fill="auto"/>
          </w:tcPr>
          <w:p w14:paraId="3F40508E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215F2BA8" w14:textId="49C04274" w:rsidR="0083576A" w:rsidRPr="00C075DE" w:rsidRDefault="000E23DF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1,824</w:t>
            </w:r>
          </w:p>
        </w:tc>
        <w:tc>
          <w:tcPr>
            <w:tcW w:w="245" w:type="dxa"/>
          </w:tcPr>
          <w:p w14:paraId="5B1A9E3A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27" w:type="dxa"/>
          </w:tcPr>
          <w:p w14:paraId="2734FAE0" w14:textId="2B8220B4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691</w:t>
            </w:r>
          </w:p>
        </w:tc>
      </w:tr>
      <w:tr w:rsidR="0083576A" w:rsidRPr="00C075DE" w14:paraId="290C8339" w14:textId="77777777" w:rsidTr="00D773ED">
        <w:tc>
          <w:tcPr>
            <w:tcW w:w="3801" w:type="dxa"/>
          </w:tcPr>
          <w:p w14:paraId="49ADBC46" w14:textId="77777777" w:rsidR="0083576A" w:rsidRPr="00C075DE" w:rsidRDefault="0083576A" w:rsidP="008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223" w:type="dxa"/>
            <w:shd w:val="clear" w:color="auto" w:fill="auto"/>
          </w:tcPr>
          <w:p w14:paraId="291CA31F" w14:textId="0C4A59A8" w:rsidR="0083576A" w:rsidRPr="00C075DE" w:rsidRDefault="000E23DF" w:rsidP="00D86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AAA9FFF" w14:textId="77777777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EC8DB46" w14:textId="7769B214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605</w:t>
            </w:r>
          </w:p>
        </w:tc>
        <w:tc>
          <w:tcPr>
            <w:tcW w:w="255" w:type="dxa"/>
            <w:shd w:val="clear" w:color="auto" w:fill="auto"/>
          </w:tcPr>
          <w:p w14:paraId="4A90B38B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2C44AE4B" w14:textId="6FC24B1B" w:rsidR="0083576A" w:rsidRPr="00C075DE" w:rsidRDefault="000E23DF" w:rsidP="00D86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1DF4212" w14:textId="77777777" w:rsidR="0083576A" w:rsidRPr="00C075DE" w:rsidRDefault="0083576A" w:rsidP="0083576A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27" w:type="dxa"/>
          </w:tcPr>
          <w:p w14:paraId="4CF689AD" w14:textId="7CD86E08" w:rsidR="0083576A" w:rsidRPr="00C075DE" w:rsidRDefault="0083576A" w:rsidP="00835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605</w:t>
            </w:r>
          </w:p>
        </w:tc>
      </w:tr>
    </w:tbl>
    <w:p w14:paraId="6012DF39" w14:textId="77777777" w:rsidR="002C0FEE" w:rsidRPr="00C075DE" w:rsidRDefault="002C0FEE" w:rsidP="002C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color w:val="FF0000"/>
          <w:spacing w:val="-2"/>
          <w:sz w:val="30"/>
          <w:szCs w:val="30"/>
        </w:rPr>
      </w:pPr>
    </w:p>
    <w:p w14:paraId="3D3C9D7F" w14:textId="0A5246D6" w:rsidR="00480BFD" w:rsidRPr="00C075DE" w:rsidRDefault="00BA43C4" w:rsidP="000B6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รายการ</w:t>
      </w:r>
      <w:r w:rsidR="005F70CA" w:rsidRPr="00C075DE">
        <w:rPr>
          <w:rFonts w:asciiTheme="majorBidi" w:hAnsiTheme="majorBidi" w:cstheme="majorBidi"/>
          <w:spacing w:val="-2"/>
          <w:sz w:val="30"/>
          <w:szCs w:val="30"/>
          <w:cs/>
        </w:rPr>
        <w:t>ซื้อและ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ขายระหว่างกันกับ</w:t>
      </w:r>
      <w:r w:rsidR="008E1296" w:rsidRPr="00C075DE">
        <w:rPr>
          <w:rFonts w:asciiTheme="majorBidi" w:hAnsiTheme="majorBidi" w:cstheme="majorBidi"/>
          <w:spacing w:val="-2"/>
          <w:sz w:val="30"/>
          <w:szCs w:val="30"/>
          <w:cs/>
        </w:rPr>
        <w:t>บริษัทร่วม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ที่แสดงไว้ข้างต้น ไม่รวมรายการที่บริษัท</w:t>
      </w:r>
      <w:r w:rsidR="003D73E8"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เป็นผู้รับจ้างผลิต และเป็นผู้จัดจำหน่ายสินค้าให้กับ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บริษัทร่วมทางอ้อมแห่งหนึ่ง</w:t>
      </w:r>
      <w:r w:rsidR="00AE5CEF" w:rsidRPr="00C075DE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6D3AA8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="00480BFD"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="00AE5CEF"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330F62" w:rsidRPr="00C075DE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480BFD"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D3AA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กันยายน </w:t>
      </w:r>
      <w:r w:rsidR="00330F62" w:rsidRPr="00C075DE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C2C92" w:rsidRPr="00C075DE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7E2E22"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</w:t>
      </w:r>
      <w:r w:rsidR="00AE5CEF"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 w:rsidR="00480BFD"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27414">
        <w:rPr>
          <w:rFonts w:asciiTheme="majorBidi" w:hAnsiTheme="majorBidi" w:cstheme="majorBidi"/>
          <w:spacing w:val="-2"/>
          <w:sz w:val="30"/>
          <w:szCs w:val="30"/>
        </w:rPr>
        <w:t xml:space="preserve">67.54 </w:t>
      </w:r>
      <w:r w:rsidR="00480BFD" w:rsidRPr="00C075DE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F21A7" w:rsidRPr="00C075DE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330F62" w:rsidRPr="00C075DE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9C2C92" w:rsidRPr="00C075DE"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="00EF21A7" w:rsidRPr="00C075D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A370B1">
        <w:rPr>
          <w:rFonts w:asciiTheme="majorBidi" w:hAnsiTheme="majorBidi" w:cstheme="majorBidi"/>
          <w:i/>
          <w:iCs/>
          <w:spacing w:val="-2"/>
          <w:sz w:val="30"/>
          <w:szCs w:val="30"/>
        </w:rPr>
        <w:t>89.71</w:t>
      </w:r>
      <w:r w:rsidR="00EF21A7" w:rsidRPr="00C075D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AB0C10" w:rsidRPr="00C075DE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EF21A7" w:rsidRPr="00C075DE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7FACB978" w14:textId="77777777" w:rsidR="000B6B1C" w:rsidRPr="00C075DE" w:rsidRDefault="000B6B1C" w:rsidP="000B6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409007" w14:textId="73F333A5" w:rsidR="00D650E2" w:rsidRPr="00C075DE" w:rsidRDefault="00D650E2" w:rsidP="00DB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330F62" w:rsidRPr="00C075DE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480BFD"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D3AA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กันยายน </w:t>
      </w:r>
      <w:r w:rsidR="00330F62" w:rsidRPr="00C075DE">
        <w:rPr>
          <w:rFonts w:asciiTheme="majorBidi" w:hAnsiTheme="majorBidi" w:cstheme="majorBidi"/>
          <w:sz w:val="30"/>
          <w:szCs w:val="30"/>
        </w:rPr>
        <w:t>256</w:t>
      </w:r>
      <w:r w:rsidR="009C2C92" w:rsidRPr="00C075DE">
        <w:rPr>
          <w:rFonts w:asciiTheme="majorBidi" w:hAnsiTheme="majorBidi" w:cstheme="majorBidi"/>
          <w:sz w:val="30"/>
          <w:szCs w:val="30"/>
        </w:rPr>
        <w:t>5</w:t>
      </w:r>
      <w:r w:rsidR="00DD14F9" w:rsidRPr="00C075DE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30F62" w:rsidRPr="00C075DE">
        <w:rPr>
          <w:rFonts w:asciiTheme="majorBidi" w:hAnsiTheme="majorBidi" w:cstheme="majorBidi"/>
          <w:sz w:val="30"/>
          <w:szCs w:val="30"/>
        </w:rPr>
        <w:t>31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950B7F"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0F62" w:rsidRPr="00C075DE">
        <w:rPr>
          <w:rFonts w:asciiTheme="majorBidi" w:hAnsiTheme="majorBidi" w:cstheme="majorBidi"/>
          <w:sz w:val="30"/>
          <w:szCs w:val="30"/>
        </w:rPr>
        <w:t>256</w:t>
      </w:r>
      <w:r w:rsidR="009C2C92" w:rsidRPr="00C075DE">
        <w:rPr>
          <w:rFonts w:asciiTheme="majorBidi" w:hAnsiTheme="majorBidi" w:cstheme="majorBidi"/>
          <w:sz w:val="30"/>
          <w:szCs w:val="30"/>
        </w:rPr>
        <w:t>4</w:t>
      </w:r>
      <w:r w:rsidR="00DD14F9"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0D4BE66" w14:textId="13EB466B" w:rsidR="0043229B" w:rsidRPr="00C075DE" w:rsidRDefault="0043229B" w:rsidP="00432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highlight w:val="green"/>
        </w:rPr>
      </w:pPr>
    </w:p>
    <w:tbl>
      <w:tblPr>
        <w:tblW w:w="93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68"/>
        <w:gridCol w:w="1132"/>
        <w:gridCol w:w="281"/>
        <w:gridCol w:w="1115"/>
        <w:gridCol w:w="281"/>
        <w:gridCol w:w="1147"/>
      </w:tblGrid>
      <w:tr w:rsidR="007C24ED" w:rsidRPr="00C075DE" w14:paraId="61EA2DE5" w14:textId="77777777" w:rsidTr="00D3314A">
        <w:trPr>
          <w:tblHeader/>
        </w:trPr>
        <w:tc>
          <w:tcPr>
            <w:tcW w:w="2165" w:type="pct"/>
          </w:tcPr>
          <w:p w14:paraId="28298FC2" w14:textId="77777777" w:rsidR="007C24ED" w:rsidRPr="00C075DE" w:rsidRDefault="007C24ED" w:rsidP="00D3314A">
            <w:pPr>
              <w:tabs>
                <w:tab w:val="clear" w:pos="227"/>
                <w:tab w:val="left" w:pos="252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14:paraId="5D7CCCBB" w14:textId="77777777" w:rsidR="007C24ED" w:rsidRPr="00C075DE" w:rsidRDefault="007C24ED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7C7182C" w14:textId="77777777" w:rsidR="007C24ED" w:rsidRPr="00C075DE" w:rsidRDefault="007C24ED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4BF71B96" w14:textId="77777777" w:rsidR="007C24ED" w:rsidRPr="00C075DE" w:rsidRDefault="007C24ED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AA8" w:rsidRPr="00C075DE" w14:paraId="22CF04C7" w14:textId="77777777" w:rsidTr="00D3314A">
        <w:trPr>
          <w:tblHeader/>
        </w:trPr>
        <w:tc>
          <w:tcPr>
            <w:tcW w:w="2165" w:type="pct"/>
          </w:tcPr>
          <w:p w14:paraId="603D6C04" w14:textId="77777777" w:rsidR="006D3AA8" w:rsidRPr="00C075DE" w:rsidRDefault="006D3AA8" w:rsidP="006D3AA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2F65B357" w14:textId="59EBD8CD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  <w:shd w:val="clear" w:color="auto" w:fill="auto"/>
          </w:tcPr>
          <w:p w14:paraId="6B9DDAEF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21E4E3DC" w14:textId="3B251B38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  <w:shd w:val="clear" w:color="auto" w:fill="auto"/>
          </w:tcPr>
          <w:p w14:paraId="65062B16" w14:textId="77777777" w:rsidR="006D3AA8" w:rsidRPr="00C075DE" w:rsidRDefault="006D3AA8" w:rsidP="006D3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8AFE5BA" w14:textId="7B4B3089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  <w:shd w:val="clear" w:color="auto" w:fill="auto"/>
          </w:tcPr>
          <w:p w14:paraId="4F0CD847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AD1EF1D" w14:textId="4A7E9253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D3AA8" w:rsidRPr="00C075DE" w14:paraId="2D587CBA" w14:textId="77777777" w:rsidTr="00D3314A">
        <w:trPr>
          <w:tblHeader/>
        </w:trPr>
        <w:tc>
          <w:tcPr>
            <w:tcW w:w="2165" w:type="pct"/>
          </w:tcPr>
          <w:p w14:paraId="6FEF9350" w14:textId="77777777" w:rsidR="006D3AA8" w:rsidRPr="00C075DE" w:rsidRDefault="006D3AA8" w:rsidP="006D3AA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8" w:type="pct"/>
            <w:shd w:val="clear" w:color="auto" w:fill="auto"/>
          </w:tcPr>
          <w:p w14:paraId="54F35E32" w14:textId="71C4561F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17718101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786EB8DC" w14:textId="7D7D7710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0" w:type="pct"/>
            <w:shd w:val="clear" w:color="auto" w:fill="auto"/>
          </w:tcPr>
          <w:p w14:paraId="4AB6C449" w14:textId="77777777" w:rsidR="006D3AA8" w:rsidRPr="00C075DE" w:rsidRDefault="006D3AA8" w:rsidP="006D3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09501CE" w14:textId="2A35477B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0" w:type="pct"/>
            <w:shd w:val="clear" w:color="auto" w:fill="auto"/>
          </w:tcPr>
          <w:p w14:paraId="4F731B25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0DE53615" w14:textId="094611B2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D3AA8" w:rsidRPr="00C075DE" w14:paraId="3C912656" w14:textId="77777777" w:rsidTr="00D3314A">
        <w:trPr>
          <w:tblHeader/>
        </w:trPr>
        <w:tc>
          <w:tcPr>
            <w:tcW w:w="2165" w:type="pct"/>
          </w:tcPr>
          <w:p w14:paraId="36B5AEC8" w14:textId="77777777" w:rsidR="006D3AA8" w:rsidRPr="00C075DE" w:rsidRDefault="006D3AA8" w:rsidP="006D3AA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5" w:type="pct"/>
            <w:gridSpan w:val="7"/>
          </w:tcPr>
          <w:p w14:paraId="72FF05DF" w14:textId="77777777" w:rsidR="006D3AA8" w:rsidRPr="00C075DE" w:rsidRDefault="006D3AA8" w:rsidP="006D3AA8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3AA8" w:rsidRPr="00C075DE" w14:paraId="099AE272" w14:textId="77777777" w:rsidTr="00D3314A">
        <w:tc>
          <w:tcPr>
            <w:tcW w:w="2165" w:type="pct"/>
          </w:tcPr>
          <w:p w14:paraId="2778817E" w14:textId="77777777" w:rsidR="006D3AA8" w:rsidRPr="00C075DE" w:rsidRDefault="006D3AA8" w:rsidP="006D3AA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550C86DA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</w:tcPr>
          <w:p w14:paraId="5C9E4F5B" w14:textId="77777777" w:rsidR="006D3AA8" w:rsidRPr="00C075DE" w:rsidRDefault="006D3AA8" w:rsidP="006D3AA8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5" w:type="pct"/>
          </w:tcPr>
          <w:p w14:paraId="4057410E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50" w:type="pct"/>
          </w:tcPr>
          <w:p w14:paraId="6E679E9C" w14:textId="77777777" w:rsidR="006D3AA8" w:rsidRPr="00C075DE" w:rsidRDefault="006D3AA8" w:rsidP="006D3AA8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96" w:type="pct"/>
            <w:vAlign w:val="bottom"/>
          </w:tcPr>
          <w:p w14:paraId="183CAF6D" w14:textId="77777777" w:rsidR="006D3AA8" w:rsidRPr="00C075DE" w:rsidRDefault="006D3AA8" w:rsidP="006D3AA8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50" w:type="pct"/>
          </w:tcPr>
          <w:p w14:paraId="6B2299AC" w14:textId="77777777" w:rsidR="006D3AA8" w:rsidRPr="00C075DE" w:rsidRDefault="006D3AA8" w:rsidP="006D3AA8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3" w:type="pct"/>
            <w:vAlign w:val="bottom"/>
          </w:tcPr>
          <w:p w14:paraId="296E5AB7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F11574" w:rsidRPr="00C075DE" w14:paraId="268B09E6" w14:textId="77777777" w:rsidTr="00D3314A">
        <w:trPr>
          <w:trHeight w:val="87"/>
        </w:trPr>
        <w:tc>
          <w:tcPr>
            <w:tcW w:w="2165" w:type="pct"/>
          </w:tcPr>
          <w:p w14:paraId="15EDD93A" w14:textId="77777777" w:rsidR="00F11574" w:rsidRPr="00C075DE" w:rsidRDefault="00F11574" w:rsidP="00F115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8" w:type="pct"/>
          </w:tcPr>
          <w:p w14:paraId="60B3472E" w14:textId="4E056BC1" w:rsidR="00F11574" w:rsidRPr="00C075DE" w:rsidRDefault="00F11574" w:rsidP="00D866B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8BEA9FE" w14:textId="77777777" w:rsidR="00F11574" w:rsidRPr="00C075DE" w:rsidRDefault="00F11574" w:rsidP="00F11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5" w:type="pct"/>
          </w:tcPr>
          <w:p w14:paraId="258C5FE6" w14:textId="622A0B32" w:rsidR="00F11574" w:rsidRPr="00C075DE" w:rsidRDefault="00F11574" w:rsidP="00D866B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1547C03E" w14:textId="77777777" w:rsidR="00F11574" w:rsidRPr="00C075DE" w:rsidRDefault="00F11574" w:rsidP="00F11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CA6BB26" w14:textId="4C5622A0" w:rsidR="00F11574" w:rsidRPr="00C075DE" w:rsidRDefault="008C708D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23669C97" w14:textId="77777777" w:rsidR="00F11574" w:rsidRPr="00C075DE" w:rsidRDefault="00F11574" w:rsidP="00F1157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32920308" w14:textId="429125A9" w:rsidR="00F11574" w:rsidRPr="00C075DE" w:rsidRDefault="00F11574" w:rsidP="00F1157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F57B94" w:rsidRPr="00C075DE" w14:paraId="1AAFC062" w14:textId="77777777" w:rsidTr="00D3314A">
        <w:trPr>
          <w:trHeight w:val="87"/>
        </w:trPr>
        <w:tc>
          <w:tcPr>
            <w:tcW w:w="2165" w:type="pct"/>
          </w:tcPr>
          <w:p w14:paraId="24BEB218" w14:textId="5B7FEDD1" w:rsidR="00F57B94" w:rsidRPr="00F57B94" w:rsidRDefault="00F57B94" w:rsidP="00F57B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F57B94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F57B94">
              <w:rPr>
                <w:rFonts w:asciiTheme="majorBidi" w:hAnsiTheme="majorBidi" w:cstheme="majorBidi"/>
                <w:sz w:val="30"/>
                <w:szCs w:val="30"/>
              </w:rPr>
              <w:t xml:space="preserve"> Europe </w:t>
            </w:r>
            <w:proofErr w:type="spellStart"/>
            <w:r w:rsidRPr="00F57B94">
              <w:rPr>
                <w:rFonts w:asciiTheme="majorBidi" w:hAnsiTheme="majorBidi" w:cstheme="majorBidi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578" w:type="pct"/>
          </w:tcPr>
          <w:p w14:paraId="42C3016F" w14:textId="55D35BC4" w:rsidR="00F57B94" w:rsidRPr="00F57B94" w:rsidRDefault="00F57B94" w:rsidP="00F57B9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57B9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4E1ADA70" w14:textId="77777777" w:rsidR="00F57B94" w:rsidRPr="00F57B94" w:rsidRDefault="00F57B94" w:rsidP="00F57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73ACFBA" w14:textId="28745D2C" w:rsidR="00F57B94" w:rsidRPr="00F57B94" w:rsidRDefault="00F57B94" w:rsidP="00F57B9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57B9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264018FE" w14:textId="77777777" w:rsidR="00F57B94" w:rsidRPr="00F57B94" w:rsidRDefault="00F57B94" w:rsidP="00F57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040B9D05" w14:textId="6316E1AD" w:rsidR="00F57B94" w:rsidRPr="00F57B94" w:rsidRDefault="00F57B94" w:rsidP="00F5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57B94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  <w:tc>
          <w:tcPr>
            <w:tcW w:w="150" w:type="pct"/>
          </w:tcPr>
          <w:p w14:paraId="4C938D00" w14:textId="77777777" w:rsidR="00F57B94" w:rsidRPr="00F57B94" w:rsidRDefault="00F57B94" w:rsidP="00F57B9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53951E14" w14:textId="4C4CCABC" w:rsidR="00F57B94" w:rsidRPr="00F57B94" w:rsidRDefault="00F57B94" w:rsidP="00F57B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57B9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57B94" w:rsidRPr="00C075DE" w14:paraId="2986A0EC" w14:textId="77777777" w:rsidTr="00D3314A">
        <w:trPr>
          <w:trHeight w:val="87"/>
        </w:trPr>
        <w:tc>
          <w:tcPr>
            <w:tcW w:w="2165" w:type="pct"/>
          </w:tcPr>
          <w:p w14:paraId="3F0774AD" w14:textId="77777777" w:rsidR="00F57B94" w:rsidRPr="00C075DE" w:rsidRDefault="00F57B94" w:rsidP="00F57B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1C13EC90" w14:textId="77777777" w:rsidR="00F57B94" w:rsidRPr="00C075DE" w:rsidRDefault="00F57B94" w:rsidP="00F57B9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43671060" w14:textId="77777777" w:rsidR="00F57B94" w:rsidRPr="00C075DE" w:rsidRDefault="00F57B94" w:rsidP="00F57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5" w:type="pct"/>
          </w:tcPr>
          <w:p w14:paraId="63EC1853" w14:textId="77777777" w:rsidR="00F57B94" w:rsidRPr="00C075DE" w:rsidRDefault="00F57B94" w:rsidP="00F57B9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0" w:type="pct"/>
          </w:tcPr>
          <w:p w14:paraId="736E261B" w14:textId="77777777" w:rsidR="00F57B94" w:rsidRPr="00C075DE" w:rsidRDefault="00F57B94" w:rsidP="00F57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3B8C09C" w14:textId="77777777" w:rsidR="00F57B94" w:rsidRPr="00C075DE" w:rsidRDefault="00F57B94" w:rsidP="00F5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1C2029A" w14:textId="77777777" w:rsidR="00F57B94" w:rsidRPr="00C075DE" w:rsidRDefault="00F57B94" w:rsidP="00F57B9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4AEAB74B" w14:textId="77777777" w:rsidR="00F57B94" w:rsidRPr="00C075DE" w:rsidRDefault="00F57B94" w:rsidP="00F5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57B94" w:rsidRPr="00C075DE" w14:paraId="4E960F4D" w14:textId="77777777" w:rsidTr="00D3314A">
        <w:tc>
          <w:tcPr>
            <w:tcW w:w="2165" w:type="pct"/>
          </w:tcPr>
          <w:p w14:paraId="2CD84E0F" w14:textId="77777777" w:rsidR="00F57B94" w:rsidRPr="00C075DE" w:rsidRDefault="00F57B94" w:rsidP="00F57B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8" w:type="pct"/>
          </w:tcPr>
          <w:p w14:paraId="01376481" w14:textId="77777777" w:rsidR="00F57B94" w:rsidRPr="00C075DE" w:rsidRDefault="00F57B94" w:rsidP="00F57B9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45174E2D" w14:textId="77777777" w:rsidR="00F57B94" w:rsidRPr="00C075DE" w:rsidRDefault="00F57B94" w:rsidP="00F57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green"/>
              </w:rPr>
            </w:pPr>
          </w:p>
        </w:tc>
        <w:tc>
          <w:tcPr>
            <w:tcW w:w="605" w:type="pct"/>
          </w:tcPr>
          <w:p w14:paraId="2A1EFFB9" w14:textId="77777777" w:rsidR="00F57B94" w:rsidRPr="00C075DE" w:rsidRDefault="00F57B94" w:rsidP="00F57B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02452651" w14:textId="77777777" w:rsidR="00F57B94" w:rsidRPr="00C075DE" w:rsidRDefault="00F57B94" w:rsidP="00F57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96" w:type="pct"/>
            <w:vAlign w:val="bottom"/>
          </w:tcPr>
          <w:p w14:paraId="31DB9731" w14:textId="77777777" w:rsidR="00F57B94" w:rsidRPr="00C075DE" w:rsidRDefault="00F57B94" w:rsidP="00F5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" w:type="pct"/>
          </w:tcPr>
          <w:p w14:paraId="5043FB42" w14:textId="77777777" w:rsidR="00F57B94" w:rsidRPr="00C075DE" w:rsidRDefault="00F57B94" w:rsidP="00F57B9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13" w:type="pct"/>
            <w:vAlign w:val="bottom"/>
          </w:tcPr>
          <w:p w14:paraId="5B0AF641" w14:textId="77777777" w:rsidR="00F57B94" w:rsidRPr="00C075DE" w:rsidRDefault="00F57B94" w:rsidP="00F5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F57B94" w:rsidRPr="00C075DE" w14:paraId="57701EA4" w14:textId="77777777" w:rsidTr="00D3314A">
        <w:tc>
          <w:tcPr>
            <w:tcW w:w="2165" w:type="pct"/>
          </w:tcPr>
          <w:p w14:paraId="6DD5E831" w14:textId="77777777" w:rsidR="00F57B94" w:rsidRPr="00C075DE" w:rsidRDefault="00F57B94" w:rsidP="00F57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8" w:type="pct"/>
          </w:tcPr>
          <w:p w14:paraId="42399D3B" w14:textId="3C071EE4" w:rsidR="00F57B94" w:rsidRPr="00C075DE" w:rsidRDefault="00F57B94" w:rsidP="00F57B9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10,454</w:t>
            </w:r>
          </w:p>
        </w:tc>
        <w:tc>
          <w:tcPr>
            <w:tcW w:w="143" w:type="pct"/>
          </w:tcPr>
          <w:p w14:paraId="3751BCF9" w14:textId="77777777" w:rsidR="00F57B94" w:rsidRPr="00C075DE" w:rsidRDefault="00F57B94" w:rsidP="00F57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green"/>
              </w:rPr>
            </w:pPr>
          </w:p>
        </w:tc>
        <w:tc>
          <w:tcPr>
            <w:tcW w:w="605" w:type="pct"/>
          </w:tcPr>
          <w:p w14:paraId="55CB5C72" w14:textId="4A6E7E58" w:rsidR="00F57B94" w:rsidRPr="00C075DE" w:rsidRDefault="00F57B94" w:rsidP="00F57B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16,515</w:t>
            </w:r>
          </w:p>
        </w:tc>
        <w:tc>
          <w:tcPr>
            <w:tcW w:w="150" w:type="pct"/>
          </w:tcPr>
          <w:p w14:paraId="75A65FE5" w14:textId="77777777" w:rsidR="00F57B94" w:rsidRPr="00C075DE" w:rsidRDefault="00F57B94" w:rsidP="00F57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AB9D645" w14:textId="51C1FDD9" w:rsidR="00F57B94" w:rsidRPr="00C075DE" w:rsidRDefault="00F57B94" w:rsidP="00F5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10,454</w:t>
            </w:r>
          </w:p>
        </w:tc>
        <w:tc>
          <w:tcPr>
            <w:tcW w:w="150" w:type="pct"/>
          </w:tcPr>
          <w:p w14:paraId="165DD522" w14:textId="77777777" w:rsidR="00F57B94" w:rsidRPr="00C075DE" w:rsidRDefault="00F57B94" w:rsidP="00F57B9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13" w:type="pct"/>
          </w:tcPr>
          <w:p w14:paraId="28C63871" w14:textId="2C0B5CE6" w:rsidR="00F57B94" w:rsidRPr="00C075DE" w:rsidRDefault="00F57B94" w:rsidP="00F57B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16,515</w:t>
            </w:r>
          </w:p>
        </w:tc>
      </w:tr>
      <w:tr w:rsidR="00F57B94" w:rsidRPr="00C075DE" w14:paraId="0C7E4294" w14:textId="77777777" w:rsidTr="00D3314A">
        <w:tc>
          <w:tcPr>
            <w:tcW w:w="2165" w:type="pct"/>
          </w:tcPr>
          <w:p w14:paraId="36EF93E6" w14:textId="77777777" w:rsidR="00F57B94" w:rsidRPr="00C075DE" w:rsidRDefault="00F57B94" w:rsidP="00F57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2009A4EA" w14:textId="77777777" w:rsidR="00F57B94" w:rsidRPr="00C075DE" w:rsidRDefault="00F57B94" w:rsidP="00F57B9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2D086DFD" w14:textId="77777777" w:rsidR="00F57B94" w:rsidRPr="00C075DE" w:rsidRDefault="00F57B94" w:rsidP="00F57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green"/>
              </w:rPr>
            </w:pPr>
          </w:p>
        </w:tc>
        <w:tc>
          <w:tcPr>
            <w:tcW w:w="605" w:type="pct"/>
          </w:tcPr>
          <w:p w14:paraId="3770599A" w14:textId="77777777" w:rsidR="00F57B94" w:rsidRPr="00C075DE" w:rsidRDefault="00F57B94" w:rsidP="00F57B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6C2A48DA" w14:textId="77777777" w:rsidR="00F57B94" w:rsidRPr="00C075DE" w:rsidRDefault="00F57B94" w:rsidP="00F57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D39C038" w14:textId="77777777" w:rsidR="00F57B94" w:rsidRPr="00C075DE" w:rsidRDefault="00F57B94" w:rsidP="00F5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B8FE2E9" w14:textId="77777777" w:rsidR="00F57B94" w:rsidRPr="00C075DE" w:rsidRDefault="00F57B94" w:rsidP="00F57B9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13" w:type="pct"/>
          </w:tcPr>
          <w:p w14:paraId="7A00D1D1" w14:textId="77777777" w:rsidR="00F57B94" w:rsidRPr="00C075DE" w:rsidRDefault="00F57B94" w:rsidP="00F57B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7B94" w:rsidRPr="00C075DE" w14:paraId="479EDDCD" w14:textId="77777777" w:rsidTr="00D3314A">
        <w:tc>
          <w:tcPr>
            <w:tcW w:w="2165" w:type="pct"/>
            <w:shd w:val="clear" w:color="auto" w:fill="auto"/>
          </w:tcPr>
          <w:p w14:paraId="03546062" w14:textId="77777777" w:rsidR="00F57B94" w:rsidRPr="00C075DE" w:rsidRDefault="00F57B94" w:rsidP="00F57B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shd w:val="clear" w:color="auto" w:fill="auto"/>
          </w:tcPr>
          <w:p w14:paraId="57024B2B" w14:textId="77777777" w:rsidR="00F57B94" w:rsidRPr="00C075DE" w:rsidRDefault="00F57B94" w:rsidP="00F57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E0A99FA" w14:textId="77777777" w:rsidR="00F57B94" w:rsidRPr="00C075DE" w:rsidRDefault="00F57B94" w:rsidP="00F57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47C1BEC5" w14:textId="77777777" w:rsidR="00F57B94" w:rsidRPr="00C075DE" w:rsidRDefault="00F57B94" w:rsidP="00F5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EC0792F" w14:textId="77777777" w:rsidR="00F57B94" w:rsidRPr="00C075DE" w:rsidRDefault="00F57B94" w:rsidP="00F57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8F5F64F" w14:textId="77777777" w:rsidR="00F57B94" w:rsidRPr="00C075DE" w:rsidRDefault="00F57B94" w:rsidP="00F57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EF726D1" w14:textId="77777777" w:rsidR="00F57B94" w:rsidRPr="00C075DE" w:rsidRDefault="00F57B94" w:rsidP="00F57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A98EBE8" w14:textId="77777777" w:rsidR="00F57B94" w:rsidRPr="00C075DE" w:rsidRDefault="00F57B94" w:rsidP="00F5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7B94" w:rsidRPr="00C075DE" w14:paraId="1EBB7618" w14:textId="77777777" w:rsidTr="00D3314A">
        <w:tc>
          <w:tcPr>
            <w:tcW w:w="2165" w:type="pct"/>
            <w:shd w:val="clear" w:color="auto" w:fill="auto"/>
          </w:tcPr>
          <w:p w14:paraId="34AFD5FE" w14:textId="77777777" w:rsidR="00F57B94" w:rsidRPr="00C075DE" w:rsidRDefault="00F57B94" w:rsidP="00F57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Italmarket</w:t>
            </w:r>
            <w:proofErr w:type="spellEnd"/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Slovakia, </w:t>
            </w: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578" w:type="pct"/>
            <w:shd w:val="clear" w:color="auto" w:fill="auto"/>
          </w:tcPr>
          <w:p w14:paraId="58B146EA" w14:textId="25B72117" w:rsidR="00F57B94" w:rsidRPr="00C075DE" w:rsidRDefault="00F57B94" w:rsidP="00F57B9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143" w:type="pct"/>
            <w:shd w:val="clear" w:color="auto" w:fill="auto"/>
          </w:tcPr>
          <w:p w14:paraId="23FA7074" w14:textId="77777777" w:rsidR="00F57B94" w:rsidRPr="00C075DE" w:rsidRDefault="00F57B94" w:rsidP="00F57B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5" w:type="pct"/>
            <w:shd w:val="clear" w:color="auto" w:fill="auto"/>
          </w:tcPr>
          <w:p w14:paraId="59B8C5C4" w14:textId="5598EE10" w:rsidR="00F57B94" w:rsidRPr="00C075DE" w:rsidRDefault="00F57B94" w:rsidP="00F57B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150" w:type="pct"/>
            <w:shd w:val="clear" w:color="auto" w:fill="auto"/>
          </w:tcPr>
          <w:p w14:paraId="2087CFD0" w14:textId="77777777" w:rsidR="00F57B94" w:rsidRPr="00C075DE" w:rsidRDefault="00F57B94" w:rsidP="00F57B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53C2FB6" w14:textId="7838DC6D" w:rsidR="00F57B94" w:rsidRPr="00C075DE" w:rsidRDefault="00F57B94" w:rsidP="00F57B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0FF2818" w14:textId="77777777" w:rsidR="00F57B94" w:rsidRPr="00C075DE" w:rsidRDefault="00F57B94" w:rsidP="00F57B9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shd w:val="clear" w:color="auto" w:fill="auto"/>
          </w:tcPr>
          <w:p w14:paraId="17B1E56E" w14:textId="1ABCB94D" w:rsidR="00F57B94" w:rsidRPr="00C075DE" w:rsidRDefault="00F57B94" w:rsidP="00F57B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57B94" w:rsidRPr="00C075DE" w14:paraId="1D3703AA" w14:textId="77777777" w:rsidTr="00D3314A">
        <w:tc>
          <w:tcPr>
            <w:tcW w:w="2165" w:type="pct"/>
          </w:tcPr>
          <w:p w14:paraId="18AE34FD" w14:textId="77777777" w:rsidR="00F57B94" w:rsidRPr="00C075DE" w:rsidRDefault="00F57B94" w:rsidP="00F57B9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37F36" w14:textId="71818530" w:rsidR="00F57B94" w:rsidRPr="00C075DE" w:rsidRDefault="00F57B94" w:rsidP="00F57B9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11,411</w:t>
            </w:r>
          </w:p>
        </w:tc>
        <w:tc>
          <w:tcPr>
            <w:tcW w:w="143" w:type="pct"/>
          </w:tcPr>
          <w:p w14:paraId="48A42863" w14:textId="77777777" w:rsidR="00F57B94" w:rsidRPr="00C075DE" w:rsidRDefault="00F57B94" w:rsidP="00F57B9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CAE3BD9" w14:textId="65E60A64" w:rsidR="00F57B94" w:rsidRPr="00C075DE" w:rsidRDefault="00F57B94" w:rsidP="00F57B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16,673</w:t>
            </w:r>
          </w:p>
        </w:tc>
        <w:tc>
          <w:tcPr>
            <w:tcW w:w="150" w:type="pct"/>
          </w:tcPr>
          <w:p w14:paraId="233AE487" w14:textId="77777777" w:rsidR="00F57B94" w:rsidRPr="00C075DE" w:rsidRDefault="00F57B94" w:rsidP="00F57B9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55DC9B7" w14:textId="6BA6C22E" w:rsidR="00F57B94" w:rsidRPr="00C075DE" w:rsidRDefault="00F57B94" w:rsidP="00F5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11,292</w:t>
            </w:r>
          </w:p>
        </w:tc>
        <w:tc>
          <w:tcPr>
            <w:tcW w:w="150" w:type="pct"/>
          </w:tcPr>
          <w:p w14:paraId="1A102D93" w14:textId="77777777" w:rsidR="00F57B94" w:rsidRPr="00C075DE" w:rsidRDefault="00F57B94" w:rsidP="00F57B9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79B12DCD" w14:textId="66D62AC6" w:rsidR="00F57B94" w:rsidRPr="00C075DE" w:rsidRDefault="00F57B94" w:rsidP="00F5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16,543</w:t>
            </w:r>
          </w:p>
        </w:tc>
      </w:tr>
    </w:tbl>
    <w:p w14:paraId="629463B4" w14:textId="77777777" w:rsidR="007C24ED" w:rsidRPr="00A370B1" w:rsidRDefault="007C24ED" w:rsidP="007C24E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8"/>
        <w:gridCol w:w="266"/>
        <w:gridCol w:w="1136"/>
        <w:gridCol w:w="274"/>
        <w:gridCol w:w="1125"/>
        <w:gridCol w:w="240"/>
        <w:gridCol w:w="1142"/>
      </w:tblGrid>
      <w:tr w:rsidR="007C24ED" w:rsidRPr="00C075DE" w14:paraId="558F5F25" w14:textId="77777777" w:rsidTr="00D3314A">
        <w:trPr>
          <w:tblHeader/>
        </w:trPr>
        <w:tc>
          <w:tcPr>
            <w:tcW w:w="2175" w:type="pct"/>
          </w:tcPr>
          <w:p w14:paraId="71C1CD26" w14:textId="77777777" w:rsidR="007C24ED" w:rsidRPr="00C075DE" w:rsidRDefault="007C24ED" w:rsidP="00D3314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</w:p>
        </w:tc>
        <w:tc>
          <w:tcPr>
            <w:tcW w:w="1332" w:type="pct"/>
            <w:gridSpan w:val="3"/>
          </w:tcPr>
          <w:p w14:paraId="32E82610" w14:textId="77777777" w:rsidR="007C24ED" w:rsidRPr="00C075DE" w:rsidRDefault="007C24ED" w:rsidP="00D331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F090603" w14:textId="77777777" w:rsidR="007C24ED" w:rsidRPr="00C075DE" w:rsidRDefault="007C24ED" w:rsidP="00D331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68385E87" w14:textId="77777777" w:rsidR="007C24ED" w:rsidRPr="00C075DE" w:rsidRDefault="007C24ED" w:rsidP="00D3314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AA8" w:rsidRPr="00C075DE" w14:paraId="377D9B24" w14:textId="77777777" w:rsidTr="00D3314A">
        <w:trPr>
          <w:tblHeader/>
        </w:trPr>
        <w:tc>
          <w:tcPr>
            <w:tcW w:w="2175" w:type="pct"/>
          </w:tcPr>
          <w:p w14:paraId="6F784EE0" w14:textId="77777777" w:rsidR="006D3AA8" w:rsidRPr="00C075DE" w:rsidRDefault="006D3AA8" w:rsidP="006D3AA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7576D3B8" w14:textId="30C34979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  <w:shd w:val="clear" w:color="auto" w:fill="auto"/>
          </w:tcPr>
          <w:p w14:paraId="6AA52CDB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DB6C6DE" w14:textId="1345ADFC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47F80F69" w14:textId="77777777" w:rsidR="006D3AA8" w:rsidRPr="00C075DE" w:rsidRDefault="006D3AA8" w:rsidP="006D3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1274040B" w14:textId="3E1EA410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  <w:shd w:val="clear" w:color="auto" w:fill="auto"/>
          </w:tcPr>
          <w:p w14:paraId="07CBC5C2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F6E59F3" w14:textId="2282E4F0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D3AA8" w:rsidRPr="00C075DE" w14:paraId="266A6F10" w14:textId="77777777" w:rsidTr="00D3314A">
        <w:trPr>
          <w:tblHeader/>
        </w:trPr>
        <w:tc>
          <w:tcPr>
            <w:tcW w:w="2175" w:type="pct"/>
          </w:tcPr>
          <w:p w14:paraId="7842032D" w14:textId="77777777" w:rsidR="006D3AA8" w:rsidRPr="00C075DE" w:rsidRDefault="006D3AA8" w:rsidP="006D3AA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79" w:type="pct"/>
            <w:shd w:val="clear" w:color="auto" w:fill="auto"/>
          </w:tcPr>
          <w:p w14:paraId="1780D567" w14:textId="0C121278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4487943A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04E5DAC" w14:textId="41C9034C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796C58D6" w14:textId="77777777" w:rsidR="006D3AA8" w:rsidRPr="00C075DE" w:rsidRDefault="006D3AA8" w:rsidP="006D3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4C990347" w14:textId="5920F922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" w:type="pct"/>
            <w:shd w:val="clear" w:color="auto" w:fill="auto"/>
          </w:tcPr>
          <w:p w14:paraId="251F863F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56DF55B" w14:textId="38CC9FF8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D3AA8" w:rsidRPr="00C075DE" w14:paraId="482958F2" w14:textId="77777777" w:rsidTr="00D3314A">
        <w:trPr>
          <w:tblHeader/>
        </w:trPr>
        <w:tc>
          <w:tcPr>
            <w:tcW w:w="2175" w:type="pct"/>
          </w:tcPr>
          <w:p w14:paraId="5C338BD5" w14:textId="77777777" w:rsidR="006D3AA8" w:rsidRPr="00C075DE" w:rsidRDefault="006D3AA8" w:rsidP="006D3AA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5" w:type="pct"/>
            <w:gridSpan w:val="7"/>
          </w:tcPr>
          <w:p w14:paraId="40884E1C" w14:textId="77777777" w:rsidR="006D3AA8" w:rsidRPr="00C075DE" w:rsidRDefault="006D3AA8" w:rsidP="006D3AA8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3AA8" w:rsidRPr="00C075DE" w14:paraId="7A46E139" w14:textId="77777777" w:rsidTr="00D3314A">
        <w:tc>
          <w:tcPr>
            <w:tcW w:w="2175" w:type="pct"/>
          </w:tcPr>
          <w:p w14:paraId="75460E68" w14:textId="77777777" w:rsidR="006D3AA8" w:rsidRPr="00C075DE" w:rsidRDefault="006D3AA8" w:rsidP="006D3AA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1BA3AB76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</w:tcPr>
          <w:p w14:paraId="70F5951F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1866BC80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7" w:type="pct"/>
          </w:tcPr>
          <w:p w14:paraId="385A4641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4" w:type="pct"/>
            <w:vAlign w:val="bottom"/>
          </w:tcPr>
          <w:p w14:paraId="7A45F796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9" w:type="pct"/>
          </w:tcPr>
          <w:p w14:paraId="69383CBC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3" w:type="pct"/>
            <w:vAlign w:val="bottom"/>
          </w:tcPr>
          <w:p w14:paraId="2D7EF341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F11574" w:rsidRPr="00C075DE" w14:paraId="2A9E0DD5" w14:textId="77777777" w:rsidTr="00D3314A">
        <w:tc>
          <w:tcPr>
            <w:tcW w:w="2175" w:type="pct"/>
          </w:tcPr>
          <w:p w14:paraId="0C3B3508" w14:textId="77777777" w:rsidR="00F11574" w:rsidRPr="00C075DE" w:rsidRDefault="00F11574" w:rsidP="00F1157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Europe </w:t>
            </w: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579" w:type="pct"/>
            <w:shd w:val="clear" w:color="auto" w:fill="auto"/>
          </w:tcPr>
          <w:p w14:paraId="566E27FB" w14:textId="30F430D9" w:rsidR="00F11574" w:rsidRPr="00C075DE" w:rsidRDefault="00F11574" w:rsidP="00D866B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B00AB3D" w14:textId="77777777" w:rsidR="00F11574" w:rsidRPr="00C075DE" w:rsidRDefault="00F11574" w:rsidP="00F11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43B621F2" w14:textId="563EC65B" w:rsidR="00F11574" w:rsidRPr="00C075DE" w:rsidRDefault="00F11574" w:rsidP="00D866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D411223" w14:textId="77777777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4619EA9" w14:textId="74467770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</w:t>
            </w:r>
            <w:r w:rsidR="008272CE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29" w:type="pct"/>
          </w:tcPr>
          <w:p w14:paraId="301079FC" w14:textId="77777777" w:rsidR="00F11574" w:rsidRPr="00C075DE" w:rsidRDefault="00F11574" w:rsidP="00F11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0324820E" w14:textId="6DF9CA9E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3,266</w:t>
            </w:r>
          </w:p>
        </w:tc>
      </w:tr>
      <w:tr w:rsidR="00F11574" w:rsidRPr="00C075DE" w14:paraId="2F71E27F" w14:textId="77777777" w:rsidTr="00D3314A">
        <w:tc>
          <w:tcPr>
            <w:tcW w:w="2175" w:type="pct"/>
          </w:tcPr>
          <w:p w14:paraId="0C856772" w14:textId="77777777" w:rsidR="00F11574" w:rsidRPr="00C075DE" w:rsidRDefault="00F11574" w:rsidP="00F115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Trading (Shanghai) Co., Ltd.</w:t>
            </w:r>
          </w:p>
        </w:tc>
        <w:tc>
          <w:tcPr>
            <w:tcW w:w="579" w:type="pct"/>
            <w:shd w:val="clear" w:color="auto" w:fill="auto"/>
          </w:tcPr>
          <w:p w14:paraId="74DE3A55" w14:textId="2302BEDD" w:rsidR="00F11574" w:rsidRPr="00C075DE" w:rsidRDefault="00F11574" w:rsidP="00D866B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C70B862" w14:textId="77777777" w:rsidR="00F11574" w:rsidRPr="00C075DE" w:rsidRDefault="00F11574" w:rsidP="00F11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5B5E317C" w14:textId="2D7F7647" w:rsidR="00F11574" w:rsidRPr="00C075DE" w:rsidRDefault="00F11574" w:rsidP="00D866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79D507E" w14:textId="77777777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7925C192" w14:textId="6B38ED50" w:rsidR="00F11574" w:rsidRPr="00C075DE" w:rsidRDefault="008272CE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10,657</w:t>
            </w:r>
          </w:p>
        </w:tc>
        <w:tc>
          <w:tcPr>
            <w:tcW w:w="129" w:type="pct"/>
          </w:tcPr>
          <w:p w14:paraId="387FE90A" w14:textId="77777777" w:rsidR="00F11574" w:rsidRPr="00C075DE" w:rsidRDefault="00F11574" w:rsidP="00F11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1E1BE6CC" w14:textId="5FD1366F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10,006</w:t>
            </w:r>
          </w:p>
        </w:tc>
      </w:tr>
      <w:tr w:rsidR="00F11574" w:rsidRPr="00C075DE" w14:paraId="368449F0" w14:textId="77777777" w:rsidTr="00D3314A">
        <w:tc>
          <w:tcPr>
            <w:tcW w:w="2175" w:type="pct"/>
          </w:tcPr>
          <w:p w14:paraId="206B0FA0" w14:textId="77777777" w:rsidR="00F11574" w:rsidRPr="00C075DE" w:rsidRDefault="00F11574" w:rsidP="00F1157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Trading (Hong Kong) Company Limited</w:t>
            </w:r>
          </w:p>
        </w:tc>
        <w:tc>
          <w:tcPr>
            <w:tcW w:w="579" w:type="pct"/>
            <w:shd w:val="clear" w:color="auto" w:fill="auto"/>
          </w:tcPr>
          <w:p w14:paraId="46433030" w14:textId="3B60E972" w:rsidR="00F11574" w:rsidRPr="00C075DE" w:rsidRDefault="00F11574" w:rsidP="00D866B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A9C6AB8" w14:textId="77777777" w:rsidR="00F11574" w:rsidRPr="00C075DE" w:rsidRDefault="00F11574" w:rsidP="00F11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7DB6E10B" w14:textId="4EA62AC7" w:rsidR="00F11574" w:rsidRPr="00C075DE" w:rsidRDefault="00F11574" w:rsidP="00D866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BE458C8" w14:textId="77777777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22EDF2D" w14:textId="2008A4F3" w:rsidR="00F11574" w:rsidRPr="00C075DE" w:rsidRDefault="008272CE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0F7A2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4B349830" w14:textId="77777777" w:rsidR="00F11574" w:rsidRPr="00C075DE" w:rsidRDefault="00F11574" w:rsidP="00F11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3BBF5748" w14:textId="24C21956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</w:tr>
      <w:tr w:rsidR="00F11574" w:rsidRPr="00C075DE" w14:paraId="0748F3F8" w14:textId="77777777" w:rsidTr="00D3314A">
        <w:tc>
          <w:tcPr>
            <w:tcW w:w="2175" w:type="pct"/>
          </w:tcPr>
          <w:p w14:paraId="0C153B6E" w14:textId="77777777" w:rsidR="00F11574" w:rsidRPr="00C075DE" w:rsidRDefault="00F11574" w:rsidP="00F115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9" w:type="pct"/>
            <w:shd w:val="clear" w:color="auto" w:fill="auto"/>
          </w:tcPr>
          <w:p w14:paraId="2595AA21" w14:textId="0FE886FE" w:rsidR="00F11574" w:rsidRPr="00C075DE" w:rsidRDefault="00F11574" w:rsidP="00D866B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9AC6C2E" w14:textId="77777777" w:rsidR="00F11574" w:rsidRPr="00C075DE" w:rsidRDefault="00F11574" w:rsidP="00F11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66BF29C1" w14:textId="131D59D2" w:rsidR="00F11574" w:rsidRPr="00C075DE" w:rsidRDefault="00F11574" w:rsidP="00D866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EB1B37E" w14:textId="77777777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23FD593" w14:textId="640CE3EA" w:rsidR="00F11574" w:rsidRPr="00CA2CF1" w:rsidRDefault="00FE5170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CA2CF1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129" w:type="pct"/>
          </w:tcPr>
          <w:p w14:paraId="35F111FD" w14:textId="77777777" w:rsidR="00F11574" w:rsidRPr="00C075DE" w:rsidRDefault="00F11574" w:rsidP="00F11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7C4BE97A" w14:textId="1158AF16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1,785</w:t>
            </w:r>
          </w:p>
        </w:tc>
      </w:tr>
      <w:tr w:rsidR="00F11574" w:rsidRPr="00C075DE" w14:paraId="5D3A55A8" w14:textId="77777777" w:rsidTr="00D3314A">
        <w:tc>
          <w:tcPr>
            <w:tcW w:w="2175" w:type="pct"/>
          </w:tcPr>
          <w:p w14:paraId="14C4344F" w14:textId="77777777" w:rsidR="00F11574" w:rsidRPr="00C075DE" w:rsidRDefault="00F11574" w:rsidP="00F115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579" w:type="pct"/>
            <w:shd w:val="clear" w:color="auto" w:fill="auto"/>
          </w:tcPr>
          <w:p w14:paraId="46176B8D" w14:textId="668F8A2C" w:rsidR="00F11574" w:rsidRPr="00C075DE" w:rsidRDefault="00F11574" w:rsidP="00D866B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B85EA8D" w14:textId="77777777" w:rsidR="00F11574" w:rsidRPr="00C075DE" w:rsidRDefault="00F11574" w:rsidP="00F11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2B83CD09" w14:textId="1B607C00" w:rsidR="00F11574" w:rsidRPr="00C075DE" w:rsidRDefault="00F11574" w:rsidP="00D866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7A5D9361" w14:textId="77777777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72EBEA85" w14:textId="12536C8F" w:rsidR="00F11574" w:rsidRPr="00CA2CF1" w:rsidRDefault="00CD74A9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CA2CF1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FE5170" w:rsidRPr="00CA2CF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A2CF1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29" w:type="pct"/>
          </w:tcPr>
          <w:p w14:paraId="5F90DAF0" w14:textId="77777777" w:rsidR="00F11574" w:rsidRPr="00C075DE" w:rsidRDefault="00F11574" w:rsidP="00F11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532C154F" w14:textId="78B3D63A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</w:tr>
      <w:tr w:rsidR="00F11574" w:rsidRPr="00C075DE" w14:paraId="7A0C4643" w14:textId="77777777" w:rsidTr="00D3314A">
        <w:tc>
          <w:tcPr>
            <w:tcW w:w="2175" w:type="pct"/>
          </w:tcPr>
          <w:p w14:paraId="58878573" w14:textId="77777777" w:rsidR="00F11574" w:rsidRPr="00C075DE" w:rsidRDefault="00F11574" w:rsidP="00F115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62176BC9" w14:textId="77777777" w:rsidR="00F11574" w:rsidRPr="00C075DE" w:rsidRDefault="00F11574" w:rsidP="00F1157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378EE426" w14:textId="77777777" w:rsidR="00F11574" w:rsidRPr="00C075DE" w:rsidRDefault="00F11574" w:rsidP="00F11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7FD34F61" w14:textId="77777777" w:rsidR="00F11574" w:rsidRPr="00C075DE" w:rsidRDefault="00F11574" w:rsidP="00F1157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</w:tcPr>
          <w:p w14:paraId="68994AAD" w14:textId="77777777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BD2B439" w14:textId="77777777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D58E5B2" w14:textId="77777777" w:rsidR="00F11574" w:rsidRPr="00C075DE" w:rsidRDefault="00F11574" w:rsidP="00F11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1670A23A" w14:textId="77777777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574" w:rsidRPr="00C075DE" w14:paraId="158157D9" w14:textId="77777777" w:rsidTr="00D3314A">
        <w:tc>
          <w:tcPr>
            <w:tcW w:w="2175" w:type="pct"/>
          </w:tcPr>
          <w:p w14:paraId="5F362389" w14:textId="77777777" w:rsidR="00F11574" w:rsidRPr="00C075DE" w:rsidRDefault="00F11574" w:rsidP="00F1157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3AFE2CD7" w14:textId="77777777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143" w:type="pct"/>
          </w:tcPr>
          <w:p w14:paraId="440B076D" w14:textId="77777777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7628B9D6" w14:textId="77777777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147" w:type="pct"/>
          </w:tcPr>
          <w:p w14:paraId="136E2D66" w14:textId="77777777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pct"/>
            <w:vAlign w:val="bottom"/>
          </w:tcPr>
          <w:p w14:paraId="04D04FD7" w14:textId="77777777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46939DE8" w14:textId="77777777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3" w:type="pct"/>
            <w:vAlign w:val="bottom"/>
          </w:tcPr>
          <w:p w14:paraId="281DACF7" w14:textId="77777777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11574" w:rsidRPr="00C075DE" w14:paraId="13E2A504" w14:textId="77777777" w:rsidTr="00D3314A">
        <w:tc>
          <w:tcPr>
            <w:tcW w:w="2175" w:type="pct"/>
          </w:tcPr>
          <w:p w14:paraId="1E13EAB0" w14:textId="6C6DDA5C" w:rsidR="00F11574" w:rsidRPr="00C075DE" w:rsidRDefault="00432B3E" w:rsidP="00F115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7D1F2705" w14:textId="6C627F1F" w:rsidR="00F11574" w:rsidRPr="00C075DE" w:rsidRDefault="008272CE" w:rsidP="00D866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F28D6CA" w14:textId="77777777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CC4D37B" w14:textId="10E8EDFE" w:rsidR="00F11574" w:rsidRPr="00C075DE" w:rsidRDefault="00F11574" w:rsidP="00F11574">
            <w:pPr>
              <w:tabs>
                <w:tab w:val="clear" w:pos="907"/>
                <w:tab w:val="left" w:pos="786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  <w:tc>
          <w:tcPr>
            <w:tcW w:w="147" w:type="pct"/>
          </w:tcPr>
          <w:p w14:paraId="35F1F631" w14:textId="77777777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E7E8DD8" w14:textId="7D3B70C7" w:rsidR="00F11574" w:rsidRPr="00C075DE" w:rsidRDefault="008272CE" w:rsidP="00D866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8145B5A" w14:textId="77777777" w:rsidR="00F11574" w:rsidRPr="00C075DE" w:rsidRDefault="00F11574" w:rsidP="00F11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40017B44" w14:textId="5F2D59A4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</w:tr>
      <w:tr w:rsidR="00F57B94" w:rsidRPr="00C075DE" w14:paraId="556F3C9C" w14:textId="77777777" w:rsidTr="00D3314A">
        <w:tc>
          <w:tcPr>
            <w:tcW w:w="2175" w:type="pct"/>
          </w:tcPr>
          <w:p w14:paraId="3CC7EAB5" w14:textId="02CA1361" w:rsidR="00F57B94" w:rsidRDefault="00F57B94" w:rsidP="00F57B94">
            <w:pPr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A2CF1">
              <w:rPr>
                <w:rFonts w:asciiTheme="majorBidi" w:hAnsiTheme="majorBidi"/>
                <w:sz w:val="30"/>
                <w:szCs w:val="30"/>
                <w:cs/>
              </w:rPr>
              <w:t xml:space="preserve"> เอ็มอินเทลลิเจนซ์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5C83F3F3" w14:textId="253D536F" w:rsidR="00F57B94" w:rsidRDefault="00F57B94" w:rsidP="00F57B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1,026</w:t>
            </w:r>
          </w:p>
        </w:tc>
        <w:tc>
          <w:tcPr>
            <w:tcW w:w="143" w:type="pct"/>
          </w:tcPr>
          <w:p w14:paraId="4D329515" w14:textId="77777777" w:rsidR="00F57B94" w:rsidRPr="00C075DE" w:rsidRDefault="00F57B94" w:rsidP="00F5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288E1E5F" w14:textId="03659541" w:rsidR="00F57B94" w:rsidRPr="00C075DE" w:rsidRDefault="00F57B94" w:rsidP="00F57B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F2FF0E2" w14:textId="77777777" w:rsidR="00F57B94" w:rsidRPr="00C075DE" w:rsidRDefault="00F57B94" w:rsidP="00F5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D390E28" w14:textId="17DD4BD6" w:rsidR="00F57B94" w:rsidRPr="00653DE4" w:rsidRDefault="00F57B94" w:rsidP="00F5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1,026</w:t>
            </w:r>
          </w:p>
        </w:tc>
        <w:tc>
          <w:tcPr>
            <w:tcW w:w="129" w:type="pct"/>
          </w:tcPr>
          <w:p w14:paraId="30E0D858" w14:textId="77777777" w:rsidR="00F57B94" w:rsidRPr="00C075DE" w:rsidRDefault="00F57B94" w:rsidP="00F57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3CD86A35" w14:textId="4C141854" w:rsidR="00F57B94" w:rsidRPr="00C075DE" w:rsidRDefault="00F57B94" w:rsidP="00F57B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1574" w:rsidRPr="00F57B94" w14:paraId="7F093EBF" w14:textId="77777777" w:rsidTr="00D3314A">
        <w:tc>
          <w:tcPr>
            <w:tcW w:w="2175" w:type="pct"/>
          </w:tcPr>
          <w:p w14:paraId="78E13E9A" w14:textId="77777777" w:rsidR="00F11574" w:rsidRPr="00F57B94" w:rsidRDefault="00F11574" w:rsidP="00F1157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42B83F7" w14:textId="77777777" w:rsidR="00F11574" w:rsidRPr="00F57B94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highlight w:val="green"/>
              </w:rPr>
            </w:pPr>
          </w:p>
        </w:tc>
        <w:tc>
          <w:tcPr>
            <w:tcW w:w="143" w:type="pct"/>
          </w:tcPr>
          <w:p w14:paraId="44729BD5" w14:textId="77777777" w:rsidR="00F11574" w:rsidRPr="00F57B94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7BD11304" w14:textId="77777777" w:rsidR="00F11574" w:rsidRPr="00F57B94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highlight w:val="green"/>
              </w:rPr>
            </w:pPr>
          </w:p>
        </w:tc>
        <w:tc>
          <w:tcPr>
            <w:tcW w:w="147" w:type="pct"/>
          </w:tcPr>
          <w:p w14:paraId="1ED37C16" w14:textId="77777777" w:rsidR="00F11574" w:rsidRPr="00F57B94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vAlign w:val="bottom"/>
          </w:tcPr>
          <w:p w14:paraId="324C26BE" w14:textId="77777777" w:rsidR="00F11574" w:rsidRPr="00F57B94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" w:type="pct"/>
          </w:tcPr>
          <w:p w14:paraId="2E771D31" w14:textId="77777777" w:rsidR="00F11574" w:rsidRPr="00F57B94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3" w:type="pct"/>
            <w:vAlign w:val="bottom"/>
          </w:tcPr>
          <w:p w14:paraId="2AA7B64C" w14:textId="77777777" w:rsidR="00F11574" w:rsidRPr="00F57B94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11574" w:rsidRPr="00C075DE" w14:paraId="1FD363DA" w14:textId="77777777" w:rsidTr="00D3314A">
        <w:tc>
          <w:tcPr>
            <w:tcW w:w="2175" w:type="pct"/>
          </w:tcPr>
          <w:p w14:paraId="20B92DFC" w14:textId="77777777" w:rsidR="00F11574" w:rsidRPr="00C075DE" w:rsidRDefault="00F11574" w:rsidP="00F11574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7B25D51D" w14:textId="77777777" w:rsidR="00F11574" w:rsidRPr="00C075DE" w:rsidRDefault="00F11574" w:rsidP="00F1157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756DBF0E" w14:textId="77777777" w:rsidR="00F11574" w:rsidRPr="00C075DE" w:rsidRDefault="00F11574" w:rsidP="00F1157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0E47704E" w14:textId="77777777" w:rsidR="00F11574" w:rsidRPr="00C075DE" w:rsidRDefault="00F11574" w:rsidP="00F11574">
            <w:pPr>
              <w:tabs>
                <w:tab w:val="clear" w:pos="907"/>
                <w:tab w:val="left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7" w:type="pct"/>
          </w:tcPr>
          <w:p w14:paraId="65AC0952" w14:textId="77777777" w:rsidR="00F11574" w:rsidRPr="00C075DE" w:rsidRDefault="00F11574" w:rsidP="00F1157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3EE7658" w14:textId="77777777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E3EC27E" w14:textId="77777777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08B84247" w14:textId="77777777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574" w:rsidRPr="00C075DE" w14:paraId="42D3E8A4" w14:textId="77777777" w:rsidTr="00D3314A">
        <w:tc>
          <w:tcPr>
            <w:tcW w:w="2175" w:type="pct"/>
          </w:tcPr>
          <w:p w14:paraId="0BAA75AB" w14:textId="77777777" w:rsidR="00F11574" w:rsidRPr="00C075DE" w:rsidRDefault="00F11574" w:rsidP="00F115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ฮายาชิโปรดักส์ จำกัด</w:t>
            </w:r>
          </w:p>
        </w:tc>
        <w:tc>
          <w:tcPr>
            <w:tcW w:w="579" w:type="pct"/>
            <w:shd w:val="clear" w:color="auto" w:fill="auto"/>
          </w:tcPr>
          <w:p w14:paraId="2570E1F0" w14:textId="5AD01B70" w:rsidR="00F11574" w:rsidRPr="00C075DE" w:rsidRDefault="008272CE" w:rsidP="00F1157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3" w:type="pct"/>
          </w:tcPr>
          <w:p w14:paraId="76986C3B" w14:textId="77777777" w:rsidR="00F11574" w:rsidRPr="00C075DE" w:rsidRDefault="00F11574" w:rsidP="00F1157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507D0E8A" w14:textId="196FA082" w:rsidR="00F11574" w:rsidRPr="00C075DE" w:rsidRDefault="00F11574" w:rsidP="00F11574">
            <w:pPr>
              <w:tabs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7" w:type="pct"/>
          </w:tcPr>
          <w:p w14:paraId="68A3AEC1" w14:textId="77777777" w:rsidR="00F11574" w:rsidRPr="00C075DE" w:rsidRDefault="00F11574" w:rsidP="00F1157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A740E28" w14:textId="2A0E60A8" w:rsidR="00F11574" w:rsidRPr="00C075DE" w:rsidRDefault="008272CE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9" w:type="pct"/>
          </w:tcPr>
          <w:p w14:paraId="015011E4" w14:textId="77777777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77CB06E1" w14:textId="22A92F3E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F11574" w:rsidRPr="00C075DE" w14:paraId="6A5F9721" w14:textId="77777777" w:rsidTr="00D3314A">
        <w:tc>
          <w:tcPr>
            <w:tcW w:w="2175" w:type="pct"/>
          </w:tcPr>
          <w:p w14:paraId="5690A72E" w14:textId="77777777" w:rsidR="00F11574" w:rsidRPr="00C075DE" w:rsidRDefault="00F11574" w:rsidP="00F1157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066A741E" w14:textId="5F9CDDA1" w:rsidR="00F11574" w:rsidRPr="00C075DE" w:rsidRDefault="008272CE" w:rsidP="00F1157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7B94">
              <w:rPr>
                <w:rFonts w:asciiTheme="majorBidi" w:hAnsiTheme="majorBidi" w:cstheme="majorBidi"/>
                <w:sz w:val="30"/>
                <w:szCs w:val="30"/>
              </w:rPr>
              <w:t>,037</w:t>
            </w:r>
          </w:p>
        </w:tc>
        <w:tc>
          <w:tcPr>
            <w:tcW w:w="143" w:type="pct"/>
          </w:tcPr>
          <w:p w14:paraId="3CF565A9" w14:textId="77777777" w:rsidR="00F11574" w:rsidRPr="00C075DE" w:rsidRDefault="00F11574" w:rsidP="00F1157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2D49D82A" w14:textId="7E5A2218" w:rsidR="00F11574" w:rsidRPr="00C075DE" w:rsidRDefault="00F11574" w:rsidP="00F11574">
            <w:pPr>
              <w:tabs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147" w:type="pct"/>
          </w:tcPr>
          <w:p w14:paraId="04F69FF3" w14:textId="77777777" w:rsidR="00F11574" w:rsidRPr="00C075DE" w:rsidRDefault="00F11574" w:rsidP="00F1157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0462D4D8" w14:textId="610F55EF" w:rsidR="00F11574" w:rsidRPr="00C075DE" w:rsidRDefault="004F6AE3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7B94">
              <w:rPr>
                <w:rFonts w:asciiTheme="majorBidi" w:hAnsiTheme="majorBidi" w:cstheme="majorBidi"/>
                <w:sz w:val="30"/>
                <w:szCs w:val="30"/>
              </w:rPr>
              <w:t>6,515</w:t>
            </w:r>
          </w:p>
        </w:tc>
        <w:tc>
          <w:tcPr>
            <w:tcW w:w="129" w:type="pct"/>
          </w:tcPr>
          <w:p w14:paraId="5E8C1259" w14:textId="77777777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3EA8BCCB" w14:textId="68A27800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16,217</w:t>
            </w:r>
          </w:p>
        </w:tc>
      </w:tr>
      <w:tr w:rsidR="00F11574" w:rsidRPr="00C075DE" w14:paraId="0DCC3620" w14:textId="77777777" w:rsidTr="00D3314A">
        <w:tc>
          <w:tcPr>
            <w:tcW w:w="2175" w:type="pct"/>
          </w:tcPr>
          <w:p w14:paraId="7035AF97" w14:textId="77777777" w:rsidR="00F11574" w:rsidRPr="00C075DE" w:rsidRDefault="00F11574" w:rsidP="00F1157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569E358E" w14:textId="1D3A990D" w:rsidR="00F11574" w:rsidRPr="00C075DE" w:rsidRDefault="008272CE" w:rsidP="00D866B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E79729D" w14:textId="77777777" w:rsidR="00F11574" w:rsidRPr="00C075DE" w:rsidRDefault="00F11574" w:rsidP="00F1157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642EA555" w14:textId="03C5E393" w:rsidR="00F11574" w:rsidRPr="00C075DE" w:rsidRDefault="00F11574" w:rsidP="00D866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C89A5D6" w14:textId="77777777" w:rsidR="00F11574" w:rsidRPr="00C075DE" w:rsidRDefault="00F11574" w:rsidP="00F1157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7ABFB86" w14:textId="358406EA" w:rsidR="00F11574" w:rsidRPr="00C075DE" w:rsidRDefault="008272CE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(14,430)</w:t>
            </w:r>
          </w:p>
        </w:tc>
        <w:tc>
          <w:tcPr>
            <w:tcW w:w="129" w:type="pct"/>
          </w:tcPr>
          <w:p w14:paraId="1BDD3C64" w14:textId="77777777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16293C9" w14:textId="7E353D39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(13,948)</w:t>
            </w:r>
          </w:p>
        </w:tc>
      </w:tr>
      <w:tr w:rsidR="00F11574" w:rsidRPr="00C075DE" w14:paraId="0D12F893" w14:textId="77777777" w:rsidTr="00D3314A">
        <w:tc>
          <w:tcPr>
            <w:tcW w:w="2175" w:type="pct"/>
          </w:tcPr>
          <w:p w14:paraId="6E4534A0" w14:textId="77777777" w:rsidR="00F11574" w:rsidRPr="00C075DE" w:rsidRDefault="00F11574" w:rsidP="00F1157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0D782" w14:textId="33B987EF" w:rsidR="00F11574" w:rsidRPr="00C075DE" w:rsidRDefault="008272CE" w:rsidP="00F1157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57B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,037</w:t>
            </w:r>
          </w:p>
        </w:tc>
        <w:tc>
          <w:tcPr>
            <w:tcW w:w="143" w:type="pct"/>
          </w:tcPr>
          <w:p w14:paraId="6B5879F4" w14:textId="77777777" w:rsidR="00F11574" w:rsidRPr="00C075DE" w:rsidRDefault="00F11574" w:rsidP="00F1157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C4B7CDA" w14:textId="07C6544A" w:rsidR="00F11574" w:rsidRPr="00C075DE" w:rsidRDefault="00F11574" w:rsidP="00F11574">
            <w:pPr>
              <w:tabs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657</w:t>
            </w:r>
          </w:p>
        </w:tc>
        <w:tc>
          <w:tcPr>
            <w:tcW w:w="147" w:type="pct"/>
          </w:tcPr>
          <w:p w14:paraId="370190BC" w14:textId="77777777" w:rsidR="00F11574" w:rsidRPr="00C075DE" w:rsidRDefault="00F11574" w:rsidP="00F1157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521A5875" w14:textId="65537685" w:rsidR="00F11574" w:rsidRPr="00C075DE" w:rsidRDefault="00F57B9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2,085</w:t>
            </w:r>
          </w:p>
        </w:tc>
        <w:tc>
          <w:tcPr>
            <w:tcW w:w="129" w:type="pct"/>
          </w:tcPr>
          <w:p w14:paraId="57C06A60" w14:textId="77777777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BBDD7F8" w14:textId="0E65D72F" w:rsidR="00F11574" w:rsidRPr="00C075DE" w:rsidRDefault="00F11574" w:rsidP="00F1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2,269</w:t>
            </w:r>
          </w:p>
        </w:tc>
      </w:tr>
    </w:tbl>
    <w:p w14:paraId="7844DCD7" w14:textId="39A4FDE0" w:rsidR="007C24ED" w:rsidRPr="00F57B94" w:rsidRDefault="007C24ED" w:rsidP="007C2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66"/>
        <w:gridCol w:w="1136"/>
        <w:gridCol w:w="276"/>
        <w:gridCol w:w="1125"/>
        <w:gridCol w:w="240"/>
        <w:gridCol w:w="1142"/>
      </w:tblGrid>
      <w:tr w:rsidR="00A370B1" w:rsidRPr="00C075DE" w14:paraId="1D389E66" w14:textId="77777777" w:rsidTr="00D3314A">
        <w:trPr>
          <w:tblHeader/>
        </w:trPr>
        <w:tc>
          <w:tcPr>
            <w:tcW w:w="2174" w:type="pct"/>
          </w:tcPr>
          <w:p w14:paraId="6F84DCAF" w14:textId="77777777" w:rsidR="00A370B1" w:rsidRPr="00C075DE" w:rsidRDefault="00A370B1" w:rsidP="00D3314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</w:p>
        </w:tc>
        <w:tc>
          <w:tcPr>
            <w:tcW w:w="1332" w:type="pct"/>
            <w:gridSpan w:val="3"/>
          </w:tcPr>
          <w:p w14:paraId="57131B6F" w14:textId="77777777" w:rsidR="00A370B1" w:rsidRPr="00C075DE" w:rsidRDefault="00A370B1" w:rsidP="00D331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31066E4" w14:textId="77777777" w:rsidR="00A370B1" w:rsidRPr="00C075DE" w:rsidRDefault="00A370B1" w:rsidP="00D331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7747EC13" w14:textId="77777777" w:rsidR="00A370B1" w:rsidRPr="00C075DE" w:rsidRDefault="00A370B1" w:rsidP="00D3314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70B1" w:rsidRPr="00C075DE" w14:paraId="41841B9C" w14:textId="77777777" w:rsidTr="00D3314A">
        <w:trPr>
          <w:tblHeader/>
        </w:trPr>
        <w:tc>
          <w:tcPr>
            <w:tcW w:w="2174" w:type="pct"/>
          </w:tcPr>
          <w:p w14:paraId="20216E85" w14:textId="77777777" w:rsidR="00A370B1" w:rsidRPr="00C075DE" w:rsidRDefault="00A370B1" w:rsidP="00D3314A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3D99B863" w14:textId="77777777" w:rsidR="00A370B1" w:rsidRPr="00C075DE" w:rsidRDefault="00A370B1" w:rsidP="00D331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4D438029" w14:textId="77777777" w:rsidR="00A370B1" w:rsidRPr="00C075DE" w:rsidRDefault="00A370B1" w:rsidP="00D331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19888B3" w14:textId="77777777" w:rsidR="00A370B1" w:rsidRPr="00C075DE" w:rsidRDefault="00A370B1" w:rsidP="00D331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  <w:shd w:val="clear" w:color="auto" w:fill="auto"/>
          </w:tcPr>
          <w:p w14:paraId="43C112C5" w14:textId="77777777" w:rsidR="00A370B1" w:rsidRPr="00C075DE" w:rsidRDefault="00A370B1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60F9DDF1" w14:textId="77777777" w:rsidR="00A370B1" w:rsidRPr="00C075DE" w:rsidRDefault="00A370B1" w:rsidP="00D331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" w:type="pct"/>
            <w:shd w:val="clear" w:color="auto" w:fill="auto"/>
          </w:tcPr>
          <w:p w14:paraId="6CC4403D" w14:textId="77777777" w:rsidR="00A370B1" w:rsidRPr="00C075DE" w:rsidRDefault="00A370B1" w:rsidP="00D331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3FE14E42" w14:textId="77777777" w:rsidR="00A370B1" w:rsidRPr="00C075DE" w:rsidRDefault="00A370B1" w:rsidP="00D331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370B1" w:rsidRPr="00C075DE" w14:paraId="45807BC5" w14:textId="77777777" w:rsidTr="00D3314A">
        <w:trPr>
          <w:tblHeader/>
        </w:trPr>
        <w:tc>
          <w:tcPr>
            <w:tcW w:w="2174" w:type="pct"/>
          </w:tcPr>
          <w:p w14:paraId="0423FD27" w14:textId="77777777" w:rsidR="00A370B1" w:rsidRPr="00C075DE" w:rsidRDefault="00A370B1" w:rsidP="00D3314A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6" w:type="pct"/>
            <w:gridSpan w:val="7"/>
          </w:tcPr>
          <w:p w14:paraId="73B36D99" w14:textId="77777777" w:rsidR="00A370B1" w:rsidRPr="00C075DE" w:rsidRDefault="00A370B1" w:rsidP="00D3314A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70B1" w:rsidRPr="00C075DE" w14:paraId="37A3D627" w14:textId="77777777" w:rsidTr="00D3314A">
        <w:tc>
          <w:tcPr>
            <w:tcW w:w="2174" w:type="pct"/>
          </w:tcPr>
          <w:p w14:paraId="6D1911B3" w14:textId="7FEB82F8" w:rsidR="00A370B1" w:rsidRPr="00C075DE" w:rsidRDefault="00A370B1" w:rsidP="00D3314A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ดเก้า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579" w:type="pct"/>
          </w:tcPr>
          <w:p w14:paraId="75C8F7C3" w14:textId="77777777" w:rsidR="00A370B1" w:rsidRPr="00C075DE" w:rsidRDefault="00A370B1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</w:tcPr>
          <w:p w14:paraId="39D5D7DF" w14:textId="77777777" w:rsidR="00A370B1" w:rsidRPr="00C075DE" w:rsidRDefault="00A370B1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5BC74C5E" w14:textId="77777777" w:rsidR="00A370B1" w:rsidRPr="00C075DE" w:rsidRDefault="00A370B1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8" w:type="pct"/>
          </w:tcPr>
          <w:p w14:paraId="07C9A17F" w14:textId="77777777" w:rsidR="00A370B1" w:rsidRPr="00C075DE" w:rsidRDefault="00A370B1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4" w:type="pct"/>
            <w:vAlign w:val="bottom"/>
          </w:tcPr>
          <w:p w14:paraId="5D453577" w14:textId="77777777" w:rsidR="00A370B1" w:rsidRPr="00C075DE" w:rsidRDefault="00A370B1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9" w:type="pct"/>
          </w:tcPr>
          <w:p w14:paraId="4320F624" w14:textId="77777777" w:rsidR="00A370B1" w:rsidRPr="00C075DE" w:rsidRDefault="00A370B1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4" w:type="pct"/>
            <w:vAlign w:val="bottom"/>
          </w:tcPr>
          <w:p w14:paraId="628F89BC" w14:textId="77777777" w:rsidR="00A370B1" w:rsidRPr="00C075DE" w:rsidRDefault="00A370B1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A370B1" w:rsidRPr="00C075DE" w14:paraId="7D4FBDB1" w14:textId="77777777" w:rsidTr="00D3314A">
        <w:tc>
          <w:tcPr>
            <w:tcW w:w="2174" w:type="pct"/>
          </w:tcPr>
          <w:p w14:paraId="235B5C61" w14:textId="5E20E2B4" w:rsidR="00A370B1" w:rsidRPr="00C075DE" w:rsidRDefault="00A370B1" w:rsidP="00D331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0B387C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02F3B049" w14:textId="16E07E9B" w:rsidR="00A370B1" w:rsidRPr="00F73024" w:rsidRDefault="002C6077" w:rsidP="00D866B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9BE9917" w14:textId="77777777" w:rsidR="00A370B1" w:rsidRPr="00F73024" w:rsidRDefault="00A370B1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0003E685" w14:textId="77777777" w:rsidR="00A370B1" w:rsidRPr="00F73024" w:rsidRDefault="00A370B1" w:rsidP="00D866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0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0AF3AA8" w14:textId="77777777" w:rsidR="00A370B1" w:rsidRPr="00F73024" w:rsidRDefault="00A370B1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vAlign w:val="bottom"/>
          </w:tcPr>
          <w:p w14:paraId="4D6A1DAB" w14:textId="3EB73E5E" w:rsidR="00A370B1" w:rsidRPr="00F73024" w:rsidRDefault="002C6077" w:rsidP="00D8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129" w:type="pct"/>
          </w:tcPr>
          <w:p w14:paraId="7B00FA3A" w14:textId="77777777" w:rsidR="00A370B1" w:rsidRPr="00F73024" w:rsidRDefault="00A370B1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bottom"/>
          </w:tcPr>
          <w:p w14:paraId="6F8C8824" w14:textId="4DC310BB" w:rsidR="00A370B1" w:rsidRPr="00F73024" w:rsidRDefault="00A370B1" w:rsidP="00D8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860</w:t>
            </w:r>
          </w:p>
        </w:tc>
      </w:tr>
    </w:tbl>
    <w:p w14:paraId="09AC580A" w14:textId="33BA2D0F" w:rsidR="00A370B1" w:rsidRPr="00F57B94" w:rsidRDefault="00A370B1" w:rsidP="007C2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66"/>
        <w:gridCol w:w="1136"/>
        <w:gridCol w:w="276"/>
        <w:gridCol w:w="1125"/>
        <w:gridCol w:w="240"/>
        <w:gridCol w:w="1142"/>
      </w:tblGrid>
      <w:tr w:rsidR="007C24ED" w:rsidRPr="00C075DE" w14:paraId="2483344A" w14:textId="77777777" w:rsidTr="002C6077">
        <w:tc>
          <w:tcPr>
            <w:tcW w:w="2174" w:type="pct"/>
          </w:tcPr>
          <w:p w14:paraId="04D91613" w14:textId="77777777" w:rsidR="007C24ED" w:rsidRPr="00C075DE" w:rsidRDefault="007C24ED" w:rsidP="00D3314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</w:p>
        </w:tc>
        <w:tc>
          <w:tcPr>
            <w:tcW w:w="1332" w:type="pct"/>
            <w:gridSpan w:val="3"/>
          </w:tcPr>
          <w:p w14:paraId="17309505" w14:textId="77777777" w:rsidR="007C24ED" w:rsidRPr="00C075DE" w:rsidRDefault="007C24ED" w:rsidP="00D331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DD1AA8C" w14:textId="77777777" w:rsidR="007C24ED" w:rsidRPr="00C075DE" w:rsidRDefault="007C24ED" w:rsidP="00D331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2F888C82" w14:textId="77777777" w:rsidR="007C24ED" w:rsidRPr="00C075DE" w:rsidRDefault="007C24ED" w:rsidP="00D3314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AA8" w:rsidRPr="00C075DE" w14:paraId="40E713C3" w14:textId="77777777" w:rsidTr="002C6077">
        <w:tc>
          <w:tcPr>
            <w:tcW w:w="2174" w:type="pct"/>
          </w:tcPr>
          <w:p w14:paraId="5E4B4602" w14:textId="77777777" w:rsidR="006D3AA8" w:rsidRPr="00C075DE" w:rsidRDefault="006D3AA8" w:rsidP="006D3AA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08C9971E" w14:textId="0B4E66DF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  <w:shd w:val="clear" w:color="auto" w:fill="auto"/>
          </w:tcPr>
          <w:p w14:paraId="38B70BF4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1525001" w14:textId="7788FD80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shd w:val="clear" w:color="auto" w:fill="auto"/>
          </w:tcPr>
          <w:p w14:paraId="2DD41154" w14:textId="77777777" w:rsidR="006D3AA8" w:rsidRPr="00C075DE" w:rsidRDefault="006D3AA8" w:rsidP="006D3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3BA98AA0" w14:textId="23D40873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  <w:shd w:val="clear" w:color="auto" w:fill="auto"/>
          </w:tcPr>
          <w:p w14:paraId="7237DE0F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644EDFA8" w14:textId="7E20B968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D3AA8" w:rsidRPr="00C075DE" w14:paraId="1EB5BA6C" w14:textId="77777777" w:rsidTr="002C6077">
        <w:tc>
          <w:tcPr>
            <w:tcW w:w="2174" w:type="pct"/>
          </w:tcPr>
          <w:p w14:paraId="5879C549" w14:textId="77777777" w:rsidR="006D3AA8" w:rsidRPr="00C075DE" w:rsidRDefault="006D3AA8" w:rsidP="006D3AA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79" w:type="pct"/>
            <w:shd w:val="clear" w:color="auto" w:fill="auto"/>
          </w:tcPr>
          <w:p w14:paraId="52926985" w14:textId="68582A1E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55E6F1A6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7D16172" w14:textId="631678E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  <w:shd w:val="clear" w:color="auto" w:fill="auto"/>
          </w:tcPr>
          <w:p w14:paraId="56941AB8" w14:textId="77777777" w:rsidR="006D3AA8" w:rsidRPr="00C075DE" w:rsidRDefault="006D3AA8" w:rsidP="006D3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AD1E98D" w14:textId="7217B99A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" w:type="pct"/>
            <w:shd w:val="clear" w:color="auto" w:fill="auto"/>
          </w:tcPr>
          <w:p w14:paraId="31F97E7F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B76916C" w14:textId="7189067B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D3AA8" w:rsidRPr="00C075DE" w14:paraId="1AEBCDBC" w14:textId="77777777" w:rsidTr="002C6077">
        <w:tc>
          <w:tcPr>
            <w:tcW w:w="2174" w:type="pct"/>
          </w:tcPr>
          <w:p w14:paraId="3CBD8113" w14:textId="77777777" w:rsidR="006D3AA8" w:rsidRPr="00C075DE" w:rsidRDefault="006D3AA8" w:rsidP="006D3AA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6" w:type="pct"/>
            <w:gridSpan w:val="7"/>
          </w:tcPr>
          <w:p w14:paraId="4D0D8673" w14:textId="77777777" w:rsidR="006D3AA8" w:rsidRPr="00C075DE" w:rsidRDefault="006D3AA8" w:rsidP="006D3AA8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3AA8" w:rsidRPr="00C075DE" w14:paraId="11D72BBF" w14:textId="77777777" w:rsidTr="002C6077">
        <w:tc>
          <w:tcPr>
            <w:tcW w:w="2174" w:type="pct"/>
          </w:tcPr>
          <w:p w14:paraId="6340649C" w14:textId="77777777" w:rsidR="006D3AA8" w:rsidRPr="00C075DE" w:rsidRDefault="006D3AA8" w:rsidP="006D3AA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3860A12B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</w:tcPr>
          <w:p w14:paraId="6E13C90F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08152782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8" w:type="pct"/>
          </w:tcPr>
          <w:p w14:paraId="2E995ECC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4" w:type="pct"/>
            <w:vAlign w:val="bottom"/>
          </w:tcPr>
          <w:p w14:paraId="4CD69745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9" w:type="pct"/>
          </w:tcPr>
          <w:p w14:paraId="5F75FFC4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3" w:type="pct"/>
            <w:vAlign w:val="bottom"/>
          </w:tcPr>
          <w:p w14:paraId="4CE1E9E7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2C6077" w:rsidRPr="00C075DE" w14:paraId="20C84E7D" w14:textId="77777777" w:rsidTr="002C6077">
        <w:tc>
          <w:tcPr>
            <w:tcW w:w="2174" w:type="pct"/>
          </w:tcPr>
          <w:p w14:paraId="06B5F649" w14:textId="77777777" w:rsidR="002C6077" w:rsidRPr="00C075DE" w:rsidRDefault="002C6077" w:rsidP="002C607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Europe </w:t>
            </w: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579" w:type="pct"/>
            <w:shd w:val="clear" w:color="auto" w:fill="auto"/>
          </w:tcPr>
          <w:p w14:paraId="0DB61555" w14:textId="7B56CF49" w:rsidR="002C6077" w:rsidRPr="00C075DE" w:rsidRDefault="002C6077" w:rsidP="00D866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D5D03F2" w14:textId="77777777" w:rsidR="002C6077" w:rsidRPr="00C075DE" w:rsidRDefault="002C6077" w:rsidP="002C6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146D18E2" w14:textId="77777777" w:rsidR="002C6077" w:rsidRPr="00C075DE" w:rsidRDefault="002C6077" w:rsidP="00D866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86051E5" w14:textId="77777777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62329615" w14:textId="56B50A78" w:rsidR="002C6077" w:rsidRPr="00C075DE" w:rsidRDefault="002C6077" w:rsidP="00D8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8,709</w:t>
            </w:r>
          </w:p>
        </w:tc>
        <w:tc>
          <w:tcPr>
            <w:tcW w:w="129" w:type="pct"/>
          </w:tcPr>
          <w:p w14:paraId="49B47FF1" w14:textId="77777777" w:rsidR="002C6077" w:rsidRPr="00C075DE" w:rsidRDefault="002C6077" w:rsidP="002C6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2C9D1200" w14:textId="4AB18C4D" w:rsidR="002C6077" w:rsidRPr="00C075DE" w:rsidRDefault="002C6077" w:rsidP="00D8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8,869</w:t>
            </w:r>
          </w:p>
        </w:tc>
      </w:tr>
      <w:tr w:rsidR="002C6077" w:rsidRPr="00C075DE" w14:paraId="126F5C13" w14:textId="77777777" w:rsidTr="002C6077">
        <w:tc>
          <w:tcPr>
            <w:tcW w:w="2174" w:type="pct"/>
          </w:tcPr>
          <w:p w14:paraId="3F77C5A3" w14:textId="77777777" w:rsidR="002C6077" w:rsidRPr="00C075DE" w:rsidRDefault="002C6077" w:rsidP="002C607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9" w:type="pct"/>
            <w:shd w:val="clear" w:color="auto" w:fill="auto"/>
          </w:tcPr>
          <w:p w14:paraId="70E5C8D7" w14:textId="4C5B2020" w:rsidR="002C6077" w:rsidRPr="00C075DE" w:rsidRDefault="002C6077" w:rsidP="00D866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3A56DD03" w14:textId="77777777" w:rsidR="002C6077" w:rsidRPr="00C075DE" w:rsidRDefault="002C6077" w:rsidP="002C6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31698E23" w14:textId="77777777" w:rsidR="002C6077" w:rsidRPr="00C075DE" w:rsidRDefault="002C6077" w:rsidP="00D866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97EAA95" w14:textId="77777777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B62F61D" w14:textId="42423C34" w:rsidR="002C6077" w:rsidRPr="00C075DE" w:rsidRDefault="002C6077" w:rsidP="00D8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3,060</w:t>
            </w:r>
          </w:p>
        </w:tc>
        <w:tc>
          <w:tcPr>
            <w:tcW w:w="129" w:type="pct"/>
          </w:tcPr>
          <w:p w14:paraId="2E88842A" w14:textId="77777777" w:rsidR="002C6077" w:rsidRPr="00C075DE" w:rsidRDefault="002C6077" w:rsidP="002C6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4642F9A0" w14:textId="408DF3F3" w:rsidR="002C6077" w:rsidRPr="00C075DE" w:rsidRDefault="002C6077" w:rsidP="00D8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3,060</w:t>
            </w:r>
          </w:p>
        </w:tc>
      </w:tr>
      <w:tr w:rsidR="002C6077" w:rsidRPr="00C075DE" w14:paraId="54954A83" w14:textId="77777777" w:rsidTr="002C6077">
        <w:tc>
          <w:tcPr>
            <w:tcW w:w="2174" w:type="pct"/>
          </w:tcPr>
          <w:p w14:paraId="552BFC6C" w14:textId="77777777" w:rsidR="002C6077" w:rsidRPr="00C075DE" w:rsidRDefault="002C6077" w:rsidP="002C607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579" w:type="pct"/>
            <w:shd w:val="clear" w:color="auto" w:fill="auto"/>
          </w:tcPr>
          <w:p w14:paraId="137FABEE" w14:textId="5EEC4829" w:rsidR="002C6077" w:rsidRPr="00C075DE" w:rsidRDefault="002C6077" w:rsidP="00D866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3F38422" w14:textId="77777777" w:rsidR="002C6077" w:rsidRPr="00C075DE" w:rsidRDefault="002C6077" w:rsidP="002C6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5020C872" w14:textId="77777777" w:rsidR="002C6077" w:rsidRPr="00C075DE" w:rsidRDefault="002C6077" w:rsidP="00D866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4B68AD1" w14:textId="77777777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9F83FC1" w14:textId="6ABD6E20" w:rsidR="002C6077" w:rsidRPr="00C075DE" w:rsidRDefault="002C6077" w:rsidP="00D8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2,550</w:t>
            </w:r>
          </w:p>
        </w:tc>
        <w:tc>
          <w:tcPr>
            <w:tcW w:w="129" w:type="pct"/>
          </w:tcPr>
          <w:p w14:paraId="03B2A210" w14:textId="77777777" w:rsidR="002C6077" w:rsidRPr="00C075DE" w:rsidRDefault="002C6077" w:rsidP="002C6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76FFF635" w14:textId="13AABDEE" w:rsidR="002C6077" w:rsidRPr="00C075DE" w:rsidRDefault="002C6077" w:rsidP="00D8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2,550</w:t>
            </w:r>
          </w:p>
        </w:tc>
      </w:tr>
      <w:tr w:rsidR="002C6077" w:rsidRPr="00C075DE" w14:paraId="0AACC761" w14:textId="77777777" w:rsidTr="002C6077">
        <w:tc>
          <w:tcPr>
            <w:tcW w:w="2174" w:type="pct"/>
          </w:tcPr>
          <w:p w14:paraId="7E5855C8" w14:textId="77777777" w:rsidR="002C6077" w:rsidRPr="00C075DE" w:rsidRDefault="002C6077" w:rsidP="002C6077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1DDFE3D4" w14:textId="29993340" w:rsidR="002C6077" w:rsidRPr="00C075DE" w:rsidRDefault="002C6077" w:rsidP="00D866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3133ED65" w14:textId="77777777" w:rsidR="002C6077" w:rsidRPr="00C075DE" w:rsidRDefault="002C6077" w:rsidP="002C607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30270A11" w14:textId="77777777" w:rsidR="002C6077" w:rsidRPr="00C075DE" w:rsidRDefault="002C6077" w:rsidP="00D866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64BA07DD" w14:textId="77777777" w:rsidR="002C6077" w:rsidRPr="00C075DE" w:rsidRDefault="002C6077" w:rsidP="002C607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4FCC9362" w14:textId="0B609BFF" w:rsidR="002C6077" w:rsidRPr="00C075DE" w:rsidRDefault="002C6077" w:rsidP="00D8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14,319</w:t>
            </w:r>
          </w:p>
        </w:tc>
        <w:tc>
          <w:tcPr>
            <w:tcW w:w="129" w:type="pct"/>
          </w:tcPr>
          <w:p w14:paraId="763EF83B" w14:textId="77777777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68C5E345" w14:textId="2AA69CAE" w:rsidR="002C6077" w:rsidRPr="00C075DE" w:rsidRDefault="002C6077" w:rsidP="00D8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14,479</w:t>
            </w:r>
          </w:p>
        </w:tc>
      </w:tr>
      <w:tr w:rsidR="002C6077" w:rsidRPr="00C075DE" w14:paraId="09B188A2" w14:textId="77777777" w:rsidTr="002C6077">
        <w:tc>
          <w:tcPr>
            <w:tcW w:w="2174" w:type="pct"/>
          </w:tcPr>
          <w:p w14:paraId="21698AA3" w14:textId="77777777" w:rsidR="002C6077" w:rsidRPr="00C075DE" w:rsidRDefault="002C6077" w:rsidP="002C6077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68F8641B" w14:textId="754FD65E" w:rsidR="002C6077" w:rsidRPr="00C075DE" w:rsidRDefault="002C6077" w:rsidP="00D866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C25584C" w14:textId="77777777" w:rsidR="002C6077" w:rsidRPr="00C075DE" w:rsidRDefault="002C6077" w:rsidP="002C607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5FB91215" w14:textId="77777777" w:rsidR="002C6077" w:rsidRPr="00C075DE" w:rsidRDefault="002C6077" w:rsidP="00D866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59F78B7D" w14:textId="77777777" w:rsidR="002C6077" w:rsidRPr="00C075DE" w:rsidRDefault="002C6077" w:rsidP="002C607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08AF2EC7" w14:textId="5105871B" w:rsidR="002C6077" w:rsidRPr="00C075DE" w:rsidRDefault="002C6077" w:rsidP="00D8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(8,709)</w:t>
            </w:r>
          </w:p>
        </w:tc>
        <w:tc>
          <w:tcPr>
            <w:tcW w:w="129" w:type="pct"/>
          </w:tcPr>
          <w:p w14:paraId="43A23F24" w14:textId="77777777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25D206B" w14:textId="2057C52A" w:rsidR="002C6077" w:rsidRPr="00C075DE" w:rsidRDefault="002C6077" w:rsidP="00D8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(8,869)</w:t>
            </w:r>
          </w:p>
        </w:tc>
      </w:tr>
      <w:tr w:rsidR="002C6077" w:rsidRPr="00C075DE" w14:paraId="19CEFFD7" w14:textId="77777777" w:rsidTr="002C6077">
        <w:tc>
          <w:tcPr>
            <w:tcW w:w="2174" w:type="pct"/>
          </w:tcPr>
          <w:p w14:paraId="7AD36792" w14:textId="77777777" w:rsidR="002C6077" w:rsidRPr="00C075DE" w:rsidRDefault="002C6077" w:rsidP="002C6077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93923" w14:textId="12DFD63A" w:rsidR="002C6077" w:rsidRPr="00C075DE" w:rsidRDefault="002C6077" w:rsidP="00D866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3" w:type="pct"/>
          </w:tcPr>
          <w:p w14:paraId="7D51B92C" w14:textId="77777777" w:rsidR="002C6077" w:rsidRPr="00C075DE" w:rsidRDefault="002C6077" w:rsidP="002C607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339B56F" w14:textId="77777777" w:rsidR="002C6077" w:rsidRPr="00C075DE" w:rsidRDefault="002C6077" w:rsidP="00D866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8" w:type="pct"/>
          </w:tcPr>
          <w:p w14:paraId="17F24542" w14:textId="77777777" w:rsidR="002C6077" w:rsidRPr="00C075DE" w:rsidRDefault="002C6077" w:rsidP="002C607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457B7F6" w14:textId="15EFC211" w:rsidR="002C6077" w:rsidRPr="00C075DE" w:rsidRDefault="002C6077" w:rsidP="00D8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5,610</w:t>
            </w:r>
          </w:p>
        </w:tc>
        <w:tc>
          <w:tcPr>
            <w:tcW w:w="129" w:type="pct"/>
          </w:tcPr>
          <w:p w14:paraId="7439410A" w14:textId="77777777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3811351" w14:textId="7381DE66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5,610</w:t>
            </w:r>
          </w:p>
        </w:tc>
      </w:tr>
      <w:tr w:rsidR="002C6077" w:rsidRPr="00C075DE" w14:paraId="12000211" w14:textId="77777777" w:rsidTr="00A370B1">
        <w:trPr>
          <w:tblHeader/>
        </w:trPr>
        <w:tc>
          <w:tcPr>
            <w:tcW w:w="2174" w:type="pct"/>
          </w:tcPr>
          <w:p w14:paraId="5C509D05" w14:textId="77777777" w:rsidR="002C6077" w:rsidRPr="00C075DE" w:rsidRDefault="002C6077" w:rsidP="002C607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lastRenderedPageBreak/>
              <w:br w:type="page"/>
            </w:r>
          </w:p>
        </w:tc>
        <w:tc>
          <w:tcPr>
            <w:tcW w:w="1332" w:type="pct"/>
            <w:gridSpan w:val="3"/>
          </w:tcPr>
          <w:p w14:paraId="1BA4B7CA" w14:textId="77777777" w:rsidR="002C6077" w:rsidRPr="00C075DE" w:rsidRDefault="002C6077" w:rsidP="002C60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92B743C" w14:textId="77777777" w:rsidR="002C6077" w:rsidRPr="00C075DE" w:rsidRDefault="002C6077" w:rsidP="002C60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3316EFF3" w14:textId="77777777" w:rsidR="002C6077" w:rsidRPr="00C075DE" w:rsidRDefault="002C6077" w:rsidP="002C607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6077" w:rsidRPr="00C075DE" w14:paraId="2C69FCBC" w14:textId="77777777" w:rsidTr="00A370B1">
        <w:trPr>
          <w:tblHeader/>
        </w:trPr>
        <w:tc>
          <w:tcPr>
            <w:tcW w:w="2174" w:type="pct"/>
          </w:tcPr>
          <w:p w14:paraId="255BEFEA" w14:textId="77777777" w:rsidR="002C6077" w:rsidRPr="00C075DE" w:rsidRDefault="002C6077" w:rsidP="002C6077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530F9E27" w14:textId="77777777" w:rsidR="002C6077" w:rsidRPr="00C075DE" w:rsidRDefault="002C6077" w:rsidP="002C60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19331636" w14:textId="77777777" w:rsidR="002C6077" w:rsidRPr="00C075DE" w:rsidRDefault="002C6077" w:rsidP="002C60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7E7D980" w14:textId="77777777" w:rsidR="002C6077" w:rsidRPr="00C075DE" w:rsidRDefault="002C6077" w:rsidP="002C60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  <w:shd w:val="clear" w:color="auto" w:fill="auto"/>
          </w:tcPr>
          <w:p w14:paraId="748FF311" w14:textId="77777777" w:rsidR="002C6077" w:rsidRPr="00C075DE" w:rsidRDefault="002C6077" w:rsidP="002C6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516CBEC6" w14:textId="77777777" w:rsidR="002C6077" w:rsidRPr="00C075DE" w:rsidRDefault="002C6077" w:rsidP="002C60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" w:type="pct"/>
            <w:shd w:val="clear" w:color="auto" w:fill="auto"/>
          </w:tcPr>
          <w:p w14:paraId="53DF8579" w14:textId="77777777" w:rsidR="002C6077" w:rsidRPr="00C075DE" w:rsidRDefault="002C6077" w:rsidP="002C60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110611A" w14:textId="77777777" w:rsidR="002C6077" w:rsidRPr="00C075DE" w:rsidRDefault="002C6077" w:rsidP="002C60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C6077" w:rsidRPr="00C075DE" w14:paraId="714D1251" w14:textId="77777777" w:rsidTr="00A370B1">
        <w:trPr>
          <w:tblHeader/>
        </w:trPr>
        <w:tc>
          <w:tcPr>
            <w:tcW w:w="2174" w:type="pct"/>
          </w:tcPr>
          <w:p w14:paraId="79118D6A" w14:textId="77777777" w:rsidR="002C6077" w:rsidRPr="00C075DE" w:rsidRDefault="002C6077" w:rsidP="002C6077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6" w:type="pct"/>
            <w:gridSpan w:val="7"/>
          </w:tcPr>
          <w:p w14:paraId="316B0289" w14:textId="77777777" w:rsidR="002C6077" w:rsidRPr="00C075DE" w:rsidRDefault="002C6077" w:rsidP="002C6077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6077" w:rsidRPr="00C075DE" w14:paraId="325244A2" w14:textId="77777777" w:rsidTr="00A370B1">
        <w:tc>
          <w:tcPr>
            <w:tcW w:w="2174" w:type="pct"/>
          </w:tcPr>
          <w:p w14:paraId="34C49162" w14:textId="250594C7" w:rsidR="002C6077" w:rsidRPr="00C075DE" w:rsidRDefault="002C6077" w:rsidP="002C6077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(กลับรายการ) ผลขาดทุนด้านเครดิตที่คาดว่า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จะเกิดขึ้น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ดเก้า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579" w:type="pct"/>
          </w:tcPr>
          <w:p w14:paraId="740A1C10" w14:textId="77777777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</w:tcPr>
          <w:p w14:paraId="42E38C3F" w14:textId="77777777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2E881F3C" w14:textId="77777777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8" w:type="pct"/>
          </w:tcPr>
          <w:p w14:paraId="37230C2D" w14:textId="77777777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4" w:type="pct"/>
            <w:vAlign w:val="bottom"/>
          </w:tcPr>
          <w:p w14:paraId="5696E9D8" w14:textId="77777777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9" w:type="pct"/>
          </w:tcPr>
          <w:p w14:paraId="7695F8F4" w14:textId="77777777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3" w:type="pct"/>
            <w:vAlign w:val="bottom"/>
          </w:tcPr>
          <w:p w14:paraId="727CA1A6" w14:textId="77777777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2C6077" w:rsidRPr="00C075DE" w14:paraId="2647FF64" w14:textId="77777777" w:rsidTr="00A370B1">
        <w:tc>
          <w:tcPr>
            <w:tcW w:w="2174" w:type="pct"/>
          </w:tcPr>
          <w:p w14:paraId="191FC0EA" w14:textId="6A87A8EE" w:rsidR="002C6077" w:rsidRPr="00C075DE" w:rsidRDefault="002C6077" w:rsidP="002C607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0B387C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72387E1D" w14:textId="2F230FE7" w:rsidR="002C6077" w:rsidRPr="00F73024" w:rsidRDefault="002C6077" w:rsidP="00D866B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C4B05B5" w14:textId="77777777" w:rsidR="002C6077" w:rsidRPr="00F73024" w:rsidRDefault="002C6077" w:rsidP="002C6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6526F59A" w14:textId="77777777" w:rsidR="002C6077" w:rsidRPr="00F73024" w:rsidRDefault="002C6077" w:rsidP="00D866B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0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22A8F0BC" w14:textId="77777777" w:rsidR="002C6077" w:rsidRPr="00F73024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vAlign w:val="bottom"/>
          </w:tcPr>
          <w:p w14:paraId="46282354" w14:textId="6FF54348" w:rsidR="002C6077" w:rsidRPr="00F73024" w:rsidRDefault="002C6077" w:rsidP="00D8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(160)</w:t>
            </w:r>
          </w:p>
        </w:tc>
        <w:tc>
          <w:tcPr>
            <w:tcW w:w="129" w:type="pct"/>
          </w:tcPr>
          <w:p w14:paraId="0CE02EDA" w14:textId="77777777" w:rsidR="002C6077" w:rsidRPr="00F73024" w:rsidRDefault="002C6077" w:rsidP="002C6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vAlign w:val="bottom"/>
          </w:tcPr>
          <w:p w14:paraId="0F7212CD" w14:textId="056C0219" w:rsidR="002C6077" w:rsidRPr="00F73024" w:rsidRDefault="002C6077" w:rsidP="00D8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587</w:t>
            </w:r>
          </w:p>
        </w:tc>
      </w:tr>
    </w:tbl>
    <w:p w14:paraId="7CAB8D17" w14:textId="77777777" w:rsidR="00A370B1" w:rsidRPr="00A370B1" w:rsidRDefault="00A370B1" w:rsidP="007C24E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69"/>
        <w:gridCol w:w="1172"/>
        <w:gridCol w:w="271"/>
        <w:gridCol w:w="1045"/>
        <w:gridCol w:w="295"/>
        <w:gridCol w:w="1167"/>
      </w:tblGrid>
      <w:tr w:rsidR="007C24ED" w:rsidRPr="00C075DE" w14:paraId="642AA0E9" w14:textId="77777777" w:rsidTr="00D3314A">
        <w:trPr>
          <w:trHeight w:val="396"/>
        </w:trPr>
        <w:tc>
          <w:tcPr>
            <w:tcW w:w="2166" w:type="pct"/>
          </w:tcPr>
          <w:p w14:paraId="58CE21AC" w14:textId="77777777" w:rsidR="007C24ED" w:rsidRPr="00C075DE" w:rsidRDefault="007C24ED" w:rsidP="00B7068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</w:rPr>
              <w:br w:type="page"/>
            </w:r>
            <w:r w:rsidRPr="00C075DE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</w:p>
        </w:tc>
        <w:tc>
          <w:tcPr>
            <w:tcW w:w="1348" w:type="pct"/>
            <w:gridSpan w:val="3"/>
          </w:tcPr>
          <w:p w14:paraId="76EEB8F8" w14:textId="77777777" w:rsidR="007C24ED" w:rsidRPr="00C075DE" w:rsidRDefault="007C24ED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F3AFB1A" w14:textId="77777777" w:rsidR="007C24ED" w:rsidRPr="00C075DE" w:rsidRDefault="007C24ED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54BFFBC5" w14:textId="77777777" w:rsidR="007C24ED" w:rsidRPr="00C075DE" w:rsidRDefault="007C24ED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AA8" w:rsidRPr="00C075DE" w14:paraId="36CD25CA" w14:textId="77777777" w:rsidTr="00D3314A">
        <w:trPr>
          <w:trHeight w:val="410"/>
        </w:trPr>
        <w:tc>
          <w:tcPr>
            <w:tcW w:w="2166" w:type="pct"/>
          </w:tcPr>
          <w:p w14:paraId="57B81ECB" w14:textId="77777777" w:rsidR="006D3AA8" w:rsidRPr="00C075DE" w:rsidRDefault="006D3AA8" w:rsidP="006D3AA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4D822C7C" w14:textId="3C3C323B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15F1699D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696D7A55" w14:textId="40D0A5C1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7FB07F7" w14:textId="77777777" w:rsidR="006D3AA8" w:rsidRPr="00C075DE" w:rsidRDefault="006D3AA8" w:rsidP="006D3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646D5696" w14:textId="40C76425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8" w:type="pct"/>
          </w:tcPr>
          <w:p w14:paraId="519F99C0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2DA2BBF" w14:textId="32A95E0F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D3AA8" w:rsidRPr="00C075DE" w14:paraId="163F95A0" w14:textId="77777777" w:rsidTr="00D3314A">
        <w:trPr>
          <w:trHeight w:val="410"/>
        </w:trPr>
        <w:tc>
          <w:tcPr>
            <w:tcW w:w="2166" w:type="pct"/>
          </w:tcPr>
          <w:p w14:paraId="526BFD82" w14:textId="77777777" w:rsidR="006D3AA8" w:rsidRPr="00C075DE" w:rsidRDefault="006D3AA8" w:rsidP="006D3AA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77" w:type="pct"/>
          </w:tcPr>
          <w:p w14:paraId="13E94F87" w14:textId="1EEA5FBB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789CA5B6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C8E35BF" w14:textId="37CF686A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66B0B953" w14:textId="77777777" w:rsidR="006D3AA8" w:rsidRPr="00C075DE" w:rsidRDefault="006D3AA8" w:rsidP="006D3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24C2964C" w14:textId="41CE1F1C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8" w:type="pct"/>
          </w:tcPr>
          <w:p w14:paraId="580C9FB9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7586C4C" w14:textId="6E41D478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D3AA8" w:rsidRPr="00C075DE" w14:paraId="2071A8FB" w14:textId="77777777" w:rsidTr="00D3314A">
        <w:trPr>
          <w:trHeight w:val="396"/>
        </w:trPr>
        <w:tc>
          <w:tcPr>
            <w:tcW w:w="2166" w:type="pct"/>
          </w:tcPr>
          <w:p w14:paraId="205BD1E6" w14:textId="77777777" w:rsidR="006D3AA8" w:rsidRPr="00C075DE" w:rsidRDefault="006D3AA8" w:rsidP="006D3AA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4" w:type="pct"/>
            <w:gridSpan w:val="7"/>
          </w:tcPr>
          <w:p w14:paraId="7D9035EC" w14:textId="77777777" w:rsidR="006D3AA8" w:rsidRPr="00C075DE" w:rsidRDefault="006D3AA8" w:rsidP="006D3AA8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3AA8" w:rsidRPr="00C075DE" w14:paraId="51B15D5E" w14:textId="77777777" w:rsidTr="00D3314A">
        <w:trPr>
          <w:trHeight w:val="439"/>
        </w:trPr>
        <w:tc>
          <w:tcPr>
            <w:tcW w:w="2166" w:type="pct"/>
          </w:tcPr>
          <w:p w14:paraId="436C5D9B" w14:textId="6E1AB901" w:rsidR="006D3AA8" w:rsidRPr="00C075DE" w:rsidRDefault="00A370B1" w:rsidP="006D3A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</w:t>
            </w:r>
            <w:r w:rsidR="006D3AA8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77" w:type="pct"/>
          </w:tcPr>
          <w:p w14:paraId="2F4FD488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" w:type="pct"/>
          </w:tcPr>
          <w:p w14:paraId="24993B5A" w14:textId="77777777" w:rsidR="006D3AA8" w:rsidRPr="00C075DE" w:rsidRDefault="006D3AA8" w:rsidP="006D3AA8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</w:tcPr>
          <w:p w14:paraId="2586AC49" w14:textId="77777777" w:rsidR="006D3AA8" w:rsidRPr="00C075DE" w:rsidRDefault="006D3AA8" w:rsidP="006D3AA8">
            <w:pPr>
              <w:spacing w:line="240" w:lineRule="auto"/>
              <w:ind w:right="-2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3A8C3606" w14:textId="77777777" w:rsidR="006D3AA8" w:rsidRPr="00C075DE" w:rsidRDefault="006D3AA8" w:rsidP="006D3AA8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59" w:type="pct"/>
            <w:vAlign w:val="bottom"/>
          </w:tcPr>
          <w:p w14:paraId="3001654A" w14:textId="77777777" w:rsidR="006D3AA8" w:rsidRPr="00C075DE" w:rsidRDefault="006D3AA8" w:rsidP="006D3AA8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8" w:type="pct"/>
          </w:tcPr>
          <w:p w14:paraId="40978AF2" w14:textId="77777777" w:rsidR="006D3AA8" w:rsidRPr="00C075DE" w:rsidRDefault="006D3AA8" w:rsidP="006D3AA8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  <w:vAlign w:val="bottom"/>
          </w:tcPr>
          <w:p w14:paraId="10BA2F32" w14:textId="77777777" w:rsidR="006D3AA8" w:rsidRPr="00C075DE" w:rsidRDefault="006D3AA8" w:rsidP="006D3AA8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C6077" w:rsidRPr="00C075DE" w14:paraId="18897B07" w14:textId="77777777" w:rsidTr="00D3314A">
        <w:trPr>
          <w:trHeight w:val="439"/>
        </w:trPr>
        <w:tc>
          <w:tcPr>
            <w:tcW w:w="2166" w:type="pct"/>
          </w:tcPr>
          <w:p w14:paraId="1C57AE93" w14:textId="77777777" w:rsidR="002C6077" w:rsidRPr="00C075DE" w:rsidRDefault="002C6077" w:rsidP="002C607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77" w:type="pct"/>
            <w:vAlign w:val="bottom"/>
          </w:tcPr>
          <w:p w14:paraId="6AD1058E" w14:textId="3B0AC1A5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1,167</w:t>
            </w:r>
          </w:p>
        </w:tc>
        <w:tc>
          <w:tcPr>
            <w:tcW w:w="144" w:type="pct"/>
          </w:tcPr>
          <w:p w14:paraId="6FCF15B7" w14:textId="77777777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  <w:vAlign w:val="bottom"/>
          </w:tcPr>
          <w:p w14:paraId="7680F481" w14:textId="30819B5B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1,167</w:t>
            </w:r>
          </w:p>
        </w:tc>
        <w:tc>
          <w:tcPr>
            <w:tcW w:w="145" w:type="pct"/>
          </w:tcPr>
          <w:p w14:paraId="4C30EFC6" w14:textId="77777777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59" w:type="pct"/>
            <w:vAlign w:val="bottom"/>
          </w:tcPr>
          <w:p w14:paraId="0C6B62F6" w14:textId="5A7CF86F" w:rsidR="002C6077" w:rsidRPr="00C075DE" w:rsidRDefault="002C6077" w:rsidP="002C6077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1,167</w:t>
            </w:r>
          </w:p>
        </w:tc>
        <w:tc>
          <w:tcPr>
            <w:tcW w:w="158" w:type="pct"/>
          </w:tcPr>
          <w:p w14:paraId="0EC03DA7" w14:textId="77777777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  <w:vAlign w:val="bottom"/>
          </w:tcPr>
          <w:p w14:paraId="0009F1AF" w14:textId="26CB6E3D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1,167</w:t>
            </w:r>
          </w:p>
        </w:tc>
      </w:tr>
      <w:tr w:rsidR="002C6077" w:rsidRPr="00C075DE" w14:paraId="6849B8D6" w14:textId="77777777" w:rsidTr="00D3314A">
        <w:trPr>
          <w:trHeight w:val="425"/>
        </w:trPr>
        <w:tc>
          <w:tcPr>
            <w:tcW w:w="2166" w:type="pct"/>
          </w:tcPr>
          <w:p w14:paraId="6D4174B6" w14:textId="77777777" w:rsidR="002C6077" w:rsidRPr="00C075DE" w:rsidRDefault="002C6077" w:rsidP="002C607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คณะบุคคลรักอริยะพงศ์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76852" w14:textId="26B39F40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1,063</w:t>
            </w:r>
          </w:p>
        </w:tc>
        <w:tc>
          <w:tcPr>
            <w:tcW w:w="144" w:type="pct"/>
          </w:tcPr>
          <w:p w14:paraId="19D9B8FB" w14:textId="77777777" w:rsidR="002C6077" w:rsidRPr="00C075DE" w:rsidRDefault="002C6077" w:rsidP="002C6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509A2896" w14:textId="4C0E9043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1,063</w:t>
            </w:r>
          </w:p>
        </w:tc>
        <w:tc>
          <w:tcPr>
            <w:tcW w:w="145" w:type="pct"/>
          </w:tcPr>
          <w:p w14:paraId="4513E433" w14:textId="77777777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27264CF9" w14:textId="07539105" w:rsidR="002C6077" w:rsidRPr="00C075DE" w:rsidRDefault="002C6077" w:rsidP="002C6077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1,063</w:t>
            </w:r>
          </w:p>
        </w:tc>
        <w:tc>
          <w:tcPr>
            <w:tcW w:w="158" w:type="pct"/>
          </w:tcPr>
          <w:p w14:paraId="0363BB23" w14:textId="77777777" w:rsidR="002C6077" w:rsidRPr="00C075DE" w:rsidRDefault="002C6077" w:rsidP="002C6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240ED68E" w14:textId="6AF2F519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1,063</w:t>
            </w:r>
          </w:p>
        </w:tc>
      </w:tr>
      <w:tr w:rsidR="002C6077" w:rsidRPr="00C075DE" w14:paraId="3A454C86" w14:textId="77777777" w:rsidTr="00D3314A">
        <w:trPr>
          <w:trHeight w:val="439"/>
        </w:trPr>
        <w:tc>
          <w:tcPr>
            <w:tcW w:w="2166" w:type="pct"/>
          </w:tcPr>
          <w:p w14:paraId="6F44CCDF" w14:textId="77777777" w:rsidR="002C6077" w:rsidRPr="00C075DE" w:rsidRDefault="002C6077" w:rsidP="002C607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746CC4" w14:textId="53F11897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2,230</w:t>
            </w:r>
          </w:p>
        </w:tc>
        <w:tc>
          <w:tcPr>
            <w:tcW w:w="144" w:type="pct"/>
          </w:tcPr>
          <w:p w14:paraId="367D6875" w14:textId="77777777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D0E66" w14:textId="3F26E3F4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2,230</w:t>
            </w:r>
          </w:p>
        </w:tc>
        <w:tc>
          <w:tcPr>
            <w:tcW w:w="145" w:type="pct"/>
          </w:tcPr>
          <w:p w14:paraId="69BE13E0" w14:textId="77777777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D7AC0" w14:textId="2BEF265D" w:rsidR="002C6077" w:rsidRPr="00C075DE" w:rsidRDefault="002C6077" w:rsidP="002C6077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2,230</w:t>
            </w:r>
          </w:p>
        </w:tc>
        <w:tc>
          <w:tcPr>
            <w:tcW w:w="158" w:type="pct"/>
          </w:tcPr>
          <w:p w14:paraId="6C2AF3AF" w14:textId="77777777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37BE8" w14:textId="09F1DE7B" w:rsidR="002C6077" w:rsidRPr="00C075DE" w:rsidRDefault="002C6077" w:rsidP="002C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2,230</w:t>
            </w:r>
          </w:p>
        </w:tc>
      </w:tr>
    </w:tbl>
    <w:p w14:paraId="0F9570F9" w14:textId="77777777" w:rsidR="007C24ED" w:rsidRPr="00A370B1" w:rsidRDefault="007C24ED" w:rsidP="007C24E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075"/>
        <w:gridCol w:w="270"/>
        <w:gridCol w:w="1174"/>
        <w:gridCol w:w="270"/>
        <w:gridCol w:w="1082"/>
        <w:gridCol w:w="270"/>
        <w:gridCol w:w="1176"/>
      </w:tblGrid>
      <w:tr w:rsidR="007C24ED" w:rsidRPr="00C075DE" w14:paraId="17B5BF31" w14:textId="77777777" w:rsidTr="006D3AA8">
        <w:trPr>
          <w:tblHeader/>
        </w:trPr>
        <w:tc>
          <w:tcPr>
            <w:tcW w:w="2160" w:type="pct"/>
          </w:tcPr>
          <w:p w14:paraId="731BAE16" w14:textId="77777777" w:rsidR="007C24ED" w:rsidRPr="00C075DE" w:rsidRDefault="007C24ED" w:rsidP="00B7068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highlight w:val="green"/>
              </w:rPr>
              <w:br w:type="page"/>
            </w:r>
            <w:r w:rsidRPr="00C075DE">
              <w:rPr>
                <w:rFonts w:asciiTheme="majorBidi" w:hAnsiTheme="majorBidi" w:cstheme="majorBidi"/>
              </w:rPr>
              <w:br w:type="page"/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46" w:type="pct"/>
            <w:gridSpan w:val="3"/>
          </w:tcPr>
          <w:p w14:paraId="07F27396" w14:textId="77777777" w:rsidR="007C24ED" w:rsidRPr="00C075DE" w:rsidRDefault="007C24ED" w:rsidP="00B70683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B49030D" w14:textId="77777777" w:rsidR="007C24ED" w:rsidRPr="00C075DE" w:rsidRDefault="007C24ED" w:rsidP="00B70683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3B070774" w14:textId="77777777" w:rsidR="007C24ED" w:rsidRPr="00C075DE" w:rsidRDefault="007C24ED" w:rsidP="00B70683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AA8" w:rsidRPr="00C075DE" w14:paraId="048336FC" w14:textId="77777777" w:rsidTr="006D3AA8">
        <w:trPr>
          <w:trHeight w:val="335"/>
          <w:tblHeader/>
        </w:trPr>
        <w:tc>
          <w:tcPr>
            <w:tcW w:w="2160" w:type="pct"/>
          </w:tcPr>
          <w:p w14:paraId="6DF64E49" w14:textId="77777777" w:rsidR="006D3AA8" w:rsidRPr="00C075DE" w:rsidRDefault="006D3AA8" w:rsidP="006D3A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1D262708" w14:textId="4A71236D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5BB40F95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25C6B161" w14:textId="5197B72C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528F9F71" w14:textId="77777777" w:rsidR="006D3AA8" w:rsidRPr="00C075DE" w:rsidRDefault="006D3AA8" w:rsidP="006D3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AE49DA5" w14:textId="0AD84625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5F80BCD9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68D9BF0D" w14:textId="72022C61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D3AA8" w:rsidRPr="00C075DE" w14:paraId="4AC373CB" w14:textId="77777777" w:rsidTr="006D3AA8">
        <w:trPr>
          <w:trHeight w:val="335"/>
          <w:tblHeader/>
        </w:trPr>
        <w:tc>
          <w:tcPr>
            <w:tcW w:w="2160" w:type="pct"/>
          </w:tcPr>
          <w:p w14:paraId="32746A4E" w14:textId="77777777" w:rsidR="006D3AA8" w:rsidRPr="00C075DE" w:rsidRDefault="006D3AA8" w:rsidP="006D3A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5" w:type="pct"/>
          </w:tcPr>
          <w:p w14:paraId="371F1252" w14:textId="798315CD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3E0EA16A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5253403D" w14:textId="5088B662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5ED4511B" w14:textId="77777777" w:rsidR="006D3AA8" w:rsidRPr="00C075DE" w:rsidRDefault="006D3AA8" w:rsidP="006D3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23856B2" w14:textId="01A76382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1662B4FF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63C6554E" w14:textId="77C637DE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D3AA8" w:rsidRPr="00C075DE" w14:paraId="651882CC" w14:textId="77777777" w:rsidTr="009A1073">
        <w:trPr>
          <w:tblHeader/>
        </w:trPr>
        <w:tc>
          <w:tcPr>
            <w:tcW w:w="2160" w:type="pct"/>
          </w:tcPr>
          <w:p w14:paraId="473E0026" w14:textId="77777777" w:rsidR="006D3AA8" w:rsidRPr="00C075DE" w:rsidRDefault="006D3AA8" w:rsidP="006D3A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0" w:type="pct"/>
            <w:gridSpan w:val="7"/>
          </w:tcPr>
          <w:p w14:paraId="30987DA2" w14:textId="77777777" w:rsidR="006D3AA8" w:rsidRPr="00C075DE" w:rsidRDefault="006D3AA8" w:rsidP="006D3AA8">
            <w:pPr>
              <w:tabs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3AA8" w:rsidRPr="00C075DE" w14:paraId="29D9C073" w14:textId="77777777" w:rsidTr="006D3AA8">
        <w:tc>
          <w:tcPr>
            <w:tcW w:w="2160" w:type="pct"/>
          </w:tcPr>
          <w:p w14:paraId="785EA8DE" w14:textId="77777777" w:rsidR="006D3AA8" w:rsidRPr="00C075DE" w:rsidRDefault="006D3AA8" w:rsidP="006D3AA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</w:tcPr>
          <w:p w14:paraId="628147E7" w14:textId="77777777" w:rsidR="006D3AA8" w:rsidRPr="00C075DE" w:rsidRDefault="006D3AA8" w:rsidP="006D3AA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B0617B" w14:textId="77777777" w:rsidR="006D3AA8" w:rsidRPr="00C075DE" w:rsidRDefault="006D3AA8" w:rsidP="006D3AA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4D986920" w14:textId="77777777" w:rsidR="006D3AA8" w:rsidRPr="00C075DE" w:rsidRDefault="006D3AA8" w:rsidP="006D3AA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B05C85D" w14:textId="77777777" w:rsidR="006D3AA8" w:rsidRPr="00C075DE" w:rsidRDefault="006D3AA8" w:rsidP="006D3AA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7E48C86" w14:textId="77777777" w:rsidR="006D3AA8" w:rsidRPr="00C075DE" w:rsidRDefault="006D3AA8" w:rsidP="006D3AA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EFCA84" w14:textId="77777777" w:rsidR="006D3AA8" w:rsidRPr="00C075DE" w:rsidRDefault="006D3AA8" w:rsidP="006D3AA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0B3921FE" w14:textId="77777777" w:rsidR="006D3AA8" w:rsidRPr="00C075DE" w:rsidRDefault="006D3AA8" w:rsidP="006D3AA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D3AA8" w:rsidRPr="00C075DE" w14:paraId="70B44099" w14:textId="77777777" w:rsidTr="006D3AA8">
        <w:tc>
          <w:tcPr>
            <w:tcW w:w="2160" w:type="pct"/>
          </w:tcPr>
          <w:p w14:paraId="21B8D7F1" w14:textId="77777777" w:rsidR="006D3AA8" w:rsidRPr="00C075DE" w:rsidRDefault="006D3AA8" w:rsidP="006D3AA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5" w:type="pct"/>
          </w:tcPr>
          <w:p w14:paraId="4B40FC10" w14:textId="2D958DD3" w:rsidR="006D3AA8" w:rsidRPr="00C075DE" w:rsidRDefault="002F1275" w:rsidP="00D866B5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1712BE8B" w14:textId="77777777" w:rsidR="006D3AA8" w:rsidRPr="00C075DE" w:rsidRDefault="006D3AA8" w:rsidP="006D3AA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45248DF9" w14:textId="0A23A396" w:rsidR="006D3AA8" w:rsidRPr="00C075DE" w:rsidRDefault="006D3AA8" w:rsidP="00D866B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26675B21" w14:textId="77777777" w:rsidR="006D3AA8" w:rsidRPr="00C075DE" w:rsidRDefault="006D3AA8" w:rsidP="006D3AA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</w:tcPr>
          <w:p w14:paraId="661FDA60" w14:textId="562FDF6A" w:rsidR="006D3AA8" w:rsidRPr="00C075DE" w:rsidRDefault="002F1275" w:rsidP="006D3AA8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7,848</w:t>
            </w:r>
          </w:p>
        </w:tc>
        <w:tc>
          <w:tcPr>
            <w:tcW w:w="144" w:type="pct"/>
          </w:tcPr>
          <w:p w14:paraId="6F098976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5BEB65FB" w14:textId="1282C340" w:rsidR="006D3AA8" w:rsidRPr="00C075DE" w:rsidRDefault="006D3AA8" w:rsidP="006D3AA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580</w:t>
            </w:r>
          </w:p>
        </w:tc>
      </w:tr>
      <w:tr w:rsidR="006D3AA8" w:rsidRPr="00C075DE" w14:paraId="4858C563" w14:textId="77777777" w:rsidTr="006D3AA8">
        <w:tc>
          <w:tcPr>
            <w:tcW w:w="2160" w:type="pct"/>
            <w:shd w:val="clear" w:color="auto" w:fill="auto"/>
          </w:tcPr>
          <w:p w14:paraId="4E1F156F" w14:textId="77777777" w:rsidR="006D3AA8" w:rsidRPr="00C075DE" w:rsidRDefault="006D3AA8" w:rsidP="006D3AA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198613E0" w14:textId="77777777" w:rsidR="006D3AA8" w:rsidRPr="00C075DE" w:rsidRDefault="006D3AA8" w:rsidP="006D3AA8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47B535F7" w14:textId="77777777" w:rsidR="006D3AA8" w:rsidRPr="00C075DE" w:rsidRDefault="006D3AA8" w:rsidP="006D3AA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DE42A69" w14:textId="77777777" w:rsidR="006D3AA8" w:rsidRPr="00C075DE" w:rsidRDefault="006D3AA8" w:rsidP="006D3AA8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053BC448" w14:textId="77777777" w:rsidR="006D3AA8" w:rsidRPr="00C075DE" w:rsidRDefault="006D3AA8" w:rsidP="006D3AA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  <w:shd w:val="clear" w:color="auto" w:fill="auto"/>
          </w:tcPr>
          <w:p w14:paraId="60E5B23B" w14:textId="77777777" w:rsidR="006D3AA8" w:rsidRPr="00C075DE" w:rsidRDefault="006D3AA8" w:rsidP="006D3AA8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6F3647D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2262EE32" w14:textId="77777777" w:rsidR="006D3AA8" w:rsidRPr="00C075DE" w:rsidRDefault="006D3AA8" w:rsidP="006D3AA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D3AA8" w:rsidRPr="00C075DE" w14:paraId="33DC885D" w14:textId="77777777" w:rsidTr="006D3AA8">
        <w:tc>
          <w:tcPr>
            <w:tcW w:w="2160" w:type="pct"/>
            <w:shd w:val="clear" w:color="auto" w:fill="auto"/>
          </w:tcPr>
          <w:p w14:paraId="10993CE9" w14:textId="77777777" w:rsidR="006D3AA8" w:rsidRPr="00C075DE" w:rsidRDefault="006D3AA8" w:rsidP="006D3AA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5" w:type="pct"/>
            <w:shd w:val="clear" w:color="auto" w:fill="auto"/>
          </w:tcPr>
          <w:p w14:paraId="61C2773B" w14:textId="77777777" w:rsidR="006D3AA8" w:rsidRPr="00C075DE" w:rsidRDefault="006D3AA8" w:rsidP="006D3AA8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7C65024C" w14:textId="77777777" w:rsidR="006D3AA8" w:rsidRPr="00C075DE" w:rsidRDefault="006D3AA8" w:rsidP="006D3AA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4A162514" w14:textId="77777777" w:rsidR="006D3AA8" w:rsidRPr="00C075DE" w:rsidRDefault="006D3AA8" w:rsidP="006D3AA8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4E9959B0" w14:textId="77777777" w:rsidR="006D3AA8" w:rsidRPr="00C075DE" w:rsidRDefault="006D3AA8" w:rsidP="006D3AA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  <w:shd w:val="clear" w:color="auto" w:fill="auto"/>
          </w:tcPr>
          <w:p w14:paraId="6C12A494" w14:textId="77777777" w:rsidR="006D3AA8" w:rsidRPr="00C075DE" w:rsidRDefault="006D3AA8" w:rsidP="006D3AA8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240B455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2752F061" w14:textId="77777777" w:rsidR="006D3AA8" w:rsidRPr="00C075DE" w:rsidRDefault="006D3AA8" w:rsidP="006D3AA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D3AA8" w:rsidRPr="00C075DE" w14:paraId="5444C7AE" w14:textId="77777777" w:rsidTr="006D3AA8">
        <w:tc>
          <w:tcPr>
            <w:tcW w:w="2160" w:type="pct"/>
            <w:shd w:val="clear" w:color="auto" w:fill="auto"/>
          </w:tcPr>
          <w:p w14:paraId="2E682A6F" w14:textId="77777777" w:rsidR="006D3AA8" w:rsidRPr="00C075DE" w:rsidRDefault="006D3AA8" w:rsidP="006D3AA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6D30A536" w14:textId="365D55F5" w:rsidR="006D3AA8" w:rsidRPr="00C075DE" w:rsidRDefault="002F1275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15,658</w:t>
            </w:r>
          </w:p>
        </w:tc>
        <w:tc>
          <w:tcPr>
            <w:tcW w:w="144" w:type="pct"/>
            <w:shd w:val="clear" w:color="auto" w:fill="auto"/>
          </w:tcPr>
          <w:p w14:paraId="7E3EEDFE" w14:textId="77777777" w:rsidR="006D3AA8" w:rsidRPr="00C075DE" w:rsidRDefault="006D3AA8" w:rsidP="006D3AA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4F3D2055" w14:textId="14607418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29,119</w:t>
            </w:r>
          </w:p>
        </w:tc>
        <w:tc>
          <w:tcPr>
            <w:tcW w:w="144" w:type="pct"/>
            <w:shd w:val="clear" w:color="auto" w:fill="auto"/>
          </w:tcPr>
          <w:p w14:paraId="770E4ED8" w14:textId="77777777" w:rsidR="006D3AA8" w:rsidRPr="00C075DE" w:rsidRDefault="006D3AA8" w:rsidP="006D3AA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7AF398DF" w14:textId="78675C10" w:rsidR="006D3AA8" w:rsidRPr="00C075DE" w:rsidRDefault="002F1275" w:rsidP="006D3AA8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15,658</w:t>
            </w:r>
          </w:p>
        </w:tc>
        <w:tc>
          <w:tcPr>
            <w:tcW w:w="144" w:type="pct"/>
            <w:shd w:val="clear" w:color="auto" w:fill="auto"/>
          </w:tcPr>
          <w:p w14:paraId="6E3C8C22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14:paraId="23D8EE90" w14:textId="548BA3F4" w:rsidR="006D3AA8" w:rsidRPr="00C075DE" w:rsidRDefault="006D3AA8" w:rsidP="006D3AA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</w:tr>
      <w:tr w:rsidR="006D3AA8" w:rsidRPr="00C075DE" w14:paraId="15F71F38" w14:textId="77777777" w:rsidTr="006D3AA8">
        <w:tc>
          <w:tcPr>
            <w:tcW w:w="2160" w:type="pct"/>
          </w:tcPr>
          <w:p w14:paraId="6DAD2EFB" w14:textId="77777777" w:rsidR="006D3AA8" w:rsidRPr="00C075DE" w:rsidRDefault="006D3AA8" w:rsidP="006D3AA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04C0B" w14:textId="40F099A7" w:rsidR="006D3AA8" w:rsidRPr="00C075DE" w:rsidRDefault="002F1275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15,658</w:t>
            </w:r>
          </w:p>
        </w:tc>
        <w:tc>
          <w:tcPr>
            <w:tcW w:w="144" w:type="pct"/>
          </w:tcPr>
          <w:p w14:paraId="48A21B63" w14:textId="77777777" w:rsidR="006D3AA8" w:rsidRPr="00C075DE" w:rsidRDefault="006D3AA8" w:rsidP="006D3AA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0E017331" w14:textId="1CA6FFD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29,119</w:t>
            </w:r>
          </w:p>
        </w:tc>
        <w:tc>
          <w:tcPr>
            <w:tcW w:w="144" w:type="pct"/>
          </w:tcPr>
          <w:p w14:paraId="68ACEA8D" w14:textId="77777777" w:rsidR="006D3AA8" w:rsidRPr="00C075DE" w:rsidRDefault="006D3AA8" w:rsidP="006D3AA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4CAF1590" w14:textId="5B8F9009" w:rsidR="006D3AA8" w:rsidRPr="00C075DE" w:rsidRDefault="002F1275" w:rsidP="006D3AA8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23,506</w:t>
            </w:r>
          </w:p>
        </w:tc>
        <w:tc>
          <w:tcPr>
            <w:tcW w:w="144" w:type="pct"/>
          </w:tcPr>
          <w:p w14:paraId="73DB1631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36EF50AF" w14:textId="66FCA689" w:rsidR="006D3AA8" w:rsidRPr="00C075DE" w:rsidRDefault="006D3AA8" w:rsidP="006D3AA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699</w:t>
            </w:r>
          </w:p>
        </w:tc>
      </w:tr>
    </w:tbl>
    <w:p w14:paraId="4475726C" w14:textId="77777777" w:rsidR="007C24ED" w:rsidRPr="00C075DE" w:rsidRDefault="007C24ED" w:rsidP="007C2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083"/>
        <w:gridCol w:w="268"/>
        <w:gridCol w:w="1170"/>
        <w:gridCol w:w="270"/>
        <w:gridCol w:w="1080"/>
        <w:gridCol w:w="270"/>
        <w:gridCol w:w="1176"/>
      </w:tblGrid>
      <w:tr w:rsidR="007C24ED" w:rsidRPr="00C075DE" w14:paraId="0F4394F3" w14:textId="77777777" w:rsidTr="00ED5430">
        <w:trPr>
          <w:tblHeader/>
        </w:trPr>
        <w:tc>
          <w:tcPr>
            <w:tcW w:w="2160" w:type="pct"/>
          </w:tcPr>
          <w:p w14:paraId="68B37339" w14:textId="77777777" w:rsidR="007C24ED" w:rsidRPr="00C075DE" w:rsidRDefault="007C24ED" w:rsidP="00B7068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highlight w:val="green"/>
              </w:rPr>
              <w:lastRenderedPageBreak/>
              <w:br w:type="page"/>
            </w:r>
            <w:r w:rsidRPr="00C075DE">
              <w:rPr>
                <w:rFonts w:asciiTheme="majorBidi" w:hAnsiTheme="majorBidi" w:cstheme="majorBidi"/>
              </w:rPr>
              <w:br w:type="page"/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47" w:type="pct"/>
            <w:gridSpan w:val="3"/>
          </w:tcPr>
          <w:p w14:paraId="47583151" w14:textId="77777777" w:rsidR="007C24ED" w:rsidRPr="00C075DE" w:rsidRDefault="007C24ED" w:rsidP="00B70683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D68C193" w14:textId="77777777" w:rsidR="007C24ED" w:rsidRPr="00C075DE" w:rsidRDefault="007C24ED" w:rsidP="00B70683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14:paraId="56D6F360" w14:textId="77777777" w:rsidR="007C24ED" w:rsidRPr="00C075DE" w:rsidRDefault="007C24ED" w:rsidP="00B70683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AA8" w:rsidRPr="00C075DE" w14:paraId="0AEF4BEF" w14:textId="77777777" w:rsidTr="00ED5430">
        <w:trPr>
          <w:tblHeader/>
        </w:trPr>
        <w:tc>
          <w:tcPr>
            <w:tcW w:w="2160" w:type="pct"/>
          </w:tcPr>
          <w:p w14:paraId="3DBFAE88" w14:textId="77777777" w:rsidR="006D3AA8" w:rsidRPr="00C075DE" w:rsidRDefault="006D3AA8" w:rsidP="006D3A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7D977B6F" w14:textId="02A4EEEC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37673DF9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EC13B9F" w14:textId="078AE6E5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26190526" w14:textId="77777777" w:rsidR="006D3AA8" w:rsidRPr="00C075DE" w:rsidRDefault="006D3AA8" w:rsidP="006D3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8E75A19" w14:textId="541CBE16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4E783C03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75A30B24" w14:textId="086D3343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D3AA8" w:rsidRPr="00C075DE" w14:paraId="2781D9E5" w14:textId="77777777" w:rsidTr="00ED5430">
        <w:trPr>
          <w:tblHeader/>
        </w:trPr>
        <w:tc>
          <w:tcPr>
            <w:tcW w:w="2160" w:type="pct"/>
          </w:tcPr>
          <w:p w14:paraId="2EB5F769" w14:textId="77777777" w:rsidR="006D3AA8" w:rsidRPr="00C075DE" w:rsidRDefault="006D3AA8" w:rsidP="006D3A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79" w:type="pct"/>
          </w:tcPr>
          <w:p w14:paraId="15E1356A" w14:textId="1B4B5E53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7BCAD4CF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F52F6F8" w14:textId="66589123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1CD965FB" w14:textId="77777777" w:rsidR="006D3AA8" w:rsidRPr="00C075DE" w:rsidRDefault="006D3AA8" w:rsidP="006D3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B2A1883" w14:textId="10318F5C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78FB3A9E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5904C837" w14:textId="646CF14A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D3AA8" w:rsidRPr="00C075DE" w14:paraId="67651143" w14:textId="77777777" w:rsidTr="00ED5430">
        <w:trPr>
          <w:tblHeader/>
        </w:trPr>
        <w:tc>
          <w:tcPr>
            <w:tcW w:w="2160" w:type="pct"/>
          </w:tcPr>
          <w:p w14:paraId="3B90FFF5" w14:textId="77777777" w:rsidR="006D3AA8" w:rsidRPr="00C075DE" w:rsidRDefault="006D3AA8" w:rsidP="006D3A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0" w:type="pct"/>
            <w:gridSpan w:val="7"/>
          </w:tcPr>
          <w:p w14:paraId="44B824B5" w14:textId="77777777" w:rsidR="006D3AA8" w:rsidRPr="00C075DE" w:rsidRDefault="006D3AA8" w:rsidP="006D3AA8">
            <w:pPr>
              <w:tabs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3AA8" w:rsidRPr="00C075DE" w14:paraId="03AF2EFA" w14:textId="77777777" w:rsidTr="00ED5430">
        <w:tc>
          <w:tcPr>
            <w:tcW w:w="2160" w:type="pct"/>
          </w:tcPr>
          <w:p w14:paraId="2B542B8E" w14:textId="77777777" w:rsidR="006D3AA8" w:rsidRPr="00C075DE" w:rsidRDefault="006D3AA8" w:rsidP="006D3AA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5717B5DC" w14:textId="77777777" w:rsidR="006D3AA8" w:rsidRPr="00C075DE" w:rsidRDefault="006D3AA8" w:rsidP="006D3AA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3A89981" w14:textId="77777777" w:rsidR="006D3AA8" w:rsidRPr="00C075DE" w:rsidRDefault="006D3AA8" w:rsidP="006D3AA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615C8E0" w14:textId="77777777" w:rsidR="006D3AA8" w:rsidRPr="00C075DE" w:rsidRDefault="006D3AA8" w:rsidP="006D3AA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CC7F923" w14:textId="77777777" w:rsidR="006D3AA8" w:rsidRPr="00C075DE" w:rsidRDefault="006D3AA8" w:rsidP="006D3AA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EADA3A9" w14:textId="77777777" w:rsidR="006D3AA8" w:rsidRPr="00C075DE" w:rsidRDefault="006D3AA8" w:rsidP="006D3AA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66C4C43" w14:textId="77777777" w:rsidR="006D3AA8" w:rsidRPr="00C075DE" w:rsidRDefault="006D3AA8" w:rsidP="006D3AA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03B64CDB" w14:textId="77777777" w:rsidR="006D3AA8" w:rsidRPr="00C075DE" w:rsidRDefault="006D3AA8" w:rsidP="006D3AA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D3AA8" w:rsidRPr="00C075DE" w14:paraId="7A8F618E" w14:textId="77777777" w:rsidTr="00ED5430">
        <w:tc>
          <w:tcPr>
            <w:tcW w:w="2160" w:type="pct"/>
            <w:shd w:val="clear" w:color="auto" w:fill="auto"/>
          </w:tcPr>
          <w:p w14:paraId="72A9CFE2" w14:textId="77777777" w:rsidR="006D3AA8" w:rsidRPr="00C075DE" w:rsidRDefault="006D3AA8" w:rsidP="006D3AA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9" w:type="pct"/>
            <w:shd w:val="clear" w:color="auto" w:fill="auto"/>
          </w:tcPr>
          <w:p w14:paraId="7799119A" w14:textId="089B1072" w:rsidR="006D3AA8" w:rsidRPr="00C075DE" w:rsidRDefault="007E773E" w:rsidP="00DE5DE6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6452E91" w14:textId="77777777" w:rsidR="006D3AA8" w:rsidRPr="00C075DE" w:rsidRDefault="006D3AA8" w:rsidP="006D3AA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6718409F" w14:textId="46B86FE4" w:rsidR="006D3AA8" w:rsidRPr="00C075DE" w:rsidRDefault="006D3AA8" w:rsidP="00DE5DE6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8740CB3" w14:textId="77777777" w:rsidR="006D3AA8" w:rsidRPr="00C075DE" w:rsidRDefault="006D3AA8" w:rsidP="006D3AA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7" w:type="pct"/>
            <w:shd w:val="clear" w:color="auto" w:fill="auto"/>
          </w:tcPr>
          <w:p w14:paraId="0717E8F3" w14:textId="03256D4E" w:rsidR="006D3AA8" w:rsidRPr="00C075DE" w:rsidRDefault="00DE5DE6" w:rsidP="006D3AA8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44" w:type="pct"/>
            <w:shd w:val="clear" w:color="auto" w:fill="auto"/>
          </w:tcPr>
          <w:p w14:paraId="3B50756A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18B533C2" w14:textId="3B386CE2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</w:tr>
      <w:tr w:rsidR="006D3AA8" w:rsidRPr="00C075DE" w14:paraId="45701B7A" w14:textId="77777777" w:rsidTr="00ED5430">
        <w:tc>
          <w:tcPr>
            <w:tcW w:w="2160" w:type="pct"/>
          </w:tcPr>
          <w:p w14:paraId="699E7ABF" w14:textId="77777777" w:rsidR="006D3AA8" w:rsidRPr="00C075DE" w:rsidRDefault="006D3AA8" w:rsidP="006D3AA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7FD7DC75" w14:textId="77777777" w:rsidR="006D3AA8" w:rsidRPr="00C075DE" w:rsidRDefault="006D3AA8" w:rsidP="006D3AA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17316400" w14:textId="77777777" w:rsidR="006D3AA8" w:rsidRPr="00C075DE" w:rsidRDefault="006D3AA8" w:rsidP="006D3AA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25" w:type="pct"/>
          </w:tcPr>
          <w:p w14:paraId="5CD61244" w14:textId="77777777" w:rsidR="006D3AA8" w:rsidRPr="00C075DE" w:rsidRDefault="006D3AA8" w:rsidP="006D3AA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4" w:type="pct"/>
          </w:tcPr>
          <w:p w14:paraId="1B87925F" w14:textId="77777777" w:rsidR="006D3AA8" w:rsidRPr="00C075DE" w:rsidRDefault="006D3AA8" w:rsidP="006D3AA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7" w:type="pct"/>
          </w:tcPr>
          <w:p w14:paraId="3B070DEB" w14:textId="77777777" w:rsidR="006D3AA8" w:rsidRPr="00C075DE" w:rsidRDefault="006D3AA8" w:rsidP="006D3AA8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8ADCE2F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5ECBA46F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6D3AA8" w:rsidRPr="00C075DE" w14:paraId="7EA75393" w14:textId="77777777" w:rsidTr="00ED5430">
        <w:tc>
          <w:tcPr>
            <w:tcW w:w="2160" w:type="pct"/>
          </w:tcPr>
          <w:p w14:paraId="78DAF966" w14:textId="77777777" w:rsidR="006D3AA8" w:rsidRPr="00C075DE" w:rsidRDefault="006D3AA8" w:rsidP="006D3AA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9" w:type="pct"/>
            <w:shd w:val="clear" w:color="auto" w:fill="auto"/>
          </w:tcPr>
          <w:p w14:paraId="039EB558" w14:textId="77777777" w:rsidR="006D3AA8" w:rsidRPr="00C075DE" w:rsidRDefault="006D3AA8" w:rsidP="006D3AA8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7A9FAB09" w14:textId="77777777" w:rsidR="006D3AA8" w:rsidRPr="00C075DE" w:rsidRDefault="006D3AA8" w:rsidP="006D3AA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A716FB4" w14:textId="77777777" w:rsidR="006D3AA8" w:rsidRPr="00C075DE" w:rsidRDefault="006D3AA8" w:rsidP="006D3AA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CD73AE9" w14:textId="77777777" w:rsidR="006D3AA8" w:rsidRPr="00C075DE" w:rsidRDefault="006D3AA8" w:rsidP="006D3AA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7FBD369" w14:textId="77777777" w:rsidR="006D3AA8" w:rsidRPr="00C075DE" w:rsidRDefault="006D3AA8" w:rsidP="006D3AA8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2EA4A06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41268ACB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3AA8" w:rsidRPr="00C075DE" w14:paraId="5535230F" w14:textId="77777777" w:rsidTr="00ED5430">
        <w:tc>
          <w:tcPr>
            <w:tcW w:w="2160" w:type="pct"/>
          </w:tcPr>
          <w:p w14:paraId="743E39B1" w14:textId="77777777" w:rsidR="006D3AA8" w:rsidRPr="00C075DE" w:rsidRDefault="006D3AA8" w:rsidP="006D3AA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Italmarket</w:t>
            </w:r>
            <w:proofErr w:type="spellEnd"/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Slovakia, </w:t>
            </w: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579" w:type="pct"/>
            <w:shd w:val="clear" w:color="auto" w:fill="auto"/>
            <w:vAlign w:val="bottom"/>
          </w:tcPr>
          <w:p w14:paraId="12382EEB" w14:textId="59978B4F" w:rsidR="006D3AA8" w:rsidRPr="00C075DE" w:rsidRDefault="007E773E" w:rsidP="006D3AA8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737</w:t>
            </w:r>
          </w:p>
        </w:tc>
        <w:tc>
          <w:tcPr>
            <w:tcW w:w="143" w:type="pct"/>
          </w:tcPr>
          <w:p w14:paraId="106CAB57" w14:textId="77777777" w:rsidR="006D3AA8" w:rsidRPr="00C075DE" w:rsidRDefault="006D3AA8" w:rsidP="006D3AA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vAlign w:val="bottom"/>
          </w:tcPr>
          <w:p w14:paraId="33F5E466" w14:textId="79F9513E" w:rsidR="006D3AA8" w:rsidRPr="00C075DE" w:rsidRDefault="006D3AA8" w:rsidP="006D3AA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144" w:type="pct"/>
          </w:tcPr>
          <w:p w14:paraId="7B47F4F1" w14:textId="77777777" w:rsidR="006D3AA8" w:rsidRPr="00C075DE" w:rsidRDefault="006D3AA8" w:rsidP="006D3AA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bottom"/>
          </w:tcPr>
          <w:p w14:paraId="128CC43B" w14:textId="3E783ACE" w:rsidR="006D3AA8" w:rsidRPr="00C075DE" w:rsidRDefault="002F1275" w:rsidP="00DE5DE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D50B685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5C76D0CD" w14:textId="22CCD3B6" w:rsidR="006D3AA8" w:rsidRPr="00C075DE" w:rsidRDefault="006D3AA8" w:rsidP="00DE5DE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3AA8" w:rsidRPr="00C075DE" w14:paraId="04F0958F" w14:textId="77777777" w:rsidTr="00ED5430">
        <w:tc>
          <w:tcPr>
            <w:tcW w:w="2160" w:type="pct"/>
          </w:tcPr>
          <w:p w14:paraId="728EE770" w14:textId="6F71EB80" w:rsidR="006D3AA8" w:rsidRPr="00C075DE" w:rsidRDefault="00A370B1" w:rsidP="00A370B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4E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114E5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ทีทีที คอร์ปอเรชั่น</w:t>
            </w:r>
            <w:r w:rsidRPr="00114E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 w:rsidRPr="00114E5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(เดิมชื่อ </w:t>
            </w:r>
            <w:r w:rsidRPr="00114E5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14E5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14E5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โตโยกซ์ เทรดดิ้ง (ไทยแลนด์) จำกัด</w:t>
            </w:r>
            <w:r w:rsidRPr="00114E5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579" w:type="pct"/>
            <w:shd w:val="clear" w:color="auto" w:fill="auto"/>
          </w:tcPr>
          <w:p w14:paraId="0F1BED0B" w14:textId="77777777" w:rsidR="006D3AA8" w:rsidRDefault="006D3AA8" w:rsidP="006D3AA8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F51B097" w14:textId="62037480" w:rsidR="007E773E" w:rsidRPr="00C075DE" w:rsidRDefault="007E773E" w:rsidP="006D3AA8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43" w:type="pct"/>
          </w:tcPr>
          <w:p w14:paraId="2BF08944" w14:textId="77777777" w:rsidR="006D3AA8" w:rsidRPr="00C075DE" w:rsidRDefault="006D3AA8" w:rsidP="006D3AA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A38E951" w14:textId="77777777" w:rsidR="00A370B1" w:rsidRDefault="00A370B1" w:rsidP="006D3AA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5CECBA5" w14:textId="1F6F41B8" w:rsidR="006D3AA8" w:rsidRPr="00C075DE" w:rsidRDefault="006D3AA8" w:rsidP="006D3AA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4" w:type="pct"/>
          </w:tcPr>
          <w:p w14:paraId="29675FE5" w14:textId="77777777" w:rsidR="006D3AA8" w:rsidRPr="00C075DE" w:rsidRDefault="006D3AA8" w:rsidP="006D3AA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D76162D" w14:textId="77777777" w:rsidR="006D3AA8" w:rsidRDefault="006D3AA8" w:rsidP="006D3AA8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D69DB1" w14:textId="2B0CBDE6" w:rsidR="002F1275" w:rsidRPr="00C075DE" w:rsidRDefault="007E773E" w:rsidP="006D3AA8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44" w:type="pct"/>
          </w:tcPr>
          <w:p w14:paraId="2D6C96C6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0681A983" w14:textId="77777777" w:rsidR="00A370B1" w:rsidRDefault="00A370B1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E0ECFE" w14:textId="445B881D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E773E" w:rsidRPr="00C075DE" w14:paraId="338023EC" w14:textId="77777777" w:rsidTr="00D3314A">
        <w:tc>
          <w:tcPr>
            <w:tcW w:w="2160" w:type="pct"/>
          </w:tcPr>
          <w:p w14:paraId="1CA634CA" w14:textId="77777777" w:rsidR="007E773E" w:rsidRPr="00C075DE" w:rsidRDefault="007E773E" w:rsidP="007E773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โฮสเซ็นเตอร์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579" w:type="pct"/>
            <w:shd w:val="clear" w:color="auto" w:fill="auto"/>
          </w:tcPr>
          <w:p w14:paraId="2F43F8CF" w14:textId="44A610F0" w:rsidR="007E773E" w:rsidRPr="00C075DE" w:rsidRDefault="007E773E" w:rsidP="00685344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DACE55B" w14:textId="77777777" w:rsidR="007E773E" w:rsidRPr="00C075DE" w:rsidRDefault="007E773E" w:rsidP="007E773E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CE7AAD3" w14:textId="2D63110A" w:rsidR="007E773E" w:rsidRPr="00C075DE" w:rsidRDefault="007E773E" w:rsidP="007E773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44" w:type="pct"/>
          </w:tcPr>
          <w:p w14:paraId="6E914787" w14:textId="77777777" w:rsidR="007E773E" w:rsidRPr="00C075DE" w:rsidRDefault="007E773E" w:rsidP="007E773E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671EEF1" w14:textId="0DFDC058" w:rsidR="007E773E" w:rsidRPr="00C075DE" w:rsidRDefault="007E773E" w:rsidP="0068534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BE878C7" w14:textId="77777777" w:rsidR="007E773E" w:rsidRPr="00C075DE" w:rsidRDefault="007E773E" w:rsidP="007E7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506E5357" w14:textId="5546D0DB" w:rsidR="007E773E" w:rsidRPr="00C075DE" w:rsidRDefault="007E773E" w:rsidP="007E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7E773E" w:rsidRPr="00C075DE" w14:paraId="2428AFFB" w14:textId="77777777" w:rsidTr="00ED5430">
        <w:tc>
          <w:tcPr>
            <w:tcW w:w="2160" w:type="pct"/>
          </w:tcPr>
          <w:p w14:paraId="55EEDD1D" w14:textId="77777777" w:rsidR="007E773E" w:rsidRPr="00C075DE" w:rsidRDefault="007E773E" w:rsidP="007E773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79" w:type="pct"/>
            <w:shd w:val="clear" w:color="auto" w:fill="auto"/>
          </w:tcPr>
          <w:p w14:paraId="47A58D35" w14:textId="15CDFC6B" w:rsidR="007E773E" w:rsidRPr="00C075DE" w:rsidRDefault="007E773E" w:rsidP="007E773E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143" w:type="pct"/>
          </w:tcPr>
          <w:p w14:paraId="352704C5" w14:textId="77777777" w:rsidR="007E773E" w:rsidRPr="00C075DE" w:rsidRDefault="007E773E" w:rsidP="007E773E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4EEBD3A" w14:textId="02FB0300" w:rsidR="007E773E" w:rsidRPr="00C075DE" w:rsidRDefault="007E773E" w:rsidP="007E773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144" w:type="pct"/>
          </w:tcPr>
          <w:p w14:paraId="45DE34BC" w14:textId="77777777" w:rsidR="007E773E" w:rsidRPr="00C075DE" w:rsidRDefault="007E773E" w:rsidP="007E773E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7" w:type="pct"/>
          </w:tcPr>
          <w:p w14:paraId="7899E1E4" w14:textId="5AC89EDF" w:rsidR="007E773E" w:rsidRPr="00C075DE" w:rsidRDefault="007E773E" w:rsidP="0068534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27BE09D" w14:textId="77777777" w:rsidR="007E773E" w:rsidRPr="00C075DE" w:rsidRDefault="007E773E" w:rsidP="007E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2564B962" w14:textId="2D7B1286" w:rsidR="007E773E" w:rsidRPr="00C075DE" w:rsidRDefault="007E773E" w:rsidP="0068534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773E" w:rsidRPr="00C075DE" w14:paraId="73628500" w14:textId="77777777" w:rsidTr="00ED5430">
        <w:tc>
          <w:tcPr>
            <w:tcW w:w="2160" w:type="pct"/>
          </w:tcPr>
          <w:p w14:paraId="47F3FFAF" w14:textId="77777777" w:rsidR="007E773E" w:rsidRPr="00C075DE" w:rsidRDefault="007E773E" w:rsidP="007E773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9" w:type="pct"/>
            <w:shd w:val="clear" w:color="auto" w:fill="auto"/>
          </w:tcPr>
          <w:p w14:paraId="76A4ABB2" w14:textId="4E838FAC" w:rsidR="007E773E" w:rsidRPr="00C075DE" w:rsidRDefault="007E773E" w:rsidP="007E773E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143" w:type="pct"/>
          </w:tcPr>
          <w:p w14:paraId="265BC4AD" w14:textId="77777777" w:rsidR="007E773E" w:rsidRPr="00C075DE" w:rsidRDefault="007E773E" w:rsidP="007E773E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994E1D0" w14:textId="34E58FA7" w:rsidR="007E773E" w:rsidRPr="00C075DE" w:rsidRDefault="007E773E" w:rsidP="007E773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144" w:type="pct"/>
          </w:tcPr>
          <w:p w14:paraId="4FA7AE8B" w14:textId="77777777" w:rsidR="007E773E" w:rsidRPr="00C075DE" w:rsidRDefault="007E773E" w:rsidP="007E773E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7" w:type="pct"/>
          </w:tcPr>
          <w:p w14:paraId="6EDFFD5C" w14:textId="64C9ED30" w:rsidR="007E773E" w:rsidRPr="00C075DE" w:rsidRDefault="007E773E" w:rsidP="0068534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2079DB9" w14:textId="77777777" w:rsidR="007E773E" w:rsidRPr="00C075DE" w:rsidRDefault="007E773E" w:rsidP="007E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193A79E2" w14:textId="5545C6CE" w:rsidR="007E773E" w:rsidRPr="00C075DE" w:rsidRDefault="007E773E" w:rsidP="0068534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773E" w:rsidRPr="00C075DE" w14:paraId="0A85D1E2" w14:textId="77777777" w:rsidTr="00ED5430">
        <w:tc>
          <w:tcPr>
            <w:tcW w:w="2160" w:type="pct"/>
          </w:tcPr>
          <w:p w14:paraId="25955028" w14:textId="77777777" w:rsidR="007E773E" w:rsidRPr="00C075DE" w:rsidRDefault="007E773E" w:rsidP="007E773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30CB72" w14:textId="46EC53B3" w:rsidR="007E773E" w:rsidRPr="00C075DE" w:rsidRDefault="007E773E" w:rsidP="007E773E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1,199</w:t>
            </w:r>
          </w:p>
        </w:tc>
        <w:tc>
          <w:tcPr>
            <w:tcW w:w="143" w:type="pct"/>
          </w:tcPr>
          <w:p w14:paraId="26F9C81B" w14:textId="77777777" w:rsidR="007E773E" w:rsidRPr="00C075DE" w:rsidRDefault="007E773E" w:rsidP="007E773E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E78AB" w14:textId="4A7A3954" w:rsidR="007E773E" w:rsidRPr="00C075DE" w:rsidRDefault="007E773E" w:rsidP="007E773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1,063</w:t>
            </w:r>
          </w:p>
        </w:tc>
        <w:tc>
          <w:tcPr>
            <w:tcW w:w="144" w:type="pct"/>
          </w:tcPr>
          <w:p w14:paraId="29E80F30" w14:textId="77777777" w:rsidR="007E773E" w:rsidRPr="00C075DE" w:rsidRDefault="007E773E" w:rsidP="007E773E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B80D3" w14:textId="6E47E94E" w:rsidR="007E773E" w:rsidRPr="00C075DE" w:rsidRDefault="007E773E" w:rsidP="007E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B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DE5DE6" w:rsidRPr="00F57B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56A9F711" w14:textId="77777777" w:rsidR="007E773E" w:rsidRPr="00C075DE" w:rsidRDefault="007E773E" w:rsidP="007E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82DE7" w14:textId="279714CC" w:rsidR="007E773E" w:rsidRPr="00C075DE" w:rsidRDefault="007E773E" w:rsidP="007E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</w:p>
        </w:tc>
      </w:tr>
    </w:tbl>
    <w:p w14:paraId="4AD19235" w14:textId="77777777" w:rsidR="007C24ED" w:rsidRPr="00C075DE" w:rsidRDefault="007C24ED" w:rsidP="007C2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170"/>
        <w:gridCol w:w="270"/>
        <w:gridCol w:w="1080"/>
        <w:gridCol w:w="270"/>
        <w:gridCol w:w="1170"/>
      </w:tblGrid>
      <w:tr w:rsidR="007C24ED" w:rsidRPr="00C075DE" w14:paraId="2F890D40" w14:textId="77777777" w:rsidTr="00ED5430">
        <w:trPr>
          <w:trHeight w:val="335"/>
          <w:tblHeader/>
        </w:trPr>
        <w:tc>
          <w:tcPr>
            <w:tcW w:w="4050" w:type="dxa"/>
          </w:tcPr>
          <w:p w14:paraId="64E2E38D" w14:textId="77777777" w:rsidR="007C24ED" w:rsidRPr="00C075DE" w:rsidRDefault="007C24ED" w:rsidP="00ED543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6F40926E" w14:textId="77777777" w:rsidR="007C24ED" w:rsidRPr="00C075DE" w:rsidRDefault="007C24ED" w:rsidP="00ED54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3E699E" w14:textId="77777777" w:rsidR="007C24ED" w:rsidRPr="00C075DE" w:rsidRDefault="007C24ED" w:rsidP="00ED5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4669C5A" w14:textId="77777777" w:rsidR="007C24ED" w:rsidRPr="00C075DE" w:rsidRDefault="007C24ED" w:rsidP="00ED54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AA8" w:rsidRPr="00C075DE" w14:paraId="41D53730" w14:textId="77777777" w:rsidTr="00ED5430">
        <w:trPr>
          <w:trHeight w:val="335"/>
          <w:tblHeader/>
        </w:trPr>
        <w:tc>
          <w:tcPr>
            <w:tcW w:w="4050" w:type="dxa"/>
          </w:tcPr>
          <w:p w14:paraId="0A1CDBA2" w14:textId="77777777" w:rsidR="006D3AA8" w:rsidRPr="00C075DE" w:rsidRDefault="006D3AA8" w:rsidP="006D3AA8">
            <w:pPr>
              <w:tabs>
                <w:tab w:val="clear" w:pos="3515"/>
                <w:tab w:val="left" w:pos="347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</w:tcPr>
          <w:p w14:paraId="10228762" w14:textId="54DBD386" w:rsidR="006D3AA8" w:rsidRPr="00C075DE" w:rsidRDefault="006D3AA8" w:rsidP="006D3AA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7B0708D" w14:textId="77777777" w:rsidR="006D3AA8" w:rsidRPr="00C075DE" w:rsidRDefault="006D3AA8" w:rsidP="006D3AA8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DAA2AB" w14:textId="35A40EEE" w:rsidR="006D3AA8" w:rsidRPr="00C075DE" w:rsidRDefault="006D3AA8" w:rsidP="006D3AA8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C9F64F7" w14:textId="77777777" w:rsidR="006D3AA8" w:rsidRPr="00C075DE" w:rsidRDefault="006D3AA8" w:rsidP="006D3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F158AF" w14:textId="639DD9DA" w:rsidR="006D3AA8" w:rsidRPr="00C075DE" w:rsidRDefault="006D3AA8" w:rsidP="006D3AA8">
            <w:pPr>
              <w:spacing w:line="240" w:lineRule="auto"/>
              <w:ind w:left="-112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AE3FC46" w14:textId="77777777" w:rsidR="006D3AA8" w:rsidRPr="00C075DE" w:rsidRDefault="006D3AA8" w:rsidP="006D3AA8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520D4E" w14:textId="596D5C12" w:rsidR="006D3AA8" w:rsidRPr="00C075DE" w:rsidRDefault="006D3AA8" w:rsidP="006D3AA8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D3AA8" w:rsidRPr="00C075DE" w14:paraId="7F9CCE59" w14:textId="77777777" w:rsidTr="00ED5430">
        <w:trPr>
          <w:trHeight w:val="335"/>
          <w:tblHeader/>
        </w:trPr>
        <w:tc>
          <w:tcPr>
            <w:tcW w:w="4050" w:type="dxa"/>
          </w:tcPr>
          <w:p w14:paraId="37CE20F3" w14:textId="77777777" w:rsidR="006D3AA8" w:rsidRPr="00C075DE" w:rsidRDefault="006D3AA8" w:rsidP="006D3AA8">
            <w:pPr>
              <w:tabs>
                <w:tab w:val="clear" w:pos="3515"/>
                <w:tab w:val="left" w:pos="347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highlight w:val="green"/>
              </w:rPr>
              <w:br w:type="page"/>
            </w:r>
            <w:r w:rsidRPr="00C075DE">
              <w:rPr>
                <w:rFonts w:asciiTheme="majorBidi" w:hAnsiTheme="majorBidi" w:cstheme="majorBidi"/>
              </w:rPr>
              <w:br w:type="page"/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9D2D5CD" w14:textId="5982CE2E" w:rsidR="006D3AA8" w:rsidRPr="00C075DE" w:rsidRDefault="006D3AA8" w:rsidP="006D3AA8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8611D46" w14:textId="77777777" w:rsidR="006D3AA8" w:rsidRPr="00C075DE" w:rsidRDefault="006D3AA8" w:rsidP="006D3AA8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ACCD63" w14:textId="6E0ED714" w:rsidR="006D3AA8" w:rsidRPr="00C075DE" w:rsidRDefault="006D3AA8" w:rsidP="006D3AA8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0502953" w14:textId="77777777" w:rsidR="006D3AA8" w:rsidRPr="00C075DE" w:rsidRDefault="006D3AA8" w:rsidP="006D3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4E579A" w14:textId="14A65C50" w:rsidR="006D3AA8" w:rsidRPr="00C075DE" w:rsidRDefault="006D3AA8" w:rsidP="006D3AA8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E8391ED" w14:textId="77777777" w:rsidR="006D3AA8" w:rsidRPr="00C075DE" w:rsidRDefault="006D3AA8" w:rsidP="006D3AA8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8208EB" w14:textId="4B19BC6A" w:rsidR="006D3AA8" w:rsidRPr="00C075DE" w:rsidRDefault="006D3AA8" w:rsidP="006D3AA8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D3AA8" w:rsidRPr="00C075DE" w14:paraId="07F4D56B" w14:textId="77777777" w:rsidTr="00ED5430">
        <w:trPr>
          <w:tblHeader/>
        </w:trPr>
        <w:tc>
          <w:tcPr>
            <w:tcW w:w="4050" w:type="dxa"/>
          </w:tcPr>
          <w:p w14:paraId="3DA52844" w14:textId="77777777" w:rsidR="006D3AA8" w:rsidRPr="00C075DE" w:rsidRDefault="006D3AA8" w:rsidP="006D3A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04067CF7" w14:textId="77777777" w:rsidR="006D3AA8" w:rsidRPr="00C075DE" w:rsidRDefault="006D3AA8" w:rsidP="006D3AA8">
            <w:pPr>
              <w:tabs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3AA8" w:rsidRPr="00C075DE" w14:paraId="06333515" w14:textId="77777777" w:rsidTr="00ED5430">
        <w:tc>
          <w:tcPr>
            <w:tcW w:w="4050" w:type="dxa"/>
          </w:tcPr>
          <w:p w14:paraId="56AC1A80" w14:textId="77777777" w:rsidR="006D3AA8" w:rsidRPr="00C075DE" w:rsidRDefault="006D3AA8" w:rsidP="006D3AA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38175EC" w14:textId="79DA3821" w:rsidR="006D3AA8" w:rsidRPr="00C075DE" w:rsidRDefault="00C11812" w:rsidP="006D3AA8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28,959</w:t>
            </w:r>
          </w:p>
        </w:tc>
        <w:tc>
          <w:tcPr>
            <w:tcW w:w="270" w:type="dxa"/>
            <w:shd w:val="clear" w:color="auto" w:fill="auto"/>
          </w:tcPr>
          <w:p w14:paraId="389594E9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7E6EA2" w14:textId="0ACB56B7" w:rsidR="006D3AA8" w:rsidRPr="00C075DE" w:rsidRDefault="006D3AA8" w:rsidP="006D3AA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34,461</w:t>
            </w:r>
          </w:p>
        </w:tc>
        <w:tc>
          <w:tcPr>
            <w:tcW w:w="270" w:type="dxa"/>
            <w:shd w:val="clear" w:color="auto" w:fill="auto"/>
          </w:tcPr>
          <w:p w14:paraId="56671B56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908DF4" w14:textId="3971BF9C" w:rsidR="006D3AA8" w:rsidRPr="00C075DE" w:rsidRDefault="001208E5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22,045</w:t>
            </w:r>
          </w:p>
        </w:tc>
        <w:tc>
          <w:tcPr>
            <w:tcW w:w="270" w:type="dxa"/>
          </w:tcPr>
          <w:p w14:paraId="60A2B011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4961A1" w14:textId="4E34869A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27,480</w:t>
            </w:r>
          </w:p>
        </w:tc>
      </w:tr>
      <w:tr w:rsidR="006D3AA8" w:rsidRPr="00C075DE" w14:paraId="6BCB48DD" w14:textId="77777777" w:rsidTr="00ED5430">
        <w:tc>
          <w:tcPr>
            <w:tcW w:w="4050" w:type="dxa"/>
          </w:tcPr>
          <w:p w14:paraId="75882710" w14:textId="77777777" w:rsidR="006D3AA8" w:rsidRPr="00C075DE" w:rsidRDefault="006D3AA8" w:rsidP="006D3AA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4F991C" w14:textId="4632FC85" w:rsidR="006D3AA8" w:rsidRPr="00C075DE" w:rsidRDefault="00C11812" w:rsidP="006D3AA8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28,959</w:t>
            </w:r>
          </w:p>
        </w:tc>
        <w:tc>
          <w:tcPr>
            <w:tcW w:w="270" w:type="dxa"/>
            <w:shd w:val="clear" w:color="auto" w:fill="auto"/>
          </w:tcPr>
          <w:p w14:paraId="1FB18A3C" w14:textId="77777777" w:rsidR="006D3AA8" w:rsidRPr="00C075DE" w:rsidRDefault="006D3AA8" w:rsidP="006D3A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0E913" w14:textId="2DEB240B" w:rsidR="006D3AA8" w:rsidRPr="00C075DE" w:rsidRDefault="006D3AA8" w:rsidP="006D3AA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34,461</w:t>
            </w:r>
          </w:p>
        </w:tc>
        <w:tc>
          <w:tcPr>
            <w:tcW w:w="270" w:type="dxa"/>
            <w:shd w:val="clear" w:color="auto" w:fill="auto"/>
          </w:tcPr>
          <w:p w14:paraId="18CA8779" w14:textId="77777777" w:rsidR="006D3AA8" w:rsidRPr="00C075DE" w:rsidRDefault="006D3AA8" w:rsidP="006D3A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BF351" w14:textId="664DF3A9" w:rsidR="006D3AA8" w:rsidRPr="00C075DE" w:rsidRDefault="001208E5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22,045</w:t>
            </w:r>
          </w:p>
        </w:tc>
        <w:tc>
          <w:tcPr>
            <w:tcW w:w="270" w:type="dxa"/>
          </w:tcPr>
          <w:p w14:paraId="41723368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2AF379" w14:textId="754C1748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27,480</w:t>
            </w:r>
          </w:p>
        </w:tc>
      </w:tr>
    </w:tbl>
    <w:p w14:paraId="70B7334E" w14:textId="77777777" w:rsidR="007C24ED" w:rsidRPr="00C075DE" w:rsidRDefault="007C24ED" w:rsidP="007C24ED">
      <w:pPr>
        <w:rPr>
          <w:rFonts w:asciiTheme="majorBidi" w:hAnsiTheme="majorBidi" w:cstheme="majorBidi"/>
          <w:sz w:val="30"/>
          <w:szCs w:val="30"/>
        </w:rPr>
      </w:pPr>
    </w:p>
    <w:p w14:paraId="6E28BAD2" w14:textId="77777777" w:rsidR="00A74C29" w:rsidRDefault="00A74C29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080"/>
        <w:gridCol w:w="270"/>
        <w:gridCol w:w="1170"/>
        <w:gridCol w:w="270"/>
        <w:gridCol w:w="1080"/>
        <w:gridCol w:w="270"/>
        <w:gridCol w:w="1177"/>
      </w:tblGrid>
      <w:tr w:rsidR="007C24ED" w:rsidRPr="00C075DE" w14:paraId="186C4241" w14:textId="77777777" w:rsidTr="006D3AA8">
        <w:trPr>
          <w:tblHeader/>
        </w:trPr>
        <w:tc>
          <w:tcPr>
            <w:tcW w:w="2160" w:type="pct"/>
          </w:tcPr>
          <w:p w14:paraId="3F381C44" w14:textId="7EA72AFA" w:rsidR="007C24ED" w:rsidRPr="00C075DE" w:rsidRDefault="007C24ED" w:rsidP="00ED543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highlight w:val="green"/>
              </w:rPr>
              <w:lastRenderedPageBreak/>
              <w:br w:type="page"/>
            </w:r>
            <w:r w:rsidRPr="00C075DE">
              <w:rPr>
                <w:rFonts w:asciiTheme="majorBidi" w:hAnsiTheme="majorBidi" w:cstheme="majorBidi"/>
              </w:rPr>
              <w:br w:type="page"/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46" w:type="pct"/>
            <w:gridSpan w:val="3"/>
          </w:tcPr>
          <w:p w14:paraId="66A129F4" w14:textId="77777777" w:rsidR="007C24ED" w:rsidRPr="00C075DE" w:rsidRDefault="007C24ED" w:rsidP="00ED5430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FD359E5" w14:textId="77777777" w:rsidR="007C24ED" w:rsidRPr="00C075DE" w:rsidRDefault="007C24ED" w:rsidP="00ED5430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7A2C8160" w14:textId="77777777" w:rsidR="007C24ED" w:rsidRPr="00C075DE" w:rsidRDefault="007C24ED" w:rsidP="00ED5430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AA8" w:rsidRPr="00C075DE" w14:paraId="6EF82C74" w14:textId="77777777" w:rsidTr="006D3AA8">
        <w:trPr>
          <w:tblHeader/>
        </w:trPr>
        <w:tc>
          <w:tcPr>
            <w:tcW w:w="2160" w:type="pct"/>
          </w:tcPr>
          <w:p w14:paraId="6B622ACC" w14:textId="77777777" w:rsidR="006D3AA8" w:rsidRPr="00C075DE" w:rsidRDefault="006D3AA8" w:rsidP="006D3A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3010D30A" w14:textId="646DCD4D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107CF516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4D3074A" w14:textId="53AAFEAC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4ECB617F" w14:textId="77777777" w:rsidR="006D3AA8" w:rsidRPr="00C075DE" w:rsidRDefault="006D3AA8" w:rsidP="006D3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B682724" w14:textId="54EF5CB8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15B28066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7BF48751" w14:textId="231F018B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D3AA8" w:rsidRPr="00C075DE" w14:paraId="294BD67B" w14:textId="77777777" w:rsidTr="006D3AA8">
        <w:trPr>
          <w:tblHeader/>
        </w:trPr>
        <w:tc>
          <w:tcPr>
            <w:tcW w:w="2160" w:type="pct"/>
          </w:tcPr>
          <w:p w14:paraId="0C366D31" w14:textId="77777777" w:rsidR="006D3AA8" w:rsidRPr="00C075DE" w:rsidRDefault="006D3AA8" w:rsidP="006D3A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577" w:type="pct"/>
          </w:tcPr>
          <w:p w14:paraId="1F079F69" w14:textId="2A8CA772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027B31E0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B3510BA" w14:textId="3AA13589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4DCF8BCF" w14:textId="77777777" w:rsidR="006D3AA8" w:rsidRPr="00C075DE" w:rsidRDefault="006D3AA8" w:rsidP="006D3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E3365AF" w14:textId="7EDD34B1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04D0AA1E" w14:textId="77777777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541AF592" w14:textId="0A978976" w:rsidR="006D3AA8" w:rsidRPr="00C075DE" w:rsidRDefault="006D3AA8" w:rsidP="006D3A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D3AA8" w:rsidRPr="00C075DE" w14:paraId="48B5E6FA" w14:textId="77777777" w:rsidTr="006D3AA8">
        <w:trPr>
          <w:tblHeader/>
        </w:trPr>
        <w:tc>
          <w:tcPr>
            <w:tcW w:w="2160" w:type="pct"/>
          </w:tcPr>
          <w:p w14:paraId="5D6FEA7F" w14:textId="77777777" w:rsidR="006D3AA8" w:rsidRPr="00C075DE" w:rsidRDefault="006D3AA8" w:rsidP="006D3A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0" w:type="pct"/>
            <w:gridSpan w:val="7"/>
          </w:tcPr>
          <w:p w14:paraId="298404B9" w14:textId="77777777" w:rsidR="006D3AA8" w:rsidRPr="00C075DE" w:rsidRDefault="006D3AA8" w:rsidP="006D3AA8">
            <w:pPr>
              <w:tabs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3AA8" w:rsidRPr="00C075DE" w14:paraId="12390A23" w14:textId="77777777" w:rsidTr="006D3AA8">
        <w:tc>
          <w:tcPr>
            <w:tcW w:w="2160" w:type="pct"/>
          </w:tcPr>
          <w:p w14:paraId="056AE063" w14:textId="77777777" w:rsidR="006D3AA8" w:rsidRPr="00C075DE" w:rsidRDefault="006D3AA8" w:rsidP="006D3AA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7" w:type="pct"/>
            <w:shd w:val="clear" w:color="auto" w:fill="auto"/>
          </w:tcPr>
          <w:p w14:paraId="702EE817" w14:textId="77777777" w:rsidR="006D3AA8" w:rsidRPr="00C075DE" w:rsidRDefault="006D3AA8" w:rsidP="006D3AA8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528AA80D" w14:textId="77777777" w:rsidR="006D3AA8" w:rsidRPr="00C075DE" w:rsidRDefault="006D3AA8" w:rsidP="006D3AA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C5DD191" w14:textId="77777777" w:rsidR="006D3AA8" w:rsidRPr="00C075DE" w:rsidRDefault="006D3AA8" w:rsidP="006D3AA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63D6F29" w14:textId="77777777" w:rsidR="006D3AA8" w:rsidRPr="00C075DE" w:rsidRDefault="006D3AA8" w:rsidP="006D3AA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DDE3650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0D65A4D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6A532180" w14:textId="77777777" w:rsidR="006D3AA8" w:rsidRPr="00C075DE" w:rsidRDefault="006D3AA8" w:rsidP="006D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1812" w:rsidRPr="00C075DE" w14:paraId="6F582078" w14:textId="77777777" w:rsidTr="006D3AA8">
        <w:tc>
          <w:tcPr>
            <w:tcW w:w="2160" w:type="pct"/>
          </w:tcPr>
          <w:p w14:paraId="3146A400" w14:textId="77777777" w:rsidR="00C11812" w:rsidRPr="00C075DE" w:rsidRDefault="00C11812" w:rsidP="00C1181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Italmarket</w:t>
            </w:r>
            <w:proofErr w:type="spellEnd"/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Slovakia, </w:t>
            </w: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577" w:type="pct"/>
            <w:shd w:val="clear" w:color="auto" w:fill="auto"/>
            <w:vAlign w:val="bottom"/>
          </w:tcPr>
          <w:p w14:paraId="7E0E722E" w14:textId="56BF7701" w:rsidR="00C11812" w:rsidRPr="00C075DE" w:rsidRDefault="00344659" w:rsidP="00C11812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2,97</w:t>
            </w:r>
            <w:r w:rsidR="00EA6B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4" w:type="pct"/>
          </w:tcPr>
          <w:p w14:paraId="0B3F5B48" w14:textId="77777777" w:rsidR="00C11812" w:rsidRPr="00C075DE" w:rsidRDefault="00C11812" w:rsidP="00C11812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vAlign w:val="bottom"/>
          </w:tcPr>
          <w:p w14:paraId="189D8358" w14:textId="35AF4EA0" w:rsidR="00C11812" w:rsidRPr="00C075DE" w:rsidRDefault="00C11812" w:rsidP="00C1181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3,032</w:t>
            </w:r>
          </w:p>
        </w:tc>
        <w:tc>
          <w:tcPr>
            <w:tcW w:w="144" w:type="pct"/>
          </w:tcPr>
          <w:p w14:paraId="6DC4848F" w14:textId="77777777" w:rsidR="00C11812" w:rsidRPr="00C075DE" w:rsidRDefault="00C11812" w:rsidP="00C11812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bottom"/>
          </w:tcPr>
          <w:p w14:paraId="271E47A1" w14:textId="184D51B3" w:rsidR="00C11812" w:rsidRPr="00C075DE" w:rsidRDefault="00C11812" w:rsidP="00C1181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4FAEB1B2" w14:textId="77777777" w:rsidR="00C11812" w:rsidRPr="00C075DE" w:rsidRDefault="00C11812" w:rsidP="00C1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7BE3DB11" w14:textId="77777777" w:rsidR="00C11812" w:rsidRPr="00C075DE" w:rsidRDefault="00C11812" w:rsidP="00C1181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11812" w:rsidRPr="00C075DE" w14:paraId="25EBB3E7" w14:textId="77777777" w:rsidTr="006D3AA8">
        <w:tc>
          <w:tcPr>
            <w:tcW w:w="2160" w:type="pct"/>
          </w:tcPr>
          <w:p w14:paraId="22E2A131" w14:textId="77777777" w:rsidR="00C11812" w:rsidRPr="00C075DE" w:rsidRDefault="00C11812" w:rsidP="00C1181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77" w:type="pct"/>
            <w:shd w:val="clear" w:color="auto" w:fill="auto"/>
          </w:tcPr>
          <w:p w14:paraId="6B4EA98B" w14:textId="17C8B546" w:rsidR="00C11812" w:rsidRPr="00C075DE" w:rsidRDefault="00344659" w:rsidP="00C11812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3,625</w:t>
            </w:r>
          </w:p>
        </w:tc>
        <w:tc>
          <w:tcPr>
            <w:tcW w:w="144" w:type="pct"/>
          </w:tcPr>
          <w:p w14:paraId="43CB240B" w14:textId="77777777" w:rsidR="00C11812" w:rsidRPr="00C075DE" w:rsidRDefault="00C11812" w:rsidP="00C1181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3329F39" w14:textId="312D9C49" w:rsidR="00C11812" w:rsidRPr="00C075DE" w:rsidRDefault="00C11812" w:rsidP="00C1181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3,642</w:t>
            </w:r>
          </w:p>
        </w:tc>
        <w:tc>
          <w:tcPr>
            <w:tcW w:w="144" w:type="pct"/>
          </w:tcPr>
          <w:p w14:paraId="281336C2" w14:textId="77777777" w:rsidR="00C11812" w:rsidRPr="00C075DE" w:rsidRDefault="00C11812" w:rsidP="00C11812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04287D48" w14:textId="6943EC02" w:rsidR="00C11812" w:rsidRPr="00C075DE" w:rsidRDefault="00C11812" w:rsidP="00C1181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205AED9A" w14:textId="77777777" w:rsidR="00C11812" w:rsidRPr="00C075DE" w:rsidRDefault="00C11812" w:rsidP="00C1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5B59FA7F" w14:textId="77777777" w:rsidR="00C11812" w:rsidRPr="00C075DE" w:rsidRDefault="00C11812" w:rsidP="00C1181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11812" w:rsidRPr="00C075DE" w14:paraId="6273D96B" w14:textId="77777777" w:rsidTr="006D3AA8">
        <w:tc>
          <w:tcPr>
            <w:tcW w:w="2160" w:type="pct"/>
          </w:tcPr>
          <w:p w14:paraId="5E616F9F" w14:textId="77777777" w:rsidR="00C11812" w:rsidRPr="00C075DE" w:rsidRDefault="00C11812" w:rsidP="00C1181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  <w:shd w:val="clear" w:color="auto" w:fill="auto"/>
          </w:tcPr>
          <w:p w14:paraId="5B040445" w14:textId="556F52B6" w:rsidR="00C11812" w:rsidRPr="00C075DE" w:rsidRDefault="00344659" w:rsidP="00C11812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2,695</w:t>
            </w:r>
          </w:p>
        </w:tc>
        <w:tc>
          <w:tcPr>
            <w:tcW w:w="144" w:type="pct"/>
          </w:tcPr>
          <w:p w14:paraId="4424BF48" w14:textId="77777777" w:rsidR="00C11812" w:rsidRPr="00C075DE" w:rsidRDefault="00C11812" w:rsidP="00C11812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0CAFC6E" w14:textId="2879F04D" w:rsidR="00C11812" w:rsidRPr="00C075DE" w:rsidRDefault="00C11812" w:rsidP="00C1181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2,695</w:t>
            </w:r>
          </w:p>
        </w:tc>
        <w:tc>
          <w:tcPr>
            <w:tcW w:w="144" w:type="pct"/>
          </w:tcPr>
          <w:p w14:paraId="1642E88C" w14:textId="77777777" w:rsidR="00C11812" w:rsidRPr="00C075DE" w:rsidRDefault="00C11812" w:rsidP="00C11812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1FDFFB82" w14:textId="6DC1FA77" w:rsidR="00C11812" w:rsidRPr="00C075DE" w:rsidRDefault="00C11812" w:rsidP="00C1181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6EC069FD" w14:textId="77777777" w:rsidR="00C11812" w:rsidRPr="00C075DE" w:rsidRDefault="00C11812" w:rsidP="00C11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66AEFEDA" w14:textId="77777777" w:rsidR="00C11812" w:rsidRPr="00C075DE" w:rsidRDefault="00C11812" w:rsidP="00C11812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11812" w:rsidRPr="00C075DE" w14:paraId="6DD302B7" w14:textId="77777777" w:rsidTr="006D3AA8">
        <w:tc>
          <w:tcPr>
            <w:tcW w:w="2160" w:type="pct"/>
          </w:tcPr>
          <w:p w14:paraId="1168D11D" w14:textId="77777777" w:rsidR="00C11812" w:rsidRPr="00C075DE" w:rsidRDefault="00C11812" w:rsidP="00C1181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77" w:type="pct"/>
            <w:shd w:val="clear" w:color="auto" w:fill="auto"/>
          </w:tcPr>
          <w:p w14:paraId="7D2B06F2" w14:textId="5F7E2B9B" w:rsidR="00C11812" w:rsidRPr="00C075DE" w:rsidRDefault="00344659" w:rsidP="00C11812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44" w:type="pct"/>
          </w:tcPr>
          <w:p w14:paraId="76B661B4" w14:textId="77777777" w:rsidR="00C11812" w:rsidRPr="00C075DE" w:rsidRDefault="00C11812" w:rsidP="00C11812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DCF36E4" w14:textId="6DD5B92F" w:rsidR="00C11812" w:rsidRPr="00C075DE" w:rsidRDefault="00C11812" w:rsidP="00C1181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44" w:type="pct"/>
          </w:tcPr>
          <w:p w14:paraId="2179B673" w14:textId="77777777" w:rsidR="00C11812" w:rsidRPr="00C075DE" w:rsidRDefault="00C11812" w:rsidP="00C11812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7" w:type="pct"/>
            <w:vAlign w:val="bottom"/>
          </w:tcPr>
          <w:p w14:paraId="555929A6" w14:textId="45B29D18" w:rsidR="00C11812" w:rsidRPr="00C075DE" w:rsidRDefault="00C11812" w:rsidP="00C1181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589FB745" w14:textId="77777777" w:rsidR="00C11812" w:rsidRPr="00C075DE" w:rsidRDefault="00C11812" w:rsidP="00C1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0246B679" w14:textId="77777777" w:rsidR="00C11812" w:rsidRPr="00C075DE" w:rsidRDefault="00C11812" w:rsidP="00C1181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11812" w:rsidRPr="00C075DE" w14:paraId="30B1172D" w14:textId="77777777" w:rsidTr="006D3AA8">
        <w:tc>
          <w:tcPr>
            <w:tcW w:w="2160" w:type="pct"/>
          </w:tcPr>
          <w:p w14:paraId="531C209D" w14:textId="77777777" w:rsidR="00C11812" w:rsidRPr="00C075DE" w:rsidRDefault="00C11812" w:rsidP="00C1181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1C1ACC" w14:textId="2DD64D00" w:rsidR="00C11812" w:rsidRPr="00C075DE" w:rsidRDefault="00344659" w:rsidP="00C11812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9,38</w:t>
            </w:r>
            <w:r w:rsidR="002E2B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4" w:type="pct"/>
          </w:tcPr>
          <w:p w14:paraId="463CF64D" w14:textId="77777777" w:rsidR="00C11812" w:rsidRPr="00C075DE" w:rsidRDefault="00C11812" w:rsidP="00C11812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1BAEB" w14:textId="74E3DDE3" w:rsidR="00C11812" w:rsidRPr="00C075DE" w:rsidRDefault="00C11812" w:rsidP="00C1181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9,460</w:t>
            </w:r>
          </w:p>
        </w:tc>
        <w:tc>
          <w:tcPr>
            <w:tcW w:w="144" w:type="pct"/>
          </w:tcPr>
          <w:p w14:paraId="422CA622" w14:textId="77777777" w:rsidR="00C11812" w:rsidRPr="00C075DE" w:rsidRDefault="00C11812" w:rsidP="00C11812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E3B3F" w14:textId="704170EA" w:rsidR="00C11812" w:rsidRPr="00C075DE" w:rsidRDefault="00C11812" w:rsidP="00C1181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5F63B202" w14:textId="77777777" w:rsidR="00C11812" w:rsidRPr="00C075DE" w:rsidRDefault="00C11812" w:rsidP="00C1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0D391" w14:textId="77777777" w:rsidR="00C11812" w:rsidRPr="00C075DE" w:rsidRDefault="00C11812" w:rsidP="00C1181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693DCF69" w14:textId="6219512B" w:rsidR="00436A73" w:rsidRPr="00A74C29" w:rsidRDefault="00436A7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170"/>
        <w:gridCol w:w="270"/>
        <w:gridCol w:w="1080"/>
        <w:gridCol w:w="270"/>
        <w:gridCol w:w="1170"/>
      </w:tblGrid>
      <w:tr w:rsidR="00AB7536" w:rsidRPr="00C075DE" w14:paraId="325E8043" w14:textId="77777777" w:rsidTr="00D3314A">
        <w:tc>
          <w:tcPr>
            <w:tcW w:w="4050" w:type="dxa"/>
          </w:tcPr>
          <w:p w14:paraId="10735669" w14:textId="77777777" w:rsidR="00AB7536" w:rsidRPr="00C075DE" w:rsidRDefault="00AB7536" w:rsidP="00D331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33C6BC9B" w14:textId="77777777" w:rsidR="00AB7536" w:rsidRPr="00C075DE" w:rsidRDefault="00AB7536" w:rsidP="00D3314A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3E6491" w14:textId="77777777" w:rsidR="00AB7536" w:rsidRPr="00C075DE" w:rsidRDefault="00AB7536" w:rsidP="00D3314A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6A4FBD8" w14:textId="77777777" w:rsidR="00AB7536" w:rsidRPr="00C075DE" w:rsidRDefault="00AB7536" w:rsidP="00D3314A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3731" w:rsidRPr="00C075DE" w14:paraId="242082B4" w14:textId="77777777" w:rsidTr="00D3314A">
        <w:tc>
          <w:tcPr>
            <w:tcW w:w="4050" w:type="dxa"/>
          </w:tcPr>
          <w:p w14:paraId="1E9C6353" w14:textId="77777777" w:rsidR="00493731" w:rsidRPr="00C075DE" w:rsidRDefault="00493731" w:rsidP="0049373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9B1F1F" w14:textId="2226F772" w:rsidR="00493731" w:rsidRPr="00C075DE" w:rsidRDefault="00493731" w:rsidP="0049373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A05DC67" w14:textId="77777777" w:rsidR="00493731" w:rsidRPr="00C075DE" w:rsidRDefault="00493731" w:rsidP="0049373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523E0" w14:textId="4232C7DC" w:rsidR="00493731" w:rsidRPr="00C075DE" w:rsidRDefault="00493731" w:rsidP="0049373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7A9E14A6" w14:textId="77777777" w:rsidR="00493731" w:rsidRPr="00C075DE" w:rsidRDefault="00493731" w:rsidP="00493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8B2110" w14:textId="7D78398D" w:rsidR="00493731" w:rsidRPr="00C075DE" w:rsidRDefault="00493731" w:rsidP="0049373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7D8026EB" w14:textId="77777777" w:rsidR="00493731" w:rsidRPr="00C075DE" w:rsidRDefault="00493731" w:rsidP="0049373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6209D8" w14:textId="3730FB6D" w:rsidR="00493731" w:rsidRPr="00C075DE" w:rsidRDefault="00493731" w:rsidP="0049373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93731" w:rsidRPr="00C075DE" w14:paraId="714528DE" w14:textId="77777777" w:rsidTr="00D3314A">
        <w:tc>
          <w:tcPr>
            <w:tcW w:w="4050" w:type="dxa"/>
          </w:tcPr>
          <w:p w14:paraId="6E6B484E" w14:textId="77777777" w:rsidR="00493731" w:rsidRPr="00C075DE" w:rsidRDefault="00493731" w:rsidP="0049373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</w:tcPr>
          <w:p w14:paraId="24C1BA7E" w14:textId="0DDD3BB5" w:rsidR="00493731" w:rsidRPr="00C075DE" w:rsidRDefault="00493731" w:rsidP="0049373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71C4BD1" w14:textId="77777777" w:rsidR="00493731" w:rsidRPr="00C075DE" w:rsidRDefault="00493731" w:rsidP="0049373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9554CF" w14:textId="1ED99AD5" w:rsidR="00493731" w:rsidRPr="00C075DE" w:rsidRDefault="00493731" w:rsidP="0049373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2E378C5" w14:textId="77777777" w:rsidR="00493731" w:rsidRPr="00C075DE" w:rsidRDefault="00493731" w:rsidP="00493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9CE2CE" w14:textId="600F6B78" w:rsidR="00493731" w:rsidRPr="00C075DE" w:rsidRDefault="00493731" w:rsidP="0049373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CB5A605" w14:textId="77777777" w:rsidR="00493731" w:rsidRPr="00C075DE" w:rsidRDefault="00493731" w:rsidP="0049373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AED598" w14:textId="2F27F40B" w:rsidR="00493731" w:rsidRPr="00C075DE" w:rsidRDefault="00493731" w:rsidP="0049373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93731" w:rsidRPr="00C075DE" w14:paraId="773290AF" w14:textId="77777777" w:rsidTr="00D3314A">
        <w:tc>
          <w:tcPr>
            <w:tcW w:w="4050" w:type="dxa"/>
          </w:tcPr>
          <w:p w14:paraId="053DC836" w14:textId="77777777" w:rsidR="00493731" w:rsidRPr="00C075DE" w:rsidRDefault="00493731" w:rsidP="0049373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2E3660F6" w14:textId="77777777" w:rsidR="00493731" w:rsidRPr="00C075DE" w:rsidRDefault="00493731" w:rsidP="00493731">
            <w:pPr>
              <w:tabs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3731" w:rsidRPr="00C075DE" w14:paraId="3E70496A" w14:textId="77777777" w:rsidTr="00D3314A">
        <w:tc>
          <w:tcPr>
            <w:tcW w:w="4050" w:type="dxa"/>
          </w:tcPr>
          <w:p w14:paraId="69E5892D" w14:textId="77777777" w:rsidR="00493731" w:rsidRPr="00C075DE" w:rsidRDefault="00493731" w:rsidP="00493731">
            <w:pPr>
              <w:tabs>
                <w:tab w:val="clear" w:pos="4678"/>
                <w:tab w:val="left" w:pos="720"/>
                <w:tab w:val="left" w:pos="365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5CC6A14" w14:textId="77777777" w:rsidR="00493731" w:rsidRPr="00C075DE" w:rsidRDefault="00493731" w:rsidP="004937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E35DE" w14:textId="77777777" w:rsidR="00493731" w:rsidRPr="00C075DE" w:rsidRDefault="00493731" w:rsidP="00493731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354CC1" w14:textId="77777777" w:rsidR="00493731" w:rsidRPr="00C075DE" w:rsidRDefault="00493731" w:rsidP="00493731">
            <w:pPr>
              <w:tabs>
                <w:tab w:val="clear" w:pos="2807"/>
                <w:tab w:val="left" w:pos="87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E706B" w14:textId="77777777" w:rsidR="00493731" w:rsidRPr="00C075DE" w:rsidRDefault="00493731" w:rsidP="00493731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B665A" w14:textId="77777777" w:rsidR="00493731" w:rsidRPr="00C075DE" w:rsidRDefault="00493731" w:rsidP="004937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526E5B" w14:textId="77777777" w:rsidR="00493731" w:rsidRPr="00C075DE" w:rsidRDefault="00493731" w:rsidP="004937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605381" w14:textId="77777777" w:rsidR="00493731" w:rsidRPr="00C075DE" w:rsidRDefault="00493731" w:rsidP="004937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3731" w:rsidRPr="00C075DE" w14:paraId="6D291FF4" w14:textId="77777777" w:rsidTr="00D3314A">
        <w:tc>
          <w:tcPr>
            <w:tcW w:w="4050" w:type="dxa"/>
          </w:tcPr>
          <w:p w14:paraId="74BD4145" w14:textId="77777777" w:rsidR="00493731" w:rsidRPr="00C075DE" w:rsidRDefault="00493731" w:rsidP="0049373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B7DE523" w14:textId="105EACD1" w:rsidR="00493731" w:rsidRPr="00C075DE" w:rsidRDefault="00344659" w:rsidP="00493731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4,058</w:t>
            </w:r>
          </w:p>
        </w:tc>
        <w:tc>
          <w:tcPr>
            <w:tcW w:w="270" w:type="dxa"/>
          </w:tcPr>
          <w:p w14:paraId="47CC26F0" w14:textId="7777777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DFE9A01" w14:textId="5E4FDE81" w:rsidR="00493731" w:rsidRPr="00C075DE" w:rsidRDefault="00493731" w:rsidP="0049373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4,133</w:t>
            </w:r>
          </w:p>
        </w:tc>
        <w:tc>
          <w:tcPr>
            <w:tcW w:w="270" w:type="dxa"/>
          </w:tcPr>
          <w:p w14:paraId="2B6709E2" w14:textId="77777777" w:rsidR="00493731" w:rsidRPr="00C075DE" w:rsidRDefault="00493731" w:rsidP="0049373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F2DDC6" w14:textId="08C4C847" w:rsidR="00493731" w:rsidRPr="00C075DE" w:rsidRDefault="00344659" w:rsidP="00493731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32B106" w14:textId="77777777" w:rsidR="00493731" w:rsidRPr="00C075DE" w:rsidRDefault="00493731" w:rsidP="0049373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DBE0095" w14:textId="77777777" w:rsidR="00493731" w:rsidRPr="00C075DE" w:rsidRDefault="00493731" w:rsidP="00493731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E5B525B" w14:textId="77777777" w:rsidR="00AB7536" w:rsidRPr="00C075DE" w:rsidRDefault="00AB7536" w:rsidP="00152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B20C223" w14:textId="6D0E1B3D" w:rsidR="009417A9" w:rsidRPr="00C075DE" w:rsidRDefault="002E3714" w:rsidP="00A84D63">
      <w:pPr>
        <w:tabs>
          <w:tab w:val="left" w:pos="720"/>
        </w:tabs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ตามข้อบังคับของบริษัทย่อยกำหนดว่าบริษัทย่อยจะต้องจ่ายเงินปันผลจากกำไรเป็นจำนวนเงิน </w:t>
      </w:r>
      <w:r w:rsidR="00330F62" w:rsidRPr="00C075DE">
        <w:rPr>
          <w:rFonts w:asciiTheme="majorBidi" w:hAnsiTheme="majorBidi" w:cstheme="majorBidi"/>
          <w:spacing w:val="-6"/>
          <w:sz w:val="30"/>
          <w:szCs w:val="30"/>
        </w:rPr>
        <w:t>109</w:t>
      </w:r>
      <w:r w:rsidRPr="00C075DE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330F62" w:rsidRPr="00C075DE">
        <w:rPr>
          <w:rFonts w:asciiTheme="majorBidi" w:hAnsiTheme="majorBidi" w:cstheme="majorBidi"/>
          <w:spacing w:val="-6"/>
          <w:sz w:val="30"/>
          <w:szCs w:val="30"/>
        </w:rPr>
        <w:t>076</w:t>
      </w:r>
      <w:r w:rsidRPr="00C075DE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330F62" w:rsidRPr="00C075DE">
        <w:rPr>
          <w:rFonts w:asciiTheme="majorBidi" w:hAnsiTheme="majorBidi" w:cstheme="majorBidi"/>
          <w:spacing w:val="-6"/>
          <w:sz w:val="30"/>
          <w:szCs w:val="30"/>
        </w:rPr>
        <w:t>03</w:t>
      </w:r>
      <w:r w:rsidRPr="00C075D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A046B" w:rsidRPr="00C075DE">
        <w:rPr>
          <w:rFonts w:asciiTheme="majorBidi" w:hAnsiTheme="majorBidi" w:cstheme="majorBidi"/>
          <w:spacing w:val="-6"/>
          <w:sz w:val="30"/>
          <w:szCs w:val="30"/>
          <w:cs/>
        </w:rPr>
        <w:t>ยูโร</w:t>
      </w:r>
      <w:r w:rsidR="00140858" w:rsidRPr="00C075DE">
        <w:rPr>
          <w:rFonts w:asciiTheme="majorBidi" w:hAnsiTheme="majorBidi" w:cstheme="majorBidi"/>
          <w:spacing w:val="-6"/>
          <w:sz w:val="30"/>
          <w:szCs w:val="30"/>
        </w:rPr>
        <w:br/>
      </w:r>
      <w:r w:rsidR="00140858" w:rsidRPr="00C075DE">
        <w:rPr>
          <w:rFonts w:asciiTheme="majorBidi" w:hAnsiTheme="majorBidi" w:cstheme="majorBidi"/>
          <w:spacing w:val="-6"/>
          <w:sz w:val="30"/>
          <w:szCs w:val="30"/>
          <w:cs/>
        </w:rPr>
        <w:t>ให้</w:t>
      </w: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>ผู้ถือหุ้นรายหนึ่งจนครบก่อน กำไรส่วนที่เหลือจึงสามารถจัดสรรได้ตามสัดส่วนของเงินลงทุนที่จ่าย</w:t>
      </w:r>
      <w:r w:rsidRPr="00C075DE">
        <w:rPr>
          <w:rFonts w:asciiTheme="majorBidi" w:hAnsiTheme="majorBidi" w:cstheme="majorBidi"/>
          <w:spacing w:val="-6"/>
          <w:sz w:val="30"/>
          <w:szCs w:val="30"/>
        </w:rPr>
        <w:t> </w:t>
      </w: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>ณ วันที่</w:t>
      </w:r>
      <w:r w:rsidR="005A046B" w:rsidRPr="00C075D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40858" w:rsidRPr="00C075DE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330F62" w:rsidRPr="00C075DE">
        <w:rPr>
          <w:rFonts w:asciiTheme="majorBidi" w:hAnsiTheme="majorBidi" w:cstheme="majorBidi"/>
          <w:sz w:val="30"/>
          <w:szCs w:val="30"/>
        </w:rPr>
        <w:t>30</w:t>
      </w:r>
      <w:r w:rsidR="00721382"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49373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41295B"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0F62" w:rsidRPr="00C075DE">
        <w:rPr>
          <w:rFonts w:asciiTheme="majorBidi" w:hAnsiTheme="majorBidi" w:cstheme="majorBidi"/>
          <w:sz w:val="30"/>
          <w:szCs w:val="30"/>
        </w:rPr>
        <w:t>256</w:t>
      </w:r>
      <w:r w:rsidR="00080260" w:rsidRPr="00C075DE">
        <w:rPr>
          <w:rFonts w:asciiTheme="majorBidi" w:hAnsiTheme="majorBidi" w:cstheme="majorBidi"/>
          <w:sz w:val="30"/>
          <w:szCs w:val="30"/>
        </w:rPr>
        <w:t>5</w:t>
      </w:r>
      <w:r w:rsidR="00217C27"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ผู้บริหารได้พิจารณาบันทึกหนี้สินที่อาจจะเกิดขึ้น ตา</w:t>
      </w:r>
      <w:r w:rsidR="005A046B" w:rsidRPr="00C075DE">
        <w:rPr>
          <w:rFonts w:asciiTheme="majorBidi" w:hAnsiTheme="majorBidi" w:cstheme="majorBidi"/>
          <w:sz w:val="30"/>
          <w:szCs w:val="30"/>
          <w:cs/>
        </w:rPr>
        <w:t>มข้อบังคับของบริษัทย่อยดังกล่าว</w:t>
      </w:r>
      <w:r w:rsidRPr="00C075DE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344659">
        <w:rPr>
          <w:rFonts w:asciiTheme="majorBidi" w:hAnsiTheme="majorBidi" w:cstheme="majorBidi"/>
          <w:spacing w:val="-6"/>
          <w:sz w:val="30"/>
          <w:szCs w:val="30"/>
        </w:rPr>
        <w:t xml:space="preserve">4.06 </w:t>
      </w: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</w:t>
      </w:r>
      <w:r w:rsidR="00140858" w:rsidRPr="00C075DE">
        <w:rPr>
          <w:rFonts w:asciiTheme="majorBidi" w:hAnsiTheme="majorBidi" w:cstheme="majorBidi"/>
          <w:i/>
          <w:iCs/>
          <w:spacing w:val="-6"/>
          <w:sz w:val="30"/>
          <w:szCs w:val="30"/>
        </w:rPr>
        <w:t>(</w:t>
      </w:r>
      <w:r w:rsidR="00330F62" w:rsidRPr="00C075DE">
        <w:rPr>
          <w:rFonts w:asciiTheme="majorBidi" w:hAnsiTheme="majorBidi" w:cstheme="majorBidi"/>
          <w:i/>
          <w:iCs/>
          <w:spacing w:val="-6"/>
          <w:sz w:val="30"/>
          <w:szCs w:val="30"/>
        </w:rPr>
        <w:t>31</w:t>
      </w:r>
      <w:r w:rsidR="00217C27" w:rsidRPr="00C075D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ธันวาคม </w:t>
      </w:r>
      <w:r w:rsidR="00330F62" w:rsidRPr="00C075DE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080260" w:rsidRPr="00C075DE">
        <w:rPr>
          <w:rFonts w:asciiTheme="majorBidi" w:hAnsiTheme="majorBidi" w:cstheme="majorBidi"/>
          <w:i/>
          <w:iCs/>
          <w:spacing w:val="-6"/>
          <w:sz w:val="30"/>
          <w:szCs w:val="30"/>
        </w:rPr>
        <w:t>4</w:t>
      </w:r>
      <w:r w:rsidR="006918FF" w:rsidRPr="00C075DE">
        <w:rPr>
          <w:rFonts w:asciiTheme="majorBidi" w:hAnsiTheme="majorBidi" w:cstheme="majorBidi"/>
          <w:i/>
          <w:iCs/>
          <w:spacing w:val="-6"/>
          <w:sz w:val="30"/>
          <w:szCs w:val="30"/>
        </w:rPr>
        <w:t>:</w:t>
      </w:r>
      <w:r w:rsidR="00A74C29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 xml:space="preserve"> </w:t>
      </w:r>
      <w:r w:rsidR="00A74C29">
        <w:rPr>
          <w:rFonts w:asciiTheme="majorBidi" w:hAnsiTheme="majorBidi" w:cstheme="majorBidi"/>
          <w:i/>
          <w:iCs/>
          <w:spacing w:val="-6"/>
          <w:sz w:val="30"/>
          <w:szCs w:val="30"/>
        </w:rPr>
        <w:t>4.13</w:t>
      </w:r>
      <w:r w:rsidR="00217C27" w:rsidRPr="00C075D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</w:t>
      </w:r>
      <w:r w:rsidRPr="00C075D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ล้านบาท</w:t>
      </w:r>
      <w:r w:rsidRPr="00C075DE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) </w:t>
      </w: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 xml:space="preserve">ภายใต้ </w:t>
      </w:r>
      <w:r w:rsidRPr="00C075DE">
        <w:rPr>
          <w:rFonts w:asciiTheme="majorBidi" w:hAnsiTheme="majorBidi" w:cstheme="majorBidi"/>
          <w:spacing w:val="-6"/>
          <w:sz w:val="30"/>
          <w:szCs w:val="30"/>
        </w:rPr>
        <w:t>“</w:t>
      </w: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>หนี้สินไม่หมุนเวียนอื่น</w:t>
      </w:r>
      <w:r w:rsidRPr="00C075DE">
        <w:rPr>
          <w:rFonts w:asciiTheme="majorBidi" w:hAnsiTheme="majorBidi" w:cstheme="majorBidi"/>
          <w:spacing w:val="-6"/>
          <w:sz w:val="30"/>
          <w:szCs w:val="30"/>
        </w:rPr>
        <w:t xml:space="preserve">” </w:t>
      </w: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>ในงบการเงินรวม</w:t>
      </w:r>
      <w:r w:rsidRPr="00C075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5191D67F" w14:textId="17CA4DCA" w:rsidR="00716DCF" w:rsidRPr="00C075DE" w:rsidRDefault="0071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28174C4" w14:textId="77777777" w:rsidR="00982FB7" w:rsidRPr="00C075DE" w:rsidRDefault="00982FB7">
      <w:pPr>
        <w:rPr>
          <w:rFonts w:asciiTheme="majorBidi" w:hAnsiTheme="majorBidi" w:cstheme="majorBidi"/>
          <w:sz w:val="30"/>
          <w:szCs w:val="30"/>
        </w:rPr>
      </w:pPr>
    </w:p>
    <w:p w14:paraId="1CE7AA66" w14:textId="77777777" w:rsidR="002D5395" w:rsidRPr="00C075DE" w:rsidRDefault="002D5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8B57339" w14:textId="3428D106" w:rsidR="00716DCF" w:rsidRPr="00C075DE" w:rsidRDefault="000B6B1C" w:rsidP="00716DCF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385876EB" w14:textId="19E4D199" w:rsidR="00CF74A9" w:rsidRPr="00C075DE" w:rsidRDefault="00CF74A9" w:rsidP="00CF74A9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57709F" w:rsidRPr="00C075DE" w14:paraId="634C1043" w14:textId="77777777" w:rsidTr="00D3314A">
        <w:trPr>
          <w:cantSplit/>
          <w:tblHeader/>
        </w:trPr>
        <w:tc>
          <w:tcPr>
            <w:tcW w:w="3960" w:type="dxa"/>
            <w:vAlign w:val="bottom"/>
          </w:tcPr>
          <w:p w14:paraId="191B12D3" w14:textId="77777777" w:rsidR="0057709F" w:rsidRPr="00C075DE" w:rsidRDefault="0057709F" w:rsidP="00D3314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3EADE20C" w14:textId="77777777" w:rsidR="0057709F" w:rsidRPr="00C075DE" w:rsidRDefault="0057709F" w:rsidP="00D3314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FC5C572" w14:textId="77777777" w:rsidR="0057709F" w:rsidRPr="00C075DE" w:rsidRDefault="0057709F" w:rsidP="00D3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51346D25" w14:textId="77777777" w:rsidR="0057709F" w:rsidRPr="00C075DE" w:rsidRDefault="0057709F" w:rsidP="00D3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75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93731" w:rsidRPr="00C075DE" w14:paraId="66B65D08" w14:textId="77777777" w:rsidTr="00D3314A">
        <w:trPr>
          <w:cantSplit/>
          <w:tblHeader/>
        </w:trPr>
        <w:tc>
          <w:tcPr>
            <w:tcW w:w="3960" w:type="dxa"/>
            <w:vAlign w:val="bottom"/>
          </w:tcPr>
          <w:p w14:paraId="44F11EDA" w14:textId="77777777" w:rsidR="00493731" w:rsidRPr="00C075DE" w:rsidRDefault="00493731" w:rsidP="0049373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1396BEE" w14:textId="4E171B80" w:rsidR="00493731" w:rsidRPr="00C075DE" w:rsidRDefault="00493731" w:rsidP="0049373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42EE8864" w14:textId="77777777" w:rsidR="00493731" w:rsidRPr="00C075DE" w:rsidRDefault="00493731" w:rsidP="0049373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F332C7" w14:textId="5C7E5DE0" w:rsidR="00493731" w:rsidRPr="00C075DE" w:rsidRDefault="00493731" w:rsidP="0049373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33EFDCF4" w14:textId="77777777" w:rsidR="00493731" w:rsidRPr="00C075DE" w:rsidRDefault="00493731" w:rsidP="0049373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13FC3C42" w14:textId="2CCABEA6" w:rsidR="00493731" w:rsidRPr="00C075DE" w:rsidRDefault="00493731" w:rsidP="0049373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4EA06B9E" w14:textId="77777777" w:rsidR="00493731" w:rsidRPr="00C075DE" w:rsidRDefault="00493731" w:rsidP="0049373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4D7CB6" w14:textId="30571E3E" w:rsidR="00493731" w:rsidRPr="00C075DE" w:rsidRDefault="00493731" w:rsidP="0049373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93731" w:rsidRPr="00C075DE" w14:paraId="0D738FF6" w14:textId="77777777" w:rsidTr="00D3314A">
        <w:trPr>
          <w:cantSplit/>
          <w:tblHeader/>
        </w:trPr>
        <w:tc>
          <w:tcPr>
            <w:tcW w:w="3960" w:type="dxa"/>
            <w:vAlign w:val="bottom"/>
          </w:tcPr>
          <w:p w14:paraId="7818C2C9" w14:textId="7D1BF31D" w:rsidR="00493731" w:rsidRPr="00C075DE" w:rsidRDefault="00493731" w:rsidP="0049373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F5A129" w14:textId="60E27C49" w:rsidR="00493731" w:rsidRPr="00C075DE" w:rsidRDefault="00493731" w:rsidP="0049373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3234A3BF" w14:textId="77777777" w:rsidR="00493731" w:rsidRPr="00C075DE" w:rsidRDefault="00493731" w:rsidP="0049373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7AA7E9" w14:textId="49A0F07C" w:rsidR="00493731" w:rsidRPr="00C075DE" w:rsidRDefault="00493731" w:rsidP="0049373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0488611A" w14:textId="77777777" w:rsidR="00493731" w:rsidRPr="00C075DE" w:rsidRDefault="00493731" w:rsidP="0049373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7F01D28C" w14:textId="51F5AB11" w:rsidR="00493731" w:rsidRPr="00C075DE" w:rsidRDefault="00493731" w:rsidP="0049373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03F7363B" w14:textId="77777777" w:rsidR="00493731" w:rsidRPr="00C075DE" w:rsidRDefault="00493731" w:rsidP="0049373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E8222B" w14:textId="05D208CE" w:rsidR="00493731" w:rsidRPr="00C075DE" w:rsidRDefault="00493731" w:rsidP="0049373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93731" w:rsidRPr="00C075DE" w14:paraId="2867BCB6" w14:textId="77777777" w:rsidTr="00D3314A">
        <w:trPr>
          <w:cantSplit/>
          <w:tblHeader/>
        </w:trPr>
        <w:tc>
          <w:tcPr>
            <w:tcW w:w="3960" w:type="dxa"/>
            <w:vAlign w:val="bottom"/>
            <w:hideMark/>
          </w:tcPr>
          <w:p w14:paraId="256676A8" w14:textId="77777777" w:rsidR="00493731" w:rsidRPr="00C075DE" w:rsidRDefault="00493731" w:rsidP="00493731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66E2DDE6" w14:textId="77777777" w:rsidR="00493731" w:rsidRPr="00C075DE" w:rsidRDefault="00493731" w:rsidP="0049373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93731" w:rsidRPr="00C075DE" w14:paraId="5EA2BBB4" w14:textId="77777777" w:rsidTr="00D3314A">
        <w:trPr>
          <w:cantSplit/>
        </w:trPr>
        <w:tc>
          <w:tcPr>
            <w:tcW w:w="3960" w:type="dxa"/>
            <w:hideMark/>
          </w:tcPr>
          <w:p w14:paraId="2EBF6B22" w14:textId="77777777" w:rsidR="00493731" w:rsidRPr="00C075DE" w:rsidRDefault="00493731" w:rsidP="00493731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007DC91A" w14:textId="22343EFE" w:rsidR="00493731" w:rsidRPr="00C075DE" w:rsidRDefault="00450CFA" w:rsidP="0049373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151,533</w:t>
            </w:r>
          </w:p>
        </w:tc>
        <w:tc>
          <w:tcPr>
            <w:tcW w:w="180" w:type="dxa"/>
          </w:tcPr>
          <w:p w14:paraId="7498A470" w14:textId="77777777" w:rsidR="00493731" w:rsidRPr="00C075DE" w:rsidRDefault="00493731" w:rsidP="0049373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94D29" w14:textId="40A303CB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181,058</w:t>
            </w:r>
          </w:p>
        </w:tc>
        <w:tc>
          <w:tcPr>
            <w:tcW w:w="178" w:type="dxa"/>
          </w:tcPr>
          <w:p w14:paraId="7741CF45" w14:textId="77777777" w:rsidR="00493731" w:rsidRPr="00C075DE" w:rsidRDefault="00493731" w:rsidP="0049373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B97ECE" w14:textId="6450C708" w:rsidR="00493731" w:rsidRPr="00C075DE" w:rsidRDefault="00807A5D" w:rsidP="00F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141,391</w:t>
            </w:r>
          </w:p>
        </w:tc>
        <w:tc>
          <w:tcPr>
            <w:tcW w:w="180" w:type="dxa"/>
          </w:tcPr>
          <w:p w14:paraId="11427EAE" w14:textId="77777777" w:rsidR="00493731" w:rsidRPr="00C075DE" w:rsidRDefault="00493731" w:rsidP="004937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028485" w14:textId="69371B4E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173,761</w:t>
            </w:r>
          </w:p>
        </w:tc>
      </w:tr>
      <w:tr w:rsidR="00493731" w:rsidRPr="00C075DE" w14:paraId="47DD295B" w14:textId="77777777" w:rsidTr="00D3314A">
        <w:trPr>
          <w:cantSplit/>
        </w:trPr>
        <w:tc>
          <w:tcPr>
            <w:tcW w:w="3960" w:type="dxa"/>
            <w:hideMark/>
          </w:tcPr>
          <w:p w14:paraId="2407DCFB" w14:textId="77777777" w:rsidR="00493731" w:rsidRPr="00C075DE" w:rsidRDefault="00493731" w:rsidP="004937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5CB554EF" w14:textId="77777777" w:rsidR="00493731" w:rsidRPr="00C075DE" w:rsidRDefault="00493731" w:rsidP="0049373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88472A" w14:textId="77777777" w:rsidR="00493731" w:rsidRPr="00C075DE" w:rsidRDefault="00493731" w:rsidP="0049373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1EF725" w14:textId="7777777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4FBF499" w14:textId="77777777" w:rsidR="00493731" w:rsidRPr="00C075DE" w:rsidRDefault="00493731" w:rsidP="0049373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0E36739" w14:textId="77777777" w:rsidR="00493731" w:rsidRPr="00C075DE" w:rsidRDefault="00493731" w:rsidP="0049373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EFBE727" w14:textId="77777777" w:rsidR="00493731" w:rsidRPr="00C075DE" w:rsidRDefault="00493731" w:rsidP="004937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DF76CA" w14:textId="7777777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3731" w:rsidRPr="00C075DE" w14:paraId="79484585" w14:textId="77777777" w:rsidTr="00D3314A">
        <w:trPr>
          <w:cantSplit/>
        </w:trPr>
        <w:tc>
          <w:tcPr>
            <w:tcW w:w="3960" w:type="dxa"/>
            <w:hideMark/>
          </w:tcPr>
          <w:p w14:paraId="0A885936" w14:textId="77777777" w:rsidR="00493731" w:rsidRPr="00C075DE" w:rsidRDefault="00493731" w:rsidP="004937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BD3153B" w14:textId="7E64B5FD" w:rsidR="00493731" w:rsidRPr="00C075DE" w:rsidRDefault="00450CFA" w:rsidP="0049373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169,750</w:t>
            </w:r>
          </w:p>
        </w:tc>
        <w:tc>
          <w:tcPr>
            <w:tcW w:w="180" w:type="dxa"/>
          </w:tcPr>
          <w:p w14:paraId="5BE23D24" w14:textId="77777777" w:rsidR="00493731" w:rsidRPr="00C075DE" w:rsidRDefault="00493731" w:rsidP="0049373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507D93" w14:textId="3AEC2812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147,612</w:t>
            </w:r>
          </w:p>
        </w:tc>
        <w:tc>
          <w:tcPr>
            <w:tcW w:w="178" w:type="dxa"/>
          </w:tcPr>
          <w:p w14:paraId="57EE2EAB" w14:textId="77777777" w:rsidR="00493731" w:rsidRPr="00C075DE" w:rsidRDefault="00493731" w:rsidP="0049373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7812DC9" w14:textId="2D3EDD05" w:rsidR="00493731" w:rsidRPr="00C075DE" w:rsidRDefault="00807A5D" w:rsidP="00F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139,</w:t>
            </w:r>
            <w:r w:rsidR="00450CFA">
              <w:rPr>
                <w:rFonts w:asciiTheme="majorBidi" w:hAnsiTheme="majorBidi" w:cstheme="majorBidi"/>
                <w:sz w:val="30"/>
                <w:szCs w:val="30"/>
              </w:rPr>
              <w:t>085</w:t>
            </w:r>
          </w:p>
        </w:tc>
        <w:tc>
          <w:tcPr>
            <w:tcW w:w="180" w:type="dxa"/>
          </w:tcPr>
          <w:p w14:paraId="61C665CA" w14:textId="77777777" w:rsidR="00493731" w:rsidRPr="00C075DE" w:rsidRDefault="00493731" w:rsidP="004937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3BD432" w14:textId="095651E2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137,616</w:t>
            </w:r>
          </w:p>
        </w:tc>
      </w:tr>
      <w:tr w:rsidR="00493731" w:rsidRPr="00C075DE" w14:paraId="32CFBAAE" w14:textId="77777777" w:rsidTr="00D3314A">
        <w:trPr>
          <w:cantSplit/>
        </w:trPr>
        <w:tc>
          <w:tcPr>
            <w:tcW w:w="3960" w:type="dxa"/>
            <w:hideMark/>
          </w:tcPr>
          <w:p w14:paraId="64A00AD5" w14:textId="77777777" w:rsidR="00493731" w:rsidRPr="00C075DE" w:rsidRDefault="00493731" w:rsidP="004937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ACC6F9C" w14:textId="1BBFC9B5" w:rsidR="00493731" w:rsidRPr="00C075DE" w:rsidRDefault="00450CFA" w:rsidP="0049373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17,909</w:t>
            </w:r>
          </w:p>
        </w:tc>
        <w:tc>
          <w:tcPr>
            <w:tcW w:w="180" w:type="dxa"/>
          </w:tcPr>
          <w:p w14:paraId="3FE29288" w14:textId="77777777" w:rsidR="00493731" w:rsidRPr="00C075DE" w:rsidRDefault="00493731" w:rsidP="0049373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21C43BE" w14:textId="34A4B19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10,191</w:t>
            </w:r>
          </w:p>
        </w:tc>
        <w:tc>
          <w:tcPr>
            <w:tcW w:w="178" w:type="dxa"/>
          </w:tcPr>
          <w:p w14:paraId="415FD625" w14:textId="77777777" w:rsidR="00493731" w:rsidRPr="00C075DE" w:rsidRDefault="00493731" w:rsidP="0049373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4A728AE" w14:textId="04A932FE" w:rsidR="00493731" w:rsidRPr="00C075DE" w:rsidRDefault="00450CFA" w:rsidP="00F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2,382</w:t>
            </w:r>
          </w:p>
        </w:tc>
        <w:tc>
          <w:tcPr>
            <w:tcW w:w="180" w:type="dxa"/>
          </w:tcPr>
          <w:p w14:paraId="6BD04984" w14:textId="77777777" w:rsidR="00493731" w:rsidRPr="00C075DE" w:rsidRDefault="00493731" w:rsidP="004937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A13089" w14:textId="62AA967B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5,906</w:t>
            </w:r>
          </w:p>
        </w:tc>
      </w:tr>
      <w:tr w:rsidR="00493731" w:rsidRPr="00C075DE" w14:paraId="7805E45E" w14:textId="77777777" w:rsidTr="00D3314A">
        <w:trPr>
          <w:cantSplit/>
        </w:trPr>
        <w:tc>
          <w:tcPr>
            <w:tcW w:w="3960" w:type="dxa"/>
            <w:hideMark/>
          </w:tcPr>
          <w:p w14:paraId="663986EA" w14:textId="77777777" w:rsidR="00493731" w:rsidRPr="00C075DE" w:rsidRDefault="00493731" w:rsidP="004937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- 12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47F9B9D1" w14:textId="012E574B" w:rsidR="00493731" w:rsidRPr="00C075DE" w:rsidRDefault="00450CFA" w:rsidP="0049373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1,844</w:t>
            </w:r>
          </w:p>
        </w:tc>
        <w:tc>
          <w:tcPr>
            <w:tcW w:w="180" w:type="dxa"/>
          </w:tcPr>
          <w:p w14:paraId="525A559A" w14:textId="77777777" w:rsidR="00493731" w:rsidRPr="00C075DE" w:rsidRDefault="00493731" w:rsidP="0049373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92C424" w14:textId="35B2AE61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2,121</w:t>
            </w:r>
          </w:p>
        </w:tc>
        <w:tc>
          <w:tcPr>
            <w:tcW w:w="178" w:type="dxa"/>
          </w:tcPr>
          <w:p w14:paraId="0F7B990F" w14:textId="77777777" w:rsidR="00493731" w:rsidRPr="00C075DE" w:rsidRDefault="00493731" w:rsidP="0049373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3AB9138" w14:textId="14E477D5" w:rsidR="00493731" w:rsidRPr="00C075DE" w:rsidRDefault="00450CFA" w:rsidP="00F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180" w:type="dxa"/>
          </w:tcPr>
          <w:p w14:paraId="37EED0BC" w14:textId="77777777" w:rsidR="00493731" w:rsidRPr="00C075DE" w:rsidRDefault="00493731" w:rsidP="004937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CA8965" w14:textId="6F3A5910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1,220</w:t>
            </w:r>
          </w:p>
        </w:tc>
      </w:tr>
      <w:tr w:rsidR="00493731" w:rsidRPr="00C075DE" w14:paraId="5FFCAA12" w14:textId="77777777" w:rsidTr="00D3314A">
        <w:trPr>
          <w:cantSplit/>
        </w:trPr>
        <w:tc>
          <w:tcPr>
            <w:tcW w:w="3960" w:type="dxa"/>
            <w:hideMark/>
          </w:tcPr>
          <w:p w14:paraId="1516F3F2" w14:textId="77777777" w:rsidR="00493731" w:rsidRPr="00C075DE" w:rsidRDefault="00493731" w:rsidP="004937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93FE4" w14:textId="58BAE865" w:rsidR="00493731" w:rsidRPr="00C075DE" w:rsidRDefault="00450CFA" w:rsidP="0049373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1,476</w:t>
            </w:r>
          </w:p>
        </w:tc>
        <w:tc>
          <w:tcPr>
            <w:tcW w:w="180" w:type="dxa"/>
          </w:tcPr>
          <w:p w14:paraId="0E34D16B" w14:textId="77777777" w:rsidR="00493731" w:rsidRPr="00C075DE" w:rsidRDefault="00493731" w:rsidP="0049373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2A335" w14:textId="6B7AFA2B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1,454</w:t>
            </w:r>
          </w:p>
        </w:tc>
        <w:tc>
          <w:tcPr>
            <w:tcW w:w="178" w:type="dxa"/>
          </w:tcPr>
          <w:p w14:paraId="4C4BD79C" w14:textId="77777777" w:rsidR="00493731" w:rsidRPr="00C075DE" w:rsidRDefault="00493731" w:rsidP="0049373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B4DB9" w14:textId="6D99DA3F" w:rsidR="00493731" w:rsidRPr="00C075DE" w:rsidRDefault="00450CFA" w:rsidP="00F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180" w:type="dxa"/>
          </w:tcPr>
          <w:p w14:paraId="250161B7" w14:textId="77777777" w:rsidR="00493731" w:rsidRPr="00C075DE" w:rsidRDefault="00493731" w:rsidP="004937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E631A" w14:textId="0468E701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</w:tr>
      <w:tr w:rsidR="00493731" w:rsidRPr="00C075DE" w14:paraId="52B0B857" w14:textId="77777777" w:rsidTr="00D3314A">
        <w:trPr>
          <w:cantSplit/>
        </w:trPr>
        <w:tc>
          <w:tcPr>
            <w:tcW w:w="3960" w:type="dxa"/>
            <w:hideMark/>
          </w:tcPr>
          <w:p w14:paraId="7B155545" w14:textId="77777777" w:rsidR="00493731" w:rsidRPr="00C075DE" w:rsidRDefault="00493731" w:rsidP="0049373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52502" w14:textId="43058833" w:rsidR="00493731" w:rsidRPr="00C075DE" w:rsidRDefault="00450CFA" w:rsidP="0049373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342,512</w:t>
            </w:r>
          </w:p>
        </w:tc>
        <w:tc>
          <w:tcPr>
            <w:tcW w:w="180" w:type="dxa"/>
          </w:tcPr>
          <w:p w14:paraId="3519C220" w14:textId="77777777" w:rsidR="00493731" w:rsidRPr="00C075DE" w:rsidRDefault="00493731" w:rsidP="0049373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91DF7" w14:textId="039C5B72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342,436</w:t>
            </w:r>
          </w:p>
        </w:tc>
        <w:tc>
          <w:tcPr>
            <w:tcW w:w="178" w:type="dxa"/>
          </w:tcPr>
          <w:p w14:paraId="023F6C7E" w14:textId="77777777" w:rsidR="00493731" w:rsidRPr="00C075DE" w:rsidRDefault="00493731" w:rsidP="0049373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1D67E" w14:textId="26AFDA31" w:rsidR="00493731" w:rsidRPr="00C075DE" w:rsidRDefault="00450CFA" w:rsidP="00F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284,156</w:t>
            </w:r>
          </w:p>
        </w:tc>
        <w:tc>
          <w:tcPr>
            <w:tcW w:w="180" w:type="dxa"/>
          </w:tcPr>
          <w:p w14:paraId="50FE8CDF" w14:textId="77777777" w:rsidR="00493731" w:rsidRPr="00C075DE" w:rsidRDefault="00493731" w:rsidP="0049373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F2379" w14:textId="1A7A4C52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318,804</w:t>
            </w:r>
          </w:p>
        </w:tc>
      </w:tr>
      <w:tr w:rsidR="00493731" w:rsidRPr="00C075DE" w14:paraId="13C42167" w14:textId="77777777" w:rsidTr="00D3314A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609CC436" w14:textId="77777777" w:rsidR="00493731" w:rsidRPr="00C075DE" w:rsidRDefault="00493731" w:rsidP="004937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026F4" w14:textId="43ED98B3" w:rsidR="00493731" w:rsidRPr="00C075DE" w:rsidRDefault="00450CFA" w:rsidP="00450CFA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(5,879)</w:t>
            </w:r>
          </w:p>
        </w:tc>
        <w:tc>
          <w:tcPr>
            <w:tcW w:w="180" w:type="dxa"/>
            <w:vAlign w:val="bottom"/>
          </w:tcPr>
          <w:p w14:paraId="61834896" w14:textId="77777777" w:rsidR="00493731" w:rsidRPr="00C075DE" w:rsidRDefault="00493731" w:rsidP="0049373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7C62AE" w14:textId="0C3E2503" w:rsidR="00493731" w:rsidRPr="00C075DE" w:rsidRDefault="00493731" w:rsidP="0049373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(1,850)</w:t>
            </w:r>
          </w:p>
        </w:tc>
        <w:tc>
          <w:tcPr>
            <w:tcW w:w="178" w:type="dxa"/>
            <w:vAlign w:val="bottom"/>
          </w:tcPr>
          <w:p w14:paraId="34E29D61" w14:textId="77777777" w:rsidR="00493731" w:rsidRPr="00C075DE" w:rsidRDefault="00493731" w:rsidP="0049373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C68ED" w14:textId="3174FBD1" w:rsidR="00493731" w:rsidRPr="00C075DE" w:rsidRDefault="00450CFA" w:rsidP="00F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(3,336)</w:t>
            </w:r>
          </w:p>
        </w:tc>
        <w:tc>
          <w:tcPr>
            <w:tcW w:w="180" w:type="dxa"/>
            <w:vAlign w:val="bottom"/>
          </w:tcPr>
          <w:p w14:paraId="7B12525E" w14:textId="77777777" w:rsidR="00493731" w:rsidRPr="00C075DE" w:rsidRDefault="00493731" w:rsidP="0049373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C41CF8D" w14:textId="73A6572C" w:rsidR="00493731" w:rsidRPr="00C075DE" w:rsidRDefault="00493731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(24)</w:t>
            </w:r>
          </w:p>
        </w:tc>
      </w:tr>
      <w:tr w:rsidR="00493731" w:rsidRPr="00C075DE" w14:paraId="3ADB3604" w14:textId="77777777" w:rsidTr="00D3314A">
        <w:trPr>
          <w:cantSplit/>
        </w:trPr>
        <w:tc>
          <w:tcPr>
            <w:tcW w:w="3960" w:type="dxa"/>
            <w:hideMark/>
          </w:tcPr>
          <w:p w14:paraId="66422357" w14:textId="77777777" w:rsidR="00493731" w:rsidRPr="00C075DE" w:rsidRDefault="00493731" w:rsidP="0049373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529FEB" w14:textId="7483B32D" w:rsidR="00493731" w:rsidRPr="00C075DE" w:rsidRDefault="00450CFA" w:rsidP="0049373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336,633</w:t>
            </w:r>
          </w:p>
        </w:tc>
        <w:tc>
          <w:tcPr>
            <w:tcW w:w="180" w:type="dxa"/>
          </w:tcPr>
          <w:p w14:paraId="06CDAFA6" w14:textId="77777777" w:rsidR="00493731" w:rsidRPr="00C075DE" w:rsidRDefault="00493731" w:rsidP="0049373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D82C67" w14:textId="7984600C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340,586</w:t>
            </w:r>
          </w:p>
        </w:tc>
        <w:tc>
          <w:tcPr>
            <w:tcW w:w="178" w:type="dxa"/>
          </w:tcPr>
          <w:p w14:paraId="4F2C2EA1" w14:textId="77777777" w:rsidR="00493731" w:rsidRPr="00C075DE" w:rsidRDefault="00493731" w:rsidP="0049373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05ADB4" w14:textId="766ED3BA" w:rsidR="00493731" w:rsidRPr="00C075DE" w:rsidRDefault="00450CFA" w:rsidP="00F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280,820</w:t>
            </w:r>
          </w:p>
        </w:tc>
        <w:tc>
          <w:tcPr>
            <w:tcW w:w="180" w:type="dxa"/>
          </w:tcPr>
          <w:p w14:paraId="0DE5BCB8" w14:textId="77777777" w:rsidR="00493731" w:rsidRPr="00C075DE" w:rsidRDefault="00493731" w:rsidP="0049373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18588BB" w14:textId="5A395C91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318,780</w:t>
            </w:r>
          </w:p>
        </w:tc>
      </w:tr>
    </w:tbl>
    <w:p w14:paraId="4662D66C" w14:textId="77777777" w:rsidR="00B91245" w:rsidRPr="00C075DE" w:rsidRDefault="00B91245" w:rsidP="00D773ED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A4557FF" w14:textId="52752BDE" w:rsidR="00B91245" w:rsidRPr="00A11A9C" w:rsidRDefault="00B91245" w:rsidP="00B91245">
      <w:pPr>
        <w:pStyle w:val="Heading1"/>
        <w:numPr>
          <w:ilvl w:val="0"/>
          <w:numId w:val="19"/>
        </w:numPr>
        <w:ind w:left="567" w:hanging="567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11A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เงินลงทุนในบริษัทย่อย</w:t>
      </w:r>
      <w:r w:rsidR="00A74C29" w:rsidRPr="00A11A9C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</w:t>
      </w:r>
      <w:r w:rsidR="00FB245E" w:rsidRPr="00A11A9C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บริษัทร่วม </w:t>
      </w:r>
      <w:r w:rsidR="00A74C29" w:rsidRPr="00A11A9C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และการร่วมค้า</w:t>
      </w:r>
    </w:p>
    <w:p w14:paraId="50D1B967" w14:textId="6739E235" w:rsidR="000B6B1C" w:rsidRPr="00C075DE" w:rsidRDefault="000B6B1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3"/>
        <w:gridCol w:w="178"/>
        <w:gridCol w:w="1381"/>
        <w:gridCol w:w="180"/>
        <w:gridCol w:w="1305"/>
      </w:tblGrid>
      <w:tr w:rsidR="00B91245" w:rsidRPr="00C075DE" w14:paraId="3B2C7516" w14:textId="77777777" w:rsidTr="00D773ED">
        <w:trPr>
          <w:cantSplit/>
          <w:tblHeader/>
        </w:trPr>
        <w:tc>
          <w:tcPr>
            <w:tcW w:w="6213" w:type="dxa"/>
            <w:vAlign w:val="bottom"/>
          </w:tcPr>
          <w:p w14:paraId="23A9644C" w14:textId="77777777" w:rsidR="00B91245" w:rsidRPr="00C075DE" w:rsidRDefault="00B91245" w:rsidP="00B9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E80AC8F" w14:textId="7697C48B" w:rsidR="00B91245" w:rsidRPr="00C075DE" w:rsidRDefault="00B91245" w:rsidP="00B9124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4937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30F62"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937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กันยายน </w:t>
            </w:r>
            <w:r w:rsidR="00330F62"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AB6DF7"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78" w:type="dxa"/>
          </w:tcPr>
          <w:p w14:paraId="3968CA62" w14:textId="77777777" w:rsidR="00B91245" w:rsidRPr="00493731" w:rsidRDefault="00B91245" w:rsidP="003F63C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0428E2AE" w14:textId="65365490" w:rsidR="00B91245" w:rsidRPr="00C075DE" w:rsidRDefault="00B9124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F8CCEDB" w14:textId="77777777" w:rsidR="00B91245" w:rsidRPr="00C075DE" w:rsidRDefault="00B91245" w:rsidP="003F63C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47E87064" w14:textId="4214F59C" w:rsidR="00B91245" w:rsidRPr="00C075DE" w:rsidRDefault="00B91245" w:rsidP="003F63C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1245" w:rsidRPr="00C075DE" w14:paraId="432C02D7" w14:textId="77777777" w:rsidTr="003F63C8">
        <w:trPr>
          <w:cantSplit/>
          <w:tblHeader/>
        </w:trPr>
        <w:tc>
          <w:tcPr>
            <w:tcW w:w="6213" w:type="dxa"/>
            <w:vAlign w:val="bottom"/>
          </w:tcPr>
          <w:p w14:paraId="593DC557" w14:textId="77777777" w:rsidR="00B91245" w:rsidRPr="00C075DE" w:rsidRDefault="00B91245" w:rsidP="003F63C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78" w:type="dxa"/>
          </w:tcPr>
          <w:p w14:paraId="79E5152E" w14:textId="77777777" w:rsidR="00B91245" w:rsidRPr="00C075DE" w:rsidRDefault="00B91245" w:rsidP="003F63C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6" w:type="dxa"/>
            <w:gridSpan w:val="3"/>
          </w:tcPr>
          <w:p w14:paraId="57ED3C38" w14:textId="360DA198" w:rsidR="00B91245" w:rsidRPr="00C075DE" w:rsidRDefault="00B91245" w:rsidP="003F63C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1245" w:rsidRPr="00C075DE" w14:paraId="483DEEC5" w14:textId="77777777" w:rsidTr="00D773ED">
        <w:trPr>
          <w:cantSplit/>
        </w:trPr>
        <w:tc>
          <w:tcPr>
            <w:tcW w:w="6213" w:type="dxa"/>
            <w:vAlign w:val="bottom"/>
          </w:tcPr>
          <w:p w14:paraId="39149A75" w14:textId="69175ED0" w:rsidR="00B91245" w:rsidRPr="00C075DE" w:rsidRDefault="00B91245" w:rsidP="00B91245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78" w:type="dxa"/>
          </w:tcPr>
          <w:p w14:paraId="0C2F544A" w14:textId="77777777" w:rsidR="00B91245" w:rsidRPr="00C075DE" w:rsidRDefault="00B91245" w:rsidP="00B9124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0EC1587A" w14:textId="77777777" w:rsidR="00B91245" w:rsidRPr="00C075DE" w:rsidRDefault="00B91245" w:rsidP="00B9124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A6BFFA3" w14:textId="77777777" w:rsidR="00B91245" w:rsidRPr="00C075DE" w:rsidRDefault="00B91245" w:rsidP="00B912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C3AD65A" w14:textId="442E1C0A" w:rsidR="00B91245" w:rsidRPr="00C075DE" w:rsidRDefault="00B9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1245" w:rsidRPr="00C075DE" w14:paraId="14F2ADF8" w14:textId="77777777" w:rsidTr="00D773ED">
        <w:trPr>
          <w:cantSplit/>
        </w:trPr>
        <w:tc>
          <w:tcPr>
            <w:tcW w:w="6213" w:type="dxa"/>
            <w:vAlign w:val="bottom"/>
          </w:tcPr>
          <w:p w14:paraId="5ED886EF" w14:textId="6326411C" w:rsidR="00B91245" w:rsidRPr="00C075DE" w:rsidRDefault="00B91245" w:rsidP="00B912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</w:t>
            </w:r>
            <w:r w:rsidR="002643A0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ท เซ็ปเป้ โฮลดิ้ง (ประเทศไทย) จำกัด</w:t>
            </w:r>
          </w:p>
        </w:tc>
        <w:tc>
          <w:tcPr>
            <w:tcW w:w="178" w:type="dxa"/>
          </w:tcPr>
          <w:p w14:paraId="176026D9" w14:textId="77777777" w:rsidR="00B91245" w:rsidRPr="00C075DE" w:rsidRDefault="00B91245" w:rsidP="00B9124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1" w:type="dxa"/>
          </w:tcPr>
          <w:p w14:paraId="5EBF21F4" w14:textId="4649C26B" w:rsidR="00B91245" w:rsidRPr="00C075DE" w:rsidRDefault="00716D1B" w:rsidP="00716D1B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79" w:right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58686A6" w14:textId="77777777" w:rsidR="00B91245" w:rsidRPr="00C075DE" w:rsidRDefault="00B91245" w:rsidP="00B912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4E8758E" w14:textId="6B3B39B9" w:rsidR="00B91245" w:rsidRPr="00C075DE" w:rsidRDefault="00716D1B" w:rsidP="00716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A74C29" w:rsidRPr="00C075DE" w14:paraId="44A80157" w14:textId="77777777" w:rsidTr="00D773ED">
        <w:trPr>
          <w:cantSplit/>
        </w:trPr>
        <w:tc>
          <w:tcPr>
            <w:tcW w:w="6213" w:type="dxa"/>
            <w:vAlign w:val="bottom"/>
          </w:tcPr>
          <w:p w14:paraId="281D5CFE" w14:textId="7E23FEAB" w:rsidR="00A74C29" w:rsidRPr="00C075DE" w:rsidRDefault="00A74C29" w:rsidP="00A74C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ขาดทุนจากการด้อยค่าในเงินลงทุนใน </w:t>
            </w:r>
            <w:proofErr w:type="spellStart"/>
            <w:r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>
              <w:rPr>
                <w:rFonts w:asciiTheme="majorBidi" w:hAnsiTheme="majorBidi" w:cstheme="majorBidi"/>
                <w:sz w:val="30"/>
                <w:szCs w:val="30"/>
              </w:rPr>
              <w:t xml:space="preserve"> Europe </w:t>
            </w:r>
            <w:proofErr w:type="spellStart"/>
            <w:r>
              <w:rPr>
                <w:rFonts w:asciiTheme="majorBidi" w:hAnsiTheme="majorBidi" w:cstheme="majorBidi"/>
                <w:sz w:val="30"/>
                <w:szCs w:val="30"/>
              </w:rPr>
              <w:t>s.r.o</w:t>
            </w:r>
            <w:proofErr w:type="spellEnd"/>
          </w:p>
        </w:tc>
        <w:tc>
          <w:tcPr>
            <w:tcW w:w="178" w:type="dxa"/>
          </w:tcPr>
          <w:p w14:paraId="098543D5" w14:textId="77777777" w:rsidR="00A74C29" w:rsidRPr="00C075DE" w:rsidRDefault="00A74C29" w:rsidP="00A74C2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1" w:type="dxa"/>
          </w:tcPr>
          <w:p w14:paraId="588807C3" w14:textId="11F6438F" w:rsidR="00A74C29" w:rsidRPr="00C075DE" w:rsidRDefault="00450CFA" w:rsidP="0068534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79" w:right="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59EA552" w14:textId="77777777" w:rsidR="00A74C29" w:rsidRPr="00C075DE" w:rsidRDefault="00A74C29" w:rsidP="00A74C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23920B1" w14:textId="26E09D10" w:rsidR="00A74C29" w:rsidRPr="00C075DE" w:rsidRDefault="00450CFA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(162)</w:t>
            </w:r>
          </w:p>
        </w:tc>
      </w:tr>
      <w:tr w:rsidR="00A74C29" w:rsidRPr="00C075DE" w14:paraId="7A38547B" w14:textId="77777777" w:rsidTr="003F63C8">
        <w:trPr>
          <w:cantSplit/>
        </w:trPr>
        <w:tc>
          <w:tcPr>
            <w:tcW w:w="6213" w:type="dxa"/>
            <w:vAlign w:val="bottom"/>
          </w:tcPr>
          <w:p w14:paraId="04EEB728" w14:textId="77777777" w:rsidR="00A74C29" w:rsidRPr="00C075DE" w:rsidRDefault="00A74C29" w:rsidP="00A74C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54F51E9F" w14:textId="77777777" w:rsidR="00A74C29" w:rsidRPr="00C075DE" w:rsidRDefault="00A74C29" w:rsidP="00A74C2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5AA4903A" w14:textId="77777777" w:rsidR="00A74C29" w:rsidRPr="00C075DE" w:rsidRDefault="00A74C29" w:rsidP="00A74C2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3DF26F" w14:textId="77777777" w:rsidR="00A74C29" w:rsidRPr="00C075DE" w:rsidRDefault="00A74C29" w:rsidP="00A74C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18A85B5" w14:textId="77777777" w:rsidR="00A74C29" w:rsidRPr="00C075DE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4C29" w:rsidRPr="00C075DE" w14:paraId="596AA008" w14:textId="77777777" w:rsidTr="003F63C8">
        <w:trPr>
          <w:cantSplit/>
        </w:trPr>
        <w:tc>
          <w:tcPr>
            <w:tcW w:w="6213" w:type="dxa"/>
            <w:vAlign w:val="bottom"/>
          </w:tcPr>
          <w:p w14:paraId="1AD66D6B" w14:textId="5AA4E608" w:rsidR="00A74C29" w:rsidRPr="00C075DE" w:rsidRDefault="00A74C29" w:rsidP="00A74C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การร่วมค้า</w:t>
            </w:r>
          </w:p>
        </w:tc>
        <w:tc>
          <w:tcPr>
            <w:tcW w:w="178" w:type="dxa"/>
          </w:tcPr>
          <w:p w14:paraId="2F30611D" w14:textId="77777777" w:rsidR="00A74C29" w:rsidRPr="00C075DE" w:rsidRDefault="00A74C29" w:rsidP="00A74C2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E0A54B2" w14:textId="77777777" w:rsidR="00A74C29" w:rsidRPr="00C075DE" w:rsidRDefault="00A74C29" w:rsidP="00A74C2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603597" w14:textId="77777777" w:rsidR="00A74C29" w:rsidRPr="00C075DE" w:rsidRDefault="00A74C29" w:rsidP="00A74C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EF49E53" w14:textId="77777777" w:rsidR="00A74C29" w:rsidRPr="00C075DE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4C29" w:rsidRPr="00C075DE" w14:paraId="0805B825" w14:textId="77777777" w:rsidTr="003F63C8">
        <w:trPr>
          <w:cantSplit/>
        </w:trPr>
        <w:tc>
          <w:tcPr>
            <w:tcW w:w="6213" w:type="dxa"/>
            <w:vAlign w:val="bottom"/>
          </w:tcPr>
          <w:p w14:paraId="3EDA385D" w14:textId="17FA51C8" w:rsidR="00A74C29" w:rsidRPr="00C075DE" w:rsidRDefault="00A74C29" w:rsidP="00A74C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 โวป จำกัด</w:t>
            </w: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54B1176F" w14:textId="77777777" w:rsidR="00A74C29" w:rsidRPr="00C075DE" w:rsidRDefault="00A74C29" w:rsidP="00A74C2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28DCDA63" w14:textId="034F58F1" w:rsidR="00A74C29" w:rsidRPr="00C075DE" w:rsidRDefault="00450CFA" w:rsidP="00A74C2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716D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3BB2D25F" w14:textId="77777777" w:rsidR="00A74C29" w:rsidRPr="00C075DE" w:rsidRDefault="00A74C29" w:rsidP="00A74C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63D4826" w14:textId="6E1ED112" w:rsidR="00A74C29" w:rsidRPr="00C075DE" w:rsidRDefault="00450CFA" w:rsidP="00685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BE82103" w14:textId="77777777" w:rsidR="00DB3221" w:rsidRPr="00C075DE" w:rsidRDefault="00DB3221" w:rsidP="00DB3221">
      <w:pPr>
        <w:tabs>
          <w:tab w:val="clear" w:pos="454"/>
          <w:tab w:val="clear" w:pos="68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0D27D8" w14:textId="77777777" w:rsidR="00C075DE" w:rsidRDefault="00C07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6A49BB2" w14:textId="0D9BBC45" w:rsidR="00D7771D" w:rsidRPr="00C075DE" w:rsidRDefault="00D7771D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  <w:r w:rsidR="005826F4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และสินทรัพย์สิทธิการใช้</w:t>
      </w: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 </w:t>
      </w:r>
    </w:p>
    <w:p w14:paraId="6B9D9D38" w14:textId="77777777" w:rsidR="00D63CC5" w:rsidRPr="00A74C29" w:rsidRDefault="00D63CC5" w:rsidP="00D63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5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7"/>
        <w:gridCol w:w="1072"/>
        <w:gridCol w:w="237"/>
        <w:gridCol w:w="1565"/>
        <w:gridCol w:w="237"/>
        <w:gridCol w:w="1109"/>
        <w:gridCol w:w="237"/>
        <w:gridCol w:w="1569"/>
      </w:tblGrid>
      <w:tr w:rsidR="005826F4" w:rsidRPr="00C075DE" w14:paraId="2627D519" w14:textId="77777777" w:rsidTr="00194497">
        <w:trPr>
          <w:tblHeader/>
        </w:trPr>
        <w:tc>
          <w:tcPr>
            <w:tcW w:w="1843" w:type="pct"/>
          </w:tcPr>
          <w:p w14:paraId="6414955F" w14:textId="77777777" w:rsidR="005826F4" w:rsidRPr="00C075DE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6" w:type="pct"/>
            <w:gridSpan w:val="3"/>
            <w:vAlign w:val="bottom"/>
          </w:tcPr>
          <w:p w14:paraId="04B350C1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  <w:vAlign w:val="bottom"/>
          </w:tcPr>
          <w:p w14:paraId="6E2DBD86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7" w:type="pct"/>
            <w:gridSpan w:val="3"/>
            <w:vAlign w:val="bottom"/>
          </w:tcPr>
          <w:p w14:paraId="6BCCAD78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</w:t>
            </w:r>
          </w:p>
        </w:tc>
      </w:tr>
      <w:tr w:rsidR="005826F4" w:rsidRPr="00C075DE" w14:paraId="02A78A71" w14:textId="77777777" w:rsidTr="00D773ED">
        <w:trPr>
          <w:tblHeader/>
        </w:trPr>
        <w:tc>
          <w:tcPr>
            <w:tcW w:w="1843" w:type="pct"/>
          </w:tcPr>
          <w:p w14:paraId="6126E756" w14:textId="77777777" w:rsidR="005826F4" w:rsidRPr="00C075DE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85C47B" w14:textId="28975266" w:rsidR="005826F4" w:rsidRPr="00C075DE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779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B3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B3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62" w:type="pct"/>
            <w:vAlign w:val="bottom"/>
          </w:tcPr>
          <w:p w14:paraId="22CF6E4A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0AC6CAED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" w:type="pct"/>
            <w:vAlign w:val="bottom"/>
          </w:tcPr>
          <w:p w14:paraId="0763A8DD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pct"/>
            <w:vAlign w:val="bottom"/>
          </w:tcPr>
          <w:p w14:paraId="1551D3B2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F3309FC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4" w:type="pct"/>
            <w:vAlign w:val="bottom"/>
          </w:tcPr>
          <w:p w14:paraId="6412FCD5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477A73FC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3FC06702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" w:type="pct"/>
            <w:vAlign w:val="bottom"/>
          </w:tcPr>
          <w:p w14:paraId="533C971C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22" w:type="pct"/>
            <w:vAlign w:val="bottom"/>
          </w:tcPr>
          <w:p w14:paraId="567DEFC7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86480A2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5826F4" w:rsidRPr="00C075DE" w14:paraId="4357B1EA" w14:textId="77777777" w:rsidTr="00194497">
        <w:trPr>
          <w:tblHeader/>
        </w:trPr>
        <w:tc>
          <w:tcPr>
            <w:tcW w:w="1843" w:type="pct"/>
          </w:tcPr>
          <w:p w14:paraId="7076BE61" w14:textId="77777777" w:rsidR="005826F4" w:rsidRPr="00C075DE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7" w:type="pct"/>
            <w:gridSpan w:val="7"/>
            <w:vAlign w:val="bottom"/>
          </w:tcPr>
          <w:p w14:paraId="16728B53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49A6" w:rsidRPr="00C075DE" w14:paraId="7883A856" w14:textId="77777777" w:rsidTr="00D773ED">
        <w:trPr>
          <w:tblHeader/>
        </w:trPr>
        <w:tc>
          <w:tcPr>
            <w:tcW w:w="1843" w:type="pct"/>
          </w:tcPr>
          <w:p w14:paraId="46230313" w14:textId="6B1B15C5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562" w:type="pct"/>
          </w:tcPr>
          <w:p w14:paraId="4839B7C2" w14:textId="7A2E7D42" w:rsidR="004449A6" w:rsidRPr="00C075DE" w:rsidRDefault="002A642B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34</w:t>
            </w:r>
          </w:p>
        </w:tc>
        <w:tc>
          <w:tcPr>
            <w:tcW w:w="124" w:type="pct"/>
            <w:shd w:val="clear" w:color="auto" w:fill="auto"/>
          </w:tcPr>
          <w:p w14:paraId="694B6EBB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pct"/>
            <w:shd w:val="clear" w:color="auto" w:fill="auto"/>
          </w:tcPr>
          <w:p w14:paraId="0DE3F34C" w14:textId="6B86F479" w:rsidR="004449A6" w:rsidRPr="00C075DE" w:rsidRDefault="002A642B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CF96BA5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7A38C43" w14:textId="33B8ADC1" w:rsidR="004449A6" w:rsidRPr="00C075DE" w:rsidRDefault="000B11B9" w:rsidP="00685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848886F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01A6D69B" w14:textId="1D5C974B" w:rsidR="004449A6" w:rsidRPr="00C075DE" w:rsidRDefault="000B11B9" w:rsidP="00685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49A6" w:rsidRPr="00C075DE" w14:paraId="7A4A4645" w14:textId="77777777" w:rsidTr="00D773ED">
        <w:trPr>
          <w:tblHeader/>
        </w:trPr>
        <w:tc>
          <w:tcPr>
            <w:tcW w:w="1843" w:type="pct"/>
          </w:tcPr>
          <w:p w14:paraId="165131C8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62" w:type="pct"/>
          </w:tcPr>
          <w:p w14:paraId="43EF7BFB" w14:textId="3C8537F7" w:rsidR="004449A6" w:rsidRPr="00C075DE" w:rsidRDefault="002A642B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1,006</w:t>
            </w:r>
          </w:p>
        </w:tc>
        <w:tc>
          <w:tcPr>
            <w:tcW w:w="124" w:type="pct"/>
            <w:shd w:val="clear" w:color="auto" w:fill="auto"/>
          </w:tcPr>
          <w:p w14:paraId="55741A1C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pct"/>
            <w:shd w:val="clear" w:color="auto" w:fill="auto"/>
          </w:tcPr>
          <w:p w14:paraId="621A7A6A" w14:textId="5C072F0F" w:rsidR="004449A6" w:rsidRPr="00C075DE" w:rsidRDefault="002A642B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(1,284)</w:t>
            </w:r>
          </w:p>
        </w:tc>
        <w:tc>
          <w:tcPr>
            <w:tcW w:w="124" w:type="pct"/>
          </w:tcPr>
          <w:p w14:paraId="2CD710F9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1B2D97A" w14:textId="4EEE8999" w:rsidR="004449A6" w:rsidRPr="00C075DE" w:rsidRDefault="000B11B9" w:rsidP="00685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54DFFED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2C600270" w14:textId="0424E760" w:rsidR="004449A6" w:rsidRPr="00C075DE" w:rsidRDefault="000B11B9" w:rsidP="00685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49A6" w:rsidRPr="00C075DE" w14:paraId="2A7A1E52" w14:textId="77777777" w:rsidTr="00D773ED">
        <w:trPr>
          <w:tblHeader/>
        </w:trPr>
        <w:tc>
          <w:tcPr>
            <w:tcW w:w="1843" w:type="pct"/>
          </w:tcPr>
          <w:p w14:paraId="0E76BF21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62" w:type="pct"/>
          </w:tcPr>
          <w:p w14:paraId="7C8F046A" w14:textId="0C0DDF64" w:rsidR="004449A6" w:rsidRPr="00C075DE" w:rsidRDefault="002A642B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9,199</w:t>
            </w:r>
          </w:p>
        </w:tc>
        <w:tc>
          <w:tcPr>
            <w:tcW w:w="124" w:type="pct"/>
            <w:shd w:val="clear" w:color="auto" w:fill="auto"/>
          </w:tcPr>
          <w:p w14:paraId="15A955E4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pct"/>
            <w:shd w:val="clear" w:color="auto" w:fill="auto"/>
          </w:tcPr>
          <w:p w14:paraId="1C50B737" w14:textId="575F0543" w:rsidR="004449A6" w:rsidRPr="00C075DE" w:rsidRDefault="002A642B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24" w:type="pct"/>
          </w:tcPr>
          <w:p w14:paraId="5F9172F9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9F4AAEC" w14:textId="1FED26FD" w:rsidR="004449A6" w:rsidRPr="00C075DE" w:rsidRDefault="000B11B9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5,840</w:t>
            </w:r>
          </w:p>
        </w:tc>
        <w:tc>
          <w:tcPr>
            <w:tcW w:w="124" w:type="pct"/>
          </w:tcPr>
          <w:p w14:paraId="6A4E1239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501E0386" w14:textId="16CD088C" w:rsidR="004449A6" w:rsidRPr="00C075DE" w:rsidRDefault="000B11B9" w:rsidP="00685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49A6" w:rsidRPr="00C075DE" w14:paraId="286060D4" w14:textId="77777777" w:rsidTr="00D773ED">
        <w:trPr>
          <w:tblHeader/>
        </w:trPr>
        <w:tc>
          <w:tcPr>
            <w:tcW w:w="1843" w:type="pct"/>
          </w:tcPr>
          <w:p w14:paraId="29EA062F" w14:textId="7324A448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62" w:type="pct"/>
          </w:tcPr>
          <w:p w14:paraId="0B29F251" w14:textId="6425F307" w:rsidR="004449A6" w:rsidRPr="00C075DE" w:rsidRDefault="002A642B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3,395</w:t>
            </w:r>
          </w:p>
        </w:tc>
        <w:tc>
          <w:tcPr>
            <w:tcW w:w="124" w:type="pct"/>
            <w:shd w:val="clear" w:color="auto" w:fill="auto"/>
          </w:tcPr>
          <w:p w14:paraId="6341CA6A" w14:textId="5363D3F2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pct"/>
            <w:shd w:val="clear" w:color="auto" w:fill="auto"/>
          </w:tcPr>
          <w:p w14:paraId="7427155B" w14:textId="46C9E258" w:rsidR="004449A6" w:rsidRPr="00C075DE" w:rsidRDefault="002A642B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11B9">
              <w:rPr>
                <w:rFonts w:asciiTheme="majorBidi" w:hAnsiTheme="majorBidi" w:cstheme="majorBidi"/>
                <w:sz w:val="30"/>
                <w:szCs w:val="30"/>
              </w:rPr>
              <w:t>603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1A6B41DE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A53FD9" w14:textId="0CB7A026" w:rsidR="004449A6" w:rsidRPr="00C075DE" w:rsidRDefault="000B11B9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124" w:type="pct"/>
          </w:tcPr>
          <w:p w14:paraId="138F4C50" w14:textId="77777777" w:rsidR="004449A6" w:rsidRPr="00C075DE" w:rsidRDefault="004449A6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pct"/>
          </w:tcPr>
          <w:p w14:paraId="7B2DD564" w14:textId="52CD9EF3" w:rsidR="004449A6" w:rsidRPr="00C075DE" w:rsidRDefault="000B11B9" w:rsidP="00685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49A6" w:rsidRPr="00C075DE" w14:paraId="5F9D1825" w14:textId="77777777" w:rsidTr="00D773ED">
        <w:trPr>
          <w:tblHeader/>
        </w:trPr>
        <w:tc>
          <w:tcPr>
            <w:tcW w:w="1843" w:type="pct"/>
          </w:tcPr>
          <w:p w14:paraId="0660D85E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4C5942F9" w14:textId="7C4B3445" w:rsidR="004449A6" w:rsidRPr="00C075DE" w:rsidRDefault="002A642B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166,21</w:t>
            </w:r>
            <w:r w:rsidR="00FB245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4" w:type="pct"/>
            <w:shd w:val="clear" w:color="auto" w:fill="auto"/>
          </w:tcPr>
          <w:p w14:paraId="176B2679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</w:tcPr>
          <w:p w14:paraId="04AFA589" w14:textId="3E2DC4F9" w:rsidR="004449A6" w:rsidRPr="00C075DE" w:rsidRDefault="000B11B9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(4,64</w:t>
            </w:r>
            <w:r w:rsidR="001944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616E2760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9E966F7" w14:textId="10F2B352" w:rsidR="004449A6" w:rsidRPr="00C075DE" w:rsidRDefault="000B11B9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165,725</w:t>
            </w:r>
          </w:p>
        </w:tc>
        <w:tc>
          <w:tcPr>
            <w:tcW w:w="124" w:type="pct"/>
          </w:tcPr>
          <w:p w14:paraId="6A1FEA71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6571F3A6" w14:textId="7DE7039A" w:rsidR="004449A6" w:rsidRPr="00C075DE" w:rsidRDefault="000B11B9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(4,284)</w:t>
            </w:r>
          </w:p>
        </w:tc>
      </w:tr>
      <w:tr w:rsidR="004449A6" w:rsidRPr="00C075DE" w14:paraId="4CF110A2" w14:textId="77777777" w:rsidTr="00D773ED">
        <w:trPr>
          <w:tblHeader/>
        </w:trPr>
        <w:tc>
          <w:tcPr>
            <w:tcW w:w="1843" w:type="pct"/>
          </w:tcPr>
          <w:p w14:paraId="28B43269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23FEC05C" w14:textId="6C2146E1" w:rsidR="004449A6" w:rsidRPr="00C075DE" w:rsidRDefault="002A642B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179,85</w:t>
            </w:r>
            <w:r w:rsidR="00FB24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4" w:type="pct"/>
            <w:shd w:val="clear" w:color="auto" w:fill="auto"/>
          </w:tcPr>
          <w:p w14:paraId="7F265792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A672F" w14:textId="64372CA5" w:rsidR="004449A6" w:rsidRPr="00C075DE" w:rsidRDefault="000B11B9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(6,534)</w:t>
            </w:r>
          </w:p>
        </w:tc>
        <w:tc>
          <w:tcPr>
            <w:tcW w:w="124" w:type="pct"/>
          </w:tcPr>
          <w:p w14:paraId="2D556CB0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1376418" w14:textId="003F7448" w:rsidR="004449A6" w:rsidRPr="00C075DE" w:rsidRDefault="000B11B9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174,228</w:t>
            </w:r>
          </w:p>
        </w:tc>
        <w:tc>
          <w:tcPr>
            <w:tcW w:w="124" w:type="pct"/>
          </w:tcPr>
          <w:p w14:paraId="0507C37D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</w:tcPr>
          <w:p w14:paraId="15E352ED" w14:textId="6BA9D52A" w:rsidR="004449A6" w:rsidRPr="00C075DE" w:rsidRDefault="000B11B9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(4,284)</w:t>
            </w:r>
          </w:p>
        </w:tc>
      </w:tr>
    </w:tbl>
    <w:p w14:paraId="605508EA" w14:textId="77777777" w:rsidR="002D5395" w:rsidRPr="00A74C29" w:rsidRDefault="002D5395" w:rsidP="00D773ED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6BA96B81" w14:textId="79F25287" w:rsidR="00AB51B2" w:rsidRPr="00C075DE" w:rsidRDefault="00AB51B2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เจ้าหนี้</w:t>
      </w:r>
      <w:r w:rsidR="00197BAA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หมุนเวียน</w:t>
      </w: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อื่น</w:t>
      </w:r>
    </w:p>
    <w:p w14:paraId="04F04AEC" w14:textId="1BC94278" w:rsidR="000B65BB" w:rsidRPr="00A74C29" w:rsidRDefault="000B65BB" w:rsidP="000B65BB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10"/>
        <w:gridCol w:w="990"/>
        <w:gridCol w:w="268"/>
        <w:gridCol w:w="992"/>
        <w:gridCol w:w="268"/>
        <w:gridCol w:w="992"/>
        <w:gridCol w:w="265"/>
        <w:gridCol w:w="1086"/>
      </w:tblGrid>
      <w:tr w:rsidR="00AB6DF7" w:rsidRPr="00C075DE" w14:paraId="2540ED87" w14:textId="77777777" w:rsidTr="00D3314A">
        <w:tc>
          <w:tcPr>
            <w:tcW w:w="3510" w:type="dxa"/>
          </w:tcPr>
          <w:p w14:paraId="6EAB75B0" w14:textId="77777777" w:rsidR="00AB6DF7" w:rsidRPr="00C075DE" w:rsidRDefault="00AB6DF7" w:rsidP="00D3314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42CEE470" w14:textId="77777777" w:rsidR="00AB6DF7" w:rsidRPr="00C075DE" w:rsidRDefault="00AB6DF7" w:rsidP="00D3314A">
            <w:pPr>
              <w:ind w:left="-11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161E6E23" w14:textId="77777777" w:rsidR="00AB6DF7" w:rsidRPr="00C075DE" w:rsidRDefault="00AB6DF7" w:rsidP="00D3314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vAlign w:val="center"/>
          </w:tcPr>
          <w:p w14:paraId="2873F933" w14:textId="77777777" w:rsidR="00AB6DF7" w:rsidRPr="00C075DE" w:rsidRDefault="00AB6DF7" w:rsidP="00D3314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14:paraId="042BF41F" w14:textId="77777777" w:rsidR="00AB6DF7" w:rsidRPr="00C075DE" w:rsidRDefault="00AB6DF7" w:rsidP="00D3314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3731" w:rsidRPr="00C075DE" w14:paraId="1C2CB6A0" w14:textId="77777777" w:rsidTr="00D3314A">
        <w:tc>
          <w:tcPr>
            <w:tcW w:w="3510" w:type="dxa"/>
          </w:tcPr>
          <w:p w14:paraId="15F22B04" w14:textId="77777777" w:rsidR="00493731" w:rsidRPr="00C075DE" w:rsidRDefault="00493731" w:rsidP="00493731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0668E9C3" w14:textId="7777777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1DC7EE3" w14:textId="4BBE239B" w:rsidR="00493731" w:rsidRPr="00C075DE" w:rsidRDefault="00493731" w:rsidP="00493731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68" w:type="dxa"/>
          </w:tcPr>
          <w:p w14:paraId="02FC81EA" w14:textId="77777777" w:rsidR="00493731" w:rsidRPr="00C075DE" w:rsidRDefault="00493731" w:rsidP="00493731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2C10B15F" w14:textId="43A55D95" w:rsidR="00493731" w:rsidRPr="00C075DE" w:rsidRDefault="00493731" w:rsidP="00493731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8" w:type="dxa"/>
          </w:tcPr>
          <w:p w14:paraId="17715F4D" w14:textId="77777777" w:rsidR="00493731" w:rsidRPr="00C075DE" w:rsidRDefault="00493731" w:rsidP="00493731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7361DE58" w14:textId="6C9F5647" w:rsidR="00493731" w:rsidRPr="00C075DE" w:rsidRDefault="00493731" w:rsidP="00493731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65" w:type="dxa"/>
          </w:tcPr>
          <w:p w14:paraId="0C9BB9DA" w14:textId="77777777" w:rsidR="00493731" w:rsidRPr="00C075DE" w:rsidRDefault="00493731" w:rsidP="00493731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4D35989E" w14:textId="4500FB72" w:rsidR="00493731" w:rsidRPr="00C075DE" w:rsidRDefault="00493731" w:rsidP="00493731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93731" w:rsidRPr="00C075DE" w14:paraId="5E91D167" w14:textId="77777777" w:rsidTr="00D3314A">
        <w:tc>
          <w:tcPr>
            <w:tcW w:w="3510" w:type="dxa"/>
          </w:tcPr>
          <w:p w14:paraId="46E52A96" w14:textId="77777777" w:rsidR="00493731" w:rsidRPr="00C075DE" w:rsidRDefault="00493731" w:rsidP="00493731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609F8E76" w14:textId="7777777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14:paraId="64293A21" w14:textId="14BABBD0" w:rsidR="00493731" w:rsidRPr="00C075DE" w:rsidRDefault="00493731" w:rsidP="00493731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8" w:type="dxa"/>
          </w:tcPr>
          <w:p w14:paraId="1CA7E818" w14:textId="77777777" w:rsidR="00493731" w:rsidRPr="00C075DE" w:rsidRDefault="00493731" w:rsidP="00493731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707FADF8" w14:textId="23C452D1" w:rsidR="00493731" w:rsidRPr="00C075DE" w:rsidRDefault="00493731" w:rsidP="00493731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6D41E758" w14:textId="77777777" w:rsidR="00493731" w:rsidRPr="00C075DE" w:rsidRDefault="00493731" w:rsidP="00493731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14551CAC" w14:textId="39AE2FC0" w:rsidR="00493731" w:rsidRPr="00C075DE" w:rsidRDefault="00493731" w:rsidP="00493731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5" w:type="dxa"/>
          </w:tcPr>
          <w:p w14:paraId="2039B626" w14:textId="77777777" w:rsidR="00493731" w:rsidRPr="00C075DE" w:rsidRDefault="00493731" w:rsidP="00493731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610D841A" w14:textId="192FC998" w:rsidR="00493731" w:rsidRPr="00C075DE" w:rsidRDefault="00493731" w:rsidP="00493731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93731" w:rsidRPr="00C075DE" w14:paraId="429C3EA2" w14:textId="77777777" w:rsidTr="00D3314A">
        <w:tc>
          <w:tcPr>
            <w:tcW w:w="3510" w:type="dxa"/>
          </w:tcPr>
          <w:p w14:paraId="1B1B5534" w14:textId="7777777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2A07E3E" w14:textId="7777777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</w:tabs>
              <w:ind w:left="-73" w:right="-15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61" w:type="dxa"/>
            <w:gridSpan w:val="7"/>
            <w:shd w:val="clear" w:color="auto" w:fill="auto"/>
          </w:tcPr>
          <w:p w14:paraId="6217B589" w14:textId="77777777" w:rsidR="00493731" w:rsidRPr="00C075DE" w:rsidRDefault="00493731" w:rsidP="0049373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B245E" w:rsidRPr="00C075DE" w14:paraId="3E2792CE" w14:textId="77777777" w:rsidTr="00D3314A">
        <w:tc>
          <w:tcPr>
            <w:tcW w:w="3510" w:type="dxa"/>
          </w:tcPr>
          <w:p w14:paraId="7F1BB2FA" w14:textId="77777777" w:rsidR="00FB245E" w:rsidRPr="00C075DE" w:rsidRDefault="00FB245E" w:rsidP="00FB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810" w:type="dxa"/>
          </w:tcPr>
          <w:p w14:paraId="64AE10C3" w14:textId="17FF69CF" w:rsidR="00FB245E" w:rsidRPr="00C075DE" w:rsidRDefault="00FB245E" w:rsidP="00FB245E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04C5F112" w14:textId="60216D52" w:rsidR="00FB245E" w:rsidRPr="00C075DE" w:rsidRDefault="00FB245E" w:rsidP="00FB2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268" w:type="dxa"/>
          </w:tcPr>
          <w:p w14:paraId="38BDE60E" w14:textId="77777777" w:rsidR="00FB245E" w:rsidRPr="00C075DE" w:rsidRDefault="00FB245E" w:rsidP="00FB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82F687F" w14:textId="4C0BA5DC" w:rsidR="00FB245E" w:rsidRPr="00C075DE" w:rsidRDefault="00FB245E" w:rsidP="00FB2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68" w:type="dxa"/>
          </w:tcPr>
          <w:p w14:paraId="7DC8BFED" w14:textId="77777777" w:rsidR="00FB245E" w:rsidRPr="00C075DE" w:rsidRDefault="00FB245E" w:rsidP="00FB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977E79A" w14:textId="6F92562D" w:rsidR="00FB245E" w:rsidRPr="00C075DE" w:rsidRDefault="00FB245E" w:rsidP="00FB245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43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265" w:type="dxa"/>
          </w:tcPr>
          <w:p w14:paraId="27FCC634" w14:textId="77777777" w:rsidR="00FB245E" w:rsidRPr="00C075DE" w:rsidRDefault="00FB245E" w:rsidP="00FB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274C88C4" w14:textId="4573102E" w:rsidR="00FB245E" w:rsidRPr="00C075DE" w:rsidRDefault="00FB245E" w:rsidP="00FB245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377</w:t>
            </w:r>
          </w:p>
        </w:tc>
      </w:tr>
      <w:tr w:rsidR="00493731" w:rsidRPr="00C075DE" w14:paraId="52573A7D" w14:textId="77777777" w:rsidTr="00D3314A">
        <w:tc>
          <w:tcPr>
            <w:tcW w:w="3510" w:type="dxa"/>
          </w:tcPr>
          <w:p w14:paraId="0F37CD3E" w14:textId="7777777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810" w:type="dxa"/>
          </w:tcPr>
          <w:p w14:paraId="6AC98648" w14:textId="375B5C87" w:rsidR="00493731" w:rsidRPr="00C075DE" w:rsidRDefault="00A74C29" w:rsidP="00493731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5031724A" w14:textId="3A511002" w:rsidR="00493731" w:rsidRPr="00C075DE" w:rsidRDefault="00880EBD" w:rsidP="00493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268" w:type="dxa"/>
          </w:tcPr>
          <w:p w14:paraId="13FA5DB9" w14:textId="7777777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6EA37B6" w14:textId="324E930E" w:rsidR="00493731" w:rsidRPr="00C075DE" w:rsidRDefault="00493731" w:rsidP="00493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68" w:type="dxa"/>
          </w:tcPr>
          <w:p w14:paraId="6267E8C1" w14:textId="7777777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7591153" w14:textId="2E480D73" w:rsidR="00493731" w:rsidRPr="00C075DE" w:rsidRDefault="00D22199" w:rsidP="00685344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3EFA757E" w14:textId="7777777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297A4289" w14:textId="4BEE3D28" w:rsidR="00493731" w:rsidRPr="00C075DE" w:rsidRDefault="00493731" w:rsidP="00685344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B245E" w:rsidRPr="00C075DE" w14:paraId="43535F38" w14:textId="77777777" w:rsidTr="000A3E0B">
        <w:tc>
          <w:tcPr>
            <w:tcW w:w="3510" w:type="dxa"/>
          </w:tcPr>
          <w:p w14:paraId="35E98B0F" w14:textId="77777777" w:rsidR="00FB245E" w:rsidRPr="00C075DE" w:rsidRDefault="00FB245E" w:rsidP="000A3E0B">
            <w:pPr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810" w:type="dxa"/>
          </w:tcPr>
          <w:p w14:paraId="5B8888A0" w14:textId="77777777" w:rsidR="00FB245E" w:rsidRPr="00C075DE" w:rsidRDefault="00FB245E" w:rsidP="000A3E0B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FEE5B96" w14:textId="77777777" w:rsidR="00FB245E" w:rsidRPr="00C075DE" w:rsidRDefault="00FB245E" w:rsidP="000A3E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214,472</w:t>
            </w:r>
          </w:p>
        </w:tc>
        <w:tc>
          <w:tcPr>
            <w:tcW w:w="268" w:type="dxa"/>
          </w:tcPr>
          <w:p w14:paraId="163C4DD4" w14:textId="77777777" w:rsidR="00FB245E" w:rsidRPr="00C075DE" w:rsidRDefault="00FB245E" w:rsidP="000A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22828AAB" w14:textId="77777777" w:rsidR="00FB245E" w:rsidRPr="00C075DE" w:rsidRDefault="00FB245E" w:rsidP="000A3E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126,003</w:t>
            </w:r>
          </w:p>
        </w:tc>
        <w:tc>
          <w:tcPr>
            <w:tcW w:w="268" w:type="dxa"/>
          </w:tcPr>
          <w:p w14:paraId="050E94FF" w14:textId="77777777" w:rsidR="00FB245E" w:rsidRPr="00C075DE" w:rsidRDefault="00FB245E" w:rsidP="000A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B76AA12" w14:textId="6FD39B1B" w:rsidR="00FB245E" w:rsidRPr="00946110" w:rsidRDefault="00FB245E" w:rsidP="000A3E0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0A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214,</w:t>
            </w:r>
            <w:r w:rsidR="00946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65" w:type="dxa"/>
          </w:tcPr>
          <w:p w14:paraId="32672731" w14:textId="77777777" w:rsidR="00FB245E" w:rsidRPr="00C075DE" w:rsidRDefault="00FB245E" w:rsidP="000A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A57548C" w14:textId="77777777" w:rsidR="00FB245E" w:rsidRPr="00C075DE" w:rsidRDefault="00FB245E" w:rsidP="000A3E0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</w:p>
        </w:tc>
      </w:tr>
      <w:tr w:rsidR="00FB245E" w:rsidRPr="00C075DE" w14:paraId="08BFD4CB" w14:textId="77777777" w:rsidTr="000A3E0B">
        <w:tc>
          <w:tcPr>
            <w:tcW w:w="3510" w:type="dxa"/>
          </w:tcPr>
          <w:p w14:paraId="7078B172" w14:textId="77777777" w:rsidR="00FB245E" w:rsidRPr="00C075DE" w:rsidRDefault="00FB245E" w:rsidP="000A3E0B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810" w:type="dxa"/>
          </w:tcPr>
          <w:p w14:paraId="613C54E7" w14:textId="77777777" w:rsidR="00FB245E" w:rsidRPr="00C075DE" w:rsidRDefault="00FB245E" w:rsidP="000A3E0B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29210BC" w14:textId="77777777" w:rsidR="00FB245E" w:rsidRPr="00C075DE" w:rsidRDefault="00FB245E" w:rsidP="000A3E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44329">
              <w:rPr>
                <w:rFonts w:asciiTheme="majorBidi" w:hAnsiTheme="majorBidi" w:cstheme="majorBidi"/>
                <w:sz w:val="30"/>
                <w:szCs w:val="30"/>
              </w:rPr>
              <w:t>168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4329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268" w:type="dxa"/>
          </w:tcPr>
          <w:p w14:paraId="1898EEF1" w14:textId="77777777" w:rsidR="00FB245E" w:rsidRPr="00C075DE" w:rsidRDefault="00FB245E" w:rsidP="000A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3E134395" w14:textId="77777777" w:rsidR="00FB245E" w:rsidRPr="00C075DE" w:rsidRDefault="00FB245E" w:rsidP="000A3E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111,818</w:t>
            </w:r>
          </w:p>
        </w:tc>
        <w:tc>
          <w:tcPr>
            <w:tcW w:w="268" w:type="dxa"/>
          </w:tcPr>
          <w:p w14:paraId="04146F2B" w14:textId="77777777" w:rsidR="00FB245E" w:rsidRPr="00C075DE" w:rsidRDefault="00FB245E" w:rsidP="000A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EF97567" w14:textId="77777777" w:rsidR="00FB245E" w:rsidRPr="00C075DE" w:rsidRDefault="00FB245E" w:rsidP="000A3E0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443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443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65" w:type="dxa"/>
          </w:tcPr>
          <w:p w14:paraId="6319AD68" w14:textId="77777777" w:rsidR="00FB245E" w:rsidRPr="00C075DE" w:rsidRDefault="00FB245E" w:rsidP="000A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B1E6970" w14:textId="77777777" w:rsidR="00FB245E" w:rsidRPr="00C075DE" w:rsidRDefault="00FB245E" w:rsidP="000A3E0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810</w:t>
            </w:r>
          </w:p>
        </w:tc>
      </w:tr>
      <w:tr w:rsidR="00493731" w:rsidRPr="00C075DE" w14:paraId="1BCB60ED" w14:textId="77777777" w:rsidTr="00D3314A">
        <w:tc>
          <w:tcPr>
            <w:tcW w:w="3510" w:type="dxa"/>
          </w:tcPr>
          <w:p w14:paraId="776BBA81" w14:textId="77777777" w:rsidR="00493731" w:rsidRPr="00C075DE" w:rsidRDefault="00493731" w:rsidP="00493731">
            <w:pPr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7ADED2AF" w14:textId="77777777" w:rsidR="00493731" w:rsidRPr="00C075DE" w:rsidRDefault="00493731" w:rsidP="00493731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1456C19" w14:textId="51BF0CBE" w:rsidR="00493731" w:rsidRPr="00C075DE" w:rsidRDefault="00880EBD" w:rsidP="00493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156,719</w:t>
            </w:r>
          </w:p>
        </w:tc>
        <w:tc>
          <w:tcPr>
            <w:tcW w:w="268" w:type="dxa"/>
          </w:tcPr>
          <w:p w14:paraId="6F50E3E7" w14:textId="7777777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D44198B" w14:textId="53D18CA7" w:rsidR="00493731" w:rsidRPr="00C075DE" w:rsidRDefault="00493731" w:rsidP="00493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139,280</w:t>
            </w:r>
          </w:p>
        </w:tc>
        <w:tc>
          <w:tcPr>
            <w:tcW w:w="268" w:type="dxa"/>
          </w:tcPr>
          <w:p w14:paraId="0894B075" w14:textId="7777777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B422C81" w14:textId="6985D9EB" w:rsidR="00493731" w:rsidRPr="00C075DE" w:rsidRDefault="00D22199" w:rsidP="0049373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148,367</w:t>
            </w:r>
          </w:p>
        </w:tc>
        <w:tc>
          <w:tcPr>
            <w:tcW w:w="265" w:type="dxa"/>
          </w:tcPr>
          <w:p w14:paraId="44B22CF3" w14:textId="7777777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2734930" w14:textId="420BE052" w:rsidR="00493731" w:rsidRPr="00C075DE" w:rsidRDefault="00493731" w:rsidP="0049373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484</w:t>
            </w:r>
          </w:p>
        </w:tc>
      </w:tr>
      <w:tr w:rsidR="00493731" w:rsidRPr="00C075DE" w14:paraId="24445446" w14:textId="77777777" w:rsidTr="00D3314A">
        <w:tc>
          <w:tcPr>
            <w:tcW w:w="3510" w:type="dxa"/>
          </w:tcPr>
          <w:p w14:paraId="6E59600D" w14:textId="7777777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กิจการอื่น</w:t>
            </w:r>
          </w:p>
        </w:tc>
        <w:tc>
          <w:tcPr>
            <w:tcW w:w="810" w:type="dxa"/>
          </w:tcPr>
          <w:p w14:paraId="75C6C55C" w14:textId="77777777" w:rsidR="00493731" w:rsidRPr="00C075DE" w:rsidRDefault="00493731" w:rsidP="00493731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58E5753" w14:textId="7F969B8C" w:rsidR="00493731" w:rsidRPr="00C075DE" w:rsidRDefault="00FB245E" w:rsidP="00493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89,965</w:t>
            </w:r>
          </w:p>
        </w:tc>
        <w:tc>
          <w:tcPr>
            <w:tcW w:w="268" w:type="dxa"/>
          </w:tcPr>
          <w:p w14:paraId="20B90390" w14:textId="7777777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74CA812D" w14:textId="5308B6FE" w:rsidR="00493731" w:rsidRPr="00C075DE" w:rsidRDefault="00493731" w:rsidP="00493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97,205</w:t>
            </w:r>
          </w:p>
        </w:tc>
        <w:tc>
          <w:tcPr>
            <w:tcW w:w="268" w:type="dxa"/>
          </w:tcPr>
          <w:p w14:paraId="17CAA1B2" w14:textId="7777777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3A9F75D" w14:textId="4D168644" w:rsidR="00493731" w:rsidRPr="00C075DE" w:rsidRDefault="00FB245E" w:rsidP="0049373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81,980</w:t>
            </w:r>
          </w:p>
        </w:tc>
        <w:tc>
          <w:tcPr>
            <w:tcW w:w="265" w:type="dxa"/>
          </w:tcPr>
          <w:p w14:paraId="3A83927D" w14:textId="7777777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649787DF" w14:textId="5278C2A1" w:rsidR="00493731" w:rsidRPr="00C075DE" w:rsidRDefault="00493731" w:rsidP="0049373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874</w:t>
            </w:r>
          </w:p>
        </w:tc>
      </w:tr>
      <w:tr w:rsidR="00493731" w:rsidRPr="00C075DE" w14:paraId="5B1A8CF8" w14:textId="77777777" w:rsidTr="00D3314A">
        <w:tc>
          <w:tcPr>
            <w:tcW w:w="3510" w:type="dxa"/>
          </w:tcPr>
          <w:p w14:paraId="6C61C83C" w14:textId="77777777" w:rsidR="00493731" w:rsidRPr="00C075DE" w:rsidRDefault="00493731" w:rsidP="00493731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เงินรับล่วงหน้าอื่น</w:t>
            </w:r>
          </w:p>
        </w:tc>
        <w:tc>
          <w:tcPr>
            <w:tcW w:w="810" w:type="dxa"/>
          </w:tcPr>
          <w:p w14:paraId="7E4B9895" w14:textId="77777777" w:rsidR="00493731" w:rsidRPr="00C075DE" w:rsidRDefault="00493731" w:rsidP="00493731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52996D2" w14:textId="25108831" w:rsidR="00493731" w:rsidRPr="00C075DE" w:rsidRDefault="00880EBD" w:rsidP="00493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10,935</w:t>
            </w:r>
          </w:p>
        </w:tc>
        <w:tc>
          <w:tcPr>
            <w:tcW w:w="268" w:type="dxa"/>
          </w:tcPr>
          <w:p w14:paraId="178BD886" w14:textId="7777777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AFE452C" w14:textId="786C7094" w:rsidR="00493731" w:rsidRPr="00C075DE" w:rsidRDefault="00493731" w:rsidP="00493731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10,673</w:t>
            </w:r>
          </w:p>
        </w:tc>
        <w:tc>
          <w:tcPr>
            <w:tcW w:w="268" w:type="dxa"/>
          </w:tcPr>
          <w:p w14:paraId="37B0A78A" w14:textId="7777777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F182B08" w14:textId="21754C77" w:rsidR="00493731" w:rsidRPr="00C075DE" w:rsidRDefault="00D22199" w:rsidP="0049373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10,93</w:t>
            </w:r>
            <w:r w:rsidR="009461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65" w:type="dxa"/>
          </w:tcPr>
          <w:p w14:paraId="2D3799D7" w14:textId="7777777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9158EF8" w14:textId="1C7D575E" w:rsidR="00493731" w:rsidRPr="00C075DE" w:rsidRDefault="00493731" w:rsidP="0049373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673</w:t>
            </w:r>
          </w:p>
        </w:tc>
      </w:tr>
      <w:tr w:rsidR="00493731" w:rsidRPr="00C075DE" w14:paraId="22DBFF8A" w14:textId="77777777" w:rsidTr="00D3314A">
        <w:tc>
          <w:tcPr>
            <w:tcW w:w="3510" w:type="dxa"/>
          </w:tcPr>
          <w:p w14:paraId="249EEDDF" w14:textId="77777777" w:rsidR="00493731" w:rsidRPr="00C075DE" w:rsidRDefault="00493731" w:rsidP="00493731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10" w:type="dxa"/>
          </w:tcPr>
          <w:p w14:paraId="00184D72" w14:textId="77777777" w:rsidR="00493731" w:rsidRPr="00C075DE" w:rsidRDefault="00493731" w:rsidP="00493731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F5FC231" w14:textId="1B8A3198" w:rsidR="00493731" w:rsidRPr="00C075DE" w:rsidRDefault="00880EBD" w:rsidP="00493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36,420</w:t>
            </w:r>
          </w:p>
        </w:tc>
        <w:tc>
          <w:tcPr>
            <w:tcW w:w="268" w:type="dxa"/>
          </w:tcPr>
          <w:p w14:paraId="57A998FC" w14:textId="7777777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05ED217" w14:textId="6E835107" w:rsidR="00493731" w:rsidRPr="00C075DE" w:rsidRDefault="00493731" w:rsidP="00493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9,05</w:t>
            </w:r>
            <w:r w:rsidR="00A74C2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70AE8E53" w14:textId="7777777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396FB6A" w14:textId="6B454A01" w:rsidR="00493731" w:rsidRPr="00C075DE" w:rsidRDefault="00D22199" w:rsidP="0049373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</w:t>
            </w:r>
            <w:r w:rsidR="007F23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654</w:t>
            </w:r>
          </w:p>
        </w:tc>
        <w:tc>
          <w:tcPr>
            <w:tcW w:w="265" w:type="dxa"/>
          </w:tcPr>
          <w:p w14:paraId="0237F5B1" w14:textId="7777777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7D9353C" w14:textId="425971C2" w:rsidR="00493731" w:rsidRPr="00C075DE" w:rsidRDefault="00493731" w:rsidP="0049373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751</w:t>
            </w:r>
          </w:p>
        </w:tc>
      </w:tr>
      <w:tr w:rsidR="00493731" w:rsidRPr="00C075DE" w14:paraId="34A02889" w14:textId="77777777" w:rsidTr="00D3314A">
        <w:tc>
          <w:tcPr>
            <w:tcW w:w="3510" w:type="dxa"/>
          </w:tcPr>
          <w:p w14:paraId="6CE71936" w14:textId="77777777" w:rsidR="00493731" w:rsidRPr="00C075DE" w:rsidRDefault="00493731" w:rsidP="00493731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8BF22C7" w14:textId="77777777" w:rsidR="00493731" w:rsidRPr="00C075DE" w:rsidRDefault="00493731" w:rsidP="0049373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A6175D" w14:textId="7413FEC2" w:rsidR="00493731" w:rsidRPr="00C075DE" w:rsidRDefault="00880EBD" w:rsidP="00493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678,074</w:t>
            </w:r>
          </w:p>
        </w:tc>
        <w:tc>
          <w:tcPr>
            <w:tcW w:w="268" w:type="dxa"/>
          </w:tcPr>
          <w:p w14:paraId="19DB3A5B" w14:textId="7777777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A5A7A4C" w14:textId="2C4F61FF" w:rsidR="00493731" w:rsidRPr="00C075DE" w:rsidRDefault="00493731" w:rsidP="00493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495,09</w:t>
            </w:r>
            <w:r w:rsidR="00A74C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4C1262CA" w14:textId="7777777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64CD86" w14:textId="6BE44B9C" w:rsidR="00493731" w:rsidRPr="00C075DE" w:rsidRDefault="007F2386" w:rsidP="0049373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651,</w:t>
            </w:r>
            <w:r w:rsidR="00880EB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978</w:t>
            </w:r>
          </w:p>
        </w:tc>
        <w:tc>
          <w:tcPr>
            <w:tcW w:w="265" w:type="dxa"/>
          </w:tcPr>
          <w:p w14:paraId="4E2D8E55" w14:textId="77777777" w:rsidR="00493731" w:rsidRPr="00C075DE" w:rsidRDefault="00493731" w:rsidP="0049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44BA2813" w14:textId="208CBAEA" w:rsidR="00493731" w:rsidRPr="00C075DE" w:rsidRDefault="00493731" w:rsidP="0049373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468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644</w:t>
            </w:r>
          </w:p>
        </w:tc>
      </w:tr>
    </w:tbl>
    <w:p w14:paraId="7C1574F5" w14:textId="77777777" w:rsidR="00A74C29" w:rsidRDefault="00A74C29" w:rsidP="00A74C29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D852985" w14:textId="77777777" w:rsidR="00A74C29" w:rsidRDefault="00A74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67ACF0F" w14:textId="43A88D43" w:rsidR="00A74C29" w:rsidRDefault="00A74C29" w:rsidP="00A74C29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ทุนเรือนหุ้น</w:t>
      </w:r>
    </w:p>
    <w:p w14:paraId="34400A73" w14:textId="17DD9FB8" w:rsidR="00A74C29" w:rsidRPr="00A74C29" w:rsidRDefault="00A74C29" w:rsidP="00A74C2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6"/>
        <w:gridCol w:w="811"/>
        <w:gridCol w:w="274"/>
        <w:gridCol w:w="1075"/>
        <w:gridCol w:w="274"/>
        <w:gridCol w:w="1060"/>
        <w:gridCol w:w="271"/>
        <w:gridCol w:w="986"/>
        <w:gridCol w:w="274"/>
        <w:gridCol w:w="988"/>
      </w:tblGrid>
      <w:tr w:rsidR="00A74C29" w:rsidRPr="00D533B8" w14:paraId="0BC2D990" w14:textId="77777777" w:rsidTr="00D3314A">
        <w:trPr>
          <w:tblHeader/>
        </w:trPr>
        <w:tc>
          <w:tcPr>
            <w:tcW w:w="1756" w:type="pct"/>
          </w:tcPr>
          <w:p w14:paraId="4705EBDE" w14:textId="77777777" w:rsidR="00A74C29" w:rsidRPr="0034150F" w:rsidRDefault="00A74C29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15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437" w:type="pct"/>
          </w:tcPr>
          <w:p w14:paraId="49367804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8" w:type="pct"/>
          </w:tcPr>
          <w:p w14:paraId="49A71F86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pct"/>
            <w:gridSpan w:val="3"/>
            <w:tcBorders>
              <w:bottom w:val="single" w:sz="4" w:space="0" w:color="auto"/>
            </w:tcBorders>
          </w:tcPr>
          <w:p w14:paraId="2B712B00" w14:textId="18413C5F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2F8B783E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pct"/>
            <w:gridSpan w:val="3"/>
            <w:tcBorders>
              <w:bottom w:val="single" w:sz="4" w:space="0" w:color="auto"/>
            </w:tcBorders>
          </w:tcPr>
          <w:p w14:paraId="1490A2D1" w14:textId="6D0D9E2A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74C29" w:rsidRPr="00D533B8" w14:paraId="0F5F0B7E" w14:textId="77777777" w:rsidTr="00D3314A">
        <w:trPr>
          <w:tblHeader/>
        </w:trPr>
        <w:tc>
          <w:tcPr>
            <w:tcW w:w="1756" w:type="pct"/>
          </w:tcPr>
          <w:p w14:paraId="4D210E2D" w14:textId="77777777" w:rsidR="00A74C29" w:rsidRPr="0034150F" w:rsidRDefault="00A74C29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15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BC1E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3415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437" w:type="pct"/>
          </w:tcPr>
          <w:p w14:paraId="0829BC47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48" w:type="pct"/>
          </w:tcPr>
          <w:p w14:paraId="4428A0CC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65AD8401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93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4CAE08A8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4B8EFD42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6" w:type="pct"/>
          </w:tcPr>
          <w:p w14:paraId="479699DA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779927F8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93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499F44E3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7E22929A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74C29" w:rsidRPr="00D533B8" w14:paraId="382D6138" w14:textId="77777777" w:rsidTr="00D3314A">
        <w:trPr>
          <w:tblHeader/>
        </w:trPr>
        <w:tc>
          <w:tcPr>
            <w:tcW w:w="1756" w:type="pct"/>
          </w:tcPr>
          <w:p w14:paraId="4C48A9D4" w14:textId="77777777" w:rsidR="00A74C29" w:rsidRPr="00D533B8" w:rsidRDefault="00A74C29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1AA807AE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8" w:type="pct"/>
          </w:tcPr>
          <w:p w14:paraId="3B3B53A3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58" w:type="pct"/>
            <w:gridSpan w:val="7"/>
          </w:tcPr>
          <w:p w14:paraId="6E045B3F" w14:textId="77777777" w:rsidR="00A74C29" w:rsidRPr="00D533B8" w:rsidRDefault="00A74C29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74C29" w:rsidRPr="00D533B8" w14:paraId="132A15F8" w14:textId="77777777" w:rsidTr="00D3314A">
        <w:tc>
          <w:tcPr>
            <w:tcW w:w="1756" w:type="pct"/>
          </w:tcPr>
          <w:p w14:paraId="3FF77963" w14:textId="77777777" w:rsidR="00A74C29" w:rsidRPr="002A230A" w:rsidRDefault="00A74C29" w:rsidP="00A74C29">
            <w:pPr>
              <w:pStyle w:val="Heading8"/>
              <w:tabs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30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ทุนจดทะเบียน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A230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ณ ว</w:t>
            </w:r>
            <w:r w:rsidRPr="002A230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ันที่ </w:t>
            </w:r>
            <w:r w:rsidRPr="00BC1EE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30</w:t>
            </w:r>
            <w:r w:rsidRPr="002A230A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2A230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37" w:type="pct"/>
          </w:tcPr>
          <w:p w14:paraId="13F88EDA" w14:textId="77777777" w:rsidR="00A74C29" w:rsidRPr="00242DC6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18D0A67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5AD4D6A7" w14:textId="69200621" w:rsidR="00A74C29" w:rsidRPr="00D533B8" w:rsidRDefault="002539E2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308,438</w:t>
            </w:r>
          </w:p>
        </w:tc>
        <w:tc>
          <w:tcPr>
            <w:tcW w:w="148" w:type="pct"/>
          </w:tcPr>
          <w:p w14:paraId="323B9837" w14:textId="77777777" w:rsidR="00A74C29" w:rsidRPr="00D533B8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334B3DC3" w14:textId="78E72620" w:rsidR="00A74C29" w:rsidRPr="00D533B8" w:rsidRDefault="004C7398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  <w:r w:rsidR="002539E2">
              <w:rPr>
                <w:rFonts w:ascii="Angsana New" w:hAnsi="Angsana New"/>
                <w:b/>
                <w:bCs/>
                <w:sz w:val="30"/>
                <w:szCs w:val="30"/>
              </w:rPr>
              <w:t>,438</w:t>
            </w:r>
          </w:p>
        </w:tc>
        <w:tc>
          <w:tcPr>
            <w:tcW w:w="146" w:type="pct"/>
          </w:tcPr>
          <w:p w14:paraId="688D3C20" w14:textId="77777777" w:rsidR="00A74C29" w:rsidRPr="00D533B8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0D48931C" w14:textId="7120E6CE" w:rsidR="00A74C29" w:rsidRPr="00D533B8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48" w:type="pct"/>
          </w:tcPr>
          <w:p w14:paraId="344059D6" w14:textId="77777777" w:rsidR="00A74C29" w:rsidRPr="00D533B8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</w:tcPr>
          <w:p w14:paraId="23C33738" w14:textId="2F7F3B36" w:rsidR="00A74C29" w:rsidRPr="00D533B8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</w:p>
        </w:tc>
      </w:tr>
      <w:tr w:rsidR="00A74C29" w:rsidRPr="0034150F" w14:paraId="3C3D790E" w14:textId="77777777" w:rsidTr="00D3314A">
        <w:tc>
          <w:tcPr>
            <w:tcW w:w="1756" w:type="pct"/>
          </w:tcPr>
          <w:p w14:paraId="50998E87" w14:textId="77777777" w:rsidR="00A74C29" w:rsidRPr="002A230A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</w:tcPr>
          <w:p w14:paraId="2DFDBD2A" w14:textId="77777777" w:rsidR="00A74C29" w:rsidRPr="0034150F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8" w:type="pct"/>
          </w:tcPr>
          <w:p w14:paraId="7A4ED237" w14:textId="77777777" w:rsidR="00A74C29" w:rsidRPr="0034150F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3CE37FA4" w14:textId="77777777" w:rsidR="00A74C29" w:rsidRPr="0034150F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7EA49390" w14:textId="77777777" w:rsidR="00A74C29" w:rsidRPr="0034150F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0ABDE51D" w14:textId="77777777" w:rsidR="00A74C29" w:rsidRPr="0034150F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20B4F4B" w14:textId="77777777" w:rsidR="00A74C29" w:rsidRPr="0034150F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76EDCE34" w14:textId="77777777" w:rsidR="00A74C29" w:rsidRPr="0034150F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1C0C988E" w14:textId="77777777" w:rsidR="00A74C29" w:rsidRPr="0034150F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2A453636" w14:textId="77777777" w:rsidR="00A74C29" w:rsidRPr="0034150F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4C29" w:rsidRPr="00D533B8" w14:paraId="22A74EAD" w14:textId="77777777" w:rsidTr="00D3314A">
        <w:tc>
          <w:tcPr>
            <w:tcW w:w="1756" w:type="pct"/>
          </w:tcPr>
          <w:p w14:paraId="1D59D3D9" w14:textId="77777777" w:rsidR="00A74C29" w:rsidRPr="00D533B8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br w:type="page"/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437" w:type="pct"/>
          </w:tcPr>
          <w:p w14:paraId="1A20E36E" w14:textId="77777777" w:rsidR="00A74C29" w:rsidRPr="00D533B8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AC1C441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692F4E2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EC98B4B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14F1AC91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675F4F2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46429938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3FCC0C1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14:paraId="127B6390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4C29" w:rsidRPr="00D533B8" w14:paraId="03539BD0" w14:textId="77777777" w:rsidTr="00D3314A">
        <w:tc>
          <w:tcPr>
            <w:tcW w:w="1756" w:type="pct"/>
          </w:tcPr>
          <w:p w14:paraId="078201A4" w14:textId="77777777" w:rsidR="00A74C29" w:rsidRPr="00D533B8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C1EED">
              <w:rPr>
                <w:rFonts w:ascii="Angsana New" w:hAnsi="Angsana New"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37" w:type="pct"/>
          </w:tcPr>
          <w:p w14:paraId="2185AC4C" w14:textId="77777777" w:rsidR="00A74C29" w:rsidRPr="00D533B8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02FB089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09431D6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048D62E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754D6AB7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603DDAD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4D5BFE9A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D434218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14:paraId="784B7EFD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4C29" w:rsidRPr="00D533B8" w14:paraId="60A85D7E" w14:textId="77777777" w:rsidTr="00D3314A">
        <w:tc>
          <w:tcPr>
            <w:tcW w:w="1756" w:type="pct"/>
          </w:tcPr>
          <w:p w14:paraId="398D1D41" w14:textId="77777777" w:rsidR="00A74C29" w:rsidRPr="00D533B8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7" w:type="pct"/>
          </w:tcPr>
          <w:p w14:paraId="75A82446" w14:textId="77777777" w:rsidR="00A74C29" w:rsidRPr="00D533B8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4E848438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CD13CAC" w14:textId="34B65CC3" w:rsidR="00A74C29" w:rsidRPr="00D533B8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B387C">
              <w:rPr>
                <w:rFonts w:ascii="Angsana New" w:hAnsi="Angsana New"/>
                <w:sz w:val="30"/>
                <w:szCs w:val="30"/>
              </w:rPr>
              <w:t>306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387C">
              <w:rPr>
                <w:rFonts w:ascii="Angsana New" w:hAnsi="Angsana New"/>
                <w:sz w:val="30"/>
                <w:szCs w:val="30"/>
              </w:rPr>
              <w:t>087</w:t>
            </w:r>
          </w:p>
        </w:tc>
        <w:tc>
          <w:tcPr>
            <w:tcW w:w="148" w:type="pct"/>
          </w:tcPr>
          <w:p w14:paraId="121174A5" w14:textId="77777777" w:rsidR="00A74C29" w:rsidRPr="00D533B8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2B48F78" w14:textId="5FC5BB6F" w:rsidR="00A74C29" w:rsidRPr="00D533B8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B387C">
              <w:rPr>
                <w:rFonts w:ascii="Angsana New" w:hAnsi="Angsana New"/>
                <w:sz w:val="30"/>
                <w:szCs w:val="30"/>
              </w:rPr>
              <w:t>306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387C">
              <w:rPr>
                <w:rFonts w:ascii="Angsana New" w:hAnsi="Angsana New"/>
                <w:sz w:val="30"/>
                <w:szCs w:val="30"/>
              </w:rPr>
              <w:t>087</w:t>
            </w:r>
          </w:p>
        </w:tc>
        <w:tc>
          <w:tcPr>
            <w:tcW w:w="146" w:type="pct"/>
          </w:tcPr>
          <w:p w14:paraId="23F0CAE8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67A4F7BA" w14:textId="4B16E422" w:rsidR="00A74C29" w:rsidRPr="0034150F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148" w:type="pct"/>
          </w:tcPr>
          <w:p w14:paraId="3EC0856B" w14:textId="77777777" w:rsidR="00A74C29" w:rsidRPr="0034150F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7ACB3475" w14:textId="13506646" w:rsidR="00A74C29" w:rsidRPr="0034150F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378</w:t>
            </w:r>
          </w:p>
        </w:tc>
      </w:tr>
      <w:tr w:rsidR="00A74C29" w:rsidRPr="00D533B8" w14:paraId="50478761" w14:textId="77777777" w:rsidTr="00D3314A">
        <w:tc>
          <w:tcPr>
            <w:tcW w:w="1756" w:type="pct"/>
            <w:shd w:val="clear" w:color="auto" w:fill="auto"/>
          </w:tcPr>
          <w:p w14:paraId="3617A7AE" w14:textId="3DA0CD86" w:rsidR="00A74C29" w:rsidRPr="00D533B8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หุ้นทุนออกให้ตามสิทธิ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E832B8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37" w:type="pct"/>
            <w:shd w:val="clear" w:color="auto" w:fill="auto"/>
          </w:tcPr>
          <w:p w14:paraId="4488902F" w14:textId="77777777" w:rsidR="00A74C29" w:rsidRPr="00D533B8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461029F9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527198F" w14:textId="1BC55753" w:rsidR="00A74C29" w:rsidRPr="00D533B8" w:rsidRDefault="002539E2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2,202</w:t>
            </w:r>
          </w:p>
        </w:tc>
        <w:tc>
          <w:tcPr>
            <w:tcW w:w="148" w:type="pct"/>
            <w:shd w:val="clear" w:color="auto" w:fill="auto"/>
          </w:tcPr>
          <w:p w14:paraId="780C768F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112D56A5" w14:textId="32D223D7" w:rsidR="00A74C29" w:rsidRPr="00D533B8" w:rsidRDefault="002539E2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2,202</w:t>
            </w:r>
          </w:p>
        </w:tc>
        <w:tc>
          <w:tcPr>
            <w:tcW w:w="146" w:type="pct"/>
            <w:shd w:val="clear" w:color="auto" w:fill="auto"/>
          </w:tcPr>
          <w:p w14:paraId="1361B3D0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263BEB0F" w14:textId="07320D87" w:rsidR="00A74C29" w:rsidRPr="00D533B8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148" w:type="pct"/>
            <w:shd w:val="clear" w:color="auto" w:fill="auto"/>
          </w:tcPr>
          <w:p w14:paraId="63B576A3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43954366" w14:textId="28C02EED" w:rsidR="00A74C29" w:rsidRPr="00D533B8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709</w:t>
            </w:r>
          </w:p>
        </w:tc>
      </w:tr>
      <w:tr w:rsidR="00A74C29" w:rsidRPr="00D533B8" w14:paraId="3B470D4C" w14:textId="77777777" w:rsidTr="00D3314A">
        <w:tc>
          <w:tcPr>
            <w:tcW w:w="1756" w:type="pct"/>
          </w:tcPr>
          <w:p w14:paraId="63218095" w14:textId="77777777" w:rsidR="00A74C29" w:rsidRPr="00D533B8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37" w:type="pct"/>
          </w:tcPr>
          <w:p w14:paraId="174EC6FF" w14:textId="77777777" w:rsidR="00A74C29" w:rsidRPr="00D533B8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434E992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3CF16413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399052C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70681B69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4F06E59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76C6390D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D879711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45BB3E05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4C29" w:rsidRPr="00D533B8" w14:paraId="78E54BE6" w14:textId="77777777" w:rsidTr="00D3314A">
        <w:tc>
          <w:tcPr>
            <w:tcW w:w="1756" w:type="pct"/>
          </w:tcPr>
          <w:p w14:paraId="2FD60164" w14:textId="77777777" w:rsidR="00A74C29" w:rsidRPr="00D533B8" w:rsidRDefault="00A74C29" w:rsidP="00A74C29">
            <w:pPr>
              <w:pStyle w:val="Heading8"/>
              <w:tabs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7" w:type="pct"/>
          </w:tcPr>
          <w:p w14:paraId="40001891" w14:textId="77777777" w:rsidR="00A74C29" w:rsidRPr="00242DC6" w:rsidRDefault="00A74C29" w:rsidP="00A7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5EBB5834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5433A173" w14:textId="7A400E35" w:rsidR="00A74C29" w:rsidRPr="00D533B8" w:rsidRDefault="002539E2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308,289</w:t>
            </w:r>
          </w:p>
        </w:tc>
        <w:tc>
          <w:tcPr>
            <w:tcW w:w="148" w:type="pct"/>
          </w:tcPr>
          <w:p w14:paraId="5BC59B75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46E9B9CF" w14:textId="487454E6" w:rsidR="00A74C29" w:rsidRPr="00D533B8" w:rsidRDefault="002539E2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308,289</w:t>
            </w:r>
          </w:p>
        </w:tc>
        <w:tc>
          <w:tcPr>
            <w:tcW w:w="146" w:type="pct"/>
          </w:tcPr>
          <w:p w14:paraId="0F8A2008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40FB809D" w14:textId="5A906532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306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087</w:t>
            </w:r>
          </w:p>
        </w:tc>
        <w:tc>
          <w:tcPr>
            <w:tcW w:w="148" w:type="pct"/>
          </w:tcPr>
          <w:p w14:paraId="0B81D93C" w14:textId="77777777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</w:tcPr>
          <w:p w14:paraId="0F77903E" w14:textId="0B8D4DB5" w:rsidR="00A74C29" w:rsidRPr="00D533B8" w:rsidRDefault="00A74C29" w:rsidP="00A74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306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087</w:t>
            </w:r>
          </w:p>
        </w:tc>
      </w:tr>
    </w:tbl>
    <w:p w14:paraId="2C450354" w14:textId="77777777" w:rsidR="00A74C29" w:rsidRPr="00A74C29" w:rsidRDefault="00A74C29" w:rsidP="00A74C29">
      <w:pPr>
        <w:rPr>
          <w:rFonts w:asciiTheme="majorBidi" w:hAnsiTheme="majorBidi" w:cstheme="majorBidi"/>
          <w:sz w:val="30"/>
          <w:szCs w:val="30"/>
        </w:rPr>
      </w:pPr>
    </w:p>
    <w:p w14:paraId="7DA11D73" w14:textId="18C1B302" w:rsidR="00147715" w:rsidRPr="00C075DE" w:rsidRDefault="00932D00" w:rsidP="00A74C29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ใบ</w:t>
      </w:r>
      <w:r w:rsidR="00E15476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สำคัญแสดงสิทธิที่จะซื้อหุ้น</w:t>
      </w:r>
    </w:p>
    <w:p w14:paraId="28F3AD4E" w14:textId="77777777" w:rsidR="005639F1" w:rsidRPr="00C075DE" w:rsidRDefault="005639F1" w:rsidP="005639F1">
      <w:pPr>
        <w:rPr>
          <w:rFonts w:asciiTheme="majorBidi" w:hAnsiTheme="majorBidi" w:cstheme="majorBidi"/>
          <w:sz w:val="30"/>
          <w:szCs w:val="30"/>
        </w:rPr>
      </w:pPr>
    </w:p>
    <w:p w14:paraId="302C605A" w14:textId="77777777" w:rsidR="00E832B8" w:rsidRDefault="00E832B8" w:rsidP="00E83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773E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0B387C">
        <w:rPr>
          <w:rFonts w:ascii="Angsana New" w:hAnsi="Angsana New"/>
          <w:sz w:val="30"/>
          <w:szCs w:val="30"/>
        </w:rPr>
        <w:t>30</w:t>
      </w:r>
      <w:r w:rsidRPr="00D773E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D773ED">
        <w:rPr>
          <w:rFonts w:ascii="Angsana New" w:hAnsi="Angsana New"/>
          <w:sz w:val="30"/>
          <w:szCs w:val="30"/>
          <w:cs/>
        </w:rPr>
        <w:t xml:space="preserve"> </w:t>
      </w:r>
      <w:r w:rsidRPr="000B387C">
        <w:rPr>
          <w:rFonts w:ascii="Angsana New" w:hAnsi="Angsana New"/>
          <w:sz w:val="30"/>
          <w:szCs w:val="30"/>
        </w:rPr>
        <w:t>2564</w:t>
      </w:r>
      <w:r w:rsidRPr="00D773ED">
        <w:rPr>
          <w:rFonts w:ascii="Angsana New" w:hAnsi="Angsana New"/>
          <w:sz w:val="30"/>
          <w:szCs w:val="30"/>
          <w:cs/>
        </w:rPr>
        <w:t xml:space="preserve"> ผู้บริหารและพนักงานของบริษัทมีการใช้สิทธิซื้อหุ้นสามัญของบริษัทตามใบสำคัญแสดงสิทธิที่จะซื้อหุ้นสามัญของบริษัท บริษัทได้รับชำระเงินค่าหุ้นสามัญจำนวน </w:t>
      </w:r>
      <w:r w:rsidRPr="000B387C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.</w:t>
      </w:r>
      <w:r w:rsidRPr="000B387C">
        <w:rPr>
          <w:rFonts w:ascii="Angsana New" w:hAnsi="Angsana New"/>
          <w:sz w:val="30"/>
          <w:szCs w:val="30"/>
        </w:rPr>
        <w:t>48</w:t>
      </w:r>
      <w:r w:rsidRPr="00D773ED">
        <w:rPr>
          <w:rFonts w:ascii="Angsana New" w:hAnsi="Angsana New"/>
          <w:sz w:val="30"/>
          <w:szCs w:val="30"/>
          <w:cs/>
        </w:rPr>
        <w:t xml:space="preserve"> ล้านบาทแล้วในวันดังกล่าว </w:t>
      </w:r>
      <w:r w:rsidRPr="00D773E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D773E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D773ED">
        <w:rPr>
          <w:rFonts w:ascii="Angsana New" w:hAnsi="Angsana New"/>
          <w:sz w:val="30"/>
          <w:szCs w:val="30"/>
          <w:cs/>
        </w:rPr>
        <w:t>จดทะเบียนกับกระทรวงพาณิชย์เพื่อเปลี่ยนแปลงทุนชำระจาก</w:t>
      </w:r>
      <w:r>
        <w:rPr>
          <w:rFonts w:ascii="Angsana New" w:hAnsi="Angsana New" w:hint="cs"/>
          <w:sz w:val="30"/>
          <w:szCs w:val="30"/>
          <w:cs/>
        </w:rPr>
        <w:t>จำนวนเงิน</w:t>
      </w:r>
      <w:r w:rsidRPr="00D773ED">
        <w:rPr>
          <w:rFonts w:ascii="Angsana New" w:hAnsi="Angsana New"/>
          <w:sz w:val="30"/>
          <w:szCs w:val="30"/>
          <w:cs/>
        </w:rPr>
        <w:t xml:space="preserve"> </w:t>
      </w:r>
      <w:r w:rsidRPr="000B387C">
        <w:rPr>
          <w:rFonts w:ascii="Angsana New" w:hAnsi="Angsana New"/>
          <w:sz w:val="30"/>
          <w:szCs w:val="30"/>
        </w:rPr>
        <w:t>306</w:t>
      </w:r>
      <w:r w:rsidRPr="00D773ED">
        <w:rPr>
          <w:rFonts w:ascii="Angsana New" w:hAnsi="Angsana New"/>
          <w:sz w:val="30"/>
          <w:szCs w:val="30"/>
        </w:rPr>
        <w:t>,</w:t>
      </w:r>
      <w:r w:rsidRPr="000B387C">
        <w:rPr>
          <w:rFonts w:ascii="Angsana New" w:hAnsi="Angsana New"/>
          <w:sz w:val="30"/>
          <w:szCs w:val="30"/>
        </w:rPr>
        <w:t>086</w:t>
      </w:r>
      <w:r w:rsidRPr="00D773ED">
        <w:rPr>
          <w:rFonts w:ascii="Angsana New" w:hAnsi="Angsana New"/>
          <w:sz w:val="30"/>
          <w:szCs w:val="30"/>
        </w:rPr>
        <w:t>,</w:t>
      </w:r>
      <w:r w:rsidRPr="000B387C">
        <w:rPr>
          <w:rFonts w:ascii="Angsana New" w:hAnsi="Angsana New"/>
          <w:sz w:val="30"/>
          <w:szCs w:val="30"/>
        </w:rPr>
        <w:t>680</w:t>
      </w:r>
      <w:r w:rsidRPr="00D773ED">
        <w:rPr>
          <w:rFonts w:ascii="Angsana New" w:hAnsi="Angsana New"/>
          <w:sz w:val="30"/>
          <w:szCs w:val="30"/>
        </w:rPr>
        <w:t xml:space="preserve"> </w:t>
      </w:r>
      <w:r w:rsidRPr="00D773ED">
        <w:rPr>
          <w:rFonts w:ascii="Angsana New" w:hAnsi="Angsana New"/>
          <w:sz w:val="30"/>
          <w:szCs w:val="30"/>
          <w:cs/>
        </w:rPr>
        <w:t xml:space="preserve">บาท เป็น </w:t>
      </w:r>
      <w:r w:rsidRPr="000B387C">
        <w:rPr>
          <w:rFonts w:ascii="Angsana New" w:hAnsi="Angsana New"/>
          <w:sz w:val="30"/>
          <w:szCs w:val="30"/>
        </w:rPr>
        <w:t>307</w:t>
      </w:r>
      <w:r>
        <w:rPr>
          <w:rFonts w:ascii="Angsana New" w:hAnsi="Angsana New"/>
          <w:sz w:val="30"/>
          <w:szCs w:val="30"/>
        </w:rPr>
        <w:t>,</w:t>
      </w:r>
      <w:r w:rsidRPr="000B387C">
        <w:rPr>
          <w:rFonts w:ascii="Angsana New" w:hAnsi="Angsana New"/>
          <w:sz w:val="30"/>
          <w:szCs w:val="30"/>
        </w:rPr>
        <w:t>325</w:t>
      </w:r>
      <w:r>
        <w:rPr>
          <w:rFonts w:ascii="Angsana New" w:hAnsi="Angsana New"/>
          <w:sz w:val="30"/>
          <w:szCs w:val="30"/>
        </w:rPr>
        <w:t>,</w:t>
      </w:r>
      <w:r w:rsidRPr="000B387C">
        <w:rPr>
          <w:rFonts w:ascii="Angsana New" w:hAnsi="Angsana New"/>
          <w:sz w:val="30"/>
          <w:szCs w:val="30"/>
        </w:rPr>
        <w:t>780</w:t>
      </w:r>
      <w:r w:rsidRPr="00D773ED">
        <w:rPr>
          <w:rFonts w:ascii="Angsana New" w:hAnsi="Angsana New"/>
          <w:sz w:val="30"/>
          <w:szCs w:val="30"/>
        </w:rPr>
        <w:t xml:space="preserve"> </w:t>
      </w:r>
      <w:r w:rsidRPr="00D773ED">
        <w:rPr>
          <w:rFonts w:ascii="Angsana New" w:hAnsi="Angsana New"/>
          <w:sz w:val="30"/>
          <w:szCs w:val="30"/>
          <w:cs/>
        </w:rPr>
        <w:t xml:space="preserve">บาท </w:t>
      </w:r>
      <w:r>
        <w:rPr>
          <w:rFonts w:ascii="Angsana New" w:hAnsi="Angsana New" w:hint="cs"/>
          <w:sz w:val="30"/>
          <w:szCs w:val="30"/>
          <w:cs/>
        </w:rPr>
        <w:t>(</w:t>
      </w:r>
      <w:r w:rsidRPr="00D773ED">
        <w:rPr>
          <w:rFonts w:ascii="Angsana New" w:hAnsi="Angsana New"/>
          <w:sz w:val="30"/>
          <w:szCs w:val="30"/>
          <w:cs/>
        </w:rPr>
        <w:t xml:space="preserve">จำนวน </w:t>
      </w:r>
      <w:r w:rsidRPr="000B387C">
        <w:rPr>
          <w:rFonts w:ascii="Angsana New" w:hAnsi="Angsana New"/>
          <w:sz w:val="30"/>
          <w:szCs w:val="30"/>
        </w:rPr>
        <w:t>1</w:t>
      </w:r>
      <w:r w:rsidRPr="00D773ED">
        <w:rPr>
          <w:rFonts w:ascii="Angsana New" w:hAnsi="Angsana New"/>
          <w:sz w:val="30"/>
          <w:szCs w:val="30"/>
        </w:rPr>
        <w:t>,</w:t>
      </w:r>
      <w:r w:rsidRPr="000B387C">
        <w:rPr>
          <w:rFonts w:ascii="Angsana New" w:hAnsi="Angsana New"/>
          <w:sz w:val="30"/>
          <w:szCs w:val="30"/>
        </w:rPr>
        <w:t>239</w:t>
      </w:r>
      <w:r>
        <w:rPr>
          <w:rFonts w:ascii="Angsana New" w:hAnsi="Angsana New"/>
          <w:sz w:val="30"/>
          <w:szCs w:val="30"/>
        </w:rPr>
        <w:t>,</w:t>
      </w:r>
      <w:r w:rsidRPr="000B387C">
        <w:rPr>
          <w:rFonts w:ascii="Angsana New" w:hAnsi="Angsana New"/>
          <w:sz w:val="30"/>
          <w:szCs w:val="30"/>
        </w:rPr>
        <w:t>100</w:t>
      </w:r>
      <w:r w:rsidRPr="00D773ED">
        <w:rPr>
          <w:rFonts w:ascii="Angsana New" w:hAnsi="Angsana New"/>
          <w:sz w:val="30"/>
          <w:szCs w:val="30"/>
          <w:cs/>
        </w:rPr>
        <w:t xml:space="preserve"> หุ้น มูลค่าหุ้นละ</w:t>
      </w:r>
      <w:r w:rsidRPr="00D773ED">
        <w:rPr>
          <w:rFonts w:ascii="Angsana New" w:hAnsi="Angsana New"/>
          <w:sz w:val="30"/>
          <w:szCs w:val="30"/>
        </w:rPr>
        <w:t xml:space="preserve"> </w:t>
      </w:r>
      <w:r w:rsidRPr="000B387C">
        <w:rPr>
          <w:rFonts w:ascii="Angsana New" w:hAnsi="Angsana New"/>
          <w:sz w:val="30"/>
          <w:szCs w:val="30"/>
        </w:rPr>
        <w:t>1</w:t>
      </w:r>
      <w:r w:rsidRPr="00D773ED">
        <w:rPr>
          <w:rFonts w:ascii="Angsana New" w:hAnsi="Angsana New"/>
          <w:sz w:val="30"/>
          <w:szCs w:val="30"/>
          <w:cs/>
        </w:rPr>
        <w:t xml:space="preserve"> บาท</w:t>
      </w:r>
      <w:r>
        <w:rPr>
          <w:rFonts w:ascii="Angsana New" w:hAnsi="Angsana New" w:hint="cs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FB21F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0B387C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0B387C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</w:p>
    <w:p w14:paraId="317917D1" w14:textId="77777777" w:rsidR="00E832B8" w:rsidRDefault="00E832B8" w:rsidP="00E83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936C78" w14:textId="77777777" w:rsidR="00E832B8" w:rsidRPr="00C11866" w:rsidRDefault="00E832B8" w:rsidP="00E83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1866">
        <w:rPr>
          <w:rFonts w:ascii="Angsana New" w:hAnsi="Angsana New"/>
          <w:sz w:val="30"/>
          <w:szCs w:val="30"/>
          <w:cs/>
        </w:rPr>
        <w:t>เมื่อวันที่</w:t>
      </w:r>
      <w:r w:rsidRPr="00C11866">
        <w:rPr>
          <w:rFonts w:ascii="Angsana New" w:hAnsi="Angsana New"/>
          <w:sz w:val="30"/>
          <w:szCs w:val="30"/>
        </w:rPr>
        <w:t> </w:t>
      </w:r>
      <w:r w:rsidRPr="000B387C">
        <w:rPr>
          <w:rFonts w:ascii="Angsana New" w:hAnsi="Angsana New"/>
          <w:sz w:val="30"/>
          <w:szCs w:val="30"/>
        </w:rPr>
        <w:t>13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0B387C">
        <w:rPr>
          <w:rFonts w:ascii="Angsana New" w:hAnsi="Angsana New"/>
          <w:sz w:val="30"/>
          <w:szCs w:val="30"/>
        </w:rPr>
        <w:t>2565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>ผู้บริหารและพนักงานของบริษัทมีการใช้สิทธิซื้อหุ้นสามัญของบริษัทตามใบสำคัญแสดงสิทธิที่จะซื้อหุ้นสามัญของบริษัท บริษัทได้รับชำระเงินค่าหุ้นสามัญจำนว</w:t>
      </w:r>
      <w:r>
        <w:rPr>
          <w:rFonts w:ascii="Angsana New" w:hAnsi="Angsana New" w:hint="cs"/>
          <w:sz w:val="30"/>
          <w:szCs w:val="30"/>
          <w:cs/>
        </w:rPr>
        <w:t xml:space="preserve">น </w:t>
      </w:r>
      <w:r w:rsidRPr="000B387C">
        <w:rPr>
          <w:rFonts w:ascii="Angsana New" w:hAnsi="Angsana New"/>
          <w:sz w:val="30"/>
          <w:szCs w:val="30"/>
        </w:rPr>
        <w:t>19</w:t>
      </w:r>
      <w:r w:rsidRPr="00C11866">
        <w:rPr>
          <w:rFonts w:ascii="Angsana New" w:hAnsi="Angsana New"/>
          <w:sz w:val="30"/>
          <w:szCs w:val="30"/>
        </w:rPr>
        <w:t>.</w:t>
      </w:r>
      <w:r w:rsidRPr="000B387C">
        <w:rPr>
          <w:rFonts w:ascii="Angsana New" w:hAnsi="Angsana New"/>
          <w:sz w:val="30"/>
          <w:szCs w:val="30"/>
        </w:rPr>
        <w:t>81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>ล้านบาทแล้วในวั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C11866">
        <w:rPr>
          <w:rFonts w:ascii="Angsana New" w:hAnsi="Angsana New"/>
          <w:sz w:val="30"/>
          <w:szCs w:val="30"/>
          <w:cs/>
        </w:rPr>
        <w:t xml:space="preserve">ดังกล่าว โดยบริษัทได้จดทะเบียนกับกระทรวงพาณิชย์เพื่อเปลี่ยนแปลงทุนชำระจากจำนวนเงิน </w:t>
      </w:r>
      <w:r w:rsidRPr="000B387C">
        <w:rPr>
          <w:rFonts w:ascii="Angsana New" w:hAnsi="Angsana New"/>
          <w:sz w:val="30"/>
          <w:szCs w:val="30"/>
        </w:rPr>
        <w:t>307</w:t>
      </w:r>
      <w:r w:rsidRPr="00C11866">
        <w:rPr>
          <w:rFonts w:ascii="Angsana New" w:hAnsi="Angsana New"/>
          <w:sz w:val="30"/>
          <w:szCs w:val="30"/>
        </w:rPr>
        <w:t>,</w:t>
      </w:r>
      <w:r w:rsidRPr="000B387C">
        <w:rPr>
          <w:rFonts w:ascii="Angsana New" w:hAnsi="Angsana New"/>
          <w:sz w:val="30"/>
          <w:szCs w:val="30"/>
        </w:rPr>
        <w:t>325</w:t>
      </w:r>
      <w:r w:rsidRPr="00C11866">
        <w:rPr>
          <w:rFonts w:ascii="Angsana New" w:hAnsi="Angsana New"/>
          <w:sz w:val="30"/>
          <w:szCs w:val="30"/>
        </w:rPr>
        <w:t>,</w:t>
      </w:r>
      <w:r w:rsidRPr="000B387C">
        <w:rPr>
          <w:rFonts w:ascii="Angsana New" w:hAnsi="Angsana New"/>
          <w:sz w:val="30"/>
          <w:szCs w:val="30"/>
        </w:rPr>
        <w:t>780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 xml:space="preserve">บาท เป็น </w:t>
      </w:r>
      <w:r w:rsidRPr="000B387C">
        <w:rPr>
          <w:rFonts w:ascii="Angsana New" w:hAnsi="Angsana New"/>
          <w:sz w:val="30"/>
          <w:szCs w:val="30"/>
        </w:rPr>
        <w:t>308</w:t>
      </w:r>
      <w:r w:rsidRPr="00C11866">
        <w:rPr>
          <w:rFonts w:ascii="Angsana New" w:hAnsi="Angsana New"/>
          <w:sz w:val="30"/>
          <w:szCs w:val="30"/>
        </w:rPr>
        <w:t>,</w:t>
      </w:r>
      <w:r w:rsidRPr="000B387C">
        <w:rPr>
          <w:rFonts w:ascii="Angsana New" w:hAnsi="Angsana New"/>
          <w:sz w:val="30"/>
          <w:szCs w:val="30"/>
        </w:rPr>
        <w:t>289</w:t>
      </w:r>
      <w:r w:rsidRPr="00C11866">
        <w:rPr>
          <w:rFonts w:ascii="Angsana New" w:hAnsi="Angsana New"/>
          <w:sz w:val="30"/>
          <w:szCs w:val="30"/>
        </w:rPr>
        <w:t>,</w:t>
      </w:r>
      <w:r w:rsidRPr="000B387C">
        <w:rPr>
          <w:rFonts w:ascii="Angsana New" w:hAnsi="Angsana New"/>
          <w:sz w:val="30"/>
          <w:szCs w:val="30"/>
        </w:rPr>
        <w:t>080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 xml:space="preserve">บาท (จำนวน </w:t>
      </w:r>
      <w:r w:rsidRPr="000B387C">
        <w:rPr>
          <w:rFonts w:ascii="Angsana New" w:hAnsi="Angsana New"/>
          <w:sz w:val="30"/>
          <w:szCs w:val="30"/>
        </w:rPr>
        <w:t>963</w:t>
      </w:r>
      <w:r w:rsidRPr="00C11866">
        <w:rPr>
          <w:rFonts w:ascii="Angsana New" w:hAnsi="Angsana New"/>
          <w:sz w:val="30"/>
          <w:szCs w:val="30"/>
        </w:rPr>
        <w:t>,</w:t>
      </w:r>
      <w:r w:rsidRPr="000B387C">
        <w:rPr>
          <w:rFonts w:ascii="Angsana New" w:hAnsi="Angsana New"/>
          <w:sz w:val="30"/>
          <w:szCs w:val="30"/>
        </w:rPr>
        <w:t>300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0B387C">
        <w:rPr>
          <w:rFonts w:ascii="Angsana New" w:hAnsi="Angsana New"/>
          <w:sz w:val="30"/>
          <w:szCs w:val="30"/>
        </w:rPr>
        <w:t>1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 xml:space="preserve">บาท) เมื่อวันที่ </w:t>
      </w:r>
      <w:r w:rsidRPr="000B387C">
        <w:rPr>
          <w:rFonts w:ascii="Angsana New" w:hAnsi="Angsana New"/>
          <w:sz w:val="30"/>
          <w:szCs w:val="30"/>
        </w:rPr>
        <w:t>17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0B387C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A2804">
        <w:rPr>
          <w:rFonts w:ascii="Angsana New" w:hAnsi="Angsana New" w:hint="cs"/>
          <w:sz w:val="30"/>
          <w:szCs w:val="30"/>
          <w:cs/>
        </w:rPr>
        <w:t>ทั้งนี้โครงการ</w:t>
      </w:r>
      <w:r w:rsidRPr="00BA2804">
        <w:rPr>
          <w:rFonts w:ascii="Angsana New" w:hAnsi="Angsana New"/>
          <w:sz w:val="30"/>
          <w:szCs w:val="30"/>
          <w:cs/>
        </w:rPr>
        <w:t xml:space="preserve">ออกและเสนอขายใบสำคัญแสดงสิทธิที่จะซื้อหุ้นสามัญของบริษัทต่อผู้บริหารและพนักงานของบริษัทครั้งที่ </w:t>
      </w:r>
      <w:r w:rsidRPr="000B387C">
        <w:rPr>
          <w:rFonts w:ascii="Angsana New" w:hAnsi="Angsana New"/>
          <w:sz w:val="30"/>
          <w:szCs w:val="30"/>
        </w:rPr>
        <w:t>2</w:t>
      </w:r>
      <w:r w:rsidRPr="00BA2804">
        <w:rPr>
          <w:rFonts w:ascii="Angsana New" w:hAnsi="Angsana New" w:hint="cs"/>
          <w:sz w:val="30"/>
          <w:szCs w:val="30"/>
          <w:cs/>
        </w:rPr>
        <w:t xml:space="preserve"> (</w:t>
      </w:r>
      <w:r w:rsidRPr="00BA2804">
        <w:rPr>
          <w:rFonts w:ascii="Angsana New" w:hAnsi="Angsana New"/>
          <w:sz w:val="30"/>
          <w:szCs w:val="30"/>
        </w:rPr>
        <w:t>SAPPE-WA</w:t>
      </w:r>
      <w:r w:rsidRPr="000B387C">
        <w:rPr>
          <w:rFonts w:ascii="Angsana New" w:hAnsi="Angsana New"/>
          <w:sz w:val="30"/>
          <w:szCs w:val="30"/>
        </w:rPr>
        <w:t>2</w:t>
      </w:r>
      <w:r w:rsidRPr="00BA2804">
        <w:rPr>
          <w:rFonts w:ascii="Angsana New" w:hAnsi="Angsana New" w:hint="cs"/>
          <w:sz w:val="30"/>
          <w:szCs w:val="30"/>
          <w:cs/>
        </w:rPr>
        <w:t>) ได้ครบกำหนดอายุของใบสำคัญแสดงสิทธิในเดือน</w:t>
      </w:r>
      <w:r>
        <w:rPr>
          <w:rFonts w:ascii="Angsana New" w:hAnsi="Angsana New" w:hint="cs"/>
          <w:sz w:val="30"/>
          <w:szCs w:val="30"/>
          <w:cs/>
        </w:rPr>
        <w:t>พฤษภา</w:t>
      </w:r>
      <w:r w:rsidRPr="00BA2804">
        <w:rPr>
          <w:rFonts w:ascii="Angsana New" w:hAnsi="Angsana New" w:hint="cs"/>
          <w:sz w:val="30"/>
          <w:szCs w:val="30"/>
          <w:cs/>
        </w:rPr>
        <w:t xml:space="preserve">คม </w:t>
      </w:r>
      <w:r w:rsidRPr="000B387C">
        <w:rPr>
          <w:rFonts w:ascii="Angsana New" w:hAnsi="Angsana New"/>
          <w:sz w:val="30"/>
          <w:szCs w:val="30"/>
        </w:rPr>
        <w:t>2565</w:t>
      </w:r>
    </w:p>
    <w:p w14:paraId="6BB4EC44" w14:textId="77777777" w:rsidR="00E832B8" w:rsidRDefault="00E832B8" w:rsidP="00E83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919F4AC" w14:textId="6FB0FCE0" w:rsidR="007515B6" w:rsidRDefault="007515B6" w:rsidP="00E83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7A64C7">
        <w:rPr>
          <w:rFonts w:asciiTheme="majorBidi" w:hAnsiTheme="majorBidi" w:cstheme="majorBidi" w:hint="cs"/>
          <w:sz w:val="30"/>
          <w:szCs w:val="30"/>
          <w:cs/>
        </w:rPr>
        <w:t>มีการ</w:t>
      </w:r>
      <w:r>
        <w:rPr>
          <w:rFonts w:asciiTheme="majorBidi" w:hAnsiTheme="majorBidi" w:cstheme="majorBidi" w:hint="cs"/>
          <w:sz w:val="30"/>
          <w:szCs w:val="30"/>
          <w:cs/>
        </w:rPr>
        <w:t>เปิดเผยกำไรต่อหุ้นปรับลด</w:t>
      </w:r>
      <w:r w:rsidRPr="00986357">
        <w:rPr>
          <w:rFonts w:asciiTheme="majorBidi" w:hAnsiTheme="majorBidi" w:cstheme="majorBidi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สามเดือนและเก้า</w:t>
      </w:r>
      <w:r w:rsidRPr="0098635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0B387C">
        <w:rPr>
          <w:rFonts w:asciiTheme="majorBidi" w:hAnsiTheme="majorBidi" w:cstheme="majorBidi"/>
          <w:sz w:val="30"/>
          <w:szCs w:val="30"/>
        </w:rPr>
        <w:t>30</w:t>
      </w:r>
      <w:r w:rsidRPr="00986357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863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387C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เนื่องจาก</w:t>
      </w:r>
      <w:r w:rsidRPr="00BA2804">
        <w:rPr>
          <w:rFonts w:ascii="Angsana New" w:hAnsi="Angsana New" w:hint="cs"/>
          <w:sz w:val="30"/>
          <w:szCs w:val="30"/>
          <w:cs/>
        </w:rPr>
        <w:t>โครงการ</w:t>
      </w:r>
      <w:r w:rsidRPr="00BA2804">
        <w:rPr>
          <w:rFonts w:ascii="Angsana New" w:hAnsi="Angsana New"/>
          <w:sz w:val="30"/>
          <w:szCs w:val="30"/>
          <w:cs/>
        </w:rPr>
        <w:t xml:space="preserve">ออกและเสนอขายใบสำคัญแสดงสิทธิที่จะซื้อหุ้นสามัญของบริษัทต่อผู้บริหารและพนักงานของบริษัทครั้งที่ </w:t>
      </w:r>
      <w:r w:rsidRPr="000B387C">
        <w:rPr>
          <w:rFonts w:ascii="Angsana New" w:hAnsi="Angsana New"/>
          <w:sz w:val="30"/>
          <w:szCs w:val="30"/>
        </w:rPr>
        <w:t>2</w:t>
      </w:r>
      <w:r w:rsidRPr="00BA2804">
        <w:rPr>
          <w:rFonts w:ascii="Angsana New" w:hAnsi="Angsana New" w:hint="cs"/>
          <w:sz w:val="30"/>
          <w:szCs w:val="30"/>
          <w:cs/>
        </w:rPr>
        <w:t xml:space="preserve"> (</w:t>
      </w:r>
      <w:r w:rsidRPr="00BA2804">
        <w:rPr>
          <w:rFonts w:ascii="Angsana New" w:hAnsi="Angsana New"/>
          <w:sz w:val="30"/>
          <w:szCs w:val="30"/>
        </w:rPr>
        <w:t>SAPPE-WA</w:t>
      </w:r>
      <w:r w:rsidRPr="000B387C">
        <w:rPr>
          <w:rFonts w:ascii="Angsana New" w:hAnsi="Angsana New"/>
          <w:sz w:val="30"/>
          <w:szCs w:val="30"/>
        </w:rPr>
        <w:t>2</w:t>
      </w:r>
      <w:r w:rsidRPr="00BA2804">
        <w:rPr>
          <w:rFonts w:ascii="Angsana New" w:hAnsi="Angsana New" w:hint="cs"/>
          <w:sz w:val="30"/>
          <w:szCs w:val="30"/>
          <w:cs/>
        </w:rPr>
        <w:t>) ได้</w:t>
      </w:r>
      <w:r>
        <w:rPr>
          <w:rFonts w:ascii="Angsana New" w:hAnsi="Angsana New" w:hint="cs"/>
          <w:sz w:val="30"/>
          <w:szCs w:val="30"/>
          <w:cs/>
        </w:rPr>
        <w:t>สิ้นสุดลงแล้ว</w:t>
      </w:r>
    </w:p>
    <w:p w14:paraId="16D8E125" w14:textId="42935468" w:rsidR="00E832B8" w:rsidRPr="00C075DE" w:rsidRDefault="00E832B8" w:rsidP="00E83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86357">
        <w:rPr>
          <w:rFonts w:asciiTheme="majorBidi" w:hAnsiTheme="majorBidi" w:cstheme="majorBidi" w:hint="cs"/>
          <w:sz w:val="30"/>
          <w:szCs w:val="30"/>
          <w:cs/>
        </w:rPr>
        <w:lastRenderedPageBreak/>
        <w:t>กลับรายการ</w:t>
      </w:r>
      <w:r w:rsidRPr="00986357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ค่าใช้จ่ายที่เกิดจากรายการจ่ายโดยใช้หุ้นเป็นเกณฑ์</w:t>
      </w:r>
      <w:r w:rsidRPr="00986357">
        <w:rPr>
          <w:rFonts w:asciiTheme="majorBidi" w:hAnsiTheme="majorBidi" w:cstheme="majorBidi" w:hint="cs"/>
          <w:sz w:val="30"/>
          <w:szCs w:val="30"/>
          <w:cs/>
        </w:rPr>
        <w:t>สำหรับสิทธิที่หมดอายุ</w:t>
      </w:r>
      <w:r w:rsidRPr="00986357">
        <w:rPr>
          <w:rFonts w:asciiTheme="majorBidi" w:hAnsiTheme="majorBidi" w:cstheme="majorBidi"/>
          <w:sz w:val="30"/>
          <w:szCs w:val="30"/>
          <w:cs/>
        </w:rPr>
        <w:t>ในงบการเงินรวมและ</w:t>
      </w:r>
      <w:r>
        <w:rPr>
          <w:rFonts w:asciiTheme="majorBidi" w:hAnsiTheme="majorBidi" w:cstheme="majorBidi"/>
          <w:sz w:val="30"/>
          <w:szCs w:val="30"/>
        </w:rPr>
        <w:br/>
      </w:r>
      <w:r w:rsidRPr="00986357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98635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0B387C">
        <w:rPr>
          <w:rFonts w:asciiTheme="majorBidi" w:hAnsiTheme="majorBidi" w:cstheme="majorBidi"/>
          <w:sz w:val="30"/>
          <w:szCs w:val="30"/>
        </w:rPr>
        <w:t>30</w:t>
      </w:r>
      <w:r w:rsidRPr="00986357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863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387C">
        <w:rPr>
          <w:rFonts w:asciiTheme="majorBidi" w:hAnsiTheme="majorBidi" w:cstheme="majorBidi"/>
          <w:sz w:val="30"/>
          <w:szCs w:val="30"/>
        </w:rPr>
        <w:t>2565</w:t>
      </w:r>
      <w:r w:rsidRPr="00986357">
        <w:rPr>
          <w:rFonts w:asciiTheme="majorBidi" w:hAnsiTheme="majorBidi" w:cstheme="majorBidi"/>
          <w:sz w:val="30"/>
          <w:szCs w:val="30"/>
        </w:rPr>
        <w:t xml:space="preserve"> </w:t>
      </w:r>
      <w:r w:rsidRPr="00986357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D36434">
        <w:rPr>
          <w:rFonts w:asciiTheme="majorBidi" w:hAnsiTheme="majorBidi" w:cstheme="majorBidi"/>
          <w:sz w:val="30"/>
          <w:szCs w:val="30"/>
        </w:rPr>
        <w:t>1.23</w:t>
      </w:r>
      <w:r w:rsidRPr="009863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B110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B1103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0B387C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7B110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ค่าใช้จ่าย </w:t>
      </w:r>
      <w:r>
        <w:rPr>
          <w:rFonts w:asciiTheme="majorBidi" w:hAnsiTheme="majorBidi" w:cstheme="majorBidi"/>
          <w:i/>
          <w:iCs/>
          <w:sz w:val="30"/>
          <w:szCs w:val="30"/>
        </w:rPr>
        <w:t>2.6</w:t>
      </w:r>
      <w:r w:rsidRPr="000B387C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7B110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C075D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8B22748" w14:textId="4599EADE" w:rsidR="004E2B53" w:rsidRPr="00C075DE" w:rsidRDefault="004E2B53" w:rsidP="00521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E1B6D" w14:textId="4D109359" w:rsidR="00296496" w:rsidRPr="00C075DE" w:rsidRDefault="00296496" w:rsidP="00296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493731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30F62" w:rsidRPr="00C075DE">
        <w:rPr>
          <w:rFonts w:asciiTheme="majorBidi" w:hAnsiTheme="majorBidi" w:cstheme="majorBidi"/>
          <w:sz w:val="30"/>
          <w:szCs w:val="30"/>
        </w:rPr>
        <w:t>30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93731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330F62" w:rsidRPr="00C075DE">
        <w:rPr>
          <w:rFonts w:asciiTheme="majorBidi" w:hAnsiTheme="majorBidi" w:cstheme="majorBidi"/>
          <w:sz w:val="30"/>
          <w:szCs w:val="30"/>
        </w:rPr>
        <w:t>256</w:t>
      </w:r>
      <w:r w:rsidR="00AB6DF7" w:rsidRPr="00C075DE">
        <w:rPr>
          <w:rFonts w:asciiTheme="majorBidi" w:hAnsiTheme="majorBidi" w:cstheme="majorBidi"/>
          <w:sz w:val="30"/>
          <w:szCs w:val="30"/>
        </w:rPr>
        <w:t>5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30F62" w:rsidRPr="00C075DE">
        <w:rPr>
          <w:rFonts w:asciiTheme="majorBidi" w:hAnsiTheme="majorBidi" w:cstheme="majorBidi"/>
          <w:sz w:val="30"/>
          <w:szCs w:val="30"/>
        </w:rPr>
        <w:t>256</w:t>
      </w:r>
      <w:r w:rsidR="00AB6DF7" w:rsidRPr="00C075DE">
        <w:rPr>
          <w:rFonts w:asciiTheme="majorBidi" w:hAnsiTheme="majorBidi" w:cstheme="majorBidi"/>
          <w:sz w:val="30"/>
          <w:szCs w:val="30"/>
        </w:rPr>
        <w:t>4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ของใบสำคัญแสดงสิทธิ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8ACA39B" w14:textId="77777777" w:rsidR="003B1347" w:rsidRPr="00C075DE" w:rsidRDefault="003B1347" w:rsidP="003B1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8"/>
        <w:gridCol w:w="1187"/>
        <w:gridCol w:w="236"/>
        <w:gridCol w:w="1170"/>
        <w:gridCol w:w="236"/>
        <w:gridCol w:w="1260"/>
        <w:gridCol w:w="236"/>
        <w:gridCol w:w="1133"/>
      </w:tblGrid>
      <w:tr w:rsidR="003B1347" w:rsidRPr="00C075DE" w14:paraId="4F5BA74F" w14:textId="77777777" w:rsidTr="00FF78D8">
        <w:tc>
          <w:tcPr>
            <w:tcW w:w="3688" w:type="dxa"/>
          </w:tcPr>
          <w:p w14:paraId="220D5664" w14:textId="77777777" w:rsidR="003B1347" w:rsidRPr="00C075DE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458" w:type="dxa"/>
            <w:gridSpan w:val="7"/>
            <w:hideMark/>
          </w:tcPr>
          <w:p w14:paraId="74B7EF13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งบการเงินรวม/งบการเงินเฉพาะกิจการ</w:t>
            </w:r>
          </w:p>
        </w:tc>
      </w:tr>
      <w:tr w:rsidR="003B1347" w:rsidRPr="00C075DE" w14:paraId="6A083B5B" w14:textId="77777777" w:rsidTr="00FF78D8">
        <w:tc>
          <w:tcPr>
            <w:tcW w:w="3688" w:type="dxa"/>
            <w:hideMark/>
          </w:tcPr>
          <w:p w14:paraId="0A2E61D6" w14:textId="4192C31D" w:rsidR="003B1347" w:rsidRPr="00C075DE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</w:t>
            </w:r>
            <w:r w:rsidR="00E832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เก้</w:t>
            </w:r>
            <w:r w:rsidR="00E832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า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เดือนสิ้นสุดวันที่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="00330F62"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>30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 </w:t>
            </w:r>
            <w:r w:rsidR="00E832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กันยา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ยน</w:t>
            </w:r>
          </w:p>
        </w:tc>
        <w:tc>
          <w:tcPr>
            <w:tcW w:w="2593" w:type="dxa"/>
            <w:gridSpan w:val="3"/>
          </w:tcPr>
          <w:p w14:paraId="306C03F1" w14:textId="7709F930" w:rsidR="003B1347" w:rsidRPr="00C075DE" w:rsidRDefault="00330F62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B6DF7"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3AE00D0B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9" w:type="dxa"/>
            <w:gridSpan w:val="3"/>
            <w:hideMark/>
          </w:tcPr>
          <w:p w14:paraId="40612654" w14:textId="0765A1A1" w:rsidR="003B1347" w:rsidRPr="00C075DE" w:rsidRDefault="00330F62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B6DF7"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3B1347" w:rsidRPr="00C075DE" w14:paraId="5E4CB431" w14:textId="77777777" w:rsidTr="00FF78D8">
        <w:tc>
          <w:tcPr>
            <w:tcW w:w="3688" w:type="dxa"/>
          </w:tcPr>
          <w:p w14:paraId="58D9FFE7" w14:textId="77777777" w:rsidR="003B1347" w:rsidRPr="00C075DE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7" w:type="dxa"/>
            <w:hideMark/>
          </w:tcPr>
          <w:p w14:paraId="3E3B25B2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ราคาใช้สิทธิ</w:t>
            </w:r>
          </w:p>
          <w:p w14:paraId="7E220343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79E42D3A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1A80F11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756E8E6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จำนวนสิทธิ</w:t>
            </w:r>
          </w:p>
        </w:tc>
        <w:tc>
          <w:tcPr>
            <w:tcW w:w="236" w:type="dxa"/>
          </w:tcPr>
          <w:p w14:paraId="0C31A4B6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678895D5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ราคาใช้สิทธิ</w:t>
            </w:r>
          </w:p>
          <w:p w14:paraId="7DE903A9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6F3E7130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</w:tcPr>
          <w:p w14:paraId="498935F3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FE77A54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จำนวนสิทธิ</w:t>
            </w:r>
          </w:p>
        </w:tc>
      </w:tr>
      <w:tr w:rsidR="003B1347" w:rsidRPr="00C075DE" w14:paraId="34E24D42" w14:textId="77777777" w:rsidTr="00FF78D8">
        <w:tc>
          <w:tcPr>
            <w:tcW w:w="3688" w:type="dxa"/>
          </w:tcPr>
          <w:p w14:paraId="3FA9A72C" w14:textId="77777777" w:rsidR="003B1347" w:rsidRPr="00C075DE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hideMark/>
          </w:tcPr>
          <w:p w14:paraId="6A7F27FC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236" w:type="dxa"/>
          </w:tcPr>
          <w:p w14:paraId="2B2DE90E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hideMark/>
          </w:tcPr>
          <w:p w14:paraId="1B529741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(พันสิทธิ)</w:t>
            </w:r>
          </w:p>
        </w:tc>
        <w:tc>
          <w:tcPr>
            <w:tcW w:w="236" w:type="dxa"/>
          </w:tcPr>
          <w:p w14:paraId="4A8151EF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5E3115F0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236" w:type="dxa"/>
          </w:tcPr>
          <w:p w14:paraId="1C238968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  <w:hideMark/>
          </w:tcPr>
          <w:p w14:paraId="1A5B1FDE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(พันสิทธิ)</w:t>
            </w:r>
          </w:p>
        </w:tc>
      </w:tr>
      <w:tr w:rsidR="000D1A74" w:rsidRPr="00C075DE" w14:paraId="3F770208" w14:textId="77777777" w:rsidTr="00FF78D8">
        <w:tc>
          <w:tcPr>
            <w:tcW w:w="3688" w:type="dxa"/>
          </w:tcPr>
          <w:p w14:paraId="496FEAD6" w14:textId="662BD87E" w:rsidR="000D1A74" w:rsidRPr="00C075DE" w:rsidRDefault="000D1A74" w:rsidP="000D1A74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075DE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C075DE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C075DE">
              <w:rPr>
                <w:rFonts w:asciiTheme="majorBidi" w:hAnsiTheme="majorBidi" w:cstheme="majorBidi"/>
                <w:cs/>
                <w:lang w:val="en-US"/>
              </w:rPr>
              <w:t xml:space="preserve">มกราคม </w:t>
            </w:r>
          </w:p>
        </w:tc>
        <w:tc>
          <w:tcPr>
            <w:tcW w:w="1187" w:type="dxa"/>
            <w:shd w:val="clear" w:color="auto" w:fill="auto"/>
          </w:tcPr>
          <w:p w14:paraId="6590E69C" w14:textId="04B432D4" w:rsidR="000D1A74" w:rsidRPr="00C075DE" w:rsidRDefault="00D36434" w:rsidP="000D1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8.09</w:t>
            </w:r>
          </w:p>
        </w:tc>
        <w:tc>
          <w:tcPr>
            <w:tcW w:w="236" w:type="dxa"/>
            <w:shd w:val="clear" w:color="auto" w:fill="auto"/>
          </w:tcPr>
          <w:p w14:paraId="02EBEAD5" w14:textId="77777777" w:rsidR="000D1A74" w:rsidRPr="00C075DE" w:rsidRDefault="000D1A74" w:rsidP="000D1A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9CA008" w14:textId="7FF52E46" w:rsidR="000D1A74" w:rsidRPr="00C075DE" w:rsidRDefault="00D36434" w:rsidP="000D1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2,351</w:t>
            </w:r>
          </w:p>
        </w:tc>
        <w:tc>
          <w:tcPr>
            <w:tcW w:w="236" w:type="dxa"/>
            <w:shd w:val="clear" w:color="auto" w:fill="auto"/>
          </w:tcPr>
          <w:p w14:paraId="26B424A8" w14:textId="77777777" w:rsidR="000D1A74" w:rsidRPr="00C075DE" w:rsidRDefault="000D1A74" w:rsidP="000D1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7EF1207" w14:textId="065AE628" w:rsidR="000D1A74" w:rsidRPr="00C075DE" w:rsidRDefault="000D1A74" w:rsidP="000D1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7.72</w:t>
            </w:r>
          </w:p>
        </w:tc>
        <w:tc>
          <w:tcPr>
            <w:tcW w:w="236" w:type="dxa"/>
            <w:shd w:val="clear" w:color="auto" w:fill="auto"/>
          </w:tcPr>
          <w:p w14:paraId="59937DF1" w14:textId="77777777" w:rsidR="000D1A74" w:rsidRPr="00C075DE" w:rsidRDefault="000D1A74" w:rsidP="000D1A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0A5379DE" w14:textId="6E0690AC" w:rsidR="000D1A74" w:rsidRPr="00C075DE" w:rsidRDefault="000D1A74" w:rsidP="000D1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4,060</w:t>
            </w:r>
          </w:p>
        </w:tc>
      </w:tr>
      <w:tr w:rsidR="000D1A74" w:rsidRPr="00C075DE" w14:paraId="427855B8" w14:textId="77777777" w:rsidTr="000D1A74">
        <w:tc>
          <w:tcPr>
            <w:tcW w:w="3688" w:type="dxa"/>
          </w:tcPr>
          <w:p w14:paraId="68BAACFF" w14:textId="72732C33" w:rsidR="000D1A74" w:rsidRPr="00C075DE" w:rsidRDefault="000D1A74" w:rsidP="000D1A74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สิทธิเลือกที่ใช้สิทธิ</w:t>
            </w:r>
          </w:p>
        </w:tc>
        <w:tc>
          <w:tcPr>
            <w:tcW w:w="1187" w:type="dxa"/>
            <w:shd w:val="clear" w:color="auto" w:fill="auto"/>
          </w:tcPr>
          <w:p w14:paraId="5C8BB28A" w14:textId="22DF2C44" w:rsidR="000D1A74" w:rsidRPr="00C075DE" w:rsidRDefault="00D36434" w:rsidP="000D1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8.08</w:t>
            </w:r>
          </w:p>
        </w:tc>
        <w:tc>
          <w:tcPr>
            <w:tcW w:w="236" w:type="dxa"/>
            <w:shd w:val="clear" w:color="auto" w:fill="auto"/>
          </w:tcPr>
          <w:p w14:paraId="764D344B" w14:textId="77777777" w:rsidR="000D1A74" w:rsidRPr="00C075DE" w:rsidRDefault="000D1A74" w:rsidP="000D1A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DC0B20" w14:textId="52A3670B" w:rsidR="000D1A74" w:rsidRPr="00C075DE" w:rsidRDefault="00D36434" w:rsidP="000D1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(2,202)</w:t>
            </w:r>
          </w:p>
        </w:tc>
        <w:tc>
          <w:tcPr>
            <w:tcW w:w="236" w:type="dxa"/>
            <w:shd w:val="clear" w:color="auto" w:fill="auto"/>
          </w:tcPr>
          <w:p w14:paraId="36A37110" w14:textId="77777777" w:rsidR="000D1A74" w:rsidRPr="00C075DE" w:rsidRDefault="000D1A74" w:rsidP="000D1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35539F" w14:textId="6F497DDE" w:rsidR="000D1A74" w:rsidRPr="00C075DE" w:rsidRDefault="000D1A74" w:rsidP="000D1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7.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6" w:type="dxa"/>
            <w:shd w:val="clear" w:color="auto" w:fill="auto"/>
          </w:tcPr>
          <w:p w14:paraId="13D5C851" w14:textId="77777777" w:rsidR="000D1A74" w:rsidRPr="00C075DE" w:rsidRDefault="000D1A74" w:rsidP="000D1A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0B727ED5" w14:textId="12E21F81" w:rsidR="000D1A74" w:rsidRPr="00C075DE" w:rsidRDefault="000D1A74" w:rsidP="000D1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(1,709)</w:t>
            </w:r>
          </w:p>
        </w:tc>
      </w:tr>
      <w:tr w:rsidR="00E832B8" w:rsidRPr="00C075DE" w14:paraId="151155CB" w14:textId="77777777" w:rsidTr="000D1A74">
        <w:tc>
          <w:tcPr>
            <w:tcW w:w="3688" w:type="dxa"/>
          </w:tcPr>
          <w:p w14:paraId="1CBF0421" w14:textId="247F3C4F" w:rsidR="00E832B8" w:rsidRDefault="00E832B8" w:rsidP="00E832B8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สิทธิหมดอายุ</w:t>
            </w:r>
          </w:p>
        </w:tc>
        <w:tc>
          <w:tcPr>
            <w:tcW w:w="1187" w:type="dxa"/>
            <w:shd w:val="clear" w:color="auto" w:fill="auto"/>
          </w:tcPr>
          <w:p w14:paraId="670E303D" w14:textId="470E7C5A" w:rsidR="00E832B8" w:rsidRPr="00C075DE" w:rsidRDefault="00D36434" w:rsidP="00E8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8.27</w:t>
            </w:r>
          </w:p>
        </w:tc>
        <w:tc>
          <w:tcPr>
            <w:tcW w:w="236" w:type="dxa"/>
            <w:shd w:val="clear" w:color="auto" w:fill="auto"/>
          </w:tcPr>
          <w:p w14:paraId="265D9497" w14:textId="77777777" w:rsidR="00E832B8" w:rsidRPr="00C075DE" w:rsidRDefault="00E832B8" w:rsidP="00E832B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1A2511" w14:textId="6959D54F" w:rsidR="00E832B8" w:rsidRPr="00C075DE" w:rsidRDefault="00D36434" w:rsidP="00D36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(149)</w:t>
            </w:r>
          </w:p>
        </w:tc>
        <w:tc>
          <w:tcPr>
            <w:tcW w:w="236" w:type="dxa"/>
            <w:shd w:val="clear" w:color="auto" w:fill="auto"/>
          </w:tcPr>
          <w:p w14:paraId="590CF090" w14:textId="77777777" w:rsidR="00E832B8" w:rsidRPr="00C075DE" w:rsidRDefault="00E832B8" w:rsidP="00E8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075BA06" w14:textId="3FA158B2" w:rsidR="00E832B8" w:rsidRPr="00C075DE" w:rsidRDefault="00E832B8" w:rsidP="00E8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6E5FBC" w14:textId="77777777" w:rsidR="00E832B8" w:rsidRPr="00C075DE" w:rsidRDefault="00E832B8" w:rsidP="00E832B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685B63D2" w14:textId="2BD47DFB" w:rsidR="00E832B8" w:rsidRDefault="00E832B8" w:rsidP="00685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32B8" w:rsidRPr="00C075DE" w14:paraId="36A625F5" w14:textId="77777777" w:rsidTr="00FF78D8">
        <w:tc>
          <w:tcPr>
            <w:tcW w:w="3688" w:type="dxa"/>
            <w:hideMark/>
          </w:tcPr>
          <w:p w14:paraId="4A292621" w14:textId="11A273DD" w:rsidR="00E832B8" w:rsidRPr="00C075DE" w:rsidRDefault="00E832B8" w:rsidP="00E832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A8AA3D" w14:textId="11C56157" w:rsidR="00E832B8" w:rsidRPr="00C075DE" w:rsidRDefault="00D36434" w:rsidP="006853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97AF5E" w14:textId="77777777" w:rsidR="00E832B8" w:rsidRPr="00C075DE" w:rsidRDefault="00E832B8" w:rsidP="00E832B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2F6E62" w14:textId="365916B6" w:rsidR="00E832B8" w:rsidRPr="00C075DE" w:rsidRDefault="00D36434" w:rsidP="006853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AA7925" w14:textId="77777777" w:rsidR="00E832B8" w:rsidRPr="00C075DE" w:rsidRDefault="00E832B8" w:rsidP="00E8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F66E97" w14:textId="5501BBC0" w:rsidR="00E832B8" w:rsidRPr="00C075DE" w:rsidRDefault="00E832B8" w:rsidP="00E8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8.09</w:t>
            </w:r>
          </w:p>
        </w:tc>
        <w:tc>
          <w:tcPr>
            <w:tcW w:w="236" w:type="dxa"/>
            <w:shd w:val="clear" w:color="auto" w:fill="auto"/>
          </w:tcPr>
          <w:p w14:paraId="36FD4AC8" w14:textId="77777777" w:rsidR="00E832B8" w:rsidRPr="00C075DE" w:rsidRDefault="00E832B8" w:rsidP="00E832B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2AAFC7" w14:textId="768A26BA" w:rsidR="00E832B8" w:rsidRPr="00C075DE" w:rsidRDefault="00E832B8" w:rsidP="00E8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2,351</w:t>
            </w:r>
          </w:p>
        </w:tc>
      </w:tr>
    </w:tbl>
    <w:p w14:paraId="6D83CE6D" w14:textId="77777777" w:rsidR="002B5E4A" w:rsidRPr="00C075DE" w:rsidRDefault="002B5E4A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2B5E4A" w:rsidRPr="00C075DE" w:rsidSect="00EB3E06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749327C0" w14:textId="77777777" w:rsidR="002354D1" w:rsidRPr="00C075DE" w:rsidRDefault="002354D1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C264DC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0CABAB17" w14:textId="223119D4" w:rsidR="003B1347" w:rsidRDefault="003B1347" w:rsidP="005303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1531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269"/>
        <w:gridCol w:w="940"/>
        <w:gridCol w:w="236"/>
        <w:gridCol w:w="844"/>
        <w:gridCol w:w="236"/>
        <w:gridCol w:w="772"/>
        <w:gridCol w:w="283"/>
        <w:gridCol w:w="797"/>
        <w:gridCol w:w="236"/>
        <w:gridCol w:w="705"/>
        <w:gridCol w:w="283"/>
        <w:gridCol w:w="797"/>
        <w:gridCol w:w="236"/>
        <w:gridCol w:w="47"/>
        <w:gridCol w:w="887"/>
        <w:gridCol w:w="47"/>
        <w:gridCol w:w="189"/>
        <w:gridCol w:w="47"/>
        <w:gridCol w:w="887"/>
        <w:gridCol w:w="42"/>
        <w:gridCol w:w="7"/>
        <w:gridCol w:w="187"/>
        <w:gridCol w:w="42"/>
        <w:gridCol w:w="7"/>
        <w:gridCol w:w="848"/>
        <w:gridCol w:w="49"/>
        <w:gridCol w:w="187"/>
        <w:gridCol w:w="49"/>
        <w:gridCol w:w="742"/>
        <w:gridCol w:w="44"/>
        <w:gridCol w:w="7"/>
        <w:gridCol w:w="188"/>
        <w:gridCol w:w="44"/>
        <w:gridCol w:w="7"/>
        <w:gridCol w:w="880"/>
        <w:gridCol w:w="50"/>
        <w:gridCol w:w="187"/>
        <w:gridCol w:w="50"/>
        <w:gridCol w:w="958"/>
      </w:tblGrid>
      <w:tr w:rsidR="00E1615A" w:rsidRPr="00D45894" w14:paraId="787997E6" w14:textId="77777777" w:rsidTr="00D3314A">
        <w:trPr>
          <w:tblHeader/>
        </w:trPr>
        <w:tc>
          <w:tcPr>
            <w:tcW w:w="2269" w:type="dxa"/>
            <w:shd w:val="clear" w:color="auto" w:fill="auto"/>
            <w:vAlign w:val="bottom"/>
          </w:tcPr>
          <w:p w14:paraId="23D3C962" w14:textId="77777777" w:rsidR="00E1615A" w:rsidRPr="00D45894" w:rsidRDefault="00E1615A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D45894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br w:type="page"/>
            </w:r>
          </w:p>
        </w:tc>
        <w:tc>
          <w:tcPr>
            <w:tcW w:w="13044" w:type="dxa"/>
            <w:gridSpan w:val="38"/>
          </w:tcPr>
          <w:p w14:paraId="0EE168AE" w14:textId="77777777" w:rsidR="00E1615A" w:rsidRPr="00D45894" w:rsidRDefault="00E1615A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</w:tr>
      <w:tr w:rsidR="00E1615A" w:rsidRPr="00D45894" w14:paraId="126E15B8" w14:textId="77777777" w:rsidTr="00D3314A">
        <w:trPr>
          <w:tblHeader/>
        </w:trPr>
        <w:tc>
          <w:tcPr>
            <w:tcW w:w="2269" w:type="dxa"/>
            <w:shd w:val="clear" w:color="auto" w:fill="auto"/>
            <w:vAlign w:val="bottom"/>
          </w:tcPr>
          <w:p w14:paraId="6BC557B3" w14:textId="77777777" w:rsidR="00E1615A" w:rsidRPr="00D45894" w:rsidRDefault="00E1615A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020" w:type="dxa"/>
            <w:gridSpan w:val="3"/>
          </w:tcPr>
          <w:p w14:paraId="0CC265B1" w14:textId="77777777" w:rsidR="00E1615A" w:rsidRPr="00D45894" w:rsidRDefault="00E1615A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18C3EDED" w14:textId="77777777" w:rsidR="00E1615A" w:rsidRPr="00D45894" w:rsidRDefault="00E1615A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852" w:type="dxa"/>
            <w:gridSpan w:val="3"/>
          </w:tcPr>
          <w:p w14:paraId="2F8B6089" w14:textId="77777777" w:rsidR="00E1615A" w:rsidRPr="00D45894" w:rsidRDefault="00E1615A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05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bCs/>
                <w:color w:val="000000" w:themeColor="text1"/>
                <w:sz w:val="27"/>
                <w:szCs w:val="27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36" w:type="dxa"/>
          </w:tcPr>
          <w:p w14:paraId="11032D88" w14:textId="77777777" w:rsidR="00E1615A" w:rsidRPr="00D45894" w:rsidRDefault="00E1615A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785" w:type="dxa"/>
            <w:gridSpan w:val="3"/>
            <w:shd w:val="clear" w:color="auto" w:fill="auto"/>
          </w:tcPr>
          <w:p w14:paraId="41F67201" w14:textId="77777777" w:rsidR="00E1615A" w:rsidRPr="00D45894" w:rsidRDefault="00E1615A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ส่วนงานอื่นๆ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68061AA" w14:textId="77777777" w:rsidR="00E1615A" w:rsidRPr="00D45894" w:rsidRDefault="00E1615A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099" w:type="dxa"/>
            <w:gridSpan w:val="6"/>
            <w:shd w:val="clear" w:color="auto" w:fill="auto"/>
          </w:tcPr>
          <w:p w14:paraId="262F6D4F" w14:textId="77777777" w:rsidR="00E1615A" w:rsidRPr="00D45894" w:rsidRDefault="00E1615A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  <w:gridSpan w:val="3"/>
          </w:tcPr>
          <w:p w14:paraId="04812C2C" w14:textId="77777777" w:rsidR="00E1615A" w:rsidRPr="00D45894" w:rsidRDefault="00E1615A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926" w:type="dxa"/>
            <w:gridSpan w:val="7"/>
          </w:tcPr>
          <w:p w14:paraId="6A883780" w14:textId="77777777" w:rsidR="00E1615A" w:rsidRPr="00D45894" w:rsidRDefault="00E1615A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รายการตัดบัญชี</w:t>
            </w:r>
          </w:p>
        </w:tc>
        <w:tc>
          <w:tcPr>
            <w:tcW w:w="239" w:type="dxa"/>
            <w:gridSpan w:val="3"/>
          </w:tcPr>
          <w:p w14:paraId="06C60717" w14:textId="77777777" w:rsidR="00E1615A" w:rsidRPr="00D45894" w:rsidRDefault="00E1615A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132" w:type="dxa"/>
            <w:gridSpan w:val="6"/>
            <w:shd w:val="clear" w:color="auto" w:fill="auto"/>
          </w:tcPr>
          <w:p w14:paraId="760AABCF" w14:textId="77777777" w:rsidR="00E1615A" w:rsidRPr="00D45894" w:rsidRDefault="00E1615A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สุทธิ</w:t>
            </w:r>
          </w:p>
        </w:tc>
      </w:tr>
      <w:tr w:rsidR="00E1615A" w:rsidRPr="00D45894" w14:paraId="5259EE84" w14:textId="77777777" w:rsidTr="00D3314A">
        <w:trPr>
          <w:tblHeader/>
        </w:trPr>
        <w:tc>
          <w:tcPr>
            <w:tcW w:w="2269" w:type="dxa"/>
            <w:shd w:val="clear" w:color="auto" w:fill="auto"/>
            <w:vAlign w:val="bottom"/>
          </w:tcPr>
          <w:p w14:paraId="2443EE84" w14:textId="77777777" w:rsidR="00E1615A" w:rsidRPr="00D45894" w:rsidRDefault="00E1615A" w:rsidP="00E1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7"/>
                <w:szCs w:val="27"/>
                <w:cs/>
              </w:rPr>
            </w:pPr>
            <w:r w:rsidRPr="00D45894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7"/>
                <w:szCs w:val="27"/>
                <w:cs/>
              </w:rPr>
              <w:t>สำหรับงวดเก้าเดือนสิ้นสุด</w:t>
            </w:r>
            <w:r w:rsidRPr="00D45894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7"/>
                <w:szCs w:val="27"/>
                <w:cs/>
              </w:rPr>
              <w:br/>
              <w:t xml:space="preserve">   วันที่</w:t>
            </w:r>
            <w:r w:rsidRPr="00D45894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7"/>
                <w:szCs w:val="27"/>
              </w:rPr>
              <w:t xml:space="preserve"> </w:t>
            </w:r>
            <w:r w:rsidRPr="00BC1EED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7"/>
                <w:szCs w:val="27"/>
              </w:rPr>
              <w:t>30</w:t>
            </w:r>
            <w:r w:rsidRPr="00D45894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7"/>
                <w:szCs w:val="27"/>
                <w:cs/>
              </w:rPr>
              <w:t xml:space="preserve"> กันยายน</w:t>
            </w:r>
          </w:p>
        </w:tc>
        <w:tc>
          <w:tcPr>
            <w:tcW w:w="940" w:type="dxa"/>
          </w:tcPr>
          <w:p w14:paraId="5D21FA0B" w14:textId="77777777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7B826BC2" w14:textId="06FB8679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236" w:type="dxa"/>
          </w:tcPr>
          <w:p w14:paraId="556CE3AB" w14:textId="77777777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</w:tcPr>
          <w:p w14:paraId="4D66EA11" w14:textId="77777777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002E6AF1" w14:textId="33418980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</w:t>
            </w:r>
          </w:p>
        </w:tc>
        <w:tc>
          <w:tcPr>
            <w:tcW w:w="236" w:type="dxa"/>
          </w:tcPr>
          <w:p w14:paraId="0FC94E16" w14:textId="77777777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</w:tcPr>
          <w:p w14:paraId="0D1DC94D" w14:textId="77777777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0444A9F5" w14:textId="4AC042BF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283" w:type="dxa"/>
          </w:tcPr>
          <w:p w14:paraId="5938D493" w14:textId="77777777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</w:tcPr>
          <w:p w14:paraId="03BE47BC" w14:textId="77777777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53166403" w14:textId="35D2A0A9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</w:t>
            </w:r>
          </w:p>
        </w:tc>
        <w:tc>
          <w:tcPr>
            <w:tcW w:w="236" w:type="dxa"/>
          </w:tcPr>
          <w:p w14:paraId="1D07AEDE" w14:textId="77777777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</w:tcPr>
          <w:p w14:paraId="37ABE123" w14:textId="77777777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195C8D68" w14:textId="57E8C7C4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283" w:type="dxa"/>
          </w:tcPr>
          <w:p w14:paraId="0EA995F7" w14:textId="77777777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</w:tcPr>
          <w:p w14:paraId="19A3F37D" w14:textId="77777777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41AB55F0" w14:textId="41C0B211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50CBC37" w14:textId="77777777" w:rsidR="00E1615A" w:rsidRPr="00D45894" w:rsidRDefault="00E1615A" w:rsidP="00E1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</w:tcPr>
          <w:p w14:paraId="737D2BA9" w14:textId="77777777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17DCC081" w14:textId="2400EA5B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236" w:type="dxa"/>
            <w:gridSpan w:val="2"/>
          </w:tcPr>
          <w:p w14:paraId="0AD1C951" w14:textId="77777777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6" w:type="dxa"/>
            <w:gridSpan w:val="3"/>
          </w:tcPr>
          <w:p w14:paraId="68965BE6" w14:textId="77777777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7AEF74C2" w14:textId="6B50742C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</w:t>
            </w:r>
          </w:p>
        </w:tc>
        <w:tc>
          <w:tcPr>
            <w:tcW w:w="236" w:type="dxa"/>
            <w:gridSpan w:val="3"/>
          </w:tcPr>
          <w:p w14:paraId="4F5F2FEF" w14:textId="77777777" w:rsidR="00E1615A" w:rsidRPr="00D45894" w:rsidRDefault="00E1615A" w:rsidP="00E1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2"/>
          </w:tcPr>
          <w:p w14:paraId="3E11A524" w14:textId="77777777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60089733" w14:textId="45F91F5C" w:rsidR="00E1615A" w:rsidRPr="00D45894" w:rsidRDefault="00E1615A" w:rsidP="00E1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236" w:type="dxa"/>
            <w:gridSpan w:val="2"/>
          </w:tcPr>
          <w:p w14:paraId="449D74A4" w14:textId="77777777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3" w:type="dxa"/>
            <w:gridSpan w:val="3"/>
          </w:tcPr>
          <w:p w14:paraId="6367418C" w14:textId="77777777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2F9AADE2" w14:textId="0B4A8662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</w:t>
            </w:r>
          </w:p>
        </w:tc>
        <w:tc>
          <w:tcPr>
            <w:tcW w:w="239" w:type="dxa"/>
            <w:gridSpan w:val="3"/>
          </w:tcPr>
          <w:p w14:paraId="5C0D743E" w14:textId="77777777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0" w:type="dxa"/>
            <w:gridSpan w:val="2"/>
          </w:tcPr>
          <w:p w14:paraId="4CF8239F" w14:textId="77777777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7DF3DAF8" w14:textId="667B5E3B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237" w:type="dxa"/>
            <w:gridSpan w:val="2"/>
          </w:tcPr>
          <w:p w14:paraId="0F245AA7" w14:textId="77777777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58" w:type="dxa"/>
          </w:tcPr>
          <w:p w14:paraId="59811315" w14:textId="77777777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702EE6D2" w14:textId="47C5E15F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</w:t>
            </w:r>
          </w:p>
        </w:tc>
      </w:tr>
      <w:tr w:rsidR="00E1615A" w:rsidRPr="00D45894" w14:paraId="2E19A83B" w14:textId="77777777" w:rsidTr="00D3314A">
        <w:trPr>
          <w:tblHeader/>
        </w:trPr>
        <w:tc>
          <w:tcPr>
            <w:tcW w:w="2269" w:type="dxa"/>
            <w:shd w:val="clear" w:color="auto" w:fill="auto"/>
          </w:tcPr>
          <w:p w14:paraId="5F201671" w14:textId="77777777" w:rsidR="00E1615A" w:rsidRPr="00D45894" w:rsidRDefault="00E1615A" w:rsidP="00E1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044" w:type="dxa"/>
            <w:gridSpan w:val="38"/>
          </w:tcPr>
          <w:p w14:paraId="6D09DABE" w14:textId="77777777" w:rsidR="00E1615A" w:rsidRPr="00D45894" w:rsidRDefault="00E1615A" w:rsidP="00E1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i/>
                <w:iCs/>
                <w:color w:val="000000" w:themeColor="text1"/>
                <w:sz w:val="27"/>
                <w:szCs w:val="27"/>
                <w:cs/>
              </w:rPr>
              <w:t>(พันบาท)</w:t>
            </w:r>
          </w:p>
        </w:tc>
      </w:tr>
      <w:tr w:rsidR="00E1615A" w:rsidRPr="00D45894" w14:paraId="34DC939A" w14:textId="77777777" w:rsidTr="00D3314A">
        <w:tc>
          <w:tcPr>
            <w:tcW w:w="2269" w:type="dxa"/>
            <w:shd w:val="clear" w:color="auto" w:fill="auto"/>
            <w:vAlign w:val="bottom"/>
          </w:tcPr>
          <w:p w14:paraId="61A98236" w14:textId="5E092F6F" w:rsidR="00E1615A" w:rsidRPr="00D45894" w:rsidRDefault="00E1615A" w:rsidP="00E1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  <w:lang w:val="en-GB"/>
              </w:rPr>
            </w:pPr>
            <w:r w:rsidRPr="00D45894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7"/>
                <w:szCs w:val="27"/>
                <w:cs/>
              </w:rPr>
              <w:t>ข้อมูลตามส่วนงานดำเนินงาน</w:t>
            </w:r>
          </w:p>
        </w:tc>
        <w:tc>
          <w:tcPr>
            <w:tcW w:w="940" w:type="dxa"/>
          </w:tcPr>
          <w:p w14:paraId="3EF53978" w14:textId="77777777" w:rsidR="00E1615A" w:rsidRPr="00BC1EED" w:rsidRDefault="00E1615A" w:rsidP="00E1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</w:tcPr>
          <w:p w14:paraId="60AA80FD" w14:textId="77777777" w:rsidR="00E1615A" w:rsidRPr="00D45894" w:rsidRDefault="00E1615A" w:rsidP="00E1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shd w:val="clear" w:color="auto" w:fill="auto"/>
          </w:tcPr>
          <w:p w14:paraId="0823664B" w14:textId="77777777" w:rsidR="00E1615A" w:rsidRPr="00BC1EED" w:rsidRDefault="00E1615A" w:rsidP="00E1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</w:tcPr>
          <w:p w14:paraId="511812CD" w14:textId="77777777" w:rsidR="00E1615A" w:rsidRPr="00D45894" w:rsidRDefault="00E1615A" w:rsidP="00E1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</w:tcPr>
          <w:p w14:paraId="23962E39" w14:textId="77777777" w:rsidR="00E1615A" w:rsidRPr="00BC1EED" w:rsidRDefault="00E1615A" w:rsidP="00E1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</w:tcPr>
          <w:p w14:paraId="5377FBD3" w14:textId="77777777" w:rsidR="00E1615A" w:rsidRPr="00D45894" w:rsidRDefault="00E1615A" w:rsidP="00E1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</w:tcPr>
          <w:p w14:paraId="3D04B38E" w14:textId="77777777" w:rsidR="00E1615A" w:rsidRPr="00BC1EED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</w:tcPr>
          <w:p w14:paraId="7869299F" w14:textId="77777777" w:rsidR="00E1615A" w:rsidRPr="00D45894" w:rsidRDefault="00E1615A" w:rsidP="00E1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756EAD33" w14:textId="77777777" w:rsidR="00E1615A" w:rsidRPr="00BC1EED" w:rsidRDefault="00E1615A" w:rsidP="00E1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31F761DC" w14:textId="77777777" w:rsidR="00E1615A" w:rsidRPr="00D45894" w:rsidRDefault="00E1615A" w:rsidP="00E1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7A71F0C9" w14:textId="77777777" w:rsidR="00E1615A" w:rsidRPr="00BC1EED" w:rsidRDefault="00E1615A" w:rsidP="00E1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002F543F" w14:textId="77777777" w:rsidR="00E1615A" w:rsidRPr="00D45894" w:rsidRDefault="00E1615A" w:rsidP="00E1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32BFA6DD" w14:textId="77777777" w:rsidR="00E1615A" w:rsidRPr="00BC1EED" w:rsidRDefault="00E1615A" w:rsidP="00E1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D714C0B" w14:textId="77777777" w:rsidR="00E1615A" w:rsidRPr="00D45894" w:rsidRDefault="00E1615A" w:rsidP="00E1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E7F2F76" w14:textId="77777777" w:rsidR="00E1615A" w:rsidRPr="00BC1EED" w:rsidRDefault="00E1615A" w:rsidP="00E1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3"/>
          </w:tcPr>
          <w:p w14:paraId="704CD09A" w14:textId="77777777" w:rsidR="00E1615A" w:rsidRPr="00D45894" w:rsidRDefault="00E1615A" w:rsidP="00E1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4DEBA532" w14:textId="77777777" w:rsidR="00E1615A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642D55BD" w14:textId="77777777" w:rsidR="00E1615A" w:rsidRPr="00D45894" w:rsidRDefault="00E1615A" w:rsidP="00E1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</w:tcPr>
          <w:p w14:paraId="3A3F270D" w14:textId="77777777" w:rsidR="00E1615A" w:rsidRPr="00D45894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9" w:type="dxa"/>
            <w:gridSpan w:val="3"/>
          </w:tcPr>
          <w:p w14:paraId="23C9ED13" w14:textId="77777777" w:rsidR="00E1615A" w:rsidRPr="00D45894" w:rsidRDefault="00E1615A" w:rsidP="00E1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1498B318" w14:textId="77777777" w:rsidR="00E1615A" w:rsidRPr="00BC1EED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411B543E" w14:textId="77777777" w:rsidR="00E1615A" w:rsidRPr="00D45894" w:rsidRDefault="00E1615A" w:rsidP="00E1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507BB506" w14:textId="77777777" w:rsidR="00E1615A" w:rsidRPr="00BC1EED" w:rsidRDefault="00E1615A" w:rsidP="00E1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C7090E" w:rsidRPr="00D45894" w14:paraId="3734A734" w14:textId="77777777" w:rsidTr="00D3314A">
        <w:tc>
          <w:tcPr>
            <w:tcW w:w="2269" w:type="dxa"/>
            <w:shd w:val="clear" w:color="auto" w:fill="auto"/>
            <w:vAlign w:val="bottom"/>
          </w:tcPr>
          <w:p w14:paraId="0D9AC584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40" w:type="dxa"/>
          </w:tcPr>
          <w:p w14:paraId="0598187F" w14:textId="7841AF40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3,330,145</w:t>
            </w:r>
          </w:p>
        </w:tc>
        <w:tc>
          <w:tcPr>
            <w:tcW w:w="236" w:type="dxa"/>
          </w:tcPr>
          <w:p w14:paraId="36F074D0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shd w:val="clear" w:color="auto" w:fill="auto"/>
          </w:tcPr>
          <w:p w14:paraId="41BE1DA3" w14:textId="0B088FB0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421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074</w:t>
            </w:r>
          </w:p>
        </w:tc>
        <w:tc>
          <w:tcPr>
            <w:tcW w:w="236" w:type="dxa"/>
          </w:tcPr>
          <w:p w14:paraId="3583DA65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</w:tcPr>
          <w:p w14:paraId="1E5E28EA" w14:textId="410FF870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174,635</w:t>
            </w:r>
          </w:p>
        </w:tc>
        <w:tc>
          <w:tcPr>
            <w:tcW w:w="283" w:type="dxa"/>
          </w:tcPr>
          <w:p w14:paraId="1D5452C8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</w:tcPr>
          <w:p w14:paraId="46F877DB" w14:textId="776B4DFC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176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889</w:t>
            </w:r>
          </w:p>
        </w:tc>
        <w:tc>
          <w:tcPr>
            <w:tcW w:w="236" w:type="dxa"/>
          </w:tcPr>
          <w:p w14:paraId="451AE50D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33D1EB0E" w14:textId="4CE3771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29,894</w:t>
            </w:r>
          </w:p>
        </w:tc>
        <w:tc>
          <w:tcPr>
            <w:tcW w:w="283" w:type="dxa"/>
            <w:shd w:val="clear" w:color="auto" w:fill="auto"/>
          </w:tcPr>
          <w:p w14:paraId="17334EEE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2667C7F2" w14:textId="36B76CF3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27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477</w:t>
            </w:r>
          </w:p>
        </w:tc>
        <w:tc>
          <w:tcPr>
            <w:tcW w:w="236" w:type="dxa"/>
            <w:shd w:val="clear" w:color="auto" w:fill="auto"/>
          </w:tcPr>
          <w:p w14:paraId="766E4D54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0099751F" w14:textId="52AFEE36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3,534,674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A2EE56E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14246529" w14:textId="1038E995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625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440</w:t>
            </w:r>
          </w:p>
        </w:tc>
        <w:tc>
          <w:tcPr>
            <w:tcW w:w="236" w:type="dxa"/>
            <w:gridSpan w:val="3"/>
          </w:tcPr>
          <w:p w14:paraId="53499DB6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4A344012" w14:textId="118BEFFC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</w:tcPr>
          <w:p w14:paraId="518AD8BE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</w:tcPr>
          <w:p w14:paraId="56A9C192" w14:textId="0F17774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9" w:type="dxa"/>
            <w:gridSpan w:val="3"/>
          </w:tcPr>
          <w:p w14:paraId="4973E1FE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7DB1B2F3" w14:textId="56B894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3,534,674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52B00C7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7DC9865D" w14:textId="0983C29E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625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440</w:t>
            </w:r>
          </w:p>
        </w:tc>
      </w:tr>
      <w:tr w:rsidR="00C7090E" w:rsidRPr="00D45894" w14:paraId="0D75AC61" w14:textId="77777777" w:rsidTr="00D3314A">
        <w:tc>
          <w:tcPr>
            <w:tcW w:w="2269" w:type="dxa"/>
            <w:shd w:val="clear" w:color="auto" w:fill="auto"/>
            <w:vAlign w:val="bottom"/>
          </w:tcPr>
          <w:p w14:paraId="79FF54D2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36601CF" w14:textId="0AED30C0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854</w:t>
            </w:r>
          </w:p>
        </w:tc>
        <w:tc>
          <w:tcPr>
            <w:tcW w:w="236" w:type="dxa"/>
          </w:tcPr>
          <w:p w14:paraId="0B60566B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09DFEFC9" w14:textId="713544A2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47</w:t>
            </w:r>
          </w:p>
        </w:tc>
        <w:tc>
          <w:tcPr>
            <w:tcW w:w="236" w:type="dxa"/>
          </w:tcPr>
          <w:p w14:paraId="6EFEAC3C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3B227F2B" w14:textId="1CBAC29F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68,652</w:t>
            </w:r>
          </w:p>
        </w:tc>
        <w:tc>
          <w:tcPr>
            <w:tcW w:w="283" w:type="dxa"/>
          </w:tcPr>
          <w:p w14:paraId="35757AC0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76F2E154" w14:textId="6FF60DEA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63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336</w:t>
            </w:r>
          </w:p>
        </w:tc>
        <w:tc>
          <w:tcPr>
            <w:tcW w:w="236" w:type="dxa"/>
          </w:tcPr>
          <w:p w14:paraId="5EBB3B97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4FE9F53C" w14:textId="4D5C8D90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D71CF6B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722F26CB" w14:textId="3E22AF5A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after="0"/>
              <w:ind w:right="-115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F01B4E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445FF" w14:textId="425275EB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69,506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70E0621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DE633" w14:textId="407EF4C9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63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383</w:t>
            </w:r>
          </w:p>
        </w:tc>
        <w:tc>
          <w:tcPr>
            <w:tcW w:w="236" w:type="dxa"/>
            <w:gridSpan w:val="3"/>
          </w:tcPr>
          <w:p w14:paraId="2044ED93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AD8FA" w14:textId="40825869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(69,506)</w:t>
            </w:r>
          </w:p>
        </w:tc>
        <w:tc>
          <w:tcPr>
            <w:tcW w:w="236" w:type="dxa"/>
            <w:gridSpan w:val="2"/>
          </w:tcPr>
          <w:p w14:paraId="2B42A79E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  <w:vAlign w:val="bottom"/>
          </w:tcPr>
          <w:p w14:paraId="3725261A" w14:textId="5ECEB238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63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383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9" w:type="dxa"/>
            <w:gridSpan w:val="3"/>
          </w:tcPr>
          <w:p w14:paraId="273374C9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14057A" w14:textId="02247C11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7231DF2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4093E0" w14:textId="5966DFA6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AC039D" w:rsidRPr="00D45894" w14:paraId="506E0FC3" w14:textId="77777777" w:rsidTr="00D3314A">
        <w:trPr>
          <w:trHeight w:val="355"/>
        </w:trPr>
        <w:tc>
          <w:tcPr>
            <w:tcW w:w="2269" w:type="dxa"/>
            <w:shd w:val="clear" w:color="auto" w:fill="auto"/>
            <w:vAlign w:val="bottom"/>
          </w:tcPr>
          <w:p w14:paraId="7662BAF5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  <w:t>รวมรายได้</w:t>
            </w: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4AB5246" w14:textId="4873EB06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3,330,999</w:t>
            </w:r>
          </w:p>
        </w:tc>
        <w:tc>
          <w:tcPr>
            <w:tcW w:w="236" w:type="dxa"/>
          </w:tcPr>
          <w:p w14:paraId="7B801846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03541" w14:textId="725537F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421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121</w:t>
            </w:r>
          </w:p>
        </w:tc>
        <w:tc>
          <w:tcPr>
            <w:tcW w:w="236" w:type="dxa"/>
          </w:tcPr>
          <w:p w14:paraId="6077FA51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14:paraId="75CAF16E" w14:textId="43C910BF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243,287</w:t>
            </w:r>
          </w:p>
        </w:tc>
        <w:tc>
          <w:tcPr>
            <w:tcW w:w="283" w:type="dxa"/>
          </w:tcPr>
          <w:p w14:paraId="059CFA68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723F1B8E" w14:textId="5D6D92E2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240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225</w:t>
            </w:r>
          </w:p>
        </w:tc>
        <w:tc>
          <w:tcPr>
            <w:tcW w:w="236" w:type="dxa"/>
          </w:tcPr>
          <w:p w14:paraId="7A110421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D85567" w14:textId="72AFAFD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29,894</w:t>
            </w:r>
          </w:p>
        </w:tc>
        <w:tc>
          <w:tcPr>
            <w:tcW w:w="283" w:type="dxa"/>
            <w:shd w:val="clear" w:color="auto" w:fill="auto"/>
          </w:tcPr>
          <w:p w14:paraId="7B515483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42EC8" w14:textId="4F559BED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27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477</w:t>
            </w:r>
          </w:p>
        </w:tc>
        <w:tc>
          <w:tcPr>
            <w:tcW w:w="236" w:type="dxa"/>
            <w:shd w:val="clear" w:color="auto" w:fill="auto"/>
          </w:tcPr>
          <w:p w14:paraId="59239EF9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969B16" w14:textId="70828C3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3,604,180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AC872A9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E384CE" w14:textId="42438E6D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688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823</w:t>
            </w:r>
          </w:p>
        </w:tc>
        <w:tc>
          <w:tcPr>
            <w:tcW w:w="236" w:type="dxa"/>
            <w:gridSpan w:val="3"/>
          </w:tcPr>
          <w:p w14:paraId="316A8A49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47D5E1" w14:textId="63868105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(69,506)</w:t>
            </w:r>
          </w:p>
        </w:tc>
        <w:tc>
          <w:tcPr>
            <w:tcW w:w="236" w:type="dxa"/>
            <w:gridSpan w:val="2"/>
          </w:tcPr>
          <w:p w14:paraId="61E4FDE4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ECF5E9" w14:textId="73E93FC2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(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63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383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9" w:type="dxa"/>
            <w:gridSpan w:val="3"/>
          </w:tcPr>
          <w:p w14:paraId="25A2BC92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8E71B" w14:textId="4CB83BB1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3,534,674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0F36EE3F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EAF0B" w14:textId="1B5FD15A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625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440</w:t>
            </w:r>
          </w:p>
        </w:tc>
      </w:tr>
      <w:tr w:rsidR="00C7090E" w:rsidRPr="00D45894" w14:paraId="3AC81726" w14:textId="77777777" w:rsidTr="00D3314A">
        <w:tc>
          <w:tcPr>
            <w:tcW w:w="2269" w:type="dxa"/>
            <w:shd w:val="clear" w:color="auto" w:fill="auto"/>
            <w:vAlign w:val="bottom"/>
          </w:tcPr>
          <w:p w14:paraId="295F92B8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</w:tcPr>
          <w:p w14:paraId="528C5F61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6E33F177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59C34B47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342BD61C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1B88E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72D1E4E4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6FFB4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33CC866A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484D6B3F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507"/>
              </w:tabs>
              <w:spacing w:after="0" w:line="240" w:lineRule="auto"/>
              <w:ind w:left="-121" w:right="-111" w:hanging="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5D182873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</w:tcPr>
          <w:p w14:paraId="02D4B872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right="-115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35B499C6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7C08C9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D69FF47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673352A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3"/>
          </w:tcPr>
          <w:p w14:paraId="5CCB5529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7F8EFBFA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2B65B037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  <w:tcBorders>
              <w:top w:val="double" w:sz="4" w:space="0" w:color="auto"/>
            </w:tcBorders>
          </w:tcPr>
          <w:p w14:paraId="7725F456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9" w:type="dxa"/>
            <w:gridSpan w:val="3"/>
          </w:tcPr>
          <w:p w14:paraId="061B7697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6A12F55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50A1BDB9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F846FC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C7090E" w:rsidRPr="00D45894" w14:paraId="218BDEA6" w14:textId="77777777" w:rsidTr="00D3314A">
        <w:tc>
          <w:tcPr>
            <w:tcW w:w="2269" w:type="dxa"/>
            <w:shd w:val="clear" w:color="auto" w:fill="auto"/>
            <w:vAlign w:val="bottom"/>
          </w:tcPr>
          <w:p w14:paraId="292CF256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940" w:type="dxa"/>
            <w:shd w:val="clear" w:color="auto" w:fill="auto"/>
          </w:tcPr>
          <w:p w14:paraId="3C598570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160FC5E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shd w:val="clear" w:color="auto" w:fill="auto"/>
          </w:tcPr>
          <w:p w14:paraId="10BE8475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77EC3BF7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3CC56D2A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7CF9B69A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12DF23B1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1568E697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7462E58D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507"/>
              </w:tabs>
              <w:spacing w:after="0" w:line="240" w:lineRule="auto"/>
              <w:ind w:left="-121" w:right="-111" w:hanging="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110D42FE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44CFCBFC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right="-115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72D167D9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689DFD9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25D76F3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6A9306D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3"/>
          </w:tcPr>
          <w:p w14:paraId="03B3B1DF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1FBB7D8C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76CC2CE9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</w:tcPr>
          <w:p w14:paraId="11E3EAAC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9" w:type="dxa"/>
            <w:gridSpan w:val="3"/>
          </w:tcPr>
          <w:p w14:paraId="6FAE7E0E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1426DA6C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3196141D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658E5CD2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C7090E" w:rsidRPr="00D45894" w14:paraId="54376A1F" w14:textId="77777777" w:rsidTr="00D3314A">
        <w:tc>
          <w:tcPr>
            <w:tcW w:w="2269" w:type="dxa"/>
            <w:shd w:val="clear" w:color="auto" w:fill="auto"/>
          </w:tcPr>
          <w:p w14:paraId="0DE95189" w14:textId="77777777" w:rsidR="00C7090E" w:rsidRPr="00D45894" w:rsidRDefault="00C7090E" w:rsidP="00C7090E">
            <w:pPr>
              <w:ind w:left="72" w:right="-11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eastAsia="en-GB"/>
              </w:rPr>
            </w:pPr>
            <w:r w:rsidRPr="00D45894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  <w:lang w:eastAsia="en-GB"/>
              </w:rPr>
              <w:t>ส่วนงานภูมิศาสตร์หลัก</w:t>
            </w:r>
            <w:r w:rsidRPr="00D45894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eastAsia="en-GB"/>
              </w:rPr>
              <w:t xml:space="preserve"> </w:t>
            </w:r>
          </w:p>
        </w:tc>
        <w:tc>
          <w:tcPr>
            <w:tcW w:w="940" w:type="dxa"/>
          </w:tcPr>
          <w:p w14:paraId="4AE9B655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</w:tcPr>
          <w:p w14:paraId="0304B240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</w:tcPr>
          <w:p w14:paraId="6636ECC8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</w:tcPr>
          <w:p w14:paraId="6426A2F3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shd w:val="clear" w:color="auto" w:fill="auto"/>
          </w:tcPr>
          <w:p w14:paraId="39464382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57989609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13C0BFDF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648D975D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26F4C452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21" w:right="-111" w:hanging="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171C4918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332CE640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C89F87E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340EF269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21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C766A8E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25E29D35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3"/>
          </w:tcPr>
          <w:p w14:paraId="01B5C902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35ED0188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606093E6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</w:tcPr>
          <w:p w14:paraId="7416D90F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9" w:type="dxa"/>
            <w:gridSpan w:val="3"/>
          </w:tcPr>
          <w:p w14:paraId="2B9213FB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1E153DA8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2FEB15B9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68AD1CD1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C7090E" w:rsidRPr="00D45894" w14:paraId="279C61FD" w14:textId="77777777" w:rsidTr="00D3314A">
        <w:tc>
          <w:tcPr>
            <w:tcW w:w="2269" w:type="dxa"/>
            <w:shd w:val="clear" w:color="auto" w:fill="auto"/>
          </w:tcPr>
          <w:p w14:paraId="0191FA80" w14:textId="77777777" w:rsidR="00C7090E" w:rsidRPr="00D45894" w:rsidRDefault="00C7090E" w:rsidP="00C7090E">
            <w:pPr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en-GB"/>
              </w:rPr>
            </w:pPr>
            <w:r w:rsidRPr="00D45894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940" w:type="dxa"/>
          </w:tcPr>
          <w:p w14:paraId="5843C236" w14:textId="220C24A4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859,153</w:t>
            </w:r>
          </w:p>
        </w:tc>
        <w:tc>
          <w:tcPr>
            <w:tcW w:w="236" w:type="dxa"/>
          </w:tcPr>
          <w:p w14:paraId="3A7E76EC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shd w:val="clear" w:color="auto" w:fill="auto"/>
          </w:tcPr>
          <w:p w14:paraId="20A510DB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531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466</w:t>
            </w:r>
          </w:p>
        </w:tc>
        <w:tc>
          <w:tcPr>
            <w:tcW w:w="236" w:type="dxa"/>
          </w:tcPr>
          <w:p w14:paraId="77846238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shd w:val="clear" w:color="auto" w:fill="auto"/>
          </w:tcPr>
          <w:p w14:paraId="2CB8F52E" w14:textId="13945811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EA2C2D9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5519D034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553EC5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1355EA47" w14:textId="58F9C5D6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09700C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1F1C566D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after="0"/>
              <w:ind w:right="-115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2C53D0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48981F97" w14:textId="5B49FDA2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859,153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F00B335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28E7B971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531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466</w:t>
            </w:r>
          </w:p>
        </w:tc>
        <w:tc>
          <w:tcPr>
            <w:tcW w:w="236" w:type="dxa"/>
            <w:gridSpan w:val="3"/>
          </w:tcPr>
          <w:p w14:paraId="5CC1FEF0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195E23B1" w14:textId="3A108498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</w:tcPr>
          <w:p w14:paraId="4B8C035C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</w:tcPr>
          <w:p w14:paraId="5569B3E4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9" w:type="dxa"/>
            <w:gridSpan w:val="3"/>
          </w:tcPr>
          <w:p w14:paraId="53271901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14:paraId="1DF719C6" w14:textId="52D6D2E3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859,153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BA495AD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640ED208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531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466</w:t>
            </w:r>
          </w:p>
        </w:tc>
      </w:tr>
      <w:tr w:rsidR="00C7090E" w:rsidRPr="00D45894" w14:paraId="45846536" w14:textId="77777777" w:rsidTr="00D3314A">
        <w:tc>
          <w:tcPr>
            <w:tcW w:w="2269" w:type="dxa"/>
            <w:shd w:val="clear" w:color="auto" w:fill="auto"/>
          </w:tcPr>
          <w:p w14:paraId="6CEF0C30" w14:textId="77777777" w:rsidR="00C7090E" w:rsidRPr="00D45894" w:rsidRDefault="00C7090E" w:rsidP="00C7090E">
            <w:pPr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en-GB" w:bidi="ar-SA"/>
              </w:rPr>
            </w:pPr>
            <w:r w:rsidRPr="00D45894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en-GB"/>
              </w:rPr>
              <w:t>ไทย</w:t>
            </w:r>
          </w:p>
        </w:tc>
        <w:tc>
          <w:tcPr>
            <w:tcW w:w="940" w:type="dxa"/>
          </w:tcPr>
          <w:p w14:paraId="29B380FB" w14:textId="46E66ACA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659,196</w:t>
            </w:r>
          </w:p>
        </w:tc>
        <w:tc>
          <w:tcPr>
            <w:tcW w:w="236" w:type="dxa"/>
          </w:tcPr>
          <w:p w14:paraId="6667D441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shd w:val="clear" w:color="auto" w:fill="auto"/>
          </w:tcPr>
          <w:p w14:paraId="3846AEDC" w14:textId="1ED299D9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768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064</w:t>
            </w:r>
          </w:p>
        </w:tc>
        <w:tc>
          <w:tcPr>
            <w:tcW w:w="236" w:type="dxa"/>
          </w:tcPr>
          <w:p w14:paraId="0AAF0152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shd w:val="clear" w:color="auto" w:fill="auto"/>
          </w:tcPr>
          <w:p w14:paraId="76D260A1" w14:textId="3D032E23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197,934</w:t>
            </w:r>
          </w:p>
        </w:tc>
        <w:tc>
          <w:tcPr>
            <w:tcW w:w="283" w:type="dxa"/>
            <w:shd w:val="clear" w:color="auto" w:fill="auto"/>
          </w:tcPr>
          <w:p w14:paraId="7FD20961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37BEC90C" w14:textId="18CEA498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204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240</w:t>
            </w:r>
          </w:p>
        </w:tc>
        <w:tc>
          <w:tcPr>
            <w:tcW w:w="236" w:type="dxa"/>
            <w:shd w:val="clear" w:color="auto" w:fill="auto"/>
          </w:tcPr>
          <w:p w14:paraId="2D33A01C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30922857" w14:textId="012790F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2226719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2CDA0D97" w14:textId="4EF9650B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after="0"/>
              <w:ind w:right="-115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4815B9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1C763912" w14:textId="4094202B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857,130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E78195D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071FCF8" w14:textId="205904F8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972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304</w:t>
            </w:r>
          </w:p>
        </w:tc>
        <w:tc>
          <w:tcPr>
            <w:tcW w:w="236" w:type="dxa"/>
            <w:gridSpan w:val="3"/>
          </w:tcPr>
          <w:p w14:paraId="10029D6C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4F5DFE37" w14:textId="26BB84A6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 xml:space="preserve"> (69,506)</w:t>
            </w:r>
          </w:p>
        </w:tc>
        <w:tc>
          <w:tcPr>
            <w:tcW w:w="236" w:type="dxa"/>
            <w:gridSpan w:val="2"/>
          </w:tcPr>
          <w:p w14:paraId="63EE76D8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</w:tcPr>
          <w:p w14:paraId="4E5227C4" w14:textId="6A881695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/>
              <w:ind w:left="-145" w:right="-3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63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383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9" w:type="dxa"/>
            <w:gridSpan w:val="3"/>
          </w:tcPr>
          <w:p w14:paraId="40CC683D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7CC7C46C" w14:textId="16653A4A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787,624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16C76264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7A16533E" w14:textId="022AA80E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908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921</w:t>
            </w:r>
          </w:p>
        </w:tc>
      </w:tr>
      <w:tr w:rsidR="00C7090E" w:rsidRPr="00D45894" w14:paraId="13B43183" w14:textId="77777777" w:rsidTr="00D3314A">
        <w:tc>
          <w:tcPr>
            <w:tcW w:w="2269" w:type="dxa"/>
            <w:shd w:val="clear" w:color="auto" w:fill="auto"/>
          </w:tcPr>
          <w:p w14:paraId="38BD3E0C" w14:textId="77777777" w:rsidR="00C7090E" w:rsidRPr="00D45894" w:rsidRDefault="00C7090E" w:rsidP="00C7090E">
            <w:pPr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en-GB"/>
              </w:rPr>
            </w:pPr>
            <w:r w:rsidRPr="00D45894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en-GB"/>
              </w:rPr>
              <w:t>เกาหลี</w:t>
            </w:r>
          </w:p>
        </w:tc>
        <w:tc>
          <w:tcPr>
            <w:tcW w:w="940" w:type="dxa"/>
          </w:tcPr>
          <w:p w14:paraId="4F0235F0" w14:textId="109B9E9A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438,107</w:t>
            </w:r>
          </w:p>
        </w:tc>
        <w:tc>
          <w:tcPr>
            <w:tcW w:w="236" w:type="dxa"/>
          </w:tcPr>
          <w:p w14:paraId="22DC2164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shd w:val="clear" w:color="auto" w:fill="auto"/>
          </w:tcPr>
          <w:p w14:paraId="71F9ADB3" w14:textId="0B226874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269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677</w:t>
            </w:r>
          </w:p>
        </w:tc>
        <w:tc>
          <w:tcPr>
            <w:tcW w:w="236" w:type="dxa"/>
          </w:tcPr>
          <w:p w14:paraId="1289AAF5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shd w:val="clear" w:color="auto" w:fill="auto"/>
          </w:tcPr>
          <w:p w14:paraId="46704774" w14:textId="3E0DC3C4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C720DCC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1E883117" w14:textId="3D63E899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CFFAFF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6ADCF8F4" w14:textId="65F10E9F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A478D32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66008802" w14:textId="3DCF9A2D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after="0"/>
              <w:ind w:right="-115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6EB48E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5B1180C7" w14:textId="0DA2F62E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438,107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986404A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3E5D233C" w14:textId="37383E4B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269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677</w:t>
            </w:r>
          </w:p>
        </w:tc>
        <w:tc>
          <w:tcPr>
            <w:tcW w:w="236" w:type="dxa"/>
            <w:gridSpan w:val="3"/>
          </w:tcPr>
          <w:p w14:paraId="161D9229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077CEED0" w14:textId="02DCAE73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</w:tcPr>
          <w:p w14:paraId="5EE252B7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</w:tcPr>
          <w:p w14:paraId="2B8C1651" w14:textId="09B0D8A5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9" w:type="dxa"/>
            <w:gridSpan w:val="3"/>
          </w:tcPr>
          <w:p w14:paraId="3840E11E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14:paraId="2C08FE83" w14:textId="4479EAF8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438,107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7018AD6C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7DC1ED29" w14:textId="69422D5D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269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677</w:t>
            </w:r>
          </w:p>
        </w:tc>
      </w:tr>
      <w:tr w:rsidR="00C7090E" w:rsidRPr="00D45894" w14:paraId="17C2EF2D" w14:textId="77777777" w:rsidTr="00D3314A">
        <w:tc>
          <w:tcPr>
            <w:tcW w:w="2269" w:type="dxa"/>
            <w:shd w:val="clear" w:color="auto" w:fill="auto"/>
          </w:tcPr>
          <w:p w14:paraId="02DC2C8F" w14:textId="77777777" w:rsidR="00C7090E" w:rsidRPr="00D45894" w:rsidRDefault="00C7090E" w:rsidP="00C7090E">
            <w:pPr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en-GB"/>
              </w:rPr>
            </w:pPr>
            <w:r w:rsidRPr="00D45894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en-GB"/>
              </w:rPr>
              <w:t>ประเทศอื่นๆ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3A625BE" w14:textId="3D203DE8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1,374,543</w:t>
            </w:r>
          </w:p>
        </w:tc>
        <w:tc>
          <w:tcPr>
            <w:tcW w:w="236" w:type="dxa"/>
          </w:tcPr>
          <w:p w14:paraId="2802C1EB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0CD62153" w14:textId="26C5818D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851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914</w:t>
            </w:r>
          </w:p>
        </w:tc>
        <w:tc>
          <w:tcPr>
            <w:tcW w:w="236" w:type="dxa"/>
          </w:tcPr>
          <w:p w14:paraId="0DC93589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</w:tcPr>
          <w:p w14:paraId="7B178E13" w14:textId="311C01E2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45,353</w:t>
            </w:r>
          </w:p>
        </w:tc>
        <w:tc>
          <w:tcPr>
            <w:tcW w:w="283" w:type="dxa"/>
            <w:shd w:val="clear" w:color="auto" w:fill="auto"/>
          </w:tcPr>
          <w:p w14:paraId="51B26FC7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45770F51" w14:textId="54BE4FA3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35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985</w:t>
            </w:r>
          </w:p>
        </w:tc>
        <w:tc>
          <w:tcPr>
            <w:tcW w:w="236" w:type="dxa"/>
            <w:shd w:val="clear" w:color="auto" w:fill="auto"/>
          </w:tcPr>
          <w:p w14:paraId="03937118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4A6650F4" w14:textId="6BCAE11F" w:rsidR="00C7090E" w:rsidRPr="00D45894" w:rsidRDefault="00C7090E" w:rsidP="00CD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29,894</w:t>
            </w:r>
          </w:p>
        </w:tc>
        <w:tc>
          <w:tcPr>
            <w:tcW w:w="283" w:type="dxa"/>
            <w:shd w:val="clear" w:color="auto" w:fill="auto"/>
          </w:tcPr>
          <w:p w14:paraId="523C7310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7416FF28" w14:textId="0D93982E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27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477</w:t>
            </w:r>
          </w:p>
        </w:tc>
        <w:tc>
          <w:tcPr>
            <w:tcW w:w="236" w:type="dxa"/>
            <w:shd w:val="clear" w:color="auto" w:fill="auto"/>
          </w:tcPr>
          <w:p w14:paraId="31479346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9B415" w14:textId="3FCAED0C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21" w:right="-110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1,449,790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DAE4054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6A0EB" w14:textId="276E7A95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915</w:t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376</w:t>
            </w:r>
          </w:p>
        </w:tc>
        <w:tc>
          <w:tcPr>
            <w:tcW w:w="236" w:type="dxa"/>
            <w:gridSpan w:val="3"/>
          </w:tcPr>
          <w:p w14:paraId="6AB83F5F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63FDD9" w14:textId="671D1298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</w:tcPr>
          <w:p w14:paraId="4C0E3B9B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</w:tcPr>
          <w:p w14:paraId="591197FA" w14:textId="597FC82E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9" w:type="dxa"/>
            <w:gridSpan w:val="3"/>
          </w:tcPr>
          <w:p w14:paraId="13003687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89151" w14:textId="14380DE1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1,449,790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372B93B6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E8B4E" w14:textId="0217B7F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915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376</w:t>
            </w:r>
          </w:p>
        </w:tc>
      </w:tr>
      <w:tr w:rsidR="00AC039D" w:rsidRPr="00D45894" w14:paraId="3D6B21BD" w14:textId="77777777" w:rsidTr="00D3314A">
        <w:tc>
          <w:tcPr>
            <w:tcW w:w="2269" w:type="dxa"/>
            <w:shd w:val="clear" w:color="auto" w:fill="auto"/>
          </w:tcPr>
          <w:p w14:paraId="2C5E61E6" w14:textId="77777777" w:rsidR="00C7090E" w:rsidRPr="00D45894" w:rsidRDefault="00C7090E" w:rsidP="00C7090E">
            <w:pPr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eastAsia="en-GB" w:bidi="ar-SA"/>
              </w:rPr>
            </w:pPr>
            <w:r w:rsidRPr="00D45894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  <w:lang w:eastAsia="en-GB"/>
              </w:rPr>
              <w:t>รวมรายได้</w:t>
            </w: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BDE7225" w14:textId="18F3BD75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3,330,999</w:t>
            </w:r>
          </w:p>
        </w:tc>
        <w:tc>
          <w:tcPr>
            <w:tcW w:w="236" w:type="dxa"/>
          </w:tcPr>
          <w:p w14:paraId="5FCDDB1E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5BFA64" w14:textId="7D1647BD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421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121</w:t>
            </w:r>
          </w:p>
        </w:tc>
        <w:tc>
          <w:tcPr>
            <w:tcW w:w="236" w:type="dxa"/>
          </w:tcPr>
          <w:p w14:paraId="1EA1CF22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4081E" w14:textId="1A81001D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243,287</w:t>
            </w:r>
          </w:p>
        </w:tc>
        <w:tc>
          <w:tcPr>
            <w:tcW w:w="283" w:type="dxa"/>
            <w:shd w:val="clear" w:color="auto" w:fill="auto"/>
          </w:tcPr>
          <w:p w14:paraId="0A084CA8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716FC4" w14:textId="7D6F3F66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240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225</w:t>
            </w:r>
          </w:p>
        </w:tc>
        <w:tc>
          <w:tcPr>
            <w:tcW w:w="236" w:type="dxa"/>
            <w:shd w:val="clear" w:color="auto" w:fill="auto"/>
          </w:tcPr>
          <w:p w14:paraId="49D9AEE2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6F788" w14:textId="612B5520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29,894</w:t>
            </w:r>
          </w:p>
        </w:tc>
        <w:tc>
          <w:tcPr>
            <w:tcW w:w="283" w:type="dxa"/>
            <w:shd w:val="clear" w:color="auto" w:fill="auto"/>
          </w:tcPr>
          <w:p w14:paraId="6F22F7AB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843E1A" w14:textId="6346C2D0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27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477</w:t>
            </w:r>
          </w:p>
        </w:tc>
        <w:tc>
          <w:tcPr>
            <w:tcW w:w="236" w:type="dxa"/>
            <w:shd w:val="clear" w:color="auto" w:fill="auto"/>
          </w:tcPr>
          <w:p w14:paraId="0B4F4357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7168D" w14:textId="66F4B0E3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21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3,604,180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8891709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578D5" w14:textId="38C53DCE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76" w:right="-110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688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823</w:t>
            </w:r>
          </w:p>
        </w:tc>
        <w:tc>
          <w:tcPr>
            <w:tcW w:w="236" w:type="dxa"/>
            <w:gridSpan w:val="3"/>
          </w:tcPr>
          <w:p w14:paraId="3A393E93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2253E9" w14:textId="615F407D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(69,506)</w:t>
            </w:r>
          </w:p>
        </w:tc>
        <w:tc>
          <w:tcPr>
            <w:tcW w:w="236" w:type="dxa"/>
            <w:gridSpan w:val="2"/>
          </w:tcPr>
          <w:p w14:paraId="5CF9E88F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BAAC2" w14:textId="349D73F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(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63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383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9" w:type="dxa"/>
            <w:gridSpan w:val="3"/>
          </w:tcPr>
          <w:p w14:paraId="29B2DB80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B7D43" w14:textId="457925CA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3,534,674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61216348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AA93B" w14:textId="0A1F6E6D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625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440</w:t>
            </w:r>
          </w:p>
        </w:tc>
      </w:tr>
      <w:tr w:rsidR="00C7090E" w:rsidRPr="00D45894" w14:paraId="60011152" w14:textId="77777777" w:rsidTr="00D3314A">
        <w:tc>
          <w:tcPr>
            <w:tcW w:w="2269" w:type="dxa"/>
            <w:shd w:val="clear" w:color="auto" w:fill="auto"/>
            <w:vAlign w:val="bottom"/>
          </w:tcPr>
          <w:p w14:paraId="51FA1950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2AA011C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</w:tcPr>
          <w:p w14:paraId="4EF949FD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4C985F4E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</w:tcPr>
          <w:p w14:paraId="0C8D0F80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</w:tcPr>
          <w:p w14:paraId="1A986503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6367F0D1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</w:tcPr>
          <w:p w14:paraId="258E5BC4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61633FE0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37964DC4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21" w:right="-111" w:hanging="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1C32266E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915B7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0C2D975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1D3E62" w14:textId="77777777" w:rsidR="00C7090E" w:rsidRPr="00D45894" w:rsidRDefault="00C7090E" w:rsidP="00C7090E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2EF307C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3DAB0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3"/>
          </w:tcPr>
          <w:p w14:paraId="73898360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7D81FA39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7E6962C0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  <w:tcBorders>
              <w:top w:val="double" w:sz="4" w:space="0" w:color="auto"/>
            </w:tcBorders>
          </w:tcPr>
          <w:p w14:paraId="2BFE5E4E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9" w:type="dxa"/>
            <w:gridSpan w:val="3"/>
          </w:tcPr>
          <w:p w14:paraId="5874A83B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E66CDBB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18EF40CC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959EFD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C7090E" w:rsidRPr="00D45894" w14:paraId="6EA1D903" w14:textId="77777777" w:rsidTr="00D3314A">
        <w:tc>
          <w:tcPr>
            <w:tcW w:w="2269" w:type="dxa"/>
            <w:shd w:val="clear" w:color="auto" w:fill="auto"/>
            <w:vAlign w:val="bottom"/>
          </w:tcPr>
          <w:p w14:paraId="24026696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lang w:val="en-GB"/>
              </w:rPr>
            </w:pPr>
          </w:p>
        </w:tc>
        <w:tc>
          <w:tcPr>
            <w:tcW w:w="940" w:type="dxa"/>
          </w:tcPr>
          <w:p w14:paraId="0B263C45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</w:tcPr>
          <w:p w14:paraId="54E2EA3F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</w:tcPr>
          <w:p w14:paraId="20416228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</w:tcPr>
          <w:p w14:paraId="075F6842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shd w:val="clear" w:color="auto" w:fill="auto"/>
          </w:tcPr>
          <w:p w14:paraId="722F69A4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1FF4A53A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0773643C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70D9142E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52E8265D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21" w:right="-111" w:hanging="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2F14AF27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47903E30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03AE9B2C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5C839164" w14:textId="77777777" w:rsidR="00C7090E" w:rsidRPr="00D45894" w:rsidRDefault="00C7090E" w:rsidP="00C7090E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E6DA230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0EF3E4C1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3"/>
          </w:tcPr>
          <w:p w14:paraId="3D9B875F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12A51763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627EFC91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</w:tcPr>
          <w:p w14:paraId="3CAC2B15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9" w:type="dxa"/>
            <w:gridSpan w:val="3"/>
          </w:tcPr>
          <w:p w14:paraId="33FD8764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203FDB1A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4CC52AC5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4306957E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C7090E" w:rsidRPr="00D45894" w14:paraId="773CA384" w14:textId="77777777" w:rsidTr="00E1615A">
        <w:tc>
          <w:tcPr>
            <w:tcW w:w="2269" w:type="dxa"/>
            <w:shd w:val="clear" w:color="auto" w:fill="auto"/>
          </w:tcPr>
          <w:p w14:paraId="520F4AEA" w14:textId="77777777" w:rsidR="00C7090E" w:rsidRPr="00D45894" w:rsidRDefault="00C7090E" w:rsidP="00C7090E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eastAsia="en-GB"/>
              </w:rPr>
            </w:pPr>
            <w:r w:rsidRPr="00D45894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  <w:lang w:eastAsia="en-GB"/>
              </w:rPr>
              <w:lastRenderedPageBreak/>
              <w:t>ประเภทของสินค้า</w:t>
            </w:r>
          </w:p>
        </w:tc>
        <w:tc>
          <w:tcPr>
            <w:tcW w:w="940" w:type="dxa"/>
          </w:tcPr>
          <w:p w14:paraId="2FB9D28B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</w:tcPr>
          <w:p w14:paraId="06CEE8AE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</w:tcPr>
          <w:p w14:paraId="4AC107F1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</w:tcPr>
          <w:p w14:paraId="6A5A933F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shd w:val="clear" w:color="auto" w:fill="auto"/>
          </w:tcPr>
          <w:p w14:paraId="2FCFCAE7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51A7D2CA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2E4E652D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108C485E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70C0E987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21" w:right="-111" w:hanging="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33CBE6C4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3060B775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096ADD92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3C2EA40" w14:textId="77777777" w:rsidR="00C7090E" w:rsidRPr="00D45894" w:rsidRDefault="00C7090E" w:rsidP="00C7090E">
            <w:pPr>
              <w:tabs>
                <w:tab w:val="clear" w:pos="680"/>
                <w:tab w:val="left" w:pos="540"/>
              </w:tabs>
              <w:spacing w:line="240" w:lineRule="auto"/>
              <w:ind w:left="-121" w:right="-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7A18CA4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1B9D3EEE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6" w:right="-16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3"/>
          </w:tcPr>
          <w:p w14:paraId="7A83F1A5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32DA4832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7B106660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</w:tcPr>
          <w:p w14:paraId="3F346444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9" w:type="dxa"/>
            <w:gridSpan w:val="3"/>
          </w:tcPr>
          <w:p w14:paraId="57F7540D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46605E46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7A0D7E51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72B3CFED" w14:textId="77777777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C7090E" w:rsidRPr="00D45894" w14:paraId="54913D41" w14:textId="77777777" w:rsidTr="00E1615A">
        <w:tc>
          <w:tcPr>
            <w:tcW w:w="2269" w:type="dxa"/>
            <w:shd w:val="clear" w:color="auto" w:fill="auto"/>
          </w:tcPr>
          <w:p w14:paraId="6C59F8DC" w14:textId="77777777" w:rsidR="00C7090E" w:rsidRPr="00D45894" w:rsidRDefault="00C7090E" w:rsidP="00C7090E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en-GB"/>
              </w:rPr>
            </w:pPr>
            <w:r w:rsidRPr="00D45894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en-GB"/>
              </w:rPr>
              <w:t>ผลิตภัณฑ์น้ำ</w:t>
            </w:r>
          </w:p>
        </w:tc>
        <w:tc>
          <w:tcPr>
            <w:tcW w:w="940" w:type="dxa"/>
          </w:tcPr>
          <w:p w14:paraId="52ACFE24" w14:textId="397F6524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3,035,059</w:t>
            </w:r>
          </w:p>
        </w:tc>
        <w:tc>
          <w:tcPr>
            <w:tcW w:w="236" w:type="dxa"/>
          </w:tcPr>
          <w:p w14:paraId="519E8C69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</w:tcPr>
          <w:p w14:paraId="4A7D701C" w14:textId="431AD6E3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096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579</w:t>
            </w:r>
          </w:p>
        </w:tc>
        <w:tc>
          <w:tcPr>
            <w:tcW w:w="236" w:type="dxa"/>
          </w:tcPr>
          <w:p w14:paraId="4942C574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shd w:val="clear" w:color="auto" w:fill="auto"/>
          </w:tcPr>
          <w:p w14:paraId="219DC078" w14:textId="61B3E0BD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179,378</w:t>
            </w:r>
          </w:p>
        </w:tc>
        <w:tc>
          <w:tcPr>
            <w:tcW w:w="283" w:type="dxa"/>
            <w:shd w:val="clear" w:color="auto" w:fill="auto"/>
          </w:tcPr>
          <w:p w14:paraId="3BED8074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2165B936" w14:textId="0A707D6F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190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736</w:t>
            </w:r>
          </w:p>
        </w:tc>
        <w:tc>
          <w:tcPr>
            <w:tcW w:w="236" w:type="dxa"/>
            <w:shd w:val="clear" w:color="auto" w:fill="auto"/>
          </w:tcPr>
          <w:p w14:paraId="567F02A4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619525FE" w14:textId="045F8E8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29,894</w:t>
            </w:r>
          </w:p>
        </w:tc>
        <w:tc>
          <w:tcPr>
            <w:tcW w:w="283" w:type="dxa"/>
            <w:shd w:val="clear" w:color="auto" w:fill="auto"/>
          </w:tcPr>
          <w:p w14:paraId="31DF6800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62A5A2F6" w14:textId="76C4D9AF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27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477</w:t>
            </w:r>
          </w:p>
        </w:tc>
        <w:tc>
          <w:tcPr>
            <w:tcW w:w="236" w:type="dxa"/>
            <w:shd w:val="clear" w:color="auto" w:fill="auto"/>
          </w:tcPr>
          <w:p w14:paraId="0769A4D7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AE58E0A" w14:textId="7788A28F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3,244,331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3870FD7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F778ED5" w14:textId="4732AF61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314</w:t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792</w:t>
            </w:r>
          </w:p>
        </w:tc>
        <w:tc>
          <w:tcPr>
            <w:tcW w:w="236" w:type="dxa"/>
            <w:gridSpan w:val="3"/>
          </w:tcPr>
          <w:p w14:paraId="28AF7884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  <w:vAlign w:val="bottom"/>
          </w:tcPr>
          <w:p w14:paraId="6EAF3299" w14:textId="22220374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(38,971)</w:t>
            </w:r>
          </w:p>
        </w:tc>
        <w:tc>
          <w:tcPr>
            <w:tcW w:w="236" w:type="dxa"/>
            <w:gridSpan w:val="2"/>
          </w:tcPr>
          <w:p w14:paraId="5234FED5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562116E8" w14:textId="1CEDBF05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31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364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9" w:type="dxa"/>
            <w:gridSpan w:val="3"/>
          </w:tcPr>
          <w:p w14:paraId="4E78A0D7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04BF3ACA" w14:textId="2D601E69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3,205,360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373F1354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09D53CFC" w14:textId="73FB7C0B" w:rsidR="00C7090E" w:rsidRPr="00D4589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283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428</w:t>
            </w:r>
          </w:p>
        </w:tc>
      </w:tr>
      <w:tr w:rsidR="00C7090E" w:rsidRPr="00D45894" w14:paraId="273B71BC" w14:textId="77777777" w:rsidTr="00E1615A">
        <w:tc>
          <w:tcPr>
            <w:tcW w:w="2269" w:type="dxa"/>
            <w:shd w:val="clear" w:color="auto" w:fill="auto"/>
          </w:tcPr>
          <w:p w14:paraId="62E7B8CF" w14:textId="77777777" w:rsidR="00C7090E" w:rsidRPr="003B61E4" w:rsidRDefault="00C7090E" w:rsidP="00C7090E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en-GB"/>
              </w:rPr>
            </w:pPr>
            <w:r w:rsidRPr="003B61E4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940" w:type="dxa"/>
          </w:tcPr>
          <w:p w14:paraId="6EA9C100" w14:textId="6757F1CA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112,663</w:t>
            </w:r>
          </w:p>
        </w:tc>
        <w:tc>
          <w:tcPr>
            <w:tcW w:w="236" w:type="dxa"/>
          </w:tcPr>
          <w:p w14:paraId="015E1B1C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</w:tcPr>
          <w:p w14:paraId="1242A943" w14:textId="1818058C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124</w:t>
            </w:r>
            <w:r w:rsidRP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503</w:t>
            </w:r>
          </w:p>
        </w:tc>
        <w:tc>
          <w:tcPr>
            <w:tcW w:w="236" w:type="dxa"/>
          </w:tcPr>
          <w:p w14:paraId="226429A3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shd w:val="clear" w:color="auto" w:fill="auto"/>
          </w:tcPr>
          <w:p w14:paraId="779E1D54" w14:textId="4CC19F15" w:rsidR="00C7090E" w:rsidRPr="003B61E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7D8102D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06F13264" w14:textId="500CBBA7" w:rsidR="00C7090E" w:rsidRPr="003B61E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26E7F6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659DCD10" w14:textId="60EB7395" w:rsidR="00C7090E" w:rsidRPr="003B61E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1D0D306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733C82D0" w14:textId="44C0CFC4" w:rsidR="00C7090E" w:rsidRPr="003B61E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736CA8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2E1C560E" w14:textId="4FD132DF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112,663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01E15A8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D3174D7" w14:textId="65128D33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124</w:t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503</w:t>
            </w:r>
          </w:p>
        </w:tc>
        <w:tc>
          <w:tcPr>
            <w:tcW w:w="236" w:type="dxa"/>
            <w:gridSpan w:val="3"/>
          </w:tcPr>
          <w:p w14:paraId="1D5C5FC2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  <w:vAlign w:val="bottom"/>
          </w:tcPr>
          <w:p w14:paraId="7BD24E7E" w14:textId="0DEB46D8" w:rsidR="00C7090E" w:rsidRPr="003B61E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</w:tcPr>
          <w:p w14:paraId="4E1A40BE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6032945C" w14:textId="2CBD8148" w:rsidR="00C7090E" w:rsidRPr="003B61E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9" w:type="dxa"/>
            <w:gridSpan w:val="3"/>
          </w:tcPr>
          <w:p w14:paraId="0F727760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355A4B35" w14:textId="5B7B6A26" w:rsidR="00C7090E" w:rsidRPr="003B61E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112,663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640405F8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0965F382" w14:textId="5B8F5A53" w:rsidR="00C7090E" w:rsidRPr="003B61E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124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503</w:t>
            </w:r>
          </w:p>
        </w:tc>
      </w:tr>
      <w:tr w:rsidR="00C7090E" w:rsidRPr="00D45894" w14:paraId="790CA069" w14:textId="77777777" w:rsidTr="00E1615A">
        <w:tc>
          <w:tcPr>
            <w:tcW w:w="2269" w:type="dxa"/>
            <w:shd w:val="clear" w:color="auto" w:fill="auto"/>
          </w:tcPr>
          <w:p w14:paraId="2E86F2EB" w14:textId="77777777" w:rsidR="00C7090E" w:rsidRPr="003B61E4" w:rsidRDefault="00C7090E" w:rsidP="00C7090E">
            <w:pPr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en-GB" w:bidi="ar-SA"/>
              </w:rPr>
            </w:pPr>
            <w:r w:rsidRPr="003B61E4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en-GB"/>
              </w:rPr>
              <w:t>อื่นๆ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A21EF00" w14:textId="33E3B8D0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183,277</w:t>
            </w:r>
          </w:p>
        </w:tc>
        <w:tc>
          <w:tcPr>
            <w:tcW w:w="236" w:type="dxa"/>
          </w:tcPr>
          <w:p w14:paraId="52DA8D5E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56E3C19" w14:textId="5AD03438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200</w:t>
            </w:r>
            <w:r w:rsidRP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039</w:t>
            </w:r>
          </w:p>
        </w:tc>
        <w:tc>
          <w:tcPr>
            <w:tcW w:w="236" w:type="dxa"/>
          </w:tcPr>
          <w:p w14:paraId="1104429B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</w:tcPr>
          <w:p w14:paraId="6B7BFEA3" w14:textId="3B00BC1A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63,909</w:t>
            </w:r>
          </w:p>
        </w:tc>
        <w:tc>
          <w:tcPr>
            <w:tcW w:w="283" w:type="dxa"/>
            <w:shd w:val="clear" w:color="auto" w:fill="auto"/>
          </w:tcPr>
          <w:p w14:paraId="0EE49440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7218176A" w14:textId="5F583B8E" w:rsidR="00C7090E" w:rsidRPr="003B61E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49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489</w:t>
            </w:r>
          </w:p>
        </w:tc>
        <w:tc>
          <w:tcPr>
            <w:tcW w:w="236" w:type="dxa"/>
            <w:shd w:val="clear" w:color="auto" w:fill="auto"/>
          </w:tcPr>
          <w:p w14:paraId="2147383E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44456A61" w14:textId="43BE1137" w:rsidR="00C7090E" w:rsidRPr="003B61E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60EEC7F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75939522" w14:textId="0452A530" w:rsidR="00C7090E" w:rsidRPr="003B61E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CD20C1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6E5911" w14:textId="279976A5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247,186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D5BA98E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849843" w14:textId="3DA25A8B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249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528</w:t>
            </w:r>
          </w:p>
        </w:tc>
        <w:tc>
          <w:tcPr>
            <w:tcW w:w="236" w:type="dxa"/>
            <w:gridSpan w:val="3"/>
          </w:tcPr>
          <w:p w14:paraId="19D1F67E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EA036F" w14:textId="16098DCF" w:rsidR="00C7090E" w:rsidRPr="003B61E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(30,535)</w:t>
            </w:r>
          </w:p>
        </w:tc>
        <w:tc>
          <w:tcPr>
            <w:tcW w:w="236" w:type="dxa"/>
            <w:gridSpan w:val="2"/>
          </w:tcPr>
          <w:p w14:paraId="7A9293FC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</w:tcPr>
          <w:p w14:paraId="64442281" w14:textId="391A3551" w:rsidR="00C7090E" w:rsidRPr="003B61E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32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019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9" w:type="dxa"/>
            <w:gridSpan w:val="3"/>
          </w:tcPr>
          <w:p w14:paraId="24ECA7B9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EB3D86" w14:textId="363FBC2C" w:rsidR="00C7090E" w:rsidRPr="003B61E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216,65</w:t>
            </w:r>
            <w:r w:rsidR="00312CE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CA404F0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5E3B10" w14:textId="148861D1" w:rsidR="00C7090E" w:rsidRPr="003B61E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217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509</w:t>
            </w:r>
          </w:p>
        </w:tc>
      </w:tr>
      <w:tr w:rsidR="00AC039D" w:rsidRPr="00D45894" w14:paraId="5B853C90" w14:textId="77777777" w:rsidTr="00E1615A">
        <w:tc>
          <w:tcPr>
            <w:tcW w:w="2269" w:type="dxa"/>
            <w:shd w:val="clear" w:color="auto" w:fill="auto"/>
          </w:tcPr>
          <w:p w14:paraId="7472E6E9" w14:textId="77777777" w:rsidR="00C7090E" w:rsidRPr="003B61E4" w:rsidRDefault="00C7090E" w:rsidP="00C709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eastAsia="en-GB" w:bidi="ar-SA"/>
              </w:rPr>
            </w:pPr>
            <w:r w:rsidRPr="003B61E4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  <w:lang w:eastAsia="en-GB"/>
              </w:rPr>
              <w:t>รวมรายได้</w:t>
            </w: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771161C4" w14:textId="4235C2A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3,330,999</w:t>
            </w:r>
          </w:p>
        </w:tc>
        <w:tc>
          <w:tcPr>
            <w:tcW w:w="236" w:type="dxa"/>
          </w:tcPr>
          <w:p w14:paraId="70E09669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2F71DDF" w14:textId="6AD61FFB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 w:rsidRPr="003B61E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421</w:t>
            </w:r>
            <w:r w:rsidRPr="003B61E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121</w:t>
            </w:r>
          </w:p>
        </w:tc>
        <w:tc>
          <w:tcPr>
            <w:tcW w:w="236" w:type="dxa"/>
          </w:tcPr>
          <w:p w14:paraId="0D41EB3A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9C33F" w14:textId="263CF243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243,287</w:t>
            </w:r>
          </w:p>
        </w:tc>
        <w:tc>
          <w:tcPr>
            <w:tcW w:w="283" w:type="dxa"/>
            <w:shd w:val="clear" w:color="auto" w:fill="auto"/>
          </w:tcPr>
          <w:p w14:paraId="06F4240D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17CA3B" w14:textId="10DBE21F" w:rsidR="00C7090E" w:rsidRPr="003B61E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240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225</w:t>
            </w:r>
          </w:p>
        </w:tc>
        <w:tc>
          <w:tcPr>
            <w:tcW w:w="236" w:type="dxa"/>
            <w:shd w:val="clear" w:color="auto" w:fill="auto"/>
          </w:tcPr>
          <w:p w14:paraId="2EB62C86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6EA85" w14:textId="6DA74F02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29,894</w:t>
            </w:r>
          </w:p>
        </w:tc>
        <w:tc>
          <w:tcPr>
            <w:tcW w:w="283" w:type="dxa"/>
            <w:shd w:val="clear" w:color="auto" w:fill="auto"/>
          </w:tcPr>
          <w:p w14:paraId="58EFC1FD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1E04E" w14:textId="68B70686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27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477</w:t>
            </w:r>
          </w:p>
        </w:tc>
        <w:tc>
          <w:tcPr>
            <w:tcW w:w="236" w:type="dxa"/>
            <w:shd w:val="clear" w:color="auto" w:fill="auto"/>
          </w:tcPr>
          <w:p w14:paraId="5A36B832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54849" w14:textId="4569656B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3,604,180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CF2C998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CCB74" w14:textId="5DBB4D69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688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823</w:t>
            </w:r>
          </w:p>
        </w:tc>
        <w:tc>
          <w:tcPr>
            <w:tcW w:w="236" w:type="dxa"/>
            <w:gridSpan w:val="3"/>
          </w:tcPr>
          <w:p w14:paraId="1685CCFA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155043" w14:textId="079200AA" w:rsidR="00C7090E" w:rsidRPr="003B61E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(69,506)</w:t>
            </w:r>
          </w:p>
        </w:tc>
        <w:tc>
          <w:tcPr>
            <w:tcW w:w="236" w:type="dxa"/>
            <w:gridSpan w:val="2"/>
          </w:tcPr>
          <w:p w14:paraId="1AB4F215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B7DE01" w14:textId="5ED5B1C2" w:rsidR="00C7090E" w:rsidRPr="003B61E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(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63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383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9" w:type="dxa"/>
            <w:gridSpan w:val="3"/>
          </w:tcPr>
          <w:p w14:paraId="6ACCA60D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B2AD2" w14:textId="3DFB97C6" w:rsidR="00C7090E" w:rsidRPr="003B61E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3,534,67</w:t>
            </w:r>
            <w:r w:rsidR="00312CE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6F769BEB" w14:textId="77777777" w:rsidR="00C7090E" w:rsidRPr="003B61E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87A36" w14:textId="32F33F49" w:rsidR="00C7090E" w:rsidRPr="003B61E4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625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440</w:t>
            </w:r>
          </w:p>
        </w:tc>
      </w:tr>
      <w:tr w:rsidR="00C7090E" w:rsidRPr="00E832B8" w14:paraId="7C1F9661" w14:textId="77777777" w:rsidTr="00E1615A">
        <w:tc>
          <w:tcPr>
            <w:tcW w:w="2269" w:type="dxa"/>
            <w:shd w:val="clear" w:color="auto" w:fill="auto"/>
            <w:vAlign w:val="bottom"/>
          </w:tcPr>
          <w:p w14:paraId="21713D13" w14:textId="77777777" w:rsidR="00C7090E" w:rsidRPr="00E832B8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1040D6CD" w14:textId="77777777" w:rsidR="00C7090E" w:rsidRPr="00E832B8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</w:tcPr>
          <w:p w14:paraId="227D223C" w14:textId="77777777" w:rsidR="00C7090E" w:rsidRPr="00E832B8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35970E45" w14:textId="77777777" w:rsidR="00C7090E" w:rsidRPr="00E832B8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</w:tcPr>
          <w:p w14:paraId="7F0B48ED" w14:textId="77777777" w:rsidR="00C7090E" w:rsidRPr="00E832B8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double" w:sz="4" w:space="0" w:color="auto"/>
            </w:tcBorders>
            <w:shd w:val="clear" w:color="auto" w:fill="auto"/>
          </w:tcPr>
          <w:p w14:paraId="6EF9A075" w14:textId="77777777" w:rsidR="00C7090E" w:rsidRPr="00E832B8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798DAC26" w14:textId="77777777" w:rsidR="00C7090E" w:rsidRPr="00E832B8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shd w:val="clear" w:color="auto" w:fill="auto"/>
          </w:tcPr>
          <w:p w14:paraId="4B12338D" w14:textId="77777777" w:rsidR="00C7090E" w:rsidRPr="00E832B8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2" w:right="-106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4508AE8" w14:textId="77777777" w:rsidR="00C7090E" w:rsidRPr="00E832B8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double" w:sz="4" w:space="0" w:color="auto"/>
            </w:tcBorders>
            <w:shd w:val="clear" w:color="auto" w:fill="auto"/>
          </w:tcPr>
          <w:p w14:paraId="70EDA239" w14:textId="77777777" w:rsidR="00C7090E" w:rsidRPr="00E832B8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21" w:right="-111" w:hanging="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67754A88" w14:textId="77777777" w:rsidR="00C7090E" w:rsidRPr="00E832B8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shd w:val="clear" w:color="auto" w:fill="auto"/>
          </w:tcPr>
          <w:p w14:paraId="19B93DEB" w14:textId="77777777" w:rsidR="00C7090E" w:rsidRPr="00E832B8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289132B" w14:textId="77777777" w:rsidR="00C7090E" w:rsidRPr="00E832B8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FB15EAC" w14:textId="77777777" w:rsidR="00C7090E" w:rsidRPr="00E832B8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2899E50" w14:textId="77777777" w:rsidR="00C7090E" w:rsidRPr="00E832B8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48B34E3" w14:textId="77777777" w:rsidR="00C7090E" w:rsidRPr="00E832B8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gridSpan w:val="3"/>
          </w:tcPr>
          <w:p w14:paraId="3B78A96E" w14:textId="77777777" w:rsidR="00C7090E" w:rsidRPr="00E832B8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97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F08A6F2" w14:textId="77777777" w:rsidR="00C7090E" w:rsidRPr="00E832B8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29F95E6B" w14:textId="77777777" w:rsidR="00C7090E" w:rsidRPr="00E832B8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91" w:type="dxa"/>
            <w:gridSpan w:val="2"/>
            <w:tcBorders>
              <w:top w:val="double" w:sz="4" w:space="0" w:color="auto"/>
            </w:tcBorders>
          </w:tcPr>
          <w:p w14:paraId="5EA7F3CE" w14:textId="77777777" w:rsidR="00C7090E" w:rsidRPr="00E832B8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39" w:type="dxa"/>
            <w:gridSpan w:val="3"/>
          </w:tcPr>
          <w:p w14:paraId="6C4103DE" w14:textId="77777777" w:rsidR="00C7090E" w:rsidRPr="00E832B8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53E5A48" w14:textId="77777777" w:rsidR="00C7090E" w:rsidRPr="00E832B8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141A2EBC" w14:textId="77777777" w:rsidR="00C7090E" w:rsidRPr="00E832B8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B7FAD13" w14:textId="77777777" w:rsidR="00C7090E" w:rsidRPr="00E832B8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C7090E" w:rsidRPr="00D45894" w14:paraId="033C9E99" w14:textId="77777777" w:rsidTr="00E1615A">
        <w:tc>
          <w:tcPr>
            <w:tcW w:w="2269" w:type="dxa"/>
            <w:shd w:val="clear" w:color="auto" w:fill="auto"/>
            <w:vAlign w:val="bottom"/>
          </w:tcPr>
          <w:p w14:paraId="25C88A20" w14:textId="18527326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D45894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กำไร (</w:t>
            </w:r>
            <w:r w:rsidRPr="00D45894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 xml:space="preserve">) </w:t>
            </w:r>
            <w:r w:rsidRPr="00D45894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จาก</w:t>
            </w:r>
            <w:r w:rsidRPr="00D45894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br/>
              <w:t>เงิน</w:t>
            </w:r>
            <w:r w:rsidRPr="00312CEC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ลงทุนในบริษัทร่วม</w:t>
            </w:r>
            <w:r w:rsidRPr="00312CEC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 xml:space="preserve"> และการร่วมค้า</w:t>
            </w:r>
          </w:p>
        </w:tc>
        <w:tc>
          <w:tcPr>
            <w:tcW w:w="940" w:type="dxa"/>
          </w:tcPr>
          <w:p w14:paraId="51E94272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7CA6F41D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38206E2B" w14:textId="2BF00189" w:rsidR="00C7090E" w:rsidRPr="009A025F" w:rsidRDefault="00C7090E" w:rsidP="00EC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(121)</w:t>
            </w:r>
          </w:p>
        </w:tc>
        <w:tc>
          <w:tcPr>
            <w:tcW w:w="236" w:type="dxa"/>
          </w:tcPr>
          <w:p w14:paraId="4F2F4342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</w:tcPr>
          <w:p w14:paraId="54283B1A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70CC334D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60E6FDE6" w14:textId="2E182EE8" w:rsidR="00C7090E" w:rsidRPr="009A025F" w:rsidRDefault="00C7090E" w:rsidP="0028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(16,505)</w:t>
            </w:r>
          </w:p>
        </w:tc>
        <w:tc>
          <w:tcPr>
            <w:tcW w:w="236" w:type="dxa"/>
          </w:tcPr>
          <w:p w14:paraId="18A737C6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</w:tcPr>
          <w:p w14:paraId="01DAB245" w14:textId="77777777" w:rsidR="00C7090E" w:rsidRPr="009A025F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3DF5B524" w14:textId="77777777" w:rsidR="00C7090E" w:rsidRPr="009A025F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1DF87D01" w14:textId="16330923" w:rsidR="00C7090E" w:rsidRPr="009A025F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after="0"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</w:tcPr>
          <w:p w14:paraId="60E05079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</w:tcPr>
          <w:p w14:paraId="54522076" w14:textId="77777777" w:rsidR="00C7090E" w:rsidRPr="009A025F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7205501A" w14:textId="77777777" w:rsidR="00C7090E" w:rsidRPr="009A025F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6EBA0AC8" w14:textId="64D8F394" w:rsidR="00C7090E" w:rsidRPr="009A025F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after="0"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723C86B3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73135F9D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right="-111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  <w:p w14:paraId="4947EFDD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right="-111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  <w:p w14:paraId="3BEB0AD6" w14:textId="67C9C56D" w:rsidR="00C7090E" w:rsidRPr="009A025F" w:rsidRDefault="00C7090E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9A025F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1,144</w:t>
            </w:r>
          </w:p>
        </w:tc>
        <w:tc>
          <w:tcPr>
            <w:tcW w:w="283" w:type="dxa"/>
            <w:shd w:val="clear" w:color="auto" w:fill="auto"/>
          </w:tcPr>
          <w:p w14:paraId="430B8F01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1E4716B3" w14:textId="77777777" w:rsidR="00C7090E" w:rsidRPr="009A025F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112CF98A" w14:textId="77777777" w:rsidR="00C7090E" w:rsidRPr="009A025F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3BD293C9" w14:textId="50DEDF65" w:rsidR="00C7090E" w:rsidRPr="009A025F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7C5B5E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0E304150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6C4659D3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5AE46B2B" w14:textId="61F0E398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1,023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7F02ECF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233134F0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63477F66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58BCFF2E" w14:textId="056DE06E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(16,505)</w:t>
            </w:r>
          </w:p>
        </w:tc>
        <w:tc>
          <w:tcPr>
            <w:tcW w:w="236" w:type="dxa"/>
            <w:gridSpan w:val="3"/>
          </w:tcPr>
          <w:p w14:paraId="65966BAA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67AA6D6D" w14:textId="77777777" w:rsidR="00C7090E" w:rsidRPr="009A025F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1034ED9B" w14:textId="77777777" w:rsidR="00C7090E" w:rsidRPr="009A025F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4F4114D2" w14:textId="598C0236" w:rsidR="00C7090E" w:rsidRPr="009A025F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</w:tcPr>
          <w:p w14:paraId="0EC896BB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</w:tcPr>
          <w:p w14:paraId="1D7FE7F9" w14:textId="77777777" w:rsidR="00C7090E" w:rsidRPr="009A025F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239D5736" w14:textId="77777777" w:rsidR="00C7090E" w:rsidRPr="009A025F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21FB18E9" w14:textId="48EF6909" w:rsidR="00C7090E" w:rsidRPr="009A025F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9" w:type="dxa"/>
            <w:gridSpan w:val="3"/>
          </w:tcPr>
          <w:p w14:paraId="38F773DE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37A7FE8B" w14:textId="77777777" w:rsidR="00C7090E" w:rsidRPr="009A025F" w:rsidRDefault="00C7090E" w:rsidP="00DF2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42DCF7DB" w14:textId="77777777" w:rsidR="00C7090E" w:rsidRPr="009A025F" w:rsidRDefault="00C7090E" w:rsidP="00DF2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09EF44D0" w14:textId="321D72D6" w:rsidR="00C7090E" w:rsidRPr="009A025F" w:rsidRDefault="00C7090E" w:rsidP="00312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1,023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3B2F82B4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2F1A433F" w14:textId="77777777" w:rsidR="00C7090E" w:rsidRPr="009A025F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1402702C" w14:textId="77777777" w:rsidR="00C7090E" w:rsidRPr="009A025F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6C3D358F" w14:textId="66277D65" w:rsidR="00C7090E" w:rsidRPr="009A025F" w:rsidRDefault="00C7090E" w:rsidP="00DF2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(16,505)</w:t>
            </w:r>
          </w:p>
        </w:tc>
      </w:tr>
      <w:tr w:rsidR="00C7090E" w:rsidRPr="00D45894" w14:paraId="29C784A6" w14:textId="77777777" w:rsidTr="00E1615A">
        <w:tc>
          <w:tcPr>
            <w:tcW w:w="2269" w:type="dxa"/>
            <w:shd w:val="clear" w:color="auto" w:fill="auto"/>
            <w:vAlign w:val="bottom"/>
          </w:tcPr>
          <w:p w14:paraId="479CF992" w14:textId="77777777" w:rsidR="00C7090E" w:rsidRPr="00D45894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กำไร (ขาดทุน) ตามส่วนงาน ก่อนหักภาษีเงินได้</w:t>
            </w:r>
          </w:p>
        </w:tc>
        <w:tc>
          <w:tcPr>
            <w:tcW w:w="940" w:type="dxa"/>
          </w:tcPr>
          <w:p w14:paraId="3177A822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22" w:right="-216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  <w:p w14:paraId="0403CD57" w14:textId="5679DF24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22" w:right="-216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9A025F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614,337</w:t>
            </w:r>
          </w:p>
        </w:tc>
        <w:tc>
          <w:tcPr>
            <w:tcW w:w="236" w:type="dxa"/>
          </w:tcPr>
          <w:p w14:paraId="20E92AB2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spacing w:line="240" w:lineRule="auto"/>
              <w:ind w:right="-2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</w:tcPr>
          <w:p w14:paraId="68CDD4CA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22" w:right="-2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  <w:p w14:paraId="22B9A4FC" w14:textId="3B692971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22" w:right="-2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9A025F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441,189</w:t>
            </w:r>
          </w:p>
        </w:tc>
        <w:tc>
          <w:tcPr>
            <w:tcW w:w="236" w:type="dxa"/>
          </w:tcPr>
          <w:p w14:paraId="46FB1331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</w:tcPr>
          <w:p w14:paraId="3EF25324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3388B8AB" w14:textId="59A48B2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6,25</w:t>
            </w:r>
            <w:r w:rsidR="00312CE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</w:t>
            </w:r>
          </w:p>
        </w:tc>
        <w:tc>
          <w:tcPr>
            <w:tcW w:w="283" w:type="dxa"/>
          </w:tcPr>
          <w:p w14:paraId="1F2148D2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4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</w:tcPr>
          <w:p w14:paraId="6222E9C6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477C0E5C" w14:textId="706F297E" w:rsidR="00C7090E" w:rsidRPr="009A025F" w:rsidRDefault="00C7090E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(3,339)</w:t>
            </w:r>
          </w:p>
        </w:tc>
        <w:tc>
          <w:tcPr>
            <w:tcW w:w="236" w:type="dxa"/>
          </w:tcPr>
          <w:p w14:paraId="7D3FCCAA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42A7E620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31" w:right="-111" w:hanging="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  <w:p w14:paraId="51DD9B3C" w14:textId="3E34394F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31" w:right="-111" w:hanging="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9A025F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1,348</w:t>
            </w:r>
          </w:p>
        </w:tc>
        <w:tc>
          <w:tcPr>
            <w:tcW w:w="283" w:type="dxa"/>
            <w:shd w:val="clear" w:color="auto" w:fill="auto"/>
          </w:tcPr>
          <w:p w14:paraId="3D99364C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1763FD0A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  <w:p w14:paraId="4EB3AD01" w14:textId="71EF2579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9A025F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5,687</w:t>
            </w:r>
          </w:p>
        </w:tc>
        <w:tc>
          <w:tcPr>
            <w:tcW w:w="236" w:type="dxa"/>
            <w:shd w:val="clear" w:color="auto" w:fill="auto"/>
          </w:tcPr>
          <w:p w14:paraId="5E00CF29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1582671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1DCB0D5B" w14:textId="4C21C839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621,93</w:t>
            </w:r>
            <w:r w:rsidR="00312CE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1CC1E73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5D3BA985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737834AE" w14:textId="54E34821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443,537</w:t>
            </w:r>
          </w:p>
        </w:tc>
        <w:tc>
          <w:tcPr>
            <w:tcW w:w="236" w:type="dxa"/>
            <w:gridSpan w:val="3"/>
          </w:tcPr>
          <w:p w14:paraId="6589E9A0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6B3DC694" w14:textId="77777777" w:rsidR="00C7090E" w:rsidRPr="009A025F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524DD517" w14:textId="3BF80A5C" w:rsidR="00C7090E" w:rsidRPr="009A025F" w:rsidRDefault="00C7090E" w:rsidP="00312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1,549</w:t>
            </w:r>
          </w:p>
        </w:tc>
        <w:tc>
          <w:tcPr>
            <w:tcW w:w="236" w:type="dxa"/>
            <w:gridSpan w:val="2"/>
          </w:tcPr>
          <w:p w14:paraId="0EF4A568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</w:tcPr>
          <w:p w14:paraId="5E885E16" w14:textId="77777777" w:rsidR="00C7090E" w:rsidRPr="009A025F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1D816E81" w14:textId="308E5B1E" w:rsidR="00C7090E" w:rsidRPr="009A025F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1,589</w:t>
            </w:r>
          </w:p>
        </w:tc>
        <w:tc>
          <w:tcPr>
            <w:tcW w:w="239" w:type="dxa"/>
            <w:gridSpan w:val="3"/>
          </w:tcPr>
          <w:p w14:paraId="0979187E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2ECB5343" w14:textId="77777777" w:rsidR="00C7090E" w:rsidRPr="009A025F" w:rsidRDefault="00C7090E" w:rsidP="00DF2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6581D606" w14:textId="0C99F7CC" w:rsidR="00C7090E" w:rsidRPr="009A025F" w:rsidRDefault="00C7090E" w:rsidP="00DF2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623,48</w:t>
            </w:r>
            <w:r w:rsidR="00312CE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0FC8211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644C6DBC" w14:textId="77777777" w:rsidR="00C7090E" w:rsidRPr="009A025F" w:rsidRDefault="00C7090E" w:rsidP="00DF2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26B285E6" w14:textId="631AA32E" w:rsidR="00C7090E" w:rsidRPr="009A025F" w:rsidRDefault="00C7090E" w:rsidP="00DF2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445,126</w:t>
            </w:r>
          </w:p>
        </w:tc>
      </w:tr>
      <w:tr w:rsidR="00C7090E" w:rsidRPr="00E832B8" w14:paraId="75F1E1F9" w14:textId="77777777" w:rsidTr="00E1615A">
        <w:tc>
          <w:tcPr>
            <w:tcW w:w="2269" w:type="dxa"/>
            <w:shd w:val="clear" w:color="auto" w:fill="auto"/>
            <w:vAlign w:val="bottom"/>
          </w:tcPr>
          <w:p w14:paraId="6638A1B4" w14:textId="77777777" w:rsidR="00C7090E" w:rsidRPr="00E832B8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940" w:type="dxa"/>
          </w:tcPr>
          <w:p w14:paraId="25A06895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75" w:right="-2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</w:tcPr>
          <w:p w14:paraId="15D8EF14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spacing w:line="240" w:lineRule="auto"/>
              <w:ind w:right="-2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</w:tcPr>
          <w:p w14:paraId="3E5888AA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22" w:right="-2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</w:tcPr>
          <w:p w14:paraId="657FB6A6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</w:tcPr>
          <w:p w14:paraId="6F8EF6C9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</w:tcPr>
          <w:p w14:paraId="5A9E8038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4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</w:tcPr>
          <w:p w14:paraId="0DA9C049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2" w:right="-106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</w:tcPr>
          <w:p w14:paraId="44425F20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414827B7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21" w:right="-111" w:hanging="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08287033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12650A67" w14:textId="77777777" w:rsidR="00C7090E" w:rsidRPr="009A025F" w:rsidRDefault="00C7090E" w:rsidP="00C7090E">
            <w:pPr>
              <w:pStyle w:val="acctmergecolhdg"/>
              <w:tabs>
                <w:tab w:val="decimal" w:pos="584"/>
              </w:tabs>
              <w:spacing w:line="240" w:lineRule="auto"/>
              <w:ind w:right="-111"/>
              <w:jc w:val="left"/>
              <w:rPr>
                <w:rFonts w:asciiTheme="majorBidi" w:eastAsia="Calibri" w:hAnsiTheme="majorBidi" w:cstheme="majorBidi"/>
                <w:b w:val="0"/>
                <w:color w:val="000000" w:themeColor="text1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94CDBE5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249CCF2A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EC4321C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37C32A53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3"/>
          </w:tcPr>
          <w:p w14:paraId="553B76F0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654EA549" w14:textId="77777777" w:rsidR="00C7090E" w:rsidRPr="009A025F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1527C208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</w:tcPr>
          <w:p w14:paraId="314B5E96" w14:textId="77777777" w:rsidR="00C7090E" w:rsidRPr="009A025F" w:rsidRDefault="00C7090E" w:rsidP="00C7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9" w:type="dxa"/>
            <w:gridSpan w:val="3"/>
          </w:tcPr>
          <w:p w14:paraId="33786461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2CAFA672" w14:textId="77777777" w:rsidR="00C7090E" w:rsidRPr="009A025F" w:rsidRDefault="00C7090E" w:rsidP="00DF2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699128A5" w14:textId="77777777" w:rsidR="00C7090E" w:rsidRPr="009A025F" w:rsidRDefault="00C7090E" w:rsidP="00C7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00D13BDB" w14:textId="77777777" w:rsidR="00C7090E" w:rsidRPr="009A025F" w:rsidRDefault="00C7090E" w:rsidP="00DF2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312CEC" w:rsidRPr="00D45894" w14:paraId="31219C61" w14:textId="77777777" w:rsidTr="00D3314A">
        <w:tc>
          <w:tcPr>
            <w:tcW w:w="2269" w:type="dxa"/>
            <w:shd w:val="clear" w:color="auto" w:fill="auto"/>
          </w:tcPr>
          <w:p w14:paraId="5B770E1C" w14:textId="77777777" w:rsidR="00312CEC" w:rsidRPr="00D45894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  <w:lang w:val="en-GB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</w:rPr>
              <w:t>สินทรัพย์ส่วนงาน ณ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</w:rPr>
              <w:t xml:space="preserve">วันที่ 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</w:rPr>
              <w:br/>
              <w:t xml:space="preserve">   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30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</w:rPr>
              <w:t xml:space="preserve">กันยายน / 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31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940" w:type="dxa"/>
          </w:tcPr>
          <w:p w14:paraId="57BE3255" w14:textId="77777777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22" w:right="-216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  <w:p w14:paraId="20DF12DE" w14:textId="7910A731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22" w:right="-216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E4432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208</w:t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23</w:t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236" w:type="dxa"/>
          </w:tcPr>
          <w:p w14:paraId="28E3862C" w14:textId="77777777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spacing w:line="240" w:lineRule="auto"/>
              <w:ind w:right="-2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vAlign w:val="bottom"/>
          </w:tcPr>
          <w:p w14:paraId="61FAEA3E" w14:textId="6815D829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22" w:right="-2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</w:t>
            </w: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783</w:t>
            </w: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68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236" w:type="dxa"/>
            <w:vAlign w:val="bottom"/>
          </w:tcPr>
          <w:p w14:paraId="71F92F6D" w14:textId="77777777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vAlign w:val="bottom"/>
          </w:tcPr>
          <w:p w14:paraId="1582F518" w14:textId="77777777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537161BD" w14:textId="5C014D1E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258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990</w:t>
            </w:r>
          </w:p>
        </w:tc>
        <w:tc>
          <w:tcPr>
            <w:tcW w:w="283" w:type="dxa"/>
            <w:vAlign w:val="bottom"/>
          </w:tcPr>
          <w:p w14:paraId="3FBF6BE6" w14:textId="77777777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4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vAlign w:val="bottom"/>
          </w:tcPr>
          <w:p w14:paraId="334F1EE0" w14:textId="48588E51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259</w:t>
            </w: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67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9</w:t>
            </w:r>
          </w:p>
        </w:tc>
        <w:tc>
          <w:tcPr>
            <w:tcW w:w="236" w:type="dxa"/>
            <w:vAlign w:val="bottom"/>
          </w:tcPr>
          <w:p w14:paraId="7D605196" w14:textId="77777777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  <w:vAlign w:val="bottom"/>
          </w:tcPr>
          <w:p w14:paraId="34D2FD96" w14:textId="2E9171FA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267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387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D573AA3" w14:textId="77777777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311F918D" w14:textId="41EF1157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226</w:t>
            </w: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1F8EF6" w14:textId="77777777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2E8EC011" w14:textId="67669473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734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61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56B0FFD" w14:textId="77777777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2E24BE29" w14:textId="31BA2204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</w:t>
            </w: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269</w:t>
            </w: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486</w:t>
            </w:r>
          </w:p>
        </w:tc>
        <w:tc>
          <w:tcPr>
            <w:tcW w:w="236" w:type="dxa"/>
            <w:gridSpan w:val="3"/>
            <w:vAlign w:val="bottom"/>
          </w:tcPr>
          <w:p w14:paraId="529FFE10" w14:textId="77777777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  <w:vAlign w:val="bottom"/>
          </w:tcPr>
          <w:p w14:paraId="36C04037" w14:textId="4437A5F9" w:rsidR="00312CEC" w:rsidRPr="009A025F" w:rsidRDefault="00312CEC" w:rsidP="00312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439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13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7</w:t>
            </w: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086C513B" w14:textId="77777777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27352461" w14:textId="030E9D41" w:rsidR="00312CEC" w:rsidRPr="009A025F" w:rsidRDefault="00312CEC" w:rsidP="00312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421</w:t>
            </w: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085</w:t>
            </w: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9" w:type="dxa"/>
            <w:gridSpan w:val="3"/>
            <w:vAlign w:val="bottom"/>
          </w:tcPr>
          <w:p w14:paraId="3CC170DC" w14:textId="77777777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14:paraId="59BC7AA7" w14:textId="1BFD8369" w:rsidR="00312CEC" w:rsidRPr="009A025F" w:rsidRDefault="00312CEC" w:rsidP="00312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295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475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2EBA2E2A" w14:textId="77777777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3A5A3149" w14:textId="130E0105" w:rsidR="00312CEC" w:rsidRPr="009A025F" w:rsidRDefault="00312CEC" w:rsidP="00312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</w:t>
            </w: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848</w:t>
            </w:r>
            <w:r w:rsidRPr="009A025F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401</w:t>
            </w:r>
          </w:p>
        </w:tc>
      </w:tr>
      <w:tr w:rsidR="00312CEC" w:rsidRPr="00D45894" w14:paraId="6C2979AA" w14:textId="77777777" w:rsidTr="00D3314A">
        <w:tc>
          <w:tcPr>
            <w:tcW w:w="2269" w:type="dxa"/>
            <w:shd w:val="clear" w:color="auto" w:fill="auto"/>
          </w:tcPr>
          <w:p w14:paraId="71790D6D" w14:textId="77777777" w:rsidR="00312CEC" w:rsidRPr="00D45894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  <w:lang w:val="en-GB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</w:rPr>
              <w:t>หนี้สินส่วนงาน ณ วันที่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</w:rPr>
              <w:br/>
              <w:t xml:space="preserve">   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30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</w:rPr>
              <w:t xml:space="preserve">กันยายน / 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31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940" w:type="dxa"/>
          </w:tcPr>
          <w:p w14:paraId="26070544" w14:textId="77777777" w:rsidR="00312CEC" w:rsidRPr="009C7012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22" w:right="-216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  <w:p w14:paraId="77E20DFB" w14:textId="7661DA0A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22" w:right="-216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E4432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</w:t>
            </w:r>
            <w:r w:rsidRPr="009C70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024</w:t>
            </w:r>
            <w:r w:rsidRPr="009C70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005</w:t>
            </w:r>
          </w:p>
        </w:tc>
        <w:tc>
          <w:tcPr>
            <w:tcW w:w="236" w:type="dxa"/>
          </w:tcPr>
          <w:p w14:paraId="363F4288" w14:textId="77777777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spacing w:line="240" w:lineRule="auto"/>
              <w:ind w:right="-2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vAlign w:val="bottom"/>
          </w:tcPr>
          <w:p w14:paraId="6C559A51" w14:textId="3C6978BB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22" w:right="-2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797</w:t>
            </w:r>
            <w:r w:rsidRPr="009C7012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915</w:t>
            </w:r>
          </w:p>
        </w:tc>
        <w:tc>
          <w:tcPr>
            <w:tcW w:w="236" w:type="dxa"/>
            <w:vAlign w:val="bottom"/>
          </w:tcPr>
          <w:p w14:paraId="2B0E1195" w14:textId="77777777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vAlign w:val="bottom"/>
          </w:tcPr>
          <w:p w14:paraId="0F22EF10" w14:textId="5D28E840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42</w:t>
            </w:r>
            <w:r w:rsidRPr="009C7012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831</w:t>
            </w:r>
          </w:p>
        </w:tc>
        <w:tc>
          <w:tcPr>
            <w:tcW w:w="283" w:type="dxa"/>
            <w:vAlign w:val="bottom"/>
          </w:tcPr>
          <w:p w14:paraId="4A39EEB0" w14:textId="77777777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4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vAlign w:val="bottom"/>
          </w:tcPr>
          <w:p w14:paraId="66C4F179" w14:textId="1C939FA2" w:rsidR="00312CEC" w:rsidRPr="009A025F" w:rsidRDefault="00312CEC" w:rsidP="00312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50</w:t>
            </w:r>
            <w:r w:rsidRPr="009C7012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194</w:t>
            </w:r>
          </w:p>
        </w:tc>
        <w:tc>
          <w:tcPr>
            <w:tcW w:w="236" w:type="dxa"/>
            <w:vAlign w:val="bottom"/>
          </w:tcPr>
          <w:p w14:paraId="2C70AF89" w14:textId="77777777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  <w:vAlign w:val="bottom"/>
          </w:tcPr>
          <w:p w14:paraId="0F966A86" w14:textId="03873ED4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56</w:t>
            </w:r>
            <w:r w:rsidRPr="009C7012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814091" w14:textId="77777777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7FBA5C46" w14:textId="1EDEC84E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46</w:t>
            </w:r>
            <w:r w:rsidRPr="009C7012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72D46E" w14:textId="77777777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5B918803" w14:textId="00C896AD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</w:t>
            </w:r>
            <w:r w:rsidRPr="009C7012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123</w:t>
            </w:r>
            <w:r w:rsidRPr="009C7012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303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91BB287" w14:textId="77777777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3BEE1564" w14:textId="2D89DBE1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894</w:t>
            </w:r>
            <w:r w:rsidRPr="009C7012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416</w:t>
            </w:r>
          </w:p>
        </w:tc>
        <w:tc>
          <w:tcPr>
            <w:tcW w:w="236" w:type="dxa"/>
            <w:gridSpan w:val="3"/>
            <w:vAlign w:val="bottom"/>
          </w:tcPr>
          <w:p w14:paraId="37B76D81" w14:textId="77777777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  <w:vAlign w:val="bottom"/>
          </w:tcPr>
          <w:p w14:paraId="367580BE" w14:textId="510F847B" w:rsidR="00312CEC" w:rsidRPr="009A025F" w:rsidRDefault="00312CEC" w:rsidP="00312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9C7012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42</w:t>
            </w:r>
            <w:r w:rsidRPr="009C7012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087</w:t>
            </w:r>
            <w:r w:rsidRPr="009C7012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54D8BD48" w14:textId="77777777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1C6B24E3" w14:textId="275EA423" w:rsidR="00312CEC" w:rsidRPr="009A025F" w:rsidRDefault="00312CEC" w:rsidP="00312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9C7012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52</w:t>
            </w:r>
            <w:r w:rsidRPr="009C7012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486</w:t>
            </w:r>
            <w:r w:rsidRPr="009C7012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9" w:type="dxa"/>
            <w:gridSpan w:val="3"/>
            <w:vAlign w:val="bottom"/>
          </w:tcPr>
          <w:p w14:paraId="5572C785" w14:textId="77777777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14:paraId="211C328D" w14:textId="424630AD" w:rsidR="00312CEC" w:rsidRPr="009A025F" w:rsidRDefault="00312CEC" w:rsidP="00312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</w:t>
            </w:r>
            <w:r w:rsidRPr="009C7012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081</w:t>
            </w:r>
            <w:r w:rsidRPr="009C7012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216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51CC0358" w14:textId="77777777" w:rsidR="00312CEC" w:rsidRPr="009A025F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65A453A3" w14:textId="7523CA2E" w:rsidR="00312CEC" w:rsidRPr="009A025F" w:rsidRDefault="00312CEC" w:rsidP="00312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841</w:t>
            </w:r>
            <w:r w:rsidRPr="009C7012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E44329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930</w:t>
            </w:r>
          </w:p>
        </w:tc>
      </w:tr>
    </w:tbl>
    <w:p w14:paraId="7BA27E4A" w14:textId="77777777" w:rsidR="00E1615A" w:rsidRPr="00C075DE" w:rsidRDefault="00E1615A" w:rsidP="005303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1B6ADB6" w14:textId="77777777" w:rsidR="008E3155" w:rsidRPr="00C075DE" w:rsidRDefault="008E3155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8E3155" w:rsidRPr="00C075DE" w:rsidSect="00E1615A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87"/>
        <w:gridCol w:w="1604"/>
        <w:gridCol w:w="262"/>
        <w:gridCol w:w="1526"/>
      </w:tblGrid>
      <w:tr w:rsidR="005B7549" w:rsidRPr="00C075DE" w14:paraId="3215F324" w14:textId="77777777" w:rsidTr="00D773ED">
        <w:trPr>
          <w:tblHeader/>
        </w:trPr>
        <w:tc>
          <w:tcPr>
            <w:tcW w:w="5787" w:type="dxa"/>
            <w:shd w:val="clear" w:color="auto" w:fill="auto"/>
            <w:vAlign w:val="bottom"/>
          </w:tcPr>
          <w:p w14:paraId="5CEC9E24" w14:textId="77777777" w:rsidR="005B7549" w:rsidRPr="00C075DE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92" w:type="dxa"/>
            <w:gridSpan w:val="3"/>
          </w:tcPr>
          <w:p w14:paraId="7C7BBD31" w14:textId="77777777" w:rsidR="005B7549" w:rsidRPr="00C075DE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7549" w:rsidRPr="00C075DE" w14:paraId="5B9DE6E3" w14:textId="77777777" w:rsidTr="00D773ED">
        <w:trPr>
          <w:trHeight w:val="227"/>
          <w:tblHeader/>
        </w:trPr>
        <w:tc>
          <w:tcPr>
            <w:tcW w:w="5787" w:type="dxa"/>
            <w:shd w:val="clear" w:color="auto" w:fill="auto"/>
            <w:vAlign w:val="bottom"/>
          </w:tcPr>
          <w:p w14:paraId="0F1D8D1D" w14:textId="77777777" w:rsidR="005B7549" w:rsidRPr="00C075DE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92" w:type="dxa"/>
            <w:gridSpan w:val="3"/>
          </w:tcPr>
          <w:p w14:paraId="7BBB4DA0" w14:textId="77777777" w:rsidR="005B7549" w:rsidRPr="00C075DE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55546D" w:rsidRPr="00C075DE" w14:paraId="78B15EAB" w14:textId="77777777" w:rsidTr="00D773ED">
        <w:trPr>
          <w:tblHeader/>
        </w:trPr>
        <w:tc>
          <w:tcPr>
            <w:tcW w:w="5787" w:type="dxa"/>
            <w:shd w:val="clear" w:color="auto" w:fill="auto"/>
            <w:vAlign w:val="bottom"/>
          </w:tcPr>
          <w:p w14:paraId="53AF84BB" w14:textId="4300B019" w:rsidR="0055546D" w:rsidRPr="00C075DE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ar-SA"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C41FB5"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330F62"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C41FB5"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04" w:type="dxa"/>
          </w:tcPr>
          <w:p w14:paraId="0F83D3DA" w14:textId="32D4CE06" w:rsidR="0055546D" w:rsidRPr="00C075DE" w:rsidRDefault="00330F62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0E3E25" w:rsidRPr="00C075DE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2" w:type="dxa"/>
          </w:tcPr>
          <w:p w14:paraId="4F630479" w14:textId="77777777" w:rsidR="0055546D" w:rsidRPr="00C075DE" w:rsidRDefault="0055546D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4AF6B3A" w14:textId="304DB446" w:rsidR="0055546D" w:rsidRPr="00C075DE" w:rsidRDefault="00330F62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0E3E25" w:rsidRPr="00C075DE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</w:p>
        </w:tc>
      </w:tr>
      <w:tr w:rsidR="0055546D" w:rsidRPr="00C075DE" w14:paraId="14B656BD" w14:textId="77777777" w:rsidTr="00D773ED">
        <w:trPr>
          <w:tblHeader/>
        </w:trPr>
        <w:tc>
          <w:tcPr>
            <w:tcW w:w="5787" w:type="dxa"/>
            <w:shd w:val="clear" w:color="auto" w:fill="auto"/>
            <w:vAlign w:val="bottom"/>
          </w:tcPr>
          <w:p w14:paraId="4789B4B7" w14:textId="77777777" w:rsidR="0055546D" w:rsidRPr="00C075DE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92" w:type="dxa"/>
            <w:gridSpan w:val="3"/>
          </w:tcPr>
          <w:p w14:paraId="08E6AE38" w14:textId="77777777" w:rsidR="0055546D" w:rsidRPr="00C075DE" w:rsidRDefault="0055546D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075DE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5DE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5546D" w:rsidRPr="00C075DE" w14:paraId="498D5249" w14:textId="77777777" w:rsidTr="00D773ED">
        <w:tc>
          <w:tcPr>
            <w:tcW w:w="5787" w:type="dxa"/>
            <w:shd w:val="clear" w:color="auto" w:fill="auto"/>
          </w:tcPr>
          <w:p w14:paraId="322A5393" w14:textId="77777777" w:rsidR="0055546D" w:rsidRPr="00C075DE" w:rsidRDefault="0055546D" w:rsidP="0055546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604" w:type="dxa"/>
          </w:tcPr>
          <w:p w14:paraId="1CD4E9BF" w14:textId="77777777" w:rsidR="0055546D" w:rsidRPr="00C075DE" w:rsidRDefault="0055546D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2F1818D5" w14:textId="77777777" w:rsidR="0055546D" w:rsidRPr="00C075DE" w:rsidRDefault="0055546D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</w:tcPr>
          <w:p w14:paraId="4A7D720E" w14:textId="77777777" w:rsidR="0055546D" w:rsidRPr="00C075DE" w:rsidRDefault="0055546D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55546D" w:rsidRPr="00C075DE" w14:paraId="72D5EBB3" w14:textId="77777777" w:rsidTr="00D773ED">
        <w:tc>
          <w:tcPr>
            <w:tcW w:w="5787" w:type="dxa"/>
            <w:shd w:val="clear" w:color="auto" w:fill="auto"/>
          </w:tcPr>
          <w:p w14:paraId="4D9A9422" w14:textId="77777777" w:rsidR="0055546D" w:rsidRPr="00C075DE" w:rsidRDefault="0055546D" w:rsidP="0055546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604" w:type="dxa"/>
          </w:tcPr>
          <w:p w14:paraId="3E31BF7B" w14:textId="77777777" w:rsidR="0055546D" w:rsidRPr="00C075DE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</w:tcPr>
          <w:p w14:paraId="158BB770" w14:textId="77777777" w:rsidR="0055546D" w:rsidRPr="00C075DE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C0910CA" w14:textId="77777777" w:rsidR="0055546D" w:rsidRPr="00C075DE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322DA" w:rsidRPr="00C075DE" w14:paraId="7A401C32" w14:textId="77777777" w:rsidTr="00D3314A">
        <w:tc>
          <w:tcPr>
            <w:tcW w:w="5787" w:type="dxa"/>
            <w:shd w:val="clear" w:color="auto" w:fill="auto"/>
          </w:tcPr>
          <w:p w14:paraId="77B0BD97" w14:textId="77777777" w:rsidR="004322DA" w:rsidRPr="00C075DE" w:rsidRDefault="004322DA" w:rsidP="004322DA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1604" w:type="dxa"/>
          </w:tcPr>
          <w:p w14:paraId="52663C7F" w14:textId="6BAB60A2" w:rsidR="004322DA" w:rsidRPr="00C075DE" w:rsidRDefault="004322DA" w:rsidP="00432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</w:rPr>
              <w:t>85</w:t>
            </w: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9,153</w:t>
            </w:r>
          </w:p>
        </w:tc>
        <w:tc>
          <w:tcPr>
            <w:tcW w:w="262" w:type="dxa"/>
          </w:tcPr>
          <w:p w14:paraId="372BB8EB" w14:textId="77777777" w:rsidR="004322DA" w:rsidRPr="00C075DE" w:rsidRDefault="004322DA" w:rsidP="0043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361CE9D" w14:textId="77777777" w:rsidR="004322DA" w:rsidRPr="00C075DE" w:rsidRDefault="004322DA" w:rsidP="00432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531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466</w:t>
            </w:r>
          </w:p>
        </w:tc>
      </w:tr>
      <w:tr w:rsidR="004322DA" w:rsidRPr="00C075DE" w14:paraId="135C5074" w14:textId="77777777" w:rsidTr="00D773ED">
        <w:tc>
          <w:tcPr>
            <w:tcW w:w="5787" w:type="dxa"/>
            <w:shd w:val="clear" w:color="auto" w:fill="auto"/>
          </w:tcPr>
          <w:p w14:paraId="13C01576" w14:textId="77777777" w:rsidR="004322DA" w:rsidRPr="00C075DE" w:rsidRDefault="004322DA" w:rsidP="004322DA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604" w:type="dxa"/>
          </w:tcPr>
          <w:p w14:paraId="4B0404D7" w14:textId="28A72389" w:rsidR="004322DA" w:rsidRPr="00C075DE" w:rsidRDefault="004322DA" w:rsidP="00432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659,196</w:t>
            </w:r>
          </w:p>
        </w:tc>
        <w:tc>
          <w:tcPr>
            <w:tcW w:w="262" w:type="dxa"/>
          </w:tcPr>
          <w:p w14:paraId="743A960D" w14:textId="77777777" w:rsidR="004322DA" w:rsidRPr="00C075DE" w:rsidRDefault="004322DA" w:rsidP="0043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069B6AC9" w14:textId="121A11B1" w:rsidR="004322DA" w:rsidRPr="00C075DE" w:rsidRDefault="004322DA" w:rsidP="00432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768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064</w:t>
            </w:r>
          </w:p>
        </w:tc>
      </w:tr>
      <w:tr w:rsidR="004322DA" w:rsidRPr="00C075DE" w14:paraId="37F53C7C" w14:textId="77777777" w:rsidTr="00D773ED">
        <w:tc>
          <w:tcPr>
            <w:tcW w:w="5787" w:type="dxa"/>
            <w:shd w:val="clear" w:color="auto" w:fill="auto"/>
          </w:tcPr>
          <w:p w14:paraId="322B5F65" w14:textId="64710821" w:rsidR="004322DA" w:rsidRPr="00C075DE" w:rsidRDefault="004322DA" w:rsidP="004322DA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เกาหลี</w:t>
            </w:r>
          </w:p>
        </w:tc>
        <w:tc>
          <w:tcPr>
            <w:tcW w:w="1604" w:type="dxa"/>
          </w:tcPr>
          <w:p w14:paraId="44F77ACF" w14:textId="44152D3A" w:rsidR="004322DA" w:rsidRPr="00C075DE" w:rsidRDefault="004322DA" w:rsidP="00432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438,10</w:t>
            </w:r>
            <w:r w:rsidR="00312CE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62" w:type="dxa"/>
          </w:tcPr>
          <w:p w14:paraId="652F3E39" w14:textId="77777777" w:rsidR="004322DA" w:rsidRPr="00C075DE" w:rsidRDefault="004322DA" w:rsidP="0043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6073078B" w14:textId="6CC226F6" w:rsidR="004322DA" w:rsidRPr="00C075DE" w:rsidRDefault="004322DA" w:rsidP="00432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269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677</w:t>
            </w:r>
          </w:p>
        </w:tc>
      </w:tr>
      <w:tr w:rsidR="004322DA" w:rsidRPr="00C075DE" w14:paraId="1ABF8A1C" w14:textId="77777777" w:rsidTr="00D773ED">
        <w:tc>
          <w:tcPr>
            <w:tcW w:w="5787" w:type="dxa"/>
            <w:shd w:val="clear" w:color="auto" w:fill="auto"/>
          </w:tcPr>
          <w:p w14:paraId="14A5C417" w14:textId="77777777" w:rsidR="004322DA" w:rsidRPr="00C075DE" w:rsidRDefault="004322DA" w:rsidP="004322DA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ประเทศอื่นๆ</w:t>
            </w: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14:paraId="36607375" w14:textId="5043BD33" w:rsidR="004322DA" w:rsidRPr="00C075DE" w:rsidRDefault="004322DA" w:rsidP="00432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1,374,54</w:t>
            </w:r>
            <w:r w:rsidR="00312CE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62" w:type="dxa"/>
          </w:tcPr>
          <w:p w14:paraId="2D3A25D3" w14:textId="77777777" w:rsidR="004322DA" w:rsidRPr="00C075DE" w:rsidRDefault="004322DA" w:rsidP="0043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2AC9CCB8" w14:textId="743BD7DC" w:rsidR="004322DA" w:rsidRPr="00C075DE" w:rsidRDefault="004322DA" w:rsidP="00432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851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914</w:t>
            </w:r>
          </w:p>
        </w:tc>
      </w:tr>
      <w:tr w:rsidR="004322DA" w:rsidRPr="00C075DE" w14:paraId="7E96FA3C" w14:textId="77777777" w:rsidTr="00D773ED">
        <w:tc>
          <w:tcPr>
            <w:tcW w:w="5787" w:type="dxa"/>
            <w:shd w:val="clear" w:color="auto" w:fill="auto"/>
          </w:tcPr>
          <w:p w14:paraId="412210CA" w14:textId="77777777" w:rsidR="004322DA" w:rsidRPr="00C075DE" w:rsidRDefault="004322DA" w:rsidP="004322DA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</w:tcPr>
          <w:p w14:paraId="52EAED33" w14:textId="757B3557" w:rsidR="004322DA" w:rsidRPr="00C075DE" w:rsidRDefault="004322DA" w:rsidP="00432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3,330,999</w:t>
            </w:r>
          </w:p>
        </w:tc>
        <w:tc>
          <w:tcPr>
            <w:tcW w:w="262" w:type="dxa"/>
          </w:tcPr>
          <w:p w14:paraId="199A92E0" w14:textId="77777777" w:rsidR="004322DA" w:rsidRPr="00C075DE" w:rsidRDefault="004322DA" w:rsidP="0043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14A94" w14:textId="25741995" w:rsidR="004322DA" w:rsidRPr="00C075DE" w:rsidRDefault="004322DA" w:rsidP="00432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</w:t>
            </w: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421</w:t>
            </w: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121</w:t>
            </w:r>
          </w:p>
        </w:tc>
      </w:tr>
      <w:tr w:rsidR="004322DA" w:rsidRPr="00C075DE" w14:paraId="188E5B61" w14:textId="77777777" w:rsidTr="00D773ED">
        <w:tc>
          <w:tcPr>
            <w:tcW w:w="5787" w:type="dxa"/>
            <w:shd w:val="clear" w:color="auto" w:fill="auto"/>
          </w:tcPr>
          <w:p w14:paraId="675F077E" w14:textId="77777777" w:rsidR="004322DA" w:rsidRPr="00C075DE" w:rsidRDefault="004322DA" w:rsidP="004322DA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</w:tcPr>
          <w:p w14:paraId="43AF4F01" w14:textId="77777777" w:rsidR="004322DA" w:rsidRPr="00C075DE" w:rsidRDefault="004322DA" w:rsidP="00432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</w:tcPr>
          <w:p w14:paraId="3776B839" w14:textId="77777777" w:rsidR="004322DA" w:rsidRPr="00C075DE" w:rsidRDefault="004322DA" w:rsidP="0043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60863AE5" w14:textId="77777777" w:rsidR="004322DA" w:rsidRPr="00C075DE" w:rsidRDefault="004322DA" w:rsidP="00432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322DA" w:rsidRPr="00C075DE" w14:paraId="001B7F20" w14:textId="77777777" w:rsidTr="00D773ED">
        <w:tc>
          <w:tcPr>
            <w:tcW w:w="5787" w:type="dxa"/>
            <w:shd w:val="clear" w:color="auto" w:fill="auto"/>
          </w:tcPr>
          <w:p w14:paraId="35A865DA" w14:textId="77777777" w:rsidR="004322DA" w:rsidRPr="00C075DE" w:rsidRDefault="004322DA" w:rsidP="004322DA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604" w:type="dxa"/>
          </w:tcPr>
          <w:p w14:paraId="18582F25" w14:textId="77777777" w:rsidR="004322DA" w:rsidRPr="00C075DE" w:rsidRDefault="004322DA" w:rsidP="0043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</w:tcPr>
          <w:p w14:paraId="0A1554D8" w14:textId="77777777" w:rsidR="004322DA" w:rsidRPr="00C075DE" w:rsidRDefault="004322DA" w:rsidP="0043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6F6490FF" w14:textId="77777777" w:rsidR="004322DA" w:rsidRPr="00C075DE" w:rsidRDefault="004322DA" w:rsidP="0043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838D7" w:rsidRPr="00C075DE" w14:paraId="7EAA2DB0" w14:textId="77777777" w:rsidTr="00D773ED">
        <w:tc>
          <w:tcPr>
            <w:tcW w:w="5787" w:type="dxa"/>
            <w:shd w:val="clear" w:color="auto" w:fill="auto"/>
          </w:tcPr>
          <w:p w14:paraId="39E8A519" w14:textId="77777777" w:rsidR="007838D7" w:rsidRPr="00C075DE" w:rsidRDefault="007838D7" w:rsidP="007838D7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604" w:type="dxa"/>
          </w:tcPr>
          <w:p w14:paraId="2D128BF2" w14:textId="17E16072" w:rsidR="007838D7" w:rsidRPr="00C075DE" w:rsidRDefault="007838D7" w:rsidP="0078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3,035,059</w:t>
            </w:r>
          </w:p>
        </w:tc>
        <w:tc>
          <w:tcPr>
            <w:tcW w:w="262" w:type="dxa"/>
          </w:tcPr>
          <w:p w14:paraId="3B8F9F4D" w14:textId="77777777" w:rsidR="007838D7" w:rsidRPr="00C075DE" w:rsidRDefault="007838D7" w:rsidP="0078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0FDF2564" w14:textId="740AA3DC" w:rsidR="007838D7" w:rsidRPr="00C075DE" w:rsidRDefault="007838D7" w:rsidP="0078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096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579</w:t>
            </w:r>
          </w:p>
        </w:tc>
      </w:tr>
      <w:tr w:rsidR="007838D7" w:rsidRPr="00C075DE" w14:paraId="14C9A07C" w14:textId="77777777" w:rsidTr="00D773ED">
        <w:tc>
          <w:tcPr>
            <w:tcW w:w="5787" w:type="dxa"/>
            <w:shd w:val="clear" w:color="auto" w:fill="auto"/>
          </w:tcPr>
          <w:p w14:paraId="107355D3" w14:textId="609A942B" w:rsidR="007838D7" w:rsidRPr="00C075DE" w:rsidRDefault="007838D7" w:rsidP="007838D7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1604" w:type="dxa"/>
          </w:tcPr>
          <w:p w14:paraId="33B049C2" w14:textId="3C3DB999" w:rsidR="007838D7" w:rsidRPr="00C075DE" w:rsidRDefault="007838D7" w:rsidP="0078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112,663</w:t>
            </w:r>
          </w:p>
        </w:tc>
        <w:tc>
          <w:tcPr>
            <w:tcW w:w="262" w:type="dxa"/>
          </w:tcPr>
          <w:p w14:paraId="0D0A639B" w14:textId="77777777" w:rsidR="007838D7" w:rsidRPr="00C075DE" w:rsidRDefault="007838D7" w:rsidP="0078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629BF9C3" w14:textId="5F8B0449" w:rsidR="007838D7" w:rsidRPr="00C075DE" w:rsidRDefault="007838D7" w:rsidP="0078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124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503</w:t>
            </w:r>
          </w:p>
        </w:tc>
      </w:tr>
      <w:tr w:rsidR="007838D7" w:rsidRPr="00C075DE" w14:paraId="564AEFC5" w14:textId="77777777" w:rsidTr="00D773ED">
        <w:tc>
          <w:tcPr>
            <w:tcW w:w="5787" w:type="dxa"/>
            <w:shd w:val="clear" w:color="auto" w:fill="auto"/>
          </w:tcPr>
          <w:p w14:paraId="61A7BA43" w14:textId="77777777" w:rsidR="007838D7" w:rsidRPr="00C075DE" w:rsidRDefault="007838D7" w:rsidP="007838D7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14:paraId="7AA189F5" w14:textId="270607AA" w:rsidR="007838D7" w:rsidRPr="00C075DE" w:rsidRDefault="007838D7" w:rsidP="0078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183,277</w:t>
            </w:r>
          </w:p>
        </w:tc>
        <w:tc>
          <w:tcPr>
            <w:tcW w:w="262" w:type="dxa"/>
          </w:tcPr>
          <w:p w14:paraId="2236723E" w14:textId="77777777" w:rsidR="007838D7" w:rsidRPr="00C075DE" w:rsidRDefault="007838D7" w:rsidP="0078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1DC98047" w14:textId="20EE51E4" w:rsidR="007838D7" w:rsidRPr="00C075DE" w:rsidRDefault="007838D7" w:rsidP="0078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200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039</w:t>
            </w:r>
          </w:p>
        </w:tc>
      </w:tr>
      <w:tr w:rsidR="007838D7" w:rsidRPr="00C075DE" w14:paraId="0741624B" w14:textId="77777777" w:rsidTr="00D773ED">
        <w:tc>
          <w:tcPr>
            <w:tcW w:w="5787" w:type="dxa"/>
            <w:shd w:val="clear" w:color="auto" w:fill="auto"/>
          </w:tcPr>
          <w:p w14:paraId="13DD3974" w14:textId="77777777" w:rsidR="007838D7" w:rsidRPr="00C075DE" w:rsidRDefault="007838D7" w:rsidP="007838D7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</w:tcPr>
          <w:p w14:paraId="28F1C54C" w14:textId="2D60B982" w:rsidR="007838D7" w:rsidRPr="00C075DE" w:rsidRDefault="007838D7" w:rsidP="0078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3,330,999</w:t>
            </w:r>
          </w:p>
        </w:tc>
        <w:tc>
          <w:tcPr>
            <w:tcW w:w="262" w:type="dxa"/>
          </w:tcPr>
          <w:p w14:paraId="5E2ACA40" w14:textId="77777777" w:rsidR="007838D7" w:rsidRPr="00C075DE" w:rsidRDefault="007838D7" w:rsidP="0078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</w:tcPr>
          <w:p w14:paraId="2A9DEAB1" w14:textId="307B8D47" w:rsidR="007838D7" w:rsidRPr="00C075DE" w:rsidRDefault="007838D7" w:rsidP="0078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</w:t>
            </w: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421</w:t>
            </w: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121</w:t>
            </w:r>
          </w:p>
        </w:tc>
      </w:tr>
    </w:tbl>
    <w:p w14:paraId="728D019C" w14:textId="5AE4EBD5" w:rsidR="0055546D" w:rsidRPr="00C075DE" w:rsidRDefault="00555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78587A7" w14:textId="13C70A36" w:rsidR="00D63CC5" w:rsidRPr="00C075DE" w:rsidRDefault="00D63CC5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เงินปันผล</w:t>
      </w:r>
    </w:p>
    <w:p w14:paraId="2BC734B9" w14:textId="5704B252" w:rsidR="00D63CC5" w:rsidRDefault="00D63CC5" w:rsidP="00D63C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Style w:val="TableGrid"/>
        <w:tblW w:w="91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4"/>
        <w:gridCol w:w="1701"/>
        <w:gridCol w:w="1600"/>
        <w:gridCol w:w="1041"/>
        <w:gridCol w:w="230"/>
        <w:gridCol w:w="1523"/>
      </w:tblGrid>
      <w:tr w:rsidR="00E832B8" w:rsidRPr="00C075DE" w:rsidDel="00D43E7A" w14:paraId="772A8475" w14:textId="77777777" w:rsidTr="00D3314A">
        <w:trPr>
          <w:tblHeader/>
        </w:trPr>
        <w:tc>
          <w:tcPr>
            <w:tcW w:w="3094" w:type="dxa"/>
            <w:vAlign w:val="bottom"/>
          </w:tcPr>
          <w:p w14:paraId="464D6E44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38BEFE9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00" w:type="dxa"/>
            <w:vAlign w:val="bottom"/>
          </w:tcPr>
          <w:p w14:paraId="4A7F82E1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41" w:type="dxa"/>
            <w:vAlign w:val="bottom"/>
          </w:tcPr>
          <w:p w14:paraId="18CCC549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0" w:type="dxa"/>
          </w:tcPr>
          <w:p w14:paraId="02B9494E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3" w:type="dxa"/>
            <w:vAlign w:val="bottom"/>
          </w:tcPr>
          <w:p w14:paraId="193DE944" w14:textId="77777777" w:rsidR="00E832B8" w:rsidRPr="00C075DE" w:rsidDel="00D43E7A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E832B8" w:rsidRPr="00C075DE" w14:paraId="6E2EA7A9" w14:textId="77777777" w:rsidTr="00D3314A">
        <w:trPr>
          <w:tblHeader/>
        </w:trPr>
        <w:tc>
          <w:tcPr>
            <w:tcW w:w="3094" w:type="dxa"/>
          </w:tcPr>
          <w:p w14:paraId="35287A89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CF1A153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</w:tcPr>
          <w:p w14:paraId="0CC6D8E7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1" w:type="dxa"/>
          </w:tcPr>
          <w:p w14:paraId="437BD130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0" w:type="dxa"/>
          </w:tcPr>
          <w:p w14:paraId="0014EBEB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3" w:type="dxa"/>
          </w:tcPr>
          <w:p w14:paraId="3DAB42CE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32B8" w:rsidRPr="00C075DE" w14:paraId="078ECBEC" w14:textId="77777777" w:rsidTr="00D3314A">
        <w:tc>
          <w:tcPr>
            <w:tcW w:w="3094" w:type="dxa"/>
          </w:tcPr>
          <w:p w14:paraId="0EE2E92C" w14:textId="77777777" w:rsidR="00E832B8" w:rsidRPr="005A48E2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8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3217EA51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</w:tcPr>
          <w:p w14:paraId="5A84FB24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3AA38C7D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2F516D48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61DA1CC6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32B8" w:rsidRPr="00C075DE" w14:paraId="48AB9BEE" w14:textId="77777777" w:rsidTr="00D3314A">
        <w:tc>
          <w:tcPr>
            <w:tcW w:w="3094" w:type="dxa"/>
          </w:tcPr>
          <w:p w14:paraId="0C31D71B" w14:textId="77777777" w:rsidR="00E832B8" w:rsidRPr="005A48E2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4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A48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01" w:type="dxa"/>
          </w:tcPr>
          <w:p w14:paraId="6F15ED63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0B387C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1600" w:type="dxa"/>
          </w:tcPr>
          <w:p w14:paraId="3740F337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 w:hint="cs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Pr="000B387C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1041" w:type="dxa"/>
          </w:tcPr>
          <w:p w14:paraId="51BF4F62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0B387C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  <w:tc>
          <w:tcPr>
            <w:tcW w:w="230" w:type="dxa"/>
          </w:tcPr>
          <w:p w14:paraId="33554A9A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6A1BD447" w14:textId="77777777" w:rsidR="00E832B8" w:rsidRPr="00C075DE" w:rsidRDefault="00E832B8" w:rsidP="00E8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</w:tr>
      <w:tr w:rsidR="00E832B8" w:rsidRPr="00C075DE" w14:paraId="6A80E5B4" w14:textId="77777777" w:rsidTr="00D3314A">
        <w:tc>
          <w:tcPr>
            <w:tcW w:w="3094" w:type="dxa"/>
          </w:tcPr>
          <w:p w14:paraId="7A89E820" w14:textId="77777777" w:rsidR="00E832B8" w:rsidRPr="005A48E2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79B1EB2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</w:tcPr>
          <w:p w14:paraId="34F54AF0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1489C79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19A7AC25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5083C748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32B8" w:rsidRPr="00C075DE" w14:paraId="61CD8E3A" w14:textId="77777777" w:rsidTr="00D3314A">
        <w:tc>
          <w:tcPr>
            <w:tcW w:w="3094" w:type="dxa"/>
          </w:tcPr>
          <w:p w14:paraId="6DF90E58" w14:textId="77777777" w:rsidR="00E832B8" w:rsidRPr="005A48E2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8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01" w:type="dxa"/>
          </w:tcPr>
          <w:p w14:paraId="06A82BA6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</w:tcPr>
          <w:p w14:paraId="7C9F4582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53A9400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334C7C92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1853CC33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32B8" w:rsidRPr="00C075DE" w14:paraId="7DCBD576" w14:textId="77777777" w:rsidTr="00D3314A">
        <w:tc>
          <w:tcPr>
            <w:tcW w:w="3094" w:type="dxa"/>
          </w:tcPr>
          <w:p w14:paraId="25D62EC6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01" w:type="dxa"/>
          </w:tcPr>
          <w:p w14:paraId="24CD2465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00" w:type="dxa"/>
          </w:tcPr>
          <w:p w14:paraId="6CF9EE96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41" w:type="dxa"/>
          </w:tcPr>
          <w:p w14:paraId="4B42DDAA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230" w:type="dxa"/>
          </w:tcPr>
          <w:p w14:paraId="5F3E8F42" w14:textId="77777777" w:rsidR="00E832B8" w:rsidRPr="00C075DE" w:rsidRDefault="00E832B8" w:rsidP="00D3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7E0AC245" w14:textId="77777777" w:rsidR="00E832B8" w:rsidRPr="00C075DE" w:rsidRDefault="00E832B8" w:rsidP="00E8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</w:tr>
    </w:tbl>
    <w:p w14:paraId="6A39CBD4" w14:textId="77777777" w:rsidR="00E832B8" w:rsidRDefault="00E832B8" w:rsidP="00D63C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22B2DD1" w14:textId="77777777" w:rsidR="00E832B8" w:rsidRPr="00C075DE" w:rsidRDefault="00E832B8" w:rsidP="00D63C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5DF68E5" w14:textId="77777777" w:rsidR="00D63CC5" w:rsidRPr="00C075DE" w:rsidRDefault="00D63CC5" w:rsidP="00D63CC5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69AF609B" w14:textId="77777777" w:rsidR="00544B8D" w:rsidRPr="00C075DE" w:rsidRDefault="00544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366A8D7" w14:textId="67E8D139" w:rsidR="00760FB7" w:rsidRPr="00C075DE" w:rsidRDefault="005B3B34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2468130E" w14:textId="77777777" w:rsidR="00EC5A78" w:rsidRPr="00C075DE" w:rsidRDefault="00EC5A78" w:rsidP="00574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7AFB67C" w14:textId="77777777" w:rsidR="00CE4BA0" w:rsidRPr="00C075DE" w:rsidRDefault="00CE4BA0" w:rsidP="005742E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AF887F1" w14:textId="77777777" w:rsidR="00CE4BA0" w:rsidRPr="00C075DE" w:rsidRDefault="00CE4BA0" w:rsidP="005742E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83FAAB" w14:textId="04234AB6" w:rsidR="005A4AB0" w:rsidRPr="00C075DE" w:rsidRDefault="005A4AB0" w:rsidP="005742E3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075DE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</w:t>
      </w:r>
      <w:r w:rsidR="0019483B" w:rsidRPr="00C075DE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</w:t>
      </w:r>
      <w:r w:rsidR="0019483B" w:rsidRPr="00C075DE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="0019483B" w:rsidRPr="00C075DE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3504A690" w14:textId="77777777" w:rsidR="00C2704B" w:rsidRPr="00C075DE" w:rsidRDefault="0053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C2704B" w:rsidRPr="00C075DE" w:rsidSect="00C16CB3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C075DE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810"/>
        <w:gridCol w:w="1350"/>
        <w:gridCol w:w="236"/>
        <w:gridCol w:w="1294"/>
        <w:gridCol w:w="236"/>
        <w:gridCol w:w="1204"/>
        <w:gridCol w:w="236"/>
        <w:gridCol w:w="1114"/>
        <w:gridCol w:w="236"/>
        <w:gridCol w:w="1204"/>
        <w:gridCol w:w="236"/>
        <w:gridCol w:w="1024"/>
        <w:gridCol w:w="236"/>
        <w:gridCol w:w="1204"/>
      </w:tblGrid>
      <w:tr w:rsidR="000E3E25" w:rsidRPr="00C075DE" w14:paraId="21A9EBCE" w14:textId="77777777" w:rsidTr="00E832B8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023CB203" w14:textId="77777777" w:rsidR="000E3E25" w:rsidRPr="00C075DE" w:rsidRDefault="000E3E25" w:rsidP="00D3314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6D85D55C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42571413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E3E25" w:rsidRPr="00C075DE" w14:paraId="74C6EA3F" w14:textId="77777777" w:rsidTr="00E832B8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0EC7FB95" w14:textId="77777777" w:rsidR="000E3E25" w:rsidRPr="00C075DE" w:rsidRDefault="000E3E25" w:rsidP="00D3314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290B2A05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2C57BFB5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D625DF1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01BAC291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E3E25" w:rsidRPr="00C075DE" w14:paraId="7FDADEA5" w14:textId="77777777" w:rsidTr="00E832B8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0E156E39" w14:textId="2FD4EB60" w:rsidR="000E3E25" w:rsidRPr="00C075DE" w:rsidRDefault="000E3E25" w:rsidP="00D3314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7324A82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0F615A36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4CE7C32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07F54F2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EA8607" w14:textId="77777777" w:rsidR="000E3E25" w:rsidRPr="00C075DE" w:rsidRDefault="000E3E25" w:rsidP="00D3314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324AAA2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0B2FEDD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DE8416C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62229D9B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5052730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1BD3B26" w14:textId="77777777" w:rsidR="000E3E25" w:rsidRPr="00C075DE" w:rsidRDefault="000E3E25" w:rsidP="00D3314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2392EB10" w14:textId="77777777" w:rsidR="000E3E25" w:rsidRPr="00C075DE" w:rsidRDefault="000E3E25" w:rsidP="00D3314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56507883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82C202A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E3E25" w:rsidRPr="00C075DE" w14:paraId="516191D3" w14:textId="77777777" w:rsidTr="00E832B8">
        <w:trPr>
          <w:trHeight w:val="261"/>
          <w:tblHeader/>
        </w:trPr>
        <w:tc>
          <w:tcPr>
            <w:tcW w:w="3600" w:type="dxa"/>
            <w:shd w:val="clear" w:color="auto" w:fill="auto"/>
          </w:tcPr>
          <w:p w14:paraId="0A9C55A8" w14:textId="6DD8C39A" w:rsidR="000E3E25" w:rsidRPr="00C075DE" w:rsidRDefault="000E3E25" w:rsidP="000E3E2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2A8ECF4C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43B3521A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3E25" w:rsidRPr="00C075DE" w14:paraId="07F76610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27243873" w14:textId="1F739934" w:rsidR="000E3E25" w:rsidRPr="00C075DE" w:rsidRDefault="000E3E25" w:rsidP="000E3E2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41F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10" w:type="dxa"/>
          </w:tcPr>
          <w:p w14:paraId="339663BA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B7CA925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871AA5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6BA174EB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2C0F51F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62C8F8B3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2F9E828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584C2D68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D76D7A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533D1370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91F98CF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7C363754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6F59491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56514CA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0E3E25" w:rsidRPr="00C075DE" w14:paraId="156A6E1B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391325CA" w14:textId="77777777" w:rsidR="000E3E25" w:rsidRPr="00C075DE" w:rsidRDefault="000E3E25" w:rsidP="000E3E2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2E9D9624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E95C229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2468BFF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677554BB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1B407263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12711264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6DB3250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7225F270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4D2A88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1098F86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77F20D9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431C07F6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56A4E1F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7A43C85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0E3E25" w:rsidRPr="00C075DE" w14:paraId="2E7E9A22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2F0EBEE0" w14:textId="77777777" w:rsidR="000E3E25" w:rsidRPr="00C075DE" w:rsidRDefault="000E3E25" w:rsidP="000E3E25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63BD72A3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5E3BA31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C6AE7FB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C525D86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DAD99D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CDB204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72C94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7A1193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520E94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906204E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121054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F091EA4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E92EE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BBA2085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E25" w:rsidRPr="00C075DE" w14:paraId="5AA88DA1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49EBE218" w14:textId="77777777" w:rsidR="000E3E25" w:rsidRPr="00C075DE" w:rsidRDefault="000E3E25" w:rsidP="000E3E25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794D8117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D5E4F69" w14:textId="0A8B29B3" w:rsidR="000E3E25" w:rsidRPr="00C075DE" w:rsidRDefault="00A334E4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1,775,29</w:t>
            </w:r>
            <w:r w:rsidR="00312C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161932F5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FC4A33D" w14:textId="5C2244AA" w:rsidR="000E3E25" w:rsidRPr="00C075DE" w:rsidRDefault="00A334E4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66,752</w:t>
            </w:r>
          </w:p>
        </w:tc>
        <w:tc>
          <w:tcPr>
            <w:tcW w:w="236" w:type="dxa"/>
            <w:shd w:val="clear" w:color="auto" w:fill="auto"/>
          </w:tcPr>
          <w:p w14:paraId="15B74AE2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3C06CE9" w14:textId="3E3A8B5A" w:rsidR="000E3E25" w:rsidRPr="00C075DE" w:rsidRDefault="00A334E4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1,842,04</w:t>
            </w:r>
            <w:r w:rsidR="00312CE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81EF1F2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34BFCF" w14:textId="2A1FD4B5" w:rsidR="000E3E25" w:rsidRPr="00C075DE" w:rsidRDefault="008E5040" w:rsidP="000E3E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</w:t>
            </w:r>
            <w:r w:rsidR="00176F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36" w:type="dxa"/>
          </w:tcPr>
          <w:p w14:paraId="40AF3B72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D8856B0" w14:textId="368A3420" w:rsidR="000E3E25" w:rsidRPr="00C075DE" w:rsidRDefault="008E5040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1,775,29</w:t>
            </w:r>
            <w:r w:rsidR="00312C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1272625A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933C3F4" w14:textId="61014209" w:rsidR="000E3E25" w:rsidRPr="00C075DE" w:rsidRDefault="008E5040" w:rsidP="000E3E2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F13663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DC0707E" w14:textId="44112B01" w:rsidR="000E3E25" w:rsidRPr="00C075DE" w:rsidRDefault="008E5040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</w:t>
            </w:r>
            <w:r w:rsidR="00176FFA">
              <w:rPr>
                <w:rFonts w:asciiTheme="majorBidi" w:hAnsiTheme="majorBidi" w:cstheme="majorBidi"/>
                <w:sz w:val="30"/>
                <w:szCs w:val="30"/>
              </w:rPr>
              <w:t>1,864</w:t>
            </w:r>
          </w:p>
        </w:tc>
      </w:tr>
      <w:tr w:rsidR="000E3E25" w:rsidRPr="00C075DE" w14:paraId="0A33008F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0F4E3D12" w14:textId="77777777" w:rsidR="000E3E25" w:rsidRPr="00C075DE" w:rsidRDefault="000E3E25" w:rsidP="000E3E25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47899E60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8DA39E" w14:textId="70EB10EA" w:rsidR="000E3E25" w:rsidRPr="00A334E4" w:rsidRDefault="00A334E4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1,775,29</w:t>
            </w:r>
            <w:r w:rsidR="00312C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25CA969A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00603E" w14:textId="29A7E28C" w:rsidR="000E3E25" w:rsidRPr="00C075DE" w:rsidRDefault="00A334E4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66,752</w:t>
            </w:r>
          </w:p>
        </w:tc>
        <w:tc>
          <w:tcPr>
            <w:tcW w:w="236" w:type="dxa"/>
            <w:shd w:val="clear" w:color="auto" w:fill="auto"/>
          </w:tcPr>
          <w:p w14:paraId="7179239B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7DF87" w14:textId="256EA18E" w:rsidR="000E3E25" w:rsidRPr="00C075DE" w:rsidRDefault="00A334E4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1,842,04</w:t>
            </w:r>
            <w:r w:rsidR="00312C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9271F5F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CEB7DD7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147848A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FB4571B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7E90C2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684362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1F0BB3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710CA6F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E25" w:rsidRPr="00C075DE" w14:paraId="66693D05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61A92791" w14:textId="77777777" w:rsidR="000E3E25" w:rsidRPr="00C075DE" w:rsidRDefault="000E3E25" w:rsidP="000E3E2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315FD9AA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52E2F7E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E0BB5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23806FF2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153613F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46C6688E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A5F20B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435D66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62DDE3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7E6FA0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137B20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D672928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A2B5A8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21FBB83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3E25" w:rsidRPr="00C075DE" w14:paraId="70603DDB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6E56DE00" w14:textId="77777777" w:rsidR="000E3E25" w:rsidRPr="00C075DE" w:rsidRDefault="000E3E25" w:rsidP="000E3E2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158FA981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36664F2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3B82C3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8144D6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EB3F96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4F35A65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DFCD1A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CC3463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02A0EB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2E420E1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CE127B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0A7E21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9A1574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935CF59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2CEC" w:rsidRPr="00C075DE" w14:paraId="0C65B4A2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41B59BBA" w14:textId="10600557" w:rsidR="00312CEC" w:rsidRPr="00C075DE" w:rsidRDefault="00312CEC" w:rsidP="00312CEC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4140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เงินเบิกเกินบัญชี</w:t>
            </w:r>
          </w:p>
        </w:tc>
        <w:tc>
          <w:tcPr>
            <w:tcW w:w="810" w:type="dxa"/>
          </w:tcPr>
          <w:p w14:paraId="6F241239" w14:textId="77777777" w:rsidR="00312CEC" w:rsidRPr="00C075DE" w:rsidRDefault="00312CEC" w:rsidP="00312CE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5DC04E0" w14:textId="59DC9FB8" w:rsidR="00312CEC" w:rsidRPr="00C075DE" w:rsidRDefault="00312CEC" w:rsidP="00312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4B3DC10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30E5816" w14:textId="7FE84256" w:rsidR="00312CEC" w:rsidRPr="00C075DE" w:rsidRDefault="00312CEC" w:rsidP="00312CE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(1,890)</w:t>
            </w:r>
          </w:p>
        </w:tc>
        <w:tc>
          <w:tcPr>
            <w:tcW w:w="236" w:type="dxa"/>
            <w:shd w:val="clear" w:color="auto" w:fill="auto"/>
          </w:tcPr>
          <w:p w14:paraId="48560AA6" w14:textId="77777777" w:rsidR="00312CEC" w:rsidRPr="00C075DE" w:rsidRDefault="00312CEC" w:rsidP="00312CE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7E36729" w14:textId="0C45DE0C" w:rsidR="00312CEC" w:rsidRPr="00C075DE" w:rsidRDefault="00312CEC" w:rsidP="00312CE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(1,890)</w:t>
            </w:r>
          </w:p>
        </w:tc>
        <w:tc>
          <w:tcPr>
            <w:tcW w:w="236" w:type="dxa"/>
          </w:tcPr>
          <w:p w14:paraId="59F9561A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D6904DA" w14:textId="6F642F20" w:rsidR="00312CEC" w:rsidRPr="00C075DE" w:rsidRDefault="00312CEC" w:rsidP="00312CE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0EBFE21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8811727" w14:textId="7170C460" w:rsidR="00312CEC" w:rsidRPr="00C075DE" w:rsidRDefault="00312CEC" w:rsidP="00312CE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(1,890)</w:t>
            </w:r>
          </w:p>
        </w:tc>
        <w:tc>
          <w:tcPr>
            <w:tcW w:w="236" w:type="dxa"/>
          </w:tcPr>
          <w:p w14:paraId="5B61DA81" w14:textId="77777777" w:rsidR="00312CEC" w:rsidRPr="00C075DE" w:rsidRDefault="00312CEC" w:rsidP="00312CE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4086E90" w14:textId="0E2A8A7E" w:rsidR="00312CEC" w:rsidRPr="00C075DE" w:rsidRDefault="00312CEC" w:rsidP="00312CE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867323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AFBE3F9" w14:textId="110FC1BE" w:rsidR="00312CEC" w:rsidRPr="00C075DE" w:rsidRDefault="00312CEC" w:rsidP="00312CE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(1,890)</w:t>
            </w:r>
          </w:p>
        </w:tc>
      </w:tr>
      <w:tr w:rsidR="00312CEC" w:rsidRPr="00C075DE" w14:paraId="2E95D0F9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3731E110" w14:textId="77777777" w:rsidR="00312CEC" w:rsidRPr="00C075DE" w:rsidRDefault="00312CEC" w:rsidP="00312CEC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</w:tcPr>
          <w:p w14:paraId="0F93E8E0" w14:textId="5C333084" w:rsidR="00312CEC" w:rsidRPr="00C075DE" w:rsidRDefault="00312CEC" w:rsidP="00312CE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50" w:type="dxa"/>
          </w:tcPr>
          <w:p w14:paraId="3859867C" w14:textId="611299E5" w:rsidR="00312CEC" w:rsidRPr="00C075DE" w:rsidRDefault="00312CEC" w:rsidP="00312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D8903DC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C65ED54" w14:textId="2575AD1C" w:rsidR="00312CEC" w:rsidRPr="00C075DE" w:rsidRDefault="00312CEC" w:rsidP="00312CE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</w:t>
            </w:r>
            <w:r w:rsidRPr="00E44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44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D4EAAA0" w14:textId="77777777" w:rsidR="00312CEC" w:rsidRPr="00C075DE" w:rsidRDefault="00312CEC" w:rsidP="00312CE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DF48062" w14:textId="4FC0B3D6" w:rsidR="00312CEC" w:rsidRPr="00C075DE" w:rsidRDefault="00312CEC" w:rsidP="00312CE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</w:t>
            </w:r>
            <w:r w:rsidRPr="00E44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44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7EE1BA6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4A78672" w14:textId="17F4AB55" w:rsidR="00312CEC" w:rsidRPr="00C075DE" w:rsidRDefault="00312CEC" w:rsidP="00312CE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9DDA6C6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753A7DD" w14:textId="4450B9B1" w:rsidR="00312CEC" w:rsidRPr="00C075DE" w:rsidRDefault="00312CEC" w:rsidP="00312CE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</w:t>
            </w:r>
            <w:r w:rsidRPr="00E44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44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F5B8A05" w14:textId="77777777" w:rsidR="00312CEC" w:rsidRPr="00C075DE" w:rsidRDefault="00312CEC" w:rsidP="00312CE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5CADF9E" w14:textId="1220A891" w:rsidR="00312CEC" w:rsidRPr="00C075DE" w:rsidRDefault="00312CEC" w:rsidP="00312CE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F1AFB5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CEE573F" w14:textId="424F8AF2" w:rsidR="00312CEC" w:rsidRPr="00C075DE" w:rsidRDefault="00312CEC" w:rsidP="00312CE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</w:t>
            </w:r>
            <w:r w:rsidRPr="00E44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44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12CEC" w:rsidRPr="00C075DE" w14:paraId="44D329E8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447EBD0F" w14:textId="56BCC0DB" w:rsidR="00312CEC" w:rsidRPr="00C075DE" w:rsidRDefault="00312CEC" w:rsidP="00312CEC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ี้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สินอนุพันธ์</w:t>
            </w:r>
          </w:p>
        </w:tc>
        <w:tc>
          <w:tcPr>
            <w:tcW w:w="810" w:type="dxa"/>
          </w:tcPr>
          <w:p w14:paraId="4D27C685" w14:textId="77777777" w:rsidR="00312CEC" w:rsidRPr="00C075DE" w:rsidRDefault="00312CEC" w:rsidP="00312CE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9F7CB37" w14:textId="44C843E6" w:rsidR="00312CEC" w:rsidRPr="00C075DE" w:rsidRDefault="00312CEC" w:rsidP="00312CE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(23,673)</w:t>
            </w:r>
          </w:p>
        </w:tc>
        <w:tc>
          <w:tcPr>
            <w:tcW w:w="236" w:type="dxa"/>
          </w:tcPr>
          <w:p w14:paraId="023BA9DE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5F0558E" w14:textId="51E1A04D" w:rsidR="00312CEC" w:rsidRPr="00C075DE" w:rsidRDefault="00312CEC" w:rsidP="00312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0F135D" w14:textId="77777777" w:rsidR="00312CEC" w:rsidRPr="00C075DE" w:rsidRDefault="00312CEC" w:rsidP="00312CE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D669B0B" w14:textId="6C8B53C9" w:rsidR="00312CEC" w:rsidRPr="00C075DE" w:rsidRDefault="00312CEC" w:rsidP="00312CE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(23,673)</w:t>
            </w:r>
          </w:p>
        </w:tc>
        <w:tc>
          <w:tcPr>
            <w:tcW w:w="236" w:type="dxa"/>
          </w:tcPr>
          <w:p w14:paraId="7456E10A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40439FD" w14:textId="140A1B49" w:rsidR="00312CEC" w:rsidRPr="00C075DE" w:rsidRDefault="00312CEC" w:rsidP="00312CE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1317467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14B76ED" w14:textId="66643C8C" w:rsidR="00312CEC" w:rsidRPr="00C075DE" w:rsidRDefault="00312CEC" w:rsidP="00312CE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(23,673)</w:t>
            </w:r>
          </w:p>
        </w:tc>
        <w:tc>
          <w:tcPr>
            <w:tcW w:w="236" w:type="dxa"/>
          </w:tcPr>
          <w:p w14:paraId="171E1DF8" w14:textId="77777777" w:rsidR="00312CEC" w:rsidRPr="00C075DE" w:rsidRDefault="00312CEC" w:rsidP="00312CE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9706B96" w14:textId="7D7D5165" w:rsidR="00312CEC" w:rsidRPr="00C075DE" w:rsidRDefault="00312CEC" w:rsidP="00312CE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DC580B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82A9641" w14:textId="6340949C" w:rsidR="00312CEC" w:rsidRPr="00C075DE" w:rsidRDefault="00312CEC" w:rsidP="00312CE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(23,673)</w:t>
            </w:r>
          </w:p>
        </w:tc>
      </w:tr>
    </w:tbl>
    <w:p w14:paraId="3BCD3413" w14:textId="6A70DC65" w:rsidR="000E3E25" w:rsidRPr="00C075DE" w:rsidRDefault="000E3E25">
      <w:pPr>
        <w:rPr>
          <w:rFonts w:asciiTheme="majorBidi" w:hAnsiTheme="majorBidi" w:cstheme="majorBidi"/>
        </w:rPr>
      </w:pP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810"/>
        <w:gridCol w:w="1350"/>
        <w:gridCol w:w="236"/>
        <w:gridCol w:w="1294"/>
        <w:gridCol w:w="236"/>
        <w:gridCol w:w="1204"/>
        <w:gridCol w:w="236"/>
        <w:gridCol w:w="1114"/>
        <w:gridCol w:w="236"/>
        <w:gridCol w:w="1204"/>
        <w:gridCol w:w="236"/>
        <w:gridCol w:w="1024"/>
        <w:gridCol w:w="236"/>
        <w:gridCol w:w="1204"/>
      </w:tblGrid>
      <w:tr w:rsidR="000E3E25" w:rsidRPr="00C075DE" w14:paraId="7DBF5CCC" w14:textId="77777777" w:rsidTr="00E832B8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3BA1F010" w14:textId="77777777" w:rsidR="000E3E25" w:rsidRPr="00C075DE" w:rsidRDefault="000E3E25" w:rsidP="00D3314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4E8362C3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2170C196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E3E25" w:rsidRPr="00C075DE" w14:paraId="608D7F39" w14:textId="77777777" w:rsidTr="00E832B8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3157FEFD" w14:textId="77777777" w:rsidR="000E3E25" w:rsidRPr="00C075DE" w:rsidRDefault="000E3E25" w:rsidP="00D3314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17DDF393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38D602B4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53284FE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7E24B054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E3E25" w:rsidRPr="00C075DE" w14:paraId="4E6DBD61" w14:textId="77777777" w:rsidTr="00E832B8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2F569F86" w14:textId="40FA1D5B" w:rsidR="000E3E25" w:rsidRPr="00C075DE" w:rsidRDefault="000E3E25" w:rsidP="00D3314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932AE26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184FB2D0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48B8238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70F8213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FDE3AC" w14:textId="77777777" w:rsidR="000E3E25" w:rsidRPr="00C075DE" w:rsidRDefault="000E3E25" w:rsidP="00D3314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F143657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575A748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D9F62C7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269D3C3E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91CE917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5271E00" w14:textId="77777777" w:rsidR="000E3E25" w:rsidRPr="00C075DE" w:rsidRDefault="000E3E25" w:rsidP="00D3314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28B6CF93" w14:textId="77777777" w:rsidR="000E3E25" w:rsidRPr="00C075DE" w:rsidRDefault="000E3E25" w:rsidP="00D3314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0846119F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31EC4BA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E3E25" w:rsidRPr="00C075DE" w14:paraId="41EE1954" w14:textId="77777777" w:rsidTr="00E832B8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630719B7" w14:textId="77777777" w:rsidR="000E3E25" w:rsidRPr="00C075DE" w:rsidRDefault="000E3E25" w:rsidP="00D3314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22726C68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1AB58CFA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3E25" w:rsidRPr="00C075DE" w14:paraId="4605E0C3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664E826E" w14:textId="7784E961" w:rsidR="000E3E25" w:rsidRPr="00C075DE" w:rsidRDefault="000E3E25" w:rsidP="000E3E2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10" w:type="dxa"/>
          </w:tcPr>
          <w:p w14:paraId="6CEEAAC6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B1A4E97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B45B69E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1C7BBB58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51CEE0AE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088E5885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7E6899B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4239EE5A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379D3E1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33C228C5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AA2D2BA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137AF626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F41DBB4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4C9688AB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0E3E25" w:rsidRPr="00C075DE" w14:paraId="18F77C93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6A8C6E1B" w14:textId="77777777" w:rsidR="000E3E25" w:rsidRPr="00C075DE" w:rsidRDefault="000E3E25" w:rsidP="000E3E2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2868F6C6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5DCFD229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8BE4CA2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078E9F3F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057FF6C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192BD1D2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11D135F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137CF231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B63EAA3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032D48D5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B4FD024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3FF10132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BC7BF59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59046730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0E3E25" w:rsidRPr="00C075DE" w14:paraId="0E2C74BB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6972C899" w14:textId="77777777" w:rsidR="000E3E25" w:rsidRPr="00C075DE" w:rsidRDefault="000E3E25" w:rsidP="000E3E25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7386946F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CF95406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4191AA8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2208CE0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C95228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76187C5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A27619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A995548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696779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B36F44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C0432B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9DD9CB1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D11B80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218D83E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E25" w:rsidRPr="00C075DE" w14:paraId="4530210F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5A86D1DF" w14:textId="77777777" w:rsidR="000E3E25" w:rsidRPr="00C075DE" w:rsidRDefault="000E3E25" w:rsidP="000E3E25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012E41BD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69CAE73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1,371,106</w:t>
            </w:r>
          </w:p>
        </w:tc>
        <w:tc>
          <w:tcPr>
            <w:tcW w:w="236" w:type="dxa"/>
          </w:tcPr>
          <w:p w14:paraId="23DD53D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CE6FB4E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66,752</w:t>
            </w:r>
          </w:p>
        </w:tc>
        <w:tc>
          <w:tcPr>
            <w:tcW w:w="236" w:type="dxa"/>
            <w:shd w:val="clear" w:color="auto" w:fill="auto"/>
          </w:tcPr>
          <w:p w14:paraId="4443DE1D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AACE542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  <w:tc>
          <w:tcPr>
            <w:tcW w:w="236" w:type="dxa"/>
          </w:tcPr>
          <w:p w14:paraId="55E4164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A387598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66,995</w:t>
            </w:r>
          </w:p>
        </w:tc>
        <w:tc>
          <w:tcPr>
            <w:tcW w:w="236" w:type="dxa"/>
          </w:tcPr>
          <w:p w14:paraId="53041817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F1D1C52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1,371,106</w:t>
            </w:r>
          </w:p>
        </w:tc>
        <w:tc>
          <w:tcPr>
            <w:tcW w:w="236" w:type="dxa"/>
          </w:tcPr>
          <w:p w14:paraId="7AD45A31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F94F2E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3841F1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9469E35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438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</w:p>
        </w:tc>
      </w:tr>
      <w:tr w:rsidR="000E3E25" w:rsidRPr="00C075DE" w14:paraId="02D7F84B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62711311" w14:textId="77777777" w:rsidR="000E3E25" w:rsidRPr="00C075DE" w:rsidRDefault="000E3E25" w:rsidP="000E3E25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26F54C1E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75E5AE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</w:p>
        </w:tc>
        <w:tc>
          <w:tcPr>
            <w:tcW w:w="236" w:type="dxa"/>
          </w:tcPr>
          <w:p w14:paraId="64F90253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B1A3F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538AB289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00ED6" w14:textId="77777777" w:rsidR="000E3E25" w:rsidRPr="00C075DE" w:rsidRDefault="000E3E25" w:rsidP="00312CE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858</w:t>
            </w:r>
          </w:p>
        </w:tc>
        <w:tc>
          <w:tcPr>
            <w:tcW w:w="236" w:type="dxa"/>
          </w:tcPr>
          <w:p w14:paraId="3675CBC9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0179FA8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554CE5F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17DB9E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528167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B3B311F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D850E6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DA44AD7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E25" w:rsidRPr="00C075DE" w14:paraId="2173BF28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325D1516" w14:textId="77777777" w:rsidR="000E3E25" w:rsidRPr="00C075DE" w:rsidRDefault="000E3E25" w:rsidP="000E3E2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37FEBD8B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2BA5217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EC18F9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7C86A90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103216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695E5D9E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3A5841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5897FF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CBD812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92CFA7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925FFC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3790077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13BEB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5488DC2E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3E25" w:rsidRPr="00C075DE" w14:paraId="1FEB0D07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70793154" w14:textId="77777777" w:rsidR="000E3E25" w:rsidRPr="00C075DE" w:rsidRDefault="000E3E25" w:rsidP="000E3E2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74664E83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3DEE01E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48A15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56324AF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7831463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AB1C007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20B0E0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12E3D2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ED7284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4EE7E8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235A5D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64E8CA3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7608E8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1406EE6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E25" w:rsidRPr="00C075DE" w14:paraId="228D1C97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175F841D" w14:textId="77777777" w:rsidR="000E3E25" w:rsidRPr="00C075DE" w:rsidRDefault="000E3E25" w:rsidP="000E3E2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</w:tcPr>
          <w:p w14:paraId="465BFED9" w14:textId="3016FA6F" w:rsidR="000E3E25" w:rsidRPr="00C075DE" w:rsidRDefault="00E832B8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50" w:type="dxa"/>
          </w:tcPr>
          <w:p w14:paraId="524CB6C4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640C5CF6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9572873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FB7B0E0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50946D6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FEF41D4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8BD43CC" w14:textId="77777777" w:rsidR="000E3E25" w:rsidRPr="00C075DE" w:rsidRDefault="000E3E25" w:rsidP="00EF1F2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FDEC485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026133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FBCB472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5635679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EF950BA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D9AB135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E3E25" w:rsidRPr="00C075DE" w14:paraId="711EAC2F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1A8E9AA2" w14:textId="7A6C5AE2" w:rsidR="000E3E25" w:rsidRPr="00C075DE" w:rsidRDefault="000E3E25" w:rsidP="000E3E2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</w:t>
            </w:r>
            <w:r w:rsidR="00E832B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ี้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สินอนุพันธ์</w:t>
            </w:r>
          </w:p>
        </w:tc>
        <w:tc>
          <w:tcPr>
            <w:tcW w:w="810" w:type="dxa"/>
          </w:tcPr>
          <w:p w14:paraId="6BCF0128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7F6C403B" w14:textId="77777777" w:rsidR="000E3E25" w:rsidRPr="00C075DE" w:rsidRDefault="000E3E25" w:rsidP="00312CE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76E91C6E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7F491AF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85CBCE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3E86086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24CBC17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7CA6C7E" w14:textId="77777777" w:rsidR="000E3E25" w:rsidRPr="00C075DE" w:rsidRDefault="000E3E25" w:rsidP="00EF1F2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BB0EB52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D40A8EA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349D0A3A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79E183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7145C02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31AAAFE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</w:tbl>
    <w:p w14:paraId="4089D1A6" w14:textId="77777777" w:rsidR="000E3E25" w:rsidRPr="00C075DE" w:rsidRDefault="000E3E25">
      <w:pPr>
        <w:rPr>
          <w:rFonts w:asciiTheme="majorBidi" w:hAnsiTheme="majorBidi" w:cstheme="majorBidi"/>
        </w:rPr>
      </w:pPr>
    </w:p>
    <w:p w14:paraId="31805564" w14:textId="77777777" w:rsidR="006B5823" w:rsidRPr="00C075DE" w:rsidRDefault="006B5823">
      <w:pPr>
        <w:rPr>
          <w:rFonts w:asciiTheme="majorBidi" w:hAnsiTheme="majorBidi" w:cstheme="majorBidi"/>
        </w:rPr>
      </w:pPr>
      <w:r w:rsidRPr="00C075DE">
        <w:rPr>
          <w:rFonts w:asciiTheme="majorBidi" w:hAnsiTheme="majorBidi" w:cstheme="majorBidi"/>
        </w:rPr>
        <w:br w:type="page"/>
      </w: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810"/>
        <w:gridCol w:w="1350"/>
        <w:gridCol w:w="236"/>
        <w:gridCol w:w="1294"/>
        <w:gridCol w:w="236"/>
        <w:gridCol w:w="1204"/>
        <w:gridCol w:w="236"/>
        <w:gridCol w:w="1114"/>
        <w:gridCol w:w="236"/>
        <w:gridCol w:w="1204"/>
        <w:gridCol w:w="236"/>
        <w:gridCol w:w="1024"/>
        <w:gridCol w:w="236"/>
        <w:gridCol w:w="1204"/>
      </w:tblGrid>
      <w:tr w:rsidR="000E3E25" w:rsidRPr="00C075DE" w14:paraId="2791990F" w14:textId="77777777" w:rsidTr="00E832B8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35D8EFED" w14:textId="77777777" w:rsidR="000E3E25" w:rsidRPr="00C075DE" w:rsidRDefault="000E3E25" w:rsidP="00D3314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5E792625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68B94B7B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E3E25" w:rsidRPr="00C075DE" w14:paraId="78BBC879" w14:textId="77777777" w:rsidTr="00E832B8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17A99318" w14:textId="77777777" w:rsidR="000E3E25" w:rsidRPr="00C075DE" w:rsidRDefault="000E3E25" w:rsidP="00D3314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5F7CAD80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4D18E0AA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E6FB971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2F29FC2B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E3E25" w:rsidRPr="00C075DE" w14:paraId="2D71BDA0" w14:textId="77777777" w:rsidTr="00E832B8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5706B567" w14:textId="1A5FD54F" w:rsidR="000E3E25" w:rsidRPr="00C075DE" w:rsidRDefault="000E3E25" w:rsidP="00D3314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76A1C8A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7CD5B817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E044204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4657070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97627C" w14:textId="77777777" w:rsidR="000E3E25" w:rsidRPr="00C075DE" w:rsidRDefault="000E3E25" w:rsidP="00D3314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4AA1B2B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CE11EA7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361EB4C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E8C9B8D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3383B01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0F3C537B" w14:textId="77777777" w:rsidR="000E3E25" w:rsidRPr="00C075DE" w:rsidRDefault="000E3E25" w:rsidP="00D3314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185B5F6A" w14:textId="77777777" w:rsidR="000E3E25" w:rsidRPr="00C075DE" w:rsidRDefault="000E3E25" w:rsidP="00D3314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04683529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CCC1C98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E3E25" w:rsidRPr="00C075DE" w14:paraId="3FB352CD" w14:textId="77777777" w:rsidTr="00E832B8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7F8464C2" w14:textId="77777777" w:rsidR="000E3E25" w:rsidRPr="00C075DE" w:rsidRDefault="000E3E25" w:rsidP="00D3314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151A6B2D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318E6B33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3E25" w:rsidRPr="00C075DE" w14:paraId="2AAF9BAE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5D7C630E" w14:textId="609F6CD3" w:rsidR="000E3E25" w:rsidRPr="00C075DE" w:rsidRDefault="000E3E25" w:rsidP="00D331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41F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10" w:type="dxa"/>
          </w:tcPr>
          <w:p w14:paraId="07F0EF19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11151D9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07DBB69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028B9339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3F9BB0A6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52D499F6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123520D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030F94D8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7CDC6F6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7C569073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FF08EBF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6AA0ED35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AB8F075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63ED890D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0E3E25" w:rsidRPr="00C075DE" w14:paraId="2918DB99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2DF42187" w14:textId="77777777" w:rsidR="000E3E25" w:rsidRPr="00C075DE" w:rsidRDefault="000E3E25" w:rsidP="00D331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9B6FE2E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C41DEC9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60CA814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7E98BFAF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44FE9429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7586BED6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D53FEB1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2A5EBC52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F6B5E79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251402C7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BBB5653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2CEB7350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FB390A3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06C0AF7C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0E3E25" w:rsidRPr="00C075DE" w14:paraId="1205DC55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39AD5539" w14:textId="77777777" w:rsidR="000E3E25" w:rsidRPr="00C075DE" w:rsidRDefault="000E3E25" w:rsidP="00D3314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</w:tcPr>
          <w:p w14:paraId="49AB40FA" w14:textId="11FEA7C1" w:rsidR="000E3E25" w:rsidRPr="00C075DE" w:rsidRDefault="00E832B8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50" w:type="dxa"/>
          </w:tcPr>
          <w:p w14:paraId="49E8856B" w14:textId="164CF372" w:rsidR="000E3E25" w:rsidRPr="00C075DE" w:rsidRDefault="00112BC6" w:rsidP="00D331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8534876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E0FDAF8" w14:textId="7343B94A" w:rsidR="000E3E25" w:rsidRPr="00C075DE" w:rsidRDefault="00112BC6" w:rsidP="00D3314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5,610</w:t>
            </w:r>
          </w:p>
        </w:tc>
        <w:tc>
          <w:tcPr>
            <w:tcW w:w="236" w:type="dxa"/>
            <w:shd w:val="clear" w:color="auto" w:fill="auto"/>
          </w:tcPr>
          <w:p w14:paraId="31501890" w14:textId="77777777" w:rsidR="000E3E25" w:rsidRPr="00C075DE" w:rsidRDefault="000E3E25" w:rsidP="00D3314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8CB1631" w14:textId="22CFA5D5" w:rsidR="000E3E25" w:rsidRPr="00C075DE" w:rsidRDefault="00112BC6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5,610</w:t>
            </w:r>
          </w:p>
        </w:tc>
        <w:tc>
          <w:tcPr>
            <w:tcW w:w="236" w:type="dxa"/>
          </w:tcPr>
          <w:p w14:paraId="521F3363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20331C9" w14:textId="1319AB6E" w:rsidR="000E3E25" w:rsidRPr="00C075DE" w:rsidRDefault="00112BC6" w:rsidP="00EF1F2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99B72D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714F3F1" w14:textId="6D0DF9B7" w:rsidR="000E3E25" w:rsidRPr="00C075DE" w:rsidRDefault="00112BC6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5,610</w:t>
            </w:r>
          </w:p>
        </w:tc>
        <w:tc>
          <w:tcPr>
            <w:tcW w:w="236" w:type="dxa"/>
          </w:tcPr>
          <w:p w14:paraId="29DF400A" w14:textId="77777777" w:rsidR="000E3E25" w:rsidRPr="00C075DE" w:rsidRDefault="000E3E25" w:rsidP="00D3314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4A89127" w14:textId="4A2F7D14" w:rsidR="000E3E25" w:rsidRPr="00C075DE" w:rsidRDefault="00870054" w:rsidP="00D3314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D576FD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5427816" w14:textId="400D2EC0" w:rsidR="000E3E25" w:rsidRPr="00C075DE" w:rsidRDefault="00870054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5,610</w:t>
            </w:r>
          </w:p>
        </w:tc>
      </w:tr>
      <w:tr w:rsidR="000E3E25" w:rsidRPr="00C075DE" w14:paraId="52FAE379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05E2687F" w14:textId="77777777" w:rsidR="000E3E25" w:rsidRPr="00C075DE" w:rsidRDefault="000E3E25" w:rsidP="00D3314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59CF8BC7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A32419D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50BE23A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3F29BC4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4EA018" w14:textId="77777777" w:rsidR="000E3E25" w:rsidRPr="00C075DE" w:rsidRDefault="000E3E25" w:rsidP="00D3314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C609628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6D4369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AC00CE8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BBDA34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5AEC006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099CCB" w14:textId="77777777" w:rsidR="000E3E25" w:rsidRPr="00C075DE" w:rsidRDefault="000E3E25" w:rsidP="00D3314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7D0DFD5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2797D0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0F7F18F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6FFA" w:rsidRPr="00C075DE" w14:paraId="754C7287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7DF581B4" w14:textId="77777777" w:rsidR="00176FFA" w:rsidRPr="00C075DE" w:rsidRDefault="00176FFA" w:rsidP="00176FFA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4E7DD40B" w14:textId="77777777" w:rsidR="00176FFA" w:rsidRPr="00C075DE" w:rsidRDefault="00176FFA" w:rsidP="00176F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C3C9B5D" w14:textId="74DD072C" w:rsidR="00176FFA" w:rsidRPr="00312CEC" w:rsidRDefault="00176FFA" w:rsidP="00176FF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1,775,29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4C2111CE" w14:textId="77777777" w:rsidR="00176FFA" w:rsidRPr="00C075DE" w:rsidRDefault="00176FFA" w:rsidP="00176F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BB4EF91" w14:textId="18610BE6" w:rsidR="00176FFA" w:rsidRPr="00C075DE" w:rsidRDefault="00176FFA" w:rsidP="00176FF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66,752</w:t>
            </w:r>
          </w:p>
        </w:tc>
        <w:tc>
          <w:tcPr>
            <w:tcW w:w="236" w:type="dxa"/>
            <w:shd w:val="clear" w:color="auto" w:fill="auto"/>
          </w:tcPr>
          <w:p w14:paraId="57575E73" w14:textId="77777777" w:rsidR="00176FFA" w:rsidRPr="00C075DE" w:rsidRDefault="00176FFA" w:rsidP="00176FF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DCF3446" w14:textId="0F00860F" w:rsidR="00176FFA" w:rsidRPr="00C075DE" w:rsidRDefault="00176FFA" w:rsidP="00176FF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1,842,048</w:t>
            </w:r>
          </w:p>
        </w:tc>
        <w:tc>
          <w:tcPr>
            <w:tcW w:w="236" w:type="dxa"/>
          </w:tcPr>
          <w:p w14:paraId="21153ABF" w14:textId="77777777" w:rsidR="00176FFA" w:rsidRPr="00C075DE" w:rsidRDefault="00176FFA" w:rsidP="00176F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7B78A5" w14:textId="7C4F8138" w:rsidR="00176FFA" w:rsidRPr="00C075DE" w:rsidRDefault="00176FFA" w:rsidP="00176F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66,568</w:t>
            </w:r>
          </w:p>
        </w:tc>
        <w:tc>
          <w:tcPr>
            <w:tcW w:w="236" w:type="dxa"/>
          </w:tcPr>
          <w:p w14:paraId="09D021D2" w14:textId="77777777" w:rsidR="00176FFA" w:rsidRPr="00C075DE" w:rsidRDefault="00176FFA" w:rsidP="00176F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0AE1A88" w14:textId="26ED51B3" w:rsidR="00176FFA" w:rsidRPr="00C075DE" w:rsidRDefault="00176FFA" w:rsidP="00176FF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1,775,296</w:t>
            </w:r>
          </w:p>
        </w:tc>
        <w:tc>
          <w:tcPr>
            <w:tcW w:w="236" w:type="dxa"/>
          </w:tcPr>
          <w:p w14:paraId="023C9173" w14:textId="77777777" w:rsidR="00176FFA" w:rsidRPr="00C075DE" w:rsidRDefault="00176FFA" w:rsidP="00176FF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8A4AB89" w14:textId="0D362E5F" w:rsidR="00176FFA" w:rsidRPr="00C075DE" w:rsidRDefault="00176FFA" w:rsidP="00176FF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55A0E9" w14:textId="77777777" w:rsidR="00176FFA" w:rsidRPr="00C075DE" w:rsidRDefault="00176FFA" w:rsidP="00176F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00AB19C" w14:textId="258B25DC" w:rsidR="00176FFA" w:rsidRPr="00C075DE" w:rsidRDefault="00176FFA" w:rsidP="00176FF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1,841,864</w:t>
            </w:r>
          </w:p>
        </w:tc>
      </w:tr>
      <w:tr w:rsidR="000E3E25" w:rsidRPr="00C075DE" w14:paraId="1D75DFC7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10D2A27A" w14:textId="77777777" w:rsidR="000E3E25" w:rsidRPr="00C075DE" w:rsidRDefault="000E3E25" w:rsidP="00D3314A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7BAFD87D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114021" w14:textId="03636F95" w:rsidR="000E3E25" w:rsidRPr="00C075DE" w:rsidRDefault="00112BC6" w:rsidP="00D3314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1,775,29</w:t>
            </w:r>
            <w:r w:rsidR="00312C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4D5EA42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8CFA0" w14:textId="00B34072" w:rsidR="000E3E25" w:rsidRPr="00C075DE" w:rsidRDefault="00870054" w:rsidP="00D3314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66,752</w:t>
            </w:r>
          </w:p>
        </w:tc>
        <w:tc>
          <w:tcPr>
            <w:tcW w:w="236" w:type="dxa"/>
            <w:shd w:val="clear" w:color="auto" w:fill="auto"/>
          </w:tcPr>
          <w:p w14:paraId="64920B4F" w14:textId="77777777" w:rsidR="000E3E25" w:rsidRPr="00C075DE" w:rsidRDefault="000E3E25" w:rsidP="00D3314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8BBE7" w14:textId="4C8B0E24" w:rsidR="000E3E25" w:rsidRPr="00C075DE" w:rsidRDefault="00870054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1,842,04</w:t>
            </w:r>
            <w:r w:rsidR="00312C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CDD5D78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357822F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F2A2AC0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FB6F453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7CF45" w14:textId="77777777" w:rsidR="000E3E25" w:rsidRPr="00C075DE" w:rsidRDefault="000E3E25" w:rsidP="00D3314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4676FF9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3F5822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C24DE6E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E25" w:rsidRPr="00C075DE" w14:paraId="334E5BAF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4E16A983" w14:textId="77777777" w:rsidR="000E3E25" w:rsidRPr="00C075DE" w:rsidRDefault="000E3E25" w:rsidP="00D331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5671E6B9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AAD22C4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1BB80F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3570DEC8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61F7580" w14:textId="77777777" w:rsidR="000E3E25" w:rsidRPr="00C075DE" w:rsidRDefault="000E3E25" w:rsidP="00D3314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3FEB76FB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405FF6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BAE45F9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BF209F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A535252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89F679" w14:textId="77777777" w:rsidR="000E3E25" w:rsidRPr="00C075DE" w:rsidRDefault="000E3E25" w:rsidP="00D3314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CC13BE7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23CC63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54649FAC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3E25" w:rsidRPr="00C075DE" w14:paraId="3F77E5AB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60200604" w14:textId="77777777" w:rsidR="000E3E25" w:rsidRPr="00C075DE" w:rsidRDefault="000E3E25" w:rsidP="00D331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47939F32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54F0F8B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13FAD2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A8A3464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3089B99" w14:textId="77777777" w:rsidR="000E3E25" w:rsidRPr="00C075DE" w:rsidRDefault="000E3E25" w:rsidP="00D3314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C460A0F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FCB43F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A9BA3B6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E45A40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66740FC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34E793" w14:textId="77777777" w:rsidR="000E3E25" w:rsidRPr="00C075DE" w:rsidRDefault="000E3E25" w:rsidP="00D3314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2A4DF1F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1097AE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997CBF3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0133" w:rsidRPr="00C075DE" w14:paraId="4FE6B958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75B2BA64" w14:textId="77777777" w:rsidR="004A0133" w:rsidRPr="00C075DE" w:rsidRDefault="004A0133" w:rsidP="004A013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64A59665" w14:textId="77777777" w:rsidR="004A0133" w:rsidRPr="00C075DE" w:rsidRDefault="004A0133" w:rsidP="004A013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F879B80" w14:textId="18E510FD" w:rsidR="004A0133" w:rsidRPr="00C075DE" w:rsidRDefault="004A0133" w:rsidP="004A013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(23,673)</w:t>
            </w:r>
          </w:p>
        </w:tc>
        <w:tc>
          <w:tcPr>
            <w:tcW w:w="236" w:type="dxa"/>
          </w:tcPr>
          <w:p w14:paraId="50654C2D" w14:textId="77777777" w:rsidR="004A0133" w:rsidRPr="00C075DE" w:rsidRDefault="004A0133" w:rsidP="004A01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928298C" w14:textId="389C59F6" w:rsidR="004A0133" w:rsidRPr="00C075DE" w:rsidRDefault="004A0133" w:rsidP="004A013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CEB979" w14:textId="77777777" w:rsidR="004A0133" w:rsidRPr="00C075DE" w:rsidRDefault="004A0133" w:rsidP="004A013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9AE3A16" w14:textId="51D5B23A" w:rsidR="004A0133" w:rsidRPr="00C075DE" w:rsidRDefault="004A0133" w:rsidP="004A01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(23,673)</w:t>
            </w:r>
          </w:p>
        </w:tc>
        <w:tc>
          <w:tcPr>
            <w:tcW w:w="236" w:type="dxa"/>
          </w:tcPr>
          <w:p w14:paraId="6BF743D1" w14:textId="77777777" w:rsidR="004A0133" w:rsidRPr="00C075DE" w:rsidRDefault="004A0133" w:rsidP="004A01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7F1A35D" w14:textId="0E23483F" w:rsidR="004A0133" w:rsidRPr="00C075DE" w:rsidRDefault="004A0133" w:rsidP="00EF1F2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14D2C4" w14:textId="77777777" w:rsidR="004A0133" w:rsidRPr="00C075DE" w:rsidRDefault="004A0133" w:rsidP="004A01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E69AF2" w14:textId="450D2001" w:rsidR="004A0133" w:rsidRPr="00C075DE" w:rsidRDefault="004A0133" w:rsidP="004A01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(23,673)</w:t>
            </w:r>
          </w:p>
        </w:tc>
        <w:tc>
          <w:tcPr>
            <w:tcW w:w="236" w:type="dxa"/>
          </w:tcPr>
          <w:p w14:paraId="1AD3056A" w14:textId="77777777" w:rsidR="004A0133" w:rsidRPr="00C075DE" w:rsidRDefault="004A0133" w:rsidP="004A013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C8382A2" w14:textId="4C381955" w:rsidR="004A0133" w:rsidRPr="00C075DE" w:rsidRDefault="004A0133" w:rsidP="004A013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37537F" w14:textId="77777777" w:rsidR="004A0133" w:rsidRPr="00C075DE" w:rsidRDefault="004A0133" w:rsidP="004A01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18B1664" w14:textId="617A2A18" w:rsidR="004A0133" w:rsidRPr="00C075DE" w:rsidRDefault="004A0133" w:rsidP="004A01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(23,673)</w:t>
            </w:r>
          </w:p>
        </w:tc>
      </w:tr>
    </w:tbl>
    <w:p w14:paraId="6B8BFD8D" w14:textId="4227A91E" w:rsidR="000E3E25" w:rsidRPr="00C075DE" w:rsidRDefault="000E3E25">
      <w:pPr>
        <w:rPr>
          <w:rFonts w:asciiTheme="majorBidi" w:hAnsiTheme="majorBidi" w:cstheme="majorBidi"/>
        </w:rPr>
      </w:pP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810"/>
        <w:gridCol w:w="1350"/>
        <w:gridCol w:w="236"/>
        <w:gridCol w:w="1294"/>
        <w:gridCol w:w="236"/>
        <w:gridCol w:w="1204"/>
        <w:gridCol w:w="236"/>
        <w:gridCol w:w="1114"/>
        <w:gridCol w:w="236"/>
        <w:gridCol w:w="1204"/>
        <w:gridCol w:w="236"/>
        <w:gridCol w:w="1024"/>
        <w:gridCol w:w="236"/>
        <w:gridCol w:w="1204"/>
      </w:tblGrid>
      <w:tr w:rsidR="000E3E25" w:rsidRPr="00C075DE" w14:paraId="02E76E52" w14:textId="77777777" w:rsidTr="00E832B8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3CE150C7" w14:textId="77777777" w:rsidR="000E3E25" w:rsidRPr="00C075DE" w:rsidRDefault="000E3E25" w:rsidP="00D3314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2AE4B7B7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2368B4A9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E3E25" w:rsidRPr="00C075DE" w14:paraId="4D976BA5" w14:textId="77777777" w:rsidTr="00E832B8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037FF8BD" w14:textId="77777777" w:rsidR="000E3E25" w:rsidRPr="00C075DE" w:rsidRDefault="000E3E25" w:rsidP="00D3314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5F761FEF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51B40A47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2FB1705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75AECA65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E3E25" w:rsidRPr="00C075DE" w14:paraId="33C123FB" w14:textId="77777777" w:rsidTr="00E832B8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45097986" w14:textId="568BC265" w:rsidR="000E3E25" w:rsidRPr="00C075DE" w:rsidRDefault="000E3E25" w:rsidP="00D3314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787E8B1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53F68E10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4B4EBC2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C53331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499DBD" w14:textId="77777777" w:rsidR="000E3E25" w:rsidRPr="00C075DE" w:rsidRDefault="000E3E25" w:rsidP="00D3314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E354BAD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DA51AF7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2085DE3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16066D03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F90D1A1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1C6C72F" w14:textId="77777777" w:rsidR="000E3E25" w:rsidRPr="00C075DE" w:rsidRDefault="000E3E25" w:rsidP="00D3314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01D42AAC" w14:textId="77777777" w:rsidR="000E3E25" w:rsidRPr="00C075DE" w:rsidRDefault="000E3E25" w:rsidP="00D3314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4375BEBC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722F942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E3E25" w:rsidRPr="00C075DE" w14:paraId="56BA4F44" w14:textId="77777777" w:rsidTr="00E832B8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138E2735" w14:textId="77777777" w:rsidR="000E3E25" w:rsidRPr="00C075DE" w:rsidRDefault="000E3E25" w:rsidP="00D3314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4F82D99F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69E37988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3E25" w:rsidRPr="00C075DE" w14:paraId="5A10273E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447FBD05" w14:textId="71FEC9AC" w:rsidR="000E3E25" w:rsidRPr="00C075DE" w:rsidRDefault="000E3E25" w:rsidP="00D331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10" w:type="dxa"/>
          </w:tcPr>
          <w:p w14:paraId="73833012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AD818C8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F3B560C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4260D656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180B8221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0C8BDA26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C3C9315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6AE37E11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46852AE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2138A478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50A5F78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49FD4A32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5144492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459757CD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0E3E25" w:rsidRPr="00C075DE" w14:paraId="21D2CCB5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38BE5236" w14:textId="77777777" w:rsidR="000E3E25" w:rsidRPr="00C075DE" w:rsidRDefault="000E3E25" w:rsidP="00D331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864AF8A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9AF3DBD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2E05832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53A45C84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637E1270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76962E66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A7EE57A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71368535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3A14740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6D374BF9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D6A749B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780866E6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5608AD9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13BBAC6F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0E3E25" w:rsidRPr="00C075DE" w14:paraId="7AFB81A9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2F03FFF1" w14:textId="77777777" w:rsidR="000E3E25" w:rsidRPr="00C075DE" w:rsidRDefault="000E3E25" w:rsidP="00D3314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</w:tcPr>
          <w:p w14:paraId="477E7F44" w14:textId="63BC01A5" w:rsidR="000E3E25" w:rsidRPr="00C075DE" w:rsidRDefault="00E832B8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50" w:type="dxa"/>
          </w:tcPr>
          <w:p w14:paraId="5AE52ED1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541DCF9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AC6F626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36" w:type="dxa"/>
            <w:shd w:val="clear" w:color="auto" w:fill="auto"/>
          </w:tcPr>
          <w:p w14:paraId="6DDE0AC2" w14:textId="77777777" w:rsidR="000E3E25" w:rsidRPr="00C075DE" w:rsidRDefault="000E3E25" w:rsidP="00D3314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A4FB786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5F40840B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9167748" w14:textId="77777777" w:rsidR="000E3E25" w:rsidRPr="00C075DE" w:rsidRDefault="000E3E25" w:rsidP="00EF1F2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EAE476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74B84DE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6735182E" w14:textId="77777777" w:rsidR="000E3E25" w:rsidRPr="00C075DE" w:rsidRDefault="000E3E25" w:rsidP="00D3314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AED8D40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50C9B6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4570F86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</w:tr>
      <w:tr w:rsidR="000E3E25" w:rsidRPr="00C075DE" w14:paraId="3F17E576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1DAA2583" w14:textId="77777777" w:rsidR="000E3E25" w:rsidRPr="00C075DE" w:rsidRDefault="000E3E25" w:rsidP="00D3314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236DC279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4CA520E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0BAC279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7C35833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1B77DD" w14:textId="77777777" w:rsidR="000E3E25" w:rsidRPr="00C075DE" w:rsidRDefault="000E3E25" w:rsidP="00D3314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4D2433C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6A287E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0A03F7E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B096D2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796CC28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22FA83" w14:textId="77777777" w:rsidR="000E3E25" w:rsidRPr="00C075DE" w:rsidRDefault="000E3E25" w:rsidP="00D3314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BF16793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1F797F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D84EA29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E25" w:rsidRPr="00C075DE" w14:paraId="73C6B839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12CAAD0C" w14:textId="77777777" w:rsidR="000E3E25" w:rsidRPr="00C075DE" w:rsidRDefault="000E3E25" w:rsidP="00D3314A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045D5C49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CAA1578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1,371,106</w:t>
            </w:r>
          </w:p>
        </w:tc>
        <w:tc>
          <w:tcPr>
            <w:tcW w:w="236" w:type="dxa"/>
          </w:tcPr>
          <w:p w14:paraId="740651DD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17F911C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66,752</w:t>
            </w:r>
          </w:p>
        </w:tc>
        <w:tc>
          <w:tcPr>
            <w:tcW w:w="236" w:type="dxa"/>
            <w:shd w:val="clear" w:color="auto" w:fill="auto"/>
          </w:tcPr>
          <w:p w14:paraId="05EEA289" w14:textId="77777777" w:rsidR="000E3E25" w:rsidRPr="00C075DE" w:rsidRDefault="000E3E25" w:rsidP="00D3314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EDE2090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  <w:tc>
          <w:tcPr>
            <w:tcW w:w="236" w:type="dxa"/>
          </w:tcPr>
          <w:p w14:paraId="1A93F008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86C33D4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995</w:t>
            </w:r>
          </w:p>
        </w:tc>
        <w:tc>
          <w:tcPr>
            <w:tcW w:w="236" w:type="dxa"/>
          </w:tcPr>
          <w:p w14:paraId="2A0D2C73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6F08D9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1,371,106</w:t>
            </w:r>
          </w:p>
        </w:tc>
        <w:tc>
          <w:tcPr>
            <w:tcW w:w="236" w:type="dxa"/>
          </w:tcPr>
          <w:p w14:paraId="7CB35B33" w14:textId="77777777" w:rsidR="000E3E25" w:rsidRPr="00C075DE" w:rsidRDefault="000E3E25" w:rsidP="00D3314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7BEA2BA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755BF7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C55D485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438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</w:p>
        </w:tc>
      </w:tr>
      <w:tr w:rsidR="000E3E25" w:rsidRPr="00C075DE" w14:paraId="28E5C3F3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29964E9B" w14:textId="77777777" w:rsidR="000E3E25" w:rsidRPr="00C075DE" w:rsidRDefault="000E3E25" w:rsidP="00D3314A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0652595E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3B2273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</w:p>
        </w:tc>
        <w:tc>
          <w:tcPr>
            <w:tcW w:w="236" w:type="dxa"/>
          </w:tcPr>
          <w:p w14:paraId="17A54B34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2D0EC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0D55CF12" w14:textId="77777777" w:rsidR="000E3E25" w:rsidRPr="00C075DE" w:rsidRDefault="000E3E25" w:rsidP="00D3314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59725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858</w:t>
            </w:r>
          </w:p>
        </w:tc>
        <w:tc>
          <w:tcPr>
            <w:tcW w:w="236" w:type="dxa"/>
          </w:tcPr>
          <w:p w14:paraId="7BB4235B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8BD4DBF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15C839C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531CEBC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D5050D" w14:textId="77777777" w:rsidR="000E3E25" w:rsidRPr="00C075DE" w:rsidRDefault="000E3E25" w:rsidP="00D3314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12F75DA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C8F386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C3358E3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E25" w:rsidRPr="00C075DE" w14:paraId="3489FC0C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119AFFB2" w14:textId="77777777" w:rsidR="000E3E25" w:rsidRPr="00C075DE" w:rsidRDefault="000E3E25" w:rsidP="00D331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02500EE8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4589972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0388F9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30AAB224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F80E852" w14:textId="77777777" w:rsidR="000E3E25" w:rsidRPr="00C075DE" w:rsidRDefault="000E3E25" w:rsidP="00D3314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2F5D5214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229D43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CF7DE92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22489B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A48134F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19B5F5" w14:textId="77777777" w:rsidR="000E3E25" w:rsidRPr="00C075DE" w:rsidRDefault="000E3E25" w:rsidP="00D3314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766664C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6F59D6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0D633B3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3E25" w:rsidRPr="00C075DE" w14:paraId="28EC24EE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2C971DAC" w14:textId="77777777" w:rsidR="000E3E25" w:rsidRPr="00C075DE" w:rsidRDefault="000E3E25" w:rsidP="00D331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3C5A0F23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6038406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ECB54B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6F3D34B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FD9DF0" w14:textId="77777777" w:rsidR="000E3E25" w:rsidRPr="00C075DE" w:rsidRDefault="000E3E25" w:rsidP="00D3314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6A0FB26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CF9720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EE59AE9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74D940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2BF48CA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582D60" w14:textId="77777777" w:rsidR="000E3E25" w:rsidRPr="00C075DE" w:rsidRDefault="000E3E25" w:rsidP="00D3314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4D17400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5BD959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58AE11C2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3E25" w:rsidRPr="00C075DE" w14:paraId="03C3BC5C" w14:textId="77777777" w:rsidTr="00E832B8">
        <w:trPr>
          <w:trHeight w:val="261"/>
        </w:trPr>
        <w:tc>
          <w:tcPr>
            <w:tcW w:w="3600" w:type="dxa"/>
            <w:shd w:val="clear" w:color="auto" w:fill="auto"/>
          </w:tcPr>
          <w:p w14:paraId="0651960E" w14:textId="77777777" w:rsidR="000E3E25" w:rsidRPr="00C075DE" w:rsidRDefault="000E3E25" w:rsidP="00D331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02F65787" w14:textId="77777777" w:rsidR="000E3E25" w:rsidRPr="00C075DE" w:rsidRDefault="000E3E25" w:rsidP="00D3314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F88919C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546F705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E7F7A7F" w14:textId="77777777" w:rsidR="000E3E25" w:rsidRPr="00C075DE" w:rsidRDefault="000E3E25" w:rsidP="00EF1F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8B2165" w14:textId="77777777" w:rsidR="000E3E25" w:rsidRPr="00C075DE" w:rsidRDefault="000E3E25" w:rsidP="00D3314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38CEF90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0CF5948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DA0DD33" w14:textId="77777777" w:rsidR="000E3E25" w:rsidRPr="00C075DE" w:rsidRDefault="000E3E25" w:rsidP="00EF1F2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52B04A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241DAA7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36E155B" w14:textId="77777777" w:rsidR="000E3E25" w:rsidRPr="00C075DE" w:rsidRDefault="000E3E25" w:rsidP="00D3314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13611FD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5CC6CB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C430FD9" w14:textId="77777777" w:rsidR="000E3E25" w:rsidRPr="00C075DE" w:rsidRDefault="000E3E25" w:rsidP="00D331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068FCE4D" w14:textId="55EA10C0" w:rsidR="000E3E25" w:rsidRPr="00C075DE" w:rsidRDefault="000E3E25">
      <w:pPr>
        <w:rPr>
          <w:rFonts w:asciiTheme="majorBidi" w:hAnsiTheme="majorBidi" w:cstheme="majorBidi"/>
        </w:rPr>
      </w:pPr>
    </w:p>
    <w:p w14:paraId="23021924" w14:textId="77777777" w:rsidR="005C49EF" w:rsidRPr="00C075DE" w:rsidRDefault="005C49EF" w:rsidP="005C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0"/>
        </w:tabs>
        <w:rPr>
          <w:rFonts w:asciiTheme="majorBidi" w:hAnsiTheme="majorBidi" w:cstheme="majorBidi"/>
          <w:sz w:val="30"/>
          <w:szCs w:val="30"/>
        </w:rPr>
      </w:pPr>
    </w:p>
    <w:p w14:paraId="2A87E60F" w14:textId="2D2296DB" w:rsidR="000B65BB" w:rsidRPr="00C075DE" w:rsidRDefault="000B65BB" w:rsidP="005C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0"/>
        </w:tabs>
        <w:rPr>
          <w:rFonts w:asciiTheme="majorBidi" w:hAnsiTheme="majorBidi" w:cstheme="majorBidi"/>
          <w:sz w:val="30"/>
          <w:szCs w:val="30"/>
        </w:rPr>
        <w:sectPr w:rsidR="000B65BB" w:rsidRPr="00C075DE" w:rsidSect="003A4CE0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F4E40FD" w14:textId="3E97FC78" w:rsidR="00A3772D" w:rsidRPr="00C075DE" w:rsidRDefault="00A3772D" w:rsidP="00D7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2C136902" w14:textId="77777777" w:rsidR="000B65BB" w:rsidRPr="00C075DE" w:rsidRDefault="000B65BB" w:rsidP="00B92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70"/>
        <w:gridCol w:w="6930"/>
      </w:tblGrid>
      <w:tr w:rsidR="000B65BB" w:rsidRPr="00C075DE" w14:paraId="61E2CBD0" w14:textId="77777777" w:rsidTr="00E26368">
        <w:trPr>
          <w:tblHeader/>
        </w:trPr>
        <w:tc>
          <w:tcPr>
            <w:tcW w:w="1980" w:type="dxa"/>
          </w:tcPr>
          <w:p w14:paraId="6B0F23B1" w14:textId="77777777" w:rsidR="000B65BB" w:rsidRPr="00C075DE" w:rsidRDefault="000B65BB" w:rsidP="00E2636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ED92BBF" w14:textId="77777777" w:rsidR="000B65BB" w:rsidRPr="00C075DE" w:rsidRDefault="000B65BB" w:rsidP="00E2636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30" w:type="dxa"/>
          </w:tcPr>
          <w:p w14:paraId="2C700E56" w14:textId="77777777" w:rsidR="000B65BB" w:rsidRPr="00C075DE" w:rsidRDefault="000B65BB" w:rsidP="00E2636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832B8" w:rsidRPr="00C075DE" w14:paraId="2F9E7B0D" w14:textId="77777777" w:rsidTr="00E26368">
        <w:tc>
          <w:tcPr>
            <w:tcW w:w="1980" w:type="dxa"/>
          </w:tcPr>
          <w:p w14:paraId="54B1CAD8" w14:textId="77777777" w:rsidR="00E832B8" w:rsidRPr="00C075DE" w:rsidRDefault="00E832B8" w:rsidP="00E832B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3BFA9F8" w14:textId="77777777" w:rsidR="00E832B8" w:rsidRPr="00C075DE" w:rsidRDefault="00E832B8" w:rsidP="00E832B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30" w:type="dxa"/>
          </w:tcPr>
          <w:p w14:paraId="2AE85F58" w14:textId="65CAC5D3" w:rsidR="00E832B8" w:rsidRPr="00C075DE" w:rsidRDefault="00E832B8" w:rsidP="00E832B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E832B8" w:rsidRPr="00C075DE" w14:paraId="4E0C13DB" w14:textId="77777777" w:rsidTr="00E26368">
        <w:tc>
          <w:tcPr>
            <w:tcW w:w="1980" w:type="dxa"/>
          </w:tcPr>
          <w:p w14:paraId="6DE37185" w14:textId="77777777" w:rsidR="00E832B8" w:rsidRPr="00C075DE" w:rsidRDefault="00E832B8" w:rsidP="00E832B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70" w:type="dxa"/>
          </w:tcPr>
          <w:p w14:paraId="4986E650" w14:textId="77777777" w:rsidR="00E832B8" w:rsidRPr="00C075DE" w:rsidRDefault="00E832B8" w:rsidP="00E832B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30" w:type="dxa"/>
          </w:tcPr>
          <w:p w14:paraId="1F9263D1" w14:textId="3185D860" w:rsidR="00E832B8" w:rsidRPr="00C075DE" w:rsidRDefault="00E832B8" w:rsidP="00E832B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CC155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/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คำนวณจากแบบจำลองโดยใช้ข้อมูลที่หาได้จากตลาด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(Observable Market Data)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ปรับด้วยค่าความเสี่ยงด้านเครดิตของคู่ค้าแต่ละราย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ไม่รวมความเสี่ยงด้านเครดิตของกลุ่มบริษัท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)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และค่าความเสี่ยงด้านอื่นๆ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เพื่อสะท้อนมูลค่าที่แท้จริงของอนุพันธ์</w:t>
            </w:r>
          </w:p>
        </w:tc>
      </w:tr>
      <w:tr w:rsidR="00E832B8" w:rsidRPr="00C075DE" w14:paraId="2DB22249" w14:textId="77777777" w:rsidTr="00E26368">
        <w:tc>
          <w:tcPr>
            <w:tcW w:w="1980" w:type="dxa"/>
          </w:tcPr>
          <w:p w14:paraId="4062849C" w14:textId="77777777" w:rsidR="00E832B8" w:rsidRPr="00C075DE" w:rsidRDefault="00E832B8" w:rsidP="00E832B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ตราสารหนี้</w:t>
            </w:r>
          </w:p>
        </w:tc>
        <w:tc>
          <w:tcPr>
            <w:tcW w:w="270" w:type="dxa"/>
          </w:tcPr>
          <w:p w14:paraId="1E863C86" w14:textId="77777777" w:rsidR="00E832B8" w:rsidRPr="00C075DE" w:rsidRDefault="00E832B8" w:rsidP="00E832B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30" w:type="dxa"/>
          </w:tcPr>
          <w:p w14:paraId="1ECCB115" w14:textId="55C38D59" w:rsidR="00E832B8" w:rsidRPr="00C075DE" w:rsidRDefault="00E832B8" w:rsidP="00E832B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14B6F8AE" w14:textId="70D99C8C" w:rsidR="00B929F4" w:rsidRPr="000E09B2" w:rsidRDefault="00B92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36FE26F" w14:textId="40768411" w:rsidR="005B3B34" w:rsidRPr="00C075DE" w:rsidRDefault="005B3B34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5B2FA94" w14:textId="42E29766" w:rsidR="00296496" w:rsidRPr="000E09B2" w:rsidRDefault="00296496" w:rsidP="000E0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620"/>
      </w:tblGrid>
      <w:tr w:rsidR="00696308" w:rsidRPr="00C075DE" w14:paraId="639D4D08" w14:textId="77777777" w:rsidTr="00E26368">
        <w:trPr>
          <w:tblHeader/>
        </w:trPr>
        <w:tc>
          <w:tcPr>
            <w:tcW w:w="5670" w:type="dxa"/>
            <w:shd w:val="clear" w:color="auto" w:fill="auto"/>
          </w:tcPr>
          <w:p w14:paraId="0700383D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194F4D" w14:textId="401FD9AF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30F62"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41F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330F62"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86AF1"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4B040B92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3CCEA1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8CFFA96" w14:textId="77777777" w:rsidR="00696308" w:rsidRPr="00C075DE" w:rsidRDefault="00696308" w:rsidP="00E26368">
            <w:pPr>
              <w:tabs>
                <w:tab w:val="clear" w:pos="907"/>
                <w:tab w:val="decimal" w:pos="1062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DCD2F53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696308" w:rsidRPr="00C075DE" w14:paraId="07C1C160" w14:textId="77777777" w:rsidTr="00E26368">
        <w:trPr>
          <w:tblHeader/>
        </w:trPr>
        <w:tc>
          <w:tcPr>
            <w:tcW w:w="5670" w:type="dxa"/>
            <w:shd w:val="clear" w:color="auto" w:fill="auto"/>
          </w:tcPr>
          <w:p w14:paraId="24A1097E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50F5FB97" w14:textId="77777777" w:rsidR="00696308" w:rsidRPr="00C075DE" w:rsidRDefault="00696308" w:rsidP="00E26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6308" w:rsidRPr="00C075DE" w14:paraId="2B7B5D3B" w14:textId="77777777" w:rsidTr="00E26368">
        <w:tc>
          <w:tcPr>
            <w:tcW w:w="5670" w:type="dxa"/>
            <w:shd w:val="clear" w:color="auto" w:fill="auto"/>
          </w:tcPr>
          <w:p w14:paraId="2F243A78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  <w:shd w:val="clear" w:color="auto" w:fill="auto"/>
          </w:tcPr>
          <w:p w14:paraId="1BE3E915" w14:textId="77777777" w:rsidR="00696308" w:rsidRPr="00C075DE" w:rsidRDefault="00696308" w:rsidP="00E26368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719C27" w14:textId="77777777" w:rsidR="00696308" w:rsidRPr="00C075DE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E804F9F" w14:textId="77777777" w:rsidR="00696308" w:rsidRPr="00C075DE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12CEC" w:rsidRPr="00C075DE" w14:paraId="4237B8C9" w14:textId="77777777" w:rsidTr="00E26368">
        <w:tc>
          <w:tcPr>
            <w:tcW w:w="5670" w:type="dxa"/>
            <w:shd w:val="clear" w:color="auto" w:fill="auto"/>
          </w:tcPr>
          <w:p w14:paraId="36B46B70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และสิ่งปลูกสร้างอื่น</w:t>
            </w:r>
          </w:p>
        </w:tc>
        <w:tc>
          <w:tcPr>
            <w:tcW w:w="1620" w:type="dxa"/>
            <w:shd w:val="clear" w:color="auto" w:fill="auto"/>
          </w:tcPr>
          <w:p w14:paraId="428A7AB5" w14:textId="4605D22C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4329">
              <w:rPr>
                <w:rFonts w:asciiTheme="majorBidi" w:hAnsiTheme="majorBidi" w:cstheme="majorBidi"/>
                <w:sz w:val="30"/>
                <w:szCs w:val="30"/>
              </w:rPr>
              <w:t>437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4329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14:paraId="5592557C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69E646D1" w14:textId="2A8537A9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4329">
              <w:rPr>
                <w:rFonts w:asciiTheme="majorBidi" w:hAnsiTheme="majorBidi" w:cstheme="majorBidi"/>
                <w:sz w:val="30"/>
                <w:szCs w:val="30"/>
              </w:rPr>
              <w:t>436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4329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</w:tr>
      <w:tr w:rsidR="00312CEC" w:rsidRPr="00C075DE" w14:paraId="4A9FDC9D" w14:textId="77777777" w:rsidTr="00E26368">
        <w:tc>
          <w:tcPr>
            <w:tcW w:w="5670" w:type="dxa"/>
            <w:shd w:val="clear" w:color="auto" w:fill="auto"/>
          </w:tcPr>
          <w:p w14:paraId="6EB8D055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D3A80" w14:textId="2E7DFA8C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4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44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14:paraId="535A1073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5DE59" w14:textId="04D22DCA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4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44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</w:p>
        </w:tc>
      </w:tr>
      <w:tr w:rsidR="00312CEC" w:rsidRPr="00C075DE" w14:paraId="53266F95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  <w:shd w:val="clear" w:color="auto" w:fill="auto"/>
          </w:tcPr>
          <w:p w14:paraId="71DF5C88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20EDC405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85BBF9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1189163A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2CEC" w:rsidRPr="00C075DE" w14:paraId="44ED7A69" w14:textId="77777777" w:rsidTr="00E26368">
        <w:tc>
          <w:tcPr>
            <w:tcW w:w="5670" w:type="dxa"/>
            <w:shd w:val="clear" w:color="auto" w:fill="auto"/>
          </w:tcPr>
          <w:p w14:paraId="04939008" w14:textId="31423870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  <w:shd w:val="clear" w:color="auto" w:fill="auto"/>
          </w:tcPr>
          <w:p w14:paraId="2C0941C6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2D0B9D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D237934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2CEC" w:rsidRPr="00C075DE" w14:paraId="6B595C3B" w14:textId="77777777" w:rsidTr="00E26368">
        <w:tc>
          <w:tcPr>
            <w:tcW w:w="5670" w:type="dxa"/>
            <w:shd w:val="clear" w:color="auto" w:fill="auto"/>
          </w:tcPr>
          <w:p w14:paraId="657DE2A9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  <w:shd w:val="clear" w:color="auto" w:fill="auto"/>
          </w:tcPr>
          <w:p w14:paraId="296D6967" w14:textId="68715C75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4329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4329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  <w:tc>
          <w:tcPr>
            <w:tcW w:w="270" w:type="dxa"/>
            <w:shd w:val="clear" w:color="auto" w:fill="auto"/>
          </w:tcPr>
          <w:p w14:paraId="65715F7F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9696520" w14:textId="7CC179EA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4329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4329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</w:tr>
      <w:tr w:rsidR="00312CEC" w:rsidRPr="00C075DE" w14:paraId="2080D52C" w14:textId="77777777" w:rsidTr="00E26368">
        <w:tc>
          <w:tcPr>
            <w:tcW w:w="5670" w:type="dxa"/>
            <w:shd w:val="clear" w:color="auto" w:fill="auto"/>
          </w:tcPr>
          <w:p w14:paraId="5E343AF1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14C624F7" w14:textId="7D5A8FE9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432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4329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1084E369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514F827" w14:textId="57FE0B48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432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4329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312CEC" w:rsidRPr="00C075DE" w14:paraId="7BD161EA" w14:textId="77777777" w:rsidTr="00E26368">
        <w:tc>
          <w:tcPr>
            <w:tcW w:w="5670" w:type="dxa"/>
            <w:shd w:val="clear" w:color="auto" w:fill="auto"/>
            <w:vAlign w:val="bottom"/>
          </w:tcPr>
          <w:p w14:paraId="097ECD22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04427" w14:textId="094A0FDA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4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44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</w:t>
            </w:r>
          </w:p>
        </w:tc>
        <w:tc>
          <w:tcPr>
            <w:tcW w:w="270" w:type="dxa"/>
            <w:shd w:val="clear" w:color="auto" w:fill="auto"/>
          </w:tcPr>
          <w:p w14:paraId="19936BDB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D6250" w14:textId="1C9DD8B4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4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44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</w:t>
            </w:r>
          </w:p>
        </w:tc>
      </w:tr>
    </w:tbl>
    <w:p w14:paraId="3ADD0D78" w14:textId="77777777" w:rsidR="001F4D3F" w:rsidRPr="000E09B2" w:rsidRDefault="001F4D3F" w:rsidP="000E0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4AD318E" w14:textId="77777777" w:rsidR="000E09B2" w:rsidRDefault="000E0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bookmarkStart w:id="0" w:name="_Hlk71895588"/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42A0FFC4" w14:textId="26401D35" w:rsidR="002A6180" w:rsidRPr="009B3D5F" w:rsidRDefault="00696308" w:rsidP="002A6180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9B3D5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bookmarkEnd w:id="0"/>
    <w:p w14:paraId="42814196" w14:textId="77777777" w:rsidR="009B3D5F" w:rsidRPr="009B3D5F" w:rsidRDefault="009B3D5F" w:rsidP="002A6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D01B784" w14:textId="13A86AF9" w:rsidR="002A6180" w:rsidRPr="009B3D5F" w:rsidRDefault="009B3D5F" w:rsidP="002A6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B3D5F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Pr="009B3D5F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Pr="009B3D5F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ตุลาคม </w:t>
      </w:r>
      <w:r w:rsidRPr="009B3D5F">
        <w:rPr>
          <w:rFonts w:asciiTheme="majorBidi" w:hAnsiTheme="majorBidi" w:cstheme="majorBidi"/>
          <w:sz w:val="30"/>
          <w:szCs w:val="30"/>
          <w:lang w:val="en-GB"/>
        </w:rPr>
        <w:t xml:space="preserve">2565 </w:t>
      </w:r>
      <w:r w:rsidRPr="009B3D5F">
        <w:rPr>
          <w:rFonts w:asciiTheme="majorBidi" w:hAnsiTheme="majorBidi" w:cstheme="majorBidi"/>
          <w:sz w:val="30"/>
          <w:szCs w:val="30"/>
          <w:cs/>
          <w:lang w:val="en-GB"/>
        </w:rPr>
        <w:t>บริษัท เซ็ปเป้ จำกัด (มหาชน) ได้ลงนามในสัญญาอื่นๆ กับบริษัท โวป จำกัด ซึ่งเป็น</w:t>
      </w:r>
      <w:r>
        <w:rPr>
          <w:rFonts w:asciiTheme="majorBidi" w:hAnsiTheme="majorBidi" w:cstheme="majorBidi"/>
          <w:sz w:val="30"/>
          <w:szCs w:val="30"/>
          <w:lang w:val="en-GB"/>
        </w:rPr>
        <w:br/>
      </w:r>
      <w:r w:rsidRPr="009B3D5F">
        <w:rPr>
          <w:rFonts w:asciiTheme="majorBidi" w:hAnsiTheme="majorBidi" w:cstheme="majorBidi"/>
          <w:sz w:val="30"/>
          <w:szCs w:val="30"/>
          <w:cs/>
          <w:lang w:val="en-GB"/>
        </w:rPr>
        <w:t>การร่วมค้าของกลุ่มบริษัท โดยประกอบด้วยสัญญาว่าจ้างให้เป็นผู้ผลิต สัญญาจัดจำหน่าย สัญญาบริการการจัดการทั่วไป และสัญญาบริหารสินค้าคงคลัง คู่สัญญามีภาระผูกพันที่จะต้องจ่ายค่าบริการตามอัตราที่ระบุไว้ในสัญญา</w:t>
      </w:r>
    </w:p>
    <w:sectPr w:rsidR="002A6180" w:rsidRPr="009B3D5F" w:rsidSect="00C16CB3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3CA6E" w14:textId="77777777" w:rsidR="00A749B0" w:rsidRDefault="00A749B0">
      <w:r>
        <w:separator/>
      </w:r>
    </w:p>
  </w:endnote>
  <w:endnote w:type="continuationSeparator" w:id="0">
    <w:p w14:paraId="6F3C88C3" w14:textId="77777777" w:rsidR="00A749B0" w:rsidRDefault="00A749B0">
      <w:r>
        <w:continuationSeparator/>
      </w:r>
    </w:p>
  </w:endnote>
  <w:endnote w:type="continuationNotice" w:id="1">
    <w:p w14:paraId="3CC43501" w14:textId="77777777" w:rsidR="00A749B0" w:rsidRDefault="00A749B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262E8" w14:textId="42F0591D" w:rsidR="000C6A9E" w:rsidRPr="00106206" w:rsidRDefault="000C6A9E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Pr="00330F62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11A85" w14:textId="77777777" w:rsidR="008B2D40" w:rsidRPr="00106206" w:rsidRDefault="008B2D40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Pr="00330F62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841D7" w14:textId="77777777" w:rsidR="008B2D40" w:rsidRPr="00106206" w:rsidRDefault="008B2D40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Pr="00330F62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18CBF" w14:textId="77777777" w:rsidR="00784CD2" w:rsidRPr="00106206" w:rsidRDefault="00784CD2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Pr="00330F62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FBF4D" w14:textId="77777777" w:rsidR="00A749B0" w:rsidRDefault="00A749B0">
      <w:r>
        <w:separator/>
      </w:r>
    </w:p>
  </w:footnote>
  <w:footnote w:type="continuationSeparator" w:id="0">
    <w:p w14:paraId="62BD5E30" w14:textId="77777777" w:rsidR="00A749B0" w:rsidRDefault="00A749B0">
      <w:r>
        <w:continuationSeparator/>
      </w:r>
    </w:p>
  </w:footnote>
  <w:footnote w:type="continuationNotice" w:id="1">
    <w:p w14:paraId="63E22DC5" w14:textId="77777777" w:rsidR="00A749B0" w:rsidRDefault="00A749B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E3562" w14:textId="77777777" w:rsidR="000C6A9E" w:rsidRPr="00E37E72" w:rsidRDefault="000C6A9E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B92BEE7" w14:textId="77777777" w:rsidR="000C6A9E" w:rsidRDefault="000C6A9E" w:rsidP="00BD6A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69C9C8FA" w14:textId="75B75C74" w:rsidR="000C6A9E" w:rsidRDefault="000C6A9E" w:rsidP="003B134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6D3AA8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330F62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6D3AA8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330F62">
      <w:rPr>
        <w:rFonts w:ascii="Angsana New" w:hAnsi="Angsana New"/>
        <w:sz w:val="32"/>
        <w:szCs w:val="32"/>
        <w:lang w:val="en-US" w:bidi="th-TH"/>
      </w:rPr>
      <w:t>25</w:t>
    </w:r>
    <w:r w:rsidRPr="00330F62">
      <w:rPr>
        <w:rFonts w:ascii="Angsana New" w:hAnsi="Angsana New" w:hint="cs"/>
        <w:sz w:val="32"/>
        <w:szCs w:val="32"/>
        <w:lang w:val="en-US" w:bidi="th-TH"/>
      </w:rPr>
      <w:t>6</w:t>
    </w:r>
    <w:r w:rsidR="006542BE">
      <w:rPr>
        <w:rFonts w:ascii="Angsana New" w:hAnsi="Angsana New"/>
        <w:sz w:val="32"/>
        <w:szCs w:val="32"/>
        <w:lang w:val="en-US" w:bidi="th-TH"/>
      </w:rPr>
      <w:t>5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647E396F" w14:textId="77777777" w:rsidR="000C6A9E" w:rsidRPr="003B1347" w:rsidRDefault="000C6A9E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54010" w14:textId="77777777" w:rsidR="000C6A9E" w:rsidRPr="00E37E72" w:rsidRDefault="000C6A9E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3B7AEEF" w14:textId="77777777" w:rsidR="000C6A9E" w:rsidRDefault="000C6A9E" w:rsidP="00BD6A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08BEC9E4" w14:textId="19F2C795" w:rsidR="000C6A9E" w:rsidRDefault="000C6A9E" w:rsidP="004A6C2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E1615A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330F62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E1615A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330F62">
      <w:rPr>
        <w:rFonts w:ascii="Angsana New" w:hAnsi="Angsana New"/>
        <w:sz w:val="32"/>
        <w:szCs w:val="32"/>
        <w:lang w:val="en-US" w:bidi="th-TH"/>
      </w:rPr>
      <w:t>25</w:t>
    </w:r>
    <w:r w:rsidRPr="00330F62">
      <w:rPr>
        <w:rFonts w:ascii="Angsana New" w:hAnsi="Angsana New" w:hint="cs"/>
        <w:sz w:val="32"/>
        <w:szCs w:val="32"/>
        <w:lang w:val="en-US" w:bidi="th-TH"/>
      </w:rPr>
      <w:t>6</w:t>
    </w:r>
    <w:r w:rsidR="008B2D40">
      <w:rPr>
        <w:rFonts w:ascii="Angsana New" w:hAnsi="Angsana New"/>
        <w:sz w:val="32"/>
        <w:szCs w:val="32"/>
        <w:lang w:val="en-US" w:bidi="th-TH"/>
      </w:rPr>
      <w:t>5</w:t>
    </w:r>
    <w:r w:rsidRPr="00F33E93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1A53D2BF" w14:textId="77777777" w:rsidR="000C6A9E" w:rsidRPr="00BD6A29" w:rsidRDefault="000C6A9E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AAAF2" w14:textId="77777777" w:rsidR="008B2D40" w:rsidRPr="00E37E72" w:rsidRDefault="008B2D40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053CC575" w14:textId="77777777" w:rsidR="008B2D40" w:rsidRDefault="008B2D40" w:rsidP="00BD6A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076FCE2F" w14:textId="62E79610" w:rsidR="008B2D40" w:rsidRDefault="008B2D40" w:rsidP="004A6C2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6727EC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330F62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6727EC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330F62">
      <w:rPr>
        <w:rFonts w:ascii="Angsana New" w:hAnsi="Angsana New"/>
        <w:sz w:val="32"/>
        <w:szCs w:val="32"/>
        <w:lang w:val="en-US" w:bidi="th-TH"/>
      </w:rPr>
      <w:t>25</w:t>
    </w:r>
    <w:r w:rsidRPr="00330F62">
      <w:rPr>
        <w:rFonts w:ascii="Angsana New" w:hAnsi="Angsana New" w:hint="cs"/>
        <w:sz w:val="32"/>
        <w:szCs w:val="32"/>
        <w:lang w:val="en-US" w:bidi="th-TH"/>
      </w:rPr>
      <w:t>6</w:t>
    </w:r>
    <w:r>
      <w:rPr>
        <w:rFonts w:ascii="Angsana New" w:hAnsi="Angsana New"/>
        <w:sz w:val="32"/>
        <w:szCs w:val="32"/>
        <w:lang w:val="en-US" w:bidi="th-TH"/>
      </w:rPr>
      <w:t>5</w:t>
    </w:r>
    <w:r w:rsidRPr="00F33E93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674588C9" w14:textId="77777777" w:rsidR="008B2D40" w:rsidRPr="00BD6A29" w:rsidRDefault="008B2D40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0835F" w14:textId="77777777" w:rsidR="00784CD2" w:rsidRPr="00E37E72" w:rsidRDefault="00784CD2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509CAACD" w14:textId="77777777" w:rsidR="00784CD2" w:rsidRDefault="00784CD2" w:rsidP="00BD6A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25516BC4" w14:textId="12F5A1B8" w:rsidR="00784CD2" w:rsidRDefault="006727EC" w:rsidP="004A6C2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330F62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330F62">
      <w:rPr>
        <w:rFonts w:ascii="Angsana New" w:hAnsi="Angsana New"/>
        <w:sz w:val="32"/>
        <w:szCs w:val="32"/>
        <w:lang w:val="en-US" w:bidi="th-TH"/>
      </w:rPr>
      <w:t>25</w:t>
    </w:r>
    <w:r w:rsidRPr="00330F62">
      <w:rPr>
        <w:rFonts w:ascii="Angsana New" w:hAnsi="Angsana New" w:hint="cs"/>
        <w:sz w:val="32"/>
        <w:szCs w:val="32"/>
        <w:lang w:val="en-US" w:bidi="th-TH"/>
      </w:rPr>
      <w:t>6</w:t>
    </w:r>
    <w:r>
      <w:rPr>
        <w:rFonts w:ascii="Angsana New" w:hAnsi="Angsana New"/>
        <w:sz w:val="32"/>
        <w:szCs w:val="32"/>
        <w:lang w:val="en-US" w:bidi="th-TH"/>
      </w:rPr>
      <w:t>5</w:t>
    </w:r>
    <w:r w:rsidRPr="00F33E93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3FA00A41" w14:textId="77777777" w:rsidR="00784CD2" w:rsidRPr="00BD6A29" w:rsidRDefault="00784CD2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623E6B"/>
    <w:multiLevelType w:val="hybridMultilevel"/>
    <w:tmpl w:val="911A3650"/>
    <w:lvl w:ilvl="0" w:tplc="5A5AAC96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2590E8B"/>
    <w:multiLevelType w:val="hybridMultilevel"/>
    <w:tmpl w:val="B19678F8"/>
    <w:lvl w:ilvl="0" w:tplc="6A3A96E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188438B1"/>
    <w:multiLevelType w:val="multilevel"/>
    <w:tmpl w:val="C7E05F82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1C5B73EE"/>
    <w:multiLevelType w:val="multilevel"/>
    <w:tmpl w:val="7C94CD7E"/>
    <w:lvl w:ilvl="0">
      <w:start w:val="1"/>
      <w:numFmt w:val="thaiLetters"/>
      <w:lvlText w:val="%1)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AE1571"/>
    <w:multiLevelType w:val="multilevel"/>
    <w:tmpl w:val="DD2EE2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64219"/>
    <w:multiLevelType w:val="hybridMultilevel"/>
    <w:tmpl w:val="190E9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52BBE"/>
    <w:multiLevelType w:val="hybridMultilevel"/>
    <w:tmpl w:val="881CFC46"/>
    <w:lvl w:ilvl="0" w:tplc="3C829DA0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5460C9"/>
    <w:multiLevelType w:val="multilevel"/>
    <w:tmpl w:val="17F6886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8E26A3"/>
    <w:multiLevelType w:val="singleLevel"/>
    <w:tmpl w:val="6B0899C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4732469"/>
    <w:multiLevelType w:val="multilevel"/>
    <w:tmpl w:val="E8C8D0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 w15:restartNumberingAfterBreak="0">
    <w:nsid w:val="76A73BAD"/>
    <w:multiLevelType w:val="hybridMultilevel"/>
    <w:tmpl w:val="6DA03592"/>
    <w:lvl w:ilvl="0" w:tplc="A18017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9"/>
  </w:num>
  <w:num w:numId="13">
    <w:abstractNumId w:val="36"/>
  </w:num>
  <w:num w:numId="14">
    <w:abstractNumId w:val="21"/>
  </w:num>
  <w:num w:numId="15">
    <w:abstractNumId w:val="24"/>
  </w:num>
  <w:num w:numId="16">
    <w:abstractNumId w:val="38"/>
  </w:num>
  <w:num w:numId="17">
    <w:abstractNumId w:val="41"/>
  </w:num>
  <w:num w:numId="18">
    <w:abstractNumId w:val="28"/>
  </w:num>
  <w:num w:numId="19">
    <w:abstractNumId w:val="40"/>
  </w:num>
  <w:num w:numId="20">
    <w:abstractNumId w:val="15"/>
  </w:num>
  <w:num w:numId="21">
    <w:abstractNumId w:val="17"/>
  </w:num>
  <w:num w:numId="22">
    <w:abstractNumId w:val="35"/>
  </w:num>
  <w:num w:numId="23">
    <w:abstractNumId w:val="30"/>
  </w:num>
  <w:num w:numId="24">
    <w:abstractNumId w:val="26"/>
  </w:num>
  <w:num w:numId="25">
    <w:abstractNumId w:val="20"/>
  </w:num>
  <w:num w:numId="26">
    <w:abstractNumId w:val="42"/>
  </w:num>
  <w:num w:numId="27">
    <w:abstractNumId w:val="16"/>
  </w:num>
  <w:num w:numId="28">
    <w:abstractNumId w:val="25"/>
  </w:num>
  <w:num w:numId="29">
    <w:abstractNumId w:val="11"/>
  </w:num>
  <w:num w:numId="30">
    <w:abstractNumId w:val="23"/>
  </w:num>
  <w:num w:numId="31">
    <w:abstractNumId w:val="31"/>
  </w:num>
  <w:num w:numId="32">
    <w:abstractNumId w:val="12"/>
  </w:num>
  <w:num w:numId="33">
    <w:abstractNumId w:val="32"/>
  </w:num>
  <w:num w:numId="34">
    <w:abstractNumId w:val="10"/>
  </w:num>
  <w:num w:numId="35">
    <w:abstractNumId w:val="14"/>
  </w:num>
  <w:num w:numId="36">
    <w:abstractNumId w:val="29"/>
  </w:num>
  <w:num w:numId="37">
    <w:abstractNumId w:val="39"/>
  </w:num>
  <w:num w:numId="38">
    <w:abstractNumId w:val="37"/>
  </w:num>
  <w:num w:numId="39">
    <w:abstractNumId w:val="27"/>
  </w:num>
  <w:num w:numId="40">
    <w:abstractNumId w:val="43"/>
  </w:num>
  <w:num w:numId="41">
    <w:abstractNumId w:val="18"/>
  </w:num>
  <w:num w:numId="42">
    <w:abstractNumId w:val="34"/>
  </w:num>
  <w:num w:numId="43">
    <w:abstractNumId w:val="33"/>
  </w:num>
  <w:num w:numId="44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1C9"/>
    <w:rsid w:val="0000073B"/>
    <w:rsid w:val="000007A6"/>
    <w:rsid w:val="00000A38"/>
    <w:rsid w:val="00000AB1"/>
    <w:rsid w:val="00000CAE"/>
    <w:rsid w:val="00000D00"/>
    <w:rsid w:val="0000111A"/>
    <w:rsid w:val="00001146"/>
    <w:rsid w:val="0000124A"/>
    <w:rsid w:val="00001564"/>
    <w:rsid w:val="00001828"/>
    <w:rsid w:val="000019FF"/>
    <w:rsid w:val="00001C5C"/>
    <w:rsid w:val="0000225E"/>
    <w:rsid w:val="0000253F"/>
    <w:rsid w:val="0000258E"/>
    <w:rsid w:val="000025E7"/>
    <w:rsid w:val="00002775"/>
    <w:rsid w:val="00002D4C"/>
    <w:rsid w:val="00003014"/>
    <w:rsid w:val="0000319B"/>
    <w:rsid w:val="000039F0"/>
    <w:rsid w:val="00004694"/>
    <w:rsid w:val="000048B2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7AA"/>
    <w:rsid w:val="00006A5A"/>
    <w:rsid w:val="00006A97"/>
    <w:rsid w:val="00006C36"/>
    <w:rsid w:val="00006D8F"/>
    <w:rsid w:val="00006E55"/>
    <w:rsid w:val="00006E83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2981"/>
    <w:rsid w:val="00012DE0"/>
    <w:rsid w:val="000131EC"/>
    <w:rsid w:val="0001330E"/>
    <w:rsid w:val="000135E9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448"/>
    <w:rsid w:val="0001649A"/>
    <w:rsid w:val="0001680B"/>
    <w:rsid w:val="00016C28"/>
    <w:rsid w:val="00016C76"/>
    <w:rsid w:val="00016D60"/>
    <w:rsid w:val="000170CE"/>
    <w:rsid w:val="000171A8"/>
    <w:rsid w:val="0001721D"/>
    <w:rsid w:val="000178B6"/>
    <w:rsid w:val="000178E4"/>
    <w:rsid w:val="00017C4C"/>
    <w:rsid w:val="000201AE"/>
    <w:rsid w:val="000205E4"/>
    <w:rsid w:val="000206F9"/>
    <w:rsid w:val="0002076D"/>
    <w:rsid w:val="00020800"/>
    <w:rsid w:val="00020AC3"/>
    <w:rsid w:val="00020FC6"/>
    <w:rsid w:val="00020FF8"/>
    <w:rsid w:val="0002105A"/>
    <w:rsid w:val="000212FC"/>
    <w:rsid w:val="00021ADD"/>
    <w:rsid w:val="00021DDE"/>
    <w:rsid w:val="0002214E"/>
    <w:rsid w:val="00022187"/>
    <w:rsid w:val="000221D5"/>
    <w:rsid w:val="00022510"/>
    <w:rsid w:val="000226A2"/>
    <w:rsid w:val="00022C35"/>
    <w:rsid w:val="00022CE6"/>
    <w:rsid w:val="00023093"/>
    <w:rsid w:val="000233EE"/>
    <w:rsid w:val="000234A2"/>
    <w:rsid w:val="00023A10"/>
    <w:rsid w:val="00023F99"/>
    <w:rsid w:val="00023FAB"/>
    <w:rsid w:val="00024486"/>
    <w:rsid w:val="0002477D"/>
    <w:rsid w:val="00024C02"/>
    <w:rsid w:val="00024C6E"/>
    <w:rsid w:val="00024DCE"/>
    <w:rsid w:val="00024E82"/>
    <w:rsid w:val="00024E86"/>
    <w:rsid w:val="00025587"/>
    <w:rsid w:val="000257B8"/>
    <w:rsid w:val="00025800"/>
    <w:rsid w:val="00025D88"/>
    <w:rsid w:val="00025DA7"/>
    <w:rsid w:val="0002657C"/>
    <w:rsid w:val="000267F3"/>
    <w:rsid w:val="00026E5A"/>
    <w:rsid w:val="00027133"/>
    <w:rsid w:val="00027732"/>
    <w:rsid w:val="00027A4F"/>
    <w:rsid w:val="000302CA"/>
    <w:rsid w:val="00030326"/>
    <w:rsid w:val="000307A1"/>
    <w:rsid w:val="0003082D"/>
    <w:rsid w:val="00030A1B"/>
    <w:rsid w:val="00030B96"/>
    <w:rsid w:val="00030C5B"/>
    <w:rsid w:val="00030DC1"/>
    <w:rsid w:val="0003115F"/>
    <w:rsid w:val="00031B6D"/>
    <w:rsid w:val="00031BFF"/>
    <w:rsid w:val="000321ED"/>
    <w:rsid w:val="0003233B"/>
    <w:rsid w:val="00032437"/>
    <w:rsid w:val="00032BC1"/>
    <w:rsid w:val="00032CDA"/>
    <w:rsid w:val="00032E07"/>
    <w:rsid w:val="000331C1"/>
    <w:rsid w:val="000337A0"/>
    <w:rsid w:val="00033C9A"/>
    <w:rsid w:val="00033E5D"/>
    <w:rsid w:val="000343FB"/>
    <w:rsid w:val="00034CC4"/>
    <w:rsid w:val="0003538F"/>
    <w:rsid w:val="000355EA"/>
    <w:rsid w:val="0003578C"/>
    <w:rsid w:val="00035EE9"/>
    <w:rsid w:val="00036425"/>
    <w:rsid w:val="00036459"/>
    <w:rsid w:val="000370C0"/>
    <w:rsid w:val="00037211"/>
    <w:rsid w:val="000377B6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61"/>
    <w:rsid w:val="000418D1"/>
    <w:rsid w:val="00041B2A"/>
    <w:rsid w:val="00041C99"/>
    <w:rsid w:val="00041EE6"/>
    <w:rsid w:val="0004267C"/>
    <w:rsid w:val="00043306"/>
    <w:rsid w:val="0004371C"/>
    <w:rsid w:val="0004379D"/>
    <w:rsid w:val="00043984"/>
    <w:rsid w:val="00043D2E"/>
    <w:rsid w:val="00043D9B"/>
    <w:rsid w:val="00043F2A"/>
    <w:rsid w:val="00044386"/>
    <w:rsid w:val="0004479A"/>
    <w:rsid w:val="000447FC"/>
    <w:rsid w:val="00044C40"/>
    <w:rsid w:val="00045126"/>
    <w:rsid w:val="0004539A"/>
    <w:rsid w:val="0004542F"/>
    <w:rsid w:val="0004560C"/>
    <w:rsid w:val="000459ED"/>
    <w:rsid w:val="00045DD1"/>
    <w:rsid w:val="00045EBB"/>
    <w:rsid w:val="000460E9"/>
    <w:rsid w:val="0004662B"/>
    <w:rsid w:val="00046CD4"/>
    <w:rsid w:val="00046D1C"/>
    <w:rsid w:val="0004704C"/>
    <w:rsid w:val="00047454"/>
    <w:rsid w:val="0004764A"/>
    <w:rsid w:val="0005055E"/>
    <w:rsid w:val="00050AAC"/>
    <w:rsid w:val="00050E37"/>
    <w:rsid w:val="00050EAD"/>
    <w:rsid w:val="0005123C"/>
    <w:rsid w:val="00051443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BCF"/>
    <w:rsid w:val="0005502B"/>
    <w:rsid w:val="000556DB"/>
    <w:rsid w:val="00055E40"/>
    <w:rsid w:val="00055FE1"/>
    <w:rsid w:val="0005698B"/>
    <w:rsid w:val="00056B68"/>
    <w:rsid w:val="00056BB6"/>
    <w:rsid w:val="00056CB8"/>
    <w:rsid w:val="00057200"/>
    <w:rsid w:val="000572E0"/>
    <w:rsid w:val="0005792F"/>
    <w:rsid w:val="000579DC"/>
    <w:rsid w:val="0006031C"/>
    <w:rsid w:val="00060600"/>
    <w:rsid w:val="0006062C"/>
    <w:rsid w:val="000606C8"/>
    <w:rsid w:val="000607A1"/>
    <w:rsid w:val="00060806"/>
    <w:rsid w:val="00060A35"/>
    <w:rsid w:val="00060AA7"/>
    <w:rsid w:val="00060AD0"/>
    <w:rsid w:val="000610FD"/>
    <w:rsid w:val="000614E8"/>
    <w:rsid w:val="00061503"/>
    <w:rsid w:val="0006154C"/>
    <w:rsid w:val="000616FE"/>
    <w:rsid w:val="00061CF8"/>
    <w:rsid w:val="00061D50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967"/>
    <w:rsid w:val="00063A35"/>
    <w:rsid w:val="00063E0D"/>
    <w:rsid w:val="00063FCE"/>
    <w:rsid w:val="00063FFE"/>
    <w:rsid w:val="000644E0"/>
    <w:rsid w:val="00064540"/>
    <w:rsid w:val="00064635"/>
    <w:rsid w:val="000646DB"/>
    <w:rsid w:val="00064784"/>
    <w:rsid w:val="0006499C"/>
    <w:rsid w:val="00064ABA"/>
    <w:rsid w:val="00064FCF"/>
    <w:rsid w:val="000653B7"/>
    <w:rsid w:val="00065749"/>
    <w:rsid w:val="000659EA"/>
    <w:rsid w:val="00065D3D"/>
    <w:rsid w:val="00065F53"/>
    <w:rsid w:val="00066571"/>
    <w:rsid w:val="00066B52"/>
    <w:rsid w:val="00066B57"/>
    <w:rsid w:val="00066EAF"/>
    <w:rsid w:val="0006701B"/>
    <w:rsid w:val="00067305"/>
    <w:rsid w:val="00067306"/>
    <w:rsid w:val="00070419"/>
    <w:rsid w:val="00070507"/>
    <w:rsid w:val="00070746"/>
    <w:rsid w:val="00070792"/>
    <w:rsid w:val="000707C9"/>
    <w:rsid w:val="00071180"/>
    <w:rsid w:val="0007154C"/>
    <w:rsid w:val="00071703"/>
    <w:rsid w:val="00071852"/>
    <w:rsid w:val="0007191E"/>
    <w:rsid w:val="000729D0"/>
    <w:rsid w:val="00072CBA"/>
    <w:rsid w:val="00073583"/>
    <w:rsid w:val="00073B38"/>
    <w:rsid w:val="00074D9C"/>
    <w:rsid w:val="00074FF3"/>
    <w:rsid w:val="000750CF"/>
    <w:rsid w:val="0007515B"/>
    <w:rsid w:val="00075675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77E7D"/>
    <w:rsid w:val="00080260"/>
    <w:rsid w:val="0008043A"/>
    <w:rsid w:val="00080EF3"/>
    <w:rsid w:val="00081618"/>
    <w:rsid w:val="00081670"/>
    <w:rsid w:val="00081DD1"/>
    <w:rsid w:val="00082551"/>
    <w:rsid w:val="000826FD"/>
    <w:rsid w:val="00082D49"/>
    <w:rsid w:val="00083062"/>
    <w:rsid w:val="00083356"/>
    <w:rsid w:val="000838CE"/>
    <w:rsid w:val="00083ABE"/>
    <w:rsid w:val="00083B51"/>
    <w:rsid w:val="00083D27"/>
    <w:rsid w:val="0008427E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C66"/>
    <w:rsid w:val="00090D04"/>
    <w:rsid w:val="00090E86"/>
    <w:rsid w:val="000917E6"/>
    <w:rsid w:val="000918BC"/>
    <w:rsid w:val="00091A53"/>
    <w:rsid w:val="00091B39"/>
    <w:rsid w:val="00091DFD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4F9"/>
    <w:rsid w:val="00094AC2"/>
    <w:rsid w:val="00094B0E"/>
    <w:rsid w:val="00094BE8"/>
    <w:rsid w:val="00094E7B"/>
    <w:rsid w:val="00095610"/>
    <w:rsid w:val="00095761"/>
    <w:rsid w:val="00095B40"/>
    <w:rsid w:val="00095CD4"/>
    <w:rsid w:val="00095F41"/>
    <w:rsid w:val="000960D5"/>
    <w:rsid w:val="00096333"/>
    <w:rsid w:val="00096528"/>
    <w:rsid w:val="00096869"/>
    <w:rsid w:val="000969DB"/>
    <w:rsid w:val="00096B35"/>
    <w:rsid w:val="00096BD0"/>
    <w:rsid w:val="00096D64"/>
    <w:rsid w:val="00096D6C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33"/>
    <w:rsid w:val="000A2C74"/>
    <w:rsid w:val="000A2E8A"/>
    <w:rsid w:val="000A2FC6"/>
    <w:rsid w:val="000A305A"/>
    <w:rsid w:val="000A31FF"/>
    <w:rsid w:val="000A33B3"/>
    <w:rsid w:val="000A35A3"/>
    <w:rsid w:val="000A3A4C"/>
    <w:rsid w:val="000A3A99"/>
    <w:rsid w:val="000A3EEE"/>
    <w:rsid w:val="000A435D"/>
    <w:rsid w:val="000A45E8"/>
    <w:rsid w:val="000A4A3B"/>
    <w:rsid w:val="000A4F1C"/>
    <w:rsid w:val="000A4F59"/>
    <w:rsid w:val="000A4FB1"/>
    <w:rsid w:val="000A5B00"/>
    <w:rsid w:val="000A629F"/>
    <w:rsid w:val="000A62F9"/>
    <w:rsid w:val="000A6F36"/>
    <w:rsid w:val="000A70BC"/>
    <w:rsid w:val="000A7164"/>
    <w:rsid w:val="000A75C3"/>
    <w:rsid w:val="000A75CB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1B9"/>
    <w:rsid w:val="000B1370"/>
    <w:rsid w:val="000B16D9"/>
    <w:rsid w:val="000B208F"/>
    <w:rsid w:val="000B20EB"/>
    <w:rsid w:val="000B2942"/>
    <w:rsid w:val="000B2B00"/>
    <w:rsid w:val="000B2BDA"/>
    <w:rsid w:val="000B33AB"/>
    <w:rsid w:val="000B3507"/>
    <w:rsid w:val="000B354D"/>
    <w:rsid w:val="000B35BC"/>
    <w:rsid w:val="000B3794"/>
    <w:rsid w:val="000B3B42"/>
    <w:rsid w:val="000B3C79"/>
    <w:rsid w:val="000B3D80"/>
    <w:rsid w:val="000B4453"/>
    <w:rsid w:val="000B47E1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CAE"/>
    <w:rsid w:val="000C0B73"/>
    <w:rsid w:val="000C0F68"/>
    <w:rsid w:val="000C1031"/>
    <w:rsid w:val="000C1095"/>
    <w:rsid w:val="000C11BF"/>
    <w:rsid w:val="000C1261"/>
    <w:rsid w:val="000C1C6C"/>
    <w:rsid w:val="000C21E9"/>
    <w:rsid w:val="000C260D"/>
    <w:rsid w:val="000C2752"/>
    <w:rsid w:val="000C2773"/>
    <w:rsid w:val="000C2855"/>
    <w:rsid w:val="000C2B2F"/>
    <w:rsid w:val="000C2D7A"/>
    <w:rsid w:val="000C3306"/>
    <w:rsid w:val="000C3816"/>
    <w:rsid w:val="000C3D63"/>
    <w:rsid w:val="000C3FAF"/>
    <w:rsid w:val="000C40DF"/>
    <w:rsid w:val="000C4521"/>
    <w:rsid w:val="000C4840"/>
    <w:rsid w:val="000C524B"/>
    <w:rsid w:val="000C52F3"/>
    <w:rsid w:val="000C565B"/>
    <w:rsid w:val="000C57E3"/>
    <w:rsid w:val="000C588A"/>
    <w:rsid w:val="000C6363"/>
    <w:rsid w:val="000C648A"/>
    <w:rsid w:val="000C6A9E"/>
    <w:rsid w:val="000C7F23"/>
    <w:rsid w:val="000D013B"/>
    <w:rsid w:val="000D09A8"/>
    <w:rsid w:val="000D0F86"/>
    <w:rsid w:val="000D10C6"/>
    <w:rsid w:val="000D186A"/>
    <w:rsid w:val="000D1A74"/>
    <w:rsid w:val="000D1EB8"/>
    <w:rsid w:val="000D1FA2"/>
    <w:rsid w:val="000D23E4"/>
    <w:rsid w:val="000D27EE"/>
    <w:rsid w:val="000D2864"/>
    <w:rsid w:val="000D287A"/>
    <w:rsid w:val="000D29AE"/>
    <w:rsid w:val="000D2FD5"/>
    <w:rsid w:val="000D3189"/>
    <w:rsid w:val="000D325C"/>
    <w:rsid w:val="000D356E"/>
    <w:rsid w:val="000D3C8D"/>
    <w:rsid w:val="000D48FE"/>
    <w:rsid w:val="000D4C0A"/>
    <w:rsid w:val="000D4D18"/>
    <w:rsid w:val="000D4DCF"/>
    <w:rsid w:val="000D56A0"/>
    <w:rsid w:val="000D5970"/>
    <w:rsid w:val="000D5EB8"/>
    <w:rsid w:val="000D670D"/>
    <w:rsid w:val="000D689A"/>
    <w:rsid w:val="000D69DF"/>
    <w:rsid w:val="000D6B87"/>
    <w:rsid w:val="000D6DC1"/>
    <w:rsid w:val="000D78DD"/>
    <w:rsid w:val="000D78E0"/>
    <w:rsid w:val="000D7924"/>
    <w:rsid w:val="000D7E13"/>
    <w:rsid w:val="000E004C"/>
    <w:rsid w:val="000E0060"/>
    <w:rsid w:val="000E049A"/>
    <w:rsid w:val="000E0844"/>
    <w:rsid w:val="000E088C"/>
    <w:rsid w:val="000E09B2"/>
    <w:rsid w:val="000E0CEC"/>
    <w:rsid w:val="000E0ED5"/>
    <w:rsid w:val="000E15DD"/>
    <w:rsid w:val="000E22B4"/>
    <w:rsid w:val="000E23DF"/>
    <w:rsid w:val="000E38D2"/>
    <w:rsid w:val="000E3E25"/>
    <w:rsid w:val="000E4294"/>
    <w:rsid w:val="000E4351"/>
    <w:rsid w:val="000E483C"/>
    <w:rsid w:val="000E48A1"/>
    <w:rsid w:val="000E48A5"/>
    <w:rsid w:val="000E492F"/>
    <w:rsid w:val="000E4DF1"/>
    <w:rsid w:val="000E6210"/>
    <w:rsid w:val="000E6AC0"/>
    <w:rsid w:val="000E79C3"/>
    <w:rsid w:val="000E7D05"/>
    <w:rsid w:val="000E7D75"/>
    <w:rsid w:val="000E7E2D"/>
    <w:rsid w:val="000F015A"/>
    <w:rsid w:val="000F02B9"/>
    <w:rsid w:val="000F03A4"/>
    <w:rsid w:val="000F0930"/>
    <w:rsid w:val="000F0F93"/>
    <w:rsid w:val="000F0FF5"/>
    <w:rsid w:val="000F1100"/>
    <w:rsid w:val="000F13D7"/>
    <w:rsid w:val="000F1499"/>
    <w:rsid w:val="000F18AE"/>
    <w:rsid w:val="000F2333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B9"/>
    <w:rsid w:val="000F33A2"/>
    <w:rsid w:val="000F39E1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DD9"/>
    <w:rsid w:val="000F6FF9"/>
    <w:rsid w:val="000F7A22"/>
    <w:rsid w:val="000F7E27"/>
    <w:rsid w:val="001000D4"/>
    <w:rsid w:val="001000DB"/>
    <w:rsid w:val="001005AD"/>
    <w:rsid w:val="00100A18"/>
    <w:rsid w:val="00100FAF"/>
    <w:rsid w:val="001011AA"/>
    <w:rsid w:val="001016EB"/>
    <w:rsid w:val="001017E7"/>
    <w:rsid w:val="001022EC"/>
    <w:rsid w:val="001027A3"/>
    <w:rsid w:val="00102BE5"/>
    <w:rsid w:val="00102EF9"/>
    <w:rsid w:val="00102F41"/>
    <w:rsid w:val="00102F7E"/>
    <w:rsid w:val="0010303D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D6F"/>
    <w:rsid w:val="00106E95"/>
    <w:rsid w:val="00107306"/>
    <w:rsid w:val="001074DD"/>
    <w:rsid w:val="001078C7"/>
    <w:rsid w:val="001101D4"/>
    <w:rsid w:val="0011062F"/>
    <w:rsid w:val="00111149"/>
    <w:rsid w:val="00111614"/>
    <w:rsid w:val="00111B28"/>
    <w:rsid w:val="00111C40"/>
    <w:rsid w:val="00111DC4"/>
    <w:rsid w:val="00111FAC"/>
    <w:rsid w:val="001123EB"/>
    <w:rsid w:val="001127B2"/>
    <w:rsid w:val="00112BC6"/>
    <w:rsid w:val="00112F85"/>
    <w:rsid w:val="00113319"/>
    <w:rsid w:val="00113339"/>
    <w:rsid w:val="0011438E"/>
    <w:rsid w:val="001144F9"/>
    <w:rsid w:val="0011460E"/>
    <w:rsid w:val="00115C2B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006"/>
    <w:rsid w:val="001201C4"/>
    <w:rsid w:val="0012039F"/>
    <w:rsid w:val="001203C7"/>
    <w:rsid w:val="001206B8"/>
    <w:rsid w:val="001208E5"/>
    <w:rsid w:val="00120F25"/>
    <w:rsid w:val="00120F74"/>
    <w:rsid w:val="00121866"/>
    <w:rsid w:val="0012283D"/>
    <w:rsid w:val="00122889"/>
    <w:rsid w:val="001229C5"/>
    <w:rsid w:val="00122B03"/>
    <w:rsid w:val="00122C75"/>
    <w:rsid w:val="0012305C"/>
    <w:rsid w:val="00123384"/>
    <w:rsid w:val="001240D8"/>
    <w:rsid w:val="0012453A"/>
    <w:rsid w:val="001247C1"/>
    <w:rsid w:val="0012494D"/>
    <w:rsid w:val="00124DF3"/>
    <w:rsid w:val="00124EEF"/>
    <w:rsid w:val="00124F2E"/>
    <w:rsid w:val="00125673"/>
    <w:rsid w:val="00125753"/>
    <w:rsid w:val="001258A5"/>
    <w:rsid w:val="00125905"/>
    <w:rsid w:val="00125CA7"/>
    <w:rsid w:val="00125DA7"/>
    <w:rsid w:val="0012600D"/>
    <w:rsid w:val="00126133"/>
    <w:rsid w:val="001266AA"/>
    <w:rsid w:val="001266D2"/>
    <w:rsid w:val="001269B3"/>
    <w:rsid w:val="00126E04"/>
    <w:rsid w:val="00127DC9"/>
    <w:rsid w:val="00127E25"/>
    <w:rsid w:val="00127ED4"/>
    <w:rsid w:val="00130058"/>
    <w:rsid w:val="001306A1"/>
    <w:rsid w:val="0013075F"/>
    <w:rsid w:val="0013090A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D45"/>
    <w:rsid w:val="001330D0"/>
    <w:rsid w:val="00133304"/>
    <w:rsid w:val="00133523"/>
    <w:rsid w:val="00133FE0"/>
    <w:rsid w:val="00133FFF"/>
    <w:rsid w:val="0013443B"/>
    <w:rsid w:val="0013467C"/>
    <w:rsid w:val="00134CEC"/>
    <w:rsid w:val="00135BE8"/>
    <w:rsid w:val="00136469"/>
    <w:rsid w:val="001368DD"/>
    <w:rsid w:val="00136E62"/>
    <w:rsid w:val="00137091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7AA"/>
    <w:rsid w:val="00141904"/>
    <w:rsid w:val="00141A86"/>
    <w:rsid w:val="00141EAA"/>
    <w:rsid w:val="00142355"/>
    <w:rsid w:val="00142C19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5AA5"/>
    <w:rsid w:val="001462C3"/>
    <w:rsid w:val="001469DE"/>
    <w:rsid w:val="00146C24"/>
    <w:rsid w:val="00146F69"/>
    <w:rsid w:val="0014748A"/>
    <w:rsid w:val="00147634"/>
    <w:rsid w:val="00147715"/>
    <w:rsid w:val="001478E7"/>
    <w:rsid w:val="001506FF"/>
    <w:rsid w:val="00150A10"/>
    <w:rsid w:val="00150C7B"/>
    <w:rsid w:val="001514D9"/>
    <w:rsid w:val="00151807"/>
    <w:rsid w:val="00151C30"/>
    <w:rsid w:val="00151DCE"/>
    <w:rsid w:val="0015274F"/>
    <w:rsid w:val="00152814"/>
    <w:rsid w:val="00152E04"/>
    <w:rsid w:val="00152EEF"/>
    <w:rsid w:val="001530CB"/>
    <w:rsid w:val="00153378"/>
    <w:rsid w:val="0015368B"/>
    <w:rsid w:val="00153772"/>
    <w:rsid w:val="00153D01"/>
    <w:rsid w:val="00153E0E"/>
    <w:rsid w:val="00153FDA"/>
    <w:rsid w:val="00153FF6"/>
    <w:rsid w:val="00154305"/>
    <w:rsid w:val="0015452A"/>
    <w:rsid w:val="001548DC"/>
    <w:rsid w:val="00154B5C"/>
    <w:rsid w:val="0015535B"/>
    <w:rsid w:val="00155559"/>
    <w:rsid w:val="00155762"/>
    <w:rsid w:val="00155797"/>
    <w:rsid w:val="00155C47"/>
    <w:rsid w:val="001562C6"/>
    <w:rsid w:val="00156752"/>
    <w:rsid w:val="0015735B"/>
    <w:rsid w:val="00157DDD"/>
    <w:rsid w:val="00157E5C"/>
    <w:rsid w:val="0016048D"/>
    <w:rsid w:val="00160490"/>
    <w:rsid w:val="001604CE"/>
    <w:rsid w:val="00160860"/>
    <w:rsid w:val="0016090C"/>
    <w:rsid w:val="00160B35"/>
    <w:rsid w:val="00160E20"/>
    <w:rsid w:val="001610F5"/>
    <w:rsid w:val="0016116E"/>
    <w:rsid w:val="0016156F"/>
    <w:rsid w:val="00161623"/>
    <w:rsid w:val="0016304D"/>
    <w:rsid w:val="001635C3"/>
    <w:rsid w:val="0016364A"/>
    <w:rsid w:val="00163A71"/>
    <w:rsid w:val="00163E61"/>
    <w:rsid w:val="00163FDB"/>
    <w:rsid w:val="001641D9"/>
    <w:rsid w:val="00164A74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92D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58F"/>
    <w:rsid w:val="00171986"/>
    <w:rsid w:val="00171B30"/>
    <w:rsid w:val="00171BBA"/>
    <w:rsid w:val="00171C6F"/>
    <w:rsid w:val="00171F6F"/>
    <w:rsid w:val="001723E0"/>
    <w:rsid w:val="00172535"/>
    <w:rsid w:val="001726D4"/>
    <w:rsid w:val="00172BF0"/>
    <w:rsid w:val="0017314A"/>
    <w:rsid w:val="001731BE"/>
    <w:rsid w:val="00173A32"/>
    <w:rsid w:val="00173ECA"/>
    <w:rsid w:val="0017408A"/>
    <w:rsid w:val="0017419C"/>
    <w:rsid w:val="0017436B"/>
    <w:rsid w:val="00174643"/>
    <w:rsid w:val="00174759"/>
    <w:rsid w:val="001749BA"/>
    <w:rsid w:val="00174B85"/>
    <w:rsid w:val="00174D46"/>
    <w:rsid w:val="00174D49"/>
    <w:rsid w:val="0017539E"/>
    <w:rsid w:val="001753DF"/>
    <w:rsid w:val="0017549F"/>
    <w:rsid w:val="001756AB"/>
    <w:rsid w:val="00175BFA"/>
    <w:rsid w:val="00175EC3"/>
    <w:rsid w:val="00175EEE"/>
    <w:rsid w:val="00176205"/>
    <w:rsid w:val="001762A6"/>
    <w:rsid w:val="00176A83"/>
    <w:rsid w:val="00176BC8"/>
    <w:rsid w:val="00176E02"/>
    <w:rsid w:val="00176FFA"/>
    <w:rsid w:val="00177024"/>
    <w:rsid w:val="00177041"/>
    <w:rsid w:val="00177440"/>
    <w:rsid w:val="001775D3"/>
    <w:rsid w:val="0017767C"/>
    <w:rsid w:val="00177BB9"/>
    <w:rsid w:val="00177BE7"/>
    <w:rsid w:val="00177CEB"/>
    <w:rsid w:val="00177F57"/>
    <w:rsid w:val="001801EC"/>
    <w:rsid w:val="00180213"/>
    <w:rsid w:val="0018034B"/>
    <w:rsid w:val="0018090B"/>
    <w:rsid w:val="001815B4"/>
    <w:rsid w:val="00181696"/>
    <w:rsid w:val="00181840"/>
    <w:rsid w:val="00181B18"/>
    <w:rsid w:val="00181CF0"/>
    <w:rsid w:val="00182927"/>
    <w:rsid w:val="00182D1C"/>
    <w:rsid w:val="0018327C"/>
    <w:rsid w:val="001836E5"/>
    <w:rsid w:val="00183C55"/>
    <w:rsid w:val="00183C6D"/>
    <w:rsid w:val="001840BD"/>
    <w:rsid w:val="001840C6"/>
    <w:rsid w:val="0018434C"/>
    <w:rsid w:val="001843E9"/>
    <w:rsid w:val="001852C6"/>
    <w:rsid w:val="00185813"/>
    <w:rsid w:val="001859F1"/>
    <w:rsid w:val="00185B11"/>
    <w:rsid w:val="00185C47"/>
    <w:rsid w:val="00186501"/>
    <w:rsid w:val="00186906"/>
    <w:rsid w:val="00186A30"/>
    <w:rsid w:val="00186AF1"/>
    <w:rsid w:val="00186BC1"/>
    <w:rsid w:val="00186EEE"/>
    <w:rsid w:val="00186F41"/>
    <w:rsid w:val="00187375"/>
    <w:rsid w:val="001878D5"/>
    <w:rsid w:val="00190127"/>
    <w:rsid w:val="0019021F"/>
    <w:rsid w:val="00190481"/>
    <w:rsid w:val="001904AF"/>
    <w:rsid w:val="0019068E"/>
    <w:rsid w:val="00190C33"/>
    <w:rsid w:val="00191547"/>
    <w:rsid w:val="00192366"/>
    <w:rsid w:val="0019279A"/>
    <w:rsid w:val="001928FE"/>
    <w:rsid w:val="00192995"/>
    <w:rsid w:val="001929FB"/>
    <w:rsid w:val="0019345E"/>
    <w:rsid w:val="0019384A"/>
    <w:rsid w:val="00193D43"/>
    <w:rsid w:val="00193E41"/>
    <w:rsid w:val="00193EE2"/>
    <w:rsid w:val="001940B5"/>
    <w:rsid w:val="0019429C"/>
    <w:rsid w:val="0019436B"/>
    <w:rsid w:val="00194497"/>
    <w:rsid w:val="0019483B"/>
    <w:rsid w:val="001949A1"/>
    <w:rsid w:val="00194B31"/>
    <w:rsid w:val="00194ED0"/>
    <w:rsid w:val="00194F81"/>
    <w:rsid w:val="001950D7"/>
    <w:rsid w:val="001956DD"/>
    <w:rsid w:val="00195E4D"/>
    <w:rsid w:val="0019623E"/>
    <w:rsid w:val="001962AA"/>
    <w:rsid w:val="001967E5"/>
    <w:rsid w:val="00197472"/>
    <w:rsid w:val="001977E1"/>
    <w:rsid w:val="00197BAA"/>
    <w:rsid w:val="00197BE1"/>
    <w:rsid w:val="001A05D4"/>
    <w:rsid w:val="001A0C2C"/>
    <w:rsid w:val="001A0F79"/>
    <w:rsid w:val="001A1368"/>
    <w:rsid w:val="001A1436"/>
    <w:rsid w:val="001A1C7D"/>
    <w:rsid w:val="001A23F3"/>
    <w:rsid w:val="001A2BAB"/>
    <w:rsid w:val="001A2CB3"/>
    <w:rsid w:val="001A2CBB"/>
    <w:rsid w:val="001A2DBA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9F1"/>
    <w:rsid w:val="001A52E9"/>
    <w:rsid w:val="001A55D4"/>
    <w:rsid w:val="001A56AD"/>
    <w:rsid w:val="001A579F"/>
    <w:rsid w:val="001A593B"/>
    <w:rsid w:val="001A5D5F"/>
    <w:rsid w:val="001A5DE6"/>
    <w:rsid w:val="001A5F5B"/>
    <w:rsid w:val="001A5FC2"/>
    <w:rsid w:val="001A5FF0"/>
    <w:rsid w:val="001A6190"/>
    <w:rsid w:val="001A6439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85F"/>
    <w:rsid w:val="001B09E7"/>
    <w:rsid w:val="001B13AD"/>
    <w:rsid w:val="001B1697"/>
    <w:rsid w:val="001B1A81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B79"/>
    <w:rsid w:val="001B77E9"/>
    <w:rsid w:val="001B7A74"/>
    <w:rsid w:val="001B7B72"/>
    <w:rsid w:val="001B7BAF"/>
    <w:rsid w:val="001B7C22"/>
    <w:rsid w:val="001B7C8F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987"/>
    <w:rsid w:val="001C22D3"/>
    <w:rsid w:val="001C2EFB"/>
    <w:rsid w:val="001C3741"/>
    <w:rsid w:val="001C3B3F"/>
    <w:rsid w:val="001C4527"/>
    <w:rsid w:val="001C455C"/>
    <w:rsid w:val="001C4FBC"/>
    <w:rsid w:val="001C5256"/>
    <w:rsid w:val="001C5742"/>
    <w:rsid w:val="001C5978"/>
    <w:rsid w:val="001C5A1B"/>
    <w:rsid w:val="001C63B5"/>
    <w:rsid w:val="001C6D02"/>
    <w:rsid w:val="001C70E5"/>
    <w:rsid w:val="001C72CB"/>
    <w:rsid w:val="001C7527"/>
    <w:rsid w:val="001C77BC"/>
    <w:rsid w:val="001D016A"/>
    <w:rsid w:val="001D01A1"/>
    <w:rsid w:val="001D0E48"/>
    <w:rsid w:val="001D0EC4"/>
    <w:rsid w:val="001D1175"/>
    <w:rsid w:val="001D124B"/>
    <w:rsid w:val="001D1563"/>
    <w:rsid w:val="001D15CD"/>
    <w:rsid w:val="001D17D5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AEA"/>
    <w:rsid w:val="001D3F5B"/>
    <w:rsid w:val="001D43A5"/>
    <w:rsid w:val="001D444F"/>
    <w:rsid w:val="001D482B"/>
    <w:rsid w:val="001D48CF"/>
    <w:rsid w:val="001D540F"/>
    <w:rsid w:val="001D54D5"/>
    <w:rsid w:val="001D5B12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36B"/>
    <w:rsid w:val="001E0542"/>
    <w:rsid w:val="001E06A6"/>
    <w:rsid w:val="001E0A87"/>
    <w:rsid w:val="001E0E6A"/>
    <w:rsid w:val="001E11DE"/>
    <w:rsid w:val="001E1301"/>
    <w:rsid w:val="001E1B56"/>
    <w:rsid w:val="001E1ED0"/>
    <w:rsid w:val="001E21C4"/>
    <w:rsid w:val="001E29DD"/>
    <w:rsid w:val="001E2A3C"/>
    <w:rsid w:val="001E31A0"/>
    <w:rsid w:val="001E3A07"/>
    <w:rsid w:val="001E3CEE"/>
    <w:rsid w:val="001E42A1"/>
    <w:rsid w:val="001E4514"/>
    <w:rsid w:val="001E4573"/>
    <w:rsid w:val="001E473B"/>
    <w:rsid w:val="001E47F9"/>
    <w:rsid w:val="001E4B10"/>
    <w:rsid w:val="001E4D14"/>
    <w:rsid w:val="001E50AF"/>
    <w:rsid w:val="001E51E8"/>
    <w:rsid w:val="001E52AE"/>
    <w:rsid w:val="001E536A"/>
    <w:rsid w:val="001E5764"/>
    <w:rsid w:val="001E5870"/>
    <w:rsid w:val="001E61F0"/>
    <w:rsid w:val="001E6749"/>
    <w:rsid w:val="001E6E89"/>
    <w:rsid w:val="001E7722"/>
    <w:rsid w:val="001E7729"/>
    <w:rsid w:val="001E7BD9"/>
    <w:rsid w:val="001F05F8"/>
    <w:rsid w:val="001F0A31"/>
    <w:rsid w:val="001F0EE5"/>
    <w:rsid w:val="001F113E"/>
    <w:rsid w:val="001F1B33"/>
    <w:rsid w:val="001F1B6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90"/>
    <w:rsid w:val="001F4A2B"/>
    <w:rsid w:val="001F4D0C"/>
    <w:rsid w:val="001F4D3F"/>
    <w:rsid w:val="001F512A"/>
    <w:rsid w:val="001F5703"/>
    <w:rsid w:val="001F57D1"/>
    <w:rsid w:val="001F5D18"/>
    <w:rsid w:val="001F5EEF"/>
    <w:rsid w:val="001F63C6"/>
    <w:rsid w:val="001F63DA"/>
    <w:rsid w:val="001F6966"/>
    <w:rsid w:val="001F6B10"/>
    <w:rsid w:val="001F6BEA"/>
    <w:rsid w:val="001F70FB"/>
    <w:rsid w:val="001F71AF"/>
    <w:rsid w:val="001F75B2"/>
    <w:rsid w:val="001F7FCF"/>
    <w:rsid w:val="002002F2"/>
    <w:rsid w:val="00200BC3"/>
    <w:rsid w:val="00200D65"/>
    <w:rsid w:val="00200F14"/>
    <w:rsid w:val="00201230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4B0C"/>
    <w:rsid w:val="00204B1E"/>
    <w:rsid w:val="00204BCD"/>
    <w:rsid w:val="002056AA"/>
    <w:rsid w:val="0020571B"/>
    <w:rsid w:val="00205868"/>
    <w:rsid w:val="002058E1"/>
    <w:rsid w:val="00205B37"/>
    <w:rsid w:val="00206192"/>
    <w:rsid w:val="002065C1"/>
    <w:rsid w:val="00206E21"/>
    <w:rsid w:val="00206E3E"/>
    <w:rsid w:val="0020741F"/>
    <w:rsid w:val="00207479"/>
    <w:rsid w:val="00207B06"/>
    <w:rsid w:val="00207CB8"/>
    <w:rsid w:val="00207F12"/>
    <w:rsid w:val="0021021C"/>
    <w:rsid w:val="0021029C"/>
    <w:rsid w:val="0021057C"/>
    <w:rsid w:val="00210AC7"/>
    <w:rsid w:val="00211098"/>
    <w:rsid w:val="00211644"/>
    <w:rsid w:val="00211791"/>
    <w:rsid w:val="00211E6A"/>
    <w:rsid w:val="00211FCE"/>
    <w:rsid w:val="002120BD"/>
    <w:rsid w:val="0021288D"/>
    <w:rsid w:val="00212A50"/>
    <w:rsid w:val="00213245"/>
    <w:rsid w:val="002133D3"/>
    <w:rsid w:val="00213493"/>
    <w:rsid w:val="00213A79"/>
    <w:rsid w:val="00213AB4"/>
    <w:rsid w:val="00213BDA"/>
    <w:rsid w:val="00213E67"/>
    <w:rsid w:val="00213F76"/>
    <w:rsid w:val="002144E8"/>
    <w:rsid w:val="00214748"/>
    <w:rsid w:val="00214809"/>
    <w:rsid w:val="0021551A"/>
    <w:rsid w:val="0021580A"/>
    <w:rsid w:val="0021580C"/>
    <w:rsid w:val="00215981"/>
    <w:rsid w:val="00215BD0"/>
    <w:rsid w:val="00215E2A"/>
    <w:rsid w:val="00216712"/>
    <w:rsid w:val="00216B2C"/>
    <w:rsid w:val="00216E71"/>
    <w:rsid w:val="002170EC"/>
    <w:rsid w:val="002171A7"/>
    <w:rsid w:val="0021730B"/>
    <w:rsid w:val="00217312"/>
    <w:rsid w:val="0021792C"/>
    <w:rsid w:val="00217A67"/>
    <w:rsid w:val="00217BDE"/>
    <w:rsid w:val="00217C27"/>
    <w:rsid w:val="00217E18"/>
    <w:rsid w:val="0022006F"/>
    <w:rsid w:val="002205B5"/>
    <w:rsid w:val="002205D4"/>
    <w:rsid w:val="00220645"/>
    <w:rsid w:val="002206DA"/>
    <w:rsid w:val="002206F7"/>
    <w:rsid w:val="00220726"/>
    <w:rsid w:val="002207B1"/>
    <w:rsid w:val="00220D8C"/>
    <w:rsid w:val="00220F42"/>
    <w:rsid w:val="0022102C"/>
    <w:rsid w:val="00221282"/>
    <w:rsid w:val="002214A7"/>
    <w:rsid w:val="002218A8"/>
    <w:rsid w:val="00221A28"/>
    <w:rsid w:val="00221BFA"/>
    <w:rsid w:val="00221E29"/>
    <w:rsid w:val="002222E4"/>
    <w:rsid w:val="002223BF"/>
    <w:rsid w:val="0022256D"/>
    <w:rsid w:val="0022270C"/>
    <w:rsid w:val="00223651"/>
    <w:rsid w:val="00223A1A"/>
    <w:rsid w:val="002240AD"/>
    <w:rsid w:val="00224965"/>
    <w:rsid w:val="00224C4B"/>
    <w:rsid w:val="00225213"/>
    <w:rsid w:val="00225941"/>
    <w:rsid w:val="00225B7E"/>
    <w:rsid w:val="00225D03"/>
    <w:rsid w:val="00225D32"/>
    <w:rsid w:val="00225EC1"/>
    <w:rsid w:val="002265F1"/>
    <w:rsid w:val="00226B38"/>
    <w:rsid w:val="00226E45"/>
    <w:rsid w:val="0022735E"/>
    <w:rsid w:val="0022762D"/>
    <w:rsid w:val="002278BE"/>
    <w:rsid w:val="00227DF2"/>
    <w:rsid w:val="002302EF"/>
    <w:rsid w:val="00230C61"/>
    <w:rsid w:val="00231A71"/>
    <w:rsid w:val="00232181"/>
    <w:rsid w:val="002322EE"/>
    <w:rsid w:val="00232B89"/>
    <w:rsid w:val="002337A5"/>
    <w:rsid w:val="00233A4F"/>
    <w:rsid w:val="00233C4E"/>
    <w:rsid w:val="00233D1D"/>
    <w:rsid w:val="00233E0D"/>
    <w:rsid w:val="002341D8"/>
    <w:rsid w:val="0023422E"/>
    <w:rsid w:val="002343FF"/>
    <w:rsid w:val="00234669"/>
    <w:rsid w:val="00234822"/>
    <w:rsid w:val="00234865"/>
    <w:rsid w:val="00234BC5"/>
    <w:rsid w:val="00234F4A"/>
    <w:rsid w:val="0023518F"/>
    <w:rsid w:val="002354D1"/>
    <w:rsid w:val="002355A5"/>
    <w:rsid w:val="00235A68"/>
    <w:rsid w:val="00235EED"/>
    <w:rsid w:val="00236151"/>
    <w:rsid w:val="002361D6"/>
    <w:rsid w:val="00236288"/>
    <w:rsid w:val="0023640F"/>
    <w:rsid w:val="002365DF"/>
    <w:rsid w:val="00236E3D"/>
    <w:rsid w:val="0023730E"/>
    <w:rsid w:val="00237C16"/>
    <w:rsid w:val="00237C8C"/>
    <w:rsid w:val="00237EF0"/>
    <w:rsid w:val="00240062"/>
    <w:rsid w:val="00240758"/>
    <w:rsid w:val="00240902"/>
    <w:rsid w:val="00240C10"/>
    <w:rsid w:val="00240E75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6F2"/>
    <w:rsid w:val="002447B8"/>
    <w:rsid w:val="002447DF"/>
    <w:rsid w:val="002447F5"/>
    <w:rsid w:val="0024485C"/>
    <w:rsid w:val="002448B9"/>
    <w:rsid w:val="00244A57"/>
    <w:rsid w:val="00244BF9"/>
    <w:rsid w:val="00245146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DE7"/>
    <w:rsid w:val="002471C7"/>
    <w:rsid w:val="0024753A"/>
    <w:rsid w:val="00247932"/>
    <w:rsid w:val="00247BBC"/>
    <w:rsid w:val="00247FEE"/>
    <w:rsid w:val="00250004"/>
    <w:rsid w:val="00250855"/>
    <w:rsid w:val="00250897"/>
    <w:rsid w:val="00250943"/>
    <w:rsid w:val="00250CA7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A32"/>
    <w:rsid w:val="00252BBC"/>
    <w:rsid w:val="00252F65"/>
    <w:rsid w:val="002531A2"/>
    <w:rsid w:val="00253498"/>
    <w:rsid w:val="002535D2"/>
    <w:rsid w:val="002535EA"/>
    <w:rsid w:val="002538EC"/>
    <w:rsid w:val="002539E2"/>
    <w:rsid w:val="00253B32"/>
    <w:rsid w:val="00253C53"/>
    <w:rsid w:val="002546F3"/>
    <w:rsid w:val="002548A1"/>
    <w:rsid w:val="00254D67"/>
    <w:rsid w:val="00254DC2"/>
    <w:rsid w:val="0025511F"/>
    <w:rsid w:val="002551A9"/>
    <w:rsid w:val="00255310"/>
    <w:rsid w:val="00255698"/>
    <w:rsid w:val="0025575D"/>
    <w:rsid w:val="00255864"/>
    <w:rsid w:val="00255BF5"/>
    <w:rsid w:val="00255EEA"/>
    <w:rsid w:val="0025673C"/>
    <w:rsid w:val="00256791"/>
    <w:rsid w:val="00256D4A"/>
    <w:rsid w:val="00257261"/>
    <w:rsid w:val="002577D1"/>
    <w:rsid w:val="00257B5B"/>
    <w:rsid w:val="00257F3E"/>
    <w:rsid w:val="00257FE9"/>
    <w:rsid w:val="00260073"/>
    <w:rsid w:val="00260C30"/>
    <w:rsid w:val="00260EAA"/>
    <w:rsid w:val="002610A8"/>
    <w:rsid w:val="0026144B"/>
    <w:rsid w:val="00261A21"/>
    <w:rsid w:val="00261E09"/>
    <w:rsid w:val="002621A6"/>
    <w:rsid w:val="002623C2"/>
    <w:rsid w:val="00262626"/>
    <w:rsid w:val="0026268F"/>
    <w:rsid w:val="00262BDE"/>
    <w:rsid w:val="00262DD8"/>
    <w:rsid w:val="00262EC5"/>
    <w:rsid w:val="002630F6"/>
    <w:rsid w:val="00263117"/>
    <w:rsid w:val="0026347B"/>
    <w:rsid w:val="0026361B"/>
    <w:rsid w:val="00263B93"/>
    <w:rsid w:val="002643A0"/>
    <w:rsid w:val="002650C7"/>
    <w:rsid w:val="0026526B"/>
    <w:rsid w:val="00265413"/>
    <w:rsid w:val="00265D4E"/>
    <w:rsid w:val="0026624D"/>
    <w:rsid w:val="00266D0C"/>
    <w:rsid w:val="00267132"/>
    <w:rsid w:val="00267586"/>
    <w:rsid w:val="00267A91"/>
    <w:rsid w:val="00267A9B"/>
    <w:rsid w:val="00267BA3"/>
    <w:rsid w:val="0027046C"/>
    <w:rsid w:val="002704C8"/>
    <w:rsid w:val="002704F7"/>
    <w:rsid w:val="00270CFA"/>
    <w:rsid w:val="00270EBE"/>
    <w:rsid w:val="002712A4"/>
    <w:rsid w:val="002723D0"/>
    <w:rsid w:val="00272574"/>
    <w:rsid w:val="0027257C"/>
    <w:rsid w:val="002725A2"/>
    <w:rsid w:val="002730A6"/>
    <w:rsid w:val="002732F0"/>
    <w:rsid w:val="002734B1"/>
    <w:rsid w:val="00273738"/>
    <w:rsid w:val="00273860"/>
    <w:rsid w:val="00273CA4"/>
    <w:rsid w:val="002740C5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BAB"/>
    <w:rsid w:val="00276F4D"/>
    <w:rsid w:val="00277387"/>
    <w:rsid w:val="002775CE"/>
    <w:rsid w:val="0027765B"/>
    <w:rsid w:val="00277D9A"/>
    <w:rsid w:val="00280608"/>
    <w:rsid w:val="00280807"/>
    <w:rsid w:val="0028162C"/>
    <w:rsid w:val="00281660"/>
    <w:rsid w:val="0028216C"/>
    <w:rsid w:val="0028271E"/>
    <w:rsid w:val="0028283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F20"/>
    <w:rsid w:val="002858EF"/>
    <w:rsid w:val="00285AF1"/>
    <w:rsid w:val="00285D88"/>
    <w:rsid w:val="00285E5E"/>
    <w:rsid w:val="00286159"/>
    <w:rsid w:val="00286E0F"/>
    <w:rsid w:val="00287010"/>
    <w:rsid w:val="002870E2"/>
    <w:rsid w:val="0028722F"/>
    <w:rsid w:val="002872C5"/>
    <w:rsid w:val="002876F6"/>
    <w:rsid w:val="00287A89"/>
    <w:rsid w:val="00287CAB"/>
    <w:rsid w:val="00290988"/>
    <w:rsid w:val="00290C21"/>
    <w:rsid w:val="00290C70"/>
    <w:rsid w:val="00290F1F"/>
    <w:rsid w:val="00291ABA"/>
    <w:rsid w:val="00291CA1"/>
    <w:rsid w:val="00292071"/>
    <w:rsid w:val="00292183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496"/>
    <w:rsid w:val="00296771"/>
    <w:rsid w:val="00296BA7"/>
    <w:rsid w:val="0029732F"/>
    <w:rsid w:val="00297624"/>
    <w:rsid w:val="002977FD"/>
    <w:rsid w:val="002978C6"/>
    <w:rsid w:val="00297BC2"/>
    <w:rsid w:val="002A0170"/>
    <w:rsid w:val="002A0213"/>
    <w:rsid w:val="002A0312"/>
    <w:rsid w:val="002A03BF"/>
    <w:rsid w:val="002A10FE"/>
    <w:rsid w:val="002A15F4"/>
    <w:rsid w:val="002A161C"/>
    <w:rsid w:val="002A1959"/>
    <w:rsid w:val="002A2055"/>
    <w:rsid w:val="002A266D"/>
    <w:rsid w:val="002A28CB"/>
    <w:rsid w:val="002A29DA"/>
    <w:rsid w:val="002A2BAC"/>
    <w:rsid w:val="002A2D1B"/>
    <w:rsid w:val="002A318B"/>
    <w:rsid w:val="002A322E"/>
    <w:rsid w:val="002A3556"/>
    <w:rsid w:val="002A3799"/>
    <w:rsid w:val="002A39BD"/>
    <w:rsid w:val="002A3C6F"/>
    <w:rsid w:val="002A3E7E"/>
    <w:rsid w:val="002A44B5"/>
    <w:rsid w:val="002A48FF"/>
    <w:rsid w:val="002A4C69"/>
    <w:rsid w:val="002A4D2F"/>
    <w:rsid w:val="002A4F2E"/>
    <w:rsid w:val="002A5500"/>
    <w:rsid w:val="002A5899"/>
    <w:rsid w:val="002A5E04"/>
    <w:rsid w:val="002A6180"/>
    <w:rsid w:val="002A62DD"/>
    <w:rsid w:val="002A6429"/>
    <w:rsid w:val="002A642B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0B9"/>
    <w:rsid w:val="002B152F"/>
    <w:rsid w:val="002B15A7"/>
    <w:rsid w:val="002B16CA"/>
    <w:rsid w:val="002B1777"/>
    <w:rsid w:val="002B1975"/>
    <w:rsid w:val="002B1EFD"/>
    <w:rsid w:val="002B20CD"/>
    <w:rsid w:val="002B2723"/>
    <w:rsid w:val="002B27A1"/>
    <w:rsid w:val="002B292A"/>
    <w:rsid w:val="002B292F"/>
    <w:rsid w:val="002B3B3B"/>
    <w:rsid w:val="002B3F9C"/>
    <w:rsid w:val="002B4472"/>
    <w:rsid w:val="002B4893"/>
    <w:rsid w:val="002B4E9E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D08"/>
    <w:rsid w:val="002B72A3"/>
    <w:rsid w:val="002B76F2"/>
    <w:rsid w:val="002B77D6"/>
    <w:rsid w:val="002B7A60"/>
    <w:rsid w:val="002B7DB5"/>
    <w:rsid w:val="002C00C8"/>
    <w:rsid w:val="002C0265"/>
    <w:rsid w:val="002C06DD"/>
    <w:rsid w:val="002C0B8D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80"/>
    <w:rsid w:val="002C351B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5163"/>
    <w:rsid w:val="002C525B"/>
    <w:rsid w:val="002C56D6"/>
    <w:rsid w:val="002C5CE7"/>
    <w:rsid w:val="002C6077"/>
    <w:rsid w:val="002C61DB"/>
    <w:rsid w:val="002C644E"/>
    <w:rsid w:val="002C64A8"/>
    <w:rsid w:val="002C65AB"/>
    <w:rsid w:val="002C65B6"/>
    <w:rsid w:val="002C6F0A"/>
    <w:rsid w:val="002C705B"/>
    <w:rsid w:val="002C70F4"/>
    <w:rsid w:val="002C7145"/>
    <w:rsid w:val="002C72A6"/>
    <w:rsid w:val="002C7BE1"/>
    <w:rsid w:val="002C7DDF"/>
    <w:rsid w:val="002C7FD1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274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A06"/>
    <w:rsid w:val="002D4A63"/>
    <w:rsid w:val="002D4BE4"/>
    <w:rsid w:val="002D5395"/>
    <w:rsid w:val="002D5671"/>
    <w:rsid w:val="002D5717"/>
    <w:rsid w:val="002D5D9D"/>
    <w:rsid w:val="002D61CF"/>
    <w:rsid w:val="002D6495"/>
    <w:rsid w:val="002D6641"/>
    <w:rsid w:val="002D6909"/>
    <w:rsid w:val="002D69C9"/>
    <w:rsid w:val="002D6FDC"/>
    <w:rsid w:val="002D70EA"/>
    <w:rsid w:val="002D71C0"/>
    <w:rsid w:val="002D7257"/>
    <w:rsid w:val="002D7611"/>
    <w:rsid w:val="002D76BB"/>
    <w:rsid w:val="002D7A55"/>
    <w:rsid w:val="002E050A"/>
    <w:rsid w:val="002E0630"/>
    <w:rsid w:val="002E07B0"/>
    <w:rsid w:val="002E1433"/>
    <w:rsid w:val="002E1489"/>
    <w:rsid w:val="002E1639"/>
    <w:rsid w:val="002E1692"/>
    <w:rsid w:val="002E2174"/>
    <w:rsid w:val="002E21B3"/>
    <w:rsid w:val="002E2217"/>
    <w:rsid w:val="002E252E"/>
    <w:rsid w:val="002E29E0"/>
    <w:rsid w:val="002E2AC8"/>
    <w:rsid w:val="002E2B5B"/>
    <w:rsid w:val="002E301E"/>
    <w:rsid w:val="002E34EF"/>
    <w:rsid w:val="002E3714"/>
    <w:rsid w:val="002E37C0"/>
    <w:rsid w:val="002E3876"/>
    <w:rsid w:val="002E39E1"/>
    <w:rsid w:val="002E3A50"/>
    <w:rsid w:val="002E3C02"/>
    <w:rsid w:val="002E44A9"/>
    <w:rsid w:val="002E4EA0"/>
    <w:rsid w:val="002E4F41"/>
    <w:rsid w:val="002E5025"/>
    <w:rsid w:val="002E5029"/>
    <w:rsid w:val="002E57BE"/>
    <w:rsid w:val="002E5B07"/>
    <w:rsid w:val="002E633D"/>
    <w:rsid w:val="002E6375"/>
    <w:rsid w:val="002E659E"/>
    <w:rsid w:val="002E6613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9"/>
    <w:rsid w:val="002F0EA7"/>
    <w:rsid w:val="002F1275"/>
    <w:rsid w:val="002F13DE"/>
    <w:rsid w:val="002F18B2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F94"/>
    <w:rsid w:val="002F3443"/>
    <w:rsid w:val="002F3D10"/>
    <w:rsid w:val="002F3F8F"/>
    <w:rsid w:val="002F48DD"/>
    <w:rsid w:val="002F4BE5"/>
    <w:rsid w:val="002F4FD0"/>
    <w:rsid w:val="002F52C8"/>
    <w:rsid w:val="002F57A8"/>
    <w:rsid w:val="002F5980"/>
    <w:rsid w:val="002F5ADB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C7D"/>
    <w:rsid w:val="0030059F"/>
    <w:rsid w:val="00300CCB"/>
    <w:rsid w:val="00301215"/>
    <w:rsid w:val="00302218"/>
    <w:rsid w:val="00302411"/>
    <w:rsid w:val="0030346F"/>
    <w:rsid w:val="003034F5"/>
    <w:rsid w:val="00304462"/>
    <w:rsid w:val="0030467B"/>
    <w:rsid w:val="0030478A"/>
    <w:rsid w:val="00304D33"/>
    <w:rsid w:val="00304E36"/>
    <w:rsid w:val="00304EAD"/>
    <w:rsid w:val="00305127"/>
    <w:rsid w:val="00305253"/>
    <w:rsid w:val="00305AE6"/>
    <w:rsid w:val="00305F98"/>
    <w:rsid w:val="00306246"/>
    <w:rsid w:val="00306278"/>
    <w:rsid w:val="0030630A"/>
    <w:rsid w:val="00306424"/>
    <w:rsid w:val="003066E0"/>
    <w:rsid w:val="00306743"/>
    <w:rsid w:val="00306DDB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A0E"/>
    <w:rsid w:val="00310B36"/>
    <w:rsid w:val="00310B96"/>
    <w:rsid w:val="00310C67"/>
    <w:rsid w:val="00310FAF"/>
    <w:rsid w:val="00311A1C"/>
    <w:rsid w:val="00311B3A"/>
    <w:rsid w:val="00311F61"/>
    <w:rsid w:val="00312045"/>
    <w:rsid w:val="0031205A"/>
    <w:rsid w:val="0031264A"/>
    <w:rsid w:val="00312977"/>
    <w:rsid w:val="00312B5B"/>
    <w:rsid w:val="00312CEC"/>
    <w:rsid w:val="0031303C"/>
    <w:rsid w:val="00313523"/>
    <w:rsid w:val="00313690"/>
    <w:rsid w:val="00313837"/>
    <w:rsid w:val="00313943"/>
    <w:rsid w:val="00313E5A"/>
    <w:rsid w:val="00314116"/>
    <w:rsid w:val="0031418A"/>
    <w:rsid w:val="00314791"/>
    <w:rsid w:val="00314C5A"/>
    <w:rsid w:val="00314D56"/>
    <w:rsid w:val="00314E8E"/>
    <w:rsid w:val="003155DB"/>
    <w:rsid w:val="00315843"/>
    <w:rsid w:val="003159F4"/>
    <w:rsid w:val="0031610C"/>
    <w:rsid w:val="0031644A"/>
    <w:rsid w:val="003168F1"/>
    <w:rsid w:val="00316BA3"/>
    <w:rsid w:val="00316D35"/>
    <w:rsid w:val="00316F19"/>
    <w:rsid w:val="003178E9"/>
    <w:rsid w:val="00320213"/>
    <w:rsid w:val="003203BF"/>
    <w:rsid w:val="0032063A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DBC"/>
    <w:rsid w:val="00321FC8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377"/>
    <w:rsid w:val="003244B5"/>
    <w:rsid w:val="0032452F"/>
    <w:rsid w:val="003247D9"/>
    <w:rsid w:val="003248A2"/>
    <w:rsid w:val="00325802"/>
    <w:rsid w:val="0032597D"/>
    <w:rsid w:val="00325C97"/>
    <w:rsid w:val="003261E2"/>
    <w:rsid w:val="00326364"/>
    <w:rsid w:val="00326663"/>
    <w:rsid w:val="0032687B"/>
    <w:rsid w:val="00326A21"/>
    <w:rsid w:val="00326A90"/>
    <w:rsid w:val="00326F36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11F9"/>
    <w:rsid w:val="00331213"/>
    <w:rsid w:val="003312FA"/>
    <w:rsid w:val="003314DC"/>
    <w:rsid w:val="003315EC"/>
    <w:rsid w:val="0033167B"/>
    <w:rsid w:val="00331CC0"/>
    <w:rsid w:val="0033287E"/>
    <w:rsid w:val="00332D23"/>
    <w:rsid w:val="00332E9A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A9C"/>
    <w:rsid w:val="00337031"/>
    <w:rsid w:val="0033733C"/>
    <w:rsid w:val="0033739D"/>
    <w:rsid w:val="00337519"/>
    <w:rsid w:val="00337522"/>
    <w:rsid w:val="00337E5B"/>
    <w:rsid w:val="00340248"/>
    <w:rsid w:val="003405AF"/>
    <w:rsid w:val="00340AC5"/>
    <w:rsid w:val="00340D71"/>
    <w:rsid w:val="00340F7F"/>
    <w:rsid w:val="003414B8"/>
    <w:rsid w:val="003415AE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E75"/>
    <w:rsid w:val="00343F03"/>
    <w:rsid w:val="00344491"/>
    <w:rsid w:val="00344545"/>
    <w:rsid w:val="0034460D"/>
    <w:rsid w:val="00344623"/>
    <w:rsid w:val="00344659"/>
    <w:rsid w:val="003448E3"/>
    <w:rsid w:val="00344CAC"/>
    <w:rsid w:val="00344EB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B09"/>
    <w:rsid w:val="00350DDD"/>
    <w:rsid w:val="0035119E"/>
    <w:rsid w:val="003515A4"/>
    <w:rsid w:val="00351812"/>
    <w:rsid w:val="003518EB"/>
    <w:rsid w:val="00351A1B"/>
    <w:rsid w:val="00351A87"/>
    <w:rsid w:val="00351BD1"/>
    <w:rsid w:val="003524BB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4044"/>
    <w:rsid w:val="00354207"/>
    <w:rsid w:val="00354381"/>
    <w:rsid w:val="0035475C"/>
    <w:rsid w:val="00354841"/>
    <w:rsid w:val="00354D7F"/>
    <w:rsid w:val="003551D7"/>
    <w:rsid w:val="00355524"/>
    <w:rsid w:val="00355C1D"/>
    <w:rsid w:val="0035619C"/>
    <w:rsid w:val="00356446"/>
    <w:rsid w:val="00356520"/>
    <w:rsid w:val="003567B5"/>
    <w:rsid w:val="00356807"/>
    <w:rsid w:val="0035751C"/>
    <w:rsid w:val="0035765A"/>
    <w:rsid w:val="00357F84"/>
    <w:rsid w:val="00357FCD"/>
    <w:rsid w:val="00357FE5"/>
    <w:rsid w:val="003608B5"/>
    <w:rsid w:val="00360AD4"/>
    <w:rsid w:val="00360AFC"/>
    <w:rsid w:val="00361F12"/>
    <w:rsid w:val="003620B1"/>
    <w:rsid w:val="00362258"/>
    <w:rsid w:val="00362320"/>
    <w:rsid w:val="003623CC"/>
    <w:rsid w:val="003624B6"/>
    <w:rsid w:val="00362C87"/>
    <w:rsid w:val="00363CC8"/>
    <w:rsid w:val="003640CF"/>
    <w:rsid w:val="00364183"/>
    <w:rsid w:val="0036451C"/>
    <w:rsid w:val="00364561"/>
    <w:rsid w:val="003645EF"/>
    <w:rsid w:val="00364870"/>
    <w:rsid w:val="00364B6A"/>
    <w:rsid w:val="00365045"/>
    <w:rsid w:val="003655F2"/>
    <w:rsid w:val="00365665"/>
    <w:rsid w:val="00365828"/>
    <w:rsid w:val="00365A15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135"/>
    <w:rsid w:val="003716F9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7B4"/>
    <w:rsid w:val="00374A47"/>
    <w:rsid w:val="00374BBA"/>
    <w:rsid w:val="00374BFA"/>
    <w:rsid w:val="00374C21"/>
    <w:rsid w:val="00374DB7"/>
    <w:rsid w:val="00374EC7"/>
    <w:rsid w:val="00374F15"/>
    <w:rsid w:val="003752EA"/>
    <w:rsid w:val="0037539F"/>
    <w:rsid w:val="003755FA"/>
    <w:rsid w:val="00375DA8"/>
    <w:rsid w:val="003761C4"/>
    <w:rsid w:val="00376633"/>
    <w:rsid w:val="00376DCA"/>
    <w:rsid w:val="00376DDE"/>
    <w:rsid w:val="003770A4"/>
    <w:rsid w:val="0037748A"/>
    <w:rsid w:val="00377882"/>
    <w:rsid w:val="00377AAD"/>
    <w:rsid w:val="00377D52"/>
    <w:rsid w:val="00377F04"/>
    <w:rsid w:val="00380110"/>
    <w:rsid w:val="00380146"/>
    <w:rsid w:val="003801A0"/>
    <w:rsid w:val="00380385"/>
    <w:rsid w:val="003803DD"/>
    <w:rsid w:val="00380718"/>
    <w:rsid w:val="00380C1C"/>
    <w:rsid w:val="0038124D"/>
    <w:rsid w:val="003816BE"/>
    <w:rsid w:val="00381B96"/>
    <w:rsid w:val="00382403"/>
    <w:rsid w:val="003828E3"/>
    <w:rsid w:val="00383013"/>
    <w:rsid w:val="0038366D"/>
    <w:rsid w:val="00383743"/>
    <w:rsid w:val="00383777"/>
    <w:rsid w:val="003839D6"/>
    <w:rsid w:val="00383FB7"/>
    <w:rsid w:val="003844BE"/>
    <w:rsid w:val="00384775"/>
    <w:rsid w:val="00384909"/>
    <w:rsid w:val="0038496A"/>
    <w:rsid w:val="00385E1C"/>
    <w:rsid w:val="00385FC4"/>
    <w:rsid w:val="00386364"/>
    <w:rsid w:val="00386986"/>
    <w:rsid w:val="00386CE5"/>
    <w:rsid w:val="00387084"/>
    <w:rsid w:val="003875D8"/>
    <w:rsid w:val="003876B9"/>
    <w:rsid w:val="0038771C"/>
    <w:rsid w:val="00387856"/>
    <w:rsid w:val="00387D23"/>
    <w:rsid w:val="0039094F"/>
    <w:rsid w:val="00390CE1"/>
    <w:rsid w:val="00392009"/>
    <w:rsid w:val="0039211A"/>
    <w:rsid w:val="00392376"/>
    <w:rsid w:val="00392511"/>
    <w:rsid w:val="0039332D"/>
    <w:rsid w:val="00393A65"/>
    <w:rsid w:val="00393E22"/>
    <w:rsid w:val="003940BF"/>
    <w:rsid w:val="003945A5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1264"/>
    <w:rsid w:val="003A1385"/>
    <w:rsid w:val="003A1CB6"/>
    <w:rsid w:val="003A208F"/>
    <w:rsid w:val="003A22AB"/>
    <w:rsid w:val="003A23CF"/>
    <w:rsid w:val="003A2C2A"/>
    <w:rsid w:val="003A3058"/>
    <w:rsid w:val="003A30E6"/>
    <w:rsid w:val="003A3272"/>
    <w:rsid w:val="003A32C8"/>
    <w:rsid w:val="003A3373"/>
    <w:rsid w:val="003A376B"/>
    <w:rsid w:val="003A39CF"/>
    <w:rsid w:val="003A3FD3"/>
    <w:rsid w:val="003A4003"/>
    <w:rsid w:val="003A43C6"/>
    <w:rsid w:val="003A4886"/>
    <w:rsid w:val="003A4A49"/>
    <w:rsid w:val="003A4CE0"/>
    <w:rsid w:val="003A4F5B"/>
    <w:rsid w:val="003A58F2"/>
    <w:rsid w:val="003A5D7A"/>
    <w:rsid w:val="003A6CD2"/>
    <w:rsid w:val="003A70AC"/>
    <w:rsid w:val="003A7140"/>
    <w:rsid w:val="003A71F1"/>
    <w:rsid w:val="003A72CB"/>
    <w:rsid w:val="003A74AE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8FD"/>
    <w:rsid w:val="003B2905"/>
    <w:rsid w:val="003B2968"/>
    <w:rsid w:val="003B2B55"/>
    <w:rsid w:val="003B3251"/>
    <w:rsid w:val="003B3672"/>
    <w:rsid w:val="003B36BC"/>
    <w:rsid w:val="003B3B42"/>
    <w:rsid w:val="003B3B88"/>
    <w:rsid w:val="003B3D0D"/>
    <w:rsid w:val="003B40BF"/>
    <w:rsid w:val="003B44B2"/>
    <w:rsid w:val="003B4673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619A"/>
    <w:rsid w:val="003B6768"/>
    <w:rsid w:val="003B6775"/>
    <w:rsid w:val="003B69F5"/>
    <w:rsid w:val="003B6F6A"/>
    <w:rsid w:val="003B71D4"/>
    <w:rsid w:val="003B7753"/>
    <w:rsid w:val="003B78F5"/>
    <w:rsid w:val="003B7975"/>
    <w:rsid w:val="003C04FB"/>
    <w:rsid w:val="003C073A"/>
    <w:rsid w:val="003C0C5C"/>
    <w:rsid w:val="003C10F0"/>
    <w:rsid w:val="003C129F"/>
    <w:rsid w:val="003C13A2"/>
    <w:rsid w:val="003C14C9"/>
    <w:rsid w:val="003C1531"/>
    <w:rsid w:val="003C286D"/>
    <w:rsid w:val="003C2966"/>
    <w:rsid w:val="003C3A3E"/>
    <w:rsid w:val="003C3C79"/>
    <w:rsid w:val="003C3E16"/>
    <w:rsid w:val="003C416A"/>
    <w:rsid w:val="003C4D5E"/>
    <w:rsid w:val="003C50B1"/>
    <w:rsid w:val="003C50FF"/>
    <w:rsid w:val="003C547B"/>
    <w:rsid w:val="003C5A32"/>
    <w:rsid w:val="003C604C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4A"/>
    <w:rsid w:val="003D0A33"/>
    <w:rsid w:val="003D13AE"/>
    <w:rsid w:val="003D1BFF"/>
    <w:rsid w:val="003D1D38"/>
    <w:rsid w:val="003D2108"/>
    <w:rsid w:val="003D25F8"/>
    <w:rsid w:val="003D2847"/>
    <w:rsid w:val="003D2B40"/>
    <w:rsid w:val="003D2F7B"/>
    <w:rsid w:val="003D326F"/>
    <w:rsid w:val="003D344A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8B9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E1"/>
    <w:rsid w:val="003E34FB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D50"/>
    <w:rsid w:val="003E6DB6"/>
    <w:rsid w:val="003E7AAE"/>
    <w:rsid w:val="003E7D96"/>
    <w:rsid w:val="003F010B"/>
    <w:rsid w:val="003F0307"/>
    <w:rsid w:val="003F0EDA"/>
    <w:rsid w:val="003F0F4A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629"/>
    <w:rsid w:val="003F45B8"/>
    <w:rsid w:val="003F4673"/>
    <w:rsid w:val="003F477B"/>
    <w:rsid w:val="003F4C29"/>
    <w:rsid w:val="003F4DB8"/>
    <w:rsid w:val="003F5296"/>
    <w:rsid w:val="003F5304"/>
    <w:rsid w:val="003F5688"/>
    <w:rsid w:val="003F5E5C"/>
    <w:rsid w:val="003F63C8"/>
    <w:rsid w:val="003F6591"/>
    <w:rsid w:val="003F6649"/>
    <w:rsid w:val="003F6827"/>
    <w:rsid w:val="003F6B71"/>
    <w:rsid w:val="003F6C77"/>
    <w:rsid w:val="003F7534"/>
    <w:rsid w:val="003F779D"/>
    <w:rsid w:val="003F78B7"/>
    <w:rsid w:val="003F7B76"/>
    <w:rsid w:val="003F7CB4"/>
    <w:rsid w:val="003F7F66"/>
    <w:rsid w:val="00400435"/>
    <w:rsid w:val="0040074F"/>
    <w:rsid w:val="00400E6B"/>
    <w:rsid w:val="0040129B"/>
    <w:rsid w:val="004015BB"/>
    <w:rsid w:val="0040191B"/>
    <w:rsid w:val="00401D36"/>
    <w:rsid w:val="00402166"/>
    <w:rsid w:val="00402226"/>
    <w:rsid w:val="004023E6"/>
    <w:rsid w:val="004028C8"/>
    <w:rsid w:val="004029FB"/>
    <w:rsid w:val="00402D95"/>
    <w:rsid w:val="00402EE7"/>
    <w:rsid w:val="00403491"/>
    <w:rsid w:val="00403C36"/>
    <w:rsid w:val="00403DD9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E06"/>
    <w:rsid w:val="00405E5A"/>
    <w:rsid w:val="00406070"/>
    <w:rsid w:val="0040614B"/>
    <w:rsid w:val="004064EF"/>
    <w:rsid w:val="004067EC"/>
    <w:rsid w:val="00406A2E"/>
    <w:rsid w:val="00406E3A"/>
    <w:rsid w:val="00406E4C"/>
    <w:rsid w:val="00407C75"/>
    <w:rsid w:val="00407E48"/>
    <w:rsid w:val="00407FA4"/>
    <w:rsid w:val="004104A8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09B"/>
    <w:rsid w:val="00413468"/>
    <w:rsid w:val="00413A8B"/>
    <w:rsid w:val="00413FBA"/>
    <w:rsid w:val="004141D1"/>
    <w:rsid w:val="0041425F"/>
    <w:rsid w:val="004142E9"/>
    <w:rsid w:val="0041434F"/>
    <w:rsid w:val="00414690"/>
    <w:rsid w:val="00414E7C"/>
    <w:rsid w:val="00414F2D"/>
    <w:rsid w:val="00414FF3"/>
    <w:rsid w:val="004151FB"/>
    <w:rsid w:val="00415477"/>
    <w:rsid w:val="00415498"/>
    <w:rsid w:val="004159B0"/>
    <w:rsid w:val="00415AA9"/>
    <w:rsid w:val="00415C3B"/>
    <w:rsid w:val="004164FB"/>
    <w:rsid w:val="004166F8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810"/>
    <w:rsid w:val="004218A6"/>
    <w:rsid w:val="00421AB1"/>
    <w:rsid w:val="004221A5"/>
    <w:rsid w:val="00422CD0"/>
    <w:rsid w:val="0042330F"/>
    <w:rsid w:val="004235C8"/>
    <w:rsid w:val="0042361D"/>
    <w:rsid w:val="0042366D"/>
    <w:rsid w:val="0042373B"/>
    <w:rsid w:val="00423998"/>
    <w:rsid w:val="00423AD1"/>
    <w:rsid w:val="00423E86"/>
    <w:rsid w:val="00424792"/>
    <w:rsid w:val="00424795"/>
    <w:rsid w:val="00424CF8"/>
    <w:rsid w:val="00424EB8"/>
    <w:rsid w:val="00424F5D"/>
    <w:rsid w:val="00425163"/>
    <w:rsid w:val="0042518B"/>
    <w:rsid w:val="00425267"/>
    <w:rsid w:val="00425334"/>
    <w:rsid w:val="004259D0"/>
    <w:rsid w:val="00425A5E"/>
    <w:rsid w:val="00425EC3"/>
    <w:rsid w:val="00425F76"/>
    <w:rsid w:val="004263B7"/>
    <w:rsid w:val="00426557"/>
    <w:rsid w:val="00426F0D"/>
    <w:rsid w:val="00427100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2E"/>
    <w:rsid w:val="004307E2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2DA"/>
    <w:rsid w:val="00432645"/>
    <w:rsid w:val="004326C6"/>
    <w:rsid w:val="00432B3E"/>
    <w:rsid w:val="00432D09"/>
    <w:rsid w:val="00432D34"/>
    <w:rsid w:val="0043302E"/>
    <w:rsid w:val="0043315A"/>
    <w:rsid w:val="0043341C"/>
    <w:rsid w:val="004336D0"/>
    <w:rsid w:val="00433C86"/>
    <w:rsid w:val="00433F93"/>
    <w:rsid w:val="00434126"/>
    <w:rsid w:val="00434236"/>
    <w:rsid w:val="004346C0"/>
    <w:rsid w:val="00434A03"/>
    <w:rsid w:val="00434B80"/>
    <w:rsid w:val="00435316"/>
    <w:rsid w:val="00435436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A73"/>
    <w:rsid w:val="00436F83"/>
    <w:rsid w:val="00437110"/>
    <w:rsid w:val="00437364"/>
    <w:rsid w:val="0043758D"/>
    <w:rsid w:val="0043775B"/>
    <w:rsid w:val="00437950"/>
    <w:rsid w:val="00437AF5"/>
    <w:rsid w:val="00437C77"/>
    <w:rsid w:val="0044001E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3ECC"/>
    <w:rsid w:val="00443FBB"/>
    <w:rsid w:val="004440E2"/>
    <w:rsid w:val="00444131"/>
    <w:rsid w:val="0044418A"/>
    <w:rsid w:val="0044443D"/>
    <w:rsid w:val="004445F4"/>
    <w:rsid w:val="0044469F"/>
    <w:rsid w:val="004449A6"/>
    <w:rsid w:val="00444A2F"/>
    <w:rsid w:val="00444C10"/>
    <w:rsid w:val="004450E7"/>
    <w:rsid w:val="004457E0"/>
    <w:rsid w:val="004458CB"/>
    <w:rsid w:val="004459DD"/>
    <w:rsid w:val="00445AF4"/>
    <w:rsid w:val="00445E50"/>
    <w:rsid w:val="00445F11"/>
    <w:rsid w:val="0044619B"/>
    <w:rsid w:val="004462FE"/>
    <w:rsid w:val="004469ED"/>
    <w:rsid w:val="00446CB1"/>
    <w:rsid w:val="004471E4"/>
    <w:rsid w:val="004473DF"/>
    <w:rsid w:val="004475F3"/>
    <w:rsid w:val="00447A32"/>
    <w:rsid w:val="00447F80"/>
    <w:rsid w:val="00447F89"/>
    <w:rsid w:val="004501CE"/>
    <w:rsid w:val="00450CAE"/>
    <w:rsid w:val="00450CFA"/>
    <w:rsid w:val="00450EE7"/>
    <w:rsid w:val="00451068"/>
    <w:rsid w:val="004512D4"/>
    <w:rsid w:val="0045136C"/>
    <w:rsid w:val="004513A9"/>
    <w:rsid w:val="004513BF"/>
    <w:rsid w:val="00451536"/>
    <w:rsid w:val="00451E38"/>
    <w:rsid w:val="0045224F"/>
    <w:rsid w:val="004523D8"/>
    <w:rsid w:val="004526A9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CB1"/>
    <w:rsid w:val="00453EEF"/>
    <w:rsid w:val="00453FC4"/>
    <w:rsid w:val="00454217"/>
    <w:rsid w:val="004542DA"/>
    <w:rsid w:val="00454877"/>
    <w:rsid w:val="004549C7"/>
    <w:rsid w:val="00454A47"/>
    <w:rsid w:val="00454C81"/>
    <w:rsid w:val="00454FFC"/>
    <w:rsid w:val="0045511B"/>
    <w:rsid w:val="00455366"/>
    <w:rsid w:val="00455489"/>
    <w:rsid w:val="004555CE"/>
    <w:rsid w:val="00455962"/>
    <w:rsid w:val="00455EFA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5E1"/>
    <w:rsid w:val="004617A3"/>
    <w:rsid w:val="00462049"/>
    <w:rsid w:val="004620B4"/>
    <w:rsid w:val="004621D1"/>
    <w:rsid w:val="00462422"/>
    <w:rsid w:val="0046242E"/>
    <w:rsid w:val="0046252B"/>
    <w:rsid w:val="00462C89"/>
    <w:rsid w:val="00462DEB"/>
    <w:rsid w:val="00462EDC"/>
    <w:rsid w:val="0046303E"/>
    <w:rsid w:val="004635EC"/>
    <w:rsid w:val="004639C8"/>
    <w:rsid w:val="00463CB0"/>
    <w:rsid w:val="004641FB"/>
    <w:rsid w:val="00464388"/>
    <w:rsid w:val="004645B9"/>
    <w:rsid w:val="00464A64"/>
    <w:rsid w:val="004650C2"/>
    <w:rsid w:val="00465380"/>
    <w:rsid w:val="00465BAE"/>
    <w:rsid w:val="00465DBB"/>
    <w:rsid w:val="00465F74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839"/>
    <w:rsid w:val="00471241"/>
    <w:rsid w:val="00471753"/>
    <w:rsid w:val="00471A84"/>
    <w:rsid w:val="00471AD4"/>
    <w:rsid w:val="004721CC"/>
    <w:rsid w:val="0047225E"/>
    <w:rsid w:val="00472C25"/>
    <w:rsid w:val="004732EC"/>
    <w:rsid w:val="0047339F"/>
    <w:rsid w:val="004733B0"/>
    <w:rsid w:val="00473624"/>
    <w:rsid w:val="00473734"/>
    <w:rsid w:val="00473D1B"/>
    <w:rsid w:val="0047444B"/>
    <w:rsid w:val="00474910"/>
    <w:rsid w:val="00474A67"/>
    <w:rsid w:val="00474ACB"/>
    <w:rsid w:val="00474C81"/>
    <w:rsid w:val="004750DF"/>
    <w:rsid w:val="0047568A"/>
    <w:rsid w:val="00475A34"/>
    <w:rsid w:val="00475AC8"/>
    <w:rsid w:val="00475F6E"/>
    <w:rsid w:val="00476943"/>
    <w:rsid w:val="00476A63"/>
    <w:rsid w:val="00477579"/>
    <w:rsid w:val="004777DB"/>
    <w:rsid w:val="00477E84"/>
    <w:rsid w:val="00477EC5"/>
    <w:rsid w:val="00480682"/>
    <w:rsid w:val="004806F8"/>
    <w:rsid w:val="004808C0"/>
    <w:rsid w:val="00480959"/>
    <w:rsid w:val="004809AE"/>
    <w:rsid w:val="00480B1D"/>
    <w:rsid w:val="00480BF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A05"/>
    <w:rsid w:val="00482B97"/>
    <w:rsid w:val="00482EA5"/>
    <w:rsid w:val="00482EF0"/>
    <w:rsid w:val="004831A8"/>
    <w:rsid w:val="004833F1"/>
    <w:rsid w:val="00483B18"/>
    <w:rsid w:val="00484031"/>
    <w:rsid w:val="0048407C"/>
    <w:rsid w:val="00484087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A8C"/>
    <w:rsid w:val="00485C8D"/>
    <w:rsid w:val="00485C9D"/>
    <w:rsid w:val="004863C7"/>
    <w:rsid w:val="0048653E"/>
    <w:rsid w:val="0048664B"/>
    <w:rsid w:val="00486A38"/>
    <w:rsid w:val="00486C4B"/>
    <w:rsid w:val="00486C8F"/>
    <w:rsid w:val="00487168"/>
    <w:rsid w:val="004872C7"/>
    <w:rsid w:val="004872F3"/>
    <w:rsid w:val="004876BC"/>
    <w:rsid w:val="0048770E"/>
    <w:rsid w:val="00487B08"/>
    <w:rsid w:val="0049062A"/>
    <w:rsid w:val="004908B5"/>
    <w:rsid w:val="00490B0B"/>
    <w:rsid w:val="00490D9F"/>
    <w:rsid w:val="00491034"/>
    <w:rsid w:val="004915FD"/>
    <w:rsid w:val="004917C4"/>
    <w:rsid w:val="00491D71"/>
    <w:rsid w:val="00491F73"/>
    <w:rsid w:val="00492215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731"/>
    <w:rsid w:val="004939F0"/>
    <w:rsid w:val="00493B6A"/>
    <w:rsid w:val="00493F63"/>
    <w:rsid w:val="00494485"/>
    <w:rsid w:val="004946BA"/>
    <w:rsid w:val="00494AE8"/>
    <w:rsid w:val="00495388"/>
    <w:rsid w:val="004953E2"/>
    <w:rsid w:val="0049543D"/>
    <w:rsid w:val="004956F7"/>
    <w:rsid w:val="00495870"/>
    <w:rsid w:val="00495BC3"/>
    <w:rsid w:val="00495E5D"/>
    <w:rsid w:val="004961D9"/>
    <w:rsid w:val="00496419"/>
    <w:rsid w:val="00496547"/>
    <w:rsid w:val="00496603"/>
    <w:rsid w:val="00496A5A"/>
    <w:rsid w:val="00496B25"/>
    <w:rsid w:val="00496BC0"/>
    <w:rsid w:val="004A0133"/>
    <w:rsid w:val="004A0554"/>
    <w:rsid w:val="004A058D"/>
    <w:rsid w:val="004A08F9"/>
    <w:rsid w:val="004A109F"/>
    <w:rsid w:val="004A136E"/>
    <w:rsid w:val="004A13DB"/>
    <w:rsid w:val="004A15DE"/>
    <w:rsid w:val="004A20E9"/>
    <w:rsid w:val="004A211A"/>
    <w:rsid w:val="004A23BA"/>
    <w:rsid w:val="004A2ACC"/>
    <w:rsid w:val="004A2C72"/>
    <w:rsid w:val="004A2CEB"/>
    <w:rsid w:val="004A2EA2"/>
    <w:rsid w:val="004A2FD6"/>
    <w:rsid w:val="004A316A"/>
    <w:rsid w:val="004A35E5"/>
    <w:rsid w:val="004A3908"/>
    <w:rsid w:val="004A3935"/>
    <w:rsid w:val="004A3960"/>
    <w:rsid w:val="004A3988"/>
    <w:rsid w:val="004A3CB2"/>
    <w:rsid w:val="004A439E"/>
    <w:rsid w:val="004A4404"/>
    <w:rsid w:val="004A45E1"/>
    <w:rsid w:val="004A467E"/>
    <w:rsid w:val="004A4958"/>
    <w:rsid w:val="004A4B35"/>
    <w:rsid w:val="004A4D32"/>
    <w:rsid w:val="004A521C"/>
    <w:rsid w:val="004A57CF"/>
    <w:rsid w:val="004A582F"/>
    <w:rsid w:val="004A59C0"/>
    <w:rsid w:val="004A5F47"/>
    <w:rsid w:val="004A6105"/>
    <w:rsid w:val="004A6985"/>
    <w:rsid w:val="004A6B5F"/>
    <w:rsid w:val="004A6C24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21A"/>
    <w:rsid w:val="004B1448"/>
    <w:rsid w:val="004B16DD"/>
    <w:rsid w:val="004B1F1A"/>
    <w:rsid w:val="004B2127"/>
    <w:rsid w:val="004B21BE"/>
    <w:rsid w:val="004B2A65"/>
    <w:rsid w:val="004B2C6C"/>
    <w:rsid w:val="004B2D20"/>
    <w:rsid w:val="004B304A"/>
    <w:rsid w:val="004B3202"/>
    <w:rsid w:val="004B3356"/>
    <w:rsid w:val="004B382F"/>
    <w:rsid w:val="004B3AC6"/>
    <w:rsid w:val="004B3ECD"/>
    <w:rsid w:val="004B3FFF"/>
    <w:rsid w:val="004B4167"/>
    <w:rsid w:val="004B421A"/>
    <w:rsid w:val="004B45E1"/>
    <w:rsid w:val="004B47FF"/>
    <w:rsid w:val="004B4DAD"/>
    <w:rsid w:val="004B526A"/>
    <w:rsid w:val="004B5BA4"/>
    <w:rsid w:val="004B66D6"/>
    <w:rsid w:val="004B6ADA"/>
    <w:rsid w:val="004C0850"/>
    <w:rsid w:val="004C08C2"/>
    <w:rsid w:val="004C0E5B"/>
    <w:rsid w:val="004C134D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68"/>
    <w:rsid w:val="004C54B1"/>
    <w:rsid w:val="004C5672"/>
    <w:rsid w:val="004C5A95"/>
    <w:rsid w:val="004C6059"/>
    <w:rsid w:val="004C62E2"/>
    <w:rsid w:val="004C67A8"/>
    <w:rsid w:val="004C67C3"/>
    <w:rsid w:val="004C7398"/>
    <w:rsid w:val="004C791D"/>
    <w:rsid w:val="004C7986"/>
    <w:rsid w:val="004C7A66"/>
    <w:rsid w:val="004C7B32"/>
    <w:rsid w:val="004D00FA"/>
    <w:rsid w:val="004D0566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40F8"/>
    <w:rsid w:val="004D4269"/>
    <w:rsid w:val="004D4BCD"/>
    <w:rsid w:val="004D4CDC"/>
    <w:rsid w:val="004D55A3"/>
    <w:rsid w:val="004D59FC"/>
    <w:rsid w:val="004D5D5A"/>
    <w:rsid w:val="004D5DCF"/>
    <w:rsid w:val="004D5F4C"/>
    <w:rsid w:val="004D5FDD"/>
    <w:rsid w:val="004D6251"/>
    <w:rsid w:val="004D6364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0109"/>
    <w:rsid w:val="004E043C"/>
    <w:rsid w:val="004E1150"/>
    <w:rsid w:val="004E17C7"/>
    <w:rsid w:val="004E191B"/>
    <w:rsid w:val="004E230D"/>
    <w:rsid w:val="004E24C1"/>
    <w:rsid w:val="004E2A15"/>
    <w:rsid w:val="004E2B53"/>
    <w:rsid w:val="004E2CA3"/>
    <w:rsid w:val="004E2ECF"/>
    <w:rsid w:val="004E2F81"/>
    <w:rsid w:val="004E3A1F"/>
    <w:rsid w:val="004E3BA7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CC3"/>
    <w:rsid w:val="004E70F4"/>
    <w:rsid w:val="004E77C8"/>
    <w:rsid w:val="004E77FF"/>
    <w:rsid w:val="004E7B16"/>
    <w:rsid w:val="004F00C4"/>
    <w:rsid w:val="004F0838"/>
    <w:rsid w:val="004F0ACB"/>
    <w:rsid w:val="004F11B3"/>
    <w:rsid w:val="004F13E5"/>
    <w:rsid w:val="004F1504"/>
    <w:rsid w:val="004F1930"/>
    <w:rsid w:val="004F1E1D"/>
    <w:rsid w:val="004F287E"/>
    <w:rsid w:val="004F2D02"/>
    <w:rsid w:val="004F2DAB"/>
    <w:rsid w:val="004F3262"/>
    <w:rsid w:val="004F388E"/>
    <w:rsid w:val="004F3BF6"/>
    <w:rsid w:val="004F40A5"/>
    <w:rsid w:val="004F4103"/>
    <w:rsid w:val="004F4190"/>
    <w:rsid w:val="004F4531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E24"/>
    <w:rsid w:val="004F6169"/>
    <w:rsid w:val="004F6229"/>
    <w:rsid w:val="004F6384"/>
    <w:rsid w:val="004F65EE"/>
    <w:rsid w:val="004F670E"/>
    <w:rsid w:val="004F6AE3"/>
    <w:rsid w:val="004F6B09"/>
    <w:rsid w:val="004F6B56"/>
    <w:rsid w:val="004F6C42"/>
    <w:rsid w:val="004F6ECC"/>
    <w:rsid w:val="004F6ED0"/>
    <w:rsid w:val="004F75E7"/>
    <w:rsid w:val="005001FC"/>
    <w:rsid w:val="0050035F"/>
    <w:rsid w:val="005006EE"/>
    <w:rsid w:val="00500767"/>
    <w:rsid w:val="005007EC"/>
    <w:rsid w:val="00500A52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37D0"/>
    <w:rsid w:val="00503885"/>
    <w:rsid w:val="005039E5"/>
    <w:rsid w:val="00504049"/>
    <w:rsid w:val="0050409E"/>
    <w:rsid w:val="0050436B"/>
    <w:rsid w:val="00504636"/>
    <w:rsid w:val="00504915"/>
    <w:rsid w:val="00504DB4"/>
    <w:rsid w:val="005052DB"/>
    <w:rsid w:val="00505503"/>
    <w:rsid w:val="00505A25"/>
    <w:rsid w:val="005065A6"/>
    <w:rsid w:val="005068B8"/>
    <w:rsid w:val="00506B67"/>
    <w:rsid w:val="00506E20"/>
    <w:rsid w:val="00506E9B"/>
    <w:rsid w:val="00507453"/>
    <w:rsid w:val="0051028D"/>
    <w:rsid w:val="005104AB"/>
    <w:rsid w:val="00510739"/>
    <w:rsid w:val="00510754"/>
    <w:rsid w:val="00510965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41C4"/>
    <w:rsid w:val="00514217"/>
    <w:rsid w:val="00514234"/>
    <w:rsid w:val="00514AFD"/>
    <w:rsid w:val="00514CFA"/>
    <w:rsid w:val="00514DE1"/>
    <w:rsid w:val="00514E3B"/>
    <w:rsid w:val="005151A7"/>
    <w:rsid w:val="005157DA"/>
    <w:rsid w:val="005159B0"/>
    <w:rsid w:val="005159E9"/>
    <w:rsid w:val="00515BDA"/>
    <w:rsid w:val="005161CA"/>
    <w:rsid w:val="005162C1"/>
    <w:rsid w:val="00516459"/>
    <w:rsid w:val="0051651C"/>
    <w:rsid w:val="005170D9"/>
    <w:rsid w:val="005174AE"/>
    <w:rsid w:val="00517967"/>
    <w:rsid w:val="00517DE0"/>
    <w:rsid w:val="00520328"/>
    <w:rsid w:val="0052044E"/>
    <w:rsid w:val="00520682"/>
    <w:rsid w:val="00521119"/>
    <w:rsid w:val="0052188F"/>
    <w:rsid w:val="00521AC6"/>
    <w:rsid w:val="00521BB1"/>
    <w:rsid w:val="00521DAC"/>
    <w:rsid w:val="00521E91"/>
    <w:rsid w:val="00522072"/>
    <w:rsid w:val="0052240B"/>
    <w:rsid w:val="005225E0"/>
    <w:rsid w:val="005228F0"/>
    <w:rsid w:val="00522C97"/>
    <w:rsid w:val="00522F1D"/>
    <w:rsid w:val="005236F3"/>
    <w:rsid w:val="0052370C"/>
    <w:rsid w:val="00523C95"/>
    <w:rsid w:val="00523E51"/>
    <w:rsid w:val="00524D20"/>
    <w:rsid w:val="00525094"/>
    <w:rsid w:val="005250B4"/>
    <w:rsid w:val="005255EA"/>
    <w:rsid w:val="00525720"/>
    <w:rsid w:val="005258B5"/>
    <w:rsid w:val="00525AE9"/>
    <w:rsid w:val="00525FE5"/>
    <w:rsid w:val="00526AA4"/>
    <w:rsid w:val="00526B0E"/>
    <w:rsid w:val="00526B51"/>
    <w:rsid w:val="00526C55"/>
    <w:rsid w:val="00526C83"/>
    <w:rsid w:val="00526D60"/>
    <w:rsid w:val="00527455"/>
    <w:rsid w:val="005274E5"/>
    <w:rsid w:val="00530383"/>
    <w:rsid w:val="00530797"/>
    <w:rsid w:val="00530AEA"/>
    <w:rsid w:val="00530B9F"/>
    <w:rsid w:val="00530C60"/>
    <w:rsid w:val="00530D3B"/>
    <w:rsid w:val="00531384"/>
    <w:rsid w:val="00531870"/>
    <w:rsid w:val="00531E3C"/>
    <w:rsid w:val="00531EB3"/>
    <w:rsid w:val="00532A12"/>
    <w:rsid w:val="00532C74"/>
    <w:rsid w:val="00532FE4"/>
    <w:rsid w:val="005334DA"/>
    <w:rsid w:val="005338A7"/>
    <w:rsid w:val="0053418D"/>
    <w:rsid w:val="00534533"/>
    <w:rsid w:val="00534BB6"/>
    <w:rsid w:val="00534DD7"/>
    <w:rsid w:val="00535767"/>
    <w:rsid w:val="005358EF"/>
    <w:rsid w:val="00535B2C"/>
    <w:rsid w:val="005360EA"/>
    <w:rsid w:val="00536188"/>
    <w:rsid w:val="00536399"/>
    <w:rsid w:val="005367D0"/>
    <w:rsid w:val="0053692B"/>
    <w:rsid w:val="00536D3D"/>
    <w:rsid w:val="005371A3"/>
    <w:rsid w:val="0053754E"/>
    <w:rsid w:val="00537845"/>
    <w:rsid w:val="00537981"/>
    <w:rsid w:val="00537D5E"/>
    <w:rsid w:val="0054000F"/>
    <w:rsid w:val="00540347"/>
    <w:rsid w:val="005405EA"/>
    <w:rsid w:val="00540CE9"/>
    <w:rsid w:val="00541C4D"/>
    <w:rsid w:val="0054206D"/>
    <w:rsid w:val="005425DC"/>
    <w:rsid w:val="00542794"/>
    <w:rsid w:val="00542AB3"/>
    <w:rsid w:val="00542AB4"/>
    <w:rsid w:val="00542F62"/>
    <w:rsid w:val="00543AD8"/>
    <w:rsid w:val="00543C74"/>
    <w:rsid w:val="00543CCF"/>
    <w:rsid w:val="0054440A"/>
    <w:rsid w:val="00544784"/>
    <w:rsid w:val="00544B8D"/>
    <w:rsid w:val="00545235"/>
    <w:rsid w:val="005452D5"/>
    <w:rsid w:val="00545474"/>
    <w:rsid w:val="00545977"/>
    <w:rsid w:val="00545C28"/>
    <w:rsid w:val="005471AC"/>
    <w:rsid w:val="00547EEF"/>
    <w:rsid w:val="005500CD"/>
    <w:rsid w:val="0055057C"/>
    <w:rsid w:val="00550816"/>
    <w:rsid w:val="0055090B"/>
    <w:rsid w:val="00551307"/>
    <w:rsid w:val="0055190D"/>
    <w:rsid w:val="00551C60"/>
    <w:rsid w:val="00552E64"/>
    <w:rsid w:val="00552F24"/>
    <w:rsid w:val="0055312C"/>
    <w:rsid w:val="0055316B"/>
    <w:rsid w:val="005531D5"/>
    <w:rsid w:val="005533D9"/>
    <w:rsid w:val="005539F4"/>
    <w:rsid w:val="00553E17"/>
    <w:rsid w:val="00554590"/>
    <w:rsid w:val="005546D2"/>
    <w:rsid w:val="00554D3B"/>
    <w:rsid w:val="005551A9"/>
    <w:rsid w:val="005551B7"/>
    <w:rsid w:val="0055546D"/>
    <w:rsid w:val="00555A88"/>
    <w:rsid w:val="00555B8F"/>
    <w:rsid w:val="00555D34"/>
    <w:rsid w:val="00555FB7"/>
    <w:rsid w:val="0055753C"/>
    <w:rsid w:val="00557A3C"/>
    <w:rsid w:val="0056056E"/>
    <w:rsid w:val="00560ED2"/>
    <w:rsid w:val="005614C7"/>
    <w:rsid w:val="005615E4"/>
    <w:rsid w:val="00561607"/>
    <w:rsid w:val="005619B0"/>
    <w:rsid w:val="00561BFE"/>
    <w:rsid w:val="00561C44"/>
    <w:rsid w:val="00561D4F"/>
    <w:rsid w:val="005620CC"/>
    <w:rsid w:val="0056293B"/>
    <w:rsid w:val="005630AE"/>
    <w:rsid w:val="005633A7"/>
    <w:rsid w:val="005635B1"/>
    <w:rsid w:val="005636BE"/>
    <w:rsid w:val="005639F1"/>
    <w:rsid w:val="00563EA3"/>
    <w:rsid w:val="005644A5"/>
    <w:rsid w:val="005646CA"/>
    <w:rsid w:val="00564A04"/>
    <w:rsid w:val="00564C76"/>
    <w:rsid w:val="00565032"/>
    <w:rsid w:val="00565115"/>
    <w:rsid w:val="00565555"/>
    <w:rsid w:val="005655F3"/>
    <w:rsid w:val="0056564B"/>
    <w:rsid w:val="005661E6"/>
    <w:rsid w:val="005663FE"/>
    <w:rsid w:val="00566A44"/>
    <w:rsid w:val="00566C2B"/>
    <w:rsid w:val="00566EDA"/>
    <w:rsid w:val="00567010"/>
    <w:rsid w:val="0056751A"/>
    <w:rsid w:val="0056757D"/>
    <w:rsid w:val="005677ED"/>
    <w:rsid w:val="00570186"/>
    <w:rsid w:val="0057026D"/>
    <w:rsid w:val="00570E9B"/>
    <w:rsid w:val="0057102D"/>
    <w:rsid w:val="005711B0"/>
    <w:rsid w:val="00571334"/>
    <w:rsid w:val="005714A0"/>
    <w:rsid w:val="00571705"/>
    <w:rsid w:val="0057196F"/>
    <w:rsid w:val="00571AF6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7C9"/>
    <w:rsid w:val="00574862"/>
    <w:rsid w:val="005751E0"/>
    <w:rsid w:val="0057539D"/>
    <w:rsid w:val="005753FB"/>
    <w:rsid w:val="005757A1"/>
    <w:rsid w:val="005768C8"/>
    <w:rsid w:val="005769A8"/>
    <w:rsid w:val="00576FCC"/>
    <w:rsid w:val="0057709F"/>
    <w:rsid w:val="0057714E"/>
    <w:rsid w:val="0057734F"/>
    <w:rsid w:val="00577354"/>
    <w:rsid w:val="0057761D"/>
    <w:rsid w:val="0057761F"/>
    <w:rsid w:val="005777DF"/>
    <w:rsid w:val="00577B3A"/>
    <w:rsid w:val="00577B47"/>
    <w:rsid w:val="00577BAD"/>
    <w:rsid w:val="00577BE4"/>
    <w:rsid w:val="0058072D"/>
    <w:rsid w:val="00580B8D"/>
    <w:rsid w:val="00581517"/>
    <w:rsid w:val="0058173A"/>
    <w:rsid w:val="0058177B"/>
    <w:rsid w:val="00581C84"/>
    <w:rsid w:val="00581FE8"/>
    <w:rsid w:val="00582641"/>
    <w:rsid w:val="00582671"/>
    <w:rsid w:val="005826F4"/>
    <w:rsid w:val="00583081"/>
    <w:rsid w:val="00583555"/>
    <w:rsid w:val="005838A6"/>
    <w:rsid w:val="00583F6C"/>
    <w:rsid w:val="00584057"/>
    <w:rsid w:val="00584525"/>
    <w:rsid w:val="005845FB"/>
    <w:rsid w:val="00584AD2"/>
    <w:rsid w:val="00584C56"/>
    <w:rsid w:val="00584DB5"/>
    <w:rsid w:val="005852E2"/>
    <w:rsid w:val="00585642"/>
    <w:rsid w:val="00585F46"/>
    <w:rsid w:val="00586787"/>
    <w:rsid w:val="005867A4"/>
    <w:rsid w:val="00586A81"/>
    <w:rsid w:val="00586AC1"/>
    <w:rsid w:val="00586E64"/>
    <w:rsid w:val="00587265"/>
    <w:rsid w:val="00587354"/>
    <w:rsid w:val="00587390"/>
    <w:rsid w:val="005875D0"/>
    <w:rsid w:val="00587635"/>
    <w:rsid w:val="00587832"/>
    <w:rsid w:val="005878C4"/>
    <w:rsid w:val="00587DB1"/>
    <w:rsid w:val="00587FBA"/>
    <w:rsid w:val="00590507"/>
    <w:rsid w:val="005907A6"/>
    <w:rsid w:val="00590F89"/>
    <w:rsid w:val="00591221"/>
    <w:rsid w:val="005913B1"/>
    <w:rsid w:val="00591686"/>
    <w:rsid w:val="005917A9"/>
    <w:rsid w:val="00591CC9"/>
    <w:rsid w:val="00591D09"/>
    <w:rsid w:val="00591F44"/>
    <w:rsid w:val="005927B0"/>
    <w:rsid w:val="0059281E"/>
    <w:rsid w:val="00592B86"/>
    <w:rsid w:val="00592CBF"/>
    <w:rsid w:val="00592E40"/>
    <w:rsid w:val="00592F0D"/>
    <w:rsid w:val="00592F44"/>
    <w:rsid w:val="00593320"/>
    <w:rsid w:val="00593E45"/>
    <w:rsid w:val="00594869"/>
    <w:rsid w:val="0059496B"/>
    <w:rsid w:val="00594A15"/>
    <w:rsid w:val="00594D58"/>
    <w:rsid w:val="005951F4"/>
    <w:rsid w:val="00595461"/>
    <w:rsid w:val="005954B2"/>
    <w:rsid w:val="00595CD7"/>
    <w:rsid w:val="00595DE1"/>
    <w:rsid w:val="00595F7C"/>
    <w:rsid w:val="0059684F"/>
    <w:rsid w:val="00596D26"/>
    <w:rsid w:val="00596D36"/>
    <w:rsid w:val="00597135"/>
    <w:rsid w:val="005971F4"/>
    <w:rsid w:val="00597217"/>
    <w:rsid w:val="00597403"/>
    <w:rsid w:val="005979BC"/>
    <w:rsid w:val="005A03C4"/>
    <w:rsid w:val="005A046B"/>
    <w:rsid w:val="005A058D"/>
    <w:rsid w:val="005A080D"/>
    <w:rsid w:val="005A0861"/>
    <w:rsid w:val="005A08E0"/>
    <w:rsid w:val="005A0D81"/>
    <w:rsid w:val="005A0E10"/>
    <w:rsid w:val="005A0E29"/>
    <w:rsid w:val="005A1938"/>
    <w:rsid w:val="005A1A81"/>
    <w:rsid w:val="005A1B5D"/>
    <w:rsid w:val="005A1F06"/>
    <w:rsid w:val="005A2484"/>
    <w:rsid w:val="005A24ED"/>
    <w:rsid w:val="005A2770"/>
    <w:rsid w:val="005A2882"/>
    <w:rsid w:val="005A30EF"/>
    <w:rsid w:val="005A3947"/>
    <w:rsid w:val="005A395D"/>
    <w:rsid w:val="005A3C3F"/>
    <w:rsid w:val="005A3E54"/>
    <w:rsid w:val="005A3E6D"/>
    <w:rsid w:val="005A416D"/>
    <w:rsid w:val="005A41AC"/>
    <w:rsid w:val="005A427C"/>
    <w:rsid w:val="005A4942"/>
    <w:rsid w:val="005A4AB0"/>
    <w:rsid w:val="005A4F1E"/>
    <w:rsid w:val="005A5420"/>
    <w:rsid w:val="005A546E"/>
    <w:rsid w:val="005A5EFB"/>
    <w:rsid w:val="005A6196"/>
    <w:rsid w:val="005A638B"/>
    <w:rsid w:val="005A6402"/>
    <w:rsid w:val="005A6609"/>
    <w:rsid w:val="005A73CD"/>
    <w:rsid w:val="005A7D06"/>
    <w:rsid w:val="005B0021"/>
    <w:rsid w:val="005B0330"/>
    <w:rsid w:val="005B0471"/>
    <w:rsid w:val="005B04DA"/>
    <w:rsid w:val="005B0CC2"/>
    <w:rsid w:val="005B0F26"/>
    <w:rsid w:val="005B0FF1"/>
    <w:rsid w:val="005B1112"/>
    <w:rsid w:val="005B1286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B34"/>
    <w:rsid w:val="005B3BBE"/>
    <w:rsid w:val="005B3D77"/>
    <w:rsid w:val="005B46DA"/>
    <w:rsid w:val="005B4C31"/>
    <w:rsid w:val="005B4F0D"/>
    <w:rsid w:val="005B4FA4"/>
    <w:rsid w:val="005B55B4"/>
    <w:rsid w:val="005B5620"/>
    <w:rsid w:val="005B5833"/>
    <w:rsid w:val="005B5F2F"/>
    <w:rsid w:val="005B6658"/>
    <w:rsid w:val="005B66C7"/>
    <w:rsid w:val="005B6926"/>
    <w:rsid w:val="005B69B4"/>
    <w:rsid w:val="005B6D0E"/>
    <w:rsid w:val="005B6D68"/>
    <w:rsid w:val="005B721F"/>
    <w:rsid w:val="005B7549"/>
    <w:rsid w:val="005B76F2"/>
    <w:rsid w:val="005B778E"/>
    <w:rsid w:val="005B77B2"/>
    <w:rsid w:val="005C019F"/>
    <w:rsid w:val="005C0316"/>
    <w:rsid w:val="005C0425"/>
    <w:rsid w:val="005C0AF6"/>
    <w:rsid w:val="005C0E86"/>
    <w:rsid w:val="005C14EE"/>
    <w:rsid w:val="005C1856"/>
    <w:rsid w:val="005C1AB9"/>
    <w:rsid w:val="005C1B85"/>
    <w:rsid w:val="005C1D6A"/>
    <w:rsid w:val="005C1DEF"/>
    <w:rsid w:val="005C2B99"/>
    <w:rsid w:val="005C2C8C"/>
    <w:rsid w:val="005C3345"/>
    <w:rsid w:val="005C3D52"/>
    <w:rsid w:val="005C418B"/>
    <w:rsid w:val="005C49D6"/>
    <w:rsid w:val="005C49EF"/>
    <w:rsid w:val="005C4B10"/>
    <w:rsid w:val="005C4DE9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AC"/>
    <w:rsid w:val="005C6E82"/>
    <w:rsid w:val="005C77FD"/>
    <w:rsid w:val="005C7D7B"/>
    <w:rsid w:val="005C7DF2"/>
    <w:rsid w:val="005D0D77"/>
    <w:rsid w:val="005D0F8E"/>
    <w:rsid w:val="005D0FE0"/>
    <w:rsid w:val="005D1682"/>
    <w:rsid w:val="005D1A5F"/>
    <w:rsid w:val="005D1D4D"/>
    <w:rsid w:val="005D2ECF"/>
    <w:rsid w:val="005D2ED9"/>
    <w:rsid w:val="005D3997"/>
    <w:rsid w:val="005D3A19"/>
    <w:rsid w:val="005D445A"/>
    <w:rsid w:val="005D44C9"/>
    <w:rsid w:val="005D472C"/>
    <w:rsid w:val="005D4FB3"/>
    <w:rsid w:val="005D5841"/>
    <w:rsid w:val="005D5855"/>
    <w:rsid w:val="005D59BD"/>
    <w:rsid w:val="005D5F55"/>
    <w:rsid w:val="005D5FCC"/>
    <w:rsid w:val="005D602B"/>
    <w:rsid w:val="005D62F8"/>
    <w:rsid w:val="005D63DB"/>
    <w:rsid w:val="005D6C7F"/>
    <w:rsid w:val="005D6C9A"/>
    <w:rsid w:val="005D7727"/>
    <w:rsid w:val="005D7C57"/>
    <w:rsid w:val="005D7CE7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AAE"/>
    <w:rsid w:val="005E2D03"/>
    <w:rsid w:val="005E2EF3"/>
    <w:rsid w:val="005E33F5"/>
    <w:rsid w:val="005E3657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D3B"/>
    <w:rsid w:val="005E5E8B"/>
    <w:rsid w:val="005E5ED8"/>
    <w:rsid w:val="005E6BE1"/>
    <w:rsid w:val="005E705F"/>
    <w:rsid w:val="005E7140"/>
    <w:rsid w:val="005E731A"/>
    <w:rsid w:val="005F00EF"/>
    <w:rsid w:val="005F07FA"/>
    <w:rsid w:val="005F0D63"/>
    <w:rsid w:val="005F0EA3"/>
    <w:rsid w:val="005F1544"/>
    <w:rsid w:val="005F17A6"/>
    <w:rsid w:val="005F2514"/>
    <w:rsid w:val="005F2542"/>
    <w:rsid w:val="005F2E9A"/>
    <w:rsid w:val="005F2F6F"/>
    <w:rsid w:val="005F3170"/>
    <w:rsid w:val="005F3336"/>
    <w:rsid w:val="005F349F"/>
    <w:rsid w:val="005F41D0"/>
    <w:rsid w:val="005F4691"/>
    <w:rsid w:val="005F46D3"/>
    <w:rsid w:val="005F4850"/>
    <w:rsid w:val="005F4FA0"/>
    <w:rsid w:val="005F56E2"/>
    <w:rsid w:val="005F5728"/>
    <w:rsid w:val="005F6BCC"/>
    <w:rsid w:val="005F6F6B"/>
    <w:rsid w:val="005F7082"/>
    <w:rsid w:val="005F70CA"/>
    <w:rsid w:val="005F7887"/>
    <w:rsid w:val="005F78A1"/>
    <w:rsid w:val="005F7D6F"/>
    <w:rsid w:val="00600911"/>
    <w:rsid w:val="006009A4"/>
    <w:rsid w:val="00600F51"/>
    <w:rsid w:val="00601709"/>
    <w:rsid w:val="006018E9"/>
    <w:rsid w:val="00601AF7"/>
    <w:rsid w:val="00601C72"/>
    <w:rsid w:val="00601D10"/>
    <w:rsid w:val="00601E05"/>
    <w:rsid w:val="00602126"/>
    <w:rsid w:val="006026D6"/>
    <w:rsid w:val="006027C6"/>
    <w:rsid w:val="00602A13"/>
    <w:rsid w:val="00602D3E"/>
    <w:rsid w:val="006036BF"/>
    <w:rsid w:val="00603751"/>
    <w:rsid w:val="00603883"/>
    <w:rsid w:val="00604759"/>
    <w:rsid w:val="0060479F"/>
    <w:rsid w:val="00604B5C"/>
    <w:rsid w:val="00605014"/>
    <w:rsid w:val="00605139"/>
    <w:rsid w:val="00605178"/>
    <w:rsid w:val="00605394"/>
    <w:rsid w:val="00605CE8"/>
    <w:rsid w:val="00605FBD"/>
    <w:rsid w:val="00605FE5"/>
    <w:rsid w:val="00606191"/>
    <w:rsid w:val="00607435"/>
    <w:rsid w:val="00607C9D"/>
    <w:rsid w:val="006101F0"/>
    <w:rsid w:val="006101F1"/>
    <w:rsid w:val="006107D7"/>
    <w:rsid w:val="006107FD"/>
    <w:rsid w:val="00610C84"/>
    <w:rsid w:val="00610CD4"/>
    <w:rsid w:val="00611431"/>
    <w:rsid w:val="006116E5"/>
    <w:rsid w:val="00611D04"/>
    <w:rsid w:val="00611DB0"/>
    <w:rsid w:val="00612A12"/>
    <w:rsid w:val="00612B13"/>
    <w:rsid w:val="00612B23"/>
    <w:rsid w:val="00612E09"/>
    <w:rsid w:val="00612EFD"/>
    <w:rsid w:val="00613176"/>
    <w:rsid w:val="0061332A"/>
    <w:rsid w:val="006135DA"/>
    <w:rsid w:val="00613604"/>
    <w:rsid w:val="00613838"/>
    <w:rsid w:val="006139B0"/>
    <w:rsid w:val="006139D7"/>
    <w:rsid w:val="00613C7B"/>
    <w:rsid w:val="00613E12"/>
    <w:rsid w:val="00614615"/>
    <w:rsid w:val="0061468F"/>
    <w:rsid w:val="006147BF"/>
    <w:rsid w:val="00615E91"/>
    <w:rsid w:val="0061629D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2009"/>
    <w:rsid w:val="0062254B"/>
    <w:rsid w:val="0062276E"/>
    <w:rsid w:val="00622BFC"/>
    <w:rsid w:val="00622CD6"/>
    <w:rsid w:val="00622DBC"/>
    <w:rsid w:val="00622F03"/>
    <w:rsid w:val="00623A9E"/>
    <w:rsid w:val="00623AF5"/>
    <w:rsid w:val="006240D3"/>
    <w:rsid w:val="0062425F"/>
    <w:rsid w:val="006247E4"/>
    <w:rsid w:val="00625B8D"/>
    <w:rsid w:val="00625D16"/>
    <w:rsid w:val="00625F57"/>
    <w:rsid w:val="00626721"/>
    <w:rsid w:val="00626730"/>
    <w:rsid w:val="00626FE4"/>
    <w:rsid w:val="00630002"/>
    <w:rsid w:val="006300D8"/>
    <w:rsid w:val="00630F30"/>
    <w:rsid w:val="006310F3"/>
    <w:rsid w:val="006314FF"/>
    <w:rsid w:val="00631B93"/>
    <w:rsid w:val="00632509"/>
    <w:rsid w:val="006329C2"/>
    <w:rsid w:val="00632C93"/>
    <w:rsid w:val="00633391"/>
    <w:rsid w:val="006335B6"/>
    <w:rsid w:val="006335D0"/>
    <w:rsid w:val="00633717"/>
    <w:rsid w:val="00633E5D"/>
    <w:rsid w:val="006341A1"/>
    <w:rsid w:val="006341BA"/>
    <w:rsid w:val="00634335"/>
    <w:rsid w:val="00634451"/>
    <w:rsid w:val="006346F3"/>
    <w:rsid w:val="0063526D"/>
    <w:rsid w:val="00635788"/>
    <w:rsid w:val="00635EAE"/>
    <w:rsid w:val="00635FA8"/>
    <w:rsid w:val="0063621A"/>
    <w:rsid w:val="00636488"/>
    <w:rsid w:val="006364ED"/>
    <w:rsid w:val="006369CB"/>
    <w:rsid w:val="00636DAC"/>
    <w:rsid w:val="00636F9E"/>
    <w:rsid w:val="0063767C"/>
    <w:rsid w:val="00637F26"/>
    <w:rsid w:val="006408B0"/>
    <w:rsid w:val="00640C5E"/>
    <w:rsid w:val="00640CD2"/>
    <w:rsid w:val="00640D74"/>
    <w:rsid w:val="00640DC1"/>
    <w:rsid w:val="00640EB2"/>
    <w:rsid w:val="006410B9"/>
    <w:rsid w:val="0064183F"/>
    <w:rsid w:val="006418E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EA"/>
    <w:rsid w:val="00645A14"/>
    <w:rsid w:val="00645BDF"/>
    <w:rsid w:val="00645F21"/>
    <w:rsid w:val="006461E1"/>
    <w:rsid w:val="00646543"/>
    <w:rsid w:val="0064677B"/>
    <w:rsid w:val="00646AA7"/>
    <w:rsid w:val="00646B23"/>
    <w:rsid w:val="00646C9B"/>
    <w:rsid w:val="00646ED4"/>
    <w:rsid w:val="00647163"/>
    <w:rsid w:val="00647B07"/>
    <w:rsid w:val="00650840"/>
    <w:rsid w:val="00650A05"/>
    <w:rsid w:val="006512F8"/>
    <w:rsid w:val="00651EAE"/>
    <w:rsid w:val="0065214C"/>
    <w:rsid w:val="006521EA"/>
    <w:rsid w:val="006524CA"/>
    <w:rsid w:val="006528B3"/>
    <w:rsid w:val="00652E06"/>
    <w:rsid w:val="0065346C"/>
    <w:rsid w:val="006539D2"/>
    <w:rsid w:val="00653D18"/>
    <w:rsid w:val="00653DE4"/>
    <w:rsid w:val="00653E24"/>
    <w:rsid w:val="00654238"/>
    <w:rsid w:val="00654293"/>
    <w:rsid w:val="006542BE"/>
    <w:rsid w:val="0065444E"/>
    <w:rsid w:val="00654D0A"/>
    <w:rsid w:val="00654D90"/>
    <w:rsid w:val="006555D9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C6F"/>
    <w:rsid w:val="00663FBE"/>
    <w:rsid w:val="006641C2"/>
    <w:rsid w:val="00664A4E"/>
    <w:rsid w:val="00664B06"/>
    <w:rsid w:val="00664BEA"/>
    <w:rsid w:val="00664FBB"/>
    <w:rsid w:val="0066581B"/>
    <w:rsid w:val="00665B4B"/>
    <w:rsid w:val="00665D46"/>
    <w:rsid w:val="00665D53"/>
    <w:rsid w:val="00666298"/>
    <w:rsid w:val="006662DB"/>
    <w:rsid w:val="00666768"/>
    <w:rsid w:val="00666B4A"/>
    <w:rsid w:val="00666B78"/>
    <w:rsid w:val="0066707D"/>
    <w:rsid w:val="00667691"/>
    <w:rsid w:val="0066783E"/>
    <w:rsid w:val="00667C63"/>
    <w:rsid w:val="00670A70"/>
    <w:rsid w:val="00670AF8"/>
    <w:rsid w:val="006713EC"/>
    <w:rsid w:val="00671548"/>
    <w:rsid w:val="0067157D"/>
    <w:rsid w:val="006717DD"/>
    <w:rsid w:val="006720A1"/>
    <w:rsid w:val="006722E7"/>
    <w:rsid w:val="00672716"/>
    <w:rsid w:val="006727EC"/>
    <w:rsid w:val="0067281E"/>
    <w:rsid w:val="0067283A"/>
    <w:rsid w:val="00672BB0"/>
    <w:rsid w:val="0067407E"/>
    <w:rsid w:val="00674147"/>
    <w:rsid w:val="0067450E"/>
    <w:rsid w:val="00674B12"/>
    <w:rsid w:val="00675032"/>
    <w:rsid w:val="006752EE"/>
    <w:rsid w:val="0067544B"/>
    <w:rsid w:val="006759CB"/>
    <w:rsid w:val="00675A3C"/>
    <w:rsid w:val="00675AB9"/>
    <w:rsid w:val="00675E0B"/>
    <w:rsid w:val="006769B7"/>
    <w:rsid w:val="00676B89"/>
    <w:rsid w:val="00676D5F"/>
    <w:rsid w:val="00676DD1"/>
    <w:rsid w:val="00676EA9"/>
    <w:rsid w:val="00677312"/>
    <w:rsid w:val="00677778"/>
    <w:rsid w:val="006778F5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B03"/>
    <w:rsid w:val="00681C52"/>
    <w:rsid w:val="00681EFF"/>
    <w:rsid w:val="00682C78"/>
    <w:rsid w:val="00682D07"/>
    <w:rsid w:val="00682FBC"/>
    <w:rsid w:val="00683280"/>
    <w:rsid w:val="00683DB4"/>
    <w:rsid w:val="00684891"/>
    <w:rsid w:val="0068493C"/>
    <w:rsid w:val="006849CA"/>
    <w:rsid w:val="00684BE1"/>
    <w:rsid w:val="00684F6D"/>
    <w:rsid w:val="00685344"/>
    <w:rsid w:val="00685422"/>
    <w:rsid w:val="006856CD"/>
    <w:rsid w:val="00685EB6"/>
    <w:rsid w:val="00686170"/>
    <w:rsid w:val="00686490"/>
    <w:rsid w:val="00687053"/>
    <w:rsid w:val="0068757E"/>
    <w:rsid w:val="00687685"/>
    <w:rsid w:val="00687C38"/>
    <w:rsid w:val="00687D56"/>
    <w:rsid w:val="0069003E"/>
    <w:rsid w:val="00690514"/>
    <w:rsid w:val="00690AF5"/>
    <w:rsid w:val="00690B59"/>
    <w:rsid w:val="00691047"/>
    <w:rsid w:val="00691059"/>
    <w:rsid w:val="00691504"/>
    <w:rsid w:val="006918FF"/>
    <w:rsid w:val="00691A29"/>
    <w:rsid w:val="00691A80"/>
    <w:rsid w:val="00691ECC"/>
    <w:rsid w:val="00691F03"/>
    <w:rsid w:val="00691FAA"/>
    <w:rsid w:val="006920DB"/>
    <w:rsid w:val="006921EB"/>
    <w:rsid w:val="006923CE"/>
    <w:rsid w:val="00692582"/>
    <w:rsid w:val="00692DF6"/>
    <w:rsid w:val="00693229"/>
    <w:rsid w:val="006932FE"/>
    <w:rsid w:val="00693CB6"/>
    <w:rsid w:val="00693E53"/>
    <w:rsid w:val="00693E97"/>
    <w:rsid w:val="00694155"/>
    <w:rsid w:val="00694245"/>
    <w:rsid w:val="0069491A"/>
    <w:rsid w:val="00694F54"/>
    <w:rsid w:val="00695194"/>
    <w:rsid w:val="00695246"/>
    <w:rsid w:val="006953A8"/>
    <w:rsid w:val="00695577"/>
    <w:rsid w:val="00695AEF"/>
    <w:rsid w:val="00695D1B"/>
    <w:rsid w:val="00696166"/>
    <w:rsid w:val="006961B2"/>
    <w:rsid w:val="00696308"/>
    <w:rsid w:val="00696AED"/>
    <w:rsid w:val="00696FEB"/>
    <w:rsid w:val="0069707C"/>
    <w:rsid w:val="00697449"/>
    <w:rsid w:val="00697819"/>
    <w:rsid w:val="00697A8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2805"/>
    <w:rsid w:val="006A2854"/>
    <w:rsid w:val="006A29CD"/>
    <w:rsid w:val="006A30F6"/>
    <w:rsid w:val="006A31B6"/>
    <w:rsid w:val="006A339F"/>
    <w:rsid w:val="006A34E2"/>
    <w:rsid w:val="006A3753"/>
    <w:rsid w:val="006A386C"/>
    <w:rsid w:val="006A39F4"/>
    <w:rsid w:val="006A4041"/>
    <w:rsid w:val="006A4521"/>
    <w:rsid w:val="006A46D3"/>
    <w:rsid w:val="006A4821"/>
    <w:rsid w:val="006A4AD4"/>
    <w:rsid w:val="006A4C8C"/>
    <w:rsid w:val="006A5013"/>
    <w:rsid w:val="006A501A"/>
    <w:rsid w:val="006A5288"/>
    <w:rsid w:val="006A5590"/>
    <w:rsid w:val="006A58D0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75C0"/>
    <w:rsid w:val="006A77B1"/>
    <w:rsid w:val="006A7F17"/>
    <w:rsid w:val="006B02A6"/>
    <w:rsid w:val="006B0BBC"/>
    <w:rsid w:val="006B0E7E"/>
    <w:rsid w:val="006B0F33"/>
    <w:rsid w:val="006B2542"/>
    <w:rsid w:val="006B340E"/>
    <w:rsid w:val="006B3FC5"/>
    <w:rsid w:val="006B43A2"/>
    <w:rsid w:val="006B4499"/>
    <w:rsid w:val="006B462E"/>
    <w:rsid w:val="006B4B1F"/>
    <w:rsid w:val="006B4CB2"/>
    <w:rsid w:val="006B517A"/>
    <w:rsid w:val="006B56BD"/>
    <w:rsid w:val="006B5823"/>
    <w:rsid w:val="006B6026"/>
    <w:rsid w:val="006B62A2"/>
    <w:rsid w:val="006B66DA"/>
    <w:rsid w:val="006B67F1"/>
    <w:rsid w:val="006B6911"/>
    <w:rsid w:val="006B6A6B"/>
    <w:rsid w:val="006B6ACB"/>
    <w:rsid w:val="006B7071"/>
    <w:rsid w:val="006B70A9"/>
    <w:rsid w:val="006B73CA"/>
    <w:rsid w:val="006B7AB6"/>
    <w:rsid w:val="006B7FEC"/>
    <w:rsid w:val="006C0F64"/>
    <w:rsid w:val="006C1620"/>
    <w:rsid w:val="006C1A77"/>
    <w:rsid w:val="006C1B65"/>
    <w:rsid w:val="006C1B8F"/>
    <w:rsid w:val="006C1FA1"/>
    <w:rsid w:val="006C2BD3"/>
    <w:rsid w:val="006C2D66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C8D"/>
    <w:rsid w:val="006C62BA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CCC"/>
    <w:rsid w:val="006D0D64"/>
    <w:rsid w:val="006D0E63"/>
    <w:rsid w:val="006D0E6D"/>
    <w:rsid w:val="006D0FF9"/>
    <w:rsid w:val="006D12F9"/>
    <w:rsid w:val="006D186F"/>
    <w:rsid w:val="006D2137"/>
    <w:rsid w:val="006D21EC"/>
    <w:rsid w:val="006D32F7"/>
    <w:rsid w:val="006D39F5"/>
    <w:rsid w:val="006D3A3D"/>
    <w:rsid w:val="006D3AA8"/>
    <w:rsid w:val="006D3C69"/>
    <w:rsid w:val="006D3CFD"/>
    <w:rsid w:val="006D3EF4"/>
    <w:rsid w:val="006D422D"/>
    <w:rsid w:val="006D42E0"/>
    <w:rsid w:val="006D4645"/>
    <w:rsid w:val="006D464A"/>
    <w:rsid w:val="006D480A"/>
    <w:rsid w:val="006D496C"/>
    <w:rsid w:val="006D4A78"/>
    <w:rsid w:val="006D4DA4"/>
    <w:rsid w:val="006D4E82"/>
    <w:rsid w:val="006D50B0"/>
    <w:rsid w:val="006D56A9"/>
    <w:rsid w:val="006D5AB4"/>
    <w:rsid w:val="006D5B73"/>
    <w:rsid w:val="006D5BA0"/>
    <w:rsid w:val="006D5D73"/>
    <w:rsid w:val="006D5EAF"/>
    <w:rsid w:val="006D64E1"/>
    <w:rsid w:val="006D65A3"/>
    <w:rsid w:val="006D6970"/>
    <w:rsid w:val="006D6B46"/>
    <w:rsid w:val="006D71C0"/>
    <w:rsid w:val="006D7547"/>
    <w:rsid w:val="006D75DC"/>
    <w:rsid w:val="006D7661"/>
    <w:rsid w:val="006E0598"/>
    <w:rsid w:val="006E066F"/>
    <w:rsid w:val="006E06F3"/>
    <w:rsid w:val="006E0F0F"/>
    <w:rsid w:val="006E0F3D"/>
    <w:rsid w:val="006E1395"/>
    <w:rsid w:val="006E1407"/>
    <w:rsid w:val="006E14F2"/>
    <w:rsid w:val="006E1680"/>
    <w:rsid w:val="006E1697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31D7"/>
    <w:rsid w:val="006E31F4"/>
    <w:rsid w:val="006E3398"/>
    <w:rsid w:val="006E3886"/>
    <w:rsid w:val="006E3C7E"/>
    <w:rsid w:val="006E41C0"/>
    <w:rsid w:val="006E482F"/>
    <w:rsid w:val="006E4CD5"/>
    <w:rsid w:val="006E4E4A"/>
    <w:rsid w:val="006E50E1"/>
    <w:rsid w:val="006E5103"/>
    <w:rsid w:val="006E521E"/>
    <w:rsid w:val="006E5EA2"/>
    <w:rsid w:val="006E63FD"/>
    <w:rsid w:val="006E65F4"/>
    <w:rsid w:val="006E6A16"/>
    <w:rsid w:val="006E7221"/>
    <w:rsid w:val="006E7281"/>
    <w:rsid w:val="006E7983"/>
    <w:rsid w:val="006E7A35"/>
    <w:rsid w:val="006E7BDF"/>
    <w:rsid w:val="006E7CED"/>
    <w:rsid w:val="006E7E18"/>
    <w:rsid w:val="006F0010"/>
    <w:rsid w:val="006F002F"/>
    <w:rsid w:val="006F00E7"/>
    <w:rsid w:val="006F02E7"/>
    <w:rsid w:val="006F06BA"/>
    <w:rsid w:val="006F0E20"/>
    <w:rsid w:val="006F1881"/>
    <w:rsid w:val="006F18F0"/>
    <w:rsid w:val="006F1B7D"/>
    <w:rsid w:val="006F2051"/>
    <w:rsid w:val="006F20BC"/>
    <w:rsid w:val="006F29F0"/>
    <w:rsid w:val="006F2A3B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5349"/>
    <w:rsid w:val="006F6127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E76"/>
    <w:rsid w:val="00700163"/>
    <w:rsid w:val="00700CC5"/>
    <w:rsid w:val="0070150B"/>
    <w:rsid w:val="00701B52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8AA"/>
    <w:rsid w:val="00703D04"/>
    <w:rsid w:val="00704AEC"/>
    <w:rsid w:val="00704B68"/>
    <w:rsid w:val="007054EB"/>
    <w:rsid w:val="00705880"/>
    <w:rsid w:val="00705DB2"/>
    <w:rsid w:val="0070608B"/>
    <w:rsid w:val="00706E35"/>
    <w:rsid w:val="00707122"/>
    <w:rsid w:val="00707570"/>
    <w:rsid w:val="007078CA"/>
    <w:rsid w:val="00707B96"/>
    <w:rsid w:val="00707DC4"/>
    <w:rsid w:val="0071022E"/>
    <w:rsid w:val="00710750"/>
    <w:rsid w:val="007109BF"/>
    <w:rsid w:val="007114D4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467"/>
    <w:rsid w:val="00714A27"/>
    <w:rsid w:val="00714AAB"/>
    <w:rsid w:val="00714C91"/>
    <w:rsid w:val="00715127"/>
    <w:rsid w:val="00715248"/>
    <w:rsid w:val="007152C5"/>
    <w:rsid w:val="00715510"/>
    <w:rsid w:val="007155DA"/>
    <w:rsid w:val="00715820"/>
    <w:rsid w:val="00715EAC"/>
    <w:rsid w:val="00716370"/>
    <w:rsid w:val="007169FA"/>
    <w:rsid w:val="00716BDA"/>
    <w:rsid w:val="00716D1B"/>
    <w:rsid w:val="00716DCF"/>
    <w:rsid w:val="00716F48"/>
    <w:rsid w:val="00717073"/>
    <w:rsid w:val="007172F0"/>
    <w:rsid w:val="007175EB"/>
    <w:rsid w:val="00717670"/>
    <w:rsid w:val="0071795D"/>
    <w:rsid w:val="00717E8B"/>
    <w:rsid w:val="00720105"/>
    <w:rsid w:val="00720E97"/>
    <w:rsid w:val="00721382"/>
    <w:rsid w:val="00721A2D"/>
    <w:rsid w:val="00721EFE"/>
    <w:rsid w:val="007223D7"/>
    <w:rsid w:val="007223ED"/>
    <w:rsid w:val="007223FF"/>
    <w:rsid w:val="007224D9"/>
    <w:rsid w:val="00722A5A"/>
    <w:rsid w:val="0072321D"/>
    <w:rsid w:val="00723638"/>
    <w:rsid w:val="00723943"/>
    <w:rsid w:val="0072405C"/>
    <w:rsid w:val="00724250"/>
    <w:rsid w:val="0072454A"/>
    <w:rsid w:val="007245F8"/>
    <w:rsid w:val="00724788"/>
    <w:rsid w:val="007249DA"/>
    <w:rsid w:val="0072521F"/>
    <w:rsid w:val="007256AE"/>
    <w:rsid w:val="007256D2"/>
    <w:rsid w:val="00725CA0"/>
    <w:rsid w:val="0072675F"/>
    <w:rsid w:val="007273BA"/>
    <w:rsid w:val="007273D4"/>
    <w:rsid w:val="007276AF"/>
    <w:rsid w:val="00727A28"/>
    <w:rsid w:val="00727A3F"/>
    <w:rsid w:val="00727BA4"/>
    <w:rsid w:val="00727BD8"/>
    <w:rsid w:val="00727D6F"/>
    <w:rsid w:val="00727E0D"/>
    <w:rsid w:val="00727F11"/>
    <w:rsid w:val="00727FAE"/>
    <w:rsid w:val="00730948"/>
    <w:rsid w:val="00730D11"/>
    <w:rsid w:val="00731012"/>
    <w:rsid w:val="0073177A"/>
    <w:rsid w:val="007327A5"/>
    <w:rsid w:val="00732975"/>
    <w:rsid w:val="007329A1"/>
    <w:rsid w:val="00732E63"/>
    <w:rsid w:val="00732EAA"/>
    <w:rsid w:val="00733127"/>
    <w:rsid w:val="0073314C"/>
    <w:rsid w:val="00733204"/>
    <w:rsid w:val="00733A2D"/>
    <w:rsid w:val="00733C00"/>
    <w:rsid w:val="007340BB"/>
    <w:rsid w:val="00734331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8BE"/>
    <w:rsid w:val="007378FC"/>
    <w:rsid w:val="00737974"/>
    <w:rsid w:val="00740088"/>
    <w:rsid w:val="007401DF"/>
    <w:rsid w:val="0074068E"/>
    <w:rsid w:val="00740B75"/>
    <w:rsid w:val="00741490"/>
    <w:rsid w:val="00741B9E"/>
    <w:rsid w:val="00741D97"/>
    <w:rsid w:val="007420B8"/>
    <w:rsid w:val="007422B4"/>
    <w:rsid w:val="007426EF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EFD"/>
    <w:rsid w:val="007453F4"/>
    <w:rsid w:val="00745B3E"/>
    <w:rsid w:val="00746013"/>
    <w:rsid w:val="0074663F"/>
    <w:rsid w:val="0074688E"/>
    <w:rsid w:val="007469CB"/>
    <w:rsid w:val="00746CE9"/>
    <w:rsid w:val="00747053"/>
    <w:rsid w:val="0074766D"/>
    <w:rsid w:val="0074770B"/>
    <w:rsid w:val="00747AC3"/>
    <w:rsid w:val="00747B40"/>
    <w:rsid w:val="00747B41"/>
    <w:rsid w:val="00747DB4"/>
    <w:rsid w:val="00747FD7"/>
    <w:rsid w:val="0075009F"/>
    <w:rsid w:val="0075014D"/>
    <w:rsid w:val="00750682"/>
    <w:rsid w:val="007508E2"/>
    <w:rsid w:val="007508F3"/>
    <w:rsid w:val="00750C7A"/>
    <w:rsid w:val="00750DF4"/>
    <w:rsid w:val="0075105D"/>
    <w:rsid w:val="00751158"/>
    <w:rsid w:val="007515B6"/>
    <w:rsid w:val="00751910"/>
    <w:rsid w:val="0075195E"/>
    <w:rsid w:val="00751BD8"/>
    <w:rsid w:val="007526F5"/>
    <w:rsid w:val="00752776"/>
    <w:rsid w:val="007529A6"/>
    <w:rsid w:val="00752A8E"/>
    <w:rsid w:val="0075315E"/>
    <w:rsid w:val="00753AF9"/>
    <w:rsid w:val="00753B69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4C2"/>
    <w:rsid w:val="007558EB"/>
    <w:rsid w:val="00755CA5"/>
    <w:rsid w:val="00755D47"/>
    <w:rsid w:val="007564B4"/>
    <w:rsid w:val="00756589"/>
    <w:rsid w:val="007566CF"/>
    <w:rsid w:val="00756835"/>
    <w:rsid w:val="007569F1"/>
    <w:rsid w:val="0075717D"/>
    <w:rsid w:val="0075770A"/>
    <w:rsid w:val="0075785A"/>
    <w:rsid w:val="0076043D"/>
    <w:rsid w:val="00760A54"/>
    <w:rsid w:val="00760AEA"/>
    <w:rsid w:val="00760E1D"/>
    <w:rsid w:val="00760EF7"/>
    <w:rsid w:val="00760FB7"/>
    <w:rsid w:val="0076164C"/>
    <w:rsid w:val="00761CA3"/>
    <w:rsid w:val="00762252"/>
    <w:rsid w:val="007622AB"/>
    <w:rsid w:val="00762336"/>
    <w:rsid w:val="00762687"/>
    <w:rsid w:val="007626AC"/>
    <w:rsid w:val="00762C32"/>
    <w:rsid w:val="007631EC"/>
    <w:rsid w:val="00763249"/>
    <w:rsid w:val="0076335D"/>
    <w:rsid w:val="0076368E"/>
    <w:rsid w:val="00763806"/>
    <w:rsid w:val="0076380B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622F"/>
    <w:rsid w:val="0076637A"/>
    <w:rsid w:val="00766532"/>
    <w:rsid w:val="007665A6"/>
    <w:rsid w:val="00766E67"/>
    <w:rsid w:val="007671A8"/>
    <w:rsid w:val="00767407"/>
    <w:rsid w:val="0077006B"/>
    <w:rsid w:val="007701EC"/>
    <w:rsid w:val="00770881"/>
    <w:rsid w:val="00770B72"/>
    <w:rsid w:val="00770BF2"/>
    <w:rsid w:val="00770C93"/>
    <w:rsid w:val="00771234"/>
    <w:rsid w:val="0077196A"/>
    <w:rsid w:val="0077213D"/>
    <w:rsid w:val="00772660"/>
    <w:rsid w:val="0077272B"/>
    <w:rsid w:val="007727F4"/>
    <w:rsid w:val="0077317E"/>
    <w:rsid w:val="00773512"/>
    <w:rsid w:val="007737D3"/>
    <w:rsid w:val="00773908"/>
    <w:rsid w:val="00773E6E"/>
    <w:rsid w:val="00774041"/>
    <w:rsid w:val="0077435F"/>
    <w:rsid w:val="00774380"/>
    <w:rsid w:val="00774D72"/>
    <w:rsid w:val="00774EA8"/>
    <w:rsid w:val="00775841"/>
    <w:rsid w:val="00775BCD"/>
    <w:rsid w:val="00775BDD"/>
    <w:rsid w:val="00775FAC"/>
    <w:rsid w:val="00776B99"/>
    <w:rsid w:val="00777318"/>
    <w:rsid w:val="0077749C"/>
    <w:rsid w:val="007777D5"/>
    <w:rsid w:val="00777AFE"/>
    <w:rsid w:val="00777B0F"/>
    <w:rsid w:val="00777BAC"/>
    <w:rsid w:val="00777D8B"/>
    <w:rsid w:val="0078020C"/>
    <w:rsid w:val="00780A27"/>
    <w:rsid w:val="00780DEE"/>
    <w:rsid w:val="00780F93"/>
    <w:rsid w:val="007810DE"/>
    <w:rsid w:val="007813F1"/>
    <w:rsid w:val="007814D3"/>
    <w:rsid w:val="00781500"/>
    <w:rsid w:val="00781806"/>
    <w:rsid w:val="007818DD"/>
    <w:rsid w:val="00782065"/>
    <w:rsid w:val="00782089"/>
    <w:rsid w:val="00782107"/>
    <w:rsid w:val="00782199"/>
    <w:rsid w:val="0078239A"/>
    <w:rsid w:val="0078245F"/>
    <w:rsid w:val="00782729"/>
    <w:rsid w:val="00782D5F"/>
    <w:rsid w:val="0078315F"/>
    <w:rsid w:val="0078338C"/>
    <w:rsid w:val="00783445"/>
    <w:rsid w:val="007834A6"/>
    <w:rsid w:val="007834F9"/>
    <w:rsid w:val="007838D7"/>
    <w:rsid w:val="00784CD2"/>
    <w:rsid w:val="00784EDD"/>
    <w:rsid w:val="0078546D"/>
    <w:rsid w:val="00785552"/>
    <w:rsid w:val="00785AA3"/>
    <w:rsid w:val="00785C63"/>
    <w:rsid w:val="00786198"/>
    <w:rsid w:val="007861FC"/>
    <w:rsid w:val="00786278"/>
    <w:rsid w:val="00786290"/>
    <w:rsid w:val="007862E4"/>
    <w:rsid w:val="00786927"/>
    <w:rsid w:val="00786A78"/>
    <w:rsid w:val="00786AA2"/>
    <w:rsid w:val="00786C2C"/>
    <w:rsid w:val="00786F99"/>
    <w:rsid w:val="007871B5"/>
    <w:rsid w:val="00787251"/>
    <w:rsid w:val="007872E6"/>
    <w:rsid w:val="007876EB"/>
    <w:rsid w:val="00787888"/>
    <w:rsid w:val="007904DA"/>
    <w:rsid w:val="0079070F"/>
    <w:rsid w:val="007907A7"/>
    <w:rsid w:val="00790F27"/>
    <w:rsid w:val="007911FB"/>
    <w:rsid w:val="00791426"/>
    <w:rsid w:val="007914CF"/>
    <w:rsid w:val="00792756"/>
    <w:rsid w:val="00792772"/>
    <w:rsid w:val="00792804"/>
    <w:rsid w:val="00792B80"/>
    <w:rsid w:val="0079301E"/>
    <w:rsid w:val="00793125"/>
    <w:rsid w:val="00793999"/>
    <w:rsid w:val="00793A8F"/>
    <w:rsid w:val="00793B38"/>
    <w:rsid w:val="00794416"/>
    <w:rsid w:val="00794C9B"/>
    <w:rsid w:val="00795EA1"/>
    <w:rsid w:val="00795FFE"/>
    <w:rsid w:val="007964EE"/>
    <w:rsid w:val="007975C9"/>
    <w:rsid w:val="007A0414"/>
    <w:rsid w:val="007A047F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1D6"/>
    <w:rsid w:val="007A337D"/>
    <w:rsid w:val="007A345F"/>
    <w:rsid w:val="007A3587"/>
    <w:rsid w:val="007A3FDE"/>
    <w:rsid w:val="007A415D"/>
    <w:rsid w:val="007A4709"/>
    <w:rsid w:val="007A479B"/>
    <w:rsid w:val="007A4A87"/>
    <w:rsid w:val="007A4B4E"/>
    <w:rsid w:val="007A5418"/>
    <w:rsid w:val="007A6052"/>
    <w:rsid w:val="007A63C1"/>
    <w:rsid w:val="007A64C7"/>
    <w:rsid w:val="007A6654"/>
    <w:rsid w:val="007A67D0"/>
    <w:rsid w:val="007A6888"/>
    <w:rsid w:val="007A701C"/>
    <w:rsid w:val="007A7216"/>
    <w:rsid w:val="007A78BA"/>
    <w:rsid w:val="007A7D9B"/>
    <w:rsid w:val="007B04F5"/>
    <w:rsid w:val="007B0540"/>
    <w:rsid w:val="007B0556"/>
    <w:rsid w:val="007B0784"/>
    <w:rsid w:val="007B0A51"/>
    <w:rsid w:val="007B10E7"/>
    <w:rsid w:val="007B1907"/>
    <w:rsid w:val="007B1B24"/>
    <w:rsid w:val="007B1B36"/>
    <w:rsid w:val="007B1C86"/>
    <w:rsid w:val="007B1DFC"/>
    <w:rsid w:val="007B2669"/>
    <w:rsid w:val="007B286E"/>
    <w:rsid w:val="007B2B75"/>
    <w:rsid w:val="007B2B89"/>
    <w:rsid w:val="007B2C07"/>
    <w:rsid w:val="007B324A"/>
    <w:rsid w:val="007B327D"/>
    <w:rsid w:val="007B3485"/>
    <w:rsid w:val="007B3A60"/>
    <w:rsid w:val="007B3CBA"/>
    <w:rsid w:val="007B4179"/>
    <w:rsid w:val="007B4214"/>
    <w:rsid w:val="007B442F"/>
    <w:rsid w:val="007B46CE"/>
    <w:rsid w:val="007B488D"/>
    <w:rsid w:val="007B4A38"/>
    <w:rsid w:val="007B4BF1"/>
    <w:rsid w:val="007B4C68"/>
    <w:rsid w:val="007B4EC7"/>
    <w:rsid w:val="007B62E8"/>
    <w:rsid w:val="007B67F3"/>
    <w:rsid w:val="007B680D"/>
    <w:rsid w:val="007B6844"/>
    <w:rsid w:val="007B69C9"/>
    <w:rsid w:val="007B714B"/>
    <w:rsid w:val="007B723B"/>
    <w:rsid w:val="007B763F"/>
    <w:rsid w:val="007B76A1"/>
    <w:rsid w:val="007B79D9"/>
    <w:rsid w:val="007B7E43"/>
    <w:rsid w:val="007C02B1"/>
    <w:rsid w:val="007C02CA"/>
    <w:rsid w:val="007C06D1"/>
    <w:rsid w:val="007C0C22"/>
    <w:rsid w:val="007C0DD3"/>
    <w:rsid w:val="007C10AD"/>
    <w:rsid w:val="007C146F"/>
    <w:rsid w:val="007C24ED"/>
    <w:rsid w:val="007C2517"/>
    <w:rsid w:val="007C2604"/>
    <w:rsid w:val="007C2DFD"/>
    <w:rsid w:val="007C300D"/>
    <w:rsid w:val="007C305A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505"/>
    <w:rsid w:val="007C56F5"/>
    <w:rsid w:val="007C575F"/>
    <w:rsid w:val="007C5860"/>
    <w:rsid w:val="007C6777"/>
    <w:rsid w:val="007C6877"/>
    <w:rsid w:val="007C6BBD"/>
    <w:rsid w:val="007C6CD9"/>
    <w:rsid w:val="007C6CF5"/>
    <w:rsid w:val="007C72D1"/>
    <w:rsid w:val="007C764C"/>
    <w:rsid w:val="007C7B5D"/>
    <w:rsid w:val="007C7CF8"/>
    <w:rsid w:val="007D005A"/>
    <w:rsid w:val="007D02C0"/>
    <w:rsid w:val="007D037F"/>
    <w:rsid w:val="007D0897"/>
    <w:rsid w:val="007D0DC0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D1"/>
    <w:rsid w:val="007D25CF"/>
    <w:rsid w:val="007D2634"/>
    <w:rsid w:val="007D27CE"/>
    <w:rsid w:val="007D29B5"/>
    <w:rsid w:val="007D2AEC"/>
    <w:rsid w:val="007D3BA4"/>
    <w:rsid w:val="007D3F81"/>
    <w:rsid w:val="007D42BD"/>
    <w:rsid w:val="007D458D"/>
    <w:rsid w:val="007D4669"/>
    <w:rsid w:val="007D46E4"/>
    <w:rsid w:val="007D4FF8"/>
    <w:rsid w:val="007D63C8"/>
    <w:rsid w:val="007D6A81"/>
    <w:rsid w:val="007D6E06"/>
    <w:rsid w:val="007D6F84"/>
    <w:rsid w:val="007D6FD3"/>
    <w:rsid w:val="007D6FD6"/>
    <w:rsid w:val="007D720D"/>
    <w:rsid w:val="007D7299"/>
    <w:rsid w:val="007D766E"/>
    <w:rsid w:val="007D7759"/>
    <w:rsid w:val="007E0140"/>
    <w:rsid w:val="007E01FF"/>
    <w:rsid w:val="007E079A"/>
    <w:rsid w:val="007E0912"/>
    <w:rsid w:val="007E0C8E"/>
    <w:rsid w:val="007E0F95"/>
    <w:rsid w:val="007E1317"/>
    <w:rsid w:val="007E16A5"/>
    <w:rsid w:val="007E1D0F"/>
    <w:rsid w:val="007E2621"/>
    <w:rsid w:val="007E288F"/>
    <w:rsid w:val="007E2DEF"/>
    <w:rsid w:val="007E2E22"/>
    <w:rsid w:val="007E2E54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341"/>
    <w:rsid w:val="007E646F"/>
    <w:rsid w:val="007E6625"/>
    <w:rsid w:val="007E6B17"/>
    <w:rsid w:val="007E6C4C"/>
    <w:rsid w:val="007E6CF3"/>
    <w:rsid w:val="007E7017"/>
    <w:rsid w:val="007E73CA"/>
    <w:rsid w:val="007E741A"/>
    <w:rsid w:val="007E773E"/>
    <w:rsid w:val="007E7B92"/>
    <w:rsid w:val="007E7D66"/>
    <w:rsid w:val="007E7E8D"/>
    <w:rsid w:val="007E7F71"/>
    <w:rsid w:val="007F03A1"/>
    <w:rsid w:val="007F0449"/>
    <w:rsid w:val="007F0493"/>
    <w:rsid w:val="007F06AD"/>
    <w:rsid w:val="007F09DD"/>
    <w:rsid w:val="007F0C5D"/>
    <w:rsid w:val="007F0F89"/>
    <w:rsid w:val="007F15B4"/>
    <w:rsid w:val="007F1722"/>
    <w:rsid w:val="007F1A2C"/>
    <w:rsid w:val="007F1E7B"/>
    <w:rsid w:val="007F2386"/>
    <w:rsid w:val="007F23D9"/>
    <w:rsid w:val="007F2DBF"/>
    <w:rsid w:val="007F2F4C"/>
    <w:rsid w:val="007F3204"/>
    <w:rsid w:val="007F3FF4"/>
    <w:rsid w:val="007F42CD"/>
    <w:rsid w:val="007F437B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ACF"/>
    <w:rsid w:val="00803441"/>
    <w:rsid w:val="008034C1"/>
    <w:rsid w:val="008035EC"/>
    <w:rsid w:val="00803629"/>
    <w:rsid w:val="00803659"/>
    <w:rsid w:val="00803851"/>
    <w:rsid w:val="00803D25"/>
    <w:rsid w:val="0080423A"/>
    <w:rsid w:val="008048F9"/>
    <w:rsid w:val="0080507E"/>
    <w:rsid w:val="008052C1"/>
    <w:rsid w:val="008058F8"/>
    <w:rsid w:val="00806372"/>
    <w:rsid w:val="008069CF"/>
    <w:rsid w:val="00806BAB"/>
    <w:rsid w:val="008070BF"/>
    <w:rsid w:val="0080716C"/>
    <w:rsid w:val="0080720D"/>
    <w:rsid w:val="008074E9"/>
    <w:rsid w:val="00807649"/>
    <w:rsid w:val="0080780E"/>
    <w:rsid w:val="00807A5D"/>
    <w:rsid w:val="00807CB4"/>
    <w:rsid w:val="00810761"/>
    <w:rsid w:val="008107D4"/>
    <w:rsid w:val="00811208"/>
    <w:rsid w:val="00811306"/>
    <w:rsid w:val="00811A56"/>
    <w:rsid w:val="00811BDE"/>
    <w:rsid w:val="00811CB2"/>
    <w:rsid w:val="008122E8"/>
    <w:rsid w:val="008127FB"/>
    <w:rsid w:val="00812A22"/>
    <w:rsid w:val="00812E1B"/>
    <w:rsid w:val="008134CE"/>
    <w:rsid w:val="008135C9"/>
    <w:rsid w:val="00813A34"/>
    <w:rsid w:val="00813F0E"/>
    <w:rsid w:val="00813F35"/>
    <w:rsid w:val="00814320"/>
    <w:rsid w:val="00814371"/>
    <w:rsid w:val="00814947"/>
    <w:rsid w:val="00814FA6"/>
    <w:rsid w:val="008150FF"/>
    <w:rsid w:val="00815140"/>
    <w:rsid w:val="0081549A"/>
    <w:rsid w:val="008154C5"/>
    <w:rsid w:val="00815A2C"/>
    <w:rsid w:val="00815A63"/>
    <w:rsid w:val="008164E9"/>
    <w:rsid w:val="00816FFA"/>
    <w:rsid w:val="008175BC"/>
    <w:rsid w:val="0081776C"/>
    <w:rsid w:val="00817B1F"/>
    <w:rsid w:val="00820959"/>
    <w:rsid w:val="00820ADC"/>
    <w:rsid w:val="00820BBC"/>
    <w:rsid w:val="00820C37"/>
    <w:rsid w:val="00820FDE"/>
    <w:rsid w:val="00821352"/>
    <w:rsid w:val="00821631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DFB"/>
    <w:rsid w:val="0082308B"/>
    <w:rsid w:val="008232D1"/>
    <w:rsid w:val="00823865"/>
    <w:rsid w:val="00823C54"/>
    <w:rsid w:val="008240C7"/>
    <w:rsid w:val="00824104"/>
    <w:rsid w:val="00824437"/>
    <w:rsid w:val="00824716"/>
    <w:rsid w:val="00824768"/>
    <w:rsid w:val="00825508"/>
    <w:rsid w:val="0082568B"/>
    <w:rsid w:val="00825B6A"/>
    <w:rsid w:val="008261D4"/>
    <w:rsid w:val="00826200"/>
    <w:rsid w:val="00826326"/>
    <w:rsid w:val="00826992"/>
    <w:rsid w:val="00826AB1"/>
    <w:rsid w:val="00826C32"/>
    <w:rsid w:val="00826D72"/>
    <w:rsid w:val="008272CE"/>
    <w:rsid w:val="00827489"/>
    <w:rsid w:val="0082787B"/>
    <w:rsid w:val="008300E2"/>
    <w:rsid w:val="00830212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5B8"/>
    <w:rsid w:val="008347B4"/>
    <w:rsid w:val="008348A1"/>
    <w:rsid w:val="00834B92"/>
    <w:rsid w:val="00834BEC"/>
    <w:rsid w:val="008351F8"/>
    <w:rsid w:val="008355FF"/>
    <w:rsid w:val="0083576A"/>
    <w:rsid w:val="00835E27"/>
    <w:rsid w:val="00836374"/>
    <w:rsid w:val="008363C1"/>
    <w:rsid w:val="008363E3"/>
    <w:rsid w:val="008364C5"/>
    <w:rsid w:val="00836CBD"/>
    <w:rsid w:val="00837028"/>
    <w:rsid w:val="00837228"/>
    <w:rsid w:val="0083747F"/>
    <w:rsid w:val="008377A4"/>
    <w:rsid w:val="00837E5E"/>
    <w:rsid w:val="00837FF6"/>
    <w:rsid w:val="008400BB"/>
    <w:rsid w:val="008406F4"/>
    <w:rsid w:val="00840AD3"/>
    <w:rsid w:val="0084144A"/>
    <w:rsid w:val="008418F2"/>
    <w:rsid w:val="00841E3F"/>
    <w:rsid w:val="00841F0D"/>
    <w:rsid w:val="008420F7"/>
    <w:rsid w:val="0084224B"/>
    <w:rsid w:val="0084251E"/>
    <w:rsid w:val="0084331F"/>
    <w:rsid w:val="00843746"/>
    <w:rsid w:val="0084392E"/>
    <w:rsid w:val="00843A6A"/>
    <w:rsid w:val="00843C02"/>
    <w:rsid w:val="008443AF"/>
    <w:rsid w:val="0084460B"/>
    <w:rsid w:val="00844743"/>
    <w:rsid w:val="0084484D"/>
    <w:rsid w:val="00844D55"/>
    <w:rsid w:val="00844F04"/>
    <w:rsid w:val="00845199"/>
    <w:rsid w:val="00845664"/>
    <w:rsid w:val="00845BE7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9C7"/>
    <w:rsid w:val="00852C71"/>
    <w:rsid w:val="00852CA9"/>
    <w:rsid w:val="00852F59"/>
    <w:rsid w:val="00852FCA"/>
    <w:rsid w:val="008538FC"/>
    <w:rsid w:val="00854534"/>
    <w:rsid w:val="008548BD"/>
    <w:rsid w:val="0085490F"/>
    <w:rsid w:val="00854B0C"/>
    <w:rsid w:val="00854BAF"/>
    <w:rsid w:val="00854EEA"/>
    <w:rsid w:val="00855B68"/>
    <w:rsid w:val="00855C1A"/>
    <w:rsid w:val="00855CDD"/>
    <w:rsid w:val="00855DE8"/>
    <w:rsid w:val="00855E3B"/>
    <w:rsid w:val="00855F56"/>
    <w:rsid w:val="00856153"/>
    <w:rsid w:val="00856783"/>
    <w:rsid w:val="00856B40"/>
    <w:rsid w:val="00857AC6"/>
    <w:rsid w:val="00857B2C"/>
    <w:rsid w:val="00857C49"/>
    <w:rsid w:val="00857EEC"/>
    <w:rsid w:val="008600E7"/>
    <w:rsid w:val="0086070D"/>
    <w:rsid w:val="00860958"/>
    <w:rsid w:val="00860C27"/>
    <w:rsid w:val="00860C81"/>
    <w:rsid w:val="0086112B"/>
    <w:rsid w:val="008616D4"/>
    <w:rsid w:val="00861A13"/>
    <w:rsid w:val="00861B0D"/>
    <w:rsid w:val="00861E3A"/>
    <w:rsid w:val="00863143"/>
    <w:rsid w:val="00863DBF"/>
    <w:rsid w:val="00864146"/>
    <w:rsid w:val="00864685"/>
    <w:rsid w:val="008647A7"/>
    <w:rsid w:val="00864A6D"/>
    <w:rsid w:val="00864ABD"/>
    <w:rsid w:val="00864AFE"/>
    <w:rsid w:val="008652D2"/>
    <w:rsid w:val="00865834"/>
    <w:rsid w:val="008659FD"/>
    <w:rsid w:val="00865F2D"/>
    <w:rsid w:val="00865FAB"/>
    <w:rsid w:val="00866313"/>
    <w:rsid w:val="00866ADA"/>
    <w:rsid w:val="00866B33"/>
    <w:rsid w:val="00866DB5"/>
    <w:rsid w:val="00866DD3"/>
    <w:rsid w:val="008673CF"/>
    <w:rsid w:val="008679E1"/>
    <w:rsid w:val="00867FB0"/>
    <w:rsid w:val="00867FF1"/>
    <w:rsid w:val="00870054"/>
    <w:rsid w:val="008703FA"/>
    <w:rsid w:val="008704F5"/>
    <w:rsid w:val="008709BE"/>
    <w:rsid w:val="00870E77"/>
    <w:rsid w:val="00870E80"/>
    <w:rsid w:val="00871146"/>
    <w:rsid w:val="00871BCD"/>
    <w:rsid w:val="00872893"/>
    <w:rsid w:val="008729DE"/>
    <w:rsid w:val="008730D7"/>
    <w:rsid w:val="008735AB"/>
    <w:rsid w:val="008737B0"/>
    <w:rsid w:val="0087390B"/>
    <w:rsid w:val="00873960"/>
    <w:rsid w:val="00873C45"/>
    <w:rsid w:val="008746A5"/>
    <w:rsid w:val="00875082"/>
    <w:rsid w:val="008752BB"/>
    <w:rsid w:val="0087546B"/>
    <w:rsid w:val="008759FE"/>
    <w:rsid w:val="00875A0B"/>
    <w:rsid w:val="00875C43"/>
    <w:rsid w:val="00876EA3"/>
    <w:rsid w:val="00876FE3"/>
    <w:rsid w:val="00877121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0EBD"/>
    <w:rsid w:val="00881116"/>
    <w:rsid w:val="00881131"/>
    <w:rsid w:val="0088119E"/>
    <w:rsid w:val="0088141A"/>
    <w:rsid w:val="0088170C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F0B"/>
    <w:rsid w:val="00883FC4"/>
    <w:rsid w:val="008841E0"/>
    <w:rsid w:val="0088437B"/>
    <w:rsid w:val="0088469A"/>
    <w:rsid w:val="008846B2"/>
    <w:rsid w:val="008848C5"/>
    <w:rsid w:val="00884973"/>
    <w:rsid w:val="00885218"/>
    <w:rsid w:val="0088527C"/>
    <w:rsid w:val="00886177"/>
    <w:rsid w:val="008861B9"/>
    <w:rsid w:val="00886331"/>
    <w:rsid w:val="00886502"/>
    <w:rsid w:val="00886F71"/>
    <w:rsid w:val="0088704D"/>
    <w:rsid w:val="00887A65"/>
    <w:rsid w:val="00890655"/>
    <w:rsid w:val="00890C20"/>
    <w:rsid w:val="00890F10"/>
    <w:rsid w:val="008910F4"/>
    <w:rsid w:val="00891201"/>
    <w:rsid w:val="0089122D"/>
    <w:rsid w:val="00891285"/>
    <w:rsid w:val="008912F2"/>
    <w:rsid w:val="0089141B"/>
    <w:rsid w:val="00891D58"/>
    <w:rsid w:val="00892208"/>
    <w:rsid w:val="0089222C"/>
    <w:rsid w:val="008926B1"/>
    <w:rsid w:val="008927F8"/>
    <w:rsid w:val="008928C0"/>
    <w:rsid w:val="008934BD"/>
    <w:rsid w:val="00893532"/>
    <w:rsid w:val="008938EE"/>
    <w:rsid w:val="00893E4D"/>
    <w:rsid w:val="00894B8C"/>
    <w:rsid w:val="00894E83"/>
    <w:rsid w:val="0089509C"/>
    <w:rsid w:val="008950DB"/>
    <w:rsid w:val="008951C1"/>
    <w:rsid w:val="0089550F"/>
    <w:rsid w:val="00895682"/>
    <w:rsid w:val="00895810"/>
    <w:rsid w:val="00895A4F"/>
    <w:rsid w:val="00895B14"/>
    <w:rsid w:val="00895DE9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15E"/>
    <w:rsid w:val="008A13F8"/>
    <w:rsid w:val="008A1629"/>
    <w:rsid w:val="008A1B39"/>
    <w:rsid w:val="008A1B86"/>
    <w:rsid w:val="008A1C46"/>
    <w:rsid w:val="008A22D1"/>
    <w:rsid w:val="008A2662"/>
    <w:rsid w:val="008A29D1"/>
    <w:rsid w:val="008A2E5F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CED"/>
    <w:rsid w:val="008A6248"/>
    <w:rsid w:val="008A63C0"/>
    <w:rsid w:val="008A6560"/>
    <w:rsid w:val="008A65BA"/>
    <w:rsid w:val="008A692C"/>
    <w:rsid w:val="008A6E11"/>
    <w:rsid w:val="008A715E"/>
    <w:rsid w:val="008A7184"/>
    <w:rsid w:val="008A7193"/>
    <w:rsid w:val="008A7BEE"/>
    <w:rsid w:val="008A7C66"/>
    <w:rsid w:val="008A7F69"/>
    <w:rsid w:val="008B002B"/>
    <w:rsid w:val="008B02AD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F3"/>
    <w:rsid w:val="008B2D40"/>
    <w:rsid w:val="008B2EB9"/>
    <w:rsid w:val="008B308B"/>
    <w:rsid w:val="008B3210"/>
    <w:rsid w:val="008B3CEC"/>
    <w:rsid w:val="008B4387"/>
    <w:rsid w:val="008B4418"/>
    <w:rsid w:val="008B4533"/>
    <w:rsid w:val="008B467B"/>
    <w:rsid w:val="008B4801"/>
    <w:rsid w:val="008B5433"/>
    <w:rsid w:val="008B5576"/>
    <w:rsid w:val="008B5C8D"/>
    <w:rsid w:val="008B5DB2"/>
    <w:rsid w:val="008B6359"/>
    <w:rsid w:val="008B6562"/>
    <w:rsid w:val="008B6FE2"/>
    <w:rsid w:val="008B7031"/>
    <w:rsid w:val="008B76AA"/>
    <w:rsid w:val="008C00B3"/>
    <w:rsid w:val="008C0270"/>
    <w:rsid w:val="008C037E"/>
    <w:rsid w:val="008C052C"/>
    <w:rsid w:val="008C05B2"/>
    <w:rsid w:val="008C0C30"/>
    <w:rsid w:val="008C0C85"/>
    <w:rsid w:val="008C1627"/>
    <w:rsid w:val="008C163A"/>
    <w:rsid w:val="008C1C1F"/>
    <w:rsid w:val="008C1D1C"/>
    <w:rsid w:val="008C2496"/>
    <w:rsid w:val="008C312C"/>
    <w:rsid w:val="008C3195"/>
    <w:rsid w:val="008C330D"/>
    <w:rsid w:val="008C3471"/>
    <w:rsid w:val="008C35AF"/>
    <w:rsid w:val="008C367C"/>
    <w:rsid w:val="008C3B96"/>
    <w:rsid w:val="008C3C27"/>
    <w:rsid w:val="008C3D60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BDB"/>
    <w:rsid w:val="008C5F6C"/>
    <w:rsid w:val="008C5FDA"/>
    <w:rsid w:val="008C6241"/>
    <w:rsid w:val="008C6953"/>
    <w:rsid w:val="008C6DE2"/>
    <w:rsid w:val="008C6EDD"/>
    <w:rsid w:val="008C708D"/>
    <w:rsid w:val="008C717B"/>
    <w:rsid w:val="008C7395"/>
    <w:rsid w:val="008C76FC"/>
    <w:rsid w:val="008C7972"/>
    <w:rsid w:val="008D0186"/>
    <w:rsid w:val="008D0E32"/>
    <w:rsid w:val="008D0E83"/>
    <w:rsid w:val="008D0EDB"/>
    <w:rsid w:val="008D1273"/>
    <w:rsid w:val="008D1420"/>
    <w:rsid w:val="008D1959"/>
    <w:rsid w:val="008D19BF"/>
    <w:rsid w:val="008D1A40"/>
    <w:rsid w:val="008D1DDB"/>
    <w:rsid w:val="008D1ED9"/>
    <w:rsid w:val="008D2207"/>
    <w:rsid w:val="008D23A5"/>
    <w:rsid w:val="008D2A1F"/>
    <w:rsid w:val="008D3007"/>
    <w:rsid w:val="008D3436"/>
    <w:rsid w:val="008D3EA0"/>
    <w:rsid w:val="008D3F85"/>
    <w:rsid w:val="008D47CD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29F"/>
    <w:rsid w:val="008D743A"/>
    <w:rsid w:val="008D7BE1"/>
    <w:rsid w:val="008D7CB2"/>
    <w:rsid w:val="008D7EEC"/>
    <w:rsid w:val="008E034D"/>
    <w:rsid w:val="008E0371"/>
    <w:rsid w:val="008E07B5"/>
    <w:rsid w:val="008E08B5"/>
    <w:rsid w:val="008E0F66"/>
    <w:rsid w:val="008E1097"/>
    <w:rsid w:val="008E11C7"/>
    <w:rsid w:val="008E1296"/>
    <w:rsid w:val="008E12AC"/>
    <w:rsid w:val="008E137A"/>
    <w:rsid w:val="008E14A3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EE0"/>
    <w:rsid w:val="008E42D8"/>
    <w:rsid w:val="008E4C12"/>
    <w:rsid w:val="008E5040"/>
    <w:rsid w:val="008E519A"/>
    <w:rsid w:val="008E56DD"/>
    <w:rsid w:val="008E59C1"/>
    <w:rsid w:val="008E68D5"/>
    <w:rsid w:val="008E6AF6"/>
    <w:rsid w:val="008E6E1A"/>
    <w:rsid w:val="008E6E32"/>
    <w:rsid w:val="008E7293"/>
    <w:rsid w:val="008E73C5"/>
    <w:rsid w:val="008E77B9"/>
    <w:rsid w:val="008E7A23"/>
    <w:rsid w:val="008E7CB0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4B"/>
    <w:rsid w:val="008F336C"/>
    <w:rsid w:val="008F362A"/>
    <w:rsid w:val="008F3A35"/>
    <w:rsid w:val="008F3A93"/>
    <w:rsid w:val="008F3E05"/>
    <w:rsid w:val="008F3FAC"/>
    <w:rsid w:val="008F40F4"/>
    <w:rsid w:val="008F4178"/>
    <w:rsid w:val="008F41EA"/>
    <w:rsid w:val="008F4274"/>
    <w:rsid w:val="008F4290"/>
    <w:rsid w:val="008F49E6"/>
    <w:rsid w:val="008F51D5"/>
    <w:rsid w:val="008F531F"/>
    <w:rsid w:val="008F5336"/>
    <w:rsid w:val="008F53CE"/>
    <w:rsid w:val="008F5A69"/>
    <w:rsid w:val="008F5B2E"/>
    <w:rsid w:val="008F5BF1"/>
    <w:rsid w:val="008F5CF6"/>
    <w:rsid w:val="008F630E"/>
    <w:rsid w:val="008F7302"/>
    <w:rsid w:val="008F77B1"/>
    <w:rsid w:val="008F78AA"/>
    <w:rsid w:val="008F7916"/>
    <w:rsid w:val="008F7C6B"/>
    <w:rsid w:val="008F7EF5"/>
    <w:rsid w:val="0090020B"/>
    <w:rsid w:val="0090037E"/>
    <w:rsid w:val="009005E3"/>
    <w:rsid w:val="009006E0"/>
    <w:rsid w:val="00901126"/>
    <w:rsid w:val="009018CC"/>
    <w:rsid w:val="00901B83"/>
    <w:rsid w:val="0090201A"/>
    <w:rsid w:val="009021F6"/>
    <w:rsid w:val="00902971"/>
    <w:rsid w:val="00902A14"/>
    <w:rsid w:val="00902A67"/>
    <w:rsid w:val="00902B38"/>
    <w:rsid w:val="00902C56"/>
    <w:rsid w:val="0090316B"/>
    <w:rsid w:val="00903A9F"/>
    <w:rsid w:val="00903BD4"/>
    <w:rsid w:val="00903EF4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6BD1"/>
    <w:rsid w:val="00907165"/>
    <w:rsid w:val="00907300"/>
    <w:rsid w:val="00907AC7"/>
    <w:rsid w:val="00907DE8"/>
    <w:rsid w:val="00907EB8"/>
    <w:rsid w:val="00910011"/>
    <w:rsid w:val="0091091D"/>
    <w:rsid w:val="00910B4B"/>
    <w:rsid w:val="00910B9F"/>
    <w:rsid w:val="00910DAA"/>
    <w:rsid w:val="009115E0"/>
    <w:rsid w:val="00911709"/>
    <w:rsid w:val="009117A5"/>
    <w:rsid w:val="0091181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C9E"/>
    <w:rsid w:val="00914E01"/>
    <w:rsid w:val="00914EBD"/>
    <w:rsid w:val="0091514E"/>
    <w:rsid w:val="009155D9"/>
    <w:rsid w:val="00915927"/>
    <w:rsid w:val="00915DEC"/>
    <w:rsid w:val="00915FD7"/>
    <w:rsid w:val="00916147"/>
    <w:rsid w:val="0091636F"/>
    <w:rsid w:val="009168C6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45B"/>
    <w:rsid w:val="00921463"/>
    <w:rsid w:val="00921492"/>
    <w:rsid w:val="00921517"/>
    <w:rsid w:val="0092155D"/>
    <w:rsid w:val="00921575"/>
    <w:rsid w:val="00921609"/>
    <w:rsid w:val="00921AE9"/>
    <w:rsid w:val="00921AFD"/>
    <w:rsid w:val="00921C0F"/>
    <w:rsid w:val="00921D7C"/>
    <w:rsid w:val="009226AE"/>
    <w:rsid w:val="00922C45"/>
    <w:rsid w:val="00923058"/>
    <w:rsid w:val="009232B0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E51"/>
    <w:rsid w:val="009256CD"/>
    <w:rsid w:val="009257F0"/>
    <w:rsid w:val="009259B8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C28"/>
    <w:rsid w:val="00930ECD"/>
    <w:rsid w:val="009316C5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7D"/>
    <w:rsid w:val="00933C9B"/>
    <w:rsid w:val="00933E85"/>
    <w:rsid w:val="0093425A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BBA"/>
    <w:rsid w:val="00936FCD"/>
    <w:rsid w:val="00937117"/>
    <w:rsid w:val="009375B6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B73"/>
    <w:rsid w:val="00941D92"/>
    <w:rsid w:val="00941F92"/>
    <w:rsid w:val="0094203A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D71"/>
    <w:rsid w:val="009451DD"/>
    <w:rsid w:val="00945558"/>
    <w:rsid w:val="00945AAF"/>
    <w:rsid w:val="00945F21"/>
    <w:rsid w:val="00946064"/>
    <w:rsid w:val="00946105"/>
    <w:rsid w:val="00946110"/>
    <w:rsid w:val="00946B86"/>
    <w:rsid w:val="00947364"/>
    <w:rsid w:val="009479E1"/>
    <w:rsid w:val="00947DC0"/>
    <w:rsid w:val="00950435"/>
    <w:rsid w:val="009504EC"/>
    <w:rsid w:val="00950933"/>
    <w:rsid w:val="00950B7F"/>
    <w:rsid w:val="00950DF2"/>
    <w:rsid w:val="00950E27"/>
    <w:rsid w:val="00950F67"/>
    <w:rsid w:val="00950F78"/>
    <w:rsid w:val="00951387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830"/>
    <w:rsid w:val="00954A66"/>
    <w:rsid w:val="00955D73"/>
    <w:rsid w:val="00955FBD"/>
    <w:rsid w:val="0095690F"/>
    <w:rsid w:val="009569FD"/>
    <w:rsid w:val="00956A8D"/>
    <w:rsid w:val="00956AE7"/>
    <w:rsid w:val="00956C63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A85"/>
    <w:rsid w:val="00960FB9"/>
    <w:rsid w:val="009612DF"/>
    <w:rsid w:val="00961588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7B0"/>
    <w:rsid w:val="0096680B"/>
    <w:rsid w:val="0096686A"/>
    <w:rsid w:val="00966C50"/>
    <w:rsid w:val="00966DEB"/>
    <w:rsid w:val="00967081"/>
    <w:rsid w:val="009672A3"/>
    <w:rsid w:val="009674DA"/>
    <w:rsid w:val="00967959"/>
    <w:rsid w:val="009679E5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B3E"/>
    <w:rsid w:val="00971DF7"/>
    <w:rsid w:val="0097237C"/>
    <w:rsid w:val="009728F7"/>
    <w:rsid w:val="0097290D"/>
    <w:rsid w:val="0097297E"/>
    <w:rsid w:val="00972CAD"/>
    <w:rsid w:val="009733DF"/>
    <w:rsid w:val="00973502"/>
    <w:rsid w:val="0097383F"/>
    <w:rsid w:val="009738B3"/>
    <w:rsid w:val="00973E3D"/>
    <w:rsid w:val="00974382"/>
    <w:rsid w:val="00974470"/>
    <w:rsid w:val="0097468E"/>
    <w:rsid w:val="00974A10"/>
    <w:rsid w:val="00974A7A"/>
    <w:rsid w:val="00974B80"/>
    <w:rsid w:val="00974CA8"/>
    <w:rsid w:val="00975042"/>
    <w:rsid w:val="00975080"/>
    <w:rsid w:val="0097509A"/>
    <w:rsid w:val="0097535E"/>
    <w:rsid w:val="0097577C"/>
    <w:rsid w:val="00975787"/>
    <w:rsid w:val="00975920"/>
    <w:rsid w:val="009759DE"/>
    <w:rsid w:val="00975AD0"/>
    <w:rsid w:val="0097620E"/>
    <w:rsid w:val="00976364"/>
    <w:rsid w:val="009765E4"/>
    <w:rsid w:val="00976656"/>
    <w:rsid w:val="00976D5E"/>
    <w:rsid w:val="009770ED"/>
    <w:rsid w:val="009774F4"/>
    <w:rsid w:val="009777CB"/>
    <w:rsid w:val="00977846"/>
    <w:rsid w:val="00977AB0"/>
    <w:rsid w:val="00977B28"/>
    <w:rsid w:val="00977BBB"/>
    <w:rsid w:val="0098017B"/>
    <w:rsid w:val="0098094B"/>
    <w:rsid w:val="009810A4"/>
    <w:rsid w:val="009811EB"/>
    <w:rsid w:val="00981356"/>
    <w:rsid w:val="00981474"/>
    <w:rsid w:val="00981934"/>
    <w:rsid w:val="009822C6"/>
    <w:rsid w:val="009829C1"/>
    <w:rsid w:val="00982FB7"/>
    <w:rsid w:val="00983161"/>
    <w:rsid w:val="00983590"/>
    <w:rsid w:val="00983A52"/>
    <w:rsid w:val="00983DD7"/>
    <w:rsid w:val="00983F97"/>
    <w:rsid w:val="009841EA"/>
    <w:rsid w:val="0098446D"/>
    <w:rsid w:val="00984760"/>
    <w:rsid w:val="009847DF"/>
    <w:rsid w:val="00985942"/>
    <w:rsid w:val="00985B77"/>
    <w:rsid w:val="00985F8F"/>
    <w:rsid w:val="00986139"/>
    <w:rsid w:val="009861E5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DCF"/>
    <w:rsid w:val="0099104B"/>
    <w:rsid w:val="00991206"/>
    <w:rsid w:val="009919CC"/>
    <w:rsid w:val="00991A0F"/>
    <w:rsid w:val="00991E45"/>
    <w:rsid w:val="00992245"/>
    <w:rsid w:val="00992405"/>
    <w:rsid w:val="00992769"/>
    <w:rsid w:val="009928CB"/>
    <w:rsid w:val="00992EA1"/>
    <w:rsid w:val="00992F4A"/>
    <w:rsid w:val="00993949"/>
    <w:rsid w:val="00993A23"/>
    <w:rsid w:val="00993B03"/>
    <w:rsid w:val="00993E2E"/>
    <w:rsid w:val="00994623"/>
    <w:rsid w:val="00994822"/>
    <w:rsid w:val="009949B1"/>
    <w:rsid w:val="00995392"/>
    <w:rsid w:val="0099597F"/>
    <w:rsid w:val="00995C22"/>
    <w:rsid w:val="00995D82"/>
    <w:rsid w:val="00996860"/>
    <w:rsid w:val="009969E5"/>
    <w:rsid w:val="009979AD"/>
    <w:rsid w:val="00997B73"/>
    <w:rsid w:val="009A0066"/>
    <w:rsid w:val="009A025F"/>
    <w:rsid w:val="009A0353"/>
    <w:rsid w:val="009A0854"/>
    <w:rsid w:val="009A0889"/>
    <w:rsid w:val="009A0B3B"/>
    <w:rsid w:val="009A0F60"/>
    <w:rsid w:val="009A1073"/>
    <w:rsid w:val="009A135D"/>
    <w:rsid w:val="009A15BC"/>
    <w:rsid w:val="009A1654"/>
    <w:rsid w:val="009A16B2"/>
    <w:rsid w:val="009A178F"/>
    <w:rsid w:val="009A1E6A"/>
    <w:rsid w:val="009A226B"/>
    <w:rsid w:val="009A2C96"/>
    <w:rsid w:val="009A352C"/>
    <w:rsid w:val="009A360E"/>
    <w:rsid w:val="009A3956"/>
    <w:rsid w:val="009A3F22"/>
    <w:rsid w:val="009A44CD"/>
    <w:rsid w:val="009A46CE"/>
    <w:rsid w:val="009A49F0"/>
    <w:rsid w:val="009A4DBD"/>
    <w:rsid w:val="009A503C"/>
    <w:rsid w:val="009A5355"/>
    <w:rsid w:val="009A5447"/>
    <w:rsid w:val="009A5B87"/>
    <w:rsid w:val="009A5C93"/>
    <w:rsid w:val="009A60BA"/>
    <w:rsid w:val="009A6109"/>
    <w:rsid w:val="009A6435"/>
    <w:rsid w:val="009A6519"/>
    <w:rsid w:val="009A6CEF"/>
    <w:rsid w:val="009A6F57"/>
    <w:rsid w:val="009A7496"/>
    <w:rsid w:val="009A7CDF"/>
    <w:rsid w:val="009A7DA9"/>
    <w:rsid w:val="009B06A9"/>
    <w:rsid w:val="009B12D3"/>
    <w:rsid w:val="009B18ED"/>
    <w:rsid w:val="009B1AA3"/>
    <w:rsid w:val="009B22DC"/>
    <w:rsid w:val="009B26AB"/>
    <w:rsid w:val="009B2894"/>
    <w:rsid w:val="009B2AA9"/>
    <w:rsid w:val="009B2C14"/>
    <w:rsid w:val="009B36EE"/>
    <w:rsid w:val="009B3929"/>
    <w:rsid w:val="009B3B6A"/>
    <w:rsid w:val="009B3D5F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BD0"/>
    <w:rsid w:val="009B5F90"/>
    <w:rsid w:val="009B62F6"/>
    <w:rsid w:val="009B6ACA"/>
    <w:rsid w:val="009B6B96"/>
    <w:rsid w:val="009B6CCD"/>
    <w:rsid w:val="009B71B2"/>
    <w:rsid w:val="009B75F4"/>
    <w:rsid w:val="009B766C"/>
    <w:rsid w:val="009B7D54"/>
    <w:rsid w:val="009C01EF"/>
    <w:rsid w:val="009C0502"/>
    <w:rsid w:val="009C05B7"/>
    <w:rsid w:val="009C0656"/>
    <w:rsid w:val="009C0774"/>
    <w:rsid w:val="009C0A0D"/>
    <w:rsid w:val="009C0AB7"/>
    <w:rsid w:val="009C0E20"/>
    <w:rsid w:val="009C0ED2"/>
    <w:rsid w:val="009C10A5"/>
    <w:rsid w:val="009C13E6"/>
    <w:rsid w:val="009C15C3"/>
    <w:rsid w:val="009C2300"/>
    <w:rsid w:val="009C25DF"/>
    <w:rsid w:val="009C2661"/>
    <w:rsid w:val="009C2803"/>
    <w:rsid w:val="009C2C92"/>
    <w:rsid w:val="009C323F"/>
    <w:rsid w:val="009C37D0"/>
    <w:rsid w:val="009C3FE6"/>
    <w:rsid w:val="009C4254"/>
    <w:rsid w:val="009C42F4"/>
    <w:rsid w:val="009C48FD"/>
    <w:rsid w:val="009C4D0E"/>
    <w:rsid w:val="009C4E2D"/>
    <w:rsid w:val="009C5616"/>
    <w:rsid w:val="009C5953"/>
    <w:rsid w:val="009C5989"/>
    <w:rsid w:val="009C5A45"/>
    <w:rsid w:val="009C60B4"/>
    <w:rsid w:val="009C691E"/>
    <w:rsid w:val="009C6C8F"/>
    <w:rsid w:val="009C711E"/>
    <w:rsid w:val="009C71FB"/>
    <w:rsid w:val="009C75A0"/>
    <w:rsid w:val="009C79A4"/>
    <w:rsid w:val="009C7BC4"/>
    <w:rsid w:val="009C7C40"/>
    <w:rsid w:val="009C7E4F"/>
    <w:rsid w:val="009D0358"/>
    <w:rsid w:val="009D0840"/>
    <w:rsid w:val="009D087C"/>
    <w:rsid w:val="009D08A1"/>
    <w:rsid w:val="009D090C"/>
    <w:rsid w:val="009D0CB7"/>
    <w:rsid w:val="009D1440"/>
    <w:rsid w:val="009D15A3"/>
    <w:rsid w:val="009D1611"/>
    <w:rsid w:val="009D1AEE"/>
    <w:rsid w:val="009D1B16"/>
    <w:rsid w:val="009D1D6E"/>
    <w:rsid w:val="009D2585"/>
    <w:rsid w:val="009D299E"/>
    <w:rsid w:val="009D2D39"/>
    <w:rsid w:val="009D2DF1"/>
    <w:rsid w:val="009D2E98"/>
    <w:rsid w:val="009D32F9"/>
    <w:rsid w:val="009D331D"/>
    <w:rsid w:val="009D36DF"/>
    <w:rsid w:val="009D3842"/>
    <w:rsid w:val="009D43D3"/>
    <w:rsid w:val="009D44E0"/>
    <w:rsid w:val="009D44F8"/>
    <w:rsid w:val="009D4663"/>
    <w:rsid w:val="009D4709"/>
    <w:rsid w:val="009D4738"/>
    <w:rsid w:val="009D4C05"/>
    <w:rsid w:val="009D5192"/>
    <w:rsid w:val="009D549D"/>
    <w:rsid w:val="009D5871"/>
    <w:rsid w:val="009D5A52"/>
    <w:rsid w:val="009D64D1"/>
    <w:rsid w:val="009D6860"/>
    <w:rsid w:val="009D6CFD"/>
    <w:rsid w:val="009D6F72"/>
    <w:rsid w:val="009D7238"/>
    <w:rsid w:val="009D75E6"/>
    <w:rsid w:val="009D75ED"/>
    <w:rsid w:val="009D77C7"/>
    <w:rsid w:val="009D7BC4"/>
    <w:rsid w:val="009D7FCA"/>
    <w:rsid w:val="009E049B"/>
    <w:rsid w:val="009E08C1"/>
    <w:rsid w:val="009E0FFB"/>
    <w:rsid w:val="009E10BF"/>
    <w:rsid w:val="009E11D6"/>
    <w:rsid w:val="009E1936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03E"/>
    <w:rsid w:val="009E415E"/>
    <w:rsid w:val="009E428C"/>
    <w:rsid w:val="009E4316"/>
    <w:rsid w:val="009E48FD"/>
    <w:rsid w:val="009E4A1A"/>
    <w:rsid w:val="009E4D2C"/>
    <w:rsid w:val="009E4D79"/>
    <w:rsid w:val="009E4D8D"/>
    <w:rsid w:val="009E4FE1"/>
    <w:rsid w:val="009E507B"/>
    <w:rsid w:val="009E555A"/>
    <w:rsid w:val="009E577F"/>
    <w:rsid w:val="009E5A83"/>
    <w:rsid w:val="009E619F"/>
    <w:rsid w:val="009E61C4"/>
    <w:rsid w:val="009E62FD"/>
    <w:rsid w:val="009E64D1"/>
    <w:rsid w:val="009E6782"/>
    <w:rsid w:val="009E6A06"/>
    <w:rsid w:val="009E6B42"/>
    <w:rsid w:val="009E6C41"/>
    <w:rsid w:val="009E6F70"/>
    <w:rsid w:val="009E7400"/>
    <w:rsid w:val="009E7AF2"/>
    <w:rsid w:val="009F09AA"/>
    <w:rsid w:val="009F0C96"/>
    <w:rsid w:val="009F0E79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860"/>
    <w:rsid w:val="009F410C"/>
    <w:rsid w:val="009F4881"/>
    <w:rsid w:val="009F4CA3"/>
    <w:rsid w:val="009F4D42"/>
    <w:rsid w:val="009F4E93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E27"/>
    <w:rsid w:val="009F6EE9"/>
    <w:rsid w:val="009F73A0"/>
    <w:rsid w:val="009F73D6"/>
    <w:rsid w:val="009F7800"/>
    <w:rsid w:val="00A00770"/>
    <w:rsid w:val="00A014A4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8F6"/>
    <w:rsid w:val="00A03E1D"/>
    <w:rsid w:val="00A03EB1"/>
    <w:rsid w:val="00A04BF3"/>
    <w:rsid w:val="00A05692"/>
    <w:rsid w:val="00A0596E"/>
    <w:rsid w:val="00A05AC6"/>
    <w:rsid w:val="00A05AE8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AE1"/>
    <w:rsid w:val="00A07C5C"/>
    <w:rsid w:val="00A07D8E"/>
    <w:rsid w:val="00A07F5B"/>
    <w:rsid w:val="00A10019"/>
    <w:rsid w:val="00A108CC"/>
    <w:rsid w:val="00A10B64"/>
    <w:rsid w:val="00A10F14"/>
    <w:rsid w:val="00A110D0"/>
    <w:rsid w:val="00A11152"/>
    <w:rsid w:val="00A111FF"/>
    <w:rsid w:val="00A11522"/>
    <w:rsid w:val="00A11648"/>
    <w:rsid w:val="00A11A9C"/>
    <w:rsid w:val="00A11E53"/>
    <w:rsid w:val="00A12214"/>
    <w:rsid w:val="00A1259A"/>
    <w:rsid w:val="00A12AF4"/>
    <w:rsid w:val="00A12F39"/>
    <w:rsid w:val="00A13533"/>
    <w:rsid w:val="00A13625"/>
    <w:rsid w:val="00A13C6E"/>
    <w:rsid w:val="00A13CDF"/>
    <w:rsid w:val="00A13EED"/>
    <w:rsid w:val="00A14304"/>
    <w:rsid w:val="00A144AD"/>
    <w:rsid w:val="00A1469F"/>
    <w:rsid w:val="00A147D2"/>
    <w:rsid w:val="00A14B3D"/>
    <w:rsid w:val="00A14BD7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537"/>
    <w:rsid w:val="00A1785B"/>
    <w:rsid w:val="00A17995"/>
    <w:rsid w:val="00A17DE4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F5"/>
    <w:rsid w:val="00A24210"/>
    <w:rsid w:val="00A2421F"/>
    <w:rsid w:val="00A2463A"/>
    <w:rsid w:val="00A24658"/>
    <w:rsid w:val="00A24707"/>
    <w:rsid w:val="00A2498C"/>
    <w:rsid w:val="00A249AA"/>
    <w:rsid w:val="00A2574E"/>
    <w:rsid w:val="00A25A5F"/>
    <w:rsid w:val="00A25D45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7A8"/>
    <w:rsid w:val="00A30838"/>
    <w:rsid w:val="00A30C98"/>
    <w:rsid w:val="00A30EF2"/>
    <w:rsid w:val="00A3117C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4E4"/>
    <w:rsid w:val="00A335E5"/>
    <w:rsid w:val="00A33723"/>
    <w:rsid w:val="00A33A5F"/>
    <w:rsid w:val="00A33ACA"/>
    <w:rsid w:val="00A344D4"/>
    <w:rsid w:val="00A3451E"/>
    <w:rsid w:val="00A3471C"/>
    <w:rsid w:val="00A34CC6"/>
    <w:rsid w:val="00A34D87"/>
    <w:rsid w:val="00A35030"/>
    <w:rsid w:val="00A35384"/>
    <w:rsid w:val="00A353B9"/>
    <w:rsid w:val="00A35751"/>
    <w:rsid w:val="00A358C2"/>
    <w:rsid w:val="00A35FF1"/>
    <w:rsid w:val="00A36A3E"/>
    <w:rsid w:val="00A36D50"/>
    <w:rsid w:val="00A370B1"/>
    <w:rsid w:val="00A371F4"/>
    <w:rsid w:val="00A3751B"/>
    <w:rsid w:val="00A376D5"/>
    <w:rsid w:val="00A3772D"/>
    <w:rsid w:val="00A378C5"/>
    <w:rsid w:val="00A37A04"/>
    <w:rsid w:val="00A37A13"/>
    <w:rsid w:val="00A40710"/>
    <w:rsid w:val="00A4071E"/>
    <w:rsid w:val="00A40A1F"/>
    <w:rsid w:val="00A40D15"/>
    <w:rsid w:val="00A4181D"/>
    <w:rsid w:val="00A41B18"/>
    <w:rsid w:val="00A4203C"/>
    <w:rsid w:val="00A428AE"/>
    <w:rsid w:val="00A42A61"/>
    <w:rsid w:val="00A42DBA"/>
    <w:rsid w:val="00A43846"/>
    <w:rsid w:val="00A439C5"/>
    <w:rsid w:val="00A439E5"/>
    <w:rsid w:val="00A439F7"/>
    <w:rsid w:val="00A43A24"/>
    <w:rsid w:val="00A43DF0"/>
    <w:rsid w:val="00A445BB"/>
    <w:rsid w:val="00A445BE"/>
    <w:rsid w:val="00A445E9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642"/>
    <w:rsid w:val="00A47C36"/>
    <w:rsid w:val="00A50234"/>
    <w:rsid w:val="00A504ED"/>
    <w:rsid w:val="00A50A8A"/>
    <w:rsid w:val="00A50B1E"/>
    <w:rsid w:val="00A50E1B"/>
    <w:rsid w:val="00A5100A"/>
    <w:rsid w:val="00A51369"/>
    <w:rsid w:val="00A51727"/>
    <w:rsid w:val="00A51756"/>
    <w:rsid w:val="00A5176B"/>
    <w:rsid w:val="00A5184A"/>
    <w:rsid w:val="00A519A1"/>
    <w:rsid w:val="00A51AB7"/>
    <w:rsid w:val="00A526C1"/>
    <w:rsid w:val="00A532D9"/>
    <w:rsid w:val="00A53394"/>
    <w:rsid w:val="00A534B5"/>
    <w:rsid w:val="00A5372B"/>
    <w:rsid w:val="00A538C4"/>
    <w:rsid w:val="00A53945"/>
    <w:rsid w:val="00A540D0"/>
    <w:rsid w:val="00A54338"/>
    <w:rsid w:val="00A55584"/>
    <w:rsid w:val="00A556D4"/>
    <w:rsid w:val="00A55A13"/>
    <w:rsid w:val="00A55B03"/>
    <w:rsid w:val="00A55EF1"/>
    <w:rsid w:val="00A5688B"/>
    <w:rsid w:val="00A56B93"/>
    <w:rsid w:val="00A56F96"/>
    <w:rsid w:val="00A574FB"/>
    <w:rsid w:val="00A57AA6"/>
    <w:rsid w:val="00A57E5B"/>
    <w:rsid w:val="00A60D2B"/>
    <w:rsid w:val="00A60FDC"/>
    <w:rsid w:val="00A61495"/>
    <w:rsid w:val="00A618B3"/>
    <w:rsid w:val="00A618D7"/>
    <w:rsid w:val="00A61AF8"/>
    <w:rsid w:val="00A61BA5"/>
    <w:rsid w:val="00A62070"/>
    <w:rsid w:val="00A6265F"/>
    <w:rsid w:val="00A62CE0"/>
    <w:rsid w:val="00A630BF"/>
    <w:rsid w:val="00A635A8"/>
    <w:rsid w:val="00A63998"/>
    <w:rsid w:val="00A6404E"/>
    <w:rsid w:val="00A643D5"/>
    <w:rsid w:val="00A645EC"/>
    <w:rsid w:val="00A64A3F"/>
    <w:rsid w:val="00A6575B"/>
    <w:rsid w:val="00A65820"/>
    <w:rsid w:val="00A65A6B"/>
    <w:rsid w:val="00A664B7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93"/>
    <w:rsid w:val="00A70DFA"/>
    <w:rsid w:val="00A71156"/>
    <w:rsid w:val="00A71356"/>
    <w:rsid w:val="00A71985"/>
    <w:rsid w:val="00A71B89"/>
    <w:rsid w:val="00A71F23"/>
    <w:rsid w:val="00A723A0"/>
    <w:rsid w:val="00A72BCE"/>
    <w:rsid w:val="00A72DD1"/>
    <w:rsid w:val="00A73130"/>
    <w:rsid w:val="00A73488"/>
    <w:rsid w:val="00A73753"/>
    <w:rsid w:val="00A73D33"/>
    <w:rsid w:val="00A7414A"/>
    <w:rsid w:val="00A749B0"/>
    <w:rsid w:val="00A74C29"/>
    <w:rsid w:val="00A74D30"/>
    <w:rsid w:val="00A75433"/>
    <w:rsid w:val="00A75704"/>
    <w:rsid w:val="00A757F8"/>
    <w:rsid w:val="00A75BD3"/>
    <w:rsid w:val="00A75C06"/>
    <w:rsid w:val="00A7607D"/>
    <w:rsid w:val="00A760A6"/>
    <w:rsid w:val="00A765CC"/>
    <w:rsid w:val="00A76650"/>
    <w:rsid w:val="00A768E0"/>
    <w:rsid w:val="00A76C4B"/>
    <w:rsid w:val="00A77545"/>
    <w:rsid w:val="00A77BB3"/>
    <w:rsid w:val="00A77D34"/>
    <w:rsid w:val="00A77E52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ED1"/>
    <w:rsid w:val="00A82F4D"/>
    <w:rsid w:val="00A830F2"/>
    <w:rsid w:val="00A838AA"/>
    <w:rsid w:val="00A839A6"/>
    <w:rsid w:val="00A83C2C"/>
    <w:rsid w:val="00A83D37"/>
    <w:rsid w:val="00A8412C"/>
    <w:rsid w:val="00A844CD"/>
    <w:rsid w:val="00A845AD"/>
    <w:rsid w:val="00A845D0"/>
    <w:rsid w:val="00A84737"/>
    <w:rsid w:val="00A8479E"/>
    <w:rsid w:val="00A84D63"/>
    <w:rsid w:val="00A84F12"/>
    <w:rsid w:val="00A84F33"/>
    <w:rsid w:val="00A84F3E"/>
    <w:rsid w:val="00A85A8E"/>
    <w:rsid w:val="00A85AEE"/>
    <w:rsid w:val="00A85B95"/>
    <w:rsid w:val="00A8600B"/>
    <w:rsid w:val="00A862AE"/>
    <w:rsid w:val="00A863CB"/>
    <w:rsid w:val="00A86623"/>
    <w:rsid w:val="00A867DE"/>
    <w:rsid w:val="00A86CDF"/>
    <w:rsid w:val="00A86DFD"/>
    <w:rsid w:val="00A876EC"/>
    <w:rsid w:val="00A87B21"/>
    <w:rsid w:val="00A87D3B"/>
    <w:rsid w:val="00A87DA1"/>
    <w:rsid w:val="00A90170"/>
    <w:rsid w:val="00A901EC"/>
    <w:rsid w:val="00A90BDB"/>
    <w:rsid w:val="00A90DB3"/>
    <w:rsid w:val="00A90FF9"/>
    <w:rsid w:val="00A91144"/>
    <w:rsid w:val="00A916A3"/>
    <w:rsid w:val="00A917E7"/>
    <w:rsid w:val="00A918D1"/>
    <w:rsid w:val="00A91E57"/>
    <w:rsid w:val="00A91E64"/>
    <w:rsid w:val="00A92183"/>
    <w:rsid w:val="00A924DC"/>
    <w:rsid w:val="00A924F9"/>
    <w:rsid w:val="00A9297F"/>
    <w:rsid w:val="00A92A2B"/>
    <w:rsid w:val="00A92CEE"/>
    <w:rsid w:val="00A92DD2"/>
    <w:rsid w:val="00A934C4"/>
    <w:rsid w:val="00A9354C"/>
    <w:rsid w:val="00A93A06"/>
    <w:rsid w:val="00A93C97"/>
    <w:rsid w:val="00A93DD4"/>
    <w:rsid w:val="00A9548E"/>
    <w:rsid w:val="00A95723"/>
    <w:rsid w:val="00A95AC6"/>
    <w:rsid w:val="00A95B26"/>
    <w:rsid w:val="00A95BE3"/>
    <w:rsid w:val="00A95FA5"/>
    <w:rsid w:val="00A96153"/>
    <w:rsid w:val="00A96E6C"/>
    <w:rsid w:val="00A96FD6"/>
    <w:rsid w:val="00A97350"/>
    <w:rsid w:val="00A9788C"/>
    <w:rsid w:val="00A9796B"/>
    <w:rsid w:val="00A97B31"/>
    <w:rsid w:val="00AA081C"/>
    <w:rsid w:val="00AA0A42"/>
    <w:rsid w:val="00AA0AD5"/>
    <w:rsid w:val="00AA0CC0"/>
    <w:rsid w:val="00AA1120"/>
    <w:rsid w:val="00AA16D4"/>
    <w:rsid w:val="00AA181D"/>
    <w:rsid w:val="00AA185D"/>
    <w:rsid w:val="00AA1957"/>
    <w:rsid w:val="00AA1BD7"/>
    <w:rsid w:val="00AA2122"/>
    <w:rsid w:val="00AA2141"/>
    <w:rsid w:val="00AA21D6"/>
    <w:rsid w:val="00AA301E"/>
    <w:rsid w:val="00AA36E1"/>
    <w:rsid w:val="00AA3870"/>
    <w:rsid w:val="00AA3A97"/>
    <w:rsid w:val="00AA3AEA"/>
    <w:rsid w:val="00AA3F5A"/>
    <w:rsid w:val="00AA4237"/>
    <w:rsid w:val="00AA42E1"/>
    <w:rsid w:val="00AA44B3"/>
    <w:rsid w:val="00AA48F7"/>
    <w:rsid w:val="00AA4B6A"/>
    <w:rsid w:val="00AA4E89"/>
    <w:rsid w:val="00AA52DE"/>
    <w:rsid w:val="00AA5A63"/>
    <w:rsid w:val="00AA5A6E"/>
    <w:rsid w:val="00AA5A9B"/>
    <w:rsid w:val="00AA5EF4"/>
    <w:rsid w:val="00AA615B"/>
    <w:rsid w:val="00AA696F"/>
    <w:rsid w:val="00AA6A38"/>
    <w:rsid w:val="00AA70D4"/>
    <w:rsid w:val="00AA71EA"/>
    <w:rsid w:val="00AA72FF"/>
    <w:rsid w:val="00AA73B9"/>
    <w:rsid w:val="00AA79C5"/>
    <w:rsid w:val="00AA7B3F"/>
    <w:rsid w:val="00AA7E9F"/>
    <w:rsid w:val="00AA7FC4"/>
    <w:rsid w:val="00AB098A"/>
    <w:rsid w:val="00AB0C10"/>
    <w:rsid w:val="00AB0C6A"/>
    <w:rsid w:val="00AB0FED"/>
    <w:rsid w:val="00AB0FFD"/>
    <w:rsid w:val="00AB230E"/>
    <w:rsid w:val="00AB2892"/>
    <w:rsid w:val="00AB39EE"/>
    <w:rsid w:val="00AB3A09"/>
    <w:rsid w:val="00AB3EA5"/>
    <w:rsid w:val="00AB413D"/>
    <w:rsid w:val="00AB41D8"/>
    <w:rsid w:val="00AB4395"/>
    <w:rsid w:val="00AB47A1"/>
    <w:rsid w:val="00AB4E36"/>
    <w:rsid w:val="00AB51B2"/>
    <w:rsid w:val="00AB52B3"/>
    <w:rsid w:val="00AB55F3"/>
    <w:rsid w:val="00AB5D12"/>
    <w:rsid w:val="00AB612F"/>
    <w:rsid w:val="00AB6471"/>
    <w:rsid w:val="00AB666F"/>
    <w:rsid w:val="00AB6DF7"/>
    <w:rsid w:val="00AB73B7"/>
    <w:rsid w:val="00AB7536"/>
    <w:rsid w:val="00AB7B79"/>
    <w:rsid w:val="00AC039D"/>
    <w:rsid w:val="00AC051B"/>
    <w:rsid w:val="00AC0992"/>
    <w:rsid w:val="00AC0BC2"/>
    <w:rsid w:val="00AC0BDC"/>
    <w:rsid w:val="00AC0BEA"/>
    <w:rsid w:val="00AC10ED"/>
    <w:rsid w:val="00AC1BE3"/>
    <w:rsid w:val="00AC1D25"/>
    <w:rsid w:val="00AC1D9B"/>
    <w:rsid w:val="00AC1F0A"/>
    <w:rsid w:val="00AC1FCD"/>
    <w:rsid w:val="00AC2292"/>
    <w:rsid w:val="00AC23C7"/>
    <w:rsid w:val="00AC2613"/>
    <w:rsid w:val="00AC2664"/>
    <w:rsid w:val="00AC26F9"/>
    <w:rsid w:val="00AC275E"/>
    <w:rsid w:val="00AC2857"/>
    <w:rsid w:val="00AC30BF"/>
    <w:rsid w:val="00AC34FB"/>
    <w:rsid w:val="00AC3659"/>
    <w:rsid w:val="00AC39DC"/>
    <w:rsid w:val="00AC3A20"/>
    <w:rsid w:val="00AC4081"/>
    <w:rsid w:val="00AC47E4"/>
    <w:rsid w:val="00AC4A25"/>
    <w:rsid w:val="00AC4CF4"/>
    <w:rsid w:val="00AC4E4E"/>
    <w:rsid w:val="00AC4EE2"/>
    <w:rsid w:val="00AC5045"/>
    <w:rsid w:val="00AC5439"/>
    <w:rsid w:val="00AC545F"/>
    <w:rsid w:val="00AC56C5"/>
    <w:rsid w:val="00AC5986"/>
    <w:rsid w:val="00AC6133"/>
    <w:rsid w:val="00AC627E"/>
    <w:rsid w:val="00AC63A1"/>
    <w:rsid w:val="00AC67F3"/>
    <w:rsid w:val="00AC6836"/>
    <w:rsid w:val="00AC6FE1"/>
    <w:rsid w:val="00AC721C"/>
    <w:rsid w:val="00AC7245"/>
    <w:rsid w:val="00AC7515"/>
    <w:rsid w:val="00AC75EE"/>
    <w:rsid w:val="00AC7D68"/>
    <w:rsid w:val="00AD0188"/>
    <w:rsid w:val="00AD02D9"/>
    <w:rsid w:val="00AD0CCE"/>
    <w:rsid w:val="00AD0E18"/>
    <w:rsid w:val="00AD111E"/>
    <w:rsid w:val="00AD131C"/>
    <w:rsid w:val="00AD1832"/>
    <w:rsid w:val="00AD18A1"/>
    <w:rsid w:val="00AD18C5"/>
    <w:rsid w:val="00AD1F8F"/>
    <w:rsid w:val="00AD20F8"/>
    <w:rsid w:val="00AD25A0"/>
    <w:rsid w:val="00AD265C"/>
    <w:rsid w:val="00AD2696"/>
    <w:rsid w:val="00AD2D22"/>
    <w:rsid w:val="00AD2E56"/>
    <w:rsid w:val="00AD383A"/>
    <w:rsid w:val="00AD384C"/>
    <w:rsid w:val="00AD39B8"/>
    <w:rsid w:val="00AD40B8"/>
    <w:rsid w:val="00AD4417"/>
    <w:rsid w:val="00AD464F"/>
    <w:rsid w:val="00AD4EDB"/>
    <w:rsid w:val="00AD526B"/>
    <w:rsid w:val="00AD52BD"/>
    <w:rsid w:val="00AD547E"/>
    <w:rsid w:val="00AD55CB"/>
    <w:rsid w:val="00AD5861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224"/>
    <w:rsid w:val="00AD732C"/>
    <w:rsid w:val="00AD7352"/>
    <w:rsid w:val="00AD7393"/>
    <w:rsid w:val="00AE0F75"/>
    <w:rsid w:val="00AE0FF8"/>
    <w:rsid w:val="00AE1126"/>
    <w:rsid w:val="00AE11CB"/>
    <w:rsid w:val="00AE19B4"/>
    <w:rsid w:val="00AE1F4A"/>
    <w:rsid w:val="00AE20A4"/>
    <w:rsid w:val="00AE20B6"/>
    <w:rsid w:val="00AE22A1"/>
    <w:rsid w:val="00AE291B"/>
    <w:rsid w:val="00AE2A7C"/>
    <w:rsid w:val="00AE2AF0"/>
    <w:rsid w:val="00AE2C55"/>
    <w:rsid w:val="00AE2C68"/>
    <w:rsid w:val="00AE30A1"/>
    <w:rsid w:val="00AE3100"/>
    <w:rsid w:val="00AE3103"/>
    <w:rsid w:val="00AE35C5"/>
    <w:rsid w:val="00AE38BA"/>
    <w:rsid w:val="00AE3B7B"/>
    <w:rsid w:val="00AE3BE1"/>
    <w:rsid w:val="00AE3D78"/>
    <w:rsid w:val="00AE3DB4"/>
    <w:rsid w:val="00AE3F10"/>
    <w:rsid w:val="00AE4107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74B"/>
    <w:rsid w:val="00AE686E"/>
    <w:rsid w:val="00AE69C1"/>
    <w:rsid w:val="00AE6BE3"/>
    <w:rsid w:val="00AE6D63"/>
    <w:rsid w:val="00AE7A7D"/>
    <w:rsid w:val="00AF0058"/>
    <w:rsid w:val="00AF06D5"/>
    <w:rsid w:val="00AF0BE4"/>
    <w:rsid w:val="00AF184B"/>
    <w:rsid w:val="00AF1BC8"/>
    <w:rsid w:val="00AF1BD8"/>
    <w:rsid w:val="00AF1BFD"/>
    <w:rsid w:val="00AF1E8B"/>
    <w:rsid w:val="00AF2031"/>
    <w:rsid w:val="00AF2087"/>
    <w:rsid w:val="00AF2119"/>
    <w:rsid w:val="00AF21A7"/>
    <w:rsid w:val="00AF21B6"/>
    <w:rsid w:val="00AF225E"/>
    <w:rsid w:val="00AF26DA"/>
    <w:rsid w:val="00AF2C32"/>
    <w:rsid w:val="00AF2DDC"/>
    <w:rsid w:val="00AF2F7B"/>
    <w:rsid w:val="00AF3C4A"/>
    <w:rsid w:val="00AF3DBB"/>
    <w:rsid w:val="00AF3E6C"/>
    <w:rsid w:val="00AF4257"/>
    <w:rsid w:val="00AF42B4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25D"/>
    <w:rsid w:val="00AF7617"/>
    <w:rsid w:val="00AF7C2E"/>
    <w:rsid w:val="00B0014E"/>
    <w:rsid w:val="00B0028C"/>
    <w:rsid w:val="00B00785"/>
    <w:rsid w:val="00B00C2D"/>
    <w:rsid w:val="00B016F5"/>
    <w:rsid w:val="00B016FF"/>
    <w:rsid w:val="00B01920"/>
    <w:rsid w:val="00B01C6B"/>
    <w:rsid w:val="00B01ED0"/>
    <w:rsid w:val="00B01F49"/>
    <w:rsid w:val="00B0262D"/>
    <w:rsid w:val="00B02868"/>
    <w:rsid w:val="00B029DE"/>
    <w:rsid w:val="00B02A3C"/>
    <w:rsid w:val="00B02B14"/>
    <w:rsid w:val="00B02E61"/>
    <w:rsid w:val="00B03014"/>
    <w:rsid w:val="00B03167"/>
    <w:rsid w:val="00B031A2"/>
    <w:rsid w:val="00B031BB"/>
    <w:rsid w:val="00B03202"/>
    <w:rsid w:val="00B0359F"/>
    <w:rsid w:val="00B03BE0"/>
    <w:rsid w:val="00B03F7A"/>
    <w:rsid w:val="00B04340"/>
    <w:rsid w:val="00B04508"/>
    <w:rsid w:val="00B04583"/>
    <w:rsid w:val="00B046A5"/>
    <w:rsid w:val="00B04739"/>
    <w:rsid w:val="00B04915"/>
    <w:rsid w:val="00B04C96"/>
    <w:rsid w:val="00B04FFF"/>
    <w:rsid w:val="00B0536D"/>
    <w:rsid w:val="00B05B98"/>
    <w:rsid w:val="00B05CBE"/>
    <w:rsid w:val="00B05CD4"/>
    <w:rsid w:val="00B05E9D"/>
    <w:rsid w:val="00B0693A"/>
    <w:rsid w:val="00B0716C"/>
    <w:rsid w:val="00B07653"/>
    <w:rsid w:val="00B10199"/>
    <w:rsid w:val="00B101C5"/>
    <w:rsid w:val="00B104DD"/>
    <w:rsid w:val="00B1054E"/>
    <w:rsid w:val="00B105B9"/>
    <w:rsid w:val="00B1092D"/>
    <w:rsid w:val="00B10D5F"/>
    <w:rsid w:val="00B10E8A"/>
    <w:rsid w:val="00B112A9"/>
    <w:rsid w:val="00B114AF"/>
    <w:rsid w:val="00B1169B"/>
    <w:rsid w:val="00B1177B"/>
    <w:rsid w:val="00B1215B"/>
    <w:rsid w:val="00B1243C"/>
    <w:rsid w:val="00B1273A"/>
    <w:rsid w:val="00B1299D"/>
    <w:rsid w:val="00B12A96"/>
    <w:rsid w:val="00B12B1C"/>
    <w:rsid w:val="00B12E1E"/>
    <w:rsid w:val="00B12F00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449"/>
    <w:rsid w:val="00B15546"/>
    <w:rsid w:val="00B15A40"/>
    <w:rsid w:val="00B1643C"/>
    <w:rsid w:val="00B1643E"/>
    <w:rsid w:val="00B168A6"/>
    <w:rsid w:val="00B16A1F"/>
    <w:rsid w:val="00B16AF9"/>
    <w:rsid w:val="00B16DED"/>
    <w:rsid w:val="00B16E76"/>
    <w:rsid w:val="00B1738A"/>
    <w:rsid w:val="00B1746B"/>
    <w:rsid w:val="00B17FB7"/>
    <w:rsid w:val="00B20329"/>
    <w:rsid w:val="00B206DA"/>
    <w:rsid w:val="00B208B9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15"/>
    <w:rsid w:val="00B22A5C"/>
    <w:rsid w:val="00B22D06"/>
    <w:rsid w:val="00B23296"/>
    <w:rsid w:val="00B236CF"/>
    <w:rsid w:val="00B23826"/>
    <w:rsid w:val="00B23AD5"/>
    <w:rsid w:val="00B23D1C"/>
    <w:rsid w:val="00B23E1E"/>
    <w:rsid w:val="00B24281"/>
    <w:rsid w:val="00B24789"/>
    <w:rsid w:val="00B24AFA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F0D"/>
    <w:rsid w:val="00B2740B"/>
    <w:rsid w:val="00B277C5"/>
    <w:rsid w:val="00B27ABF"/>
    <w:rsid w:val="00B27DD9"/>
    <w:rsid w:val="00B27F63"/>
    <w:rsid w:val="00B3029B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FCC"/>
    <w:rsid w:val="00B3325F"/>
    <w:rsid w:val="00B333D5"/>
    <w:rsid w:val="00B3346D"/>
    <w:rsid w:val="00B3385A"/>
    <w:rsid w:val="00B34573"/>
    <w:rsid w:val="00B34B38"/>
    <w:rsid w:val="00B34F5A"/>
    <w:rsid w:val="00B35495"/>
    <w:rsid w:val="00B35FBF"/>
    <w:rsid w:val="00B36464"/>
    <w:rsid w:val="00B36701"/>
    <w:rsid w:val="00B367A4"/>
    <w:rsid w:val="00B36C59"/>
    <w:rsid w:val="00B370D6"/>
    <w:rsid w:val="00B37488"/>
    <w:rsid w:val="00B374BA"/>
    <w:rsid w:val="00B374BF"/>
    <w:rsid w:val="00B375F0"/>
    <w:rsid w:val="00B37708"/>
    <w:rsid w:val="00B379A1"/>
    <w:rsid w:val="00B402D1"/>
    <w:rsid w:val="00B4058A"/>
    <w:rsid w:val="00B4093C"/>
    <w:rsid w:val="00B40997"/>
    <w:rsid w:val="00B40AA7"/>
    <w:rsid w:val="00B40F8F"/>
    <w:rsid w:val="00B4158B"/>
    <w:rsid w:val="00B41AA3"/>
    <w:rsid w:val="00B41C6C"/>
    <w:rsid w:val="00B41C7E"/>
    <w:rsid w:val="00B41E09"/>
    <w:rsid w:val="00B41F38"/>
    <w:rsid w:val="00B41FFE"/>
    <w:rsid w:val="00B42432"/>
    <w:rsid w:val="00B42696"/>
    <w:rsid w:val="00B42758"/>
    <w:rsid w:val="00B42B30"/>
    <w:rsid w:val="00B42D32"/>
    <w:rsid w:val="00B430FD"/>
    <w:rsid w:val="00B43216"/>
    <w:rsid w:val="00B43455"/>
    <w:rsid w:val="00B43685"/>
    <w:rsid w:val="00B436E5"/>
    <w:rsid w:val="00B43E46"/>
    <w:rsid w:val="00B43F98"/>
    <w:rsid w:val="00B443F4"/>
    <w:rsid w:val="00B44502"/>
    <w:rsid w:val="00B44808"/>
    <w:rsid w:val="00B4487E"/>
    <w:rsid w:val="00B44AB9"/>
    <w:rsid w:val="00B44F1F"/>
    <w:rsid w:val="00B45017"/>
    <w:rsid w:val="00B4544D"/>
    <w:rsid w:val="00B45556"/>
    <w:rsid w:val="00B464C7"/>
    <w:rsid w:val="00B465EB"/>
    <w:rsid w:val="00B4662C"/>
    <w:rsid w:val="00B46758"/>
    <w:rsid w:val="00B46779"/>
    <w:rsid w:val="00B4694E"/>
    <w:rsid w:val="00B469FE"/>
    <w:rsid w:val="00B46CEE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AD2"/>
    <w:rsid w:val="00B51CD8"/>
    <w:rsid w:val="00B52674"/>
    <w:rsid w:val="00B526E2"/>
    <w:rsid w:val="00B527A6"/>
    <w:rsid w:val="00B527EC"/>
    <w:rsid w:val="00B53473"/>
    <w:rsid w:val="00B53E75"/>
    <w:rsid w:val="00B53F57"/>
    <w:rsid w:val="00B54008"/>
    <w:rsid w:val="00B540D9"/>
    <w:rsid w:val="00B543C6"/>
    <w:rsid w:val="00B54E30"/>
    <w:rsid w:val="00B54E5C"/>
    <w:rsid w:val="00B54FB8"/>
    <w:rsid w:val="00B55079"/>
    <w:rsid w:val="00B55276"/>
    <w:rsid w:val="00B552C6"/>
    <w:rsid w:val="00B55596"/>
    <w:rsid w:val="00B55897"/>
    <w:rsid w:val="00B55ACD"/>
    <w:rsid w:val="00B55D67"/>
    <w:rsid w:val="00B56313"/>
    <w:rsid w:val="00B564CF"/>
    <w:rsid w:val="00B566F3"/>
    <w:rsid w:val="00B568BC"/>
    <w:rsid w:val="00B56EB6"/>
    <w:rsid w:val="00B5713D"/>
    <w:rsid w:val="00B571DA"/>
    <w:rsid w:val="00B5742A"/>
    <w:rsid w:val="00B57488"/>
    <w:rsid w:val="00B57CFC"/>
    <w:rsid w:val="00B600B2"/>
    <w:rsid w:val="00B602FE"/>
    <w:rsid w:val="00B607B1"/>
    <w:rsid w:val="00B607B8"/>
    <w:rsid w:val="00B61496"/>
    <w:rsid w:val="00B61623"/>
    <w:rsid w:val="00B6205B"/>
    <w:rsid w:val="00B6216A"/>
    <w:rsid w:val="00B62214"/>
    <w:rsid w:val="00B62425"/>
    <w:rsid w:val="00B62D2F"/>
    <w:rsid w:val="00B62D84"/>
    <w:rsid w:val="00B63C51"/>
    <w:rsid w:val="00B63E01"/>
    <w:rsid w:val="00B63F62"/>
    <w:rsid w:val="00B64242"/>
    <w:rsid w:val="00B6482A"/>
    <w:rsid w:val="00B651B6"/>
    <w:rsid w:val="00B6539C"/>
    <w:rsid w:val="00B659AB"/>
    <w:rsid w:val="00B65A97"/>
    <w:rsid w:val="00B65DFA"/>
    <w:rsid w:val="00B65FF0"/>
    <w:rsid w:val="00B66005"/>
    <w:rsid w:val="00B6633F"/>
    <w:rsid w:val="00B70683"/>
    <w:rsid w:val="00B70ADA"/>
    <w:rsid w:val="00B70EAF"/>
    <w:rsid w:val="00B711AE"/>
    <w:rsid w:val="00B7170E"/>
    <w:rsid w:val="00B717F5"/>
    <w:rsid w:val="00B71B6A"/>
    <w:rsid w:val="00B72120"/>
    <w:rsid w:val="00B725AE"/>
    <w:rsid w:val="00B728DE"/>
    <w:rsid w:val="00B72BE7"/>
    <w:rsid w:val="00B73614"/>
    <w:rsid w:val="00B73621"/>
    <w:rsid w:val="00B738CB"/>
    <w:rsid w:val="00B738FE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92"/>
    <w:rsid w:val="00B75F3E"/>
    <w:rsid w:val="00B76028"/>
    <w:rsid w:val="00B76B44"/>
    <w:rsid w:val="00B771FF"/>
    <w:rsid w:val="00B77299"/>
    <w:rsid w:val="00B77484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3FBB"/>
    <w:rsid w:val="00B848CE"/>
    <w:rsid w:val="00B8517B"/>
    <w:rsid w:val="00B85978"/>
    <w:rsid w:val="00B85C82"/>
    <w:rsid w:val="00B85D0D"/>
    <w:rsid w:val="00B85EC3"/>
    <w:rsid w:val="00B85FD4"/>
    <w:rsid w:val="00B86570"/>
    <w:rsid w:val="00B86EE8"/>
    <w:rsid w:val="00B86EF2"/>
    <w:rsid w:val="00B87447"/>
    <w:rsid w:val="00B87592"/>
    <w:rsid w:val="00B87E48"/>
    <w:rsid w:val="00B901CA"/>
    <w:rsid w:val="00B905CF"/>
    <w:rsid w:val="00B9097E"/>
    <w:rsid w:val="00B90D9C"/>
    <w:rsid w:val="00B9100B"/>
    <w:rsid w:val="00B91245"/>
    <w:rsid w:val="00B918B7"/>
    <w:rsid w:val="00B91962"/>
    <w:rsid w:val="00B91CDB"/>
    <w:rsid w:val="00B91D4D"/>
    <w:rsid w:val="00B91FE7"/>
    <w:rsid w:val="00B92340"/>
    <w:rsid w:val="00B92662"/>
    <w:rsid w:val="00B929F4"/>
    <w:rsid w:val="00B92C3B"/>
    <w:rsid w:val="00B934F8"/>
    <w:rsid w:val="00B934FD"/>
    <w:rsid w:val="00B935D9"/>
    <w:rsid w:val="00B93806"/>
    <w:rsid w:val="00B93C36"/>
    <w:rsid w:val="00B93C3E"/>
    <w:rsid w:val="00B93C4C"/>
    <w:rsid w:val="00B93C87"/>
    <w:rsid w:val="00B93F98"/>
    <w:rsid w:val="00B944C5"/>
    <w:rsid w:val="00B948E1"/>
    <w:rsid w:val="00B94926"/>
    <w:rsid w:val="00B960F1"/>
    <w:rsid w:val="00B96509"/>
    <w:rsid w:val="00B96E83"/>
    <w:rsid w:val="00B96F52"/>
    <w:rsid w:val="00B97151"/>
    <w:rsid w:val="00B976F6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BDA"/>
    <w:rsid w:val="00BA1C58"/>
    <w:rsid w:val="00BA1D34"/>
    <w:rsid w:val="00BA204C"/>
    <w:rsid w:val="00BA2681"/>
    <w:rsid w:val="00BA2CCF"/>
    <w:rsid w:val="00BA317E"/>
    <w:rsid w:val="00BA34EE"/>
    <w:rsid w:val="00BA3713"/>
    <w:rsid w:val="00BA3DFB"/>
    <w:rsid w:val="00BA406F"/>
    <w:rsid w:val="00BA416A"/>
    <w:rsid w:val="00BA43C4"/>
    <w:rsid w:val="00BA48D5"/>
    <w:rsid w:val="00BA4EB9"/>
    <w:rsid w:val="00BA5432"/>
    <w:rsid w:val="00BA5C95"/>
    <w:rsid w:val="00BA5E94"/>
    <w:rsid w:val="00BA618C"/>
    <w:rsid w:val="00BA62C9"/>
    <w:rsid w:val="00BA6351"/>
    <w:rsid w:val="00BA64AF"/>
    <w:rsid w:val="00BA64DE"/>
    <w:rsid w:val="00BA6818"/>
    <w:rsid w:val="00BA68AB"/>
    <w:rsid w:val="00BA6A36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573"/>
    <w:rsid w:val="00BB30E9"/>
    <w:rsid w:val="00BB34E7"/>
    <w:rsid w:val="00BB3520"/>
    <w:rsid w:val="00BB3ABF"/>
    <w:rsid w:val="00BB3DEA"/>
    <w:rsid w:val="00BB43BA"/>
    <w:rsid w:val="00BB487E"/>
    <w:rsid w:val="00BB48CF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C0098"/>
    <w:rsid w:val="00BC0255"/>
    <w:rsid w:val="00BC0295"/>
    <w:rsid w:val="00BC034D"/>
    <w:rsid w:val="00BC0763"/>
    <w:rsid w:val="00BC0809"/>
    <w:rsid w:val="00BC110C"/>
    <w:rsid w:val="00BC1682"/>
    <w:rsid w:val="00BC1D8B"/>
    <w:rsid w:val="00BC1E84"/>
    <w:rsid w:val="00BC22B6"/>
    <w:rsid w:val="00BC2359"/>
    <w:rsid w:val="00BC26E9"/>
    <w:rsid w:val="00BC28F5"/>
    <w:rsid w:val="00BC29A1"/>
    <w:rsid w:val="00BC2ADC"/>
    <w:rsid w:val="00BC2DFE"/>
    <w:rsid w:val="00BC2E0C"/>
    <w:rsid w:val="00BC2EC9"/>
    <w:rsid w:val="00BC3084"/>
    <w:rsid w:val="00BC35BB"/>
    <w:rsid w:val="00BC3DAD"/>
    <w:rsid w:val="00BC403A"/>
    <w:rsid w:val="00BC423E"/>
    <w:rsid w:val="00BC4658"/>
    <w:rsid w:val="00BC473A"/>
    <w:rsid w:val="00BC497A"/>
    <w:rsid w:val="00BC4D09"/>
    <w:rsid w:val="00BC4D27"/>
    <w:rsid w:val="00BC5341"/>
    <w:rsid w:val="00BC5C97"/>
    <w:rsid w:val="00BC6067"/>
    <w:rsid w:val="00BC6362"/>
    <w:rsid w:val="00BC6525"/>
    <w:rsid w:val="00BC6601"/>
    <w:rsid w:val="00BC6662"/>
    <w:rsid w:val="00BC68E2"/>
    <w:rsid w:val="00BC6B39"/>
    <w:rsid w:val="00BC6DA3"/>
    <w:rsid w:val="00BC71BE"/>
    <w:rsid w:val="00BC7673"/>
    <w:rsid w:val="00BC7E9B"/>
    <w:rsid w:val="00BC7F79"/>
    <w:rsid w:val="00BD0183"/>
    <w:rsid w:val="00BD026A"/>
    <w:rsid w:val="00BD060C"/>
    <w:rsid w:val="00BD06C0"/>
    <w:rsid w:val="00BD09DC"/>
    <w:rsid w:val="00BD0B5D"/>
    <w:rsid w:val="00BD0CC1"/>
    <w:rsid w:val="00BD0E62"/>
    <w:rsid w:val="00BD0FA9"/>
    <w:rsid w:val="00BD1494"/>
    <w:rsid w:val="00BD1821"/>
    <w:rsid w:val="00BD1BE7"/>
    <w:rsid w:val="00BD1D03"/>
    <w:rsid w:val="00BD1D2C"/>
    <w:rsid w:val="00BD215D"/>
    <w:rsid w:val="00BD24C2"/>
    <w:rsid w:val="00BD2743"/>
    <w:rsid w:val="00BD2AFD"/>
    <w:rsid w:val="00BD3205"/>
    <w:rsid w:val="00BD346B"/>
    <w:rsid w:val="00BD38A7"/>
    <w:rsid w:val="00BD39A3"/>
    <w:rsid w:val="00BD3D44"/>
    <w:rsid w:val="00BD3E58"/>
    <w:rsid w:val="00BD3EF5"/>
    <w:rsid w:val="00BD46D1"/>
    <w:rsid w:val="00BD4759"/>
    <w:rsid w:val="00BD48E9"/>
    <w:rsid w:val="00BD48EE"/>
    <w:rsid w:val="00BD4CD8"/>
    <w:rsid w:val="00BD5068"/>
    <w:rsid w:val="00BD526C"/>
    <w:rsid w:val="00BD5555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8DF"/>
    <w:rsid w:val="00BD7F94"/>
    <w:rsid w:val="00BE0387"/>
    <w:rsid w:val="00BE044C"/>
    <w:rsid w:val="00BE09B4"/>
    <w:rsid w:val="00BE0B11"/>
    <w:rsid w:val="00BE116A"/>
    <w:rsid w:val="00BE1741"/>
    <w:rsid w:val="00BE2078"/>
    <w:rsid w:val="00BE22C8"/>
    <w:rsid w:val="00BE2566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9D9"/>
    <w:rsid w:val="00BE7234"/>
    <w:rsid w:val="00BE7CAC"/>
    <w:rsid w:val="00BF00E7"/>
    <w:rsid w:val="00BF010F"/>
    <w:rsid w:val="00BF0141"/>
    <w:rsid w:val="00BF018F"/>
    <w:rsid w:val="00BF0572"/>
    <w:rsid w:val="00BF064B"/>
    <w:rsid w:val="00BF06DA"/>
    <w:rsid w:val="00BF0BA1"/>
    <w:rsid w:val="00BF12E3"/>
    <w:rsid w:val="00BF139D"/>
    <w:rsid w:val="00BF1707"/>
    <w:rsid w:val="00BF1889"/>
    <w:rsid w:val="00BF18CB"/>
    <w:rsid w:val="00BF1B36"/>
    <w:rsid w:val="00BF1B4A"/>
    <w:rsid w:val="00BF1F4C"/>
    <w:rsid w:val="00BF1FCB"/>
    <w:rsid w:val="00BF2168"/>
    <w:rsid w:val="00BF23D2"/>
    <w:rsid w:val="00BF258B"/>
    <w:rsid w:val="00BF2A91"/>
    <w:rsid w:val="00BF2BB0"/>
    <w:rsid w:val="00BF2BBE"/>
    <w:rsid w:val="00BF2CE2"/>
    <w:rsid w:val="00BF2FAB"/>
    <w:rsid w:val="00BF310E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87"/>
    <w:rsid w:val="00BF59A4"/>
    <w:rsid w:val="00BF59CB"/>
    <w:rsid w:val="00BF5B5E"/>
    <w:rsid w:val="00BF5BBC"/>
    <w:rsid w:val="00BF5C36"/>
    <w:rsid w:val="00BF5E83"/>
    <w:rsid w:val="00BF60A9"/>
    <w:rsid w:val="00BF6394"/>
    <w:rsid w:val="00BF657A"/>
    <w:rsid w:val="00BF672A"/>
    <w:rsid w:val="00BF68CF"/>
    <w:rsid w:val="00BF6924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2ACC"/>
    <w:rsid w:val="00C02E1E"/>
    <w:rsid w:val="00C02EA7"/>
    <w:rsid w:val="00C0300C"/>
    <w:rsid w:val="00C03596"/>
    <w:rsid w:val="00C03AB9"/>
    <w:rsid w:val="00C03D3B"/>
    <w:rsid w:val="00C03F20"/>
    <w:rsid w:val="00C0433B"/>
    <w:rsid w:val="00C04B66"/>
    <w:rsid w:val="00C0535E"/>
    <w:rsid w:val="00C05618"/>
    <w:rsid w:val="00C05AFC"/>
    <w:rsid w:val="00C05F2E"/>
    <w:rsid w:val="00C06860"/>
    <w:rsid w:val="00C06C7F"/>
    <w:rsid w:val="00C06D4C"/>
    <w:rsid w:val="00C07090"/>
    <w:rsid w:val="00C073AF"/>
    <w:rsid w:val="00C07555"/>
    <w:rsid w:val="00C07562"/>
    <w:rsid w:val="00C075DE"/>
    <w:rsid w:val="00C079C4"/>
    <w:rsid w:val="00C07C8B"/>
    <w:rsid w:val="00C07E48"/>
    <w:rsid w:val="00C1019B"/>
    <w:rsid w:val="00C10222"/>
    <w:rsid w:val="00C1076C"/>
    <w:rsid w:val="00C108FC"/>
    <w:rsid w:val="00C10A39"/>
    <w:rsid w:val="00C10D32"/>
    <w:rsid w:val="00C10E0C"/>
    <w:rsid w:val="00C11812"/>
    <w:rsid w:val="00C11A7D"/>
    <w:rsid w:val="00C11F34"/>
    <w:rsid w:val="00C1204A"/>
    <w:rsid w:val="00C12534"/>
    <w:rsid w:val="00C1290E"/>
    <w:rsid w:val="00C12CD1"/>
    <w:rsid w:val="00C13236"/>
    <w:rsid w:val="00C13806"/>
    <w:rsid w:val="00C139C5"/>
    <w:rsid w:val="00C13A72"/>
    <w:rsid w:val="00C13F90"/>
    <w:rsid w:val="00C141CD"/>
    <w:rsid w:val="00C143AD"/>
    <w:rsid w:val="00C14951"/>
    <w:rsid w:val="00C14961"/>
    <w:rsid w:val="00C14B44"/>
    <w:rsid w:val="00C14D22"/>
    <w:rsid w:val="00C15503"/>
    <w:rsid w:val="00C155F5"/>
    <w:rsid w:val="00C15739"/>
    <w:rsid w:val="00C15ABB"/>
    <w:rsid w:val="00C15C5F"/>
    <w:rsid w:val="00C15FD9"/>
    <w:rsid w:val="00C16BAF"/>
    <w:rsid w:val="00C16CB3"/>
    <w:rsid w:val="00C16DE6"/>
    <w:rsid w:val="00C16E1D"/>
    <w:rsid w:val="00C16ED5"/>
    <w:rsid w:val="00C16FBE"/>
    <w:rsid w:val="00C17324"/>
    <w:rsid w:val="00C1749B"/>
    <w:rsid w:val="00C17664"/>
    <w:rsid w:val="00C17A7F"/>
    <w:rsid w:val="00C17EE9"/>
    <w:rsid w:val="00C207AE"/>
    <w:rsid w:val="00C20B90"/>
    <w:rsid w:val="00C20DB5"/>
    <w:rsid w:val="00C21140"/>
    <w:rsid w:val="00C21486"/>
    <w:rsid w:val="00C21990"/>
    <w:rsid w:val="00C220DF"/>
    <w:rsid w:val="00C22191"/>
    <w:rsid w:val="00C22298"/>
    <w:rsid w:val="00C222C1"/>
    <w:rsid w:val="00C225A6"/>
    <w:rsid w:val="00C226D8"/>
    <w:rsid w:val="00C228D8"/>
    <w:rsid w:val="00C23395"/>
    <w:rsid w:val="00C233CC"/>
    <w:rsid w:val="00C235F0"/>
    <w:rsid w:val="00C2367D"/>
    <w:rsid w:val="00C238DB"/>
    <w:rsid w:val="00C23AA8"/>
    <w:rsid w:val="00C241A7"/>
    <w:rsid w:val="00C24478"/>
    <w:rsid w:val="00C244EB"/>
    <w:rsid w:val="00C246D3"/>
    <w:rsid w:val="00C249DA"/>
    <w:rsid w:val="00C2523C"/>
    <w:rsid w:val="00C25341"/>
    <w:rsid w:val="00C25734"/>
    <w:rsid w:val="00C25818"/>
    <w:rsid w:val="00C264DC"/>
    <w:rsid w:val="00C2680B"/>
    <w:rsid w:val="00C26B83"/>
    <w:rsid w:val="00C2704B"/>
    <w:rsid w:val="00C27132"/>
    <w:rsid w:val="00C2736C"/>
    <w:rsid w:val="00C27ACB"/>
    <w:rsid w:val="00C27FE2"/>
    <w:rsid w:val="00C304C0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D9"/>
    <w:rsid w:val="00C32A6F"/>
    <w:rsid w:val="00C330D1"/>
    <w:rsid w:val="00C331EE"/>
    <w:rsid w:val="00C33371"/>
    <w:rsid w:val="00C3354B"/>
    <w:rsid w:val="00C3356C"/>
    <w:rsid w:val="00C33800"/>
    <w:rsid w:val="00C33EAF"/>
    <w:rsid w:val="00C34F77"/>
    <w:rsid w:val="00C350A1"/>
    <w:rsid w:val="00C35351"/>
    <w:rsid w:val="00C354A3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40659"/>
    <w:rsid w:val="00C41498"/>
    <w:rsid w:val="00C41EA7"/>
    <w:rsid w:val="00C41FB5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FD"/>
    <w:rsid w:val="00C43B46"/>
    <w:rsid w:val="00C43BB5"/>
    <w:rsid w:val="00C43E03"/>
    <w:rsid w:val="00C4470C"/>
    <w:rsid w:val="00C44950"/>
    <w:rsid w:val="00C44955"/>
    <w:rsid w:val="00C453D0"/>
    <w:rsid w:val="00C45C81"/>
    <w:rsid w:val="00C45EB9"/>
    <w:rsid w:val="00C45FE8"/>
    <w:rsid w:val="00C46056"/>
    <w:rsid w:val="00C46091"/>
    <w:rsid w:val="00C46490"/>
    <w:rsid w:val="00C4687A"/>
    <w:rsid w:val="00C46977"/>
    <w:rsid w:val="00C46B7A"/>
    <w:rsid w:val="00C46BD8"/>
    <w:rsid w:val="00C46D51"/>
    <w:rsid w:val="00C4705B"/>
    <w:rsid w:val="00C470AF"/>
    <w:rsid w:val="00C474B5"/>
    <w:rsid w:val="00C475CD"/>
    <w:rsid w:val="00C475D7"/>
    <w:rsid w:val="00C47A42"/>
    <w:rsid w:val="00C47BC5"/>
    <w:rsid w:val="00C50043"/>
    <w:rsid w:val="00C500EF"/>
    <w:rsid w:val="00C50AAC"/>
    <w:rsid w:val="00C50E00"/>
    <w:rsid w:val="00C50E0F"/>
    <w:rsid w:val="00C50FE0"/>
    <w:rsid w:val="00C51764"/>
    <w:rsid w:val="00C517BA"/>
    <w:rsid w:val="00C52859"/>
    <w:rsid w:val="00C52E26"/>
    <w:rsid w:val="00C53105"/>
    <w:rsid w:val="00C5312F"/>
    <w:rsid w:val="00C540AA"/>
    <w:rsid w:val="00C54412"/>
    <w:rsid w:val="00C546D0"/>
    <w:rsid w:val="00C54BE9"/>
    <w:rsid w:val="00C54DBF"/>
    <w:rsid w:val="00C550DD"/>
    <w:rsid w:val="00C55739"/>
    <w:rsid w:val="00C55806"/>
    <w:rsid w:val="00C55AB4"/>
    <w:rsid w:val="00C55D21"/>
    <w:rsid w:val="00C562A1"/>
    <w:rsid w:val="00C56306"/>
    <w:rsid w:val="00C564C6"/>
    <w:rsid w:val="00C56754"/>
    <w:rsid w:val="00C5691E"/>
    <w:rsid w:val="00C56DEF"/>
    <w:rsid w:val="00C56EBF"/>
    <w:rsid w:val="00C570A1"/>
    <w:rsid w:val="00C5738A"/>
    <w:rsid w:val="00C602A2"/>
    <w:rsid w:val="00C60891"/>
    <w:rsid w:val="00C6096A"/>
    <w:rsid w:val="00C60D7A"/>
    <w:rsid w:val="00C60E26"/>
    <w:rsid w:val="00C6124F"/>
    <w:rsid w:val="00C61375"/>
    <w:rsid w:val="00C61635"/>
    <w:rsid w:val="00C61A48"/>
    <w:rsid w:val="00C61A87"/>
    <w:rsid w:val="00C61DDF"/>
    <w:rsid w:val="00C61DF5"/>
    <w:rsid w:val="00C61FC2"/>
    <w:rsid w:val="00C61FC4"/>
    <w:rsid w:val="00C62721"/>
    <w:rsid w:val="00C62A20"/>
    <w:rsid w:val="00C62A47"/>
    <w:rsid w:val="00C62A56"/>
    <w:rsid w:val="00C62D7D"/>
    <w:rsid w:val="00C63661"/>
    <w:rsid w:val="00C63852"/>
    <w:rsid w:val="00C63A0E"/>
    <w:rsid w:val="00C64064"/>
    <w:rsid w:val="00C6443D"/>
    <w:rsid w:val="00C64834"/>
    <w:rsid w:val="00C64B7F"/>
    <w:rsid w:val="00C64F7D"/>
    <w:rsid w:val="00C654E4"/>
    <w:rsid w:val="00C65502"/>
    <w:rsid w:val="00C657BA"/>
    <w:rsid w:val="00C66D5D"/>
    <w:rsid w:val="00C66F13"/>
    <w:rsid w:val="00C6734C"/>
    <w:rsid w:val="00C673B3"/>
    <w:rsid w:val="00C674AD"/>
    <w:rsid w:val="00C67528"/>
    <w:rsid w:val="00C67CFE"/>
    <w:rsid w:val="00C70060"/>
    <w:rsid w:val="00C70587"/>
    <w:rsid w:val="00C7073B"/>
    <w:rsid w:val="00C70743"/>
    <w:rsid w:val="00C70803"/>
    <w:rsid w:val="00C7090E"/>
    <w:rsid w:val="00C70ED2"/>
    <w:rsid w:val="00C70F92"/>
    <w:rsid w:val="00C710B3"/>
    <w:rsid w:val="00C714E7"/>
    <w:rsid w:val="00C71A8D"/>
    <w:rsid w:val="00C71F3E"/>
    <w:rsid w:val="00C720B7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461"/>
    <w:rsid w:val="00C746D8"/>
    <w:rsid w:val="00C74AB8"/>
    <w:rsid w:val="00C752C1"/>
    <w:rsid w:val="00C75B02"/>
    <w:rsid w:val="00C75DD1"/>
    <w:rsid w:val="00C75E97"/>
    <w:rsid w:val="00C75EB7"/>
    <w:rsid w:val="00C760A2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E30"/>
    <w:rsid w:val="00C811FF"/>
    <w:rsid w:val="00C815BE"/>
    <w:rsid w:val="00C815C4"/>
    <w:rsid w:val="00C81710"/>
    <w:rsid w:val="00C81BEC"/>
    <w:rsid w:val="00C81E64"/>
    <w:rsid w:val="00C81EAA"/>
    <w:rsid w:val="00C8237A"/>
    <w:rsid w:val="00C829C7"/>
    <w:rsid w:val="00C829E4"/>
    <w:rsid w:val="00C82A2A"/>
    <w:rsid w:val="00C82C5F"/>
    <w:rsid w:val="00C83F6C"/>
    <w:rsid w:val="00C84122"/>
    <w:rsid w:val="00C8435B"/>
    <w:rsid w:val="00C85024"/>
    <w:rsid w:val="00C85265"/>
    <w:rsid w:val="00C853D8"/>
    <w:rsid w:val="00C8601D"/>
    <w:rsid w:val="00C86114"/>
    <w:rsid w:val="00C86357"/>
    <w:rsid w:val="00C8639E"/>
    <w:rsid w:val="00C86C26"/>
    <w:rsid w:val="00C87475"/>
    <w:rsid w:val="00C876F8"/>
    <w:rsid w:val="00C87744"/>
    <w:rsid w:val="00C87F14"/>
    <w:rsid w:val="00C90205"/>
    <w:rsid w:val="00C910DB"/>
    <w:rsid w:val="00C91944"/>
    <w:rsid w:val="00C91990"/>
    <w:rsid w:val="00C91CF2"/>
    <w:rsid w:val="00C91E98"/>
    <w:rsid w:val="00C92DD7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B4"/>
    <w:rsid w:val="00C96350"/>
    <w:rsid w:val="00C96352"/>
    <w:rsid w:val="00C964FA"/>
    <w:rsid w:val="00C96725"/>
    <w:rsid w:val="00C96A75"/>
    <w:rsid w:val="00C96EE1"/>
    <w:rsid w:val="00C9770A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2CF1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838"/>
    <w:rsid w:val="00CA59CA"/>
    <w:rsid w:val="00CA5E64"/>
    <w:rsid w:val="00CA6A0F"/>
    <w:rsid w:val="00CA6C6A"/>
    <w:rsid w:val="00CA6E85"/>
    <w:rsid w:val="00CA70D8"/>
    <w:rsid w:val="00CA75EE"/>
    <w:rsid w:val="00CA7F2F"/>
    <w:rsid w:val="00CB04B9"/>
    <w:rsid w:val="00CB0C09"/>
    <w:rsid w:val="00CB10F8"/>
    <w:rsid w:val="00CB1525"/>
    <w:rsid w:val="00CB16C0"/>
    <w:rsid w:val="00CB188A"/>
    <w:rsid w:val="00CB1CC7"/>
    <w:rsid w:val="00CB1DF6"/>
    <w:rsid w:val="00CB21F7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D55"/>
    <w:rsid w:val="00CB4DE5"/>
    <w:rsid w:val="00CB5143"/>
    <w:rsid w:val="00CB539C"/>
    <w:rsid w:val="00CB5AD3"/>
    <w:rsid w:val="00CB6D7A"/>
    <w:rsid w:val="00CB6E40"/>
    <w:rsid w:val="00CB7B98"/>
    <w:rsid w:val="00CC036B"/>
    <w:rsid w:val="00CC053A"/>
    <w:rsid w:val="00CC087B"/>
    <w:rsid w:val="00CC18E7"/>
    <w:rsid w:val="00CC1A61"/>
    <w:rsid w:val="00CC1B78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D5"/>
    <w:rsid w:val="00CC4E2D"/>
    <w:rsid w:val="00CC5418"/>
    <w:rsid w:val="00CC5AB1"/>
    <w:rsid w:val="00CC603D"/>
    <w:rsid w:val="00CC6093"/>
    <w:rsid w:val="00CC6337"/>
    <w:rsid w:val="00CC651E"/>
    <w:rsid w:val="00CC6F9E"/>
    <w:rsid w:val="00CC73FA"/>
    <w:rsid w:val="00CC7878"/>
    <w:rsid w:val="00CC7E7F"/>
    <w:rsid w:val="00CC7E81"/>
    <w:rsid w:val="00CD032E"/>
    <w:rsid w:val="00CD0349"/>
    <w:rsid w:val="00CD03A8"/>
    <w:rsid w:val="00CD0426"/>
    <w:rsid w:val="00CD052F"/>
    <w:rsid w:val="00CD0979"/>
    <w:rsid w:val="00CD0C0F"/>
    <w:rsid w:val="00CD0EC0"/>
    <w:rsid w:val="00CD100F"/>
    <w:rsid w:val="00CD1473"/>
    <w:rsid w:val="00CD149B"/>
    <w:rsid w:val="00CD15EF"/>
    <w:rsid w:val="00CD162E"/>
    <w:rsid w:val="00CD17AC"/>
    <w:rsid w:val="00CD21B2"/>
    <w:rsid w:val="00CD2560"/>
    <w:rsid w:val="00CD27E5"/>
    <w:rsid w:val="00CD2F35"/>
    <w:rsid w:val="00CD2F52"/>
    <w:rsid w:val="00CD2FD1"/>
    <w:rsid w:val="00CD312D"/>
    <w:rsid w:val="00CD358E"/>
    <w:rsid w:val="00CD35E0"/>
    <w:rsid w:val="00CD3B05"/>
    <w:rsid w:val="00CD3B63"/>
    <w:rsid w:val="00CD3E30"/>
    <w:rsid w:val="00CD40B0"/>
    <w:rsid w:val="00CD42D3"/>
    <w:rsid w:val="00CD4441"/>
    <w:rsid w:val="00CD489B"/>
    <w:rsid w:val="00CD4990"/>
    <w:rsid w:val="00CD4A7E"/>
    <w:rsid w:val="00CD4FC6"/>
    <w:rsid w:val="00CD5ECB"/>
    <w:rsid w:val="00CD612E"/>
    <w:rsid w:val="00CD6424"/>
    <w:rsid w:val="00CD6818"/>
    <w:rsid w:val="00CD6A4B"/>
    <w:rsid w:val="00CD6BDF"/>
    <w:rsid w:val="00CD6E78"/>
    <w:rsid w:val="00CD74A9"/>
    <w:rsid w:val="00CD7545"/>
    <w:rsid w:val="00CD7AA8"/>
    <w:rsid w:val="00CD7F69"/>
    <w:rsid w:val="00CE007A"/>
    <w:rsid w:val="00CE045E"/>
    <w:rsid w:val="00CE05A7"/>
    <w:rsid w:val="00CE0700"/>
    <w:rsid w:val="00CE0876"/>
    <w:rsid w:val="00CE11B5"/>
    <w:rsid w:val="00CE14AB"/>
    <w:rsid w:val="00CE151B"/>
    <w:rsid w:val="00CE1667"/>
    <w:rsid w:val="00CE193A"/>
    <w:rsid w:val="00CE199C"/>
    <w:rsid w:val="00CE1DFA"/>
    <w:rsid w:val="00CE2920"/>
    <w:rsid w:val="00CE2AA6"/>
    <w:rsid w:val="00CE2BAE"/>
    <w:rsid w:val="00CE2E09"/>
    <w:rsid w:val="00CE2EA9"/>
    <w:rsid w:val="00CE4482"/>
    <w:rsid w:val="00CE48CC"/>
    <w:rsid w:val="00CE4915"/>
    <w:rsid w:val="00CE4BA0"/>
    <w:rsid w:val="00CE4F49"/>
    <w:rsid w:val="00CE5163"/>
    <w:rsid w:val="00CE5794"/>
    <w:rsid w:val="00CE589B"/>
    <w:rsid w:val="00CE5B38"/>
    <w:rsid w:val="00CE619B"/>
    <w:rsid w:val="00CE6451"/>
    <w:rsid w:val="00CE69F9"/>
    <w:rsid w:val="00CE6E6C"/>
    <w:rsid w:val="00CE6E72"/>
    <w:rsid w:val="00CE71AD"/>
    <w:rsid w:val="00CE74A6"/>
    <w:rsid w:val="00CE7575"/>
    <w:rsid w:val="00CF025C"/>
    <w:rsid w:val="00CF06E9"/>
    <w:rsid w:val="00CF095E"/>
    <w:rsid w:val="00CF0AEB"/>
    <w:rsid w:val="00CF1286"/>
    <w:rsid w:val="00CF15B0"/>
    <w:rsid w:val="00CF1A10"/>
    <w:rsid w:val="00CF1C48"/>
    <w:rsid w:val="00CF1DEF"/>
    <w:rsid w:val="00CF1E86"/>
    <w:rsid w:val="00CF25EF"/>
    <w:rsid w:val="00CF2949"/>
    <w:rsid w:val="00CF32CB"/>
    <w:rsid w:val="00CF3929"/>
    <w:rsid w:val="00CF42A9"/>
    <w:rsid w:val="00CF4709"/>
    <w:rsid w:val="00CF4B72"/>
    <w:rsid w:val="00CF4BE3"/>
    <w:rsid w:val="00CF4FE1"/>
    <w:rsid w:val="00CF5155"/>
    <w:rsid w:val="00CF5F1E"/>
    <w:rsid w:val="00CF61A3"/>
    <w:rsid w:val="00CF6373"/>
    <w:rsid w:val="00CF6C38"/>
    <w:rsid w:val="00CF6E97"/>
    <w:rsid w:val="00CF7270"/>
    <w:rsid w:val="00CF749C"/>
    <w:rsid w:val="00CF74A9"/>
    <w:rsid w:val="00CF7646"/>
    <w:rsid w:val="00CF7E20"/>
    <w:rsid w:val="00D00098"/>
    <w:rsid w:val="00D000C3"/>
    <w:rsid w:val="00D006A9"/>
    <w:rsid w:val="00D0084F"/>
    <w:rsid w:val="00D00A1C"/>
    <w:rsid w:val="00D0112A"/>
    <w:rsid w:val="00D01178"/>
    <w:rsid w:val="00D01B49"/>
    <w:rsid w:val="00D01B65"/>
    <w:rsid w:val="00D01D91"/>
    <w:rsid w:val="00D01E0B"/>
    <w:rsid w:val="00D01F26"/>
    <w:rsid w:val="00D03482"/>
    <w:rsid w:val="00D03889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65E4"/>
    <w:rsid w:val="00D06BB7"/>
    <w:rsid w:val="00D06CE4"/>
    <w:rsid w:val="00D06ECE"/>
    <w:rsid w:val="00D06FD9"/>
    <w:rsid w:val="00D07894"/>
    <w:rsid w:val="00D10120"/>
    <w:rsid w:val="00D107C2"/>
    <w:rsid w:val="00D10B4E"/>
    <w:rsid w:val="00D10C5B"/>
    <w:rsid w:val="00D10F93"/>
    <w:rsid w:val="00D1184A"/>
    <w:rsid w:val="00D12395"/>
    <w:rsid w:val="00D12675"/>
    <w:rsid w:val="00D12904"/>
    <w:rsid w:val="00D12B95"/>
    <w:rsid w:val="00D1316B"/>
    <w:rsid w:val="00D13737"/>
    <w:rsid w:val="00D13B14"/>
    <w:rsid w:val="00D13D04"/>
    <w:rsid w:val="00D1405F"/>
    <w:rsid w:val="00D1474C"/>
    <w:rsid w:val="00D149D9"/>
    <w:rsid w:val="00D14A03"/>
    <w:rsid w:val="00D14DF9"/>
    <w:rsid w:val="00D15CDD"/>
    <w:rsid w:val="00D15DD2"/>
    <w:rsid w:val="00D15EAC"/>
    <w:rsid w:val="00D15EBA"/>
    <w:rsid w:val="00D16166"/>
    <w:rsid w:val="00D167DD"/>
    <w:rsid w:val="00D16911"/>
    <w:rsid w:val="00D16914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F9B"/>
    <w:rsid w:val="00D200AB"/>
    <w:rsid w:val="00D202F6"/>
    <w:rsid w:val="00D2038C"/>
    <w:rsid w:val="00D20719"/>
    <w:rsid w:val="00D208A1"/>
    <w:rsid w:val="00D21177"/>
    <w:rsid w:val="00D21182"/>
    <w:rsid w:val="00D213AF"/>
    <w:rsid w:val="00D21AE6"/>
    <w:rsid w:val="00D21DC8"/>
    <w:rsid w:val="00D2211B"/>
    <w:rsid w:val="00D22199"/>
    <w:rsid w:val="00D2234F"/>
    <w:rsid w:val="00D223AD"/>
    <w:rsid w:val="00D2245F"/>
    <w:rsid w:val="00D2257C"/>
    <w:rsid w:val="00D22E22"/>
    <w:rsid w:val="00D22E91"/>
    <w:rsid w:val="00D2313A"/>
    <w:rsid w:val="00D232C3"/>
    <w:rsid w:val="00D23974"/>
    <w:rsid w:val="00D23D7A"/>
    <w:rsid w:val="00D24112"/>
    <w:rsid w:val="00D2442D"/>
    <w:rsid w:val="00D2481A"/>
    <w:rsid w:val="00D24CE6"/>
    <w:rsid w:val="00D24E3A"/>
    <w:rsid w:val="00D24FCE"/>
    <w:rsid w:val="00D2587D"/>
    <w:rsid w:val="00D25FEB"/>
    <w:rsid w:val="00D2607B"/>
    <w:rsid w:val="00D26960"/>
    <w:rsid w:val="00D26963"/>
    <w:rsid w:val="00D26E2E"/>
    <w:rsid w:val="00D27030"/>
    <w:rsid w:val="00D27A94"/>
    <w:rsid w:val="00D27DDD"/>
    <w:rsid w:val="00D27FC9"/>
    <w:rsid w:val="00D306B0"/>
    <w:rsid w:val="00D3099D"/>
    <w:rsid w:val="00D30A03"/>
    <w:rsid w:val="00D30A32"/>
    <w:rsid w:val="00D30BC6"/>
    <w:rsid w:val="00D314D8"/>
    <w:rsid w:val="00D31513"/>
    <w:rsid w:val="00D31691"/>
    <w:rsid w:val="00D3191D"/>
    <w:rsid w:val="00D31AB4"/>
    <w:rsid w:val="00D31B31"/>
    <w:rsid w:val="00D31C6D"/>
    <w:rsid w:val="00D32D63"/>
    <w:rsid w:val="00D3314A"/>
    <w:rsid w:val="00D33380"/>
    <w:rsid w:val="00D33908"/>
    <w:rsid w:val="00D339D8"/>
    <w:rsid w:val="00D33CC4"/>
    <w:rsid w:val="00D34556"/>
    <w:rsid w:val="00D34808"/>
    <w:rsid w:val="00D34AB1"/>
    <w:rsid w:val="00D34FB8"/>
    <w:rsid w:val="00D3519A"/>
    <w:rsid w:val="00D3524B"/>
    <w:rsid w:val="00D35274"/>
    <w:rsid w:val="00D354D8"/>
    <w:rsid w:val="00D362C4"/>
    <w:rsid w:val="00D36434"/>
    <w:rsid w:val="00D36A5F"/>
    <w:rsid w:val="00D36DE8"/>
    <w:rsid w:val="00D36F7A"/>
    <w:rsid w:val="00D37229"/>
    <w:rsid w:val="00D373C2"/>
    <w:rsid w:val="00D3760A"/>
    <w:rsid w:val="00D3790F"/>
    <w:rsid w:val="00D37CF7"/>
    <w:rsid w:val="00D37E03"/>
    <w:rsid w:val="00D37EA4"/>
    <w:rsid w:val="00D40384"/>
    <w:rsid w:val="00D40478"/>
    <w:rsid w:val="00D4084C"/>
    <w:rsid w:val="00D40E0F"/>
    <w:rsid w:val="00D40E57"/>
    <w:rsid w:val="00D412DE"/>
    <w:rsid w:val="00D41EC5"/>
    <w:rsid w:val="00D420EA"/>
    <w:rsid w:val="00D427BB"/>
    <w:rsid w:val="00D427F8"/>
    <w:rsid w:val="00D429B5"/>
    <w:rsid w:val="00D42A48"/>
    <w:rsid w:val="00D42D03"/>
    <w:rsid w:val="00D43888"/>
    <w:rsid w:val="00D43BB3"/>
    <w:rsid w:val="00D4408C"/>
    <w:rsid w:val="00D44551"/>
    <w:rsid w:val="00D44907"/>
    <w:rsid w:val="00D4518C"/>
    <w:rsid w:val="00D45755"/>
    <w:rsid w:val="00D462C5"/>
    <w:rsid w:val="00D466FB"/>
    <w:rsid w:val="00D469CB"/>
    <w:rsid w:val="00D46A2F"/>
    <w:rsid w:val="00D46BF9"/>
    <w:rsid w:val="00D46D86"/>
    <w:rsid w:val="00D46FA3"/>
    <w:rsid w:val="00D47295"/>
    <w:rsid w:val="00D47339"/>
    <w:rsid w:val="00D473C6"/>
    <w:rsid w:val="00D47741"/>
    <w:rsid w:val="00D5066E"/>
    <w:rsid w:val="00D510A0"/>
    <w:rsid w:val="00D51134"/>
    <w:rsid w:val="00D5149B"/>
    <w:rsid w:val="00D51B4D"/>
    <w:rsid w:val="00D51C36"/>
    <w:rsid w:val="00D52022"/>
    <w:rsid w:val="00D5205E"/>
    <w:rsid w:val="00D528B8"/>
    <w:rsid w:val="00D52DB4"/>
    <w:rsid w:val="00D52DDA"/>
    <w:rsid w:val="00D52FC2"/>
    <w:rsid w:val="00D53699"/>
    <w:rsid w:val="00D53B46"/>
    <w:rsid w:val="00D53DA1"/>
    <w:rsid w:val="00D53E46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6A3"/>
    <w:rsid w:val="00D6098D"/>
    <w:rsid w:val="00D61148"/>
    <w:rsid w:val="00D61DEA"/>
    <w:rsid w:val="00D61EDA"/>
    <w:rsid w:val="00D61F17"/>
    <w:rsid w:val="00D61FD1"/>
    <w:rsid w:val="00D620CA"/>
    <w:rsid w:val="00D6238F"/>
    <w:rsid w:val="00D623E0"/>
    <w:rsid w:val="00D6283C"/>
    <w:rsid w:val="00D62A09"/>
    <w:rsid w:val="00D62DCB"/>
    <w:rsid w:val="00D632D7"/>
    <w:rsid w:val="00D632F5"/>
    <w:rsid w:val="00D63439"/>
    <w:rsid w:val="00D63720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AB8"/>
    <w:rsid w:val="00D65EA7"/>
    <w:rsid w:val="00D65F88"/>
    <w:rsid w:val="00D662A6"/>
    <w:rsid w:val="00D665A2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A"/>
    <w:rsid w:val="00D72A34"/>
    <w:rsid w:val="00D72A58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2E0"/>
    <w:rsid w:val="00D76306"/>
    <w:rsid w:val="00D76658"/>
    <w:rsid w:val="00D76C48"/>
    <w:rsid w:val="00D76DA8"/>
    <w:rsid w:val="00D7702D"/>
    <w:rsid w:val="00D7712A"/>
    <w:rsid w:val="00D7713E"/>
    <w:rsid w:val="00D771AF"/>
    <w:rsid w:val="00D7727E"/>
    <w:rsid w:val="00D773ED"/>
    <w:rsid w:val="00D775BE"/>
    <w:rsid w:val="00D7767D"/>
    <w:rsid w:val="00D776DB"/>
    <w:rsid w:val="00D7771D"/>
    <w:rsid w:val="00D77A65"/>
    <w:rsid w:val="00D77FF7"/>
    <w:rsid w:val="00D8064F"/>
    <w:rsid w:val="00D80E46"/>
    <w:rsid w:val="00D8143B"/>
    <w:rsid w:val="00D81472"/>
    <w:rsid w:val="00D81490"/>
    <w:rsid w:val="00D815C5"/>
    <w:rsid w:val="00D81BDC"/>
    <w:rsid w:val="00D81C6C"/>
    <w:rsid w:val="00D82574"/>
    <w:rsid w:val="00D827D9"/>
    <w:rsid w:val="00D828D3"/>
    <w:rsid w:val="00D832AD"/>
    <w:rsid w:val="00D83501"/>
    <w:rsid w:val="00D83A49"/>
    <w:rsid w:val="00D83C21"/>
    <w:rsid w:val="00D84590"/>
    <w:rsid w:val="00D8459C"/>
    <w:rsid w:val="00D84707"/>
    <w:rsid w:val="00D84966"/>
    <w:rsid w:val="00D84EAE"/>
    <w:rsid w:val="00D85021"/>
    <w:rsid w:val="00D854AF"/>
    <w:rsid w:val="00D8552D"/>
    <w:rsid w:val="00D859DD"/>
    <w:rsid w:val="00D85D5F"/>
    <w:rsid w:val="00D85DCF"/>
    <w:rsid w:val="00D85F6F"/>
    <w:rsid w:val="00D866B5"/>
    <w:rsid w:val="00D86B05"/>
    <w:rsid w:val="00D87032"/>
    <w:rsid w:val="00D871D7"/>
    <w:rsid w:val="00D8744B"/>
    <w:rsid w:val="00D879EB"/>
    <w:rsid w:val="00D87A76"/>
    <w:rsid w:val="00D87ACE"/>
    <w:rsid w:val="00D87F7D"/>
    <w:rsid w:val="00D90831"/>
    <w:rsid w:val="00D90B17"/>
    <w:rsid w:val="00D90D28"/>
    <w:rsid w:val="00D90D9E"/>
    <w:rsid w:val="00D914B0"/>
    <w:rsid w:val="00D91990"/>
    <w:rsid w:val="00D92114"/>
    <w:rsid w:val="00D9258B"/>
    <w:rsid w:val="00D92D5E"/>
    <w:rsid w:val="00D92DEF"/>
    <w:rsid w:val="00D92E54"/>
    <w:rsid w:val="00D92FD8"/>
    <w:rsid w:val="00D930B1"/>
    <w:rsid w:val="00D934E2"/>
    <w:rsid w:val="00D93D2C"/>
    <w:rsid w:val="00D94983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6D"/>
    <w:rsid w:val="00DA12ED"/>
    <w:rsid w:val="00DA1600"/>
    <w:rsid w:val="00DA2162"/>
    <w:rsid w:val="00DA21EC"/>
    <w:rsid w:val="00DA2303"/>
    <w:rsid w:val="00DA2C50"/>
    <w:rsid w:val="00DA2D8E"/>
    <w:rsid w:val="00DA323D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62CD"/>
    <w:rsid w:val="00DA6A97"/>
    <w:rsid w:val="00DA6C98"/>
    <w:rsid w:val="00DA6FB5"/>
    <w:rsid w:val="00DA71CB"/>
    <w:rsid w:val="00DA7242"/>
    <w:rsid w:val="00DA7288"/>
    <w:rsid w:val="00DA78DF"/>
    <w:rsid w:val="00DA7B14"/>
    <w:rsid w:val="00DA7ECB"/>
    <w:rsid w:val="00DA7FC5"/>
    <w:rsid w:val="00DB0419"/>
    <w:rsid w:val="00DB081D"/>
    <w:rsid w:val="00DB0E1A"/>
    <w:rsid w:val="00DB1915"/>
    <w:rsid w:val="00DB1C03"/>
    <w:rsid w:val="00DB2236"/>
    <w:rsid w:val="00DB2605"/>
    <w:rsid w:val="00DB27B5"/>
    <w:rsid w:val="00DB2828"/>
    <w:rsid w:val="00DB29BF"/>
    <w:rsid w:val="00DB2C2C"/>
    <w:rsid w:val="00DB2E47"/>
    <w:rsid w:val="00DB3221"/>
    <w:rsid w:val="00DB3A75"/>
    <w:rsid w:val="00DB3CCC"/>
    <w:rsid w:val="00DB452A"/>
    <w:rsid w:val="00DB4A67"/>
    <w:rsid w:val="00DB4C54"/>
    <w:rsid w:val="00DB4FA3"/>
    <w:rsid w:val="00DB51EB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EF1"/>
    <w:rsid w:val="00DC1838"/>
    <w:rsid w:val="00DC199E"/>
    <w:rsid w:val="00DC2304"/>
    <w:rsid w:val="00DC23A0"/>
    <w:rsid w:val="00DC2504"/>
    <w:rsid w:val="00DC26F7"/>
    <w:rsid w:val="00DC3076"/>
    <w:rsid w:val="00DC347C"/>
    <w:rsid w:val="00DC3637"/>
    <w:rsid w:val="00DC3932"/>
    <w:rsid w:val="00DC3B30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373"/>
    <w:rsid w:val="00DC6487"/>
    <w:rsid w:val="00DC6DFA"/>
    <w:rsid w:val="00DC721D"/>
    <w:rsid w:val="00DC725F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0EB3"/>
    <w:rsid w:val="00DD14F9"/>
    <w:rsid w:val="00DD18E1"/>
    <w:rsid w:val="00DD1E42"/>
    <w:rsid w:val="00DD1FB1"/>
    <w:rsid w:val="00DD2434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FA5"/>
    <w:rsid w:val="00DD6274"/>
    <w:rsid w:val="00DD6359"/>
    <w:rsid w:val="00DD6E6A"/>
    <w:rsid w:val="00DD6F65"/>
    <w:rsid w:val="00DD73B9"/>
    <w:rsid w:val="00DD7E0A"/>
    <w:rsid w:val="00DE0216"/>
    <w:rsid w:val="00DE021D"/>
    <w:rsid w:val="00DE086C"/>
    <w:rsid w:val="00DE0AEE"/>
    <w:rsid w:val="00DE0B28"/>
    <w:rsid w:val="00DE0DE0"/>
    <w:rsid w:val="00DE107D"/>
    <w:rsid w:val="00DE1311"/>
    <w:rsid w:val="00DE14D8"/>
    <w:rsid w:val="00DE177D"/>
    <w:rsid w:val="00DE20FB"/>
    <w:rsid w:val="00DE2247"/>
    <w:rsid w:val="00DE2494"/>
    <w:rsid w:val="00DE27ED"/>
    <w:rsid w:val="00DE2C25"/>
    <w:rsid w:val="00DE2E38"/>
    <w:rsid w:val="00DE334F"/>
    <w:rsid w:val="00DE3E49"/>
    <w:rsid w:val="00DE43ED"/>
    <w:rsid w:val="00DE4AE5"/>
    <w:rsid w:val="00DE4BD8"/>
    <w:rsid w:val="00DE4E44"/>
    <w:rsid w:val="00DE4F46"/>
    <w:rsid w:val="00DE5052"/>
    <w:rsid w:val="00DE5551"/>
    <w:rsid w:val="00DE5A51"/>
    <w:rsid w:val="00DE5DE6"/>
    <w:rsid w:val="00DE6654"/>
    <w:rsid w:val="00DE68AB"/>
    <w:rsid w:val="00DE6E23"/>
    <w:rsid w:val="00DE7087"/>
    <w:rsid w:val="00DE7B96"/>
    <w:rsid w:val="00DE7BBC"/>
    <w:rsid w:val="00DE7D0A"/>
    <w:rsid w:val="00DF00F0"/>
    <w:rsid w:val="00DF03D9"/>
    <w:rsid w:val="00DF06AF"/>
    <w:rsid w:val="00DF0819"/>
    <w:rsid w:val="00DF09EE"/>
    <w:rsid w:val="00DF119A"/>
    <w:rsid w:val="00DF1599"/>
    <w:rsid w:val="00DF230C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FE"/>
    <w:rsid w:val="00DF68C8"/>
    <w:rsid w:val="00DF7127"/>
    <w:rsid w:val="00DF7333"/>
    <w:rsid w:val="00DF741A"/>
    <w:rsid w:val="00DF77A0"/>
    <w:rsid w:val="00DF7B48"/>
    <w:rsid w:val="00DF7FAB"/>
    <w:rsid w:val="00E00247"/>
    <w:rsid w:val="00E00E11"/>
    <w:rsid w:val="00E01138"/>
    <w:rsid w:val="00E0125F"/>
    <w:rsid w:val="00E012D7"/>
    <w:rsid w:val="00E01BBA"/>
    <w:rsid w:val="00E021CC"/>
    <w:rsid w:val="00E02579"/>
    <w:rsid w:val="00E0324A"/>
    <w:rsid w:val="00E035E9"/>
    <w:rsid w:val="00E046D1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128"/>
    <w:rsid w:val="00E0716C"/>
    <w:rsid w:val="00E075A9"/>
    <w:rsid w:val="00E07E68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90D"/>
    <w:rsid w:val="00E11911"/>
    <w:rsid w:val="00E119C6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40BD"/>
    <w:rsid w:val="00E148CA"/>
    <w:rsid w:val="00E14BF2"/>
    <w:rsid w:val="00E14CA4"/>
    <w:rsid w:val="00E14CBF"/>
    <w:rsid w:val="00E1512B"/>
    <w:rsid w:val="00E15476"/>
    <w:rsid w:val="00E154A9"/>
    <w:rsid w:val="00E15601"/>
    <w:rsid w:val="00E15DCE"/>
    <w:rsid w:val="00E1615A"/>
    <w:rsid w:val="00E165E2"/>
    <w:rsid w:val="00E16622"/>
    <w:rsid w:val="00E16685"/>
    <w:rsid w:val="00E1689E"/>
    <w:rsid w:val="00E16981"/>
    <w:rsid w:val="00E16BF5"/>
    <w:rsid w:val="00E16C1B"/>
    <w:rsid w:val="00E1717A"/>
    <w:rsid w:val="00E17482"/>
    <w:rsid w:val="00E1764E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5DF"/>
    <w:rsid w:val="00E20C50"/>
    <w:rsid w:val="00E210BC"/>
    <w:rsid w:val="00E2183B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E8"/>
    <w:rsid w:val="00E23CA7"/>
    <w:rsid w:val="00E23CF9"/>
    <w:rsid w:val="00E240D2"/>
    <w:rsid w:val="00E24697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368"/>
    <w:rsid w:val="00E2648A"/>
    <w:rsid w:val="00E26729"/>
    <w:rsid w:val="00E26E55"/>
    <w:rsid w:val="00E26F01"/>
    <w:rsid w:val="00E26FE4"/>
    <w:rsid w:val="00E272F9"/>
    <w:rsid w:val="00E273ED"/>
    <w:rsid w:val="00E2770C"/>
    <w:rsid w:val="00E27BED"/>
    <w:rsid w:val="00E27FE8"/>
    <w:rsid w:val="00E305B7"/>
    <w:rsid w:val="00E306AC"/>
    <w:rsid w:val="00E30A10"/>
    <w:rsid w:val="00E30BFE"/>
    <w:rsid w:val="00E30C76"/>
    <w:rsid w:val="00E30C78"/>
    <w:rsid w:val="00E31B3A"/>
    <w:rsid w:val="00E31E57"/>
    <w:rsid w:val="00E32186"/>
    <w:rsid w:val="00E32315"/>
    <w:rsid w:val="00E3259E"/>
    <w:rsid w:val="00E32788"/>
    <w:rsid w:val="00E329C1"/>
    <w:rsid w:val="00E32A7A"/>
    <w:rsid w:val="00E334DC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E49"/>
    <w:rsid w:val="00E3655B"/>
    <w:rsid w:val="00E367EC"/>
    <w:rsid w:val="00E36D02"/>
    <w:rsid w:val="00E370E5"/>
    <w:rsid w:val="00E37286"/>
    <w:rsid w:val="00E372C5"/>
    <w:rsid w:val="00E37436"/>
    <w:rsid w:val="00E37653"/>
    <w:rsid w:val="00E37E72"/>
    <w:rsid w:val="00E40336"/>
    <w:rsid w:val="00E406B7"/>
    <w:rsid w:val="00E412AB"/>
    <w:rsid w:val="00E418B8"/>
    <w:rsid w:val="00E41BEF"/>
    <w:rsid w:val="00E42433"/>
    <w:rsid w:val="00E42830"/>
    <w:rsid w:val="00E42BCE"/>
    <w:rsid w:val="00E42C75"/>
    <w:rsid w:val="00E43148"/>
    <w:rsid w:val="00E43152"/>
    <w:rsid w:val="00E439ED"/>
    <w:rsid w:val="00E43C61"/>
    <w:rsid w:val="00E440FD"/>
    <w:rsid w:val="00E444B6"/>
    <w:rsid w:val="00E44C09"/>
    <w:rsid w:val="00E45540"/>
    <w:rsid w:val="00E459E1"/>
    <w:rsid w:val="00E45B15"/>
    <w:rsid w:val="00E45E8E"/>
    <w:rsid w:val="00E45F6D"/>
    <w:rsid w:val="00E463FB"/>
    <w:rsid w:val="00E463FC"/>
    <w:rsid w:val="00E466D3"/>
    <w:rsid w:val="00E46B35"/>
    <w:rsid w:val="00E46FAE"/>
    <w:rsid w:val="00E472AA"/>
    <w:rsid w:val="00E47505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2074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2B3"/>
    <w:rsid w:val="00E5461A"/>
    <w:rsid w:val="00E54B5E"/>
    <w:rsid w:val="00E54D21"/>
    <w:rsid w:val="00E54F94"/>
    <w:rsid w:val="00E5560C"/>
    <w:rsid w:val="00E55ADB"/>
    <w:rsid w:val="00E55B00"/>
    <w:rsid w:val="00E5612E"/>
    <w:rsid w:val="00E56612"/>
    <w:rsid w:val="00E5663F"/>
    <w:rsid w:val="00E567C0"/>
    <w:rsid w:val="00E56E69"/>
    <w:rsid w:val="00E5706B"/>
    <w:rsid w:val="00E57224"/>
    <w:rsid w:val="00E573FB"/>
    <w:rsid w:val="00E57722"/>
    <w:rsid w:val="00E578F7"/>
    <w:rsid w:val="00E57920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B57"/>
    <w:rsid w:val="00E61E21"/>
    <w:rsid w:val="00E62129"/>
    <w:rsid w:val="00E62169"/>
    <w:rsid w:val="00E62215"/>
    <w:rsid w:val="00E625A2"/>
    <w:rsid w:val="00E625F8"/>
    <w:rsid w:val="00E62C88"/>
    <w:rsid w:val="00E62F5F"/>
    <w:rsid w:val="00E62FF6"/>
    <w:rsid w:val="00E63198"/>
    <w:rsid w:val="00E63218"/>
    <w:rsid w:val="00E6336F"/>
    <w:rsid w:val="00E63392"/>
    <w:rsid w:val="00E63560"/>
    <w:rsid w:val="00E63665"/>
    <w:rsid w:val="00E63786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5D"/>
    <w:rsid w:val="00E6538D"/>
    <w:rsid w:val="00E654C4"/>
    <w:rsid w:val="00E65F2C"/>
    <w:rsid w:val="00E65FE9"/>
    <w:rsid w:val="00E6633A"/>
    <w:rsid w:val="00E664D5"/>
    <w:rsid w:val="00E6656C"/>
    <w:rsid w:val="00E66717"/>
    <w:rsid w:val="00E66D27"/>
    <w:rsid w:val="00E671BC"/>
    <w:rsid w:val="00E6746F"/>
    <w:rsid w:val="00E67A6D"/>
    <w:rsid w:val="00E67CB1"/>
    <w:rsid w:val="00E67DA2"/>
    <w:rsid w:val="00E67E08"/>
    <w:rsid w:val="00E67E64"/>
    <w:rsid w:val="00E67FF8"/>
    <w:rsid w:val="00E70433"/>
    <w:rsid w:val="00E7057E"/>
    <w:rsid w:val="00E70F7E"/>
    <w:rsid w:val="00E71000"/>
    <w:rsid w:val="00E71A01"/>
    <w:rsid w:val="00E7219F"/>
    <w:rsid w:val="00E72203"/>
    <w:rsid w:val="00E72379"/>
    <w:rsid w:val="00E723E4"/>
    <w:rsid w:val="00E72401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FF9"/>
    <w:rsid w:val="00E776B8"/>
    <w:rsid w:val="00E7791E"/>
    <w:rsid w:val="00E77AA2"/>
    <w:rsid w:val="00E8057E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958"/>
    <w:rsid w:val="00E82B52"/>
    <w:rsid w:val="00E82F2B"/>
    <w:rsid w:val="00E82F7D"/>
    <w:rsid w:val="00E83191"/>
    <w:rsid w:val="00E832B8"/>
    <w:rsid w:val="00E83432"/>
    <w:rsid w:val="00E838B9"/>
    <w:rsid w:val="00E839E2"/>
    <w:rsid w:val="00E83F63"/>
    <w:rsid w:val="00E84286"/>
    <w:rsid w:val="00E8453D"/>
    <w:rsid w:val="00E85C02"/>
    <w:rsid w:val="00E8609A"/>
    <w:rsid w:val="00E86162"/>
    <w:rsid w:val="00E864C1"/>
    <w:rsid w:val="00E86663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5F"/>
    <w:rsid w:val="00E90BAA"/>
    <w:rsid w:val="00E91085"/>
    <w:rsid w:val="00E913A5"/>
    <w:rsid w:val="00E91A10"/>
    <w:rsid w:val="00E92292"/>
    <w:rsid w:val="00E92775"/>
    <w:rsid w:val="00E929E9"/>
    <w:rsid w:val="00E92FC5"/>
    <w:rsid w:val="00E933C3"/>
    <w:rsid w:val="00E9353B"/>
    <w:rsid w:val="00E93570"/>
    <w:rsid w:val="00E936A0"/>
    <w:rsid w:val="00E93F3F"/>
    <w:rsid w:val="00E93F77"/>
    <w:rsid w:val="00E94315"/>
    <w:rsid w:val="00E943E0"/>
    <w:rsid w:val="00E948D7"/>
    <w:rsid w:val="00E94AFA"/>
    <w:rsid w:val="00E94E60"/>
    <w:rsid w:val="00E94E73"/>
    <w:rsid w:val="00E952FE"/>
    <w:rsid w:val="00E95845"/>
    <w:rsid w:val="00E958C6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7115"/>
    <w:rsid w:val="00E97227"/>
    <w:rsid w:val="00E97540"/>
    <w:rsid w:val="00E97608"/>
    <w:rsid w:val="00EA01BB"/>
    <w:rsid w:val="00EA02F2"/>
    <w:rsid w:val="00EA07B7"/>
    <w:rsid w:val="00EA09D8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3730"/>
    <w:rsid w:val="00EA3857"/>
    <w:rsid w:val="00EA3B1F"/>
    <w:rsid w:val="00EA3C9B"/>
    <w:rsid w:val="00EA3F22"/>
    <w:rsid w:val="00EA48CC"/>
    <w:rsid w:val="00EA491E"/>
    <w:rsid w:val="00EA4ABD"/>
    <w:rsid w:val="00EA4EAF"/>
    <w:rsid w:val="00EA503B"/>
    <w:rsid w:val="00EA51A1"/>
    <w:rsid w:val="00EA533A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6B8E"/>
    <w:rsid w:val="00EA71B5"/>
    <w:rsid w:val="00EA7358"/>
    <w:rsid w:val="00EA7642"/>
    <w:rsid w:val="00EA7802"/>
    <w:rsid w:val="00EA7804"/>
    <w:rsid w:val="00EA79FB"/>
    <w:rsid w:val="00EA7BEB"/>
    <w:rsid w:val="00EA7BFD"/>
    <w:rsid w:val="00EA7E94"/>
    <w:rsid w:val="00EB0435"/>
    <w:rsid w:val="00EB059E"/>
    <w:rsid w:val="00EB0CFE"/>
    <w:rsid w:val="00EB0D71"/>
    <w:rsid w:val="00EB10A8"/>
    <w:rsid w:val="00EB10AC"/>
    <w:rsid w:val="00EB111F"/>
    <w:rsid w:val="00EB15FC"/>
    <w:rsid w:val="00EB1A70"/>
    <w:rsid w:val="00EB1C0E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47"/>
    <w:rsid w:val="00EB3610"/>
    <w:rsid w:val="00EB3746"/>
    <w:rsid w:val="00EB3E06"/>
    <w:rsid w:val="00EB3F48"/>
    <w:rsid w:val="00EB4110"/>
    <w:rsid w:val="00EB4943"/>
    <w:rsid w:val="00EB49B7"/>
    <w:rsid w:val="00EB4D2C"/>
    <w:rsid w:val="00EB50F3"/>
    <w:rsid w:val="00EB53BB"/>
    <w:rsid w:val="00EB567C"/>
    <w:rsid w:val="00EB59B1"/>
    <w:rsid w:val="00EB5AB0"/>
    <w:rsid w:val="00EB5D9E"/>
    <w:rsid w:val="00EB6016"/>
    <w:rsid w:val="00EB6748"/>
    <w:rsid w:val="00EB678A"/>
    <w:rsid w:val="00EB703A"/>
    <w:rsid w:val="00EB72C3"/>
    <w:rsid w:val="00EB74DC"/>
    <w:rsid w:val="00EB78CD"/>
    <w:rsid w:val="00EB79FC"/>
    <w:rsid w:val="00EC07EF"/>
    <w:rsid w:val="00EC0803"/>
    <w:rsid w:val="00EC0A52"/>
    <w:rsid w:val="00EC0BAA"/>
    <w:rsid w:val="00EC11B1"/>
    <w:rsid w:val="00EC19AF"/>
    <w:rsid w:val="00EC1B8C"/>
    <w:rsid w:val="00EC2059"/>
    <w:rsid w:val="00EC27FE"/>
    <w:rsid w:val="00EC31FD"/>
    <w:rsid w:val="00EC3279"/>
    <w:rsid w:val="00EC3A5E"/>
    <w:rsid w:val="00EC3ADB"/>
    <w:rsid w:val="00EC3E13"/>
    <w:rsid w:val="00EC3E27"/>
    <w:rsid w:val="00EC419B"/>
    <w:rsid w:val="00EC453D"/>
    <w:rsid w:val="00EC4B14"/>
    <w:rsid w:val="00EC4E08"/>
    <w:rsid w:val="00EC5229"/>
    <w:rsid w:val="00EC53F9"/>
    <w:rsid w:val="00EC55AF"/>
    <w:rsid w:val="00EC5628"/>
    <w:rsid w:val="00EC596C"/>
    <w:rsid w:val="00EC5976"/>
    <w:rsid w:val="00EC5A3C"/>
    <w:rsid w:val="00EC5A78"/>
    <w:rsid w:val="00EC5C3E"/>
    <w:rsid w:val="00EC644D"/>
    <w:rsid w:val="00EC659C"/>
    <w:rsid w:val="00EC68BE"/>
    <w:rsid w:val="00EC6C05"/>
    <w:rsid w:val="00EC78D9"/>
    <w:rsid w:val="00EC797F"/>
    <w:rsid w:val="00EC7DBE"/>
    <w:rsid w:val="00EC7DC7"/>
    <w:rsid w:val="00EC7F78"/>
    <w:rsid w:val="00ED015A"/>
    <w:rsid w:val="00ED023F"/>
    <w:rsid w:val="00ED0908"/>
    <w:rsid w:val="00ED0B4D"/>
    <w:rsid w:val="00ED13C9"/>
    <w:rsid w:val="00ED1D2E"/>
    <w:rsid w:val="00ED1EE5"/>
    <w:rsid w:val="00ED20E9"/>
    <w:rsid w:val="00ED25F9"/>
    <w:rsid w:val="00ED260A"/>
    <w:rsid w:val="00ED2A1C"/>
    <w:rsid w:val="00ED2A2A"/>
    <w:rsid w:val="00ED2B84"/>
    <w:rsid w:val="00ED2DC4"/>
    <w:rsid w:val="00ED2FE8"/>
    <w:rsid w:val="00ED30AE"/>
    <w:rsid w:val="00ED340B"/>
    <w:rsid w:val="00ED3B40"/>
    <w:rsid w:val="00ED4081"/>
    <w:rsid w:val="00ED4180"/>
    <w:rsid w:val="00ED41A2"/>
    <w:rsid w:val="00ED41EC"/>
    <w:rsid w:val="00ED441D"/>
    <w:rsid w:val="00ED4459"/>
    <w:rsid w:val="00ED4918"/>
    <w:rsid w:val="00ED517F"/>
    <w:rsid w:val="00ED5430"/>
    <w:rsid w:val="00ED5A96"/>
    <w:rsid w:val="00ED5B00"/>
    <w:rsid w:val="00ED5CC6"/>
    <w:rsid w:val="00ED5D4B"/>
    <w:rsid w:val="00ED64AF"/>
    <w:rsid w:val="00ED6CC6"/>
    <w:rsid w:val="00ED6DC9"/>
    <w:rsid w:val="00ED74D8"/>
    <w:rsid w:val="00ED7D2C"/>
    <w:rsid w:val="00EE03C8"/>
    <w:rsid w:val="00EE03F8"/>
    <w:rsid w:val="00EE0BED"/>
    <w:rsid w:val="00EE0F9A"/>
    <w:rsid w:val="00EE1C96"/>
    <w:rsid w:val="00EE1D30"/>
    <w:rsid w:val="00EE1D3E"/>
    <w:rsid w:val="00EE1E87"/>
    <w:rsid w:val="00EE1F0F"/>
    <w:rsid w:val="00EE220A"/>
    <w:rsid w:val="00EE2418"/>
    <w:rsid w:val="00EE29D1"/>
    <w:rsid w:val="00EE2B6D"/>
    <w:rsid w:val="00EE3228"/>
    <w:rsid w:val="00EE3823"/>
    <w:rsid w:val="00EE3877"/>
    <w:rsid w:val="00EE3BA0"/>
    <w:rsid w:val="00EE3CBA"/>
    <w:rsid w:val="00EE3D07"/>
    <w:rsid w:val="00EE3D70"/>
    <w:rsid w:val="00EE4596"/>
    <w:rsid w:val="00EE4727"/>
    <w:rsid w:val="00EE4748"/>
    <w:rsid w:val="00EE4AC6"/>
    <w:rsid w:val="00EE4F6F"/>
    <w:rsid w:val="00EE50DF"/>
    <w:rsid w:val="00EE52E1"/>
    <w:rsid w:val="00EE61F1"/>
    <w:rsid w:val="00EE63C6"/>
    <w:rsid w:val="00EE675B"/>
    <w:rsid w:val="00EE6B45"/>
    <w:rsid w:val="00EE6E82"/>
    <w:rsid w:val="00EE6EB3"/>
    <w:rsid w:val="00EE6F23"/>
    <w:rsid w:val="00EE73A4"/>
    <w:rsid w:val="00EE7405"/>
    <w:rsid w:val="00EE7BD6"/>
    <w:rsid w:val="00EF07FF"/>
    <w:rsid w:val="00EF0880"/>
    <w:rsid w:val="00EF0985"/>
    <w:rsid w:val="00EF0A89"/>
    <w:rsid w:val="00EF0C2D"/>
    <w:rsid w:val="00EF0D37"/>
    <w:rsid w:val="00EF0EFA"/>
    <w:rsid w:val="00EF0FA9"/>
    <w:rsid w:val="00EF1264"/>
    <w:rsid w:val="00EF16FE"/>
    <w:rsid w:val="00EF1BCC"/>
    <w:rsid w:val="00EF1F25"/>
    <w:rsid w:val="00EF21A7"/>
    <w:rsid w:val="00EF231D"/>
    <w:rsid w:val="00EF2675"/>
    <w:rsid w:val="00EF2C7E"/>
    <w:rsid w:val="00EF2D9F"/>
    <w:rsid w:val="00EF3B62"/>
    <w:rsid w:val="00EF3C28"/>
    <w:rsid w:val="00EF3DC6"/>
    <w:rsid w:val="00EF3F0D"/>
    <w:rsid w:val="00EF4384"/>
    <w:rsid w:val="00EF451B"/>
    <w:rsid w:val="00EF4564"/>
    <w:rsid w:val="00EF482B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1D55"/>
    <w:rsid w:val="00F0223B"/>
    <w:rsid w:val="00F02686"/>
    <w:rsid w:val="00F02C4C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4AF"/>
    <w:rsid w:val="00F045A0"/>
    <w:rsid w:val="00F0537D"/>
    <w:rsid w:val="00F05529"/>
    <w:rsid w:val="00F0567C"/>
    <w:rsid w:val="00F05C42"/>
    <w:rsid w:val="00F064C1"/>
    <w:rsid w:val="00F06544"/>
    <w:rsid w:val="00F066BE"/>
    <w:rsid w:val="00F06A63"/>
    <w:rsid w:val="00F06E0D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574"/>
    <w:rsid w:val="00F1185A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50EF"/>
    <w:rsid w:val="00F1531D"/>
    <w:rsid w:val="00F15500"/>
    <w:rsid w:val="00F15790"/>
    <w:rsid w:val="00F15B7A"/>
    <w:rsid w:val="00F15E18"/>
    <w:rsid w:val="00F15F7B"/>
    <w:rsid w:val="00F161A6"/>
    <w:rsid w:val="00F16405"/>
    <w:rsid w:val="00F164F2"/>
    <w:rsid w:val="00F1669C"/>
    <w:rsid w:val="00F16933"/>
    <w:rsid w:val="00F1694F"/>
    <w:rsid w:val="00F169E0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E2C"/>
    <w:rsid w:val="00F212B7"/>
    <w:rsid w:val="00F21A68"/>
    <w:rsid w:val="00F21C89"/>
    <w:rsid w:val="00F21D9C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EC3"/>
    <w:rsid w:val="00F24253"/>
    <w:rsid w:val="00F24C90"/>
    <w:rsid w:val="00F25250"/>
    <w:rsid w:val="00F253C6"/>
    <w:rsid w:val="00F257D2"/>
    <w:rsid w:val="00F25916"/>
    <w:rsid w:val="00F25B72"/>
    <w:rsid w:val="00F26CB1"/>
    <w:rsid w:val="00F26E48"/>
    <w:rsid w:val="00F26EBA"/>
    <w:rsid w:val="00F27326"/>
    <w:rsid w:val="00F27414"/>
    <w:rsid w:val="00F2753B"/>
    <w:rsid w:val="00F2774F"/>
    <w:rsid w:val="00F27FEC"/>
    <w:rsid w:val="00F30E3A"/>
    <w:rsid w:val="00F31436"/>
    <w:rsid w:val="00F3199D"/>
    <w:rsid w:val="00F31A28"/>
    <w:rsid w:val="00F320E1"/>
    <w:rsid w:val="00F3214C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723"/>
    <w:rsid w:val="00F349BE"/>
    <w:rsid w:val="00F34A95"/>
    <w:rsid w:val="00F34B15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706F"/>
    <w:rsid w:val="00F3713D"/>
    <w:rsid w:val="00F37575"/>
    <w:rsid w:val="00F375CA"/>
    <w:rsid w:val="00F37C54"/>
    <w:rsid w:val="00F37CF5"/>
    <w:rsid w:val="00F40197"/>
    <w:rsid w:val="00F401A4"/>
    <w:rsid w:val="00F40575"/>
    <w:rsid w:val="00F4079C"/>
    <w:rsid w:val="00F40A6A"/>
    <w:rsid w:val="00F40FAA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3D"/>
    <w:rsid w:val="00F44087"/>
    <w:rsid w:val="00F449E8"/>
    <w:rsid w:val="00F44AE5"/>
    <w:rsid w:val="00F44E28"/>
    <w:rsid w:val="00F4535F"/>
    <w:rsid w:val="00F45546"/>
    <w:rsid w:val="00F4567E"/>
    <w:rsid w:val="00F45B17"/>
    <w:rsid w:val="00F45B8D"/>
    <w:rsid w:val="00F45CA1"/>
    <w:rsid w:val="00F46403"/>
    <w:rsid w:val="00F46B53"/>
    <w:rsid w:val="00F47193"/>
    <w:rsid w:val="00F4730D"/>
    <w:rsid w:val="00F47473"/>
    <w:rsid w:val="00F4799F"/>
    <w:rsid w:val="00F47C61"/>
    <w:rsid w:val="00F503E5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EC2"/>
    <w:rsid w:val="00F551F5"/>
    <w:rsid w:val="00F5534D"/>
    <w:rsid w:val="00F553D3"/>
    <w:rsid w:val="00F55944"/>
    <w:rsid w:val="00F5618F"/>
    <w:rsid w:val="00F5624F"/>
    <w:rsid w:val="00F56305"/>
    <w:rsid w:val="00F56320"/>
    <w:rsid w:val="00F5647E"/>
    <w:rsid w:val="00F56A14"/>
    <w:rsid w:val="00F56A56"/>
    <w:rsid w:val="00F5722F"/>
    <w:rsid w:val="00F57280"/>
    <w:rsid w:val="00F5782B"/>
    <w:rsid w:val="00F57A07"/>
    <w:rsid w:val="00F57A55"/>
    <w:rsid w:val="00F57B94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AE7"/>
    <w:rsid w:val="00F60C7A"/>
    <w:rsid w:val="00F60E61"/>
    <w:rsid w:val="00F6126B"/>
    <w:rsid w:val="00F613AD"/>
    <w:rsid w:val="00F61622"/>
    <w:rsid w:val="00F619AC"/>
    <w:rsid w:val="00F61ACE"/>
    <w:rsid w:val="00F61E40"/>
    <w:rsid w:val="00F61F6A"/>
    <w:rsid w:val="00F61FB0"/>
    <w:rsid w:val="00F620FA"/>
    <w:rsid w:val="00F62195"/>
    <w:rsid w:val="00F62624"/>
    <w:rsid w:val="00F629B9"/>
    <w:rsid w:val="00F62D6A"/>
    <w:rsid w:val="00F63347"/>
    <w:rsid w:val="00F641BA"/>
    <w:rsid w:val="00F641CC"/>
    <w:rsid w:val="00F64230"/>
    <w:rsid w:val="00F644CF"/>
    <w:rsid w:val="00F6464C"/>
    <w:rsid w:val="00F64A87"/>
    <w:rsid w:val="00F64E1C"/>
    <w:rsid w:val="00F64F48"/>
    <w:rsid w:val="00F6522D"/>
    <w:rsid w:val="00F652D9"/>
    <w:rsid w:val="00F65485"/>
    <w:rsid w:val="00F659F1"/>
    <w:rsid w:val="00F65FC8"/>
    <w:rsid w:val="00F661FF"/>
    <w:rsid w:val="00F66200"/>
    <w:rsid w:val="00F663E0"/>
    <w:rsid w:val="00F66573"/>
    <w:rsid w:val="00F665B8"/>
    <w:rsid w:val="00F66A3C"/>
    <w:rsid w:val="00F66CCE"/>
    <w:rsid w:val="00F67373"/>
    <w:rsid w:val="00F674AF"/>
    <w:rsid w:val="00F676AD"/>
    <w:rsid w:val="00F67972"/>
    <w:rsid w:val="00F67B2E"/>
    <w:rsid w:val="00F67C63"/>
    <w:rsid w:val="00F704A0"/>
    <w:rsid w:val="00F706E3"/>
    <w:rsid w:val="00F707A6"/>
    <w:rsid w:val="00F70A33"/>
    <w:rsid w:val="00F70B18"/>
    <w:rsid w:val="00F70EF0"/>
    <w:rsid w:val="00F710BB"/>
    <w:rsid w:val="00F71389"/>
    <w:rsid w:val="00F713E1"/>
    <w:rsid w:val="00F71918"/>
    <w:rsid w:val="00F720D8"/>
    <w:rsid w:val="00F728D6"/>
    <w:rsid w:val="00F730FF"/>
    <w:rsid w:val="00F7332B"/>
    <w:rsid w:val="00F73349"/>
    <w:rsid w:val="00F73433"/>
    <w:rsid w:val="00F7357D"/>
    <w:rsid w:val="00F73B31"/>
    <w:rsid w:val="00F73D02"/>
    <w:rsid w:val="00F73F91"/>
    <w:rsid w:val="00F73FBB"/>
    <w:rsid w:val="00F7454C"/>
    <w:rsid w:val="00F74587"/>
    <w:rsid w:val="00F74685"/>
    <w:rsid w:val="00F7478F"/>
    <w:rsid w:val="00F74C1E"/>
    <w:rsid w:val="00F753D1"/>
    <w:rsid w:val="00F75A6C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77245"/>
    <w:rsid w:val="00F80136"/>
    <w:rsid w:val="00F8062F"/>
    <w:rsid w:val="00F808F5"/>
    <w:rsid w:val="00F80D3B"/>
    <w:rsid w:val="00F80E2D"/>
    <w:rsid w:val="00F80EC0"/>
    <w:rsid w:val="00F81234"/>
    <w:rsid w:val="00F8160C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746"/>
    <w:rsid w:val="00F83834"/>
    <w:rsid w:val="00F838F7"/>
    <w:rsid w:val="00F8393D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565"/>
    <w:rsid w:val="00F866AA"/>
    <w:rsid w:val="00F86D87"/>
    <w:rsid w:val="00F86E57"/>
    <w:rsid w:val="00F8710B"/>
    <w:rsid w:val="00F871AC"/>
    <w:rsid w:val="00F87212"/>
    <w:rsid w:val="00F87559"/>
    <w:rsid w:val="00F876C4"/>
    <w:rsid w:val="00F87EA4"/>
    <w:rsid w:val="00F90288"/>
    <w:rsid w:val="00F90366"/>
    <w:rsid w:val="00F90D4C"/>
    <w:rsid w:val="00F9110C"/>
    <w:rsid w:val="00F91182"/>
    <w:rsid w:val="00F91395"/>
    <w:rsid w:val="00F921B0"/>
    <w:rsid w:val="00F92229"/>
    <w:rsid w:val="00F922DF"/>
    <w:rsid w:val="00F926B8"/>
    <w:rsid w:val="00F92C1B"/>
    <w:rsid w:val="00F92FAB"/>
    <w:rsid w:val="00F93269"/>
    <w:rsid w:val="00F932D9"/>
    <w:rsid w:val="00F93502"/>
    <w:rsid w:val="00F9367B"/>
    <w:rsid w:val="00F93C61"/>
    <w:rsid w:val="00F93E61"/>
    <w:rsid w:val="00F940ED"/>
    <w:rsid w:val="00F9443F"/>
    <w:rsid w:val="00F94CDB"/>
    <w:rsid w:val="00F94D69"/>
    <w:rsid w:val="00F94DFA"/>
    <w:rsid w:val="00F94EF4"/>
    <w:rsid w:val="00F954B0"/>
    <w:rsid w:val="00F95E66"/>
    <w:rsid w:val="00F95F02"/>
    <w:rsid w:val="00F96020"/>
    <w:rsid w:val="00F965E6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2150"/>
    <w:rsid w:val="00FA250A"/>
    <w:rsid w:val="00FA263F"/>
    <w:rsid w:val="00FA2719"/>
    <w:rsid w:val="00FA2B63"/>
    <w:rsid w:val="00FA2D28"/>
    <w:rsid w:val="00FA3ECB"/>
    <w:rsid w:val="00FA4073"/>
    <w:rsid w:val="00FA471C"/>
    <w:rsid w:val="00FA4D33"/>
    <w:rsid w:val="00FA5043"/>
    <w:rsid w:val="00FA5123"/>
    <w:rsid w:val="00FA58B7"/>
    <w:rsid w:val="00FA5922"/>
    <w:rsid w:val="00FA59E9"/>
    <w:rsid w:val="00FA5C3D"/>
    <w:rsid w:val="00FA5FA4"/>
    <w:rsid w:val="00FA6452"/>
    <w:rsid w:val="00FA6B9A"/>
    <w:rsid w:val="00FA6F3B"/>
    <w:rsid w:val="00FA7847"/>
    <w:rsid w:val="00FA7CB1"/>
    <w:rsid w:val="00FA7E65"/>
    <w:rsid w:val="00FA7E6B"/>
    <w:rsid w:val="00FA7F85"/>
    <w:rsid w:val="00FB006C"/>
    <w:rsid w:val="00FB036D"/>
    <w:rsid w:val="00FB04A5"/>
    <w:rsid w:val="00FB0A0C"/>
    <w:rsid w:val="00FB0E3D"/>
    <w:rsid w:val="00FB15E9"/>
    <w:rsid w:val="00FB1747"/>
    <w:rsid w:val="00FB175E"/>
    <w:rsid w:val="00FB1789"/>
    <w:rsid w:val="00FB1DF8"/>
    <w:rsid w:val="00FB1FBF"/>
    <w:rsid w:val="00FB1FED"/>
    <w:rsid w:val="00FB245E"/>
    <w:rsid w:val="00FB29EE"/>
    <w:rsid w:val="00FB2ADB"/>
    <w:rsid w:val="00FB2B5D"/>
    <w:rsid w:val="00FB35B2"/>
    <w:rsid w:val="00FB379D"/>
    <w:rsid w:val="00FB3849"/>
    <w:rsid w:val="00FB3BC1"/>
    <w:rsid w:val="00FB40F0"/>
    <w:rsid w:val="00FB4218"/>
    <w:rsid w:val="00FB46FD"/>
    <w:rsid w:val="00FB4BBA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338"/>
    <w:rsid w:val="00FB7781"/>
    <w:rsid w:val="00FB7DDE"/>
    <w:rsid w:val="00FB7F82"/>
    <w:rsid w:val="00FC0634"/>
    <w:rsid w:val="00FC0955"/>
    <w:rsid w:val="00FC09C1"/>
    <w:rsid w:val="00FC0C81"/>
    <w:rsid w:val="00FC0DB7"/>
    <w:rsid w:val="00FC1A6D"/>
    <w:rsid w:val="00FC1AE0"/>
    <w:rsid w:val="00FC1DB1"/>
    <w:rsid w:val="00FC223F"/>
    <w:rsid w:val="00FC25AA"/>
    <w:rsid w:val="00FC2700"/>
    <w:rsid w:val="00FC2FD0"/>
    <w:rsid w:val="00FC347E"/>
    <w:rsid w:val="00FC3749"/>
    <w:rsid w:val="00FC3D39"/>
    <w:rsid w:val="00FC3E3D"/>
    <w:rsid w:val="00FC4CC6"/>
    <w:rsid w:val="00FC4D55"/>
    <w:rsid w:val="00FC4ED0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90F"/>
    <w:rsid w:val="00FC7B68"/>
    <w:rsid w:val="00FD02AE"/>
    <w:rsid w:val="00FD0857"/>
    <w:rsid w:val="00FD0CC7"/>
    <w:rsid w:val="00FD0D58"/>
    <w:rsid w:val="00FD1844"/>
    <w:rsid w:val="00FD2102"/>
    <w:rsid w:val="00FD2419"/>
    <w:rsid w:val="00FD2436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509F"/>
    <w:rsid w:val="00FD51D2"/>
    <w:rsid w:val="00FD5562"/>
    <w:rsid w:val="00FD5B28"/>
    <w:rsid w:val="00FD5FCE"/>
    <w:rsid w:val="00FD6171"/>
    <w:rsid w:val="00FD66D4"/>
    <w:rsid w:val="00FD6796"/>
    <w:rsid w:val="00FD6843"/>
    <w:rsid w:val="00FD6B11"/>
    <w:rsid w:val="00FD6BE5"/>
    <w:rsid w:val="00FD6F30"/>
    <w:rsid w:val="00FD6F49"/>
    <w:rsid w:val="00FD7AE9"/>
    <w:rsid w:val="00FD7CF7"/>
    <w:rsid w:val="00FD7F94"/>
    <w:rsid w:val="00FE017F"/>
    <w:rsid w:val="00FE0417"/>
    <w:rsid w:val="00FE046A"/>
    <w:rsid w:val="00FE0619"/>
    <w:rsid w:val="00FE0F83"/>
    <w:rsid w:val="00FE126C"/>
    <w:rsid w:val="00FE1775"/>
    <w:rsid w:val="00FE1AED"/>
    <w:rsid w:val="00FE1C28"/>
    <w:rsid w:val="00FE1E0C"/>
    <w:rsid w:val="00FE2275"/>
    <w:rsid w:val="00FE2641"/>
    <w:rsid w:val="00FE29B4"/>
    <w:rsid w:val="00FE2BBE"/>
    <w:rsid w:val="00FE3234"/>
    <w:rsid w:val="00FE3A93"/>
    <w:rsid w:val="00FE3BB5"/>
    <w:rsid w:val="00FE41AC"/>
    <w:rsid w:val="00FE45B1"/>
    <w:rsid w:val="00FE4946"/>
    <w:rsid w:val="00FE4B76"/>
    <w:rsid w:val="00FE4E60"/>
    <w:rsid w:val="00FE4FA7"/>
    <w:rsid w:val="00FE5170"/>
    <w:rsid w:val="00FE5222"/>
    <w:rsid w:val="00FE53C3"/>
    <w:rsid w:val="00FE55A6"/>
    <w:rsid w:val="00FE57A6"/>
    <w:rsid w:val="00FE5B7A"/>
    <w:rsid w:val="00FE61A2"/>
    <w:rsid w:val="00FE61E4"/>
    <w:rsid w:val="00FE691E"/>
    <w:rsid w:val="00FE6DF0"/>
    <w:rsid w:val="00FE6E75"/>
    <w:rsid w:val="00FE708F"/>
    <w:rsid w:val="00FE70F4"/>
    <w:rsid w:val="00FE775B"/>
    <w:rsid w:val="00FE78B1"/>
    <w:rsid w:val="00FE7BC5"/>
    <w:rsid w:val="00FE7BCA"/>
    <w:rsid w:val="00FF0240"/>
    <w:rsid w:val="00FF0246"/>
    <w:rsid w:val="00FF068C"/>
    <w:rsid w:val="00FF0B06"/>
    <w:rsid w:val="00FF0B89"/>
    <w:rsid w:val="00FF1082"/>
    <w:rsid w:val="00FF10EA"/>
    <w:rsid w:val="00FF1702"/>
    <w:rsid w:val="00FF19FD"/>
    <w:rsid w:val="00FF1E47"/>
    <w:rsid w:val="00FF27C1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DF"/>
    <w:rsid w:val="00FF532A"/>
    <w:rsid w:val="00FF54FC"/>
    <w:rsid w:val="00FF5577"/>
    <w:rsid w:val="00FF5A44"/>
    <w:rsid w:val="00FF62C1"/>
    <w:rsid w:val="00FF64F7"/>
    <w:rsid w:val="00FF688A"/>
    <w:rsid w:val="00FF6FA5"/>
    <w:rsid w:val="00FF74E1"/>
    <w:rsid w:val="00FF78D8"/>
    <w:rsid w:val="00FF7AB9"/>
    <w:rsid w:val="00FF7BA0"/>
    <w:rsid w:val="00FF7C47"/>
    <w:rsid w:val="00FF7C88"/>
    <w:rsid w:val="00FF7E5F"/>
    <w:rsid w:val="474C246A"/>
    <w:rsid w:val="6636A738"/>
    <w:rsid w:val="797CF0D6"/>
    <w:rsid w:val="7ADB9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FDE057E"/>
  <w15:docId w15:val="{D4DBE8B7-CDB0-4517-89B2-592787F6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22</Pages>
  <Words>3055</Words>
  <Characters>17418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Panintorn Anusuriya</dc:creator>
  <cp:keywords/>
  <dc:description/>
  <cp:lastModifiedBy>Nitinath, Kajohntridach</cp:lastModifiedBy>
  <cp:revision>3</cp:revision>
  <cp:lastPrinted>2022-10-31T09:26:00Z</cp:lastPrinted>
  <dcterms:created xsi:type="dcterms:W3CDTF">2022-11-07T08:46:00Z</dcterms:created>
  <dcterms:modified xsi:type="dcterms:W3CDTF">2022-11-07T08:47:00Z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