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49161F" w:rsidRPr="00483087" w14:paraId="50E9F35A" w14:textId="77777777" w:rsidTr="00FF34E4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ACA54B" w14:textId="1376B8FD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DEFF5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FB6F4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49161F" w:rsidRPr="00483087" w14:paraId="655800A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368" w:type="dxa"/>
          </w:tcPr>
          <w:p w14:paraId="3A29B2BD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ADDD7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D717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35FFE" w:rsidRPr="00483087" w14:paraId="26CE69C1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C1E1FF8" w14:textId="59C05012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BD5F5C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002669" w14:textId="6357E41E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35FFE" w:rsidRPr="00483087" w14:paraId="74EF1AD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7BBE242" w14:textId="5CDA07A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E3F350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FA2F23" w14:textId="03889894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35FFE" w:rsidRPr="00483087" w14:paraId="31D6E162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A6EDF0A" w14:textId="4E038C35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A6F6072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D3CFC7" w14:textId="27FE8F7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5F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635FFE" w:rsidRPr="00483087" w14:paraId="0307CE63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3E5B51A" w14:textId="639BC59D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6157D2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730807" w14:textId="7FD8DA5C" w:rsidR="00635FFE" w:rsidRPr="00635FFE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635FFE" w:rsidRPr="00483087" w14:paraId="25C477F7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C4A598" w14:textId="2AE616D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3119B59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818B2A" w14:textId="0E97731E" w:rsidR="00635FFE" w:rsidRPr="00635FFE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</w:tr>
      <w:tr w:rsidR="00635FFE" w:rsidRPr="00483087" w14:paraId="51E68B51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3DACF5C" w14:textId="1268F4DA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C51CAB9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DAEDEE" w14:textId="03E05641" w:rsidR="00635FFE" w:rsidRPr="00635FFE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1413F1" w:rsidRPr="00483087" w14:paraId="4650608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4700679" w14:textId="51EFB5F1" w:rsidR="001413F1" w:rsidRPr="005F36C9" w:rsidRDefault="001413F1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8B50F6C" w14:textId="77777777" w:rsidR="001413F1" w:rsidRPr="005F36C9" w:rsidRDefault="001413F1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1D764E" w14:textId="1264605C" w:rsidR="001413F1" w:rsidRDefault="001413F1" w:rsidP="00635FF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A2B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ทุนเรือนหุ้น</w:t>
            </w:r>
          </w:p>
        </w:tc>
      </w:tr>
      <w:tr w:rsidR="00635FFE" w:rsidRPr="00483087" w14:paraId="6C0065CE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6DE6FC" w14:textId="7754827D" w:rsidR="00635FFE" w:rsidRPr="005F36C9" w:rsidRDefault="001413F1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34350DA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81860D" w14:textId="57669EE1" w:rsidR="00635FFE" w:rsidRPr="005F36C9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46C2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413F1" w:rsidRPr="00483087" w14:paraId="31A22A6D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1E2C386" w14:textId="4C0D4572" w:rsidR="001413F1" w:rsidRPr="005F36C9" w:rsidRDefault="001413F1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373A06D" w14:textId="77777777" w:rsidR="001413F1" w:rsidRPr="005F36C9" w:rsidRDefault="001413F1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DE7102" w14:textId="3D3BCBAE" w:rsidR="001413F1" w:rsidRPr="00F246C2" w:rsidRDefault="001413F1" w:rsidP="00635FF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3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D524C8" w:rsidRPr="00483087" w14:paraId="67C60834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25D0A26" w14:textId="6C6B26BE" w:rsidR="00D524C8" w:rsidRPr="005F36C9" w:rsidRDefault="001413F1" w:rsidP="00D524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65B2DCC" w14:textId="77777777" w:rsidR="00D524C8" w:rsidRPr="005F36C9" w:rsidRDefault="00D524C8" w:rsidP="00D524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F8A45C" w14:textId="74044902" w:rsidR="00D524C8" w:rsidRPr="00D524C8" w:rsidRDefault="00D524C8" w:rsidP="00D524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24C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524C8" w:rsidRPr="00483087" w14:paraId="28B30DAB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35A83B" w14:textId="219A8F60" w:rsidR="00D524C8" w:rsidRPr="005F36C9" w:rsidRDefault="001413F1" w:rsidP="00D524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C83A425" w14:textId="77777777" w:rsidR="00D524C8" w:rsidRPr="005F36C9" w:rsidRDefault="00D524C8" w:rsidP="00D524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3CE892" w14:textId="1C77A863" w:rsidR="00D524C8" w:rsidRPr="005F36C9" w:rsidRDefault="00D524C8" w:rsidP="00D524C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F36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25FBE5FD" w14:textId="77777777" w:rsidR="009D38B0" w:rsidRPr="00D82A8C" w:rsidRDefault="0049161F" w:rsidP="00F80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br w:type="page"/>
      </w:r>
      <w:r w:rsidR="009D38B0" w:rsidRPr="00D82A8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BB2DB6C" w14:textId="77777777" w:rsidR="009D38B0" w:rsidRPr="00D82A8C" w:rsidRDefault="009D38B0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98A723" w14:textId="23E87B9C" w:rsidR="00820DA6" w:rsidRPr="00D82A8C" w:rsidRDefault="009D38B0" w:rsidP="00256D3B">
      <w:pPr>
        <w:spacing w:line="240" w:lineRule="auto"/>
        <w:ind w:left="550"/>
        <w:jc w:val="both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2033E" w:rsidRPr="00D82A8C">
        <w:rPr>
          <w:rFonts w:asciiTheme="majorBidi" w:hAnsiTheme="majorBidi" w:cstheme="majorBidi"/>
          <w:sz w:val="30"/>
          <w:szCs w:val="30"/>
          <w:cs/>
        </w:rPr>
        <w:t>คณะ</w:t>
      </w:r>
      <w:r w:rsidRPr="00D82A8C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C0297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B4D7D">
        <w:rPr>
          <w:rFonts w:asciiTheme="majorBidi" w:hAnsiTheme="majorBidi" w:cstheme="majorBidi"/>
          <w:sz w:val="30"/>
          <w:szCs w:val="30"/>
        </w:rPr>
        <w:t>9</w:t>
      </w:r>
      <w:r w:rsidR="00B03ECE" w:rsidRPr="00C0297F">
        <w:rPr>
          <w:rFonts w:asciiTheme="majorBidi" w:hAnsiTheme="majorBidi" w:cstheme="majorBidi"/>
          <w:sz w:val="30"/>
          <w:szCs w:val="30"/>
        </w:rPr>
        <w:t xml:space="preserve"> </w:t>
      </w:r>
      <w:r w:rsidR="00B03ECE" w:rsidRPr="00C0297F">
        <w:rPr>
          <w:rFonts w:asciiTheme="majorBidi" w:hAnsiTheme="majorBidi" w:cstheme="majorBidi" w:hint="cs"/>
          <w:sz w:val="30"/>
          <w:szCs w:val="30"/>
          <w:cs/>
        </w:rPr>
        <w:t>พ</w:t>
      </w:r>
      <w:r w:rsidR="00B03ECE">
        <w:rPr>
          <w:rFonts w:asciiTheme="majorBidi" w:hAnsiTheme="majorBidi" w:cstheme="majorBidi" w:hint="cs"/>
          <w:sz w:val="30"/>
          <w:szCs w:val="30"/>
          <w:cs/>
        </w:rPr>
        <w:t xml:space="preserve">ฤศจิกายน </w:t>
      </w:r>
      <w:r w:rsidR="00EE3EF9">
        <w:rPr>
          <w:rFonts w:asciiTheme="majorBidi" w:hAnsiTheme="majorBidi" w:cstheme="majorBidi"/>
          <w:sz w:val="30"/>
          <w:szCs w:val="30"/>
        </w:rPr>
        <w:t>2565</w:t>
      </w:r>
    </w:p>
    <w:p w14:paraId="2650A895" w14:textId="77777777" w:rsidR="00BA4E25" w:rsidRPr="00D82A8C" w:rsidRDefault="00BA4E25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A276D32" w14:textId="63AC824B" w:rsidR="00135923" w:rsidRPr="00D82A8C" w:rsidRDefault="00152F09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5950DA1" w14:textId="77777777" w:rsidR="00135923" w:rsidRPr="00D82A8C" w:rsidRDefault="00135923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6281265" w14:textId="52AF51F3" w:rsidR="005850A4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576C8" w:rsidRPr="00D82A8C">
        <w:rPr>
          <w:rFonts w:asciiTheme="majorBidi" w:hAnsiTheme="majorBidi" w:cstheme="majorBidi"/>
          <w:sz w:val="30"/>
          <w:szCs w:val="30"/>
          <w:cs/>
        </w:rPr>
        <w:br/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82A8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D82A8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D82A8C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</w:t>
      </w:r>
      <w:r w:rsidRPr="00D82A8C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82A8C">
        <w:rPr>
          <w:rFonts w:asciiTheme="majorBidi" w:hAnsiTheme="majorBidi" w:cstheme="majorBidi"/>
          <w:sz w:val="30"/>
          <w:szCs w:val="30"/>
        </w:rPr>
        <w:t xml:space="preserve"> 31 </w:t>
      </w:r>
      <w:r w:rsidRPr="00D82A8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82A8C">
        <w:rPr>
          <w:rFonts w:asciiTheme="majorBidi" w:hAnsiTheme="majorBidi" w:cstheme="majorBidi"/>
          <w:sz w:val="30"/>
          <w:szCs w:val="30"/>
        </w:rPr>
        <w:t xml:space="preserve"> 256</w:t>
      </w:r>
      <w:r w:rsidR="00635880" w:rsidRPr="00D82A8C">
        <w:rPr>
          <w:rFonts w:asciiTheme="majorBidi" w:hAnsiTheme="majorBidi" w:cstheme="majorBidi"/>
          <w:sz w:val="30"/>
          <w:szCs w:val="30"/>
        </w:rPr>
        <w:t>4</w:t>
      </w:r>
    </w:p>
    <w:p w14:paraId="4C262E60" w14:textId="6FCDF39C" w:rsidR="00414E6C" w:rsidRPr="00D82A8C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B07A69A" w14:textId="14F0042B" w:rsidR="00414E6C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D82A8C">
        <w:rPr>
          <w:rFonts w:asciiTheme="majorBidi" w:hAnsiTheme="majorBidi" w:cstheme="majorBidi"/>
          <w:sz w:val="30"/>
          <w:szCs w:val="30"/>
        </w:rPr>
        <w:t xml:space="preserve">31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82A8C">
        <w:rPr>
          <w:rFonts w:asciiTheme="majorBidi" w:hAnsiTheme="majorBidi" w:cstheme="majorBidi"/>
          <w:sz w:val="30"/>
          <w:szCs w:val="30"/>
        </w:rPr>
        <w:t>256</w:t>
      </w:r>
      <w:r w:rsidR="00635880" w:rsidRPr="00D82A8C">
        <w:rPr>
          <w:rFonts w:asciiTheme="majorBidi" w:hAnsiTheme="majorBidi" w:cstheme="majorBidi"/>
          <w:sz w:val="30"/>
          <w:szCs w:val="30"/>
        </w:rPr>
        <w:t>4</w:t>
      </w:r>
    </w:p>
    <w:p w14:paraId="36BA1A15" w14:textId="1C875AB1" w:rsidR="00414E6C" w:rsidRPr="00D82A8C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62EC7F2" w14:textId="508A6FB7" w:rsidR="00717DC6" w:rsidRPr="00D82A8C" w:rsidRDefault="00FF03ED" w:rsidP="00EE3EF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191C27" w14:textId="77777777" w:rsidR="002A61E4" w:rsidRPr="002A57C4" w:rsidRDefault="002A61E4" w:rsidP="002A61E4">
      <w:pPr>
        <w:pStyle w:val="block"/>
        <w:spacing w:after="0"/>
        <w:ind w:left="360" w:right="-45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9405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74"/>
        <w:gridCol w:w="1191"/>
        <w:gridCol w:w="275"/>
        <w:gridCol w:w="1168"/>
        <w:gridCol w:w="282"/>
        <w:gridCol w:w="6"/>
        <w:gridCol w:w="1178"/>
        <w:gridCol w:w="269"/>
        <w:gridCol w:w="1162"/>
      </w:tblGrid>
      <w:tr w:rsidR="00747C81" w:rsidRPr="00C946D7" w14:paraId="11B5B815" w14:textId="77777777" w:rsidTr="00747C81">
        <w:trPr>
          <w:tblHeader/>
        </w:trPr>
        <w:tc>
          <w:tcPr>
            <w:tcW w:w="3460" w:type="pct"/>
            <w:gridSpan w:val="4"/>
          </w:tcPr>
          <w:p w14:paraId="20BE9CEB" w14:textId="575F8291" w:rsidR="00747C81" w:rsidRPr="00C946D7" w:rsidRDefault="00747C81" w:rsidP="00747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37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53" w:type="pct"/>
            <w:gridSpan w:val="2"/>
          </w:tcPr>
          <w:p w14:paraId="4B969439" w14:textId="77777777" w:rsidR="00747C81" w:rsidRPr="00C946D7" w:rsidRDefault="00747C81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6AC13907" w14:textId="77777777" w:rsidR="00747C81" w:rsidRPr="00C946D7" w:rsidRDefault="00747C81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A61E4" w:rsidRPr="00C946D7" w14:paraId="7032DFE5" w14:textId="77777777" w:rsidTr="00836DE4">
        <w:trPr>
          <w:tblHeader/>
        </w:trPr>
        <w:tc>
          <w:tcPr>
            <w:tcW w:w="2060" w:type="pct"/>
          </w:tcPr>
          <w:p w14:paraId="0363BEBF" w14:textId="4AB9DCFC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400" w:type="pct"/>
            <w:gridSpan w:val="3"/>
          </w:tcPr>
          <w:p w14:paraId="249952F2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  <w:gridSpan w:val="2"/>
          </w:tcPr>
          <w:p w14:paraId="290FD22D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5EFECE08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1E4" w:rsidRPr="00C946D7" w14:paraId="2A81DA07" w14:textId="77777777" w:rsidTr="00836DE4">
        <w:trPr>
          <w:tblHeader/>
        </w:trPr>
        <w:tc>
          <w:tcPr>
            <w:tcW w:w="2060" w:type="pct"/>
          </w:tcPr>
          <w:p w14:paraId="6AC44FF8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3" w:type="pct"/>
          </w:tcPr>
          <w:p w14:paraId="083CDFFF" w14:textId="21D1AE2C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46" w:type="pct"/>
          </w:tcPr>
          <w:p w14:paraId="2269F9B4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69D2D7B" w14:textId="7F11D2BB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50" w:type="pct"/>
          </w:tcPr>
          <w:p w14:paraId="66E69F46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879273B" w14:textId="27A0A606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43" w:type="pct"/>
          </w:tcPr>
          <w:p w14:paraId="1AE2E45E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D5FAD23" w14:textId="06E9F948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</w:tr>
      <w:tr w:rsidR="002A61E4" w:rsidRPr="00C946D7" w14:paraId="63DD83B4" w14:textId="77777777" w:rsidTr="00836DE4">
        <w:trPr>
          <w:tblHeader/>
        </w:trPr>
        <w:tc>
          <w:tcPr>
            <w:tcW w:w="2060" w:type="pct"/>
          </w:tcPr>
          <w:p w14:paraId="52960EDE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0" w:type="pct"/>
            <w:gridSpan w:val="8"/>
          </w:tcPr>
          <w:p w14:paraId="61C529B2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61E4" w:rsidRPr="00C946D7" w14:paraId="1FAE6860" w14:textId="77777777" w:rsidTr="00836DE4">
        <w:tc>
          <w:tcPr>
            <w:tcW w:w="2060" w:type="pct"/>
          </w:tcPr>
          <w:p w14:paraId="44127BC3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3" w:type="pct"/>
          </w:tcPr>
          <w:p w14:paraId="1422CCD9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6194E9E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3E9B633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7FFA237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4FEC9BC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D8DFC26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4B0F2940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14FD" w:rsidRPr="00C946D7" w14:paraId="26B973CE" w14:textId="77777777" w:rsidTr="00836DE4">
        <w:tc>
          <w:tcPr>
            <w:tcW w:w="2060" w:type="pct"/>
          </w:tcPr>
          <w:p w14:paraId="00E6E27A" w14:textId="77777777" w:rsidR="002C14FD" w:rsidRPr="00CC057B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633" w:type="pct"/>
          </w:tcPr>
          <w:p w14:paraId="348B0D41" w14:textId="3F504647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5885386" w14:textId="77777777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9F92A02" w14:textId="453E4D12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6CD8DA8" w14:textId="77777777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6C03454" w14:textId="3FAA3457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</w:rPr>
              <w:t>42,230</w:t>
            </w:r>
          </w:p>
        </w:tc>
        <w:tc>
          <w:tcPr>
            <w:tcW w:w="143" w:type="pct"/>
          </w:tcPr>
          <w:p w14:paraId="76A47399" w14:textId="77777777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1DF3A2CE" w14:textId="4755BB59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37,878</w:t>
            </w:r>
          </w:p>
        </w:tc>
      </w:tr>
      <w:tr w:rsidR="002C14FD" w:rsidRPr="00C946D7" w14:paraId="64439747" w14:textId="77777777" w:rsidTr="00836DE4">
        <w:tc>
          <w:tcPr>
            <w:tcW w:w="2060" w:type="pct"/>
          </w:tcPr>
          <w:p w14:paraId="339C7DCE" w14:textId="77777777" w:rsidR="002C14FD" w:rsidRPr="00CC057B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3" w:type="pct"/>
          </w:tcPr>
          <w:p w14:paraId="159304C1" w14:textId="05A4DF1F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42A2D70" w14:textId="77777777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11E0CE9" w14:textId="0B80EC1E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8E21DB7" w14:textId="77777777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59AAB81" w14:textId="7FA6D441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</w:rPr>
              <w:t>393</w:t>
            </w:r>
          </w:p>
        </w:tc>
        <w:tc>
          <w:tcPr>
            <w:tcW w:w="143" w:type="pct"/>
          </w:tcPr>
          <w:p w14:paraId="09B24C48" w14:textId="77777777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18252686" w14:textId="2A9C9B12" w:rsidR="002C14FD" w:rsidRPr="00623BF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333</w:t>
            </w:r>
          </w:p>
        </w:tc>
      </w:tr>
      <w:tr w:rsidR="002C14FD" w:rsidRPr="00623BFC" w14:paraId="6523EFF2" w14:textId="77777777" w:rsidTr="00836DE4">
        <w:tc>
          <w:tcPr>
            <w:tcW w:w="2060" w:type="pct"/>
          </w:tcPr>
          <w:p w14:paraId="100F6C44" w14:textId="77777777" w:rsidR="002C14FD" w:rsidRPr="00CC057B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057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3" w:type="pct"/>
          </w:tcPr>
          <w:p w14:paraId="3AB92EA4" w14:textId="21106D1F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D3F1D6C" w14:textId="77777777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9589BE4" w14:textId="46B7B300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76143C8" w14:textId="77777777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9723435" w14:textId="3E29BBF9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</w:rPr>
              <w:t>7,980</w:t>
            </w:r>
          </w:p>
        </w:tc>
        <w:tc>
          <w:tcPr>
            <w:tcW w:w="143" w:type="pct"/>
          </w:tcPr>
          <w:p w14:paraId="2D49CC51" w14:textId="77777777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03300B08" w14:textId="735BD308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14FD" w:rsidRPr="00C946D7" w14:paraId="49AFEDD8" w14:textId="77777777" w:rsidTr="00836DE4">
        <w:tc>
          <w:tcPr>
            <w:tcW w:w="2060" w:type="pct"/>
          </w:tcPr>
          <w:p w14:paraId="2EB9000B" w14:textId="77777777" w:rsidR="002C14FD" w:rsidRPr="00CC057B" w:rsidRDefault="002C14FD" w:rsidP="002C14FD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33" w:type="pct"/>
          </w:tcPr>
          <w:p w14:paraId="0A436A69" w14:textId="0E371555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755EB66" w14:textId="77777777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6349D2C" w14:textId="08A17318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B7E50C9" w14:textId="77777777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7EE2AE0" w14:textId="621D0AC2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</w:rPr>
              <w:t>1,476</w:t>
            </w:r>
          </w:p>
        </w:tc>
        <w:tc>
          <w:tcPr>
            <w:tcW w:w="143" w:type="pct"/>
          </w:tcPr>
          <w:p w14:paraId="46EFB6F4" w14:textId="77777777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754A97D6" w14:textId="5685AC1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  <w:lang w:val="en-GB"/>
              </w:rPr>
              <w:t>1,227</w:t>
            </w:r>
          </w:p>
        </w:tc>
      </w:tr>
      <w:tr w:rsidR="002C14FD" w:rsidRPr="00C946D7" w14:paraId="2DB06164" w14:textId="77777777" w:rsidTr="00836DE4">
        <w:tc>
          <w:tcPr>
            <w:tcW w:w="2060" w:type="pct"/>
          </w:tcPr>
          <w:p w14:paraId="7D44501B" w14:textId="77777777" w:rsidR="002C14FD" w:rsidRPr="002A57C4" w:rsidRDefault="002C14FD" w:rsidP="002C14FD">
            <w:pPr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33" w:type="pct"/>
          </w:tcPr>
          <w:p w14:paraId="40C21771" w14:textId="77777777" w:rsidR="002C14FD" w:rsidRPr="002A57C4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14:paraId="710A18CC" w14:textId="77777777" w:rsidR="002C14FD" w:rsidRPr="002A57C4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621" w:type="pct"/>
          </w:tcPr>
          <w:p w14:paraId="2B6646A4" w14:textId="77777777" w:rsidR="002C14FD" w:rsidRPr="002A57C4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50" w:type="pct"/>
          </w:tcPr>
          <w:p w14:paraId="0DB0D739" w14:textId="77777777" w:rsidR="002C14FD" w:rsidRPr="002A57C4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629" w:type="pct"/>
            <w:gridSpan w:val="2"/>
          </w:tcPr>
          <w:p w14:paraId="543D70C9" w14:textId="77777777" w:rsidR="002C14FD" w:rsidRPr="002A57C4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43" w:type="pct"/>
          </w:tcPr>
          <w:p w14:paraId="541CA902" w14:textId="77777777" w:rsidR="002C14FD" w:rsidRPr="002A57C4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618" w:type="pct"/>
          </w:tcPr>
          <w:p w14:paraId="6A8C9155" w14:textId="77777777" w:rsidR="002C14FD" w:rsidRPr="002A57C4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</w:tbl>
    <w:p w14:paraId="2363CC04" w14:textId="46967597" w:rsidR="002A61E4" w:rsidRDefault="002A61E4">
      <w:pPr>
        <w:rPr>
          <w:rFonts w:cstheme="minorBidi"/>
        </w:rPr>
      </w:pPr>
      <w:r>
        <w:br w:type="page"/>
      </w:r>
    </w:p>
    <w:tbl>
      <w:tblPr>
        <w:tblW w:w="9405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74"/>
        <w:gridCol w:w="1190"/>
        <w:gridCol w:w="275"/>
        <w:gridCol w:w="8"/>
        <w:gridCol w:w="1161"/>
        <w:gridCol w:w="282"/>
        <w:gridCol w:w="6"/>
        <w:gridCol w:w="1178"/>
        <w:gridCol w:w="269"/>
        <w:gridCol w:w="1162"/>
      </w:tblGrid>
      <w:tr w:rsidR="001D4B56" w:rsidRPr="00C946D7" w14:paraId="086EAEF6" w14:textId="77777777" w:rsidTr="001D4B56">
        <w:trPr>
          <w:tblHeader/>
        </w:trPr>
        <w:tc>
          <w:tcPr>
            <w:tcW w:w="3460" w:type="pct"/>
            <w:gridSpan w:val="5"/>
          </w:tcPr>
          <w:p w14:paraId="49B0DFB9" w14:textId="706EB56C" w:rsidR="001D4B56" w:rsidRPr="00C946D7" w:rsidRDefault="001D4B56" w:rsidP="001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37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53" w:type="pct"/>
            <w:gridSpan w:val="2"/>
          </w:tcPr>
          <w:p w14:paraId="21839F31" w14:textId="77777777" w:rsidR="001D4B56" w:rsidRPr="00C946D7" w:rsidRDefault="001D4B56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517ECC41" w14:textId="77777777" w:rsidR="001D4B56" w:rsidRPr="00C946D7" w:rsidRDefault="001D4B56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A61E4" w:rsidRPr="00C946D7" w14:paraId="6C819902" w14:textId="77777777" w:rsidTr="00836DE4">
        <w:trPr>
          <w:tblHeader/>
        </w:trPr>
        <w:tc>
          <w:tcPr>
            <w:tcW w:w="2060" w:type="pct"/>
          </w:tcPr>
          <w:p w14:paraId="193AC293" w14:textId="091B1E86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400" w:type="pct"/>
            <w:gridSpan w:val="4"/>
          </w:tcPr>
          <w:p w14:paraId="7E474582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  <w:gridSpan w:val="2"/>
          </w:tcPr>
          <w:p w14:paraId="0F4290B4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07B60244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1E4" w:rsidRPr="00C946D7" w14:paraId="6C9F7141" w14:textId="77777777" w:rsidTr="00836DE4">
        <w:trPr>
          <w:tblHeader/>
        </w:trPr>
        <w:tc>
          <w:tcPr>
            <w:tcW w:w="2060" w:type="pct"/>
          </w:tcPr>
          <w:p w14:paraId="42D7C54E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3" w:type="pct"/>
          </w:tcPr>
          <w:p w14:paraId="6AB92A9C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46" w:type="pct"/>
          </w:tcPr>
          <w:p w14:paraId="5CA48460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2E7751AF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50" w:type="pct"/>
          </w:tcPr>
          <w:p w14:paraId="32857540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4EFE773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43" w:type="pct"/>
          </w:tcPr>
          <w:p w14:paraId="428F0064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30EDF76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</w:tr>
      <w:tr w:rsidR="002A61E4" w:rsidRPr="00C946D7" w14:paraId="33D73EDB" w14:textId="77777777" w:rsidTr="00836DE4">
        <w:trPr>
          <w:tblHeader/>
        </w:trPr>
        <w:tc>
          <w:tcPr>
            <w:tcW w:w="2060" w:type="pct"/>
          </w:tcPr>
          <w:p w14:paraId="3BC8BE15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0" w:type="pct"/>
            <w:gridSpan w:val="9"/>
          </w:tcPr>
          <w:p w14:paraId="1F30F297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61E4" w:rsidRPr="00C946D7" w14:paraId="4EEDC927" w14:textId="77777777" w:rsidTr="00836DE4">
        <w:tc>
          <w:tcPr>
            <w:tcW w:w="2060" w:type="pct"/>
          </w:tcPr>
          <w:p w14:paraId="6295084D" w14:textId="567D63A0" w:rsidR="002A61E4" w:rsidRPr="00C946D7" w:rsidRDefault="002A61E4" w:rsidP="002A61E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D2A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33" w:type="pct"/>
          </w:tcPr>
          <w:p w14:paraId="0A6C5D0C" w14:textId="77777777" w:rsidR="002A61E4" w:rsidRPr="00C946D7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A3A5E7C" w14:textId="77777777" w:rsidR="002A61E4" w:rsidRPr="00C946D7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2C47C60A" w14:textId="77777777" w:rsidR="002A61E4" w:rsidRPr="00C946D7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885455F" w14:textId="77777777" w:rsidR="002A61E4" w:rsidRPr="00C946D7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BC34241" w14:textId="77777777" w:rsidR="002A61E4" w:rsidRPr="00C946D7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CD16AF0" w14:textId="77777777" w:rsidR="002A61E4" w:rsidRPr="00C946D7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69006349" w14:textId="77777777" w:rsidR="002A61E4" w:rsidRPr="00C946D7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14FD" w:rsidRPr="00C946D7" w14:paraId="4443700A" w14:textId="77777777" w:rsidTr="00836DE4">
        <w:tc>
          <w:tcPr>
            <w:tcW w:w="2060" w:type="pct"/>
          </w:tcPr>
          <w:p w14:paraId="134AAAA6" w14:textId="77777777" w:rsidR="002C14FD" w:rsidRPr="00C946D7" w:rsidRDefault="002C14FD" w:rsidP="002C14F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33" w:type="pct"/>
          </w:tcPr>
          <w:p w14:paraId="32814EBD" w14:textId="3245FB83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25B6777D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6412AD2E" w14:textId="38C2017A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B8AB572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35FBA4B" w14:textId="1D532705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A7AADF5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6F705A41" w14:textId="720D2A4F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14FD" w:rsidRPr="00C946D7" w14:paraId="139FD3A9" w14:textId="77777777" w:rsidTr="00836DE4">
        <w:tc>
          <w:tcPr>
            <w:tcW w:w="2060" w:type="pct"/>
          </w:tcPr>
          <w:p w14:paraId="59C0062D" w14:textId="77777777" w:rsidR="002C14FD" w:rsidRDefault="002C14FD" w:rsidP="002C14F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36B9D672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264B50C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3C825AD6" w14:textId="77777777" w:rsidR="002C14FD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FE39689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912FAF6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8326624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00854474" w14:textId="77777777" w:rsidR="002C14FD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14FD" w:rsidRPr="00C946D7" w14:paraId="5D7836BF" w14:textId="77777777" w:rsidTr="00836DE4">
        <w:tc>
          <w:tcPr>
            <w:tcW w:w="2060" w:type="pct"/>
          </w:tcPr>
          <w:p w14:paraId="6A2E165B" w14:textId="77777777" w:rsidR="002C14FD" w:rsidRPr="00C946D7" w:rsidRDefault="002C14FD" w:rsidP="002C14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3" w:type="pct"/>
          </w:tcPr>
          <w:p w14:paraId="051CA264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8E7713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127AD5D8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D6A6CF4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6E289EF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BD25FA0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50AB7A1B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14FD" w:rsidRPr="00C946D7" w14:paraId="1B307B08" w14:textId="77777777" w:rsidTr="00836DE4">
        <w:tc>
          <w:tcPr>
            <w:tcW w:w="2060" w:type="pct"/>
          </w:tcPr>
          <w:p w14:paraId="67D92E87" w14:textId="77777777" w:rsidR="002C14FD" w:rsidRPr="00C946D7" w:rsidRDefault="002C14FD" w:rsidP="002C14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33" w:type="pct"/>
          </w:tcPr>
          <w:p w14:paraId="11DAD586" w14:textId="41CE9CB8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</w:rPr>
              <w:t>5,604</w:t>
            </w:r>
          </w:p>
        </w:tc>
        <w:tc>
          <w:tcPr>
            <w:tcW w:w="146" w:type="pct"/>
          </w:tcPr>
          <w:p w14:paraId="133E3F6A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56136ECB" w14:textId="3E599BC4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85B7D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B85B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85B7D">
              <w:rPr>
                <w:rFonts w:ascii="Angsana New" w:hAnsi="Angsana New" w:cs="Angsana New"/>
                <w:sz w:val="30"/>
                <w:szCs w:val="30"/>
                <w:cs/>
              </w:rPr>
              <w:t>762</w:t>
            </w:r>
          </w:p>
        </w:tc>
        <w:tc>
          <w:tcPr>
            <w:tcW w:w="150" w:type="pct"/>
          </w:tcPr>
          <w:p w14:paraId="428E3ECF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60C559A" w14:textId="004E4C88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</w:rPr>
              <w:t>5,588</w:t>
            </w:r>
          </w:p>
        </w:tc>
        <w:tc>
          <w:tcPr>
            <w:tcW w:w="143" w:type="pct"/>
          </w:tcPr>
          <w:p w14:paraId="023CDCF3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73F50E3F" w14:textId="1F44D9D4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85B7D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B85B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85B7D">
              <w:rPr>
                <w:rFonts w:ascii="Angsana New" w:hAnsi="Angsana New" w:cs="Angsana New"/>
                <w:sz w:val="30"/>
                <w:szCs w:val="30"/>
                <w:cs/>
              </w:rPr>
              <w:t>762</w:t>
            </w:r>
          </w:p>
        </w:tc>
      </w:tr>
      <w:tr w:rsidR="002C14FD" w:rsidRPr="00C946D7" w14:paraId="45CEB3F8" w14:textId="77777777" w:rsidTr="00836DE4">
        <w:tc>
          <w:tcPr>
            <w:tcW w:w="2060" w:type="pct"/>
          </w:tcPr>
          <w:p w14:paraId="2DEC9AEE" w14:textId="77777777" w:rsidR="002C14FD" w:rsidRPr="00C946D7" w:rsidRDefault="002C14FD" w:rsidP="002C14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33" w:type="pct"/>
          </w:tcPr>
          <w:p w14:paraId="690058B3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D57CCBA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1" w:type="pct"/>
            <w:gridSpan w:val="2"/>
          </w:tcPr>
          <w:p w14:paraId="3C55E585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652F303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gridSpan w:val="2"/>
          </w:tcPr>
          <w:p w14:paraId="77418FCE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936CA3F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35F9A8D5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14FD" w:rsidRPr="00C946D7" w14:paraId="2120E47B" w14:textId="77777777" w:rsidTr="00836DE4">
        <w:tc>
          <w:tcPr>
            <w:tcW w:w="2060" w:type="pct"/>
          </w:tcPr>
          <w:p w14:paraId="11E973BD" w14:textId="4421A3CD" w:rsidR="002C14FD" w:rsidRPr="00C946D7" w:rsidRDefault="004A7CF9" w:rsidP="002C14FD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8BE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33" w:type="pct"/>
          </w:tcPr>
          <w:p w14:paraId="4409D886" w14:textId="2E5F074D" w:rsidR="002C14FD" w:rsidRPr="007B64D1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5</w:t>
            </w:r>
            <w:r w:rsidRPr="00F711F3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F711F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400</w:t>
            </w:r>
          </w:p>
        </w:tc>
        <w:tc>
          <w:tcPr>
            <w:tcW w:w="150" w:type="pct"/>
            <w:gridSpan w:val="2"/>
          </w:tcPr>
          <w:p w14:paraId="48C475BB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33E553BC" w14:textId="5EC79082" w:rsidR="002C14FD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5</w:t>
            </w:r>
            <w:r w:rsidRPr="00F711F3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F711F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400</w:t>
            </w:r>
          </w:p>
        </w:tc>
        <w:tc>
          <w:tcPr>
            <w:tcW w:w="150" w:type="pct"/>
          </w:tcPr>
          <w:p w14:paraId="7FCA341A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gridSpan w:val="2"/>
          </w:tcPr>
          <w:p w14:paraId="0B3DBD5D" w14:textId="76EFDADB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F711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11F3">
              <w:rPr>
                <w:rFonts w:ascii="Angsana New" w:hAnsi="Angsana New" w:cs="Angsana New"/>
                <w:sz w:val="30"/>
                <w:szCs w:val="30"/>
                <w:cs/>
              </w:rPr>
              <w:t>400</w:t>
            </w:r>
          </w:p>
        </w:tc>
        <w:tc>
          <w:tcPr>
            <w:tcW w:w="143" w:type="pct"/>
          </w:tcPr>
          <w:p w14:paraId="5A964C42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52F87803" w14:textId="62F9AE84" w:rsidR="002C14FD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5</w:t>
            </w:r>
            <w:r w:rsidRPr="00F711F3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F711F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400</w:t>
            </w:r>
          </w:p>
        </w:tc>
      </w:tr>
      <w:tr w:rsidR="002C14FD" w:rsidRPr="00C946D7" w14:paraId="2A1BFF38" w14:textId="77777777" w:rsidTr="00836DE4">
        <w:tc>
          <w:tcPr>
            <w:tcW w:w="2060" w:type="pct"/>
          </w:tcPr>
          <w:p w14:paraId="05EA10EA" w14:textId="77777777" w:rsidR="002C14FD" w:rsidRPr="00C946D7" w:rsidRDefault="002C14FD" w:rsidP="002C14FD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3" w:type="pct"/>
          </w:tcPr>
          <w:p w14:paraId="7F978665" w14:textId="0EA7E141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</w:rPr>
              <w:t>149</w:t>
            </w:r>
          </w:p>
        </w:tc>
        <w:tc>
          <w:tcPr>
            <w:tcW w:w="150" w:type="pct"/>
            <w:gridSpan w:val="2"/>
          </w:tcPr>
          <w:p w14:paraId="730BC307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2545EAF1" w14:textId="30A9BC06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  <w:cs/>
              </w:rPr>
              <w:t>145</w:t>
            </w:r>
          </w:p>
        </w:tc>
        <w:tc>
          <w:tcPr>
            <w:tcW w:w="150" w:type="pct"/>
          </w:tcPr>
          <w:p w14:paraId="0652DBB9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gridSpan w:val="2"/>
          </w:tcPr>
          <w:p w14:paraId="33C3F637" w14:textId="41975942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  <w:cs/>
              </w:rPr>
              <w:t>149</w:t>
            </w:r>
          </w:p>
        </w:tc>
        <w:tc>
          <w:tcPr>
            <w:tcW w:w="143" w:type="pct"/>
          </w:tcPr>
          <w:p w14:paraId="7FC963AF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6C022A41" w14:textId="74ADBD1D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  <w:cs/>
              </w:rPr>
              <w:t>145</w:t>
            </w:r>
          </w:p>
        </w:tc>
      </w:tr>
      <w:tr w:rsidR="002C14FD" w:rsidRPr="00483087" w14:paraId="2F6C060C" w14:textId="77777777" w:rsidTr="00836DE4">
        <w:tc>
          <w:tcPr>
            <w:tcW w:w="2060" w:type="pct"/>
          </w:tcPr>
          <w:p w14:paraId="0F1AC7B6" w14:textId="77777777" w:rsidR="002C14FD" w:rsidRPr="003A6CED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6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116C45B8" w14:textId="59792AA4" w:rsidR="002C14FD" w:rsidRPr="003A6CED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6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5,549</w:t>
            </w:r>
          </w:p>
        </w:tc>
        <w:tc>
          <w:tcPr>
            <w:tcW w:w="150" w:type="pct"/>
            <w:gridSpan w:val="2"/>
          </w:tcPr>
          <w:p w14:paraId="01BB6AF4" w14:textId="77777777" w:rsidR="002C14FD" w:rsidRPr="003A6CED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0E02D495" w14:textId="66C6496C" w:rsidR="002C14FD" w:rsidRPr="003A6CED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6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</w:t>
            </w:r>
            <w:r w:rsidRPr="003A6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A6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545</w:t>
            </w:r>
          </w:p>
        </w:tc>
        <w:tc>
          <w:tcPr>
            <w:tcW w:w="150" w:type="pct"/>
          </w:tcPr>
          <w:p w14:paraId="1DA2059D" w14:textId="77777777" w:rsidR="002C14FD" w:rsidRPr="003A6CED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BE2C54" w14:textId="554BE99C" w:rsidR="002C14FD" w:rsidRPr="003A6CED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6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5,549</w:t>
            </w:r>
          </w:p>
        </w:tc>
        <w:tc>
          <w:tcPr>
            <w:tcW w:w="143" w:type="pct"/>
          </w:tcPr>
          <w:p w14:paraId="79B7799D" w14:textId="77777777" w:rsidR="002C14FD" w:rsidRPr="003A6CED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EC179D8" w14:textId="34700026" w:rsidR="002C14FD" w:rsidRPr="003A6CED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6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</w:t>
            </w:r>
            <w:r w:rsidRPr="003A6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A6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545</w:t>
            </w:r>
          </w:p>
        </w:tc>
      </w:tr>
    </w:tbl>
    <w:p w14:paraId="7A9E8D0B" w14:textId="77777777" w:rsidR="002A61E4" w:rsidRDefault="002A61E4" w:rsidP="002E78EE">
      <w:pPr>
        <w:pStyle w:val="block"/>
        <w:tabs>
          <w:tab w:val="left" w:pos="63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CCD54ED" w14:textId="1040DBEE" w:rsidR="00476CDB" w:rsidRPr="00D82A8C" w:rsidRDefault="00536D61" w:rsidP="002E78EE">
      <w:pPr>
        <w:pStyle w:val="block"/>
        <w:tabs>
          <w:tab w:val="left" w:pos="63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ยอดคงเหลือกับกิจการที่เกี่ยวข้องกัน ณ วันที่ </w:t>
      </w:r>
      <w:r w:rsidR="00EE3EF9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D82A8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A61E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D82A8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D82A8C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DE4575"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="00F363C1" w:rsidRPr="00D82A8C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F363C1" w:rsidRPr="00D82A8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82A8C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มีดังนี้</w:t>
      </w:r>
    </w:p>
    <w:p w14:paraId="5C3FC04B" w14:textId="46795D97" w:rsidR="00DE4575" w:rsidRPr="00D82A8C" w:rsidRDefault="00DE4575" w:rsidP="002C0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5"/>
        <w:gridCol w:w="275"/>
        <w:gridCol w:w="1148"/>
        <w:gridCol w:w="237"/>
        <w:gridCol w:w="1126"/>
      </w:tblGrid>
      <w:tr w:rsidR="00DA40F2" w:rsidRPr="00F205C4" w14:paraId="5A3AA90F" w14:textId="77777777" w:rsidTr="002C0570">
        <w:trPr>
          <w:tblHeader/>
        </w:trPr>
        <w:tc>
          <w:tcPr>
            <w:tcW w:w="2108" w:type="pct"/>
          </w:tcPr>
          <w:p w14:paraId="28920FA0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066E47F1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FCAA1B8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2BAB0063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1E4" w:rsidRPr="00F205C4" w14:paraId="6D4E905C" w14:textId="77777777" w:rsidTr="002C0570">
        <w:trPr>
          <w:tblHeader/>
        </w:trPr>
        <w:tc>
          <w:tcPr>
            <w:tcW w:w="2108" w:type="pct"/>
          </w:tcPr>
          <w:p w14:paraId="1D10CA5D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83001F7" w14:textId="26BFDC7B" w:rsidR="002A61E4" w:rsidRPr="00EE3EF9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3EF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E3E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54C832B3" w14:textId="77777777" w:rsidR="002A61E4" w:rsidRPr="00EE3EF9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4DF24B" w14:textId="3E9CAAD0" w:rsidR="002A61E4" w:rsidRPr="00EE3EF9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C54E4FE" w14:textId="77777777" w:rsidR="002A61E4" w:rsidRPr="00EE3EF9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FE18B2A" w14:textId="6F088627" w:rsidR="002A61E4" w:rsidRPr="00EE3EF9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E3E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7AA48825" w14:textId="77777777" w:rsidR="002A61E4" w:rsidRPr="00EE3EF9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507F4FF" w14:textId="4C575F0B" w:rsidR="002A61E4" w:rsidRPr="00EE3EF9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A61E4" w:rsidRPr="00F205C4" w14:paraId="51091F49" w14:textId="77777777" w:rsidTr="002C0570">
        <w:trPr>
          <w:tblHeader/>
        </w:trPr>
        <w:tc>
          <w:tcPr>
            <w:tcW w:w="2108" w:type="pct"/>
          </w:tcPr>
          <w:p w14:paraId="17748F26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DA47174" w14:textId="07C193B4" w:rsidR="002A61E4" w:rsidRPr="00EE3EF9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58A16860" w14:textId="77777777" w:rsidR="002A61E4" w:rsidRPr="00EE3EF9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32E00D1" w14:textId="0B94BC87" w:rsidR="002A61E4" w:rsidRPr="00EE3EF9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0" w:type="pct"/>
          </w:tcPr>
          <w:p w14:paraId="56E238E0" w14:textId="77777777" w:rsidR="002A61E4" w:rsidRPr="00EE3EF9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FACD93E" w14:textId="2C5B6206" w:rsidR="002A61E4" w:rsidRPr="00EE3EF9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651700A1" w14:textId="77777777" w:rsidR="002A61E4" w:rsidRPr="00EE3EF9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E8009EA" w14:textId="7694C4FA" w:rsidR="002A61E4" w:rsidRPr="00EE3EF9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A61E4" w:rsidRPr="00F205C4" w14:paraId="5BB67607" w14:textId="77777777" w:rsidTr="002C0570">
        <w:trPr>
          <w:tblHeader/>
        </w:trPr>
        <w:tc>
          <w:tcPr>
            <w:tcW w:w="2108" w:type="pct"/>
          </w:tcPr>
          <w:p w14:paraId="66022615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2" w:type="pct"/>
            <w:gridSpan w:val="7"/>
          </w:tcPr>
          <w:p w14:paraId="7B7BE96A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61E4" w:rsidRPr="00F205C4" w14:paraId="01B28C33" w14:textId="77777777" w:rsidTr="002C0570">
        <w:tc>
          <w:tcPr>
            <w:tcW w:w="2108" w:type="pct"/>
          </w:tcPr>
          <w:p w14:paraId="01DAC164" w14:textId="467089EB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892" w:type="pct"/>
            <w:gridSpan w:val="7"/>
          </w:tcPr>
          <w:p w14:paraId="4039BA72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C14FD" w:rsidRPr="00E27DCD" w14:paraId="41CE4AA8" w14:textId="77777777" w:rsidTr="00304D21">
        <w:trPr>
          <w:trHeight w:val="236"/>
        </w:trPr>
        <w:tc>
          <w:tcPr>
            <w:tcW w:w="2108" w:type="pct"/>
          </w:tcPr>
          <w:p w14:paraId="39B93068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1082E240" w14:textId="05541BEE" w:rsidR="002C14FD" w:rsidRPr="00DA40F2" w:rsidRDefault="002C14FD" w:rsidP="007B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82E5AEA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562762E" w14:textId="12E54341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D5CC53C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4B0778D2" w14:textId="0051D102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</w:rPr>
              <w:t>10,479</w:t>
            </w:r>
          </w:p>
        </w:tc>
        <w:tc>
          <w:tcPr>
            <w:tcW w:w="129" w:type="pct"/>
          </w:tcPr>
          <w:p w14:paraId="78B2EAF3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02EC643E" w14:textId="75A7DAEB" w:rsidR="002C14FD" w:rsidRPr="00E27DCD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7DCD">
              <w:rPr>
                <w:rFonts w:ascii="Angsana New" w:hAnsi="Angsana New" w:cs="Angsana New"/>
                <w:sz w:val="30"/>
                <w:szCs w:val="30"/>
              </w:rPr>
              <w:t>4,718</w:t>
            </w:r>
          </w:p>
        </w:tc>
      </w:tr>
      <w:tr w:rsidR="002C14FD" w:rsidRPr="00F205C4" w14:paraId="1CF0BBCA" w14:textId="77777777" w:rsidTr="00304D21">
        <w:trPr>
          <w:trHeight w:val="236"/>
        </w:trPr>
        <w:tc>
          <w:tcPr>
            <w:tcW w:w="2108" w:type="pct"/>
          </w:tcPr>
          <w:p w14:paraId="508F3300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20A47094" w14:textId="77777777" w:rsidR="002C14FD" w:rsidRPr="00DA40F2" w:rsidRDefault="002C14FD" w:rsidP="007B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F7F8E9E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3B8F2DB9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7ED9E260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07CE8AB8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9AC627A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054AAD8D" w14:textId="77777777" w:rsidR="002C14FD" w:rsidRPr="00CF6B60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14FD" w:rsidRPr="00F205C4" w14:paraId="58833C97" w14:textId="77777777" w:rsidTr="00304D21">
        <w:trPr>
          <w:trHeight w:val="236"/>
        </w:trPr>
        <w:tc>
          <w:tcPr>
            <w:tcW w:w="2108" w:type="pct"/>
          </w:tcPr>
          <w:p w14:paraId="50FF1414" w14:textId="5758D8AE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37" w:type="pct"/>
          </w:tcPr>
          <w:p w14:paraId="64B21D54" w14:textId="77777777" w:rsidR="002C14FD" w:rsidRPr="00DA40F2" w:rsidRDefault="002C14FD" w:rsidP="007B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01C0618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E2293BE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F8AD5BC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C3674EC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0306397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B697A3D" w14:textId="77777777" w:rsidR="002C14FD" w:rsidRPr="00CF6B60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14FD" w:rsidRPr="00F205C4" w14:paraId="6FFFF3ED" w14:textId="77777777" w:rsidTr="00304D21">
        <w:trPr>
          <w:trHeight w:val="236"/>
        </w:trPr>
        <w:tc>
          <w:tcPr>
            <w:tcW w:w="2108" w:type="pct"/>
          </w:tcPr>
          <w:p w14:paraId="12104F22" w14:textId="0248C0A3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16B87487" w14:textId="43867291" w:rsidR="002C14FD" w:rsidRPr="00304D21" w:rsidRDefault="002C14FD" w:rsidP="007B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D5B1E78" w14:textId="77777777" w:rsidR="002C14FD" w:rsidRPr="00304D21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6BACC55C" w14:textId="6B007B0A" w:rsidR="002C14FD" w:rsidRPr="00304D21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4D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E1C41D2" w14:textId="77777777" w:rsidR="002C14FD" w:rsidRPr="00304D21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7D16089A" w14:textId="0C7D25B3" w:rsidR="002C14FD" w:rsidRPr="00304D21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</w:rPr>
              <w:t>35,000</w:t>
            </w:r>
          </w:p>
        </w:tc>
        <w:tc>
          <w:tcPr>
            <w:tcW w:w="129" w:type="pct"/>
          </w:tcPr>
          <w:p w14:paraId="5154EAB0" w14:textId="77777777" w:rsidR="002C14FD" w:rsidRPr="00304D21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41BC4DC2" w14:textId="21D0BA1C" w:rsidR="002C14FD" w:rsidRPr="00CF6B60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Pr="00CF6B60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</w:tr>
    </w:tbl>
    <w:p w14:paraId="394AF9DD" w14:textId="4B3F1662" w:rsidR="002C0570" w:rsidRPr="00E77B9D" w:rsidRDefault="002C0570" w:rsidP="00304D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0F44044C" w14:textId="77777777" w:rsidR="00EE3EF9" w:rsidRDefault="00EE3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111726BF" w14:textId="391900E4" w:rsidR="006B6CF1" w:rsidRDefault="00DE4575" w:rsidP="006B6CF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77B9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0806E5B5" w14:textId="77777777" w:rsidR="00357CC8" w:rsidRDefault="00357CC8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AD64A94" w14:textId="10076DAB" w:rsidR="006B6CF1" w:rsidRPr="00357CC8" w:rsidRDefault="006B6CF1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57CC8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สัญญาบริหารจัดการ</w:t>
      </w:r>
    </w:p>
    <w:p w14:paraId="09F80DCC" w14:textId="77777777" w:rsidR="006B6CF1" w:rsidRPr="00357CC8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0C3612AB" w14:textId="2316B795" w:rsidR="006B6CF1" w:rsidRPr="00EE3EF9" w:rsidRDefault="006B6CF1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E3EF9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บริษัทมีสัญญาบริหารจัดการกับบริษัทย่อย</w:t>
      </w:r>
      <w:r w:rsidRPr="00EE3EF9">
        <w:rPr>
          <w:rFonts w:asciiTheme="majorBidi" w:hAnsiTheme="majorBidi" w:cstheme="majorBidi" w:hint="cs"/>
          <w:spacing w:val="-2"/>
          <w:sz w:val="30"/>
          <w:szCs w:val="30"/>
          <w:cs/>
        </w:rPr>
        <w:t>หลายแห่ง</w:t>
      </w:r>
      <w:r w:rsidRPr="00EE3EF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E3EF9">
        <w:rPr>
          <w:rFonts w:asciiTheme="majorBidi" w:hAnsiTheme="majorBidi" w:cstheme="majorBidi"/>
          <w:spacing w:val="-2"/>
          <w:sz w:val="30"/>
          <w:szCs w:val="30"/>
          <w:cs/>
        </w:rPr>
        <w:t>โดยบริษัทจะให้บริการในด้านการบริหารจัดการ การให้คำปรึกษา และการให้บริการด้านอื่นๆ ซึ่งค่าบริการจะเป็นไปตามที่กำหนดในสัญญา สัญญาดังกล่าวมีระยะเวลา</w:t>
      </w:r>
      <w:r w:rsidRPr="00EE3EF9">
        <w:rPr>
          <w:rFonts w:asciiTheme="majorBidi" w:hAnsiTheme="majorBidi" w:cstheme="majorBidi"/>
          <w:spacing w:val="-2"/>
          <w:sz w:val="30"/>
          <w:szCs w:val="30"/>
        </w:rPr>
        <w:t xml:space="preserve"> 1</w:t>
      </w:r>
      <w:r w:rsidRPr="00EE3EF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  <w:r w:rsidRPr="00EE3EF9">
        <w:rPr>
          <w:rFonts w:asciiTheme="majorBidi" w:hAnsiTheme="majorBidi" w:cstheme="majorBidi"/>
          <w:sz w:val="30"/>
          <w:szCs w:val="30"/>
          <w:cs/>
        </w:rPr>
        <w:t xml:space="preserve"> และหลังจากวันสิ้นสุดสัญญาจะมีการต่ออายุสัญญาอัตโนมัติไปคราวละ</w:t>
      </w:r>
      <w:r w:rsidR="005D0E0D" w:rsidRPr="00EE3E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D0E0D" w:rsidRPr="00EE3EF9">
        <w:rPr>
          <w:rFonts w:asciiTheme="majorBidi" w:hAnsiTheme="majorBidi" w:cstheme="majorBidi"/>
          <w:sz w:val="30"/>
          <w:szCs w:val="30"/>
        </w:rPr>
        <w:t xml:space="preserve">1 </w:t>
      </w:r>
      <w:r w:rsidRPr="00EE3EF9">
        <w:rPr>
          <w:rFonts w:asciiTheme="majorBidi" w:hAnsiTheme="majorBidi" w:cstheme="majorBidi"/>
          <w:sz w:val="30"/>
          <w:szCs w:val="30"/>
          <w:cs/>
        </w:rPr>
        <w:t>ปี จนกว่าคู่สัญญาฝ่ายหนึ่งฝ่ายใดยกเลิกสัญญา</w:t>
      </w:r>
    </w:p>
    <w:p w14:paraId="49FA6EA6" w14:textId="77777777" w:rsidR="006B6CF1" w:rsidRPr="00EE3EF9" w:rsidRDefault="006B6CF1" w:rsidP="002E7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</w:p>
    <w:p w14:paraId="1ACF0959" w14:textId="77777777" w:rsidR="006B6CF1" w:rsidRPr="00EE3EF9" w:rsidRDefault="006B6CF1" w:rsidP="00F80A6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E3EF9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สัญญาเช่าอาคารสำนักงานและบริการอุปกรณ์สำนักงาน</w:t>
      </w:r>
    </w:p>
    <w:p w14:paraId="13A65AE0" w14:textId="77777777" w:rsidR="006B6CF1" w:rsidRPr="00EE3EF9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8F80C" w14:textId="77777777" w:rsidR="006B6CF1" w:rsidRPr="00EE3EF9" w:rsidRDefault="006B6CF1" w:rsidP="00F80A6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3EF9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บริษัทมีสัญญาเช่าอาคารสำนักงานและบริการอุปกรณ์สำนักงานกับบริษัทย่อยแห่งหนึ่ง โดยบริษัทย่อยดังกล่าวให้เช่าอาคารสำนักงานรวมทั้งบริการอุปกรณ์สำนักงานเพื่อใช้เป็นสำนักงานประกอบธุรกิจแก่บริษัท ซึ่งค่าบริการจะเป็นไปตามที่กำหนดในสัญญา สัญญาดังกล่าวมีระยะเวลา </w:t>
      </w:r>
      <w:r w:rsidRPr="00EE3EF9">
        <w:rPr>
          <w:rFonts w:asciiTheme="majorBidi" w:hAnsiTheme="majorBidi" w:cstheme="majorBidi"/>
          <w:sz w:val="30"/>
          <w:szCs w:val="30"/>
        </w:rPr>
        <w:t>1</w:t>
      </w:r>
      <w:r w:rsidRPr="00EE3EF9">
        <w:rPr>
          <w:rFonts w:asciiTheme="majorBidi" w:hAnsiTheme="majorBidi" w:cstheme="majorBidi"/>
          <w:sz w:val="30"/>
          <w:szCs w:val="30"/>
          <w:cs/>
        </w:rPr>
        <w:t xml:space="preserve"> ปี และสามารถต่ออายุได้โดยแจ้งความจำนงเป็นหนังสือให้แก่บริษัทย่อยดังกล่าวทราบไม่น้อยกว่า </w:t>
      </w:r>
      <w:r w:rsidRPr="00EE3EF9">
        <w:rPr>
          <w:rFonts w:asciiTheme="majorBidi" w:hAnsiTheme="majorBidi" w:cstheme="majorBidi"/>
          <w:sz w:val="30"/>
          <w:szCs w:val="30"/>
        </w:rPr>
        <w:t>30</w:t>
      </w:r>
      <w:r w:rsidRPr="00EE3EF9">
        <w:rPr>
          <w:rFonts w:asciiTheme="majorBidi" w:hAnsiTheme="majorBidi" w:cstheme="majorBidi"/>
          <w:sz w:val="30"/>
          <w:szCs w:val="30"/>
          <w:cs/>
        </w:rPr>
        <w:t xml:space="preserve"> วัน ก่อนวันสิ้นสุดสัญญา</w:t>
      </w:r>
    </w:p>
    <w:p w14:paraId="3D50D8CC" w14:textId="77777777" w:rsidR="006B6CF1" w:rsidRPr="00EE3EF9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6199EE70" w14:textId="77777777" w:rsidR="006B6CF1" w:rsidRPr="00EE3EF9" w:rsidRDefault="006B6CF1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3EF9">
        <w:rPr>
          <w:rFonts w:asciiTheme="majorBidi" w:hAnsiTheme="majorBidi" w:cs="Angsana New" w:hint="cs"/>
          <w:i/>
          <w:iCs/>
          <w:sz w:val="30"/>
          <w:szCs w:val="30"/>
          <w:cs/>
        </w:rPr>
        <w:t>สัญญากู้เงินยืมระยะยาว</w:t>
      </w:r>
    </w:p>
    <w:p w14:paraId="695D20D7" w14:textId="77777777" w:rsidR="006B6CF1" w:rsidRPr="00EE3EF9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4DAA26" w14:textId="0B4963BD" w:rsidR="00265722" w:rsidRPr="00EE3EF9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 w:cstheme="minorBidi"/>
          <w:sz w:val="30"/>
          <w:szCs w:val="30"/>
        </w:rPr>
      </w:pPr>
      <w:r w:rsidRPr="00EE3EF9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EE3EF9">
        <w:rPr>
          <w:rFonts w:ascii="Angsana New" w:hAnsi="Angsana New" w:cs="Angsana New"/>
          <w:sz w:val="30"/>
          <w:szCs w:val="30"/>
        </w:rPr>
        <w:t xml:space="preserve">4 </w:t>
      </w:r>
      <w:r w:rsidRPr="00EE3EF9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EE3EF9">
        <w:rPr>
          <w:rFonts w:ascii="Angsana New" w:hAnsi="Angsana New" w:cs="Angsana New"/>
          <w:sz w:val="30"/>
          <w:szCs w:val="30"/>
        </w:rPr>
        <w:t xml:space="preserve">2563 </w:t>
      </w:r>
      <w:r w:rsidRPr="00EE3EF9">
        <w:rPr>
          <w:rFonts w:ascii="Angsana New" w:hAnsi="Angsana New" w:cs="Angsana New" w:hint="cs"/>
          <w:sz w:val="30"/>
          <w:szCs w:val="30"/>
          <w:cs/>
        </w:rPr>
        <w:t>บริษัทได้ทำสัญญาให้กู้ยืมเงินระยะยาวกับบริษัทย่อยแห่งหนึ่งชนิดไม่มีหลักประกัน</w:t>
      </w:r>
      <w:r w:rsidRPr="00EE3E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EF9">
        <w:rPr>
          <w:rFonts w:ascii="Angsana New" w:hAnsi="Angsana New" w:cs="Angsana New" w:hint="cs"/>
          <w:sz w:val="30"/>
          <w:szCs w:val="30"/>
          <w:cs/>
        </w:rPr>
        <w:t>โดยมีวงเงินให้กู้ยืมเป็นจำนวน</w:t>
      </w:r>
      <w:r w:rsidRPr="00EE3EF9">
        <w:rPr>
          <w:rFonts w:ascii="Angsana New" w:hAnsi="Angsana New" w:cs="Angsana New"/>
          <w:sz w:val="30"/>
          <w:szCs w:val="30"/>
        </w:rPr>
        <w:t xml:space="preserve"> </w:t>
      </w:r>
      <w:r w:rsidRPr="00EE3EF9">
        <w:rPr>
          <w:rFonts w:ascii="Angsana New" w:hAnsi="Angsana New"/>
          <w:sz w:val="30"/>
          <w:szCs w:val="30"/>
        </w:rPr>
        <w:t>35</w:t>
      </w:r>
      <w:r w:rsidRPr="00EE3EF9">
        <w:rPr>
          <w:rFonts w:ascii="Angsana New" w:hAnsi="Angsana New" w:cs="Angsana New"/>
          <w:sz w:val="30"/>
          <w:szCs w:val="30"/>
        </w:rPr>
        <w:t xml:space="preserve"> </w:t>
      </w:r>
      <w:r w:rsidRPr="00EE3EF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E3E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EF9">
        <w:rPr>
          <w:rFonts w:ascii="Angsana New" w:hAnsi="Angsana New" w:cs="Angsana New" w:hint="cs"/>
          <w:sz w:val="30"/>
          <w:szCs w:val="30"/>
          <w:cs/>
        </w:rPr>
        <w:t>เงินให้กู้ยืมนี้มีอัตราดอกเบี้ยในอัตราร้อยละ</w:t>
      </w:r>
      <w:r w:rsidRPr="00EE3E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EF9">
        <w:rPr>
          <w:rFonts w:ascii="Angsana New" w:hAnsi="Angsana New" w:cstheme="minorBidi"/>
          <w:sz w:val="30"/>
          <w:szCs w:val="30"/>
        </w:rPr>
        <w:t>0.5</w:t>
      </w:r>
      <w:r w:rsidRPr="00EE3EF9">
        <w:rPr>
          <w:rFonts w:ascii="Angsana New" w:hAnsi="Angsana New" w:cs="Angsana New"/>
          <w:sz w:val="30"/>
          <w:szCs w:val="30"/>
        </w:rPr>
        <w:t xml:space="preserve"> </w:t>
      </w:r>
      <w:r w:rsidRPr="00EE3EF9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EE3E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EF9">
        <w:rPr>
          <w:rFonts w:ascii="Angsana New" w:hAnsi="Angsana New" w:cs="Angsana New" w:hint="cs"/>
          <w:sz w:val="30"/>
          <w:szCs w:val="30"/>
          <w:cs/>
        </w:rPr>
        <w:t>ซึ่งมีกำหนดจ่ายชำระดอกเบี้ยเป็นรายเดือน</w:t>
      </w:r>
      <w:r w:rsidRPr="00EE3E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EF9">
        <w:rPr>
          <w:rFonts w:ascii="Angsana New" w:hAnsi="Angsana New" w:cs="Angsana New" w:hint="cs"/>
          <w:sz w:val="30"/>
          <w:szCs w:val="30"/>
          <w:cs/>
        </w:rPr>
        <w:t>และกำหนดจ่ายชำระเงินต้นเมื่อทวงถาม ภายในเดือนสิงหาคม</w:t>
      </w:r>
      <w:r w:rsidRPr="00EE3E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EF9">
        <w:rPr>
          <w:rFonts w:ascii="Angsana New" w:hAnsi="Angsana New" w:cs="Angsana New"/>
          <w:sz w:val="30"/>
          <w:szCs w:val="30"/>
        </w:rPr>
        <w:t xml:space="preserve">2568 </w:t>
      </w:r>
      <w:r w:rsidRPr="00EE3EF9">
        <w:rPr>
          <w:rFonts w:ascii="Angsana New" w:hAnsi="Angsana New" w:cs="Angsana New" w:hint="cs"/>
          <w:sz w:val="30"/>
          <w:szCs w:val="30"/>
          <w:cs/>
        </w:rPr>
        <w:t>ต่อมาเมื่อวันที่</w:t>
      </w:r>
      <w:r w:rsidRPr="00EE3EF9">
        <w:rPr>
          <w:rFonts w:ascii="Angsana New" w:hAnsi="Angsana New" w:cs="Angsana New"/>
          <w:sz w:val="30"/>
          <w:szCs w:val="30"/>
          <w:cs/>
        </w:rPr>
        <w:br/>
      </w:r>
      <w:r w:rsidRPr="00EE3EF9">
        <w:rPr>
          <w:rFonts w:ascii="Angsana New" w:hAnsi="Angsana New" w:cs="Angsana New"/>
          <w:sz w:val="30"/>
          <w:szCs w:val="30"/>
        </w:rPr>
        <w:t xml:space="preserve">16 </w:t>
      </w:r>
      <w:r w:rsidRPr="00EE3EF9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EE3EF9">
        <w:rPr>
          <w:rFonts w:ascii="Angsana New" w:hAnsi="Angsana New" w:cs="Angsana New"/>
          <w:sz w:val="30"/>
          <w:szCs w:val="30"/>
        </w:rPr>
        <w:t xml:space="preserve">2564 </w:t>
      </w:r>
      <w:r w:rsidRPr="00EE3EF9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บริษัทได้ทำบันทึกแนบท้ายสัญญา เพื่อเปลี่ยนแปลงอัตราดอกเบี้ยเป็นร้อยละ </w:t>
      </w:r>
      <w:r w:rsidRPr="00EE3EF9">
        <w:rPr>
          <w:rFonts w:ascii="Angsana New" w:hAnsi="Angsana New" w:cs="Angsana New"/>
          <w:sz w:val="30"/>
          <w:szCs w:val="30"/>
        </w:rPr>
        <w:t xml:space="preserve">1.5 </w:t>
      </w:r>
      <w:r w:rsidRPr="00EE3EF9">
        <w:rPr>
          <w:rFonts w:ascii="Angsana New" w:hAnsi="Angsana New" w:cs="Angsana New" w:hint="cs"/>
          <w:sz w:val="30"/>
          <w:szCs w:val="30"/>
          <w:cs/>
        </w:rPr>
        <w:t>ต่อปี ซึ่งมีผลย้อนหลังตั้งแต่วันที่ทำสัญญา</w:t>
      </w:r>
    </w:p>
    <w:p w14:paraId="71C8E986" w14:textId="77777777" w:rsidR="00DE4575" w:rsidRPr="00EE3EF9" w:rsidRDefault="00DE4575" w:rsidP="00DE4575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79A3FC56" w14:textId="77777777" w:rsidR="008B1316" w:rsidRDefault="008B1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5E21ADD7" w14:textId="19CA1C14" w:rsidR="00AB5EBA" w:rsidRPr="00EE3EF9" w:rsidRDefault="00AB5EBA" w:rsidP="0027229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E3EF9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44F2553E" w14:textId="77777777" w:rsidR="007E04D5" w:rsidRPr="00EE3EF9" w:rsidRDefault="007E04D5" w:rsidP="007E4A67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232"/>
        <w:gridCol w:w="271"/>
        <w:gridCol w:w="1196"/>
        <w:gridCol w:w="273"/>
        <w:gridCol w:w="1170"/>
        <w:gridCol w:w="267"/>
        <w:gridCol w:w="1172"/>
      </w:tblGrid>
      <w:tr w:rsidR="00E1746A" w:rsidRPr="00F205C4" w14:paraId="206F90B3" w14:textId="77777777" w:rsidTr="00D82A8C">
        <w:trPr>
          <w:tblHeader/>
        </w:trPr>
        <w:tc>
          <w:tcPr>
            <w:tcW w:w="1991" w:type="pct"/>
          </w:tcPr>
          <w:p w14:paraId="4C9719B5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pct"/>
            <w:gridSpan w:val="3"/>
          </w:tcPr>
          <w:p w14:paraId="5BC20740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D9CFB91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4A6BB0EF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1E4" w:rsidRPr="00F205C4" w14:paraId="260E8E75" w14:textId="77777777" w:rsidTr="00D82A8C">
        <w:trPr>
          <w:tblHeader/>
        </w:trPr>
        <w:tc>
          <w:tcPr>
            <w:tcW w:w="1991" w:type="pct"/>
          </w:tcPr>
          <w:p w14:paraId="730EEEA1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</w:tcPr>
          <w:p w14:paraId="1EE57AE5" w14:textId="001785A8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64A865F3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B5C1569" w14:textId="3C763988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06AE39D6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4ED6E4D" w14:textId="00292A03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03AD7C95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191163A" w14:textId="7EFCDA49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A61E4" w:rsidRPr="00F205C4" w14:paraId="33CDA1B4" w14:textId="77777777" w:rsidTr="00D82A8C">
        <w:trPr>
          <w:tblHeader/>
        </w:trPr>
        <w:tc>
          <w:tcPr>
            <w:tcW w:w="1991" w:type="pct"/>
          </w:tcPr>
          <w:p w14:paraId="177BDAC0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</w:tcPr>
          <w:p w14:paraId="0583ACBA" w14:textId="048A0C46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27861F28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F661539" w14:textId="51FB9D76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6A4927C9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388426F" w14:textId="3EB8BF24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6D694BD4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B8EE3FF" w14:textId="4B1C851D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A61E4" w:rsidRPr="00F205C4" w14:paraId="3D3241D8" w14:textId="77777777" w:rsidTr="00AE3259">
        <w:trPr>
          <w:tblHeader/>
        </w:trPr>
        <w:tc>
          <w:tcPr>
            <w:tcW w:w="1991" w:type="pct"/>
          </w:tcPr>
          <w:p w14:paraId="72C137CD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9" w:type="pct"/>
            <w:gridSpan w:val="7"/>
          </w:tcPr>
          <w:p w14:paraId="7986A343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61E4" w:rsidRPr="00F205C4" w14:paraId="6C2ABAD7" w14:textId="77777777" w:rsidTr="00D82A8C">
        <w:tc>
          <w:tcPr>
            <w:tcW w:w="1991" w:type="pct"/>
          </w:tcPr>
          <w:p w14:paraId="4C14C2BA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64" w:type="pct"/>
          </w:tcPr>
          <w:p w14:paraId="537F2971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065C604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B6A6BDB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CB899AE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0ECA26C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11FC69B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B12D2B9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C14FD" w:rsidRPr="00F205C4" w14:paraId="092E64D0" w14:textId="77777777" w:rsidTr="00D82A8C">
        <w:tc>
          <w:tcPr>
            <w:tcW w:w="1991" w:type="pct"/>
          </w:tcPr>
          <w:p w14:paraId="3E4EB212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64" w:type="pct"/>
          </w:tcPr>
          <w:p w14:paraId="6C12243E" w14:textId="7E82D2A1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  <w:cs/>
              </w:rPr>
              <w:t>26</w:t>
            </w:r>
            <w:r w:rsidRPr="00F711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11F3">
              <w:rPr>
                <w:rFonts w:ascii="Angsana New" w:hAnsi="Angsana New" w:cs="Angsana New"/>
                <w:sz w:val="30"/>
                <w:szCs w:val="30"/>
                <w:cs/>
              </w:rPr>
              <w:t>804</w:t>
            </w:r>
          </w:p>
        </w:tc>
        <w:tc>
          <w:tcPr>
            <w:tcW w:w="146" w:type="pct"/>
          </w:tcPr>
          <w:p w14:paraId="0F055836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B15C27E" w14:textId="232C83DE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BF13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147" w:type="pct"/>
          </w:tcPr>
          <w:p w14:paraId="6CD3426C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FA82397" w14:textId="47580545" w:rsidR="002C14FD" w:rsidRPr="00E1746A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06A4985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8936249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C14FD" w:rsidRPr="00F205C4" w14:paraId="1D76C074" w14:textId="77777777" w:rsidTr="00D82A8C">
        <w:tc>
          <w:tcPr>
            <w:tcW w:w="1991" w:type="pct"/>
          </w:tcPr>
          <w:p w14:paraId="53DE2E51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64" w:type="pct"/>
          </w:tcPr>
          <w:p w14:paraId="0DA3C075" w14:textId="77777777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E1AF29D" w14:textId="77777777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ADA4E05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EFFF9E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92E1629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814DA7E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30EE511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C14FD" w:rsidRPr="00F205C4" w14:paraId="59D18827" w14:textId="77777777" w:rsidTr="00265722">
        <w:tc>
          <w:tcPr>
            <w:tcW w:w="1991" w:type="pct"/>
          </w:tcPr>
          <w:p w14:paraId="6FC1DE9B" w14:textId="229C9120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4" w:type="pct"/>
            <w:vAlign w:val="bottom"/>
          </w:tcPr>
          <w:p w14:paraId="7B85D08C" w14:textId="7BD76C7C" w:rsidR="002C14FD" w:rsidRPr="008D0ECB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  <w:cs/>
              </w:rPr>
              <w:t>564</w:t>
            </w:r>
          </w:p>
        </w:tc>
        <w:tc>
          <w:tcPr>
            <w:tcW w:w="146" w:type="pct"/>
          </w:tcPr>
          <w:p w14:paraId="579E8EF5" w14:textId="77777777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8DF2FD5" w14:textId="7DCBAEE4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147" w:type="pct"/>
          </w:tcPr>
          <w:p w14:paraId="253AEEA0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0E1277F" w14:textId="16CF0E0C" w:rsidR="002C14FD" w:rsidRPr="00E1746A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8B515E5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615B51B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C14FD" w:rsidRPr="00F205C4" w14:paraId="20F13E42" w14:textId="77777777" w:rsidTr="00265722">
        <w:tc>
          <w:tcPr>
            <w:tcW w:w="1991" w:type="pct"/>
          </w:tcPr>
          <w:p w14:paraId="5661149C" w14:textId="6E391C84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4" w:type="pct"/>
            <w:vAlign w:val="bottom"/>
          </w:tcPr>
          <w:p w14:paraId="656099B5" w14:textId="1269D6F2" w:rsidR="002C14FD" w:rsidRPr="008D0ECB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  <w:cs/>
              </w:rPr>
              <w:t>327</w:t>
            </w:r>
          </w:p>
        </w:tc>
        <w:tc>
          <w:tcPr>
            <w:tcW w:w="146" w:type="pct"/>
          </w:tcPr>
          <w:p w14:paraId="45F5AA51" w14:textId="77777777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C93BF09" w14:textId="3E3BEE6B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832</w:t>
            </w:r>
          </w:p>
        </w:tc>
        <w:tc>
          <w:tcPr>
            <w:tcW w:w="147" w:type="pct"/>
          </w:tcPr>
          <w:p w14:paraId="4B14C5C3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6F3AFAA" w14:textId="205A9E01" w:rsidR="002C14FD" w:rsidRPr="00E1746A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DA70730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BCBB527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C14FD" w:rsidRPr="00F205C4" w14:paraId="172C3E59" w14:textId="77777777" w:rsidTr="00265722">
        <w:tc>
          <w:tcPr>
            <w:tcW w:w="1991" w:type="pct"/>
          </w:tcPr>
          <w:p w14:paraId="61EE4071" w14:textId="6BC13931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4" w:type="pct"/>
            <w:vAlign w:val="bottom"/>
          </w:tcPr>
          <w:p w14:paraId="0C2B206C" w14:textId="0167CC2C" w:rsidR="002C14FD" w:rsidRPr="008D0ECB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</w:rPr>
              <w:t>1,893</w:t>
            </w:r>
          </w:p>
        </w:tc>
        <w:tc>
          <w:tcPr>
            <w:tcW w:w="146" w:type="pct"/>
          </w:tcPr>
          <w:p w14:paraId="6D877BE4" w14:textId="77777777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01A8BD90" w14:textId="70D1EECA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17CE7CC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FD55693" w14:textId="4F6C5651" w:rsidR="002C14FD" w:rsidRPr="00E1746A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667260F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E2BF394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C14FD" w:rsidRPr="00F205C4" w14:paraId="086BAE2E" w14:textId="77777777" w:rsidTr="00265722">
        <w:tc>
          <w:tcPr>
            <w:tcW w:w="1991" w:type="pct"/>
          </w:tcPr>
          <w:p w14:paraId="17609E0C" w14:textId="5C32AD4D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709BF14C" w14:textId="061067B0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</w:rPr>
              <w:t>1,147</w:t>
            </w:r>
          </w:p>
        </w:tc>
        <w:tc>
          <w:tcPr>
            <w:tcW w:w="146" w:type="pct"/>
          </w:tcPr>
          <w:p w14:paraId="2984E0A1" w14:textId="77777777" w:rsidR="002C14FD" w:rsidRPr="00CD295C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69AA493E" w14:textId="40C29CF1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47" w:type="pct"/>
          </w:tcPr>
          <w:p w14:paraId="44C8B7AC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33B2DC1" w14:textId="0A3845FC" w:rsidR="002C14FD" w:rsidRPr="00E1746A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0573102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C000925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C14FD" w:rsidRPr="00F205C4" w14:paraId="040CF0CF" w14:textId="77777777" w:rsidTr="00265722">
        <w:tc>
          <w:tcPr>
            <w:tcW w:w="1991" w:type="pct"/>
          </w:tcPr>
          <w:p w14:paraId="2605D71B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4919E9B8" w14:textId="3E668B27" w:rsidR="002C14FD" w:rsidRPr="008B4126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11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30,735</w:t>
            </w:r>
          </w:p>
        </w:tc>
        <w:tc>
          <w:tcPr>
            <w:tcW w:w="146" w:type="pct"/>
          </w:tcPr>
          <w:p w14:paraId="0228198E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57690AAA" w14:textId="0081B5F5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Pr="00BF13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</w:t>
            </w:r>
          </w:p>
        </w:tc>
        <w:tc>
          <w:tcPr>
            <w:tcW w:w="147" w:type="pct"/>
          </w:tcPr>
          <w:p w14:paraId="73CB10CC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50504850" w14:textId="2BE17EE2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2F2F59D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2DC545A1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C14FD" w:rsidRPr="00F205C4" w14:paraId="5E58FC10" w14:textId="77777777" w:rsidTr="00265722">
        <w:tc>
          <w:tcPr>
            <w:tcW w:w="1991" w:type="pct"/>
          </w:tcPr>
          <w:p w14:paraId="53CBEF2F" w14:textId="6B59A375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5B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8525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664" w:type="pct"/>
            <w:vAlign w:val="bottom"/>
          </w:tcPr>
          <w:p w14:paraId="51A3B969" w14:textId="77777777" w:rsidR="002C14FD" w:rsidRPr="008B4126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10CDB19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53DFB6A" w14:textId="77777777" w:rsidR="002C14FD" w:rsidRPr="00ED3ABA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5E2E73A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CCD6E1F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0064AC4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C6F2130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C14FD" w:rsidRPr="00F205C4" w14:paraId="7C1B65CF" w14:textId="77777777" w:rsidTr="00265722">
        <w:tc>
          <w:tcPr>
            <w:tcW w:w="1991" w:type="pct"/>
          </w:tcPr>
          <w:p w14:paraId="7EE72199" w14:textId="54436A9C" w:rsidR="002C14FD" w:rsidRPr="00A95BA4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1F5245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0400D881" w14:textId="7EF52FB0" w:rsidR="002C14FD" w:rsidRPr="008B4126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</w:rPr>
              <w:t>(319)</w:t>
            </w:r>
          </w:p>
        </w:tc>
        <w:tc>
          <w:tcPr>
            <w:tcW w:w="146" w:type="pct"/>
          </w:tcPr>
          <w:p w14:paraId="2F7E9253" w14:textId="77777777" w:rsidR="002C14FD" w:rsidRPr="00A95BA4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25C03C3E" w14:textId="27A8261C" w:rsidR="002C14FD" w:rsidRPr="00A95BA4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BF13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319</w:t>
            </w:r>
            <w:r w:rsidRPr="00BF13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5AD3D1F1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B29E5F8" w14:textId="04CD6FA2" w:rsidR="002C14FD" w:rsidRPr="00EF4751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67FF48" w14:textId="77777777" w:rsidR="002C14FD" w:rsidRPr="00EF4751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DB96317" w14:textId="0645AD16" w:rsidR="002C14FD" w:rsidRPr="00EF4751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14FD" w:rsidRPr="00F205C4" w14:paraId="372744CF" w14:textId="77777777" w:rsidTr="00265722">
        <w:tc>
          <w:tcPr>
            <w:tcW w:w="1991" w:type="pct"/>
          </w:tcPr>
          <w:p w14:paraId="11039C4D" w14:textId="5947907D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FEC99" w14:textId="1F336FB2" w:rsidR="002C14FD" w:rsidRPr="008B4126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711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30,416</w:t>
            </w:r>
          </w:p>
        </w:tc>
        <w:tc>
          <w:tcPr>
            <w:tcW w:w="146" w:type="pct"/>
          </w:tcPr>
          <w:p w14:paraId="76747884" w14:textId="77777777" w:rsidR="002C14FD" w:rsidRPr="0009720F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6D405AAF" w14:textId="78CAC660" w:rsidR="002C14FD" w:rsidRPr="0009720F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Pr="00BF13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147" w:type="pct"/>
          </w:tcPr>
          <w:p w14:paraId="58E3D9CB" w14:textId="77777777" w:rsidR="002C14FD" w:rsidRPr="0009720F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8272214" w14:textId="584050EC" w:rsidR="002C14FD" w:rsidRPr="0009720F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053313B" w14:textId="77777777" w:rsidR="002C14FD" w:rsidRPr="0009720F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29487B7" w14:textId="614D8AFC" w:rsidR="002C14FD" w:rsidRPr="0009720F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E7EAD45" w14:textId="77777777" w:rsidR="00EE3EF9" w:rsidRDefault="00EE3EF9" w:rsidP="00EE3E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43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0B3A7E6" w14:textId="296DA5CF" w:rsidR="00AB5EBA" w:rsidRDefault="00AB5EBA" w:rsidP="005D0E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43" w:hanging="45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>สินค้าคงเหลือ</w:t>
      </w:r>
    </w:p>
    <w:p w14:paraId="417EDE84" w14:textId="426798E8" w:rsidR="00AB5EBA" w:rsidRPr="00294966" w:rsidRDefault="00AB5EBA" w:rsidP="00C3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4"/>
        <w:gridCol w:w="1198"/>
        <w:gridCol w:w="274"/>
        <w:gridCol w:w="1231"/>
        <w:gridCol w:w="274"/>
        <w:gridCol w:w="1188"/>
        <w:gridCol w:w="237"/>
        <w:gridCol w:w="1174"/>
      </w:tblGrid>
      <w:tr w:rsidR="00A01A68" w:rsidRPr="00F205C4" w14:paraId="623F423C" w14:textId="77777777" w:rsidTr="00DC2DA7">
        <w:trPr>
          <w:tblHeader/>
        </w:trPr>
        <w:tc>
          <w:tcPr>
            <w:tcW w:w="1992" w:type="pct"/>
          </w:tcPr>
          <w:p w14:paraId="136E944A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pct"/>
            <w:gridSpan w:val="3"/>
          </w:tcPr>
          <w:p w14:paraId="143B9FAC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E693338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14:paraId="34DECBDA" w14:textId="77777777" w:rsidR="00A01A68" w:rsidRPr="00DA40F2" w:rsidRDefault="00A01A68" w:rsidP="0090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1E4" w:rsidRPr="00F205C4" w14:paraId="4EEFB9A9" w14:textId="77777777" w:rsidTr="00DC2DA7">
        <w:trPr>
          <w:tblHeader/>
        </w:trPr>
        <w:tc>
          <w:tcPr>
            <w:tcW w:w="1992" w:type="pct"/>
          </w:tcPr>
          <w:p w14:paraId="2FDCE20C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6" w:type="pct"/>
          </w:tcPr>
          <w:p w14:paraId="47D8AF90" w14:textId="2A778083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5ED412E8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08E64831" w14:textId="24F783AA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056C4796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602F96B" w14:textId="59364B02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14:paraId="5B2752FD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EA79AF1" w14:textId="2538D2E5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A61E4" w:rsidRPr="00F205C4" w14:paraId="4A61A6B5" w14:textId="77777777" w:rsidTr="00DC2DA7">
        <w:trPr>
          <w:tblHeader/>
        </w:trPr>
        <w:tc>
          <w:tcPr>
            <w:tcW w:w="1992" w:type="pct"/>
          </w:tcPr>
          <w:p w14:paraId="5DB26561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FE8240A" w14:textId="55C80770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27BB5965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59612F49" w14:textId="77055C2E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005FFB2F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D33F09E" w14:textId="77B5A70B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4CA2E698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0752D90" w14:textId="7CECC9AA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A61E4" w:rsidRPr="00F205C4" w14:paraId="12BDEF91" w14:textId="77777777" w:rsidTr="00AE3259">
        <w:trPr>
          <w:tblHeader/>
        </w:trPr>
        <w:tc>
          <w:tcPr>
            <w:tcW w:w="1992" w:type="pct"/>
          </w:tcPr>
          <w:p w14:paraId="1F454CD7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8" w:type="pct"/>
            <w:gridSpan w:val="7"/>
          </w:tcPr>
          <w:p w14:paraId="40A19AD7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14FD" w:rsidRPr="00F205C4" w14:paraId="0579D1D3" w14:textId="77777777" w:rsidTr="00DC2DA7">
        <w:tc>
          <w:tcPr>
            <w:tcW w:w="1992" w:type="pct"/>
          </w:tcPr>
          <w:p w14:paraId="1B9C4FC4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รถยนต์</w:t>
            </w:r>
          </w:p>
        </w:tc>
        <w:tc>
          <w:tcPr>
            <w:tcW w:w="646" w:type="pct"/>
          </w:tcPr>
          <w:p w14:paraId="56ACCD9F" w14:textId="487828C1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</w:rPr>
              <w:t>106,454</w:t>
            </w:r>
          </w:p>
        </w:tc>
        <w:tc>
          <w:tcPr>
            <w:tcW w:w="148" w:type="pct"/>
          </w:tcPr>
          <w:p w14:paraId="3E59282D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7D6710E6" w14:textId="4B6444AB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148" w:type="pct"/>
          </w:tcPr>
          <w:p w14:paraId="76003D7D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243E105" w14:textId="5681FAFD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011C32FE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31DCFA44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C14FD" w:rsidRPr="00F205C4" w14:paraId="618EF003" w14:textId="77777777" w:rsidTr="00DC2DA7">
        <w:tc>
          <w:tcPr>
            <w:tcW w:w="1992" w:type="pct"/>
          </w:tcPr>
          <w:p w14:paraId="2D734B28" w14:textId="7CEF1DCD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อะไหล่รถยนต์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และอื่น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3B1701E7" w14:textId="44C05093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</w:rPr>
              <w:t>54,063</w:t>
            </w:r>
          </w:p>
        </w:tc>
        <w:tc>
          <w:tcPr>
            <w:tcW w:w="148" w:type="pct"/>
          </w:tcPr>
          <w:p w14:paraId="7CB0DE3B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284A87C1" w14:textId="60AB37B3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48" w:type="pct"/>
          </w:tcPr>
          <w:p w14:paraId="4E46B694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09D71FD7" w14:textId="5386AEED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1CED26F1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50FBA8FE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C14FD" w:rsidRPr="00F205C4" w14:paraId="3D413EE5" w14:textId="77777777" w:rsidTr="00DC2DA7">
        <w:tc>
          <w:tcPr>
            <w:tcW w:w="1992" w:type="pct"/>
            <w:vAlign w:val="bottom"/>
          </w:tcPr>
          <w:p w14:paraId="439A97D4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1CBF79B5" w14:textId="20DFF6CA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11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160,517</w:t>
            </w:r>
          </w:p>
        </w:tc>
        <w:tc>
          <w:tcPr>
            <w:tcW w:w="148" w:type="pct"/>
          </w:tcPr>
          <w:p w14:paraId="78ACD87C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19FA150B" w14:textId="2384B73B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148" w:type="pct"/>
          </w:tcPr>
          <w:p w14:paraId="2A06148C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464F18A0" w14:textId="70F18CF7" w:rsidR="002C14FD" w:rsidRPr="00AD5658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63707CD4" w14:textId="77777777" w:rsidR="002C14FD" w:rsidRPr="00AD5658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6D71AE86" w14:textId="77777777" w:rsidR="002C14FD" w:rsidRPr="00AD5658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C14FD" w:rsidRPr="00F205C4" w14:paraId="06153169" w14:textId="77777777" w:rsidTr="00DC2DA7">
        <w:tc>
          <w:tcPr>
            <w:tcW w:w="1992" w:type="pct"/>
            <w:vAlign w:val="bottom"/>
          </w:tcPr>
          <w:p w14:paraId="0B16A68B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7EFFE3AE" w14:textId="4B0B5FA0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</w:rPr>
              <w:t>(6,874)</w:t>
            </w:r>
          </w:p>
        </w:tc>
        <w:tc>
          <w:tcPr>
            <w:tcW w:w="148" w:type="pct"/>
          </w:tcPr>
          <w:p w14:paraId="39CE8B77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43C91472" w14:textId="357606CF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429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14222671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7D298C65" w14:textId="7DB9DBE2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3DFC0C9B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97C715A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C14FD" w:rsidRPr="00F205C4" w14:paraId="75B184A8" w14:textId="77777777" w:rsidTr="00DC2DA7">
        <w:tc>
          <w:tcPr>
            <w:tcW w:w="1992" w:type="pct"/>
          </w:tcPr>
          <w:p w14:paraId="761546F5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29501F97" w14:textId="0E6058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11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153,643</w:t>
            </w:r>
          </w:p>
        </w:tc>
        <w:tc>
          <w:tcPr>
            <w:tcW w:w="148" w:type="pct"/>
          </w:tcPr>
          <w:p w14:paraId="01D89DA1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6E23DEAF" w14:textId="0BF00BC5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148" w:type="pct"/>
          </w:tcPr>
          <w:p w14:paraId="7122DE6D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1BC004B" w14:textId="5E356C8E" w:rsidR="002C14FD" w:rsidRPr="00AD5658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04643177" w14:textId="77777777" w:rsidR="002C14FD" w:rsidRPr="00AD5658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12CA4B25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1B52253A" w14:textId="3C6BC919" w:rsidR="002C72AC" w:rsidRPr="00294966" w:rsidRDefault="002C7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30"/>
          <w:szCs w:val="30"/>
        </w:rPr>
      </w:pPr>
    </w:p>
    <w:p w14:paraId="093A6446" w14:textId="77777777" w:rsidR="008B1316" w:rsidRDefault="008B1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24D90B0D" w14:textId="019D43B0" w:rsidR="005F36C9" w:rsidRPr="002C72AC" w:rsidRDefault="005F36C9" w:rsidP="002C72A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C72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3589AF51" w14:textId="5EB01EDE" w:rsidR="005F36C9" w:rsidRPr="00294966" w:rsidRDefault="005F36C9" w:rsidP="005F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04"/>
        <w:gridCol w:w="1530"/>
        <w:gridCol w:w="180"/>
        <w:gridCol w:w="1530"/>
      </w:tblGrid>
      <w:tr w:rsidR="008B1316" w:rsidRPr="002C72AC" w14:paraId="1D565E8B" w14:textId="77777777" w:rsidTr="003A731B">
        <w:trPr>
          <w:cantSplit/>
          <w:tblHeader/>
        </w:trPr>
        <w:tc>
          <w:tcPr>
            <w:tcW w:w="5904" w:type="dxa"/>
            <w:vAlign w:val="bottom"/>
            <w:hideMark/>
          </w:tcPr>
          <w:p w14:paraId="155D0E97" w14:textId="70DBE13D" w:rsidR="008B1316" w:rsidRPr="002C72AC" w:rsidRDefault="008B1316" w:rsidP="008B131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2A61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2A61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530" w:type="dxa"/>
            <w:hideMark/>
          </w:tcPr>
          <w:p w14:paraId="2E058262" w14:textId="77777777" w:rsidR="008B1316" w:rsidRPr="002C72AC" w:rsidRDefault="008B1316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2467C70A" w14:textId="77777777" w:rsidR="008B1316" w:rsidRPr="002C72AC" w:rsidRDefault="008B1316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C4B9184" w14:textId="77777777" w:rsidR="008B1316" w:rsidRPr="002C72AC" w:rsidRDefault="008B1316" w:rsidP="008B13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3A1A4859" w14:textId="77777777" w:rsidR="008B1316" w:rsidRPr="002C72AC" w:rsidRDefault="008B1316" w:rsidP="008B1316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94966" w:rsidRPr="002C72AC" w14:paraId="3259F5B2" w14:textId="77777777" w:rsidTr="003A731B">
        <w:trPr>
          <w:cantSplit/>
          <w:tblHeader/>
        </w:trPr>
        <w:tc>
          <w:tcPr>
            <w:tcW w:w="5904" w:type="dxa"/>
          </w:tcPr>
          <w:p w14:paraId="1575B6AB" w14:textId="77777777" w:rsidR="00294966" w:rsidRPr="002C72AC" w:rsidRDefault="00294966" w:rsidP="003A731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hideMark/>
          </w:tcPr>
          <w:p w14:paraId="5FED6C20" w14:textId="77777777" w:rsidR="00294966" w:rsidRPr="002C72AC" w:rsidRDefault="00294966" w:rsidP="003A73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C14FD" w:rsidRPr="002C72AC" w14:paraId="4DE1A4FC" w14:textId="77777777" w:rsidTr="003A731B">
        <w:trPr>
          <w:cantSplit/>
        </w:trPr>
        <w:tc>
          <w:tcPr>
            <w:tcW w:w="5904" w:type="dxa"/>
            <w:hideMark/>
          </w:tcPr>
          <w:p w14:paraId="403380FC" w14:textId="423F83DA" w:rsidR="002C14FD" w:rsidRPr="002C72AC" w:rsidRDefault="002C14FD" w:rsidP="002C14F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30" w:type="dxa"/>
          </w:tcPr>
          <w:p w14:paraId="12E81CCA" w14:textId="2A357B35" w:rsidR="002C14FD" w:rsidRPr="002C72AC" w:rsidRDefault="002C14FD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042F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40</w:t>
            </w:r>
            <w:r w:rsidRPr="004042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042F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161</w:t>
            </w:r>
          </w:p>
        </w:tc>
        <w:tc>
          <w:tcPr>
            <w:tcW w:w="180" w:type="dxa"/>
          </w:tcPr>
          <w:p w14:paraId="6DA531AB" w14:textId="77777777" w:rsidR="002C14FD" w:rsidRPr="002C72AC" w:rsidRDefault="002C14FD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6F677A" w14:textId="60C46E2D" w:rsidR="002C14FD" w:rsidRPr="002C72AC" w:rsidRDefault="002C14FD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C14FD" w:rsidRPr="002C72AC" w14:paraId="6B5BB394" w14:textId="77777777" w:rsidTr="003A731B">
        <w:trPr>
          <w:cantSplit/>
        </w:trPr>
        <w:tc>
          <w:tcPr>
            <w:tcW w:w="5904" w:type="dxa"/>
          </w:tcPr>
          <w:p w14:paraId="64834684" w14:textId="633A7C4C" w:rsidR="002C14FD" w:rsidRPr="002C72AC" w:rsidRDefault="002C14FD" w:rsidP="002C14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จำหน่ายและตัดจำหน่ายสินทรัพย์ - ราคาตามบัญชีสุทธิ</w:t>
            </w:r>
          </w:p>
        </w:tc>
        <w:tc>
          <w:tcPr>
            <w:tcW w:w="1530" w:type="dxa"/>
          </w:tcPr>
          <w:p w14:paraId="1B35102B" w14:textId="6AC3B0F3" w:rsidR="002C14FD" w:rsidRPr="002C72AC" w:rsidRDefault="002C14FD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F6BF0">
              <w:rPr>
                <w:rFonts w:asciiTheme="majorBidi" w:hAnsiTheme="majorBidi" w:cstheme="majorBidi"/>
                <w:sz w:val="30"/>
                <w:szCs w:val="30"/>
              </w:rPr>
              <w:t>(14,757)</w:t>
            </w:r>
          </w:p>
        </w:tc>
        <w:tc>
          <w:tcPr>
            <w:tcW w:w="180" w:type="dxa"/>
          </w:tcPr>
          <w:p w14:paraId="5DBA0FC5" w14:textId="77777777" w:rsidR="002C14FD" w:rsidRPr="002C72AC" w:rsidRDefault="002C14FD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FBE3B7" w14:textId="70685D19" w:rsidR="002C14FD" w:rsidRPr="002C72AC" w:rsidRDefault="002C14FD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57B6C92" w14:textId="77777777" w:rsidR="005F36C9" w:rsidRPr="00294966" w:rsidRDefault="005F36C9" w:rsidP="00294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B00D90F" w14:textId="77777777" w:rsidR="005F36C9" w:rsidRPr="002C72AC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C72AC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2A93DAE2" w14:textId="77777777" w:rsidR="005F36C9" w:rsidRPr="00294966" w:rsidRDefault="005F36C9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540E00E" w14:textId="07743BC1" w:rsidR="005F36C9" w:rsidRPr="002C72AC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2A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B1316">
        <w:rPr>
          <w:rFonts w:asciiTheme="majorBidi" w:hAnsiTheme="majorBidi" w:cstheme="majorBidi"/>
          <w:sz w:val="30"/>
          <w:szCs w:val="30"/>
        </w:rPr>
        <w:t>30</w:t>
      </w:r>
      <w:r w:rsidR="002C72AC" w:rsidRPr="002C72AC">
        <w:rPr>
          <w:rFonts w:asciiTheme="majorBidi" w:hAnsiTheme="majorBidi" w:cstheme="majorBidi"/>
          <w:sz w:val="30"/>
          <w:szCs w:val="30"/>
        </w:rPr>
        <w:t xml:space="preserve"> </w:t>
      </w:r>
      <w:r w:rsidR="002A61E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C72AC" w:rsidRPr="002C72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72AC" w:rsidRPr="002C72AC">
        <w:rPr>
          <w:rFonts w:asciiTheme="majorBidi" w:hAnsiTheme="majorBidi" w:cstheme="majorBidi"/>
          <w:sz w:val="30"/>
          <w:szCs w:val="30"/>
        </w:rPr>
        <w:t xml:space="preserve">2565 </w:t>
      </w:r>
      <w:r w:rsidRPr="002C72AC">
        <w:rPr>
          <w:rFonts w:asciiTheme="majorBidi" w:hAnsiTheme="majorBidi" w:cstheme="majorBidi"/>
          <w:sz w:val="30"/>
          <w:szCs w:val="30"/>
          <w:cs/>
        </w:rPr>
        <w:t>สิน</w:t>
      </w:r>
      <w:r w:rsidR="004C6C14">
        <w:rPr>
          <w:rFonts w:asciiTheme="majorBidi" w:hAnsiTheme="majorBidi" w:cstheme="majorBidi" w:hint="cs"/>
          <w:sz w:val="30"/>
          <w:szCs w:val="30"/>
          <w:cs/>
        </w:rPr>
        <w:t>ทรัพย์</w:t>
      </w:r>
      <w:r w:rsidRPr="002C72AC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ของกลุ่มบริษัทมูลค่าตามบัญชีจำนวน </w:t>
      </w:r>
      <w:r w:rsidR="002C14FD">
        <w:rPr>
          <w:rFonts w:asciiTheme="majorBidi" w:hAnsiTheme="majorBidi" w:cstheme="majorBidi"/>
          <w:sz w:val="30"/>
          <w:szCs w:val="30"/>
        </w:rPr>
        <w:t>488.10</w:t>
      </w:r>
      <w:r w:rsidR="002C14FD" w:rsidRPr="002C72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72AC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2C72AC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2C7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2C7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C72AC" w:rsidRPr="002C72AC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2C7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4C6723">
        <w:rPr>
          <w:rFonts w:asciiTheme="majorBidi" w:hAnsiTheme="majorBidi" w:cstheme="majorBidi"/>
          <w:i/>
          <w:iCs/>
          <w:sz w:val="30"/>
          <w:szCs w:val="30"/>
        </w:rPr>
        <w:t xml:space="preserve">494.21 </w:t>
      </w:r>
      <w:r w:rsidRPr="002C72A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2C72AC">
        <w:rPr>
          <w:rFonts w:asciiTheme="majorBidi" w:hAnsiTheme="majorBidi" w:cstheme="majorBidi"/>
          <w:sz w:val="30"/>
          <w:szCs w:val="30"/>
          <w:cs/>
        </w:rPr>
        <w:t xml:space="preserve"> ได้จดจำนองไว้เป็นหลักประกันเงินเบิกเกินบัญชีและสินเชื่ออื่นจาก</w:t>
      </w:r>
      <w:r w:rsidR="004C6C14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</w:p>
    <w:p w14:paraId="3E5EA35D" w14:textId="77777777" w:rsidR="00E860BE" w:rsidRPr="002C72AC" w:rsidRDefault="00E860BE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5A7148" w14:textId="6F556BC6" w:rsidR="00347E8F" w:rsidRPr="002C72AC" w:rsidRDefault="006D355D" w:rsidP="003734B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C72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สัญญาเช่า</w:t>
      </w:r>
    </w:p>
    <w:p w14:paraId="307B9B8A" w14:textId="36B3B7B5" w:rsidR="007E4A67" w:rsidRPr="002C72AC" w:rsidRDefault="007E4A67" w:rsidP="00B35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04"/>
        <w:gridCol w:w="1530"/>
        <w:gridCol w:w="180"/>
        <w:gridCol w:w="1530"/>
      </w:tblGrid>
      <w:tr w:rsidR="006D355D" w:rsidRPr="002C72AC" w14:paraId="4F4838BC" w14:textId="77777777" w:rsidTr="004907A0">
        <w:trPr>
          <w:cantSplit/>
          <w:tblHeader/>
        </w:trPr>
        <w:tc>
          <w:tcPr>
            <w:tcW w:w="5904" w:type="dxa"/>
            <w:vAlign w:val="bottom"/>
            <w:hideMark/>
          </w:tcPr>
          <w:p w14:paraId="0E2BA70E" w14:textId="7F798832" w:rsidR="006D355D" w:rsidRPr="002C72AC" w:rsidRDefault="008B1316" w:rsidP="008E57A8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27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2A61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530" w:type="dxa"/>
            <w:hideMark/>
          </w:tcPr>
          <w:p w14:paraId="3BB477DD" w14:textId="77777777" w:rsidR="006D355D" w:rsidRPr="002C72AC" w:rsidRDefault="006D355D" w:rsidP="008E57A8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15672078" w14:textId="77777777" w:rsidR="006D355D" w:rsidRPr="002C72AC" w:rsidRDefault="006D355D" w:rsidP="008E57A8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0556480" w14:textId="77777777" w:rsidR="006D355D" w:rsidRPr="002C72AC" w:rsidRDefault="006D355D" w:rsidP="008E57A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56FD5239" w14:textId="1EE9AEB8" w:rsidR="006D355D" w:rsidRPr="002C72AC" w:rsidRDefault="006D355D" w:rsidP="008E57A8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4907A0"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D355D" w:rsidRPr="002C72AC" w14:paraId="74E21FE8" w14:textId="77777777" w:rsidTr="004907A0">
        <w:trPr>
          <w:cantSplit/>
          <w:tblHeader/>
        </w:trPr>
        <w:tc>
          <w:tcPr>
            <w:tcW w:w="5904" w:type="dxa"/>
          </w:tcPr>
          <w:p w14:paraId="20B570F2" w14:textId="77777777" w:rsidR="006D355D" w:rsidRPr="002C72AC" w:rsidRDefault="006D355D" w:rsidP="008E57A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hideMark/>
          </w:tcPr>
          <w:p w14:paraId="6BBAB5EC" w14:textId="77777777" w:rsidR="006D355D" w:rsidRPr="002C72AC" w:rsidRDefault="006D355D" w:rsidP="008E57A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D355D" w:rsidRPr="002C72AC" w14:paraId="490E4EEB" w14:textId="77777777" w:rsidTr="004907A0">
        <w:trPr>
          <w:cantSplit/>
        </w:trPr>
        <w:tc>
          <w:tcPr>
            <w:tcW w:w="5904" w:type="dxa"/>
            <w:hideMark/>
          </w:tcPr>
          <w:p w14:paraId="21EF0D2E" w14:textId="77777777" w:rsidR="006D355D" w:rsidRPr="002C72AC" w:rsidRDefault="006D355D" w:rsidP="008E57A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6AD967F6" w14:textId="77777777" w:rsidR="006D355D" w:rsidRPr="002C72AC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17648CC" w14:textId="77777777" w:rsidR="006D355D" w:rsidRPr="002C72AC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D37A7A" w14:textId="77777777" w:rsidR="006D355D" w:rsidRPr="002C72AC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14FD" w:rsidRPr="002C72AC" w14:paraId="6B61B675" w14:textId="77777777" w:rsidTr="002C14FD">
        <w:trPr>
          <w:cantSplit/>
          <w:trHeight w:val="110"/>
        </w:trPr>
        <w:tc>
          <w:tcPr>
            <w:tcW w:w="5904" w:type="dxa"/>
          </w:tcPr>
          <w:p w14:paraId="44F67AD7" w14:textId="77777777" w:rsidR="002C14FD" w:rsidRPr="002C72AC" w:rsidRDefault="002C14FD" w:rsidP="002C14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</w:tcPr>
          <w:p w14:paraId="3ED37268" w14:textId="47C9104A" w:rsidR="002C14FD" w:rsidRPr="002C72AC" w:rsidRDefault="002C14FD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F6BF0">
              <w:rPr>
                <w:rFonts w:asciiTheme="majorBidi" w:hAnsiTheme="majorBidi" w:cstheme="majorBidi"/>
                <w:sz w:val="30"/>
                <w:szCs w:val="30"/>
              </w:rPr>
              <w:t>145,846</w:t>
            </w:r>
          </w:p>
        </w:tc>
        <w:tc>
          <w:tcPr>
            <w:tcW w:w="180" w:type="dxa"/>
          </w:tcPr>
          <w:p w14:paraId="50D8D3A0" w14:textId="77777777" w:rsidR="002C14FD" w:rsidRPr="002C72AC" w:rsidRDefault="002C14FD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3B84C8" w14:textId="0782B0B1" w:rsidR="002C14FD" w:rsidRPr="002C72AC" w:rsidRDefault="002C14FD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14FD" w:rsidRPr="002C72AC" w14:paraId="387C0E9A" w14:textId="77777777" w:rsidTr="004907A0">
        <w:trPr>
          <w:cantSplit/>
        </w:trPr>
        <w:tc>
          <w:tcPr>
            <w:tcW w:w="5904" w:type="dxa"/>
            <w:hideMark/>
          </w:tcPr>
          <w:p w14:paraId="1EA1A37D" w14:textId="77777777" w:rsidR="002C14FD" w:rsidRPr="002C72AC" w:rsidRDefault="002C14FD" w:rsidP="002C14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09A4FD" w14:textId="3BC13D8F" w:rsidR="002C14FD" w:rsidRPr="002C72AC" w:rsidRDefault="002C14FD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6B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145,846</w:t>
            </w:r>
          </w:p>
        </w:tc>
        <w:tc>
          <w:tcPr>
            <w:tcW w:w="180" w:type="dxa"/>
          </w:tcPr>
          <w:p w14:paraId="1F0B48B1" w14:textId="77777777" w:rsidR="002C14FD" w:rsidRPr="002C72AC" w:rsidRDefault="002C14FD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06C6B" w14:textId="7F6366D2" w:rsidR="002C14FD" w:rsidRPr="002C72AC" w:rsidRDefault="002C14FD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A48F999" w14:textId="77777777" w:rsidR="006D355D" w:rsidRPr="002C72AC" w:rsidRDefault="006D355D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9C1948" w14:textId="0528301D" w:rsidR="006D355D" w:rsidRPr="002C72AC" w:rsidRDefault="006D355D" w:rsidP="006D355D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C72AC">
        <w:rPr>
          <w:rFonts w:asciiTheme="majorBidi" w:hAnsiTheme="majorBidi" w:cstheme="majorBidi"/>
          <w:sz w:val="30"/>
          <w:szCs w:val="30"/>
          <w:cs/>
          <w:lang w:val="th-TH"/>
        </w:rPr>
        <w:t>ในระหว่างงวด</w:t>
      </w:r>
      <w:r w:rsidR="002A61E4">
        <w:rPr>
          <w:rFonts w:asciiTheme="majorBidi" w:hAnsiTheme="majorBidi" w:cstheme="majorBidi" w:hint="cs"/>
          <w:sz w:val="30"/>
          <w:szCs w:val="30"/>
          <w:cs/>
          <w:lang w:val="th-TH"/>
        </w:rPr>
        <w:t>เก้า</w:t>
      </w:r>
      <w:r w:rsidRPr="002C72AC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เดือนสิ้นสุดวันที่ </w:t>
      </w:r>
      <w:r w:rsidR="008B1316">
        <w:rPr>
          <w:rFonts w:asciiTheme="majorBidi" w:hAnsiTheme="majorBidi" w:cstheme="majorBidi"/>
          <w:sz w:val="30"/>
          <w:szCs w:val="30"/>
        </w:rPr>
        <w:t>30</w:t>
      </w:r>
      <w:r w:rsidR="002C72AC">
        <w:rPr>
          <w:rFonts w:asciiTheme="majorBidi" w:hAnsiTheme="majorBidi" w:cstheme="majorBidi"/>
          <w:sz w:val="30"/>
          <w:szCs w:val="30"/>
        </w:rPr>
        <w:t xml:space="preserve"> </w:t>
      </w:r>
      <w:r w:rsidR="002A61E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C72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72AC">
        <w:rPr>
          <w:rFonts w:asciiTheme="majorBidi" w:hAnsiTheme="majorBidi" w:cstheme="majorBidi"/>
          <w:sz w:val="30"/>
          <w:szCs w:val="30"/>
        </w:rPr>
        <w:t>256</w:t>
      </w:r>
      <w:r w:rsidR="002C72AC">
        <w:rPr>
          <w:rFonts w:asciiTheme="majorBidi" w:hAnsiTheme="majorBidi" w:cstheme="majorBidi"/>
          <w:sz w:val="30"/>
          <w:szCs w:val="30"/>
        </w:rPr>
        <w:t>5</w:t>
      </w:r>
      <w:r w:rsidRPr="002C72A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สินทรัพย์สิทธิการใช้ของกลุ่มบริษัทเพิ่มขึ้นเป็นจำนวน</w:t>
      </w:r>
      <w:r w:rsidR="00BC73AE" w:rsidRPr="002C72AC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2C14FD" w:rsidRPr="008F6BF0">
        <w:rPr>
          <w:rFonts w:asciiTheme="majorBidi" w:hAnsiTheme="majorBidi" w:cstheme="majorBidi"/>
          <w:sz w:val="30"/>
          <w:szCs w:val="30"/>
        </w:rPr>
        <w:t>20.99</w:t>
      </w:r>
      <w:r w:rsidRPr="002C72AC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</w:p>
    <w:p w14:paraId="0DCE976E" w14:textId="00867DF9" w:rsidR="00AE3259" w:rsidRPr="00584022" w:rsidRDefault="00AE3259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EAFBAF3" w14:textId="251FBF4E" w:rsidR="006D355D" w:rsidRDefault="006D355D" w:rsidP="004C6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กลุ่มบริษัทเช่าที่ดินหลายแห่งเป็นระยะเวลา </w:t>
      </w:r>
      <w:r w:rsidRPr="00873C8E">
        <w:rPr>
          <w:rFonts w:ascii="Angsana New" w:hAnsi="Angsana New" w:cs="Angsana New" w:hint="cs"/>
          <w:sz w:val="30"/>
          <w:szCs w:val="30"/>
        </w:rPr>
        <w:t>6</w:t>
      </w: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873C8E">
        <w:rPr>
          <w:rFonts w:ascii="Angsana New" w:hAnsi="Angsana New" w:cs="Angsana New" w:hint="cs"/>
          <w:sz w:val="30"/>
          <w:szCs w:val="30"/>
          <w:cs/>
        </w:rPr>
        <w:t>-</w:t>
      </w:r>
      <w:r w:rsidRPr="00873C8E">
        <w:rPr>
          <w:rFonts w:ascii="Angsana New" w:hAnsi="Angsana New" w:cs="Angsana New" w:hint="cs"/>
          <w:sz w:val="30"/>
          <w:szCs w:val="30"/>
        </w:rPr>
        <w:t xml:space="preserve"> 33</w:t>
      </w: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16A3DA9D" w14:textId="77777777" w:rsidR="006D355D" w:rsidRPr="00873C8E" w:rsidRDefault="006D355D" w:rsidP="007E0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D61EF56" w14:textId="77777777" w:rsidR="008B1316" w:rsidRDefault="008B1316">
      <w:r>
        <w:br w:type="page"/>
      </w:r>
    </w:p>
    <w:tbl>
      <w:tblPr>
        <w:tblW w:w="915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180"/>
        <w:gridCol w:w="990"/>
        <w:gridCol w:w="180"/>
        <w:gridCol w:w="1080"/>
        <w:gridCol w:w="180"/>
        <w:gridCol w:w="1075"/>
      </w:tblGrid>
      <w:tr w:rsidR="002A61E4" w:rsidRPr="00065A19" w14:paraId="27377848" w14:textId="77777777" w:rsidTr="00D956AF">
        <w:trPr>
          <w:cantSplit/>
          <w:tblHeader/>
        </w:trPr>
        <w:tc>
          <w:tcPr>
            <w:tcW w:w="4392" w:type="dxa"/>
            <w:shd w:val="clear" w:color="auto" w:fill="auto"/>
            <w:vAlign w:val="bottom"/>
          </w:tcPr>
          <w:p w14:paraId="16E8FAA1" w14:textId="77777777" w:rsidR="002A61E4" w:rsidRPr="00065A19" w:rsidRDefault="002A61E4" w:rsidP="002A61E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02E3B7A7" w14:textId="77777777" w:rsidR="002A61E4" w:rsidRPr="00065A19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50927E1" w14:textId="77777777" w:rsidR="002A61E4" w:rsidRPr="00065A19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5" w:type="dxa"/>
            <w:gridSpan w:val="3"/>
          </w:tcPr>
          <w:p w14:paraId="7B4BD501" w14:textId="77777777" w:rsidR="002A61E4" w:rsidRPr="00065A19" w:rsidRDefault="002A61E4" w:rsidP="002A61E4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A61E4" w:rsidRPr="00065A19" w14:paraId="1AEA934B" w14:textId="77777777" w:rsidTr="00D956AF">
        <w:trPr>
          <w:cantSplit/>
          <w:tblHeader/>
        </w:trPr>
        <w:tc>
          <w:tcPr>
            <w:tcW w:w="4392" w:type="dxa"/>
          </w:tcPr>
          <w:p w14:paraId="160E31CF" w14:textId="2CE017D8" w:rsidR="002A61E4" w:rsidRPr="00065A19" w:rsidRDefault="002A61E4" w:rsidP="002A61E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10E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99988E6" w14:textId="48D2D2DE" w:rsidR="002A61E4" w:rsidRPr="00065A19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8B131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225A9F5" w14:textId="77777777" w:rsidR="002A61E4" w:rsidRPr="00065A19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F60402" w14:textId="2ECA824D" w:rsidR="002A61E4" w:rsidRPr="00065A19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8B131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E0478B3" w14:textId="77777777" w:rsidR="002A61E4" w:rsidRPr="00065A19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9738CD" w14:textId="739786AE" w:rsidR="002A61E4" w:rsidRPr="00065A19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8B131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06AFF24" w14:textId="77777777" w:rsidR="002A61E4" w:rsidRPr="00065A19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03CAECC9" w14:textId="5FB6294A" w:rsidR="002A61E4" w:rsidRPr="00065A19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8B131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</w:p>
        </w:tc>
      </w:tr>
      <w:tr w:rsidR="002A61E4" w:rsidRPr="00065A19" w14:paraId="55D6490F" w14:textId="77777777" w:rsidTr="00D956AF">
        <w:trPr>
          <w:cantSplit/>
          <w:tblHeader/>
        </w:trPr>
        <w:tc>
          <w:tcPr>
            <w:tcW w:w="4392" w:type="dxa"/>
          </w:tcPr>
          <w:p w14:paraId="34216788" w14:textId="77777777" w:rsidR="002A61E4" w:rsidRPr="00065A19" w:rsidRDefault="002A61E4" w:rsidP="002A61E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65" w:type="dxa"/>
            <w:gridSpan w:val="7"/>
          </w:tcPr>
          <w:p w14:paraId="008DAA98" w14:textId="77777777" w:rsidR="002A61E4" w:rsidRPr="00065A19" w:rsidRDefault="002A61E4" w:rsidP="002A61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65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A61E4" w:rsidRPr="00065A19" w14:paraId="07F2CB46" w14:textId="77777777" w:rsidTr="00D956AF">
        <w:trPr>
          <w:cantSplit/>
        </w:trPr>
        <w:tc>
          <w:tcPr>
            <w:tcW w:w="4392" w:type="dxa"/>
          </w:tcPr>
          <w:p w14:paraId="18BD9500" w14:textId="77777777" w:rsidR="002A61E4" w:rsidRPr="00065A19" w:rsidRDefault="002A61E4" w:rsidP="002A61E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65A1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C09EA0E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64F8BF" w14:textId="77777777" w:rsidR="002A61E4" w:rsidRPr="00065A19" w:rsidRDefault="002A61E4" w:rsidP="002A61E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A7932D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C5EC61" w14:textId="77777777" w:rsidR="002A61E4" w:rsidRPr="00065A19" w:rsidRDefault="002A61E4" w:rsidP="002A61E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0A2692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768702" w14:textId="77777777" w:rsidR="002A61E4" w:rsidRPr="00065A19" w:rsidRDefault="002A61E4" w:rsidP="002A61E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82614A5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1E4" w:rsidRPr="00065A19" w14:paraId="366DA1E0" w14:textId="77777777" w:rsidTr="00D956AF">
        <w:trPr>
          <w:cantSplit/>
        </w:trPr>
        <w:tc>
          <w:tcPr>
            <w:tcW w:w="4392" w:type="dxa"/>
          </w:tcPr>
          <w:p w14:paraId="086CF1EF" w14:textId="77777777" w:rsidR="002A61E4" w:rsidRPr="00065A19" w:rsidRDefault="002A61E4" w:rsidP="002A61E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A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568A0576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8005D15" w14:textId="77777777" w:rsidR="002A61E4" w:rsidRPr="00065A19" w:rsidRDefault="002A61E4" w:rsidP="002A61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FFA09C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9C13A11" w14:textId="77777777" w:rsidR="002A61E4" w:rsidRPr="00065A19" w:rsidRDefault="002A61E4" w:rsidP="002A61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DD7D43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01B3A14" w14:textId="77777777" w:rsidR="002A61E4" w:rsidRPr="00065A19" w:rsidRDefault="002A61E4" w:rsidP="002A61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F8FB05D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C14FD" w:rsidRPr="00065A19" w14:paraId="09DEB852" w14:textId="77777777" w:rsidTr="00E34232">
        <w:trPr>
          <w:cantSplit/>
        </w:trPr>
        <w:tc>
          <w:tcPr>
            <w:tcW w:w="4392" w:type="dxa"/>
          </w:tcPr>
          <w:p w14:paraId="26E7D82E" w14:textId="77777777" w:rsidR="002C14FD" w:rsidRPr="00065A19" w:rsidRDefault="002C14FD" w:rsidP="002C14FD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275D3354" w14:textId="2F93CA52" w:rsidR="002C14FD" w:rsidRPr="00065A19" w:rsidRDefault="002C14FD" w:rsidP="002C14F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B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7,871</w:t>
            </w:r>
          </w:p>
        </w:tc>
        <w:tc>
          <w:tcPr>
            <w:tcW w:w="180" w:type="dxa"/>
            <w:vAlign w:val="bottom"/>
          </w:tcPr>
          <w:p w14:paraId="3D86F675" w14:textId="77777777" w:rsidR="002C14FD" w:rsidRPr="00065A19" w:rsidRDefault="002C14FD" w:rsidP="002C14F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A9B147" w14:textId="5BACE2C5" w:rsidR="002C14FD" w:rsidRPr="00065A19" w:rsidRDefault="002C14FD" w:rsidP="002C14F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73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4,322</w:t>
            </w:r>
          </w:p>
        </w:tc>
        <w:tc>
          <w:tcPr>
            <w:tcW w:w="180" w:type="dxa"/>
            <w:vAlign w:val="bottom"/>
          </w:tcPr>
          <w:p w14:paraId="7202FBA2" w14:textId="77777777" w:rsidR="002C14FD" w:rsidRPr="00065A19" w:rsidRDefault="002C14FD" w:rsidP="002C14F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7C6604" w14:textId="128492F6" w:rsidR="002C14FD" w:rsidRPr="00065A19" w:rsidRDefault="002C14FD" w:rsidP="002C14F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5A1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62A481" w14:textId="77777777" w:rsidR="002C14FD" w:rsidRPr="00065A19" w:rsidRDefault="002C14FD" w:rsidP="002C14F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54DEF36" w14:textId="77777777" w:rsidR="002C14FD" w:rsidRPr="00065A19" w:rsidRDefault="002C14FD" w:rsidP="002C14F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5A1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C14FD" w:rsidRPr="00065A19" w14:paraId="693954C9" w14:textId="77777777" w:rsidTr="00E34232">
        <w:trPr>
          <w:cantSplit/>
        </w:trPr>
        <w:tc>
          <w:tcPr>
            <w:tcW w:w="4392" w:type="dxa"/>
          </w:tcPr>
          <w:p w14:paraId="4051E320" w14:textId="77777777" w:rsidR="002C14FD" w:rsidRPr="00065A19" w:rsidRDefault="002C14FD" w:rsidP="002C14F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A1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20832B74" w14:textId="0306905B" w:rsidR="002C14FD" w:rsidRPr="00065A19" w:rsidRDefault="002C14FD" w:rsidP="002C14F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6BF0">
              <w:rPr>
                <w:rFonts w:asciiTheme="majorBidi" w:hAnsiTheme="majorBidi" w:cstheme="majorBidi"/>
                <w:sz w:val="30"/>
                <w:szCs w:val="30"/>
              </w:rPr>
              <w:t>4,843</w:t>
            </w:r>
          </w:p>
        </w:tc>
        <w:tc>
          <w:tcPr>
            <w:tcW w:w="180" w:type="dxa"/>
            <w:vAlign w:val="bottom"/>
          </w:tcPr>
          <w:p w14:paraId="6326B909" w14:textId="77777777" w:rsidR="002C14FD" w:rsidRPr="00065A19" w:rsidRDefault="002C14FD" w:rsidP="002C14F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957B70" w14:textId="06FBAFC8" w:rsidR="002C14FD" w:rsidRPr="00065A19" w:rsidRDefault="002C14FD" w:rsidP="002C14F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73AE">
              <w:rPr>
                <w:rFonts w:asciiTheme="majorBidi" w:hAnsiTheme="majorBidi" w:cstheme="majorBidi"/>
                <w:sz w:val="30"/>
                <w:szCs w:val="30"/>
              </w:rPr>
              <w:t>3,368</w:t>
            </w:r>
          </w:p>
        </w:tc>
        <w:tc>
          <w:tcPr>
            <w:tcW w:w="180" w:type="dxa"/>
            <w:vAlign w:val="bottom"/>
          </w:tcPr>
          <w:p w14:paraId="04AD6A7B" w14:textId="77777777" w:rsidR="002C14FD" w:rsidRPr="00065A19" w:rsidRDefault="002C14FD" w:rsidP="002C14F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DAAEA7" w14:textId="00933C70" w:rsidR="002C14FD" w:rsidRPr="00065A19" w:rsidRDefault="002C14FD" w:rsidP="002C14F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6AF876" w14:textId="77777777" w:rsidR="002C14FD" w:rsidRPr="00065A19" w:rsidRDefault="002C14FD" w:rsidP="002C14F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5CA9EC3" w14:textId="77777777" w:rsidR="002C14FD" w:rsidRPr="00065A19" w:rsidRDefault="002C14FD" w:rsidP="002C14F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104F5811" w14:textId="77777777" w:rsidR="008B1316" w:rsidRDefault="008B1316" w:rsidP="004907A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CAACB78" w14:textId="57266FBE" w:rsidR="002C14FD" w:rsidRPr="00FE52F8" w:rsidRDefault="004907A0" w:rsidP="002C14FD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>ในระหว่างงว</w:t>
      </w:r>
      <w:r w:rsidR="00AE3259" w:rsidRPr="00873C8E">
        <w:rPr>
          <w:rFonts w:ascii="Angsana New" w:hAnsi="Angsana New" w:cs="Angsana New" w:hint="cs"/>
          <w:sz w:val="30"/>
          <w:szCs w:val="30"/>
          <w:cs/>
          <w:lang w:val="th-TH"/>
        </w:rPr>
        <w:t>ด</w:t>
      </w:r>
      <w:r w:rsidR="002A61E4">
        <w:rPr>
          <w:rFonts w:ascii="Angsana New" w:hAnsi="Angsana New" w:cs="Angsana New" w:hint="cs"/>
          <w:sz w:val="30"/>
          <w:szCs w:val="30"/>
          <w:cs/>
          <w:lang w:val="th-TH"/>
        </w:rPr>
        <w:t>เก้า</w:t>
      </w: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8B1316">
        <w:rPr>
          <w:rFonts w:ascii="Angsana New" w:hAnsi="Angsana New" w:cs="Angsana New"/>
          <w:sz w:val="30"/>
          <w:szCs w:val="30"/>
        </w:rPr>
        <w:t>30</w:t>
      </w:r>
      <w:r w:rsidR="00873C8E" w:rsidRPr="00873C8E">
        <w:rPr>
          <w:rFonts w:ascii="Angsana New" w:hAnsi="Angsana New" w:cs="Angsana New" w:hint="cs"/>
          <w:sz w:val="30"/>
          <w:szCs w:val="30"/>
        </w:rPr>
        <w:t xml:space="preserve"> </w:t>
      </w:r>
      <w:r w:rsidR="002A61E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73C8E" w:rsidRPr="00873C8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C8E" w:rsidRPr="00873C8E">
        <w:rPr>
          <w:rFonts w:ascii="Angsana New" w:hAnsi="Angsana New" w:cs="Angsana New" w:hint="cs"/>
          <w:sz w:val="30"/>
          <w:szCs w:val="30"/>
        </w:rPr>
        <w:t>256</w:t>
      </w:r>
      <w:r w:rsidR="00330C46">
        <w:rPr>
          <w:rFonts w:ascii="Angsana New" w:hAnsi="Angsana New" w:cs="Angsana New"/>
          <w:sz w:val="30"/>
          <w:szCs w:val="30"/>
        </w:rPr>
        <w:t>5</w:t>
      </w: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กระแสเงินสดจ่ายทั้งหมดของสัญญาเช่าของกลุ่มบริษัทมี</w:t>
      </w:r>
      <w:r w:rsidR="002C14FD" w:rsidRPr="00873C8E">
        <w:rPr>
          <w:rFonts w:ascii="Angsana New" w:hAnsi="Angsana New" w:cs="Angsana New" w:hint="cs"/>
          <w:sz w:val="30"/>
          <w:szCs w:val="30"/>
          <w:cs/>
          <w:lang w:val="th-TH"/>
        </w:rPr>
        <w:t>จำนวน</w:t>
      </w:r>
      <w:r w:rsidR="002C14FD">
        <w:rPr>
          <w:rFonts w:ascii="Angsana New" w:hAnsi="Angsana New" w:cs="Angsana New"/>
          <w:sz w:val="30"/>
          <w:szCs w:val="30"/>
        </w:rPr>
        <w:t xml:space="preserve"> </w:t>
      </w:r>
      <w:r w:rsidR="002C14FD" w:rsidRPr="008F6BF0">
        <w:rPr>
          <w:rFonts w:ascii="Angsana New" w:hAnsi="Angsana New" w:cs="Angsana New"/>
          <w:sz w:val="30"/>
          <w:szCs w:val="30"/>
        </w:rPr>
        <w:t>8.04</w:t>
      </w:r>
      <w:r w:rsidR="002C14FD" w:rsidRPr="00873C8E">
        <w:rPr>
          <w:rFonts w:ascii="Angsana New" w:hAnsi="Angsana New" w:cs="Angsana New" w:hint="cs"/>
          <w:sz w:val="30"/>
          <w:szCs w:val="30"/>
        </w:rPr>
        <w:t xml:space="preserve"> </w:t>
      </w:r>
      <w:r w:rsidR="002C14FD" w:rsidRPr="00873C8E">
        <w:rPr>
          <w:rFonts w:ascii="Angsana New" w:hAnsi="Angsana New" w:cs="Angsana New" w:hint="cs"/>
          <w:sz w:val="30"/>
          <w:szCs w:val="30"/>
          <w:cs/>
          <w:lang w:val="th-TH"/>
        </w:rPr>
        <w:t>ล้านบาท</w:t>
      </w:r>
    </w:p>
    <w:p w14:paraId="495B84A5" w14:textId="0F4C7A49" w:rsidR="004E126E" w:rsidRDefault="004E126E" w:rsidP="004907A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673E7999" w14:textId="77777777" w:rsidR="004E126E" w:rsidRPr="00892153" w:rsidRDefault="004E126E" w:rsidP="004E126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892153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ทุนเรือนหุ้น</w:t>
      </w:r>
    </w:p>
    <w:p w14:paraId="62CBDFDD" w14:textId="77777777" w:rsidR="004E126E" w:rsidRPr="00892153" w:rsidRDefault="004E126E" w:rsidP="004E12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25806BD" w14:textId="77777777" w:rsidR="004E126E" w:rsidRPr="00892153" w:rsidRDefault="004E126E" w:rsidP="004E12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92153">
        <w:rPr>
          <w:rFonts w:ascii="Angsana New" w:hAnsi="Angsana New" w:hint="cs"/>
          <w:sz w:val="30"/>
          <w:szCs w:val="30"/>
          <w:cs/>
          <w:lang w:val="th-TH"/>
        </w:rPr>
        <w:t xml:space="preserve">ในการประชุมสามัญประจำปีผู้ถือหุ้นของบริษัท เมื่อวันที่ </w:t>
      </w:r>
      <w:r w:rsidRPr="00892153">
        <w:rPr>
          <w:rFonts w:ascii="Angsana New" w:hAnsi="Angsana New"/>
          <w:sz w:val="30"/>
          <w:szCs w:val="30"/>
          <w:lang w:val="th-TH"/>
        </w:rPr>
        <w:t xml:space="preserve">27 </w:t>
      </w:r>
      <w:r w:rsidRPr="00892153">
        <w:rPr>
          <w:rFonts w:ascii="Angsana New" w:hAnsi="Angsana New" w:hint="cs"/>
          <w:sz w:val="30"/>
          <w:szCs w:val="30"/>
          <w:cs/>
          <w:lang w:val="th-TH"/>
        </w:rPr>
        <w:t>เมษายน</w:t>
      </w:r>
      <w:r w:rsidRPr="0089215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92153">
        <w:rPr>
          <w:rFonts w:ascii="Angsana New" w:hAnsi="Angsana New"/>
          <w:sz w:val="30"/>
          <w:szCs w:val="30"/>
          <w:lang w:val="th-TH"/>
        </w:rPr>
        <w:t xml:space="preserve">2565 </w:t>
      </w:r>
      <w:r w:rsidRPr="00892153">
        <w:rPr>
          <w:rFonts w:ascii="Angsana New" w:hAnsi="Angsana New" w:hint="cs"/>
          <w:sz w:val="30"/>
          <w:szCs w:val="30"/>
          <w:cs/>
          <w:lang w:val="th-TH"/>
        </w:rPr>
        <w:t>ผู้ถือหุ้นมีมติรายการดังต่อไปนี้</w:t>
      </w:r>
    </w:p>
    <w:p w14:paraId="46075840" w14:textId="77777777" w:rsidR="004E126E" w:rsidRPr="00892153" w:rsidRDefault="004E126E" w:rsidP="004E12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2D1760E" w14:textId="77777777" w:rsidR="004E126E" w:rsidRPr="00892153" w:rsidRDefault="004E126E" w:rsidP="004E126E">
      <w:pPr>
        <w:pStyle w:val="ListParagraph"/>
        <w:numPr>
          <w:ilvl w:val="3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892153">
        <w:rPr>
          <w:rFonts w:asciiTheme="majorBidi" w:hAnsiTheme="majorBidi" w:cstheme="majorBidi" w:hint="cs"/>
          <w:sz w:val="30"/>
          <w:szCs w:val="30"/>
          <w:cs/>
        </w:rPr>
        <w:t>การออกและเสนอขายใบสำคัญแสดงสิทธิที่จะซื้อหุ้นสามัญเพิ่มทุนให้แก่กรรมการ</w:t>
      </w:r>
      <w:r w:rsidRPr="008921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2153">
        <w:rPr>
          <w:rFonts w:asciiTheme="majorBidi" w:hAnsiTheme="majorBidi" w:cstheme="majorBidi" w:hint="cs"/>
          <w:sz w:val="30"/>
          <w:szCs w:val="30"/>
          <w:cs/>
        </w:rPr>
        <w:t>ผู้บริหาร และพนักงานของบริษัทและ</w:t>
      </w:r>
      <w:r w:rsidRPr="00892153">
        <w:rPr>
          <w:rFonts w:asciiTheme="majorBidi" w:hAnsiTheme="majorBidi" w:cstheme="majorBidi"/>
          <w:sz w:val="30"/>
          <w:szCs w:val="30"/>
        </w:rPr>
        <w:t>/</w:t>
      </w:r>
      <w:r w:rsidRPr="00892153">
        <w:rPr>
          <w:rFonts w:asciiTheme="majorBidi" w:hAnsiTheme="majorBidi" w:cstheme="majorBidi" w:hint="cs"/>
          <w:sz w:val="30"/>
          <w:szCs w:val="30"/>
          <w:cs/>
        </w:rPr>
        <w:t>หรือบริษัทย่อย</w:t>
      </w:r>
      <w:r w:rsidRPr="008921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2153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8921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2153">
        <w:rPr>
          <w:rFonts w:asciiTheme="majorBidi" w:hAnsiTheme="majorBidi" w:cstheme="majorBidi"/>
          <w:sz w:val="30"/>
          <w:szCs w:val="30"/>
        </w:rPr>
        <w:t>24</w:t>
      </w:r>
      <w:r w:rsidRPr="008921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2153">
        <w:rPr>
          <w:rFonts w:asciiTheme="majorBidi" w:hAnsiTheme="majorBidi" w:cstheme="majorBidi" w:hint="cs"/>
          <w:sz w:val="30"/>
          <w:szCs w:val="30"/>
          <w:cs/>
        </w:rPr>
        <w:t>ล้านหน่วย</w:t>
      </w:r>
    </w:p>
    <w:p w14:paraId="58AAB2A7" w14:textId="605F7AD5" w:rsidR="004E126E" w:rsidRDefault="004E126E" w:rsidP="004E126E">
      <w:pPr>
        <w:pStyle w:val="ListParagraph"/>
        <w:numPr>
          <w:ilvl w:val="3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892153">
        <w:rPr>
          <w:rFonts w:ascii="Angsana New" w:hAnsi="Angsana New" w:hint="cs"/>
          <w:sz w:val="30"/>
          <w:szCs w:val="30"/>
          <w:cs/>
        </w:rPr>
        <w:t>การเพิ่มทุนจดทะเบียนของบริษัท</w:t>
      </w:r>
      <w:r w:rsidRPr="008723FD">
        <w:rPr>
          <w:rFonts w:asciiTheme="majorBidi" w:hAnsiTheme="majorBidi" w:cstheme="majorBidi" w:hint="cs"/>
          <w:sz w:val="30"/>
          <w:szCs w:val="30"/>
          <w:cs/>
        </w:rPr>
        <w:t>อีกจำนวน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23FD">
        <w:rPr>
          <w:rFonts w:asciiTheme="majorBidi" w:hAnsiTheme="majorBidi" w:cstheme="majorBidi"/>
          <w:sz w:val="30"/>
          <w:szCs w:val="30"/>
        </w:rPr>
        <w:t>12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23F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23FD">
        <w:rPr>
          <w:rFonts w:asciiTheme="majorBidi" w:hAnsiTheme="majorBidi" w:cstheme="majorBidi" w:hint="cs"/>
          <w:sz w:val="30"/>
          <w:szCs w:val="30"/>
          <w:cs/>
        </w:rPr>
        <w:t>จากทุนจดทะเบียนเดิม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300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23F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23FD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86A84">
        <w:rPr>
          <w:rFonts w:asciiTheme="majorBidi" w:hAnsiTheme="majorBidi" w:cstheme="majorBidi"/>
          <w:sz w:val="30"/>
          <w:szCs w:val="30"/>
        </w:rPr>
        <w:t>312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23F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23FD">
        <w:rPr>
          <w:rFonts w:asciiTheme="majorBidi" w:hAnsiTheme="majorBidi" w:cstheme="majorBidi" w:hint="cs"/>
          <w:sz w:val="30"/>
          <w:szCs w:val="30"/>
          <w:cs/>
        </w:rPr>
        <w:t>โดยออกหุ้นสามัญเพิ่มทุนจำนวน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23FD">
        <w:rPr>
          <w:rFonts w:asciiTheme="majorBidi" w:hAnsiTheme="majorBidi" w:cstheme="majorBidi"/>
          <w:sz w:val="30"/>
          <w:szCs w:val="30"/>
        </w:rPr>
        <w:t>24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23FD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Pr="00892153">
        <w:rPr>
          <w:sz w:val="30"/>
          <w:szCs w:val="30"/>
          <w:cs/>
        </w:rPr>
        <w:t xml:space="preserve"> </w:t>
      </w:r>
      <w:r w:rsidRPr="00892153">
        <w:rPr>
          <w:rFonts w:ascii="Angsana New" w:hAnsi="Angsana New" w:hint="cs"/>
          <w:sz w:val="30"/>
          <w:szCs w:val="30"/>
          <w:cs/>
        </w:rPr>
        <w:t>มูลค่าหุ้นที่ตราไว้หุ้นละ</w:t>
      </w:r>
      <w:r w:rsidRPr="00892153">
        <w:rPr>
          <w:rFonts w:ascii="Angsana New" w:hAnsi="Angsana New"/>
          <w:sz w:val="30"/>
          <w:szCs w:val="30"/>
          <w:cs/>
        </w:rPr>
        <w:t xml:space="preserve"> </w:t>
      </w:r>
      <w:r w:rsidRPr="00892153">
        <w:rPr>
          <w:rFonts w:ascii="Angsana New" w:hAnsi="Angsana New"/>
          <w:sz w:val="30"/>
          <w:szCs w:val="30"/>
        </w:rPr>
        <w:t>0.5</w:t>
      </w:r>
      <w:r w:rsidRPr="00892153">
        <w:rPr>
          <w:rFonts w:ascii="Angsana New" w:hAnsi="Angsana New"/>
          <w:sz w:val="30"/>
          <w:szCs w:val="30"/>
          <w:cs/>
        </w:rPr>
        <w:t xml:space="preserve"> </w:t>
      </w:r>
      <w:r w:rsidRPr="00892153">
        <w:rPr>
          <w:rFonts w:ascii="Angsana New" w:hAnsi="Angsana New" w:hint="cs"/>
          <w:sz w:val="30"/>
          <w:szCs w:val="30"/>
          <w:cs/>
        </w:rPr>
        <w:t>บาท</w:t>
      </w:r>
      <w:r w:rsidRPr="00892153">
        <w:rPr>
          <w:rFonts w:ascii="Angsana New" w:hAnsi="Angsana New"/>
          <w:sz w:val="30"/>
          <w:szCs w:val="30"/>
          <w:cs/>
        </w:rPr>
        <w:t xml:space="preserve"> </w:t>
      </w:r>
      <w:r w:rsidRPr="00892153">
        <w:rPr>
          <w:rFonts w:ascii="Angsana New" w:hAnsi="Angsana New" w:hint="cs"/>
          <w:sz w:val="30"/>
          <w:szCs w:val="30"/>
          <w:cs/>
        </w:rPr>
        <w:t>เพื่อรองรับการออกและเสนอขายใบสำคัญแสดงสิทธิที่จะซื้อหุ้นสามัญเพิ่มทุนของบริษัทให้แก่กรรมการ</w:t>
      </w:r>
      <w:r w:rsidRPr="00892153">
        <w:rPr>
          <w:rFonts w:ascii="Angsana New" w:hAnsi="Angsana New"/>
          <w:sz w:val="30"/>
          <w:szCs w:val="30"/>
          <w:cs/>
        </w:rPr>
        <w:t xml:space="preserve"> </w:t>
      </w:r>
      <w:r w:rsidRPr="00892153">
        <w:rPr>
          <w:rFonts w:ascii="Angsana New" w:hAnsi="Angsana New" w:hint="cs"/>
          <w:sz w:val="30"/>
          <w:szCs w:val="30"/>
          <w:cs/>
        </w:rPr>
        <w:t>ผู้บริหาร</w:t>
      </w:r>
      <w:r w:rsidRPr="00892153">
        <w:rPr>
          <w:rFonts w:ascii="Angsana New" w:hAnsi="Angsana New"/>
          <w:sz w:val="30"/>
          <w:szCs w:val="30"/>
          <w:cs/>
        </w:rPr>
        <w:t xml:space="preserve"> </w:t>
      </w:r>
      <w:r w:rsidRPr="00892153">
        <w:rPr>
          <w:rFonts w:ascii="Angsana New" w:hAnsi="Angsana New" w:hint="cs"/>
          <w:sz w:val="30"/>
          <w:szCs w:val="30"/>
          <w:cs/>
        </w:rPr>
        <w:t>และพนักงานของบริษัทและ</w:t>
      </w:r>
      <w:r w:rsidRPr="00892153">
        <w:rPr>
          <w:rFonts w:ascii="Angsana New" w:hAnsi="Angsana New"/>
          <w:sz w:val="30"/>
          <w:szCs w:val="30"/>
          <w:cs/>
        </w:rPr>
        <w:t>/</w:t>
      </w:r>
      <w:r w:rsidRPr="00892153">
        <w:rPr>
          <w:rFonts w:ascii="Angsana New" w:hAnsi="Angsana New" w:hint="cs"/>
          <w:sz w:val="30"/>
          <w:szCs w:val="30"/>
          <w:cs/>
        </w:rPr>
        <w:t>หรือบริษัทย่อย ต่อมาเมื่อวันที่</w:t>
      </w:r>
      <w:r w:rsidRPr="00892153">
        <w:rPr>
          <w:rFonts w:ascii="Angsana New" w:hAnsi="Angsana New"/>
          <w:sz w:val="30"/>
          <w:szCs w:val="30"/>
        </w:rPr>
        <w:t xml:space="preserve"> 9 </w:t>
      </w:r>
      <w:r w:rsidRPr="0089215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892153">
        <w:rPr>
          <w:rFonts w:ascii="Angsana New" w:hAnsi="Angsana New"/>
          <w:sz w:val="30"/>
          <w:szCs w:val="30"/>
        </w:rPr>
        <w:t xml:space="preserve">2565 </w:t>
      </w:r>
      <w:r w:rsidRPr="00892153">
        <w:rPr>
          <w:rFonts w:ascii="Angsana New" w:hAnsi="Angsana New" w:hint="cs"/>
          <w:sz w:val="30"/>
          <w:szCs w:val="30"/>
          <w:cs/>
        </w:rPr>
        <w:t>บริษัทได้จดทะเบียนเพิ่มทุนกับ</w:t>
      </w:r>
      <w:r w:rsidRPr="00892153">
        <w:rPr>
          <w:rFonts w:ascii="Angsana New" w:hAnsi="Angsana New"/>
          <w:sz w:val="30"/>
          <w:szCs w:val="30"/>
          <w:cs/>
        </w:rPr>
        <w:t>กระทรวงพาณิชย์</w:t>
      </w:r>
      <w:r w:rsidRPr="00892153">
        <w:rPr>
          <w:rFonts w:ascii="Angsana New" w:hAnsi="Angsana New" w:hint="cs"/>
          <w:sz w:val="30"/>
          <w:szCs w:val="30"/>
          <w:cs/>
        </w:rPr>
        <w:t>เป็นที่เรียบร้อยแล้ว</w:t>
      </w:r>
    </w:p>
    <w:p w14:paraId="49F820E2" w14:textId="2B80640D" w:rsidR="000D3E8E" w:rsidRDefault="000D3E8E" w:rsidP="000D3E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78B0BCE" w14:textId="27EA2844" w:rsidR="000D3E8E" w:rsidRPr="000D3E8E" w:rsidRDefault="000D3E8E" w:rsidP="000D3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D3E8E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0D3E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3E8E">
        <w:rPr>
          <w:rFonts w:ascii="Angsana New" w:hAnsi="Angsana New"/>
          <w:sz w:val="30"/>
          <w:szCs w:val="30"/>
        </w:rPr>
        <w:t xml:space="preserve">1 </w:t>
      </w:r>
      <w:r w:rsidRPr="000D3E8E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0D3E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3E8E">
        <w:rPr>
          <w:rFonts w:ascii="Angsana New" w:hAnsi="Angsana New"/>
          <w:sz w:val="30"/>
          <w:szCs w:val="30"/>
        </w:rPr>
        <w:t xml:space="preserve">2565 </w:t>
      </w:r>
      <w:r w:rsidRPr="000D3E8E">
        <w:rPr>
          <w:rFonts w:ascii="Angsana New" w:hAnsi="Angsana New" w:cs="Angsana New" w:hint="cs"/>
          <w:sz w:val="30"/>
          <w:szCs w:val="30"/>
          <w:cs/>
        </w:rPr>
        <w:t>บริษัทได้แจ้งสิทธิที่จะซื้อหุ้นสามัญเพิ่มทุนของบริษัทให้แก่</w:t>
      </w:r>
      <w:r w:rsidRPr="000D3E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3E8E">
        <w:rPr>
          <w:rFonts w:ascii="Angsana New" w:hAnsi="Angsana New" w:cs="Angsana New" w:hint="cs"/>
          <w:sz w:val="30"/>
          <w:szCs w:val="30"/>
          <w:cs/>
        </w:rPr>
        <w:t>กรรมการ</w:t>
      </w:r>
      <w:r w:rsidRPr="000D3E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3E8E">
        <w:rPr>
          <w:rFonts w:ascii="Angsana New" w:hAnsi="Angsana New" w:cs="Angsana New" w:hint="cs"/>
          <w:sz w:val="30"/>
          <w:szCs w:val="30"/>
          <w:cs/>
        </w:rPr>
        <w:t>ผู้บริหารและพนักงานของบริษัทและ</w:t>
      </w:r>
      <w:r w:rsidRPr="000D3E8E">
        <w:rPr>
          <w:rFonts w:ascii="Angsana New" w:hAnsi="Angsana New" w:cs="Angsana New"/>
          <w:sz w:val="30"/>
          <w:szCs w:val="30"/>
          <w:cs/>
        </w:rPr>
        <w:t>/</w:t>
      </w:r>
      <w:r w:rsidRPr="000D3E8E">
        <w:rPr>
          <w:rFonts w:ascii="Angsana New" w:hAnsi="Angsana New" w:cs="Angsana New" w:hint="cs"/>
          <w:sz w:val="30"/>
          <w:szCs w:val="30"/>
          <w:cs/>
        </w:rPr>
        <w:t>หรือบริษัทย่อยเป็นรายบุคคลตามมติที่ประชุมสามัญประจำปีผู้ถือหุ้นของบริษัท</w:t>
      </w:r>
      <w:r w:rsidRPr="000D3E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3E8E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0D3E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3E8E">
        <w:rPr>
          <w:rFonts w:ascii="Angsana New" w:hAnsi="Angsana New"/>
          <w:sz w:val="30"/>
          <w:szCs w:val="30"/>
        </w:rPr>
        <w:t xml:space="preserve">27 </w:t>
      </w:r>
      <w:r w:rsidRPr="000D3E8E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0D3E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3E8E">
        <w:rPr>
          <w:rFonts w:ascii="Angsana New" w:hAnsi="Angsana New"/>
          <w:sz w:val="30"/>
          <w:szCs w:val="30"/>
        </w:rPr>
        <w:t xml:space="preserve">2565 </w:t>
      </w:r>
      <w:r w:rsidRPr="000D3E8E">
        <w:rPr>
          <w:rFonts w:ascii="Angsana New" w:hAnsi="Angsana New" w:cs="Angsana New" w:hint="cs"/>
          <w:sz w:val="30"/>
          <w:szCs w:val="30"/>
          <w:cs/>
        </w:rPr>
        <w:t>โดยสามารถใช้สิทธิในครั้งที่</w:t>
      </w:r>
      <w:r w:rsidRPr="000D3E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3E8E">
        <w:rPr>
          <w:rFonts w:ascii="Angsana New" w:hAnsi="Angsana New"/>
          <w:sz w:val="30"/>
          <w:szCs w:val="30"/>
        </w:rPr>
        <w:t xml:space="preserve">1 </w:t>
      </w:r>
      <w:r w:rsidRPr="000D3E8E">
        <w:rPr>
          <w:rFonts w:ascii="Angsana New" w:hAnsi="Angsana New" w:cs="Angsana New" w:hint="cs"/>
          <w:sz w:val="30"/>
          <w:szCs w:val="30"/>
          <w:cs/>
        </w:rPr>
        <w:t>ได้ในวันที่</w:t>
      </w:r>
      <w:r w:rsidRPr="000D3E8E">
        <w:rPr>
          <w:rFonts w:ascii="Angsana New" w:hAnsi="Angsana New" w:cs="Angsana New"/>
          <w:sz w:val="30"/>
          <w:szCs w:val="30"/>
          <w:cs/>
        </w:rPr>
        <w:t xml:space="preserve"> </w:t>
      </w:r>
      <w:r w:rsidR="009652A7">
        <w:rPr>
          <w:rFonts w:ascii="Angsana New" w:hAnsi="Angsana New" w:cs="Angsana New"/>
          <w:sz w:val="30"/>
          <w:szCs w:val="30"/>
        </w:rPr>
        <w:t>3</w:t>
      </w:r>
      <w:r w:rsidRPr="000D3E8E">
        <w:rPr>
          <w:rFonts w:ascii="Angsana New" w:hAnsi="Angsana New"/>
          <w:sz w:val="30"/>
          <w:szCs w:val="30"/>
        </w:rPr>
        <w:t xml:space="preserve">1 </w:t>
      </w:r>
      <w:r w:rsidRPr="000D3E8E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0D3E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3E8E">
        <w:rPr>
          <w:rFonts w:ascii="Angsana New" w:hAnsi="Angsana New"/>
          <w:sz w:val="30"/>
          <w:szCs w:val="30"/>
        </w:rPr>
        <w:t>2566</w:t>
      </w:r>
    </w:p>
    <w:p w14:paraId="6625ECD5" w14:textId="57FB8C88" w:rsidR="00873C8E" w:rsidRPr="006C337F" w:rsidRDefault="00873C8E" w:rsidP="004907A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38E51E" w14:textId="3A118AD5" w:rsidR="00F71B39" w:rsidRPr="00873C8E" w:rsidRDefault="00527449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73C8E">
        <w:rPr>
          <w:rFonts w:ascii="Angsana New" w:hAnsi="Angsana New"/>
          <w:b/>
          <w:bCs/>
          <w:sz w:val="30"/>
          <w:szCs w:val="30"/>
          <w:cs/>
          <w:lang w:val="th-TH"/>
        </w:rPr>
        <w:t>ส่วน</w:t>
      </w:r>
      <w:r w:rsidR="00932A68" w:rsidRPr="00873C8E">
        <w:rPr>
          <w:rFonts w:ascii="Angsana New" w:hAnsi="Angsana New"/>
          <w:b/>
          <w:bCs/>
          <w:sz w:val="30"/>
          <w:szCs w:val="30"/>
          <w:cs/>
          <w:lang w:val="th-TH"/>
        </w:rPr>
        <w:t>งาน</w:t>
      </w:r>
      <w:r w:rsidRPr="00873C8E">
        <w:rPr>
          <w:rFonts w:ascii="Angsana New" w:hAnsi="Angsana New"/>
          <w:b/>
          <w:bCs/>
          <w:sz w:val="30"/>
          <w:szCs w:val="30"/>
          <w:cs/>
          <w:lang w:val="th-TH"/>
        </w:rPr>
        <w:t>ดำเนินงาน</w:t>
      </w:r>
      <w:r w:rsidR="0048166B" w:rsidRPr="00873C8E">
        <w:rPr>
          <w:rFonts w:ascii="Angsana New" w:hAnsi="Angsana New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44241789" w14:textId="77777777" w:rsidR="00246062" w:rsidRPr="00873C8E" w:rsidRDefault="00246062" w:rsidP="00EE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4108941" w14:textId="5B3423D7" w:rsidR="00DF4D6D" w:rsidRDefault="00DF4D6D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>
        <w:rPr>
          <w:rFonts w:ascii="Angsana New" w:hAnsi="Angsana New" w:cs="Angsana New"/>
          <w:sz w:val="30"/>
          <w:szCs w:val="30"/>
        </w:rPr>
        <w:t xml:space="preserve">2 </w:t>
      </w:r>
      <w:r>
        <w:rPr>
          <w:rFonts w:ascii="Angsana New" w:hAnsi="Angsana New" w:cs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การดำเนินงานของแต่ละส่วนงานที่รายงานของกลุ่มบริษัท โดยสรุปมีดังนี้</w:t>
      </w:r>
    </w:p>
    <w:p w14:paraId="3747BDF6" w14:textId="5E7F8C60" w:rsidR="001B6035" w:rsidRPr="00873C8E" w:rsidRDefault="001B6035" w:rsidP="0089362F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873C8E">
        <w:rPr>
          <w:rFonts w:ascii="Angsana New" w:hAnsi="Angsana New"/>
          <w:sz w:val="30"/>
          <w:szCs w:val="30"/>
          <w:cs/>
        </w:rPr>
        <w:lastRenderedPageBreak/>
        <w:t xml:space="preserve">ส่วนงาน </w:t>
      </w:r>
      <w:r w:rsidR="00503A17" w:rsidRPr="00873C8E">
        <w:rPr>
          <w:rFonts w:ascii="Angsana New" w:hAnsi="Angsana New"/>
          <w:sz w:val="30"/>
          <w:szCs w:val="30"/>
        </w:rPr>
        <w:t>1</w:t>
      </w:r>
      <w:r w:rsidRPr="00873C8E">
        <w:rPr>
          <w:rFonts w:ascii="Angsana New" w:hAnsi="Angsana New"/>
          <w:sz w:val="30"/>
          <w:szCs w:val="30"/>
        </w:rPr>
        <w:t xml:space="preserve"> </w:t>
      </w:r>
      <w:r w:rsidRPr="00873C8E">
        <w:rPr>
          <w:rFonts w:ascii="Angsana New" w:hAnsi="Angsana New"/>
          <w:sz w:val="30"/>
          <w:szCs w:val="30"/>
        </w:rPr>
        <w:tab/>
      </w:r>
      <w:r w:rsidRPr="00873C8E">
        <w:rPr>
          <w:rFonts w:ascii="Angsana New" w:hAnsi="Angsana New"/>
          <w:sz w:val="30"/>
          <w:szCs w:val="30"/>
          <w:cs/>
        </w:rPr>
        <w:t>ส่วนงานจำหน่ายรถยนต์และอุปกรณ์ตกแต่ง</w:t>
      </w:r>
    </w:p>
    <w:p w14:paraId="564F4D06" w14:textId="518F7DF8" w:rsidR="001B6035" w:rsidRPr="00873C8E" w:rsidRDefault="001B6035" w:rsidP="001B675A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873C8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873C8E">
        <w:rPr>
          <w:rFonts w:ascii="Angsana New" w:hAnsi="Angsana New"/>
          <w:sz w:val="30"/>
          <w:szCs w:val="30"/>
        </w:rPr>
        <w:t>2</w:t>
      </w:r>
      <w:r w:rsidRPr="00873C8E">
        <w:rPr>
          <w:rFonts w:ascii="Angsana New" w:hAnsi="Angsana New"/>
          <w:sz w:val="30"/>
          <w:szCs w:val="30"/>
        </w:rPr>
        <w:t xml:space="preserve"> </w:t>
      </w:r>
      <w:r w:rsidRPr="00873C8E">
        <w:rPr>
          <w:rFonts w:ascii="Angsana New" w:hAnsi="Angsana New"/>
          <w:sz w:val="30"/>
          <w:szCs w:val="30"/>
        </w:rPr>
        <w:tab/>
      </w:r>
      <w:r w:rsidRPr="00873C8E">
        <w:rPr>
          <w:rFonts w:ascii="Angsana New" w:hAnsi="Angsana New"/>
          <w:sz w:val="30"/>
          <w:szCs w:val="30"/>
          <w:cs/>
        </w:rPr>
        <w:t>ส่วนงานบริการซ่อมบำรุงและจำหน่ายอะไหล่</w:t>
      </w:r>
    </w:p>
    <w:p w14:paraId="2EE4902A" w14:textId="0E5D92A5" w:rsidR="00DF4D6D" w:rsidRDefault="00DF4D6D" w:rsidP="00DF4D6D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73C8E">
        <w:rPr>
          <w:rFonts w:ascii="Angsana New" w:hAnsi="Angsana New" w:cs="Angsana New"/>
          <w:sz w:val="30"/>
          <w:szCs w:val="30"/>
          <w:cs/>
        </w:rPr>
        <w:t>ข้อมูลผลการดำเนินงานของแต่ละส่วนงาน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วัดโดยใช้กำไรก่อนหักต้นทุนทางการเงิน ภาษีเงินได้ ค่าเสื่อมราคาและค่าตัดจำหน่ายของส่วนงาน </w:t>
      </w:r>
      <w:r w:rsidRPr="00873C8E">
        <w:rPr>
          <w:rFonts w:ascii="Angsana New" w:hAnsi="Angsana New" w:cs="Angsana New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ผู้บริหารเชื่อว่าการใช้กำไรก่อนหัก</w:t>
      </w:r>
      <w:r w:rsidRPr="00873C8E">
        <w:rPr>
          <w:rFonts w:ascii="Angsana New" w:hAnsi="Angsana New" w:cs="Angsana New" w:hint="cs"/>
          <w:sz w:val="30"/>
          <w:szCs w:val="30"/>
          <w:cs/>
        </w:rPr>
        <w:t>ต้นทุนทางการเงิน</w:t>
      </w:r>
      <w:r w:rsidRPr="00873C8E">
        <w:rPr>
          <w:rFonts w:ascii="Angsana New" w:hAnsi="Angsana New" w:cs="Angsana New"/>
          <w:sz w:val="30"/>
          <w:szCs w:val="30"/>
          <w:cs/>
        </w:rPr>
        <w:t xml:space="preserve"> ภาษีเงินได้ ค่าเสื่อมราคาและ</w:t>
      </w:r>
      <w:r w:rsidR="00C55E6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3C8E">
        <w:rPr>
          <w:rFonts w:ascii="Angsana New" w:hAnsi="Angsana New" w:cs="Angsana New"/>
          <w:sz w:val="30"/>
          <w:szCs w:val="30"/>
          <w:cs/>
        </w:rPr>
        <w:t>ค่าตัดจำหน่าย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2878509D" w14:textId="77777777" w:rsidR="002A61E4" w:rsidRPr="002140A6" w:rsidRDefault="002A61E4" w:rsidP="002A6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53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36"/>
        <w:gridCol w:w="936"/>
        <w:gridCol w:w="236"/>
        <w:gridCol w:w="936"/>
        <w:gridCol w:w="236"/>
        <w:gridCol w:w="936"/>
        <w:gridCol w:w="236"/>
        <w:gridCol w:w="936"/>
        <w:gridCol w:w="236"/>
        <w:gridCol w:w="936"/>
        <w:gridCol w:w="236"/>
        <w:gridCol w:w="936"/>
      </w:tblGrid>
      <w:tr w:rsidR="002A61E4" w:rsidRPr="009F6A5E" w14:paraId="7EE046FC" w14:textId="77777777" w:rsidTr="00836DE4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95EE5" w14:textId="77777777" w:rsidR="002A61E4" w:rsidRPr="009F6A5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96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247A3216" w14:textId="77777777" w:rsidR="002A61E4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347E8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A61E4" w:rsidRPr="009F6A5E" w14:paraId="3663F489" w14:textId="77777777" w:rsidTr="00836DE4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103F4F" w14:textId="77777777" w:rsidR="002A61E4" w:rsidRPr="009F6A5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AD03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7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F3AE8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3C8FF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7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2BBFF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C430BEA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2CE799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CBDBF63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A61E4" w:rsidRPr="009F6A5E" w14:paraId="58A12332" w14:textId="77777777" w:rsidTr="00836DE4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A8EEC2" w14:textId="77777777" w:rsidR="002A61E4" w:rsidRPr="009F6A5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C4AC9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67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F7B6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A9CD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67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0F84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B26FFF5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236655F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BDBC1A9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A61E4" w:rsidRPr="009F6A5E" w14:paraId="5C2CDB64" w14:textId="77777777" w:rsidTr="00836DE4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D014D9" w14:textId="77777777" w:rsidR="002A61E4" w:rsidRPr="009F6A5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CA0F3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67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75521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9BE6F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67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944C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vAlign w:val="bottom"/>
          </w:tcPr>
          <w:p w14:paraId="43D4F7A2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6769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A61E4" w:rsidRPr="009F6A5E" w14:paraId="1478C7CF" w14:textId="77777777" w:rsidTr="00836DE4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E9677E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1048" w14:textId="01361104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Pr="002A61E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8D40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483BA" w14:textId="45D1E28F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Pr="002A61E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483E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65A4C" w14:textId="72294AA3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Pr="002A61E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30567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1A8E" w14:textId="56B1D311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Pr="002A61E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EA721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37E8C43" w14:textId="15E3C85E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Pr="002A61E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14:paraId="78D78FB2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0B0AA10" w14:textId="0274BEF0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Pr="002A61E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2A61E4" w:rsidRPr="009F6A5E" w14:paraId="06111B97" w14:textId="77777777" w:rsidTr="00836DE4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96192D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96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3150DBE8" w14:textId="77777777" w:rsidR="002A61E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61E4" w:rsidRPr="009F6A5E" w14:paraId="51DB80BA" w14:textId="77777777" w:rsidTr="00836DE4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5C2E32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4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512CC" w14:textId="77777777" w:rsidR="002A61E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F05C3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C1AA" w14:textId="77777777" w:rsidR="002A61E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5698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D07A1" w14:textId="77777777" w:rsidR="002A61E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A9E35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0E41" w14:textId="77777777" w:rsidR="002A61E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9388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45F7990" w14:textId="77777777" w:rsidR="002A61E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C742C8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4" w:right="-2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059D8B5" w14:textId="77777777" w:rsidR="002A61E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</w:tr>
      <w:tr w:rsidR="002A61E4" w:rsidRPr="009F6A5E" w14:paraId="149AFA1C" w14:textId="77777777" w:rsidTr="00836DE4">
        <w:trPr>
          <w:trHeight w:val="421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64BC4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9F58321" w14:textId="12F46F8C" w:rsidR="002A61E4" w:rsidRPr="009F6A5E" w:rsidRDefault="009E2A7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2A74">
              <w:rPr>
                <w:rFonts w:ascii="Angsana New" w:hAnsi="Angsana New" w:cs="Angsana New"/>
                <w:color w:val="000000"/>
                <w:sz w:val="30"/>
                <w:szCs w:val="30"/>
              </w:rPr>
              <w:t>984,219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AB47C9A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91D0433" w14:textId="535A1A92" w:rsidR="002A61E4" w:rsidRPr="003A1B4C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73AE">
              <w:rPr>
                <w:rFonts w:ascii="Angsana New" w:hAnsi="Angsana New" w:cs="Angsana New"/>
                <w:color w:val="000000"/>
                <w:sz w:val="30"/>
                <w:szCs w:val="30"/>
              </w:rPr>
              <w:t>913,557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936F3B7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C308F7E" w14:textId="48F72ADE" w:rsidR="002A61E4" w:rsidRPr="008D085E" w:rsidRDefault="009E2A7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2A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330,278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DFDB0B6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8710B15" w14:textId="79B857D9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73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284,141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3C32415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04C126C" w14:textId="40F43695" w:rsidR="002A61E4" w:rsidRPr="008D085E" w:rsidRDefault="009E2A7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2A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1,314,497</w:t>
            </w:r>
          </w:p>
        </w:tc>
        <w:tc>
          <w:tcPr>
            <w:tcW w:w="236" w:type="dxa"/>
            <w:vAlign w:val="bottom"/>
          </w:tcPr>
          <w:p w14:paraId="516B7613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29DA3A0" w14:textId="19977772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73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1,197,698</w:t>
            </w:r>
          </w:p>
        </w:tc>
      </w:tr>
      <w:tr w:rsidR="002A61E4" w:rsidRPr="009F6A5E" w14:paraId="7AB3513C" w14:textId="77777777" w:rsidTr="00836DE4">
        <w:trPr>
          <w:trHeight w:val="10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9B481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0E7269" w14:textId="6F75EB0F" w:rsidR="002A61E4" w:rsidRPr="00E27A65" w:rsidRDefault="009E2A7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E2A7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984,219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7ECCE" w14:textId="77777777" w:rsidR="002A61E4" w:rsidRPr="00E27A65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45955" w14:textId="7AF6C9CE" w:rsidR="002A61E4" w:rsidRPr="00347E8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C73A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913,557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B1B9" w14:textId="77777777" w:rsidR="002A61E4" w:rsidRPr="00347E8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F5E79F" w14:textId="164A6FE5" w:rsidR="002A61E4" w:rsidRPr="00347E8F" w:rsidRDefault="009E2A7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E2A7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330,278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367F8" w14:textId="77777777" w:rsidR="002A61E4" w:rsidRPr="00347E8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78918E" w14:textId="50F07822" w:rsidR="002A61E4" w:rsidRPr="00347E8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C73A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284,141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A85D" w14:textId="77777777" w:rsidR="002A61E4" w:rsidRPr="00347E8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BBEF8" w14:textId="353196CD" w:rsidR="002A61E4" w:rsidRPr="00347E8F" w:rsidRDefault="009E2A7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E2A7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1,314,497</w:t>
            </w:r>
          </w:p>
        </w:tc>
        <w:tc>
          <w:tcPr>
            <w:tcW w:w="236" w:type="dxa"/>
            <w:vAlign w:val="bottom"/>
          </w:tcPr>
          <w:p w14:paraId="6D89F8FF" w14:textId="77777777" w:rsidR="002A61E4" w:rsidRPr="00347E8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244B9" w14:textId="16AB7A28" w:rsidR="002A61E4" w:rsidRPr="00347E8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C73A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1,197,698</w:t>
            </w:r>
          </w:p>
        </w:tc>
      </w:tr>
      <w:tr w:rsidR="002A61E4" w:rsidRPr="008D085E" w14:paraId="502441D8" w14:textId="77777777" w:rsidTr="00836DE4">
        <w:trPr>
          <w:trHeight w:val="3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05771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B677293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A35A27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7C66175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95B6CB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A927C2A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B218D3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B6F07A7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D8589EE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27093778" w14:textId="77777777" w:rsidR="002A61E4" w:rsidRPr="008D085E" w:rsidRDefault="002A61E4" w:rsidP="002A61E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A1BF6D" w14:textId="77777777" w:rsidR="002A61E4" w:rsidRPr="008D085E" w:rsidRDefault="002A61E4" w:rsidP="002A61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0339815B" w14:textId="77777777" w:rsidR="002A61E4" w:rsidRPr="008D085E" w:rsidRDefault="002A61E4" w:rsidP="002A61E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2A61E4" w:rsidRPr="009F6A5E" w14:paraId="14058ADF" w14:textId="77777777" w:rsidTr="00836DE4">
        <w:trPr>
          <w:trHeight w:val="65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FEE7BF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EBITDA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30D408F" w14:textId="3C5A8E52" w:rsidR="002A61E4" w:rsidRPr="009F6A5E" w:rsidRDefault="009E2A7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2A74">
              <w:rPr>
                <w:rFonts w:ascii="Angsana New" w:hAnsi="Angsana New" w:cs="Angsana New"/>
                <w:color w:val="000000"/>
                <w:sz w:val="30"/>
                <w:szCs w:val="30"/>
              </w:rPr>
              <w:t>65,897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72944E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CB02C75" w14:textId="30303D2D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50,295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A66037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2C60469" w14:textId="0944762F" w:rsidR="002A61E4" w:rsidRPr="008D085E" w:rsidRDefault="009E2A7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2A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93,735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1A3EF50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9208843" w14:textId="3AB70B45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73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91,111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182EA8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AC2C557" w14:textId="1950001D" w:rsidR="002A61E4" w:rsidRPr="008D085E" w:rsidRDefault="009E2A74" w:rsidP="002A61E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E2A7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159,632</w:t>
            </w:r>
          </w:p>
        </w:tc>
        <w:tc>
          <w:tcPr>
            <w:tcW w:w="236" w:type="dxa"/>
            <w:vAlign w:val="bottom"/>
          </w:tcPr>
          <w:p w14:paraId="3D195A12" w14:textId="77777777" w:rsidR="002A61E4" w:rsidRPr="008D085E" w:rsidRDefault="002A61E4" w:rsidP="002A61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16" w:hanging="108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10A1389D" w14:textId="2296D6CC" w:rsidR="002A61E4" w:rsidRPr="008D085E" w:rsidRDefault="002A61E4" w:rsidP="002A61E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C73A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41,406</w:t>
            </w:r>
          </w:p>
        </w:tc>
      </w:tr>
      <w:tr w:rsidR="002A61E4" w:rsidRPr="009F6A5E" w14:paraId="1B3DF4E7" w14:textId="77777777" w:rsidTr="00836DE4">
        <w:trPr>
          <w:trHeight w:val="281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33AD4A74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A0E1BE2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507B7A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C9DD102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6823D2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F333749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DCB913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0B4C14D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68980A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49D9524" w14:textId="2CF9C892" w:rsidR="002A61E4" w:rsidRPr="008D085E" w:rsidRDefault="009E2A74" w:rsidP="002A61E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2A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(38,019)</w:t>
            </w:r>
          </w:p>
        </w:tc>
        <w:tc>
          <w:tcPr>
            <w:tcW w:w="236" w:type="dxa"/>
            <w:vAlign w:val="bottom"/>
          </w:tcPr>
          <w:p w14:paraId="0C6F7A4C" w14:textId="77777777" w:rsidR="002A61E4" w:rsidRPr="008D085E" w:rsidRDefault="002A61E4" w:rsidP="002A61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2BB35E86" w14:textId="183438BF" w:rsidR="002A61E4" w:rsidRPr="008D085E" w:rsidRDefault="002A61E4" w:rsidP="002A61E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73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(30,026)</w:t>
            </w:r>
          </w:p>
        </w:tc>
      </w:tr>
      <w:tr w:rsidR="002A61E4" w:rsidRPr="009F6A5E" w14:paraId="0CD8A606" w14:textId="77777777" w:rsidTr="00836DE4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32E8FA91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EE14C71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3E54A2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6418C91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BA559E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673580F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05D9C5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5801564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DC140FF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9E73BCC" w14:textId="27EC438E" w:rsidR="002A61E4" w:rsidRPr="008D085E" w:rsidRDefault="009E2A74" w:rsidP="002A61E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2A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(13,003)</w:t>
            </w:r>
          </w:p>
        </w:tc>
        <w:tc>
          <w:tcPr>
            <w:tcW w:w="236" w:type="dxa"/>
            <w:vAlign w:val="bottom"/>
          </w:tcPr>
          <w:p w14:paraId="56EDCDAF" w14:textId="77777777" w:rsidR="002A61E4" w:rsidRPr="008D085E" w:rsidRDefault="002A61E4" w:rsidP="002A61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7BF8A4D6" w14:textId="760A4009" w:rsidR="002A61E4" w:rsidRPr="008D085E" w:rsidRDefault="002A61E4" w:rsidP="002A61E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73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(12,597)</w:t>
            </w:r>
          </w:p>
        </w:tc>
      </w:tr>
      <w:tr w:rsidR="002A61E4" w:rsidRPr="009F6A5E" w14:paraId="5B5DC587" w14:textId="77777777" w:rsidTr="00836DE4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6E65E674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646EBC5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CFD9AD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5DEBE61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D3A64E2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43CFD2F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C9A7B3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D335DA2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69C075D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AD349D6" w14:textId="45FBF3F1" w:rsidR="002A61E4" w:rsidRPr="008D085E" w:rsidRDefault="009E2A74" w:rsidP="002A61E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2A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(10,998)</w:t>
            </w:r>
          </w:p>
        </w:tc>
        <w:tc>
          <w:tcPr>
            <w:tcW w:w="236" w:type="dxa"/>
            <w:vAlign w:val="bottom"/>
          </w:tcPr>
          <w:p w14:paraId="36C4626C" w14:textId="77777777" w:rsidR="002A61E4" w:rsidRPr="008D085E" w:rsidRDefault="002A61E4" w:rsidP="002A61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27008E3F" w14:textId="0D1A2843" w:rsidR="002A61E4" w:rsidRPr="008D085E" w:rsidRDefault="002A61E4" w:rsidP="002A61E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73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316</w:t>
            </w:r>
            <w:r w:rsidRPr="00BC73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2A61E4" w:rsidRPr="009F6A5E" w14:paraId="29AB7AAF" w14:textId="77777777" w:rsidTr="00836DE4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376FA030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0612A9A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AC35A1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B92399A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B8BA2A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0CAA26A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C5AF74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2E89AAF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82DF20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7B6A744" w14:textId="77777777" w:rsidR="002A61E4" w:rsidRPr="008D085E" w:rsidRDefault="002A61E4" w:rsidP="002A61E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53BB0F9" w14:textId="77777777" w:rsidR="002A61E4" w:rsidRPr="008D085E" w:rsidRDefault="002A61E4" w:rsidP="002A61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1E010F0F" w14:textId="77777777" w:rsidR="002A61E4" w:rsidRPr="008D085E" w:rsidRDefault="002A61E4" w:rsidP="002A61E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A61E4" w:rsidRPr="009F6A5E" w14:paraId="251914A6" w14:textId="77777777" w:rsidTr="00836DE4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328E42F3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6AB20AC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112965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36DE966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9FC280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DF5772C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E9C88C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FBF7C8D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019F0F6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E3DC8A2" w14:textId="1D78939A" w:rsidR="002A61E4" w:rsidRPr="008D085E" w:rsidRDefault="009E2A74" w:rsidP="002A61E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2A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(80,544)</w:t>
            </w:r>
          </w:p>
        </w:tc>
        <w:tc>
          <w:tcPr>
            <w:tcW w:w="236" w:type="dxa"/>
            <w:vAlign w:val="bottom"/>
          </w:tcPr>
          <w:p w14:paraId="5346E2B1" w14:textId="77777777" w:rsidR="002A61E4" w:rsidRPr="008D085E" w:rsidRDefault="002A61E4" w:rsidP="002A61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6173733F" w14:textId="45BED25F" w:rsidR="002A61E4" w:rsidRPr="008D085E" w:rsidRDefault="002A61E4" w:rsidP="002A61E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73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(71,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119</w:t>
            </w:r>
            <w:r w:rsidRPr="00BC73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2A61E4" w:rsidRPr="009F6A5E" w14:paraId="0B31CE09" w14:textId="77777777" w:rsidTr="00836DE4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9F933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119EBA7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721C23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6AE6CF2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9627B3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77DE92C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673399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6333CA9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AB158F" w14:textId="77777777" w:rsidR="002A61E4" w:rsidRPr="008D08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6D395" w14:textId="2440EF21" w:rsidR="002A61E4" w:rsidRPr="008D085E" w:rsidRDefault="009E2A74" w:rsidP="002A61E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2A7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17,068</w:t>
            </w:r>
          </w:p>
        </w:tc>
        <w:tc>
          <w:tcPr>
            <w:tcW w:w="236" w:type="dxa"/>
            <w:vAlign w:val="bottom"/>
          </w:tcPr>
          <w:p w14:paraId="3FCFE3A7" w14:textId="77777777" w:rsidR="002A61E4" w:rsidRPr="008D085E" w:rsidRDefault="002A61E4" w:rsidP="002A61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D667F" w14:textId="4D681378" w:rsidR="002A61E4" w:rsidRPr="008D085E" w:rsidRDefault="002A61E4" w:rsidP="002A61E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56C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22,34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</w:tr>
      <w:tr w:rsidR="002A61E4" w:rsidRPr="00424B34" w14:paraId="6451C25E" w14:textId="77777777" w:rsidTr="00836DE4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F614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92229B1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A64FA1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D49B5A6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CA52D5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FD891B0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5A04BF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274FE4F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4CFE41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1DC2F07D" w14:textId="77777777" w:rsidR="002A61E4" w:rsidRPr="00424B34" w:rsidRDefault="002A61E4" w:rsidP="002A61E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A909BF6" w14:textId="77777777" w:rsidR="002A61E4" w:rsidRPr="00424B34" w:rsidRDefault="002A61E4" w:rsidP="002A61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78BC212D" w14:textId="77777777" w:rsidR="002A61E4" w:rsidRPr="00424B34" w:rsidRDefault="002A61E4" w:rsidP="002A61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2A61E4" w:rsidRPr="009F6A5E" w14:paraId="6865C1ED" w14:textId="77777777" w:rsidTr="00836DE4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B279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สินทรัพย์ส่วนงาน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450B7C8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A735D2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4C87BAD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3D7324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276F702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EED3C7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D3F6124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7E98FE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AC005F1" w14:textId="77777777" w:rsidR="002A61E4" w:rsidRPr="00424B34" w:rsidRDefault="002A61E4" w:rsidP="002A61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3B0B4D6" w14:textId="77777777" w:rsidR="002A61E4" w:rsidRPr="00424B34" w:rsidRDefault="002A61E4" w:rsidP="002A61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4D1637C1" w14:textId="77777777" w:rsidR="002A61E4" w:rsidRPr="00424B34" w:rsidRDefault="002A61E4" w:rsidP="002A61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A61E4" w:rsidRPr="009F6A5E" w14:paraId="36EADC04" w14:textId="77777777" w:rsidTr="00836DE4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D80A2" w14:textId="2AF51ADE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กันยา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ยน/</w:t>
            </w:r>
            <w:r w:rsidR="006A433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CC9108" w14:textId="1A38145F" w:rsidR="002A61E4" w:rsidRPr="00424B34" w:rsidRDefault="009E2A7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E2A74">
              <w:rPr>
                <w:rFonts w:ascii="Angsana New" w:hAnsi="Angsana New" w:cs="Angsana New"/>
                <w:color w:val="000000"/>
                <w:sz w:val="30"/>
                <w:szCs w:val="30"/>
              </w:rPr>
              <w:t>352,180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E4B301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B3F1B3" w14:textId="2B146E6E" w:rsidR="002A61E4" w:rsidRPr="00424B34" w:rsidRDefault="002F271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392,402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4C2CAF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5AF915" w14:textId="7372BA21" w:rsidR="002A61E4" w:rsidRPr="00424B34" w:rsidRDefault="009E2A7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2A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450,648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128DB8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D3A5B0" w14:textId="3638A119" w:rsidR="002A61E4" w:rsidRPr="00424B34" w:rsidRDefault="002F271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409,444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87FC3F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31E4D647" w14:textId="2628BBCD" w:rsidR="002A61E4" w:rsidRPr="00B00D1E" w:rsidRDefault="009E2A74" w:rsidP="002A61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E2A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802,828</w:t>
            </w:r>
          </w:p>
        </w:tc>
        <w:tc>
          <w:tcPr>
            <w:tcW w:w="236" w:type="dxa"/>
            <w:vAlign w:val="bottom"/>
          </w:tcPr>
          <w:p w14:paraId="32FD3005" w14:textId="77777777" w:rsidR="002A61E4" w:rsidRPr="00424B34" w:rsidRDefault="002A61E4" w:rsidP="002A61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3627FB92" w14:textId="25E11028" w:rsidR="002A61E4" w:rsidRPr="00424B34" w:rsidRDefault="002F271E" w:rsidP="002A61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801,846</w:t>
            </w:r>
          </w:p>
        </w:tc>
      </w:tr>
      <w:tr w:rsidR="002A61E4" w:rsidRPr="009F6A5E" w14:paraId="0B858BF1" w14:textId="77777777" w:rsidTr="00836DE4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76655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EDC5C4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C89F7B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9B231F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9F5C9C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B0D2B8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90B50A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7DEC18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FD715AF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4967A08F" w14:textId="77777777" w:rsidR="002A61E4" w:rsidRPr="00424B34" w:rsidRDefault="002A61E4" w:rsidP="002A61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875A74" w14:textId="77777777" w:rsidR="002A61E4" w:rsidRPr="00424B34" w:rsidRDefault="002A61E4" w:rsidP="002A61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0EA5D914" w14:textId="77777777" w:rsidR="002A61E4" w:rsidRPr="00424B34" w:rsidRDefault="002A61E4" w:rsidP="002A61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A61E4" w:rsidRPr="009F6A5E" w14:paraId="4F7EAB57" w14:textId="77777777" w:rsidTr="00836DE4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1D564E75" w14:textId="18147FEE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กันย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ายน/</w:t>
            </w:r>
            <w:r w:rsidR="006A433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0C90EF" w14:textId="75B108F6" w:rsidR="002A61E4" w:rsidRPr="00424B34" w:rsidRDefault="009E2A7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2A74">
              <w:rPr>
                <w:rFonts w:ascii="Angsana New" w:hAnsi="Angsana New" w:cs="Angsana New"/>
                <w:color w:val="000000"/>
                <w:sz w:val="30"/>
                <w:szCs w:val="30"/>
              </w:rPr>
              <w:t>314,365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20DDAA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E4AF7A" w14:textId="28C50572" w:rsidR="002A61E4" w:rsidRPr="00424B34" w:rsidRDefault="002F271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360,572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2CCAA9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67B274" w14:textId="435FCE21" w:rsidR="002A61E4" w:rsidRPr="00424B34" w:rsidRDefault="009E2A7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2A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113,925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35C5C3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F09777" w14:textId="18FC2558" w:rsidR="002A61E4" w:rsidRPr="00424B34" w:rsidRDefault="002F271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105,384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EEF90F6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57991A50" w14:textId="7A6FC3B2" w:rsidR="002A61E4" w:rsidRPr="00424B34" w:rsidRDefault="009E2A74" w:rsidP="002A61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2A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428,290</w:t>
            </w:r>
          </w:p>
        </w:tc>
        <w:tc>
          <w:tcPr>
            <w:tcW w:w="236" w:type="dxa"/>
            <w:vAlign w:val="bottom"/>
          </w:tcPr>
          <w:p w14:paraId="27934CF3" w14:textId="77777777" w:rsidR="002A61E4" w:rsidRPr="00424B34" w:rsidRDefault="002A61E4" w:rsidP="002A61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58FBD09B" w14:textId="5B5550F6" w:rsidR="002A61E4" w:rsidRPr="00424B34" w:rsidRDefault="002F271E" w:rsidP="002A61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465,956</w:t>
            </w:r>
          </w:p>
        </w:tc>
      </w:tr>
    </w:tbl>
    <w:p w14:paraId="16FB4124" w14:textId="77777777" w:rsidR="008B1316" w:rsidRPr="0092016A" w:rsidRDefault="008B1316" w:rsidP="008B1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6E643355" w14:textId="036684C7" w:rsidR="007A0E63" w:rsidRPr="002140A6" w:rsidRDefault="007A0E63" w:rsidP="002140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2140A6">
        <w:rPr>
          <w:rFonts w:asciiTheme="majorBidi" w:hAnsiTheme="majorBidi" w:cstheme="majorBidi"/>
          <w:sz w:val="30"/>
          <w:szCs w:val="30"/>
          <w:cs/>
        </w:rPr>
        <w:t>รายได้ดังกล่าวมีจังหวะเวลาของการรับรู้รายได้จากการโอนสินค้าหรือบริการที่รับรู้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42CF73D1" w14:textId="7220E4A5" w:rsidR="00396E71" w:rsidRPr="008B1316" w:rsidRDefault="00396E71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B13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การกระทบยอดสินทรัพย์และหนี้สินของส่วนงานที่รายงาน </w:t>
      </w:r>
    </w:p>
    <w:p w14:paraId="2B9AEECC" w14:textId="5076D6D3" w:rsidR="00396E71" w:rsidRPr="008B1316" w:rsidRDefault="00396E71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39"/>
        <w:gridCol w:w="1441"/>
        <w:gridCol w:w="1289"/>
        <w:gridCol w:w="241"/>
        <w:gridCol w:w="1170"/>
      </w:tblGrid>
      <w:tr w:rsidR="00D82A8C" w:rsidRPr="008B1316" w14:paraId="4FCBF0EB" w14:textId="77777777" w:rsidTr="00265722">
        <w:trPr>
          <w:tblHeader/>
        </w:trPr>
        <w:tc>
          <w:tcPr>
            <w:tcW w:w="2745" w:type="pct"/>
          </w:tcPr>
          <w:p w14:paraId="31BA4C72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53138AE1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2FC3AEEF" w14:textId="2FA50361" w:rsidR="00D82A8C" w:rsidRPr="008B1316" w:rsidRDefault="008B1316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A61E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" w:type="pct"/>
          </w:tcPr>
          <w:p w14:paraId="011ACE76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7" w:type="pct"/>
          </w:tcPr>
          <w:p w14:paraId="7C6F2ADA" w14:textId="33B2D3F0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2A8C" w:rsidRPr="008B1316" w14:paraId="38D098C7" w14:textId="77777777" w:rsidTr="00BC73AE">
        <w:trPr>
          <w:tblHeader/>
        </w:trPr>
        <w:tc>
          <w:tcPr>
            <w:tcW w:w="2745" w:type="pct"/>
          </w:tcPr>
          <w:p w14:paraId="757852B1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24093F32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11CA346A" w14:textId="4412CF35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1549726B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DB73748" w14:textId="4C74C61E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B008F" w:rsidRPr="008B1316" w14:paraId="13D8E242" w14:textId="77777777" w:rsidTr="00D82A8C">
        <w:trPr>
          <w:tblHeader/>
        </w:trPr>
        <w:tc>
          <w:tcPr>
            <w:tcW w:w="2745" w:type="pct"/>
          </w:tcPr>
          <w:p w14:paraId="3581D90B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5170512A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pct"/>
            <w:gridSpan w:val="3"/>
          </w:tcPr>
          <w:p w14:paraId="5CE68DC0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008F" w:rsidRPr="008B1316" w14:paraId="6A53AF7F" w14:textId="77777777" w:rsidTr="00BC73AE">
        <w:tc>
          <w:tcPr>
            <w:tcW w:w="2745" w:type="pct"/>
          </w:tcPr>
          <w:p w14:paraId="026CB9D9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785" w:type="pct"/>
          </w:tcPr>
          <w:p w14:paraId="20227255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02" w:type="pct"/>
          </w:tcPr>
          <w:p w14:paraId="6488D8B5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0EE8093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8C78C07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47164" w:rsidRPr="008B1316" w14:paraId="086D7CE5" w14:textId="77777777" w:rsidTr="00BC73AE">
        <w:tc>
          <w:tcPr>
            <w:tcW w:w="2745" w:type="pct"/>
          </w:tcPr>
          <w:p w14:paraId="27809BDE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785" w:type="pct"/>
          </w:tcPr>
          <w:p w14:paraId="0BE84960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6953A46A" w14:textId="4069DC37" w:rsidR="00047164" w:rsidRPr="008B1316" w:rsidRDefault="009E2A74" w:rsidP="000471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2A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802,828</w:t>
            </w:r>
          </w:p>
        </w:tc>
        <w:tc>
          <w:tcPr>
            <w:tcW w:w="131" w:type="pct"/>
          </w:tcPr>
          <w:p w14:paraId="48D76DB8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vAlign w:val="bottom"/>
          </w:tcPr>
          <w:p w14:paraId="0B990550" w14:textId="27E6CCA7" w:rsidR="00047164" w:rsidRPr="008B1316" w:rsidRDefault="00047164" w:rsidP="0052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952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801,846</w:t>
            </w:r>
          </w:p>
        </w:tc>
      </w:tr>
      <w:tr w:rsidR="00047164" w:rsidRPr="008B1316" w14:paraId="5F05DF1C" w14:textId="77777777" w:rsidTr="00BC73AE">
        <w:tc>
          <w:tcPr>
            <w:tcW w:w="2745" w:type="pct"/>
          </w:tcPr>
          <w:p w14:paraId="6B5D24D2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5" w:type="pct"/>
          </w:tcPr>
          <w:p w14:paraId="6F5A7F00" w14:textId="77777777" w:rsidR="00047164" w:rsidRPr="008B1316" w:rsidRDefault="00047164" w:rsidP="000471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7DC726CC" w14:textId="18290433" w:rsidR="00047164" w:rsidRPr="008B1316" w:rsidRDefault="000D3467" w:rsidP="000471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D34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451,142</w:t>
            </w:r>
          </w:p>
        </w:tc>
        <w:tc>
          <w:tcPr>
            <w:tcW w:w="131" w:type="pct"/>
          </w:tcPr>
          <w:p w14:paraId="5C284D6E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112F4F67" w14:textId="5C45ED5F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496,552</w:t>
            </w:r>
          </w:p>
        </w:tc>
      </w:tr>
      <w:tr w:rsidR="00047164" w:rsidRPr="008B1316" w14:paraId="70204E9B" w14:textId="77777777" w:rsidTr="00BC73AE">
        <w:tc>
          <w:tcPr>
            <w:tcW w:w="2745" w:type="pct"/>
          </w:tcPr>
          <w:p w14:paraId="7F4D13F4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785" w:type="pct"/>
          </w:tcPr>
          <w:p w14:paraId="4B036F3A" w14:textId="77777777" w:rsidR="00047164" w:rsidRPr="008B1316" w:rsidRDefault="00047164" w:rsidP="000471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5DCEDA03" w14:textId="618634B8" w:rsidR="00047164" w:rsidRPr="008B1316" w:rsidRDefault="000D3467" w:rsidP="0004716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941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D346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1,253,970</w:t>
            </w:r>
          </w:p>
        </w:tc>
        <w:tc>
          <w:tcPr>
            <w:tcW w:w="131" w:type="pct"/>
          </w:tcPr>
          <w:p w14:paraId="638E8C0A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07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E9F4B80" w14:textId="01B0330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1,298,398</w:t>
            </w:r>
          </w:p>
        </w:tc>
      </w:tr>
      <w:tr w:rsidR="00047164" w:rsidRPr="008B1316" w14:paraId="66A15617" w14:textId="77777777" w:rsidTr="00BC73AE">
        <w:tc>
          <w:tcPr>
            <w:tcW w:w="2745" w:type="pct"/>
          </w:tcPr>
          <w:p w14:paraId="227479BC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696EEAA6" w14:textId="77777777" w:rsidR="00047164" w:rsidRPr="008B1316" w:rsidRDefault="00047164" w:rsidP="000471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</w:tcPr>
          <w:p w14:paraId="5F2CDBD6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" w:type="pct"/>
          </w:tcPr>
          <w:p w14:paraId="56FA9268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65CF8EAC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047164" w:rsidRPr="008B1316" w14:paraId="653207FD" w14:textId="77777777" w:rsidTr="00BC73AE">
        <w:tc>
          <w:tcPr>
            <w:tcW w:w="2745" w:type="pct"/>
          </w:tcPr>
          <w:p w14:paraId="5670A8FD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785" w:type="pct"/>
          </w:tcPr>
          <w:p w14:paraId="3B0FDCAF" w14:textId="77777777" w:rsidR="00047164" w:rsidRPr="008B1316" w:rsidRDefault="00047164" w:rsidP="000471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</w:tcPr>
          <w:p w14:paraId="6A91F931" w14:textId="3B89D0E4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" w:type="pct"/>
          </w:tcPr>
          <w:p w14:paraId="7D11C1E9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</w:tcPr>
          <w:p w14:paraId="2D49042D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047164" w:rsidRPr="008B1316" w14:paraId="60061027" w14:textId="77777777" w:rsidTr="00BC73AE">
        <w:tc>
          <w:tcPr>
            <w:tcW w:w="2745" w:type="pct"/>
          </w:tcPr>
          <w:p w14:paraId="4B69665A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785" w:type="pct"/>
          </w:tcPr>
          <w:p w14:paraId="258864B0" w14:textId="77777777" w:rsidR="00047164" w:rsidRPr="008B1316" w:rsidRDefault="00047164" w:rsidP="000471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7C8B6D2E" w14:textId="33521D22" w:rsidR="00047164" w:rsidRPr="008B1316" w:rsidRDefault="009E2A74" w:rsidP="000471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E2A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428,290</w:t>
            </w:r>
          </w:p>
        </w:tc>
        <w:tc>
          <w:tcPr>
            <w:tcW w:w="131" w:type="pct"/>
            <w:vAlign w:val="bottom"/>
          </w:tcPr>
          <w:p w14:paraId="0BE8753A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vAlign w:val="bottom"/>
          </w:tcPr>
          <w:p w14:paraId="6FE5DAC1" w14:textId="6EBD2DD0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465,956</w:t>
            </w:r>
          </w:p>
        </w:tc>
      </w:tr>
      <w:tr w:rsidR="00047164" w:rsidRPr="008B1316" w14:paraId="039D76C8" w14:textId="77777777" w:rsidTr="00BC73AE">
        <w:tc>
          <w:tcPr>
            <w:tcW w:w="2745" w:type="pct"/>
          </w:tcPr>
          <w:p w14:paraId="63A693B0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5" w:type="pct"/>
          </w:tcPr>
          <w:p w14:paraId="087CB9E2" w14:textId="77777777" w:rsidR="00047164" w:rsidRPr="008B1316" w:rsidRDefault="00047164" w:rsidP="000471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33F3B8A4" w14:textId="1C1A7A92" w:rsidR="00047164" w:rsidRPr="008B1316" w:rsidRDefault="000D3467" w:rsidP="000471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D34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149,333</w:t>
            </w:r>
          </w:p>
        </w:tc>
        <w:tc>
          <w:tcPr>
            <w:tcW w:w="131" w:type="pct"/>
            <w:vAlign w:val="bottom"/>
          </w:tcPr>
          <w:p w14:paraId="27FF457E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719CB6B" w14:textId="6A93770E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165,163</w:t>
            </w:r>
          </w:p>
        </w:tc>
      </w:tr>
      <w:tr w:rsidR="00047164" w:rsidRPr="008B1316" w14:paraId="1600E448" w14:textId="77777777" w:rsidTr="00BC73AE">
        <w:tc>
          <w:tcPr>
            <w:tcW w:w="2745" w:type="pct"/>
          </w:tcPr>
          <w:p w14:paraId="4AE27EE4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785" w:type="pct"/>
          </w:tcPr>
          <w:p w14:paraId="6E2ADF6B" w14:textId="77777777" w:rsidR="00047164" w:rsidRPr="008B1316" w:rsidRDefault="00047164" w:rsidP="000471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A0FF7" w14:textId="00AC5FC6" w:rsidR="00047164" w:rsidRPr="008B1316" w:rsidRDefault="000D3467" w:rsidP="000471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D346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577,623</w:t>
            </w:r>
          </w:p>
        </w:tc>
        <w:tc>
          <w:tcPr>
            <w:tcW w:w="131" w:type="pct"/>
            <w:vAlign w:val="bottom"/>
          </w:tcPr>
          <w:p w14:paraId="4BD37FEC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F710E" w14:textId="364B339F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631,119</w:t>
            </w:r>
          </w:p>
        </w:tc>
      </w:tr>
    </w:tbl>
    <w:p w14:paraId="1DA5EAC3" w14:textId="1031484B" w:rsidR="00610DA1" w:rsidRDefault="00610DA1" w:rsidP="00844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A9F182C" w14:textId="77777777" w:rsidR="004E126E" w:rsidRDefault="004E126E" w:rsidP="009A5C8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1316">
        <w:rPr>
          <w:rFonts w:asciiTheme="majorBidi" w:hAnsiTheme="majorBidi" w:cstheme="majorBidi"/>
          <w:b/>
          <w:bCs/>
          <w:sz w:val="30"/>
          <w:szCs w:val="30"/>
          <w:cs/>
        </w:rPr>
        <w:t>เ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งินปันผล</w:t>
      </w:r>
    </w:p>
    <w:p w14:paraId="346F0D80" w14:textId="77777777" w:rsidR="004E126E" w:rsidRDefault="004E126E" w:rsidP="004E12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365C636" w14:textId="77777777" w:rsidR="004E126E" w:rsidRPr="002A72A8" w:rsidRDefault="004E126E" w:rsidP="004E12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72A8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2A72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72A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2A72A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271CFE0" w14:textId="77777777" w:rsidR="004E126E" w:rsidRPr="002A72A8" w:rsidRDefault="004E126E" w:rsidP="004E12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620"/>
        <w:gridCol w:w="1386"/>
        <w:gridCol w:w="1066"/>
        <w:gridCol w:w="231"/>
        <w:gridCol w:w="1367"/>
      </w:tblGrid>
      <w:tr w:rsidR="004E126E" w:rsidRPr="007B5AC3" w14:paraId="7C001CFF" w14:textId="77777777" w:rsidTr="00D172BD">
        <w:trPr>
          <w:tblHeader/>
        </w:trPr>
        <w:tc>
          <w:tcPr>
            <w:tcW w:w="3510" w:type="dxa"/>
            <w:vAlign w:val="bottom"/>
          </w:tcPr>
          <w:p w14:paraId="33407814" w14:textId="77777777" w:rsidR="004E126E" w:rsidRPr="007B5AC3" w:rsidRDefault="004E126E" w:rsidP="00D1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4B577B" w14:textId="77777777" w:rsidR="004E126E" w:rsidRPr="007B5AC3" w:rsidRDefault="004E126E" w:rsidP="00D1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86" w:type="dxa"/>
            <w:vAlign w:val="bottom"/>
          </w:tcPr>
          <w:p w14:paraId="2467D6B6" w14:textId="77777777" w:rsidR="004E126E" w:rsidRPr="007B5AC3" w:rsidRDefault="004E126E" w:rsidP="00D1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3EA4D377" w14:textId="77777777" w:rsidR="004E126E" w:rsidRPr="007B5AC3" w:rsidRDefault="004E126E" w:rsidP="00D1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45163C8" w14:textId="77777777" w:rsidR="004E126E" w:rsidRPr="007B5AC3" w:rsidRDefault="004E126E" w:rsidP="00D1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14:paraId="516DCA8B" w14:textId="77777777" w:rsidR="004E126E" w:rsidRPr="007B5AC3" w:rsidDel="00D43E7A" w:rsidRDefault="004E126E" w:rsidP="00D1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AC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4E126E" w:rsidRPr="007B5AC3" w14:paraId="4004C335" w14:textId="77777777" w:rsidTr="00D172BD">
        <w:trPr>
          <w:tblHeader/>
        </w:trPr>
        <w:tc>
          <w:tcPr>
            <w:tcW w:w="3510" w:type="dxa"/>
          </w:tcPr>
          <w:p w14:paraId="2B654F0F" w14:textId="77777777" w:rsidR="004E126E" w:rsidRPr="007B5AC3" w:rsidRDefault="004E126E" w:rsidP="00D1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896C5FE" w14:textId="77777777" w:rsidR="004E126E" w:rsidRPr="007B5AC3" w:rsidRDefault="004E126E" w:rsidP="00D1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B368F6A" w14:textId="77777777" w:rsidR="004E126E" w:rsidRPr="007B5AC3" w:rsidRDefault="004E126E" w:rsidP="00D1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7728D628" w14:textId="77777777" w:rsidR="004E126E" w:rsidRPr="007B5AC3" w:rsidRDefault="004E126E" w:rsidP="00D1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74ACB816" w14:textId="77777777" w:rsidR="004E126E" w:rsidRPr="007B5AC3" w:rsidRDefault="004E126E" w:rsidP="00D1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211F1210" w14:textId="77777777" w:rsidR="004E126E" w:rsidRPr="007B5AC3" w:rsidRDefault="004E126E" w:rsidP="00D1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5A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E126E" w:rsidRPr="007B5AC3" w14:paraId="6FCB29B7" w14:textId="77777777" w:rsidTr="00D172BD">
        <w:tc>
          <w:tcPr>
            <w:tcW w:w="3510" w:type="dxa"/>
          </w:tcPr>
          <w:p w14:paraId="11C1A877" w14:textId="77777777" w:rsidR="004E126E" w:rsidRPr="007B5AC3" w:rsidRDefault="004E126E" w:rsidP="00D1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7B5A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26D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4D689966" w14:textId="77777777" w:rsidR="004E126E" w:rsidRPr="009A26D4" w:rsidRDefault="004E126E" w:rsidP="00D1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27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386" w:type="dxa"/>
          </w:tcPr>
          <w:p w14:paraId="40D1B26D" w14:textId="77777777" w:rsidR="004E126E" w:rsidRPr="009A26D4" w:rsidRDefault="004E126E" w:rsidP="00D1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6D4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Pr="009A26D4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1066" w:type="dxa"/>
          </w:tcPr>
          <w:p w14:paraId="47B6C74E" w14:textId="77777777" w:rsidR="004E126E" w:rsidRPr="009A26D4" w:rsidRDefault="004E126E" w:rsidP="00D1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6D4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31" w:type="dxa"/>
          </w:tcPr>
          <w:p w14:paraId="4A08CEA8" w14:textId="77777777" w:rsidR="004E126E" w:rsidRPr="007B5AC3" w:rsidRDefault="004E126E" w:rsidP="00D1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4EECDC45" w14:textId="77777777" w:rsidR="004E126E" w:rsidRPr="007B5AC3" w:rsidRDefault="004E126E" w:rsidP="00D1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7,980</w:t>
            </w:r>
          </w:p>
        </w:tc>
      </w:tr>
      <w:tr w:rsidR="004E126E" w:rsidRPr="007B5AC3" w14:paraId="3B63E945" w14:textId="77777777" w:rsidTr="00D172BD">
        <w:tc>
          <w:tcPr>
            <w:tcW w:w="3510" w:type="dxa"/>
          </w:tcPr>
          <w:p w14:paraId="600C4BD6" w14:textId="77777777" w:rsidR="004E126E" w:rsidRPr="00A10547" w:rsidRDefault="004E126E" w:rsidP="00D1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4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10547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</w:tcPr>
          <w:p w14:paraId="52C64268" w14:textId="77777777" w:rsidR="004E126E" w:rsidRPr="00A10547" w:rsidRDefault="004E126E" w:rsidP="00D1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10547">
              <w:rPr>
                <w:rFonts w:asciiTheme="majorBidi" w:hAnsiTheme="majorBidi"/>
                <w:sz w:val="30"/>
                <w:szCs w:val="30"/>
              </w:rPr>
              <w:t xml:space="preserve">19 </w:t>
            </w:r>
            <w:r w:rsidRPr="00A10547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Pr="00A10547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386" w:type="dxa"/>
          </w:tcPr>
          <w:p w14:paraId="1AEE7EAD" w14:textId="77777777" w:rsidR="004E126E" w:rsidRPr="00A10547" w:rsidRDefault="004E126E" w:rsidP="00D1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A10547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Pr="00A10547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4A7E8618" w14:textId="77777777" w:rsidR="004E126E" w:rsidRPr="00A10547" w:rsidRDefault="004E126E" w:rsidP="00D1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547">
              <w:rPr>
                <w:rFonts w:asciiTheme="majorBidi" w:hAnsiTheme="majorBidi" w:cstheme="majorBidi"/>
                <w:sz w:val="30"/>
                <w:szCs w:val="30"/>
              </w:rPr>
              <w:t>0.04</w:t>
            </w:r>
          </w:p>
        </w:tc>
        <w:tc>
          <w:tcPr>
            <w:tcW w:w="231" w:type="dxa"/>
          </w:tcPr>
          <w:p w14:paraId="72EB18FD" w14:textId="77777777" w:rsidR="004E126E" w:rsidRPr="00A10547" w:rsidRDefault="004E126E" w:rsidP="00D1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402A8CAF" w14:textId="77777777" w:rsidR="004E126E" w:rsidRPr="00A10547" w:rsidRDefault="004E126E" w:rsidP="00D17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547"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</w:tr>
    </w:tbl>
    <w:p w14:paraId="02F8D1CA" w14:textId="77777777" w:rsidR="004E126E" w:rsidRDefault="004E126E" w:rsidP="004E12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131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7C7667D" w14:textId="77777777" w:rsidR="004755F5" w:rsidRPr="008B1316" w:rsidRDefault="004755F5" w:rsidP="009A5C8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B131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67B3B0CF" w14:textId="77777777" w:rsidR="004755F5" w:rsidRPr="008B1316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392E883" w14:textId="77777777" w:rsidR="004755F5" w:rsidRPr="008B1316" w:rsidRDefault="004755F5" w:rsidP="004755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B1316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5EED855" w14:textId="77777777" w:rsidR="004755F5" w:rsidRPr="008B1316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E20B4" w14:textId="528B6617" w:rsidR="004755F5" w:rsidRPr="008B1316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B1316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ของกลุ่มบริษัทมีมูลค่าที่ใกล้เคียงกับมูลค่าตามบัญชีทุกรายการ</w:t>
      </w:r>
    </w:p>
    <w:p w14:paraId="5BEDC42C" w14:textId="1CD22D7A" w:rsidR="00047164" w:rsidRDefault="00047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6276E46" w14:textId="71BE3BCF" w:rsidR="004E126E" w:rsidRDefault="004E1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A095FDF" w14:textId="77777777" w:rsidR="004E126E" w:rsidRPr="008B1316" w:rsidRDefault="004E1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3BCF9B6" w14:textId="73429226" w:rsidR="002C7D5C" w:rsidRPr="008B1316" w:rsidRDefault="002C7D5C" w:rsidP="004E126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B131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</w:t>
      </w:r>
      <w:r w:rsidRPr="008B1316">
        <w:rPr>
          <w:rFonts w:asciiTheme="majorBidi" w:hAnsiTheme="majorBidi" w:cstheme="majorBidi"/>
          <w:b/>
          <w:bCs/>
          <w:sz w:val="30"/>
          <w:szCs w:val="30"/>
          <w:cs/>
        </w:rPr>
        <w:t>ผูกพัน</w:t>
      </w:r>
      <w:r w:rsidRPr="008B131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14:paraId="2AEADF9E" w14:textId="77777777" w:rsidR="000B008F" w:rsidRPr="008B1316" w:rsidRDefault="000B008F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7"/>
        <w:gridCol w:w="1189"/>
        <w:gridCol w:w="274"/>
        <w:gridCol w:w="1175"/>
        <w:gridCol w:w="270"/>
        <w:gridCol w:w="1080"/>
        <w:gridCol w:w="274"/>
        <w:gridCol w:w="1175"/>
      </w:tblGrid>
      <w:tr w:rsidR="000B008F" w:rsidRPr="008B1316" w14:paraId="056584E5" w14:textId="77777777" w:rsidTr="002C7D5C">
        <w:tc>
          <w:tcPr>
            <w:tcW w:w="2081" w:type="pct"/>
          </w:tcPr>
          <w:p w14:paraId="0F918D2A" w14:textId="77777777" w:rsidR="000B008F" w:rsidRPr="008B1316" w:rsidRDefault="000B008F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6" w:type="pct"/>
            <w:gridSpan w:val="3"/>
          </w:tcPr>
          <w:p w14:paraId="5DE132C9" w14:textId="77777777" w:rsidR="000B008F" w:rsidRPr="008B1316" w:rsidRDefault="000B008F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3664182" w14:textId="77777777" w:rsidR="000B008F" w:rsidRPr="008B1316" w:rsidRDefault="000B008F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24EBCEB4" w14:textId="77777777" w:rsidR="000B008F" w:rsidRPr="008B1316" w:rsidRDefault="000B008F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1E4" w:rsidRPr="008B1316" w14:paraId="59F5CBE0" w14:textId="77777777" w:rsidTr="00265722">
        <w:tc>
          <w:tcPr>
            <w:tcW w:w="2081" w:type="pct"/>
          </w:tcPr>
          <w:p w14:paraId="2D9FD0B2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8" w:type="pct"/>
          </w:tcPr>
          <w:p w14:paraId="6715FFA6" w14:textId="6058C0B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51FD6BFB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2244C83" w14:textId="6302DD45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4597E647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F69FD78" w14:textId="06903C81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502DE6F8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C029409" w14:textId="757C3FF8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A61E4" w:rsidRPr="008B1316" w14:paraId="129B9BEA" w14:textId="77777777" w:rsidTr="002C7D5C">
        <w:tc>
          <w:tcPr>
            <w:tcW w:w="2081" w:type="pct"/>
          </w:tcPr>
          <w:p w14:paraId="22A7ECD5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F355E3B" w14:textId="64DDD98D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5D6CAF69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D922EE8" w14:textId="6455A440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5C1E3300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D977419" w14:textId="1F77B3C5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064DA88B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C479E95" w14:textId="0E07DC7B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A61E4" w:rsidRPr="008B1316" w14:paraId="20187ED4" w14:textId="77777777" w:rsidTr="002C7D5C">
        <w:tc>
          <w:tcPr>
            <w:tcW w:w="2081" w:type="pct"/>
          </w:tcPr>
          <w:p w14:paraId="76B91521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9" w:type="pct"/>
            <w:gridSpan w:val="7"/>
          </w:tcPr>
          <w:p w14:paraId="356C8AE0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61E4" w:rsidRPr="008B1316" w14:paraId="7379A804" w14:textId="77777777" w:rsidTr="007825A9">
        <w:tc>
          <w:tcPr>
            <w:tcW w:w="2081" w:type="pct"/>
          </w:tcPr>
          <w:p w14:paraId="5133A73D" w14:textId="72E58BA1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8" w:type="pct"/>
          </w:tcPr>
          <w:p w14:paraId="45A3AB66" w14:textId="77777777" w:rsidR="002A61E4" w:rsidRPr="008B1316" w:rsidRDefault="002A61E4" w:rsidP="002A61E4">
            <w:pPr>
              <w:tabs>
                <w:tab w:val="clear" w:pos="680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F33289" w14:textId="77777777" w:rsidR="002A61E4" w:rsidRPr="008B1316" w:rsidRDefault="002A61E4" w:rsidP="002A61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6E67A60" w14:textId="77777777" w:rsidR="002A61E4" w:rsidRPr="008B1316" w:rsidRDefault="002A61E4" w:rsidP="002A61E4">
            <w:pPr>
              <w:tabs>
                <w:tab w:val="clear" w:pos="680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F18F17" w14:textId="77777777" w:rsidR="002A61E4" w:rsidRPr="008B1316" w:rsidRDefault="002A61E4" w:rsidP="002A61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80B3381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C3C702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1B68E31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1E4" w:rsidRPr="008B1316" w14:paraId="5C4E40AD" w14:textId="77777777" w:rsidTr="007825A9">
        <w:tc>
          <w:tcPr>
            <w:tcW w:w="2081" w:type="pct"/>
            <w:vAlign w:val="center"/>
          </w:tcPr>
          <w:p w14:paraId="0B3AE561" w14:textId="4C69ABAD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D7E8158" w14:textId="250E24D8" w:rsidR="002A61E4" w:rsidRPr="008B1316" w:rsidRDefault="00223511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511">
              <w:rPr>
                <w:rFonts w:asciiTheme="majorBidi" w:hAnsiTheme="majorBidi" w:cstheme="majorBidi"/>
                <w:sz w:val="30"/>
                <w:szCs w:val="30"/>
              </w:rPr>
              <w:t>2,063</w:t>
            </w:r>
          </w:p>
        </w:tc>
        <w:tc>
          <w:tcPr>
            <w:tcW w:w="147" w:type="pct"/>
          </w:tcPr>
          <w:p w14:paraId="2934F545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FB22BE9" w14:textId="58A0EAD0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5,482</w:t>
            </w:r>
          </w:p>
        </w:tc>
        <w:tc>
          <w:tcPr>
            <w:tcW w:w="145" w:type="pct"/>
          </w:tcPr>
          <w:p w14:paraId="214B6D4D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5ACECED" w14:textId="197D62DC" w:rsidR="002A61E4" w:rsidRPr="008B1316" w:rsidRDefault="00223511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60A24A7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E2CEB5E" w14:textId="2E03270D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61E4" w:rsidRPr="008B1316" w14:paraId="02704496" w14:textId="77777777" w:rsidTr="007825A9">
        <w:tc>
          <w:tcPr>
            <w:tcW w:w="2081" w:type="pct"/>
          </w:tcPr>
          <w:p w14:paraId="41A863C7" w14:textId="0CEBF7D3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408AD78" w14:textId="27FFC034" w:rsidR="002A61E4" w:rsidRPr="008B1316" w:rsidRDefault="00223511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35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2,063</w:t>
            </w:r>
          </w:p>
        </w:tc>
        <w:tc>
          <w:tcPr>
            <w:tcW w:w="147" w:type="pct"/>
          </w:tcPr>
          <w:p w14:paraId="0BF3CF2E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35FD17C" w14:textId="6B152459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5,482</w:t>
            </w:r>
          </w:p>
        </w:tc>
        <w:tc>
          <w:tcPr>
            <w:tcW w:w="145" w:type="pct"/>
          </w:tcPr>
          <w:p w14:paraId="2DF4373F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CF84461" w14:textId="7A464ED6" w:rsidR="002A61E4" w:rsidRPr="008B1316" w:rsidRDefault="00223511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640492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7102BE2" w14:textId="7F4BE7BF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E126E" w:rsidRPr="008B1316" w14:paraId="13529A75" w14:textId="77777777" w:rsidTr="002C7D5C">
        <w:tc>
          <w:tcPr>
            <w:tcW w:w="2081" w:type="pct"/>
          </w:tcPr>
          <w:p w14:paraId="43D03098" w14:textId="77777777" w:rsidR="004E126E" w:rsidRPr="008B1316" w:rsidRDefault="004E126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24E51A47" w14:textId="77777777" w:rsidR="004E126E" w:rsidRPr="008B1316" w:rsidRDefault="004E126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042DCE38" w14:textId="77777777" w:rsidR="004E126E" w:rsidRPr="008B1316" w:rsidRDefault="004E126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C4CE533" w14:textId="77777777" w:rsidR="004E126E" w:rsidRPr="008B1316" w:rsidRDefault="004E126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D01D1D5" w14:textId="77777777" w:rsidR="004E126E" w:rsidRPr="008B1316" w:rsidRDefault="004E126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9DBBF68" w14:textId="77777777" w:rsidR="004E126E" w:rsidRPr="008B1316" w:rsidRDefault="004E126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E4AC940" w14:textId="77777777" w:rsidR="004E126E" w:rsidRPr="008B1316" w:rsidRDefault="004E126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6179F99" w14:textId="77777777" w:rsidR="004E126E" w:rsidRPr="008B1316" w:rsidRDefault="004E126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1E4" w:rsidRPr="008B1316" w14:paraId="7DE73389" w14:textId="77777777" w:rsidTr="002C7D5C">
        <w:tc>
          <w:tcPr>
            <w:tcW w:w="2081" w:type="pct"/>
          </w:tcPr>
          <w:p w14:paraId="6EDF147B" w14:textId="520197D0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38" w:type="pct"/>
          </w:tcPr>
          <w:p w14:paraId="7F219570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466ED31D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4A5C8E4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718A601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7A5194D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3C88DDD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FF750E4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1E4" w:rsidRPr="008B1316" w14:paraId="15D71F22" w14:textId="77777777" w:rsidTr="002C7D5C">
        <w:tc>
          <w:tcPr>
            <w:tcW w:w="2081" w:type="pct"/>
          </w:tcPr>
          <w:p w14:paraId="1D2FA6D4" w14:textId="77777777" w:rsidR="002A61E4" w:rsidRPr="008B1316" w:rsidRDefault="002A61E4" w:rsidP="002A61E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38" w:type="pct"/>
          </w:tcPr>
          <w:p w14:paraId="481FD2C8" w14:textId="11BD184B" w:rsidR="002A61E4" w:rsidRPr="008B1316" w:rsidRDefault="00D42027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42027">
              <w:rPr>
                <w:rFonts w:asciiTheme="majorBidi" w:hAnsiTheme="majorBidi" w:cstheme="majorBidi"/>
                <w:sz w:val="30"/>
                <w:szCs w:val="30"/>
              </w:rPr>
              <w:t>38,473</w:t>
            </w:r>
          </w:p>
        </w:tc>
        <w:tc>
          <w:tcPr>
            <w:tcW w:w="147" w:type="pct"/>
          </w:tcPr>
          <w:p w14:paraId="07E60C3D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F7041E0" w14:textId="06EB1C98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73,919</w:t>
            </w:r>
          </w:p>
        </w:tc>
        <w:tc>
          <w:tcPr>
            <w:tcW w:w="145" w:type="pct"/>
          </w:tcPr>
          <w:p w14:paraId="309BED51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8EC0614" w14:textId="746CA5CC" w:rsidR="002A61E4" w:rsidRPr="008B1316" w:rsidRDefault="004A43F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1B21C4F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8F4E3E1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A61E4" w:rsidRPr="008B1316" w14:paraId="4E3F999F" w14:textId="77777777" w:rsidTr="002C7D5C">
        <w:tc>
          <w:tcPr>
            <w:tcW w:w="2081" w:type="pct"/>
          </w:tcPr>
          <w:p w14:paraId="78D22082" w14:textId="77777777" w:rsidR="002A61E4" w:rsidRPr="008B1316" w:rsidRDefault="002A61E4" w:rsidP="002A61E4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38" w:type="pct"/>
          </w:tcPr>
          <w:p w14:paraId="30360E2B" w14:textId="6EFD7DDD" w:rsidR="002A61E4" w:rsidRPr="008B1316" w:rsidRDefault="00D42027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42027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147" w:type="pct"/>
          </w:tcPr>
          <w:p w14:paraId="24CA53AD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0F8D557" w14:textId="0613D9C1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145" w:type="pct"/>
          </w:tcPr>
          <w:p w14:paraId="651D14A3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7ADAD99" w14:textId="072166EB" w:rsidR="002A61E4" w:rsidRPr="008B1316" w:rsidRDefault="004A43F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CE9999A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8B68CAD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A61E4" w:rsidRPr="008B1316" w14:paraId="1A63048F" w14:textId="77777777" w:rsidTr="002C7D5C">
        <w:tc>
          <w:tcPr>
            <w:tcW w:w="2081" w:type="pct"/>
          </w:tcPr>
          <w:p w14:paraId="49DD791B" w14:textId="61FA59BD" w:rsidR="002A61E4" w:rsidRPr="008B1316" w:rsidRDefault="002A61E4" w:rsidP="002A61E4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หนังสือค้ำประกันสำหรับการซื้ออะไหล่</w:t>
            </w:r>
          </w:p>
        </w:tc>
        <w:tc>
          <w:tcPr>
            <w:tcW w:w="638" w:type="pct"/>
          </w:tcPr>
          <w:p w14:paraId="507BCF68" w14:textId="3E3599FE" w:rsidR="002A61E4" w:rsidRPr="008B1316" w:rsidRDefault="00D42027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42027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47" w:type="pct"/>
          </w:tcPr>
          <w:p w14:paraId="38D0B760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A17BB9C" w14:textId="57E7AC31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145" w:type="pct"/>
          </w:tcPr>
          <w:p w14:paraId="3B85326E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FEC68DE" w14:textId="2775F6C0" w:rsidR="002A61E4" w:rsidRPr="008B1316" w:rsidRDefault="004A43F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8014B8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BA7AB49" w14:textId="0A10D576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A61E4" w:rsidRPr="008B1316" w14:paraId="32DBE212" w14:textId="77777777" w:rsidTr="002C7D5C">
        <w:tc>
          <w:tcPr>
            <w:tcW w:w="2081" w:type="pct"/>
          </w:tcPr>
          <w:p w14:paraId="78F53B41" w14:textId="77777777" w:rsidR="002A61E4" w:rsidRPr="008B1316" w:rsidRDefault="002A61E4" w:rsidP="002A61E4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</w:p>
        </w:tc>
        <w:tc>
          <w:tcPr>
            <w:tcW w:w="638" w:type="pct"/>
          </w:tcPr>
          <w:p w14:paraId="72EF2C4A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5C830080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8B724D0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0C1223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2082A3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9406A59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73CCEF2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1E4" w:rsidRPr="008B1316" w14:paraId="2539CEA2" w14:textId="77777777" w:rsidTr="00D42027">
        <w:tc>
          <w:tcPr>
            <w:tcW w:w="2081" w:type="pct"/>
          </w:tcPr>
          <w:p w14:paraId="6D431F09" w14:textId="66040EEC" w:rsidR="002A61E4" w:rsidRPr="008B1316" w:rsidRDefault="002A61E4" w:rsidP="002A61E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อะไหล่และ อุปกรณ์ตกแต่งภายใต้</w:t>
            </w:r>
          </w:p>
        </w:tc>
        <w:tc>
          <w:tcPr>
            <w:tcW w:w="638" w:type="pct"/>
          </w:tcPr>
          <w:p w14:paraId="430A89AA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502018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AEBEA52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892F11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DF92DD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121382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083394B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1E4" w:rsidRPr="008B1316" w14:paraId="0D7F2D8A" w14:textId="77777777" w:rsidTr="00D42027">
        <w:tc>
          <w:tcPr>
            <w:tcW w:w="2081" w:type="pct"/>
          </w:tcPr>
          <w:p w14:paraId="2091CE37" w14:textId="77777777" w:rsidR="002A61E4" w:rsidRPr="008B1316" w:rsidRDefault="002A61E4" w:rsidP="002A61E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เครื่องหมายการค้า “ฮอนด้า”</w:t>
            </w:r>
          </w:p>
        </w:tc>
        <w:tc>
          <w:tcPr>
            <w:tcW w:w="638" w:type="pct"/>
          </w:tcPr>
          <w:p w14:paraId="79526B2E" w14:textId="4F72E9BB" w:rsidR="002A61E4" w:rsidRPr="008B1316" w:rsidRDefault="00D42027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420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94,000</w:t>
            </w:r>
          </w:p>
        </w:tc>
        <w:tc>
          <w:tcPr>
            <w:tcW w:w="147" w:type="pct"/>
          </w:tcPr>
          <w:p w14:paraId="69E6ACC2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D461120" w14:textId="38FDDDB9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82,000</w:t>
            </w:r>
          </w:p>
        </w:tc>
        <w:tc>
          <w:tcPr>
            <w:tcW w:w="145" w:type="pct"/>
          </w:tcPr>
          <w:p w14:paraId="040BE44D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1CC0F929" w14:textId="7387F21F" w:rsidR="002A61E4" w:rsidRPr="008B1316" w:rsidRDefault="004A43F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2234A13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4723C46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42027" w:rsidRPr="008B1316" w14:paraId="6E8439BE" w14:textId="77777777" w:rsidTr="00D42027">
        <w:tc>
          <w:tcPr>
            <w:tcW w:w="2081" w:type="pct"/>
          </w:tcPr>
          <w:p w14:paraId="139A5472" w14:textId="411586ED" w:rsidR="00D42027" w:rsidRPr="008B1316" w:rsidRDefault="00D42027" w:rsidP="002A61E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หนังสือค้ำประกันอื่นๆ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22A64DA4" w14:textId="6245D25F" w:rsidR="00D42027" w:rsidRPr="008B1316" w:rsidRDefault="00D42027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420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200</w:t>
            </w:r>
          </w:p>
        </w:tc>
        <w:tc>
          <w:tcPr>
            <w:tcW w:w="147" w:type="pct"/>
          </w:tcPr>
          <w:p w14:paraId="60FD5734" w14:textId="77777777" w:rsidR="00D42027" w:rsidRPr="008B1316" w:rsidRDefault="00D42027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20762CB" w14:textId="34793A97" w:rsidR="00D42027" w:rsidRPr="008B1316" w:rsidRDefault="00D42027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065FE15" w14:textId="77777777" w:rsidR="00D42027" w:rsidRPr="008B1316" w:rsidRDefault="00D42027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3D13AAF" w14:textId="29C9843B" w:rsidR="00D42027" w:rsidRDefault="00D42027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C4F0E4" w14:textId="77777777" w:rsidR="00D42027" w:rsidRPr="008B1316" w:rsidRDefault="00D42027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A5A1FD5" w14:textId="32E288F3" w:rsidR="00D42027" w:rsidRPr="008B1316" w:rsidRDefault="00D42027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61E4" w:rsidRPr="008B1316" w14:paraId="16820CED" w14:textId="77777777" w:rsidTr="002C7D5C">
        <w:tc>
          <w:tcPr>
            <w:tcW w:w="2081" w:type="pct"/>
          </w:tcPr>
          <w:p w14:paraId="6302AE05" w14:textId="77777777" w:rsidR="002A61E4" w:rsidRPr="008B1316" w:rsidRDefault="002A61E4" w:rsidP="002A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78DADA11" w14:textId="4EF4ED0F" w:rsidR="002A61E4" w:rsidRPr="008B1316" w:rsidRDefault="00D42027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420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137,</w:t>
            </w:r>
            <w:r w:rsidR="00504E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Pr="00D420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76</w:t>
            </w:r>
          </w:p>
        </w:tc>
        <w:tc>
          <w:tcPr>
            <w:tcW w:w="147" w:type="pct"/>
          </w:tcPr>
          <w:p w14:paraId="7EECBFB9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5B841EA8" w14:textId="594CDBE9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159,731</w:t>
            </w:r>
          </w:p>
        </w:tc>
        <w:tc>
          <w:tcPr>
            <w:tcW w:w="145" w:type="pct"/>
          </w:tcPr>
          <w:p w14:paraId="7698F602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6522A8E7" w14:textId="41608F50" w:rsidR="002A61E4" w:rsidRPr="008B1316" w:rsidRDefault="004A43F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DB6A19F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left w:val="nil"/>
              <w:bottom w:val="double" w:sz="4" w:space="0" w:color="auto"/>
            </w:tcBorders>
          </w:tcPr>
          <w:p w14:paraId="62634CB1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9F8A733" w14:textId="77777777" w:rsidR="0089048A" w:rsidRPr="008B1316" w:rsidRDefault="0089048A" w:rsidP="008E57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847927" w14:textId="6136F309" w:rsidR="008E57A8" w:rsidRPr="008B1316" w:rsidRDefault="00882924" w:rsidP="008E57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B13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8E57A8" w:rsidRPr="008B13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ค้ำประกัน</w:t>
      </w:r>
    </w:p>
    <w:p w14:paraId="13802962" w14:textId="75A745C6" w:rsidR="008E57A8" w:rsidRPr="008B1316" w:rsidRDefault="008E57A8" w:rsidP="0041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7D6994F" w14:textId="5E8370C8" w:rsidR="008E57A8" w:rsidRDefault="008E57A8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8B1316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8B1316">
        <w:rPr>
          <w:rFonts w:ascii="Angsana New" w:eastAsia="Calibri" w:hAnsi="Angsana New" w:cs="Angsana New" w:hint="cs"/>
          <w:sz w:val="30"/>
          <w:szCs w:val="30"/>
          <w:cs/>
        </w:rPr>
        <w:t xml:space="preserve">ที่มีภาระดอกเบี้ยส่วนที่มีหลักประกัน </w:t>
      </w:r>
      <w:r w:rsidRPr="008B1316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B1316">
        <w:rPr>
          <w:rFonts w:ascii="Angsana New" w:hAnsi="Angsana New" w:cs="Angsana New"/>
          <w:sz w:val="30"/>
          <w:szCs w:val="30"/>
        </w:rPr>
        <w:t>30</w:t>
      </w:r>
      <w:r w:rsidR="001F7D56" w:rsidRPr="008B131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A61E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F7D56" w:rsidRPr="008B131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2E9F" w:rsidRPr="008B1316">
        <w:rPr>
          <w:rFonts w:ascii="Angsana New" w:hAnsi="Angsana New" w:cs="Angsana New"/>
          <w:sz w:val="30"/>
          <w:szCs w:val="30"/>
        </w:rPr>
        <w:t>2565</w:t>
      </w:r>
      <w:r w:rsidRPr="008B131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1316">
        <w:rPr>
          <w:rFonts w:ascii="Angsana New" w:eastAsia="Calibri" w:hAnsi="Angsana New" w:cs="Angsana New" w:hint="cs"/>
          <w:sz w:val="30"/>
          <w:szCs w:val="30"/>
          <w:cs/>
        </w:rPr>
        <w:t>ถูกค้ำประกันโดยกรรมการ และ</w:t>
      </w:r>
      <w:r w:rsidR="00856FAA">
        <w:rPr>
          <w:rFonts w:ascii="Angsana New" w:eastAsia="Calibri" w:hAnsi="Angsana New" w:cs="Angsana New"/>
          <w:sz w:val="30"/>
          <w:szCs w:val="30"/>
        </w:rPr>
        <w:br/>
      </w:r>
      <w:r w:rsidRPr="008B1316">
        <w:rPr>
          <w:rFonts w:ascii="Angsana New" w:eastAsia="Calibri" w:hAnsi="Angsana New" w:cs="Angsana New" w:hint="cs"/>
          <w:sz w:val="30"/>
          <w:szCs w:val="30"/>
          <w:cs/>
        </w:rPr>
        <w:t xml:space="preserve">การจดจำนองที่ดิน สิ่งปลูกสร้างของกลุ่มบริษัท </w:t>
      </w:r>
      <w:r w:rsidRPr="008B1316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(</w:t>
      </w:r>
      <w:r w:rsidRPr="008B1316">
        <w:rPr>
          <w:rFonts w:ascii="Angsana New" w:eastAsia="Calibri" w:hAnsi="Angsana New" w:cs="Angsana New" w:hint="cs"/>
          <w:i/>
          <w:iCs/>
          <w:sz w:val="30"/>
          <w:szCs w:val="30"/>
        </w:rPr>
        <w:t>31</w:t>
      </w:r>
      <w:r w:rsidRPr="008B1316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 ธันวาคม </w:t>
      </w:r>
      <w:r w:rsidRPr="008B1316">
        <w:rPr>
          <w:rFonts w:ascii="Angsana New" w:eastAsia="Calibri" w:hAnsi="Angsana New" w:cs="Angsana New" w:hint="cs"/>
          <w:i/>
          <w:iCs/>
          <w:sz w:val="30"/>
          <w:szCs w:val="30"/>
        </w:rPr>
        <w:t>256</w:t>
      </w:r>
      <w:r w:rsidR="001F7D56" w:rsidRPr="008B1316">
        <w:rPr>
          <w:rFonts w:ascii="Angsana New" w:eastAsia="Calibri" w:hAnsi="Angsana New" w:cs="Angsana New"/>
          <w:i/>
          <w:iCs/>
          <w:sz w:val="30"/>
          <w:szCs w:val="30"/>
        </w:rPr>
        <w:t>4</w:t>
      </w:r>
      <w:r w:rsidRPr="008B1316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: ถูกค้ำประกันโดยกรรมการ การจดจำนองที่ดิน สิ่งปลูกสร้าง</w:t>
      </w:r>
      <w:r w:rsidR="00AF2F6C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ของกลุ่มบริษัท</w:t>
      </w:r>
      <w:r w:rsidRPr="008B1316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) </w:t>
      </w:r>
      <w:r w:rsidRPr="008B1316">
        <w:rPr>
          <w:rFonts w:ascii="Angsana New" w:hAnsi="Angsana New" w:cs="Angsana New" w:hint="cs"/>
          <w:sz w:val="30"/>
          <w:szCs w:val="30"/>
          <w:cs/>
        </w:rPr>
        <w:t>โดยมีรายละเอียดของหลักประกันซึ่งเป็นสินทรัพย์ของบริษัทดังนี้</w:t>
      </w:r>
    </w:p>
    <w:p w14:paraId="79B23BDE" w14:textId="45AFB640" w:rsidR="004E126E" w:rsidRDefault="004E126E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0EF7FCF" w14:textId="7F06D168" w:rsidR="004E126E" w:rsidRDefault="004E126E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548445B" w14:textId="77777777" w:rsidR="008B1316" w:rsidRPr="008B1316" w:rsidRDefault="008B1316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060"/>
        <w:gridCol w:w="720"/>
        <w:gridCol w:w="1368"/>
        <w:gridCol w:w="269"/>
        <w:gridCol w:w="1171"/>
        <w:gridCol w:w="270"/>
        <w:gridCol w:w="1076"/>
        <w:gridCol w:w="270"/>
        <w:gridCol w:w="1174"/>
      </w:tblGrid>
      <w:tr w:rsidR="008E57A8" w:rsidRPr="00047164" w14:paraId="07696768" w14:textId="77777777" w:rsidTr="008C51B7">
        <w:trPr>
          <w:tblHeader/>
        </w:trPr>
        <w:tc>
          <w:tcPr>
            <w:tcW w:w="3060" w:type="dxa"/>
            <w:vMerge w:val="restart"/>
            <w:shd w:val="clear" w:color="auto" w:fill="auto"/>
          </w:tcPr>
          <w:p w14:paraId="76CCDD6B" w14:textId="77777777" w:rsidR="008E57A8" w:rsidRPr="00047164" w:rsidRDefault="008E57A8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C575406" w14:textId="77777777" w:rsidR="008E57A8" w:rsidRPr="00047164" w:rsidRDefault="008E57A8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380" w:lineRule="exact"/>
              <w:ind w:left="163" w:right="-108" w:hanging="163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0" w:type="dxa"/>
          </w:tcPr>
          <w:p w14:paraId="2D3F314A" w14:textId="77777777" w:rsidR="008E57A8" w:rsidRPr="00047164" w:rsidRDefault="008E57A8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</w:tcPr>
          <w:p w14:paraId="6C52A5D1" w14:textId="77777777" w:rsidR="008E57A8" w:rsidRPr="00047164" w:rsidRDefault="008E57A8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B03D22" w14:textId="77777777" w:rsidR="008E57A8" w:rsidRPr="00047164" w:rsidRDefault="008E57A8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9262515" w14:textId="77777777" w:rsidR="008E57A8" w:rsidRPr="00047164" w:rsidRDefault="008E57A8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1E4" w:rsidRPr="00047164" w14:paraId="55B32436" w14:textId="77777777" w:rsidTr="008C51B7">
        <w:trPr>
          <w:tblHeader/>
        </w:trPr>
        <w:tc>
          <w:tcPr>
            <w:tcW w:w="3060" w:type="dxa"/>
            <w:vMerge/>
          </w:tcPr>
          <w:p w14:paraId="71B0ACE9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21E66653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EF04569" w14:textId="695697DE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0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  <w:shd w:val="clear" w:color="auto" w:fill="auto"/>
          </w:tcPr>
          <w:p w14:paraId="02A39D06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9CB946B" w14:textId="4C9FED91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7209B146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78E2CA8E" w14:textId="61556F40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2F819ACE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1A1C95FF" w14:textId="4E142BC0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A61E4" w:rsidRPr="00047164" w14:paraId="1F5F48AF" w14:textId="77777777" w:rsidTr="008C51B7">
        <w:trPr>
          <w:tblHeader/>
        </w:trPr>
        <w:tc>
          <w:tcPr>
            <w:tcW w:w="3060" w:type="dxa"/>
            <w:vMerge/>
          </w:tcPr>
          <w:p w14:paraId="54811DE2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78644103" w14:textId="15359A06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391F0F18" w14:textId="6D1ABC68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7792E10F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8D0F861" w14:textId="58F3068A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3D58BDC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126362F9" w14:textId="1C095E39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9D89B17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5C27069" w14:textId="33DE5C5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</w:tr>
      <w:tr w:rsidR="002A61E4" w:rsidRPr="00047164" w14:paraId="5E631EB7" w14:textId="77777777" w:rsidTr="008C51B7">
        <w:trPr>
          <w:tblHeader/>
        </w:trPr>
        <w:tc>
          <w:tcPr>
            <w:tcW w:w="3060" w:type="dxa"/>
          </w:tcPr>
          <w:p w14:paraId="25742191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73386FCB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14:paraId="5725C0D2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61E4" w:rsidRPr="00047164" w14:paraId="31C57668" w14:textId="77777777" w:rsidTr="008C51B7">
        <w:tc>
          <w:tcPr>
            <w:tcW w:w="3060" w:type="dxa"/>
          </w:tcPr>
          <w:p w14:paraId="1B9E37F0" w14:textId="77777777" w:rsidR="002A61E4" w:rsidRPr="00047164" w:rsidRDefault="002A61E4" w:rsidP="002A61E4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20" w:type="dxa"/>
          </w:tcPr>
          <w:p w14:paraId="1FD4A36B" w14:textId="77777777" w:rsidR="002A61E4" w:rsidRPr="00047164" w:rsidRDefault="002A61E4" w:rsidP="002A61E4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3B8E004F" w14:textId="18DD71A9" w:rsidR="002A61E4" w:rsidRPr="00047164" w:rsidRDefault="00DA5D8D" w:rsidP="002A61E4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23,642</w:t>
            </w:r>
          </w:p>
        </w:tc>
        <w:tc>
          <w:tcPr>
            <w:tcW w:w="269" w:type="dxa"/>
          </w:tcPr>
          <w:p w14:paraId="51AEB8A1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36EDE1D7" w14:textId="42AE9058" w:rsidR="002A61E4" w:rsidRPr="00047164" w:rsidRDefault="002A61E4" w:rsidP="002A61E4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23,642</w:t>
            </w:r>
          </w:p>
        </w:tc>
        <w:tc>
          <w:tcPr>
            <w:tcW w:w="270" w:type="dxa"/>
          </w:tcPr>
          <w:p w14:paraId="5EFDB76A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46725432" w14:textId="66A06F2A" w:rsidR="002A61E4" w:rsidRPr="00047164" w:rsidRDefault="00605613" w:rsidP="002A61E4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 w:right="-18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14D137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58AAF6A8" w14:textId="077B30DC" w:rsidR="002A61E4" w:rsidRPr="00047164" w:rsidRDefault="002A61E4" w:rsidP="002A61E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2A61E4" w:rsidRPr="00047164" w14:paraId="12C05FAA" w14:textId="77777777" w:rsidTr="008C51B7">
        <w:tc>
          <w:tcPr>
            <w:tcW w:w="3060" w:type="dxa"/>
          </w:tcPr>
          <w:p w14:paraId="7F5C326B" w14:textId="77777777" w:rsidR="002A61E4" w:rsidRPr="00047164" w:rsidRDefault="002A61E4" w:rsidP="002A61E4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720" w:type="dxa"/>
          </w:tcPr>
          <w:p w14:paraId="0F072D62" w14:textId="44628F8D" w:rsidR="002A61E4" w:rsidRPr="00047164" w:rsidRDefault="002A61E4" w:rsidP="002A61E4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2164BB7B" w14:textId="1B944F49" w:rsidR="002A61E4" w:rsidRPr="00047164" w:rsidRDefault="00223511" w:rsidP="002A61E4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23511">
              <w:rPr>
                <w:rFonts w:ascii="Angsana New" w:hAnsi="Angsana New" w:cs="Angsana New"/>
                <w:sz w:val="30"/>
                <w:szCs w:val="30"/>
                <w:lang w:val="en-US"/>
              </w:rPr>
              <w:t>488,104</w:t>
            </w:r>
          </w:p>
        </w:tc>
        <w:tc>
          <w:tcPr>
            <w:tcW w:w="269" w:type="dxa"/>
          </w:tcPr>
          <w:p w14:paraId="30791DF9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317FAD74" w14:textId="51EDA758" w:rsidR="002A61E4" w:rsidRPr="00047164" w:rsidRDefault="002A61E4" w:rsidP="002A61E4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494,208</w:t>
            </w:r>
          </w:p>
        </w:tc>
        <w:tc>
          <w:tcPr>
            <w:tcW w:w="270" w:type="dxa"/>
          </w:tcPr>
          <w:p w14:paraId="0A2E065F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22B72C13" w14:textId="33D58AE8" w:rsidR="002A61E4" w:rsidRPr="00047164" w:rsidRDefault="00605613" w:rsidP="002A61E4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 w:right="-18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2AC44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1537A4F7" w14:textId="1C0E25BE" w:rsidR="002A61E4" w:rsidRPr="00575A21" w:rsidRDefault="002A61E4" w:rsidP="002A61E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5A2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2A61E4" w:rsidRPr="00047164" w14:paraId="140B3CEA" w14:textId="77777777" w:rsidTr="008C51B7">
        <w:tc>
          <w:tcPr>
            <w:tcW w:w="3060" w:type="dxa"/>
          </w:tcPr>
          <w:p w14:paraId="7922BE9E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44F7A6A3" w14:textId="77777777" w:rsidR="002A61E4" w:rsidRPr="00047164" w:rsidRDefault="002A61E4" w:rsidP="002A61E4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BC0A323" w14:textId="583FB78E" w:rsidR="002A61E4" w:rsidRPr="00047164" w:rsidRDefault="00223511" w:rsidP="002A61E4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2351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511,746</w:t>
            </w:r>
          </w:p>
        </w:tc>
        <w:tc>
          <w:tcPr>
            <w:tcW w:w="269" w:type="dxa"/>
          </w:tcPr>
          <w:p w14:paraId="583F7372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53CAE77" w14:textId="2EE6D3E5" w:rsidR="002A61E4" w:rsidRPr="00047164" w:rsidRDefault="002A61E4" w:rsidP="002A61E4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517,850</w:t>
            </w:r>
          </w:p>
        </w:tc>
        <w:tc>
          <w:tcPr>
            <w:tcW w:w="270" w:type="dxa"/>
          </w:tcPr>
          <w:p w14:paraId="53FDBABC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7F19E48" w14:textId="223EA84C" w:rsidR="002A61E4" w:rsidRPr="00047164" w:rsidRDefault="00605613" w:rsidP="002A61E4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 w:right="-1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51FDC9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381C264" w14:textId="65CA97E1" w:rsidR="002A61E4" w:rsidRPr="00575A21" w:rsidRDefault="002A61E4" w:rsidP="002A61E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5A2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259119A" w14:textId="77777777" w:rsidR="001B2E9F" w:rsidRPr="00883772" w:rsidRDefault="001B2E9F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481E8BD1" w14:textId="2FDD932F" w:rsidR="00947572" w:rsidRDefault="008E57A8" w:rsidP="000D3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 w:cs="Angsana New"/>
          <w:i/>
          <w:iCs/>
          <w:spacing w:val="-16"/>
          <w:sz w:val="30"/>
          <w:szCs w:val="30"/>
        </w:rPr>
      </w:pPr>
      <w:r w:rsidRPr="007046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B1316">
        <w:rPr>
          <w:rFonts w:ascii="Angsana New" w:hAnsi="Angsana New" w:cs="Angsana New"/>
          <w:sz w:val="30"/>
          <w:szCs w:val="30"/>
        </w:rPr>
        <w:t>30</w:t>
      </w:r>
      <w:r w:rsidR="001B2E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A61E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B2E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2E9F">
        <w:rPr>
          <w:rFonts w:ascii="Angsana New" w:hAnsi="Angsana New" w:cs="Angsana New"/>
          <w:sz w:val="30"/>
          <w:szCs w:val="30"/>
        </w:rPr>
        <w:t xml:space="preserve">2565 </w:t>
      </w:r>
      <w:r w:rsidRPr="00704674">
        <w:rPr>
          <w:rFonts w:ascii="Angsana New" w:hAnsi="Angsana New" w:cs="Angsana New"/>
          <w:sz w:val="30"/>
          <w:szCs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DA5D8D">
        <w:rPr>
          <w:rFonts w:ascii="Angsana New" w:hAnsi="Angsana New" w:cs="Angsana New"/>
          <w:sz w:val="30"/>
          <w:szCs w:val="30"/>
        </w:rPr>
        <w:t>951</w:t>
      </w:r>
      <w:r w:rsidR="005F3EF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467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70467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Pr="00704674">
        <w:rPr>
          <w:rFonts w:ascii="Angsana New" w:hAnsi="Angsana New" w:cs="Angsana New"/>
          <w:i/>
          <w:iCs/>
          <w:sz w:val="30"/>
          <w:szCs w:val="30"/>
        </w:rPr>
        <w:t>31</w:t>
      </w:r>
      <w:r w:rsidRPr="0070467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ธันวาคม </w:t>
      </w:r>
      <w:r w:rsidRPr="00704674">
        <w:rPr>
          <w:rFonts w:ascii="Angsana New" w:hAnsi="Angsana New" w:cs="Angsana New"/>
          <w:i/>
          <w:iCs/>
          <w:sz w:val="30"/>
          <w:szCs w:val="30"/>
        </w:rPr>
        <w:t>256</w:t>
      </w:r>
      <w:r w:rsidR="001B2E9F">
        <w:rPr>
          <w:rFonts w:ascii="Angsana New" w:hAnsi="Angsana New" w:cs="Angsana New"/>
          <w:i/>
          <w:iCs/>
          <w:sz w:val="30"/>
          <w:szCs w:val="30"/>
        </w:rPr>
        <w:t>4</w:t>
      </w:r>
      <w:r w:rsidRPr="00704674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Pr="0070467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60402">
        <w:rPr>
          <w:rFonts w:ascii="Angsana New" w:hAnsi="Angsana New" w:cs="Angsana New"/>
          <w:i/>
          <w:iCs/>
          <w:sz w:val="30"/>
          <w:szCs w:val="30"/>
        </w:rPr>
        <w:t>891</w:t>
      </w:r>
      <w:r w:rsidRPr="00704674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704674">
        <w:rPr>
          <w:rFonts w:ascii="Angsana New" w:hAnsi="Angsana New" w:cs="Angsana New"/>
          <w:i/>
          <w:iCs/>
          <w:spacing w:val="-16"/>
          <w:sz w:val="30"/>
          <w:szCs w:val="30"/>
          <w:cs/>
        </w:rPr>
        <w:t>)</w:t>
      </w:r>
      <w:bookmarkStart w:id="1" w:name="_Hlk70006244"/>
    </w:p>
    <w:p w14:paraId="4808305B" w14:textId="77777777" w:rsidR="00EE4E5B" w:rsidRDefault="00EE4E5B" w:rsidP="000D3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 w:cs="Angsana New"/>
          <w:i/>
          <w:iCs/>
          <w:spacing w:val="-16"/>
          <w:sz w:val="30"/>
          <w:szCs w:val="30"/>
        </w:rPr>
      </w:pPr>
    </w:p>
    <w:p w14:paraId="6D93D0D9" w14:textId="77777777" w:rsidR="00EE4E5B" w:rsidRPr="000D3467" w:rsidRDefault="00EE4E5B" w:rsidP="000D3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 w:cs="Angsana New"/>
          <w:i/>
          <w:iCs/>
          <w:spacing w:val="-16"/>
          <w:sz w:val="30"/>
          <w:szCs w:val="30"/>
          <w:cs/>
        </w:rPr>
      </w:pPr>
    </w:p>
    <w:bookmarkEnd w:id="1"/>
    <w:p w14:paraId="1108BBF2" w14:textId="77777777" w:rsidR="00634CEC" w:rsidRPr="00634CEC" w:rsidRDefault="00634CEC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 w:cs="Angsana New"/>
          <w:i/>
          <w:iCs/>
          <w:spacing w:val="-16"/>
          <w:sz w:val="30"/>
          <w:szCs w:val="30"/>
        </w:rPr>
      </w:pPr>
    </w:p>
    <w:sectPr w:rsidR="00634CEC" w:rsidRPr="00634CEC" w:rsidSect="00472633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46197" w14:textId="77777777" w:rsidR="00246063" w:rsidRDefault="00246063">
      <w:r>
        <w:separator/>
      </w:r>
    </w:p>
  </w:endnote>
  <w:endnote w:type="continuationSeparator" w:id="0">
    <w:p w14:paraId="03F174E4" w14:textId="77777777" w:rsidR="00246063" w:rsidRDefault="00246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09726" w14:textId="77777777" w:rsidR="00246063" w:rsidRDefault="00246063">
      <w:r>
        <w:separator/>
      </w:r>
    </w:p>
  </w:footnote>
  <w:footnote w:type="continuationSeparator" w:id="0">
    <w:p w14:paraId="7ADA64EC" w14:textId="77777777" w:rsidR="00246063" w:rsidRDefault="00246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17364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6948B1B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1A668D63" w14:textId="2E167C46" w:rsidR="00EE3EF9" w:rsidRPr="0034106F" w:rsidRDefault="00EE3EF9" w:rsidP="00EE3E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 w:rsidR="002A61E4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 w:rsidR="002A61E4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2565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7258030F" w14:textId="77777777" w:rsidR="00AB1BBB" w:rsidRPr="00B239E0" w:rsidRDefault="00AB1BB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F8336F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3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6"/>
  </w:num>
  <w:num w:numId="14">
    <w:abstractNumId w:val="15"/>
  </w:num>
  <w:num w:numId="15">
    <w:abstractNumId w:val="19"/>
  </w:num>
  <w:num w:numId="16">
    <w:abstractNumId w:val="17"/>
  </w:num>
  <w:num w:numId="17">
    <w:abstractNumId w:val="10"/>
  </w:num>
  <w:num w:numId="18">
    <w:abstractNumId w:val="24"/>
  </w:num>
  <w:num w:numId="19">
    <w:abstractNumId w:val="13"/>
  </w:num>
  <w:num w:numId="20">
    <w:abstractNumId w:val="25"/>
  </w:num>
  <w:num w:numId="21">
    <w:abstractNumId w:val="11"/>
  </w:num>
  <w:num w:numId="22">
    <w:abstractNumId w:val="20"/>
  </w:num>
  <w:num w:numId="23">
    <w:abstractNumId w:val="16"/>
  </w:num>
  <w:num w:numId="24">
    <w:abstractNumId w:val="23"/>
  </w:num>
  <w:num w:numId="25">
    <w:abstractNumId w:val="30"/>
  </w:num>
  <w:num w:numId="26">
    <w:abstractNumId w:val="29"/>
  </w:num>
  <w:num w:numId="27">
    <w:abstractNumId w:val="12"/>
  </w:num>
  <w:num w:numId="28">
    <w:abstractNumId w:val="27"/>
  </w:num>
  <w:num w:numId="29">
    <w:abstractNumId w:val="28"/>
  </w:num>
  <w:num w:numId="30">
    <w:abstractNumId w:val="22"/>
  </w:num>
  <w:num w:numId="31">
    <w:abstractNumId w:val="31"/>
  </w:num>
  <w:num w:numId="32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433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6BAA"/>
    <w:rsid w:val="0000763E"/>
    <w:rsid w:val="00007C2F"/>
    <w:rsid w:val="00007CD2"/>
    <w:rsid w:val="00010FAB"/>
    <w:rsid w:val="00011505"/>
    <w:rsid w:val="00012EF6"/>
    <w:rsid w:val="00014D70"/>
    <w:rsid w:val="00014F2A"/>
    <w:rsid w:val="00015351"/>
    <w:rsid w:val="0001540F"/>
    <w:rsid w:val="00016396"/>
    <w:rsid w:val="000167C6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FE2"/>
    <w:rsid w:val="000A1A61"/>
    <w:rsid w:val="000A1B71"/>
    <w:rsid w:val="000A1DA3"/>
    <w:rsid w:val="000A2B73"/>
    <w:rsid w:val="000A2EBF"/>
    <w:rsid w:val="000A3018"/>
    <w:rsid w:val="000A404F"/>
    <w:rsid w:val="000A40BA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0DF7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8A4"/>
    <w:rsid w:val="000C5D36"/>
    <w:rsid w:val="000C63D1"/>
    <w:rsid w:val="000C644E"/>
    <w:rsid w:val="000C75F1"/>
    <w:rsid w:val="000C77E4"/>
    <w:rsid w:val="000D0CC6"/>
    <w:rsid w:val="000D141B"/>
    <w:rsid w:val="000D15B0"/>
    <w:rsid w:val="000D1DAE"/>
    <w:rsid w:val="000D202D"/>
    <w:rsid w:val="000D3467"/>
    <w:rsid w:val="000D3484"/>
    <w:rsid w:val="000D3ADB"/>
    <w:rsid w:val="000D3E8E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16F0"/>
    <w:rsid w:val="000E1B31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40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704B"/>
    <w:rsid w:val="00127B83"/>
    <w:rsid w:val="00132250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3F1"/>
    <w:rsid w:val="00141DCF"/>
    <w:rsid w:val="001436BC"/>
    <w:rsid w:val="001438B9"/>
    <w:rsid w:val="00143E23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816"/>
    <w:rsid w:val="001A1A14"/>
    <w:rsid w:val="001A345A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2E9F"/>
    <w:rsid w:val="001B39E2"/>
    <w:rsid w:val="001B4712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471F"/>
    <w:rsid w:val="001D475A"/>
    <w:rsid w:val="001D4B56"/>
    <w:rsid w:val="001D6024"/>
    <w:rsid w:val="001D6C83"/>
    <w:rsid w:val="001D7BA2"/>
    <w:rsid w:val="001E014B"/>
    <w:rsid w:val="001E26F9"/>
    <w:rsid w:val="001E48E6"/>
    <w:rsid w:val="001E4C42"/>
    <w:rsid w:val="001E57D1"/>
    <w:rsid w:val="001E6FD7"/>
    <w:rsid w:val="001E737A"/>
    <w:rsid w:val="001F09E2"/>
    <w:rsid w:val="001F0DBB"/>
    <w:rsid w:val="001F156A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0A6"/>
    <w:rsid w:val="00214941"/>
    <w:rsid w:val="00215C6E"/>
    <w:rsid w:val="00216018"/>
    <w:rsid w:val="00217648"/>
    <w:rsid w:val="00217923"/>
    <w:rsid w:val="00217E16"/>
    <w:rsid w:val="002203AD"/>
    <w:rsid w:val="00220CA9"/>
    <w:rsid w:val="002218BD"/>
    <w:rsid w:val="0022283E"/>
    <w:rsid w:val="00222C4F"/>
    <w:rsid w:val="00223511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1951"/>
    <w:rsid w:val="0023212A"/>
    <w:rsid w:val="002322E0"/>
    <w:rsid w:val="0023331A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5476"/>
    <w:rsid w:val="00245B1A"/>
    <w:rsid w:val="00246062"/>
    <w:rsid w:val="00246063"/>
    <w:rsid w:val="00247131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90017"/>
    <w:rsid w:val="00290B11"/>
    <w:rsid w:val="00290C9E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61E4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4FD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1FA2"/>
    <w:rsid w:val="002E32D6"/>
    <w:rsid w:val="002E3747"/>
    <w:rsid w:val="002E377E"/>
    <w:rsid w:val="002E428A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6B1"/>
    <w:rsid w:val="002F271E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8D1"/>
    <w:rsid w:val="003238E7"/>
    <w:rsid w:val="00323EA7"/>
    <w:rsid w:val="00324AAB"/>
    <w:rsid w:val="003255E1"/>
    <w:rsid w:val="00325CAE"/>
    <w:rsid w:val="003265AE"/>
    <w:rsid w:val="003301CA"/>
    <w:rsid w:val="00330C46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270C"/>
    <w:rsid w:val="00352A6F"/>
    <w:rsid w:val="003533D6"/>
    <w:rsid w:val="00353738"/>
    <w:rsid w:val="00355759"/>
    <w:rsid w:val="00356DF5"/>
    <w:rsid w:val="00357CC8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87BFD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A68"/>
    <w:rsid w:val="00397AFB"/>
    <w:rsid w:val="003A0402"/>
    <w:rsid w:val="003A13BC"/>
    <w:rsid w:val="003A1B4C"/>
    <w:rsid w:val="003A1C9A"/>
    <w:rsid w:val="003A28EB"/>
    <w:rsid w:val="003A34F7"/>
    <w:rsid w:val="003A38BE"/>
    <w:rsid w:val="003A63BC"/>
    <w:rsid w:val="003A6A03"/>
    <w:rsid w:val="003A6CED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DBF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6DE9"/>
    <w:rsid w:val="003D7F36"/>
    <w:rsid w:val="003E03B1"/>
    <w:rsid w:val="003E06B6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42F7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DA7"/>
    <w:rsid w:val="00444487"/>
    <w:rsid w:val="004448E5"/>
    <w:rsid w:val="00444DEA"/>
    <w:rsid w:val="00446A99"/>
    <w:rsid w:val="00447CED"/>
    <w:rsid w:val="004512CE"/>
    <w:rsid w:val="004516A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17CA"/>
    <w:rsid w:val="004621D8"/>
    <w:rsid w:val="00462212"/>
    <w:rsid w:val="0046261B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263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87E"/>
    <w:rsid w:val="00484FDE"/>
    <w:rsid w:val="004850C8"/>
    <w:rsid w:val="004853A0"/>
    <w:rsid w:val="00485C8E"/>
    <w:rsid w:val="00486814"/>
    <w:rsid w:val="00486A4F"/>
    <w:rsid w:val="004874A1"/>
    <w:rsid w:val="004874C3"/>
    <w:rsid w:val="004876E5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3FE"/>
    <w:rsid w:val="004A4744"/>
    <w:rsid w:val="004A4D29"/>
    <w:rsid w:val="004A4E44"/>
    <w:rsid w:val="004A7B1A"/>
    <w:rsid w:val="004A7C98"/>
    <w:rsid w:val="004A7CF9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723"/>
    <w:rsid w:val="004C6AB1"/>
    <w:rsid w:val="004C6C14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6E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B7"/>
    <w:rsid w:val="004E75EC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0E08"/>
    <w:rsid w:val="005014A2"/>
    <w:rsid w:val="005018F4"/>
    <w:rsid w:val="00501D2B"/>
    <w:rsid w:val="00502120"/>
    <w:rsid w:val="00502762"/>
    <w:rsid w:val="00503364"/>
    <w:rsid w:val="00503A17"/>
    <w:rsid w:val="00504EAF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36CE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513E6"/>
    <w:rsid w:val="00551BE1"/>
    <w:rsid w:val="0055215A"/>
    <w:rsid w:val="005522B8"/>
    <w:rsid w:val="0055274D"/>
    <w:rsid w:val="00552839"/>
    <w:rsid w:val="00553D7D"/>
    <w:rsid w:val="00555E53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F46"/>
    <w:rsid w:val="00584022"/>
    <w:rsid w:val="0058409B"/>
    <w:rsid w:val="005850A4"/>
    <w:rsid w:val="0058548E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39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22A"/>
    <w:rsid w:val="005E15B1"/>
    <w:rsid w:val="005E27B8"/>
    <w:rsid w:val="005E3D1D"/>
    <w:rsid w:val="005E3D4F"/>
    <w:rsid w:val="005E48C3"/>
    <w:rsid w:val="005E625D"/>
    <w:rsid w:val="005F1F75"/>
    <w:rsid w:val="005F36C9"/>
    <w:rsid w:val="005F3EF9"/>
    <w:rsid w:val="005F537E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4AA8"/>
    <w:rsid w:val="00605541"/>
    <w:rsid w:val="00605613"/>
    <w:rsid w:val="006056D3"/>
    <w:rsid w:val="0060581E"/>
    <w:rsid w:val="00605A6D"/>
    <w:rsid w:val="00606733"/>
    <w:rsid w:val="0060682E"/>
    <w:rsid w:val="00606D69"/>
    <w:rsid w:val="006105F4"/>
    <w:rsid w:val="00610AD5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300D0"/>
    <w:rsid w:val="0063012B"/>
    <w:rsid w:val="00630270"/>
    <w:rsid w:val="0063156D"/>
    <w:rsid w:val="00632C80"/>
    <w:rsid w:val="00633CE9"/>
    <w:rsid w:val="00633FF2"/>
    <w:rsid w:val="006340FD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6E74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4F0E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1BA8"/>
    <w:rsid w:val="006A3432"/>
    <w:rsid w:val="006A378C"/>
    <w:rsid w:val="006A395D"/>
    <w:rsid w:val="006A4336"/>
    <w:rsid w:val="006A433B"/>
    <w:rsid w:val="006A5A7D"/>
    <w:rsid w:val="006A69D2"/>
    <w:rsid w:val="006A71F2"/>
    <w:rsid w:val="006A732E"/>
    <w:rsid w:val="006A73E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5C48"/>
    <w:rsid w:val="006E6513"/>
    <w:rsid w:val="006E754D"/>
    <w:rsid w:val="006F086E"/>
    <w:rsid w:val="006F0CE8"/>
    <w:rsid w:val="006F0D94"/>
    <w:rsid w:val="006F116A"/>
    <w:rsid w:val="006F1BEC"/>
    <w:rsid w:val="006F3A07"/>
    <w:rsid w:val="006F4074"/>
    <w:rsid w:val="006F6BBF"/>
    <w:rsid w:val="006F7B59"/>
    <w:rsid w:val="0070002D"/>
    <w:rsid w:val="0070116A"/>
    <w:rsid w:val="00701CC0"/>
    <w:rsid w:val="00701DD8"/>
    <w:rsid w:val="00702245"/>
    <w:rsid w:val="007023E4"/>
    <w:rsid w:val="00703106"/>
    <w:rsid w:val="00703403"/>
    <w:rsid w:val="00704542"/>
    <w:rsid w:val="00704674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7D0"/>
    <w:rsid w:val="00733B5D"/>
    <w:rsid w:val="007342D7"/>
    <w:rsid w:val="0073455B"/>
    <w:rsid w:val="00735215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6740"/>
    <w:rsid w:val="00747A7D"/>
    <w:rsid w:val="00747C81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1A9A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102"/>
    <w:rsid w:val="007947CB"/>
    <w:rsid w:val="00794ACF"/>
    <w:rsid w:val="00794B9E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6500"/>
    <w:rsid w:val="007A6A78"/>
    <w:rsid w:val="007A7BFE"/>
    <w:rsid w:val="007B043C"/>
    <w:rsid w:val="007B092F"/>
    <w:rsid w:val="007B1F12"/>
    <w:rsid w:val="007B2118"/>
    <w:rsid w:val="007B236F"/>
    <w:rsid w:val="007B2C9C"/>
    <w:rsid w:val="007B31F6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6422"/>
    <w:rsid w:val="007D6BD8"/>
    <w:rsid w:val="007D6BF1"/>
    <w:rsid w:val="007D7970"/>
    <w:rsid w:val="007E04D5"/>
    <w:rsid w:val="007E060E"/>
    <w:rsid w:val="007E0EE4"/>
    <w:rsid w:val="007E1E70"/>
    <w:rsid w:val="007E22A9"/>
    <w:rsid w:val="007E2C19"/>
    <w:rsid w:val="007E2D73"/>
    <w:rsid w:val="007E4093"/>
    <w:rsid w:val="007E4A67"/>
    <w:rsid w:val="007E54F9"/>
    <w:rsid w:val="007E5C7D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5B9C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5E2"/>
    <w:rsid w:val="0085642F"/>
    <w:rsid w:val="00856FAA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69A"/>
    <w:rsid w:val="00867C67"/>
    <w:rsid w:val="00867DED"/>
    <w:rsid w:val="00871897"/>
    <w:rsid w:val="00871DAE"/>
    <w:rsid w:val="00872980"/>
    <w:rsid w:val="008736DD"/>
    <w:rsid w:val="00873961"/>
    <w:rsid w:val="00873C8E"/>
    <w:rsid w:val="008747E2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7A3"/>
    <w:rsid w:val="0088621F"/>
    <w:rsid w:val="00886268"/>
    <w:rsid w:val="008878CB"/>
    <w:rsid w:val="00890219"/>
    <w:rsid w:val="0089048A"/>
    <w:rsid w:val="00890B66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1316"/>
    <w:rsid w:val="008B2437"/>
    <w:rsid w:val="008B3F31"/>
    <w:rsid w:val="008B4126"/>
    <w:rsid w:val="008B4D7D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491F"/>
    <w:rsid w:val="008D4CEE"/>
    <w:rsid w:val="008D4ECA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6E4"/>
    <w:rsid w:val="009111A4"/>
    <w:rsid w:val="009139F8"/>
    <w:rsid w:val="00913CBD"/>
    <w:rsid w:val="00914593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2A7"/>
    <w:rsid w:val="00965903"/>
    <w:rsid w:val="00965AD8"/>
    <w:rsid w:val="00965D23"/>
    <w:rsid w:val="00965DC3"/>
    <w:rsid w:val="00966257"/>
    <w:rsid w:val="00966966"/>
    <w:rsid w:val="0097030F"/>
    <w:rsid w:val="00970A3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3F70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5C85"/>
    <w:rsid w:val="009A689C"/>
    <w:rsid w:val="009B1F57"/>
    <w:rsid w:val="009B2C26"/>
    <w:rsid w:val="009B4148"/>
    <w:rsid w:val="009B5FF3"/>
    <w:rsid w:val="009B6592"/>
    <w:rsid w:val="009B6C0F"/>
    <w:rsid w:val="009C0340"/>
    <w:rsid w:val="009C0F12"/>
    <w:rsid w:val="009C0F1D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2A74"/>
    <w:rsid w:val="009E379A"/>
    <w:rsid w:val="009E3A13"/>
    <w:rsid w:val="009E458D"/>
    <w:rsid w:val="009F02CD"/>
    <w:rsid w:val="009F0E00"/>
    <w:rsid w:val="009F14D3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27F69"/>
    <w:rsid w:val="00A3137D"/>
    <w:rsid w:val="00A31504"/>
    <w:rsid w:val="00A31BAA"/>
    <w:rsid w:val="00A31FE8"/>
    <w:rsid w:val="00A32377"/>
    <w:rsid w:val="00A324A9"/>
    <w:rsid w:val="00A3310B"/>
    <w:rsid w:val="00A3360F"/>
    <w:rsid w:val="00A355B7"/>
    <w:rsid w:val="00A3571E"/>
    <w:rsid w:val="00A362D6"/>
    <w:rsid w:val="00A3669A"/>
    <w:rsid w:val="00A36A94"/>
    <w:rsid w:val="00A40314"/>
    <w:rsid w:val="00A40507"/>
    <w:rsid w:val="00A405E0"/>
    <w:rsid w:val="00A40B7A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1BC0"/>
    <w:rsid w:val="00A54E27"/>
    <w:rsid w:val="00A54E52"/>
    <w:rsid w:val="00A56107"/>
    <w:rsid w:val="00A56CC0"/>
    <w:rsid w:val="00A56D1D"/>
    <w:rsid w:val="00A5715A"/>
    <w:rsid w:val="00A57C3C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359A"/>
    <w:rsid w:val="00A73A20"/>
    <w:rsid w:val="00A74127"/>
    <w:rsid w:val="00A771D5"/>
    <w:rsid w:val="00A77B46"/>
    <w:rsid w:val="00A81D0C"/>
    <w:rsid w:val="00A82817"/>
    <w:rsid w:val="00A8355B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AA1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BA1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4E76"/>
    <w:rsid w:val="00AC5800"/>
    <w:rsid w:val="00AC59FA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4786"/>
    <w:rsid w:val="00AD5658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3259"/>
    <w:rsid w:val="00AE3317"/>
    <w:rsid w:val="00AE5670"/>
    <w:rsid w:val="00AE7199"/>
    <w:rsid w:val="00AE73AC"/>
    <w:rsid w:val="00AE7C27"/>
    <w:rsid w:val="00AF0330"/>
    <w:rsid w:val="00AF1A2F"/>
    <w:rsid w:val="00AF20B5"/>
    <w:rsid w:val="00AF24D8"/>
    <w:rsid w:val="00AF2F6C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3ECE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6FD6"/>
    <w:rsid w:val="00B37242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2E38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BBB"/>
    <w:rsid w:val="00BA0EDD"/>
    <w:rsid w:val="00BA1396"/>
    <w:rsid w:val="00BA1737"/>
    <w:rsid w:val="00BA1788"/>
    <w:rsid w:val="00BA4209"/>
    <w:rsid w:val="00BA436A"/>
    <w:rsid w:val="00BA4E25"/>
    <w:rsid w:val="00BA6BB7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1EAC"/>
    <w:rsid w:val="00C0297F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48E2"/>
    <w:rsid w:val="00C14DF3"/>
    <w:rsid w:val="00C15F81"/>
    <w:rsid w:val="00C15FAA"/>
    <w:rsid w:val="00C15FCE"/>
    <w:rsid w:val="00C17316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172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3EB"/>
    <w:rsid w:val="00C32B08"/>
    <w:rsid w:val="00C3306F"/>
    <w:rsid w:val="00C334C1"/>
    <w:rsid w:val="00C35277"/>
    <w:rsid w:val="00C36306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5E63"/>
    <w:rsid w:val="00C55F2D"/>
    <w:rsid w:val="00C5620E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E26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67F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027"/>
    <w:rsid w:val="00D423BC"/>
    <w:rsid w:val="00D43A26"/>
    <w:rsid w:val="00D44EE4"/>
    <w:rsid w:val="00D46329"/>
    <w:rsid w:val="00D47834"/>
    <w:rsid w:val="00D47845"/>
    <w:rsid w:val="00D50685"/>
    <w:rsid w:val="00D50A7F"/>
    <w:rsid w:val="00D5132A"/>
    <w:rsid w:val="00D518C7"/>
    <w:rsid w:val="00D524C8"/>
    <w:rsid w:val="00D52559"/>
    <w:rsid w:val="00D53EE6"/>
    <w:rsid w:val="00D55147"/>
    <w:rsid w:val="00D56557"/>
    <w:rsid w:val="00D56967"/>
    <w:rsid w:val="00D57A4F"/>
    <w:rsid w:val="00D61183"/>
    <w:rsid w:val="00D617C9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23BB"/>
    <w:rsid w:val="00D732ED"/>
    <w:rsid w:val="00D749F4"/>
    <w:rsid w:val="00D74C65"/>
    <w:rsid w:val="00D75AEA"/>
    <w:rsid w:val="00D75B17"/>
    <w:rsid w:val="00D75D53"/>
    <w:rsid w:val="00D76ADF"/>
    <w:rsid w:val="00D76C5F"/>
    <w:rsid w:val="00D80978"/>
    <w:rsid w:val="00D826B4"/>
    <w:rsid w:val="00D82733"/>
    <w:rsid w:val="00D82A8C"/>
    <w:rsid w:val="00D82E09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D8D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52E0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7A8"/>
    <w:rsid w:val="00DF1BD9"/>
    <w:rsid w:val="00DF398A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1D35"/>
    <w:rsid w:val="00E12A61"/>
    <w:rsid w:val="00E12D0D"/>
    <w:rsid w:val="00E12F26"/>
    <w:rsid w:val="00E13D16"/>
    <w:rsid w:val="00E14320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A65"/>
    <w:rsid w:val="00E27D3B"/>
    <w:rsid w:val="00E27DCD"/>
    <w:rsid w:val="00E30708"/>
    <w:rsid w:val="00E30DB1"/>
    <w:rsid w:val="00E3153A"/>
    <w:rsid w:val="00E31ABF"/>
    <w:rsid w:val="00E328CA"/>
    <w:rsid w:val="00E33EBE"/>
    <w:rsid w:val="00E374B4"/>
    <w:rsid w:val="00E37BD7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105"/>
    <w:rsid w:val="00E454FE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6B88"/>
    <w:rsid w:val="00E56DEE"/>
    <w:rsid w:val="00E571B6"/>
    <w:rsid w:val="00E576C8"/>
    <w:rsid w:val="00E57CF8"/>
    <w:rsid w:val="00E61C7D"/>
    <w:rsid w:val="00E6232B"/>
    <w:rsid w:val="00E62885"/>
    <w:rsid w:val="00E62C6D"/>
    <w:rsid w:val="00E630FA"/>
    <w:rsid w:val="00E645F6"/>
    <w:rsid w:val="00E65598"/>
    <w:rsid w:val="00E65BB9"/>
    <w:rsid w:val="00E66333"/>
    <w:rsid w:val="00E66912"/>
    <w:rsid w:val="00E676AA"/>
    <w:rsid w:val="00E7003A"/>
    <w:rsid w:val="00E70EE5"/>
    <w:rsid w:val="00E71516"/>
    <w:rsid w:val="00E7224C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9D9"/>
    <w:rsid w:val="00E86FDD"/>
    <w:rsid w:val="00E87A8D"/>
    <w:rsid w:val="00E90895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7D37"/>
    <w:rsid w:val="00EC09B1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8AE"/>
    <w:rsid w:val="00EE3AD3"/>
    <w:rsid w:val="00EE3EF9"/>
    <w:rsid w:val="00EE4E5B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FC2"/>
    <w:rsid w:val="00F21B30"/>
    <w:rsid w:val="00F22661"/>
    <w:rsid w:val="00F22AAA"/>
    <w:rsid w:val="00F22FEE"/>
    <w:rsid w:val="00F2320D"/>
    <w:rsid w:val="00F246C2"/>
    <w:rsid w:val="00F255D1"/>
    <w:rsid w:val="00F258B8"/>
    <w:rsid w:val="00F2689A"/>
    <w:rsid w:val="00F26A61"/>
    <w:rsid w:val="00F31139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4C0"/>
    <w:rsid w:val="00F52F98"/>
    <w:rsid w:val="00F5324D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A84"/>
    <w:rsid w:val="00F86B5B"/>
    <w:rsid w:val="00F91E7C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4E4"/>
    <w:rsid w:val="00FF3B3F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11</Pages>
  <Words>2149</Words>
  <Characters>8986</Characters>
  <Application>Microsoft Office Word</Application>
  <DocSecurity>0</DocSecurity>
  <Lines>74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Klinsukon, Yendee</cp:lastModifiedBy>
  <cp:revision>2</cp:revision>
  <cp:lastPrinted>2022-10-27T11:59:00Z</cp:lastPrinted>
  <dcterms:created xsi:type="dcterms:W3CDTF">2022-11-08T08:25:00Z</dcterms:created>
  <dcterms:modified xsi:type="dcterms:W3CDTF">2022-11-08T08:25:00Z</dcterms:modified>
</cp:coreProperties>
</file>