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C1294E3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2C8BCBEB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3D1ACE2F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5AF359B9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78697A42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</w:tr>
      <w:tr w:rsidR="008E5BB5" w:rsidRPr="0072479F" w14:paraId="6A6F979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74C8" w14:textId="5617D9CB" w:rsidR="008E5BB5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57D3E017" w14:textId="77777777" w:rsidR="008E5BB5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648BE79" w14:textId="5AAE85E0" w:rsidR="008E5BB5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5FC02C47" w14:textId="4958A649" w:rsidR="008E5BB5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25AF3448" w:rsidR="00874B8F" w:rsidRPr="00EB7EB8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1DD8C416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07AA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302B9C1B" w:rsidR="00874B8F" w:rsidRPr="0072479F" w:rsidRDefault="008E5BB5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196FABAB" w:rsidR="00874B8F" w:rsidRPr="009018B0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452C3896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A41738" w:rsidRPr="00A41738">
        <w:rPr>
          <w:rFonts w:ascii="Angsana New" w:hAnsi="Angsana New"/>
          <w:sz w:val="30"/>
          <w:szCs w:val="30"/>
          <w:lang w:val="en-US"/>
        </w:rPr>
        <w:t xml:space="preserve">10 </w:t>
      </w:r>
      <w:r w:rsidR="00A41738" w:rsidRPr="00A41738">
        <w:rPr>
          <w:rFonts w:ascii="Angsana New" w:hAnsi="Angsana New"/>
          <w:sz w:val="30"/>
          <w:szCs w:val="30"/>
          <w:cs/>
          <w:lang w:val="en-US"/>
        </w:rPr>
        <w:t xml:space="preserve">พฤศจิกายน </w:t>
      </w:r>
      <w:r w:rsidR="00A41738" w:rsidRPr="00A41738">
        <w:rPr>
          <w:rFonts w:ascii="Angsana New" w:hAnsi="Angsana New"/>
          <w:sz w:val="30"/>
          <w:szCs w:val="30"/>
          <w:lang w:val="en-US"/>
        </w:rPr>
        <w:t>2565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4B5FAE36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613FC5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30D36827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613FC5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7D920509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นโยบายในการกำหนดราคาไม่มีการเปลี่ยนแปลงอย่างมีสาระสำคัญในระหว่างงวด</w:t>
      </w:r>
      <w:r w:rsidR="005230E1">
        <w:rPr>
          <w:rFonts w:ascii="Angsana New" w:hAnsi="Angsana New" w:hint="cs"/>
          <w:sz w:val="30"/>
          <w:szCs w:val="30"/>
          <w:cs/>
        </w:rPr>
        <w:t>หก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</w:t>
      </w:r>
      <w:r w:rsidR="00613FC5" w:rsidRPr="005230E1">
        <w:rPr>
          <w:rFonts w:ascii="Angsana New" w:hAnsi="Angsana New"/>
          <w:sz w:val="30"/>
          <w:szCs w:val="30"/>
          <w:lang w:val="en-US"/>
        </w:rPr>
        <w:t xml:space="preserve">0 </w:t>
      </w:r>
      <w:r w:rsidR="005230E1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34451A" w:rsidRPr="005230E1">
        <w:rPr>
          <w:rFonts w:ascii="Angsana New" w:hAnsi="Angsana New"/>
          <w:sz w:val="30"/>
          <w:szCs w:val="30"/>
          <w:lang w:val="en-US"/>
        </w:rPr>
        <w:t>5</w:t>
      </w:r>
    </w:p>
    <w:p w14:paraId="2A9C1347" w14:textId="449CA620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70"/>
        <w:gridCol w:w="270"/>
        <w:gridCol w:w="1152"/>
        <w:gridCol w:w="288"/>
        <w:gridCol w:w="1170"/>
        <w:gridCol w:w="252"/>
        <w:gridCol w:w="1099"/>
      </w:tblGrid>
      <w:tr w:rsidR="005230E1" w:rsidRPr="00046328" w14:paraId="687C0FD7" w14:textId="77777777" w:rsidTr="00D72DE2">
        <w:trPr>
          <w:tblHeader/>
        </w:trPr>
        <w:tc>
          <w:tcPr>
            <w:tcW w:w="3978" w:type="dxa"/>
          </w:tcPr>
          <w:p w14:paraId="5339C52B" w14:textId="77777777" w:rsidR="005230E1" w:rsidRPr="00046328" w:rsidRDefault="005230E1" w:rsidP="00D72D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2" w:type="dxa"/>
            <w:gridSpan w:val="3"/>
          </w:tcPr>
          <w:p w14:paraId="6A4DF064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4B0C0A23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27EDCA71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5230E1" w:rsidRPr="00046328" w14:paraId="3A95A0BB" w14:textId="77777777" w:rsidTr="00D72DE2">
        <w:trPr>
          <w:tblHeader/>
        </w:trPr>
        <w:tc>
          <w:tcPr>
            <w:tcW w:w="3978" w:type="dxa"/>
          </w:tcPr>
          <w:p w14:paraId="7A788D2F" w14:textId="77777777" w:rsidR="005230E1" w:rsidRPr="00046328" w:rsidRDefault="005230E1" w:rsidP="00D72DE2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</w:t>
            </w: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2592" w:type="dxa"/>
            <w:gridSpan w:val="3"/>
          </w:tcPr>
          <w:p w14:paraId="7DCD3B5B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456B18DB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38A55AB5" w14:textId="77777777" w:rsidR="005230E1" w:rsidRPr="00046328" w:rsidRDefault="005230E1" w:rsidP="00D72DE2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30E1" w:rsidRPr="00046328" w14:paraId="411E8D1C" w14:textId="77777777" w:rsidTr="00D72DE2">
        <w:trPr>
          <w:tblHeader/>
        </w:trPr>
        <w:tc>
          <w:tcPr>
            <w:tcW w:w="3978" w:type="dxa"/>
          </w:tcPr>
          <w:p w14:paraId="1943EAA5" w14:textId="77777777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170" w:type="dxa"/>
          </w:tcPr>
          <w:p w14:paraId="5D8D8512" w14:textId="45FC2A9F" w:rsidR="005230E1" w:rsidRPr="00046328" w:rsidRDefault="005230E1" w:rsidP="005230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1936E82C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6A759149" w14:textId="5C6BC0E5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88" w:type="dxa"/>
          </w:tcPr>
          <w:p w14:paraId="3B538B4A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F1373B2" w14:textId="0B29E79C" w:rsidR="005230E1" w:rsidRPr="00046328" w:rsidRDefault="005230E1" w:rsidP="005230E1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52" w:type="dxa"/>
          </w:tcPr>
          <w:p w14:paraId="784A3706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22DC655" w14:textId="603AD398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5230E1" w:rsidRPr="00046328" w14:paraId="6880A9E7" w14:textId="77777777" w:rsidTr="00D72DE2">
        <w:trPr>
          <w:tblHeader/>
        </w:trPr>
        <w:tc>
          <w:tcPr>
            <w:tcW w:w="3978" w:type="dxa"/>
          </w:tcPr>
          <w:p w14:paraId="4C184A08" w14:textId="77777777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1" w:type="dxa"/>
            <w:gridSpan w:val="7"/>
          </w:tcPr>
          <w:p w14:paraId="5ADCED18" w14:textId="77777777" w:rsidR="005230E1" w:rsidRPr="00046328" w:rsidRDefault="005230E1" w:rsidP="005230E1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5230E1" w:rsidRPr="00046328" w14:paraId="43E1BDE9" w14:textId="77777777" w:rsidTr="00D72DE2">
        <w:tc>
          <w:tcPr>
            <w:tcW w:w="3978" w:type="dxa"/>
          </w:tcPr>
          <w:p w14:paraId="2B02EA3F" w14:textId="77777777" w:rsidR="005230E1" w:rsidRPr="00046328" w:rsidRDefault="005230E1" w:rsidP="005230E1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29E138DF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04F8F84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47417FE3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36D40580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EE3D7C3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05D952FF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D51BD8D" w14:textId="77777777" w:rsidR="005230E1" w:rsidRPr="00046328" w:rsidRDefault="005230E1" w:rsidP="005230E1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3F62AA" w:rsidRPr="00046328" w14:paraId="489E6060" w14:textId="77777777" w:rsidTr="00D72DE2">
        <w:tc>
          <w:tcPr>
            <w:tcW w:w="3978" w:type="dxa"/>
          </w:tcPr>
          <w:p w14:paraId="463F7EDE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0CF2E1B8" w14:textId="2BD5963F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2,039,255</w:t>
            </w:r>
          </w:p>
        </w:tc>
        <w:tc>
          <w:tcPr>
            <w:tcW w:w="270" w:type="dxa"/>
          </w:tcPr>
          <w:p w14:paraId="5CCA05D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D4FEE10" w14:textId="7DB95EF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1,623,93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</w:tcPr>
          <w:p w14:paraId="0E6CC28B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D700318" w14:textId="223E26F9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2,039,255</w:t>
            </w:r>
          </w:p>
        </w:tc>
        <w:tc>
          <w:tcPr>
            <w:tcW w:w="252" w:type="dxa"/>
          </w:tcPr>
          <w:p w14:paraId="4D339D3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02222D0" w14:textId="5417D24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1,623,93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3F62AA" w:rsidRPr="00046328" w14:paraId="0A17F476" w14:textId="77777777" w:rsidTr="00D72DE2">
        <w:tc>
          <w:tcPr>
            <w:tcW w:w="3978" w:type="dxa"/>
          </w:tcPr>
          <w:p w14:paraId="7EE42268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70" w:type="dxa"/>
          </w:tcPr>
          <w:p w14:paraId="1108E054" w14:textId="3BF1B6D2" w:rsidR="003F62AA" w:rsidRPr="00046328" w:rsidRDefault="003F62AA" w:rsidP="00CB1583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92A36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0935254" w14:textId="7FC06A0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14:paraId="6ECA24EC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BF76BB7" w14:textId="4569ECD5" w:rsidR="003F62AA" w:rsidRPr="00046328" w:rsidRDefault="003F62AA" w:rsidP="00975A8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3DEC4098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B76DD63" w14:textId="5EF039C8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3F62AA" w:rsidRPr="00046328" w14:paraId="611ACDC3" w14:textId="77777777" w:rsidTr="00D72DE2">
        <w:tc>
          <w:tcPr>
            <w:tcW w:w="3978" w:type="dxa"/>
          </w:tcPr>
          <w:p w14:paraId="540A1002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6E7FCF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70" w:type="dxa"/>
          </w:tcPr>
          <w:p w14:paraId="2114FEF6" w14:textId="42FF582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70" w:type="dxa"/>
          </w:tcPr>
          <w:p w14:paraId="3D85DBD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350857A" w14:textId="1AC28FB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2,700</w:t>
            </w:r>
          </w:p>
        </w:tc>
        <w:tc>
          <w:tcPr>
            <w:tcW w:w="288" w:type="dxa"/>
          </w:tcPr>
          <w:p w14:paraId="531D6B2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AA42B68" w14:textId="0BAF811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1,033</w:t>
            </w:r>
          </w:p>
        </w:tc>
        <w:tc>
          <w:tcPr>
            <w:tcW w:w="252" w:type="dxa"/>
          </w:tcPr>
          <w:p w14:paraId="7721FAC3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D9DFDB4" w14:textId="42970D4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2,700</w:t>
            </w:r>
          </w:p>
        </w:tc>
      </w:tr>
      <w:tr w:rsidR="003F62AA" w:rsidRPr="00046328" w14:paraId="4A42A123" w14:textId="77777777" w:rsidTr="00D72DE2">
        <w:tc>
          <w:tcPr>
            <w:tcW w:w="3978" w:type="dxa"/>
          </w:tcPr>
          <w:p w14:paraId="5C5496EB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342E907C" w14:textId="58E59D0B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96,661</w:t>
            </w:r>
          </w:p>
        </w:tc>
        <w:tc>
          <w:tcPr>
            <w:tcW w:w="270" w:type="dxa"/>
          </w:tcPr>
          <w:p w14:paraId="7969BA1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814E469" w14:textId="386E4008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74,90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048B8B41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86A00CB" w14:textId="66F7534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96,661</w:t>
            </w:r>
          </w:p>
        </w:tc>
        <w:tc>
          <w:tcPr>
            <w:tcW w:w="252" w:type="dxa"/>
          </w:tcPr>
          <w:p w14:paraId="15AD7731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AC247A0" w14:textId="66721DFB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74,90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3F62AA" w:rsidRPr="00046328" w14:paraId="11F82540" w14:textId="77777777" w:rsidTr="00D72DE2">
        <w:tc>
          <w:tcPr>
            <w:tcW w:w="3978" w:type="dxa"/>
          </w:tcPr>
          <w:p w14:paraId="792C97A6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3EC2B6A3" w14:textId="7BC696C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97,063</w:t>
            </w:r>
          </w:p>
        </w:tc>
        <w:tc>
          <w:tcPr>
            <w:tcW w:w="270" w:type="dxa"/>
          </w:tcPr>
          <w:p w14:paraId="4EE5647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14B9CCB" w14:textId="756994C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115,7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80</w:t>
            </w:r>
          </w:p>
        </w:tc>
        <w:tc>
          <w:tcPr>
            <w:tcW w:w="288" w:type="dxa"/>
          </w:tcPr>
          <w:p w14:paraId="5CCAEBB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FC2A340" w14:textId="39428610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97,063</w:t>
            </w:r>
          </w:p>
        </w:tc>
        <w:tc>
          <w:tcPr>
            <w:tcW w:w="252" w:type="dxa"/>
          </w:tcPr>
          <w:p w14:paraId="18FDB62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5842B3CA" w14:textId="51613A8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115,7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80</w:t>
            </w:r>
          </w:p>
        </w:tc>
      </w:tr>
      <w:tr w:rsidR="003F62AA" w:rsidRPr="00046328" w14:paraId="7C76EC9F" w14:textId="77777777" w:rsidTr="00D72DE2">
        <w:tc>
          <w:tcPr>
            <w:tcW w:w="3978" w:type="dxa"/>
          </w:tcPr>
          <w:p w14:paraId="77B9CC0F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2DD6440D" w14:textId="0C92F35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28,68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0FFD7015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8C18271" w14:textId="4616A50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32,151</w:t>
            </w:r>
          </w:p>
        </w:tc>
        <w:tc>
          <w:tcPr>
            <w:tcW w:w="288" w:type="dxa"/>
          </w:tcPr>
          <w:p w14:paraId="02B5CDFF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3AC51CF" w14:textId="481DE14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28,682</w:t>
            </w:r>
          </w:p>
        </w:tc>
        <w:tc>
          <w:tcPr>
            <w:tcW w:w="252" w:type="dxa"/>
          </w:tcPr>
          <w:p w14:paraId="54CB1F15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F7451E8" w14:textId="75396BD3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32,151</w:t>
            </w:r>
          </w:p>
        </w:tc>
      </w:tr>
      <w:tr w:rsidR="003F62AA" w:rsidRPr="00046328" w14:paraId="1F208266" w14:textId="77777777" w:rsidTr="00D72DE2">
        <w:tc>
          <w:tcPr>
            <w:tcW w:w="3978" w:type="dxa"/>
          </w:tcPr>
          <w:p w14:paraId="79608A91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07B0D1CB" w14:textId="7C8EEA8F" w:rsidR="003F62AA" w:rsidRPr="004A1C1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70" w:type="dxa"/>
          </w:tcPr>
          <w:p w14:paraId="256D08A1" w14:textId="77777777" w:rsidR="003F62AA" w:rsidRPr="004A1C1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2F0BE96" w14:textId="5943A384" w:rsidR="003F62AA" w:rsidRPr="004A1C1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4,31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</w:tcPr>
          <w:p w14:paraId="48CC5FE0" w14:textId="77777777" w:rsidR="003F62AA" w:rsidRPr="004A1C1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386F6FB" w14:textId="3D58A6AE" w:rsidR="003F62AA" w:rsidRPr="004A1C1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4,303</w:t>
            </w:r>
          </w:p>
        </w:tc>
        <w:tc>
          <w:tcPr>
            <w:tcW w:w="252" w:type="dxa"/>
          </w:tcPr>
          <w:p w14:paraId="4BBDD685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CDB9644" w14:textId="5D9D4449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4,31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3F62AA" w:rsidRPr="005230E1" w14:paraId="5D2E5366" w14:textId="77777777" w:rsidTr="00D72DE2">
        <w:tc>
          <w:tcPr>
            <w:tcW w:w="3978" w:type="dxa"/>
          </w:tcPr>
          <w:p w14:paraId="3D3758C6" w14:textId="77777777" w:rsidR="003F62AA" w:rsidRPr="005230E1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</w:tcPr>
          <w:p w14:paraId="0F5575FB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5C9BCDB0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1152" w:type="dxa"/>
          </w:tcPr>
          <w:p w14:paraId="602EB8EB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88" w:type="dxa"/>
          </w:tcPr>
          <w:p w14:paraId="7B79035B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1170" w:type="dxa"/>
          </w:tcPr>
          <w:p w14:paraId="6C82C127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52" w:type="dxa"/>
          </w:tcPr>
          <w:p w14:paraId="6F38E230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744A305D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3F62AA" w:rsidRPr="00046328" w14:paraId="01E5640D" w14:textId="77777777" w:rsidTr="00D72DE2">
        <w:tc>
          <w:tcPr>
            <w:tcW w:w="3978" w:type="dxa"/>
          </w:tcPr>
          <w:p w14:paraId="55425462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6CAC15C1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0CB8B5F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BAE718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E466D3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ED78AC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DF4B57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7FE150CA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3F62AA" w:rsidRPr="00046328" w14:paraId="6AE7A264" w14:textId="77777777" w:rsidTr="00D72DE2">
        <w:tc>
          <w:tcPr>
            <w:tcW w:w="3978" w:type="dxa"/>
          </w:tcPr>
          <w:p w14:paraId="583BF434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70" w:type="dxa"/>
          </w:tcPr>
          <w:p w14:paraId="0F14528D" w14:textId="11C95D7F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9AFA5AB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02735EAD" w14:textId="706934E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8" w:type="dxa"/>
          </w:tcPr>
          <w:p w14:paraId="1F03C64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D94FF4" w14:textId="0CFF300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52" w:type="dxa"/>
          </w:tcPr>
          <w:p w14:paraId="21DD3828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EC01B64" w14:textId="55579F5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3F62AA" w:rsidRPr="00046328" w14:paraId="13AFA203" w14:textId="77777777" w:rsidTr="00D72DE2">
        <w:tc>
          <w:tcPr>
            <w:tcW w:w="3978" w:type="dxa"/>
          </w:tcPr>
          <w:p w14:paraId="534DD914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70" w:type="dxa"/>
          </w:tcPr>
          <w:p w14:paraId="6C8DACC1" w14:textId="75149A30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7,161</w:t>
            </w:r>
          </w:p>
        </w:tc>
        <w:tc>
          <w:tcPr>
            <w:tcW w:w="270" w:type="dxa"/>
          </w:tcPr>
          <w:p w14:paraId="122955D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6CDBD0A" w14:textId="3E865074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8,58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8" w:type="dxa"/>
          </w:tcPr>
          <w:p w14:paraId="2DDA167B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29D2B1A" w14:textId="34E2A668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7,161</w:t>
            </w:r>
          </w:p>
        </w:tc>
        <w:tc>
          <w:tcPr>
            <w:tcW w:w="252" w:type="dxa"/>
          </w:tcPr>
          <w:p w14:paraId="028B43B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33B0761A" w14:textId="1E213831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8,58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9</w:t>
            </w:r>
          </w:p>
        </w:tc>
      </w:tr>
      <w:tr w:rsidR="003F62AA" w:rsidRPr="00046328" w14:paraId="14A35F35" w14:textId="77777777" w:rsidTr="00D72DE2">
        <w:tc>
          <w:tcPr>
            <w:tcW w:w="3978" w:type="dxa"/>
          </w:tcPr>
          <w:p w14:paraId="53E6FA0C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</w:tcPr>
          <w:p w14:paraId="5F137799" w14:textId="326C2776" w:rsidR="003F62AA" w:rsidRPr="00046328" w:rsidRDefault="003F62AA" w:rsidP="00975A8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E00F3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16B544CB" w14:textId="5F473274" w:rsidR="003F62AA" w:rsidRPr="00046328" w:rsidRDefault="003F62AA" w:rsidP="00975A8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431CEAF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76F3A62" w14:textId="0EF4F614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67</w:t>
            </w:r>
            <w:r w:rsidR="008035BD"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</w:tcPr>
          <w:p w14:paraId="111F98F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043C33FF" w14:textId="64B006F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</w:tr>
      <w:tr w:rsidR="003F62AA" w:rsidRPr="00046328" w14:paraId="7D32F227" w14:textId="77777777" w:rsidTr="00D72DE2">
        <w:tc>
          <w:tcPr>
            <w:tcW w:w="3978" w:type="dxa"/>
          </w:tcPr>
          <w:p w14:paraId="5A88361D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3690E9C7" w14:textId="7A32B5C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70" w:type="dxa"/>
          </w:tcPr>
          <w:p w14:paraId="706538B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63D412E" w14:textId="20FC261F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8" w:type="dxa"/>
          </w:tcPr>
          <w:p w14:paraId="26FA8237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3623F3C" w14:textId="60307D0C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52" w:type="dxa"/>
          </w:tcPr>
          <w:p w14:paraId="1B20D70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55E64005" w14:textId="58FF7EC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3F62AA" w:rsidRPr="00046328" w14:paraId="24255FAA" w14:textId="77777777" w:rsidTr="00D72DE2">
        <w:tc>
          <w:tcPr>
            <w:tcW w:w="3978" w:type="dxa"/>
          </w:tcPr>
          <w:p w14:paraId="2680C96A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35BBBC1A" w14:textId="067574CF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38,239</w:t>
            </w:r>
          </w:p>
        </w:tc>
        <w:tc>
          <w:tcPr>
            <w:tcW w:w="270" w:type="dxa"/>
          </w:tcPr>
          <w:p w14:paraId="7E2C0E0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B241C67" w14:textId="6F11A9D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24,109</w:t>
            </w:r>
          </w:p>
        </w:tc>
        <w:tc>
          <w:tcPr>
            <w:tcW w:w="288" w:type="dxa"/>
          </w:tcPr>
          <w:p w14:paraId="33629C3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90FF379" w14:textId="3F3A142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38,239</w:t>
            </w:r>
          </w:p>
        </w:tc>
        <w:tc>
          <w:tcPr>
            <w:tcW w:w="252" w:type="dxa"/>
          </w:tcPr>
          <w:p w14:paraId="23FC4EB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21646938" w14:textId="630ACC9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24,109</w:t>
            </w:r>
          </w:p>
        </w:tc>
      </w:tr>
      <w:tr w:rsidR="003F62AA" w:rsidRPr="00046328" w14:paraId="57946330" w14:textId="77777777" w:rsidTr="00D72DE2">
        <w:tc>
          <w:tcPr>
            <w:tcW w:w="3978" w:type="dxa"/>
          </w:tcPr>
          <w:p w14:paraId="48D3B9D3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D8CAEE9" w14:textId="630EDC13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322625">
              <w:rPr>
                <w:rFonts w:ascii="Angsana New" w:eastAsia="Calibri" w:hAnsi="Angsana New"/>
                <w:sz w:val="30"/>
                <w:szCs w:val="30"/>
                <w:lang w:val="en-US"/>
              </w:rPr>
              <w:t>5,364</w:t>
            </w:r>
          </w:p>
        </w:tc>
        <w:tc>
          <w:tcPr>
            <w:tcW w:w="270" w:type="dxa"/>
          </w:tcPr>
          <w:p w14:paraId="191F29F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5B9AA6CD" w14:textId="1411B4E9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88" w:type="dxa"/>
          </w:tcPr>
          <w:p w14:paraId="56FDE2C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4F20A77" w14:textId="3223A0A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1486F">
              <w:rPr>
                <w:rFonts w:ascii="Angsana New" w:eastAsia="Calibri" w:hAnsi="Angsana New"/>
                <w:sz w:val="30"/>
                <w:szCs w:val="30"/>
                <w:lang w:val="en-US"/>
              </w:rPr>
              <w:t>5,364</w:t>
            </w:r>
          </w:p>
        </w:tc>
        <w:tc>
          <w:tcPr>
            <w:tcW w:w="252" w:type="dxa"/>
          </w:tcPr>
          <w:p w14:paraId="3488621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F2773DA" w14:textId="3E761EE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3F62AA" w:rsidRPr="005230E1" w14:paraId="168BAAE5" w14:textId="77777777" w:rsidTr="00D72DE2">
        <w:tc>
          <w:tcPr>
            <w:tcW w:w="3978" w:type="dxa"/>
          </w:tcPr>
          <w:p w14:paraId="72ADFEFA" w14:textId="77777777" w:rsidR="003F62AA" w:rsidRPr="005230E1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181BB528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</w:tcPr>
          <w:p w14:paraId="7A018E94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28C7B5CF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10968B5C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A6D14FF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45CB6CE7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281DB3E9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3F62AA" w:rsidRPr="008E5BE3" w14:paraId="3A09DD6B" w14:textId="77777777" w:rsidTr="00D72DE2">
        <w:tc>
          <w:tcPr>
            <w:tcW w:w="3978" w:type="dxa"/>
          </w:tcPr>
          <w:p w14:paraId="0727BDFB" w14:textId="77777777" w:rsidR="003F62AA" w:rsidRPr="008E5BE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70" w:type="dxa"/>
          </w:tcPr>
          <w:p w14:paraId="1AAFEECC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6A68CCD1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1865D6B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2ABAB680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7F8242A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5904D07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BE7E35A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3F62AA" w:rsidRPr="008E5BE3" w14:paraId="665C8610" w14:textId="77777777" w:rsidTr="00D72DE2">
        <w:tc>
          <w:tcPr>
            <w:tcW w:w="3978" w:type="dxa"/>
          </w:tcPr>
          <w:p w14:paraId="2780371A" w14:textId="77777777" w:rsidR="003F62AA" w:rsidRPr="008E5BE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7CCEA321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E551C28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4225E50D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2D0F83E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5D0382A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00794B4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DE07104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3F62AA" w:rsidRPr="008E5BE3" w14:paraId="2262B150" w14:textId="77777777" w:rsidTr="00D72DE2">
        <w:tc>
          <w:tcPr>
            <w:tcW w:w="3978" w:type="dxa"/>
          </w:tcPr>
          <w:p w14:paraId="068FF29A" w14:textId="77777777" w:rsidR="003F62AA" w:rsidRPr="008E5BE3" w:rsidRDefault="003F62AA" w:rsidP="003F62A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5B5AA8CE" w14:textId="4C1DAB8E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47,04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00ABCC7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6F9053E" w14:textId="2E203F7A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38,442</w:t>
            </w:r>
          </w:p>
        </w:tc>
        <w:tc>
          <w:tcPr>
            <w:tcW w:w="288" w:type="dxa"/>
          </w:tcPr>
          <w:p w14:paraId="4A4B0B64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00DC83" w14:textId="1BD76FB4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47,041</w:t>
            </w:r>
          </w:p>
        </w:tc>
        <w:tc>
          <w:tcPr>
            <w:tcW w:w="252" w:type="dxa"/>
          </w:tcPr>
          <w:p w14:paraId="0818579F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8E633EC" w14:textId="50AC9836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38,442</w:t>
            </w:r>
          </w:p>
        </w:tc>
      </w:tr>
      <w:tr w:rsidR="003F62AA" w:rsidRPr="008E5BE3" w14:paraId="2B87C29B" w14:textId="77777777" w:rsidTr="00D72DE2">
        <w:tc>
          <w:tcPr>
            <w:tcW w:w="3978" w:type="dxa"/>
          </w:tcPr>
          <w:p w14:paraId="3F3915F7" w14:textId="77777777" w:rsidR="003F62AA" w:rsidRPr="008E5BE3" w:rsidRDefault="003F62AA" w:rsidP="003F62A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0C0C7EA6" w14:textId="294B3A95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70" w:type="dxa"/>
          </w:tcPr>
          <w:p w14:paraId="56635895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3C4A2166" w14:textId="184EC995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8" w:type="dxa"/>
          </w:tcPr>
          <w:p w14:paraId="02F014A9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F553943" w14:textId="32E50CFB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252" w:type="dxa"/>
          </w:tcPr>
          <w:p w14:paraId="13829D15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4D0DBAA" w14:textId="3BF89F9F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57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1</w:t>
            </w:r>
          </w:p>
        </w:tc>
      </w:tr>
      <w:tr w:rsidR="003F62AA" w:rsidRPr="008E5BE3" w14:paraId="571E055D" w14:textId="77777777" w:rsidTr="00D72DE2">
        <w:tc>
          <w:tcPr>
            <w:tcW w:w="3978" w:type="dxa"/>
          </w:tcPr>
          <w:p w14:paraId="1241707B" w14:textId="77777777" w:rsidR="003F62AA" w:rsidRPr="008E5BE3" w:rsidRDefault="003F62AA" w:rsidP="003F62A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84CCB0" w14:textId="4613315B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8AD6A02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C8A21F" w14:textId="6289F812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8" w:type="dxa"/>
          </w:tcPr>
          <w:p w14:paraId="0F005F79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5B6121" w14:textId="182FC2B1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52" w:type="dxa"/>
          </w:tcPr>
          <w:p w14:paraId="78A9DCFE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278FEA58" w14:textId="2C74E45D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/>
                <w:sz w:val="30"/>
                <w:szCs w:val="30"/>
                <w:lang w:val="en-US"/>
              </w:rPr>
              <w:t>4</w:t>
            </w:r>
          </w:p>
        </w:tc>
      </w:tr>
      <w:tr w:rsidR="003F62AA" w:rsidRPr="008E5BE3" w14:paraId="771B4FDD" w14:textId="77777777" w:rsidTr="00D72DE2">
        <w:tc>
          <w:tcPr>
            <w:tcW w:w="3978" w:type="dxa"/>
          </w:tcPr>
          <w:p w14:paraId="35C0A0FE" w14:textId="77777777" w:rsidR="003F62AA" w:rsidRPr="008E5BE3" w:rsidRDefault="003F62AA" w:rsidP="003F62AA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ED12CE" w14:textId="695957FB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47,42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6F73D34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5F3E1F5" w14:textId="056A1B92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39,017</w:t>
            </w:r>
          </w:p>
        </w:tc>
        <w:tc>
          <w:tcPr>
            <w:tcW w:w="288" w:type="dxa"/>
          </w:tcPr>
          <w:p w14:paraId="58306DB0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ECD22D" w14:textId="7B4CBB0B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47,429</w:t>
            </w:r>
          </w:p>
        </w:tc>
        <w:tc>
          <w:tcPr>
            <w:tcW w:w="252" w:type="dxa"/>
          </w:tcPr>
          <w:p w14:paraId="1C47EF00" w14:textId="77777777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0EA8A6FF" w14:textId="396A077E" w:rsidR="003F62AA" w:rsidRPr="008E5BE3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39,017</w:t>
            </w:r>
          </w:p>
        </w:tc>
      </w:tr>
      <w:tr w:rsidR="003F62AA" w:rsidRPr="005230E1" w14:paraId="696FD599" w14:textId="77777777" w:rsidTr="00D72DE2">
        <w:trPr>
          <w:trHeight w:val="259"/>
        </w:trPr>
        <w:tc>
          <w:tcPr>
            <w:tcW w:w="3978" w:type="dxa"/>
          </w:tcPr>
          <w:p w14:paraId="6DD3B935" w14:textId="77777777" w:rsidR="003F62AA" w:rsidRPr="005230E1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6E75240E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1EF52C64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3EB4C32F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37B0A729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0F099582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7DB945E2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47BAEF01" w14:textId="77777777" w:rsidR="003F62AA" w:rsidRPr="005230E1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3F62AA" w:rsidRPr="00046328" w14:paraId="6B77208E" w14:textId="77777777" w:rsidTr="00D72DE2">
        <w:tc>
          <w:tcPr>
            <w:tcW w:w="3978" w:type="dxa"/>
          </w:tcPr>
          <w:p w14:paraId="02623F6E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046328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0E280135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C3021C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734AAF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6A8F8172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E65E9B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46C3587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F2577F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3F62AA" w:rsidRPr="00046328" w14:paraId="5036F619" w14:textId="77777777" w:rsidTr="00D72DE2">
        <w:tc>
          <w:tcPr>
            <w:tcW w:w="3978" w:type="dxa"/>
          </w:tcPr>
          <w:p w14:paraId="5428D6C7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3DC47F69" w14:textId="239135E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2,473,363</w:t>
            </w:r>
          </w:p>
        </w:tc>
        <w:tc>
          <w:tcPr>
            <w:tcW w:w="270" w:type="dxa"/>
          </w:tcPr>
          <w:p w14:paraId="3658C74C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06E27485" w14:textId="55DD99F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1,867,508</w:t>
            </w:r>
          </w:p>
        </w:tc>
        <w:tc>
          <w:tcPr>
            <w:tcW w:w="288" w:type="dxa"/>
          </w:tcPr>
          <w:p w14:paraId="389CD7DA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4118F3F" w14:textId="49B07E6C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2,473,363</w:t>
            </w:r>
          </w:p>
        </w:tc>
        <w:tc>
          <w:tcPr>
            <w:tcW w:w="252" w:type="dxa"/>
          </w:tcPr>
          <w:p w14:paraId="60B167E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0EC3196" w14:textId="4067803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1,867,508</w:t>
            </w:r>
          </w:p>
        </w:tc>
      </w:tr>
      <w:tr w:rsidR="003F62AA" w:rsidRPr="00046328" w14:paraId="6CDA4F24" w14:textId="77777777" w:rsidTr="00D72DE2">
        <w:tc>
          <w:tcPr>
            <w:tcW w:w="3978" w:type="dxa"/>
          </w:tcPr>
          <w:p w14:paraId="678BF62B" w14:textId="42490736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</w:t>
            </w:r>
            <w:r w:rsidR="00D134A6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170" w:type="dxa"/>
          </w:tcPr>
          <w:p w14:paraId="7F6FCEB2" w14:textId="14CE23E8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718,540</w:t>
            </w:r>
          </w:p>
        </w:tc>
        <w:tc>
          <w:tcPr>
            <w:tcW w:w="270" w:type="dxa"/>
          </w:tcPr>
          <w:p w14:paraId="7F598543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285A4C42" w14:textId="385520A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613,70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8" w:type="dxa"/>
          </w:tcPr>
          <w:p w14:paraId="2B2C4FA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DF78A2F" w14:textId="12EEBE98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718,540</w:t>
            </w:r>
          </w:p>
        </w:tc>
        <w:tc>
          <w:tcPr>
            <w:tcW w:w="252" w:type="dxa"/>
          </w:tcPr>
          <w:p w14:paraId="7C7D1DD7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6EEA91B" w14:textId="340DEEC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613,70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</w:tr>
      <w:tr w:rsidR="003F62AA" w:rsidRPr="00046328" w14:paraId="164C9E1B" w14:textId="77777777" w:rsidTr="00D72DE2">
        <w:tc>
          <w:tcPr>
            <w:tcW w:w="3978" w:type="dxa"/>
          </w:tcPr>
          <w:p w14:paraId="0E1B0C38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70" w:type="dxa"/>
          </w:tcPr>
          <w:p w14:paraId="3EB088CD" w14:textId="43444336" w:rsidR="003F62AA" w:rsidRPr="005224F2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3,43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57CECC1" w14:textId="77777777" w:rsidR="003F62AA" w:rsidRPr="005224F2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4935824" w14:textId="195CC2D6" w:rsidR="003F62AA" w:rsidRPr="005224F2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20,48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14:paraId="53A9477A" w14:textId="77777777" w:rsidR="003F62AA" w:rsidRPr="005224F2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2027EA77" w14:textId="6C127A06" w:rsidR="003F62AA" w:rsidRPr="005224F2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3,435</w:t>
            </w:r>
          </w:p>
        </w:tc>
        <w:tc>
          <w:tcPr>
            <w:tcW w:w="252" w:type="dxa"/>
          </w:tcPr>
          <w:p w14:paraId="365A943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BF52300" w14:textId="313DB1AD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20,48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3F62AA" w:rsidRPr="00046328" w14:paraId="5DEBEEE4" w14:textId="77777777" w:rsidTr="00D72DE2">
        <w:tc>
          <w:tcPr>
            <w:tcW w:w="3978" w:type="dxa"/>
          </w:tcPr>
          <w:p w14:paraId="7AD3376B" w14:textId="77777777" w:rsidR="003F62AA" w:rsidRPr="008E5BE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14020546" w14:textId="77777777" w:rsidR="003F62AA" w:rsidRPr="00B828E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911C95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60244E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01A951C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6D70D52" w14:textId="77777777" w:rsidR="003F62AA" w:rsidRPr="00B828E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326B478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7EE6237A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3F62AA" w:rsidRPr="00046328" w14:paraId="0BF615CF" w14:textId="77777777" w:rsidTr="00D72DE2">
        <w:tc>
          <w:tcPr>
            <w:tcW w:w="3978" w:type="dxa"/>
          </w:tcPr>
          <w:p w14:paraId="145A22E4" w14:textId="77777777" w:rsidR="003F62AA" w:rsidRPr="008E5BE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60F93754" w14:textId="77777777" w:rsidR="003F62AA" w:rsidRPr="00B828E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3CC7BB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66B1F78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5472327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C07B895" w14:textId="77777777" w:rsidR="003F62AA" w:rsidRPr="00B828E0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F40F76F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4A6125DB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3F62AA" w:rsidRPr="00046328" w14:paraId="7A21F2E4" w14:textId="77777777" w:rsidTr="00D72DE2">
        <w:tc>
          <w:tcPr>
            <w:tcW w:w="3978" w:type="dxa"/>
          </w:tcPr>
          <w:p w14:paraId="7AAF521B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70" w:type="dxa"/>
          </w:tcPr>
          <w:p w14:paraId="32EDC095" w14:textId="5B38AD41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131,78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601E7D2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2275F5E" w14:textId="46D548C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244,4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60</w:t>
            </w:r>
          </w:p>
        </w:tc>
        <w:tc>
          <w:tcPr>
            <w:tcW w:w="288" w:type="dxa"/>
          </w:tcPr>
          <w:p w14:paraId="6B82918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B16F0E5" w14:textId="7340A17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131,787</w:t>
            </w:r>
          </w:p>
        </w:tc>
        <w:tc>
          <w:tcPr>
            <w:tcW w:w="252" w:type="dxa"/>
          </w:tcPr>
          <w:p w14:paraId="0A2441DC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2BFF3F08" w14:textId="7B963170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244,4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60</w:t>
            </w:r>
          </w:p>
        </w:tc>
      </w:tr>
      <w:tr w:rsidR="003F62AA" w:rsidRPr="00046328" w14:paraId="0D5ADEB9" w14:textId="77777777" w:rsidTr="00D72DE2">
        <w:tc>
          <w:tcPr>
            <w:tcW w:w="3978" w:type="dxa"/>
          </w:tcPr>
          <w:p w14:paraId="036FFEA2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7A882C3E" w14:textId="285B84D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70" w:type="dxa"/>
          </w:tcPr>
          <w:p w14:paraId="55164AD9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53423847" w14:textId="1A421354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88" w:type="dxa"/>
          </w:tcPr>
          <w:p w14:paraId="2E75E6A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C1DFC2A" w14:textId="117F11B3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426</w:t>
            </w:r>
          </w:p>
        </w:tc>
        <w:tc>
          <w:tcPr>
            <w:tcW w:w="252" w:type="dxa"/>
          </w:tcPr>
          <w:p w14:paraId="255FC840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669215CA" w14:textId="5890F72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338</w:t>
            </w:r>
          </w:p>
        </w:tc>
      </w:tr>
      <w:tr w:rsidR="003F62AA" w:rsidRPr="00046328" w14:paraId="36351E00" w14:textId="77777777" w:rsidTr="00D72DE2">
        <w:tc>
          <w:tcPr>
            <w:tcW w:w="3978" w:type="dxa"/>
          </w:tcPr>
          <w:p w14:paraId="721F07BE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2B78E821" w14:textId="5A03C0A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4,549</w:t>
            </w:r>
          </w:p>
        </w:tc>
        <w:tc>
          <w:tcPr>
            <w:tcW w:w="270" w:type="dxa"/>
          </w:tcPr>
          <w:p w14:paraId="586E073D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018936B" w14:textId="4964F7D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8,695</w:t>
            </w:r>
          </w:p>
        </w:tc>
        <w:tc>
          <w:tcPr>
            <w:tcW w:w="288" w:type="dxa"/>
          </w:tcPr>
          <w:p w14:paraId="19DC24B3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D789CAD" w14:textId="52D6ADCF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4,549</w:t>
            </w:r>
          </w:p>
        </w:tc>
        <w:tc>
          <w:tcPr>
            <w:tcW w:w="252" w:type="dxa"/>
          </w:tcPr>
          <w:p w14:paraId="071F74CA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CD017FD" w14:textId="3B35AACC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8,695</w:t>
            </w:r>
          </w:p>
        </w:tc>
      </w:tr>
      <w:tr w:rsidR="003F62AA" w:rsidRPr="00046328" w14:paraId="7CC6E17B" w14:textId="77777777" w:rsidTr="00D72DE2">
        <w:tc>
          <w:tcPr>
            <w:tcW w:w="3978" w:type="dxa"/>
          </w:tcPr>
          <w:p w14:paraId="2ECCBEB7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7FBD4EB7" w14:textId="5D01FE3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70" w:type="dxa"/>
          </w:tcPr>
          <w:p w14:paraId="1C81B353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6C93FE9" w14:textId="03A1E986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825</w:t>
            </w:r>
          </w:p>
        </w:tc>
        <w:tc>
          <w:tcPr>
            <w:tcW w:w="288" w:type="dxa"/>
          </w:tcPr>
          <w:p w14:paraId="61A58F6E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77C5B3C" w14:textId="10D6B75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1,655</w:t>
            </w:r>
          </w:p>
        </w:tc>
        <w:tc>
          <w:tcPr>
            <w:tcW w:w="252" w:type="dxa"/>
          </w:tcPr>
          <w:p w14:paraId="68C4D25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1C5CFEF" w14:textId="5C7240FA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825</w:t>
            </w:r>
          </w:p>
        </w:tc>
      </w:tr>
      <w:tr w:rsidR="003F62AA" w:rsidRPr="00046328" w14:paraId="3991AA02" w14:textId="77777777" w:rsidTr="00D72DE2">
        <w:tc>
          <w:tcPr>
            <w:tcW w:w="3978" w:type="dxa"/>
          </w:tcPr>
          <w:p w14:paraId="74C52DD5" w14:textId="77777777" w:rsidR="003F62AA" w:rsidRPr="00046328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4B7C31D9" w14:textId="30824505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31,769</w:t>
            </w:r>
          </w:p>
        </w:tc>
        <w:tc>
          <w:tcPr>
            <w:tcW w:w="270" w:type="dxa"/>
          </w:tcPr>
          <w:p w14:paraId="76913A3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C72DE11" w14:textId="0E54A342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8" w:type="dxa"/>
          </w:tcPr>
          <w:p w14:paraId="1DBE11B6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FBA3D4C" w14:textId="18454A79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A5A19">
              <w:rPr>
                <w:rFonts w:ascii="Angsana New" w:eastAsia="Calibri" w:hAnsi="Angsana New"/>
                <w:sz w:val="30"/>
                <w:szCs w:val="30"/>
                <w:lang w:val="en-US"/>
              </w:rPr>
              <w:t>31,769</w:t>
            </w:r>
          </w:p>
        </w:tc>
        <w:tc>
          <w:tcPr>
            <w:tcW w:w="252" w:type="dxa"/>
          </w:tcPr>
          <w:p w14:paraId="46CE5FB4" w14:textId="77777777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763A6716" w14:textId="2321D67E" w:rsidR="003F62AA" w:rsidRPr="00046328" w:rsidRDefault="003F62AA" w:rsidP="003F62AA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828E0">
              <w:rPr>
                <w:rFonts w:ascii="Angsana New" w:eastAsia="Calibri" w:hAnsi="Angsana New"/>
                <w:sz w:val="30"/>
                <w:szCs w:val="30"/>
                <w:lang w:val="en-US"/>
              </w:rPr>
              <w:t>23,93</w:t>
            </w: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61F37DC3" w14:textId="2C7636BA" w:rsidR="005D32A0" w:rsidRPr="002C4EBE" w:rsidRDefault="005D32A0" w:rsidP="002C4EBE">
      <w:pPr>
        <w:pStyle w:val="Heading5"/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84"/>
        <w:gridCol w:w="1426"/>
      </w:tblGrid>
      <w:tr w:rsidR="00595F98" w:rsidRPr="0013335C" w14:paraId="2EB50138" w14:textId="77777777" w:rsidTr="004A3B3C">
        <w:trPr>
          <w:tblHeader/>
        </w:trPr>
        <w:tc>
          <w:tcPr>
            <w:tcW w:w="5940" w:type="dxa"/>
          </w:tcPr>
          <w:p w14:paraId="397273DC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76D39982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95F98" w:rsidRPr="0013335C" w14:paraId="49B2E4BD" w14:textId="77777777" w:rsidTr="004A3B3C">
        <w:trPr>
          <w:tblHeader/>
        </w:trPr>
        <w:tc>
          <w:tcPr>
            <w:tcW w:w="5940" w:type="dxa"/>
          </w:tcPr>
          <w:p w14:paraId="70FC97E2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255BB170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595F98" w:rsidRPr="0013335C" w14:paraId="7725441C" w14:textId="77777777" w:rsidTr="004A3B3C">
        <w:trPr>
          <w:tblHeader/>
        </w:trPr>
        <w:tc>
          <w:tcPr>
            <w:tcW w:w="5940" w:type="dxa"/>
          </w:tcPr>
          <w:p w14:paraId="6EFDF256" w14:textId="77777777" w:rsidR="00595F98" w:rsidRPr="004A3B3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1F46B89E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595F98" w:rsidRPr="0013335C" w14:paraId="4EBDDA29" w14:textId="77777777" w:rsidTr="004A3B3C">
        <w:trPr>
          <w:tblHeader/>
        </w:trPr>
        <w:tc>
          <w:tcPr>
            <w:tcW w:w="5940" w:type="dxa"/>
          </w:tcPr>
          <w:p w14:paraId="76991D03" w14:textId="75F677D3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AFAEA4F" w14:textId="71836813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F75D0">
              <w:rPr>
                <w:rFonts w:ascii="Angsana New" w:hAnsi="Angsana New"/>
                <w:sz w:val="30"/>
                <w:szCs w:val="30"/>
                <w:lang w:val="en-US"/>
              </w:rPr>
              <w:t xml:space="preserve">0 </w:t>
            </w:r>
            <w:r w:rsidR="005230E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284" w:type="dxa"/>
          </w:tcPr>
          <w:p w14:paraId="36FBBA0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21C9CF2" w14:textId="79B3323E" w:rsidR="00595F98" w:rsidRPr="005322FF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95F9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595F9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595F98" w:rsidRPr="0013335C" w14:paraId="6307BA3C" w14:textId="77777777" w:rsidTr="004A3B3C">
        <w:trPr>
          <w:tblHeader/>
        </w:trPr>
        <w:tc>
          <w:tcPr>
            <w:tcW w:w="5940" w:type="dxa"/>
          </w:tcPr>
          <w:p w14:paraId="6BB2E7A5" w14:textId="59BB2E50" w:rsidR="00595F98" w:rsidRPr="002C4EBE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496DA059" w14:textId="5AE83194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CF75D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0DAD5678" w14:textId="77777777" w:rsidR="00595F98" w:rsidRPr="0013335C" w:rsidRDefault="00595F9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DDAEECB" w14:textId="5AA313FE" w:rsidR="00595F98" w:rsidRPr="0013335C" w:rsidRDefault="00876948" w:rsidP="0041025D">
            <w:pPr>
              <w:spacing w:line="400" w:lineRule="exact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67FC7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595F98" w:rsidRPr="0013335C" w14:paraId="392571E1" w14:textId="77777777" w:rsidTr="004A3B3C">
        <w:trPr>
          <w:tblHeader/>
        </w:trPr>
        <w:tc>
          <w:tcPr>
            <w:tcW w:w="5940" w:type="dxa"/>
          </w:tcPr>
          <w:p w14:paraId="3A807D7E" w14:textId="77777777" w:rsidR="00595F98" w:rsidRPr="0013335C" w:rsidRDefault="00595F98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E5B219D" w14:textId="77777777" w:rsidR="00595F98" w:rsidRPr="0013335C" w:rsidRDefault="00595F98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C4EBE" w:rsidRPr="0013335C" w14:paraId="72420567" w14:textId="77777777" w:rsidTr="00595F98">
        <w:tc>
          <w:tcPr>
            <w:tcW w:w="5940" w:type="dxa"/>
          </w:tcPr>
          <w:p w14:paraId="68647AF2" w14:textId="0B5FC627" w:rsidR="002C4EBE" w:rsidRPr="0013335C" w:rsidRDefault="002C4EBE" w:rsidP="0041025D">
            <w:pPr>
              <w:tabs>
                <w:tab w:val="left" w:pos="5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150" w:type="dxa"/>
            <w:gridSpan w:val="3"/>
          </w:tcPr>
          <w:p w14:paraId="71CD7658" w14:textId="77777777" w:rsidR="002C4EBE" w:rsidRPr="0013335C" w:rsidRDefault="002C4EBE" w:rsidP="0041025D">
            <w:pPr>
              <w:spacing w:line="40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F62AA" w:rsidRPr="0013335C" w14:paraId="509AA7EB" w14:textId="77777777" w:rsidTr="00595F98">
        <w:tc>
          <w:tcPr>
            <w:tcW w:w="5940" w:type="dxa"/>
          </w:tcPr>
          <w:p w14:paraId="6C8EA9AA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80FD24C" w14:textId="32724AE0" w:rsidR="003F62AA" w:rsidRPr="0013335C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17B3">
              <w:rPr>
                <w:rFonts w:ascii="Angsana New" w:hAnsi="Angsana New"/>
                <w:sz w:val="30"/>
                <w:szCs w:val="30"/>
                <w:lang w:val="en-US"/>
              </w:rPr>
              <w:t>298,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900</w:t>
            </w:r>
          </w:p>
        </w:tc>
        <w:tc>
          <w:tcPr>
            <w:tcW w:w="284" w:type="dxa"/>
          </w:tcPr>
          <w:p w14:paraId="52038B0B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6CFA123D" w14:textId="6455818E" w:rsidR="003F62AA" w:rsidRPr="0032394E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274,141</w:t>
            </w:r>
          </w:p>
        </w:tc>
      </w:tr>
      <w:tr w:rsidR="003F62AA" w:rsidRPr="0013335C" w14:paraId="69180A84" w14:textId="77777777" w:rsidTr="00595F98">
        <w:tc>
          <w:tcPr>
            <w:tcW w:w="5940" w:type="dxa"/>
          </w:tcPr>
          <w:p w14:paraId="5828C2A7" w14:textId="77777777" w:rsidR="003F62AA" w:rsidRPr="0013335C" w:rsidRDefault="003F62AA" w:rsidP="003F62A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EC06A2B" w14:textId="65AF5142" w:rsidR="003F62AA" w:rsidRPr="0013335C" w:rsidRDefault="003F62AA" w:rsidP="003F62AA">
            <w:pPr>
              <w:tabs>
                <w:tab w:val="decimal" w:pos="1151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17B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26B5C3DF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26280A18" w14:textId="2E8064FE" w:rsidR="003F62AA" w:rsidRPr="0032394E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2394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3F62AA" w:rsidRPr="0013335C" w14:paraId="3A6AFBEE" w14:textId="77777777" w:rsidTr="002C4EBE">
        <w:tc>
          <w:tcPr>
            <w:tcW w:w="5940" w:type="dxa"/>
          </w:tcPr>
          <w:p w14:paraId="5A5854F3" w14:textId="34769215" w:rsidR="003F62AA" w:rsidRPr="0013335C" w:rsidRDefault="003F62AA" w:rsidP="003F62A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72C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  <w:r w:rsidRPr="00BB72C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BFD6CE" w14:textId="11CD41AC" w:rsidR="003F62AA" w:rsidRPr="0013335C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D17B3">
              <w:rPr>
                <w:rFonts w:ascii="Angsana New" w:hAnsi="Angsana New"/>
                <w:sz w:val="30"/>
                <w:szCs w:val="30"/>
                <w:lang w:val="en-US"/>
              </w:rPr>
              <w:t>786,399</w:t>
            </w:r>
          </w:p>
        </w:tc>
        <w:tc>
          <w:tcPr>
            <w:tcW w:w="284" w:type="dxa"/>
          </w:tcPr>
          <w:p w14:paraId="1FA05F3A" w14:textId="77777777" w:rsidR="003F62AA" w:rsidRPr="0013335C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6671E4FF" w14:textId="749568B4" w:rsidR="003F62AA" w:rsidRPr="0013335C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sz w:val="30"/>
                <w:szCs w:val="30"/>
                <w:lang w:val="en-US"/>
              </w:rPr>
              <w:t>928,018</w:t>
            </w:r>
          </w:p>
        </w:tc>
      </w:tr>
      <w:tr w:rsidR="003F62AA" w:rsidRPr="0013335C" w14:paraId="3C0EDFAB" w14:textId="77777777" w:rsidTr="002C4EBE">
        <w:trPr>
          <w:trHeight w:val="49"/>
        </w:trPr>
        <w:tc>
          <w:tcPr>
            <w:tcW w:w="5940" w:type="dxa"/>
          </w:tcPr>
          <w:p w14:paraId="354FA584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13335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D7A71" w14:textId="0A5D1E28" w:rsidR="003F62AA" w:rsidRPr="0013335C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D17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1,085,35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  <w:shd w:val="clear" w:color="auto" w:fill="auto"/>
          </w:tcPr>
          <w:p w14:paraId="0D9F1174" w14:textId="77777777" w:rsidR="003F62AA" w:rsidRPr="00F11B48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6D3ECC" w14:textId="55514600" w:rsidR="003F62AA" w:rsidRPr="00567FC7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2394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1,202,195</w:t>
            </w:r>
          </w:p>
        </w:tc>
      </w:tr>
      <w:tr w:rsidR="003F62AA" w:rsidRPr="0013335C" w14:paraId="23217F18" w14:textId="77777777" w:rsidTr="002C4EBE">
        <w:trPr>
          <w:trHeight w:val="49"/>
        </w:trPr>
        <w:tc>
          <w:tcPr>
            <w:tcW w:w="5940" w:type="dxa"/>
          </w:tcPr>
          <w:p w14:paraId="56745294" w14:textId="77777777" w:rsidR="003F62AA" w:rsidRPr="0013335C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790D8CC" w14:textId="77777777" w:rsidR="003F62AA" w:rsidRPr="0013335C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AD9EC91" w14:textId="77777777" w:rsidR="003F62AA" w:rsidRPr="00F11B48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5554414" w14:textId="77777777" w:rsidR="003F62AA" w:rsidRPr="00567FC7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b/>
                <w:bCs/>
              </w:rPr>
            </w:pPr>
          </w:p>
        </w:tc>
      </w:tr>
      <w:tr w:rsidR="003F62AA" w:rsidRPr="00426B46" w14:paraId="229EECC3" w14:textId="77777777" w:rsidTr="00A90973">
        <w:tc>
          <w:tcPr>
            <w:tcW w:w="5940" w:type="dxa"/>
          </w:tcPr>
          <w:p w14:paraId="43F7A1D5" w14:textId="46BDD486" w:rsidR="003F62AA" w:rsidRPr="00426B46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426B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0E083E8D" w14:textId="09A1C472" w:rsidR="003F62AA" w:rsidRPr="00426B46" w:rsidRDefault="003F62AA" w:rsidP="003F62AA">
            <w:pPr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D54565A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57819E33" w14:textId="475E59A4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3F62AA" w:rsidRPr="00426B46" w14:paraId="1FD9D9F7" w14:textId="77777777" w:rsidTr="00A90973">
        <w:tc>
          <w:tcPr>
            <w:tcW w:w="5940" w:type="dxa"/>
          </w:tcPr>
          <w:p w14:paraId="534FCF22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37CA359A" w14:textId="0289037D" w:rsidR="003F62AA" w:rsidRPr="00426B46" w:rsidRDefault="009B6FCD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6F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84" w:type="dxa"/>
          </w:tcPr>
          <w:p w14:paraId="63771E26" w14:textId="77777777" w:rsidR="003F62AA" w:rsidRPr="00426B46" w:rsidRDefault="003F62AA" w:rsidP="003F62AA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6BCC8366" w14:textId="513A8630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26B4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</w:tr>
      <w:tr w:rsidR="003F62AA" w:rsidRPr="00426B46" w14:paraId="4EAFED55" w14:textId="77777777" w:rsidTr="00226B52">
        <w:tc>
          <w:tcPr>
            <w:tcW w:w="5940" w:type="dxa"/>
          </w:tcPr>
          <w:p w14:paraId="038BA097" w14:textId="43CF0FE9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C7BC0" w14:textId="3C4DFCA2" w:rsidR="003F62AA" w:rsidRPr="00426B46" w:rsidRDefault="009B6FCD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6FC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D96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</w:p>
        </w:tc>
        <w:tc>
          <w:tcPr>
            <w:tcW w:w="284" w:type="dxa"/>
          </w:tcPr>
          <w:p w14:paraId="744445BF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A3497C9" w14:textId="60785AB6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</w:t>
            </w:r>
          </w:p>
        </w:tc>
      </w:tr>
      <w:tr w:rsidR="003F62AA" w:rsidRPr="00426B46" w14:paraId="5FB25B3C" w14:textId="77777777" w:rsidTr="00226B52">
        <w:tc>
          <w:tcPr>
            <w:tcW w:w="5940" w:type="dxa"/>
          </w:tcPr>
          <w:p w14:paraId="4E30C4B3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F6D34E" w14:textId="2F0E2475" w:rsidR="003F62AA" w:rsidRPr="00426B46" w:rsidRDefault="009B6FCD" w:rsidP="003F62AA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F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1,495</w:t>
            </w:r>
          </w:p>
        </w:tc>
        <w:tc>
          <w:tcPr>
            <w:tcW w:w="284" w:type="dxa"/>
            <w:shd w:val="clear" w:color="auto" w:fill="auto"/>
          </w:tcPr>
          <w:p w14:paraId="7B152DBA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8822F7" w14:textId="30A503C2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26B4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87694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3F62AA" w:rsidRPr="00426B46" w14:paraId="311A451A" w14:textId="77777777" w:rsidTr="00F21D04">
        <w:tc>
          <w:tcPr>
            <w:tcW w:w="5940" w:type="dxa"/>
          </w:tcPr>
          <w:p w14:paraId="7E7B737A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10A046E" w14:textId="77777777" w:rsidR="003F62AA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858EC91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66785323" w14:textId="77777777" w:rsidR="003F62AA" w:rsidRPr="00876948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1B1FE435" w14:textId="1349DD64" w:rsidTr="00E76943">
        <w:tc>
          <w:tcPr>
            <w:tcW w:w="5940" w:type="dxa"/>
          </w:tcPr>
          <w:p w14:paraId="1D62FE38" w14:textId="0FD30344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2C4E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</w:p>
        </w:tc>
        <w:tc>
          <w:tcPr>
            <w:tcW w:w="1440" w:type="dxa"/>
            <w:shd w:val="clear" w:color="auto" w:fill="auto"/>
          </w:tcPr>
          <w:p w14:paraId="79BF593F" w14:textId="6BF3169B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CCFBADA" w14:textId="77777777" w:rsidR="003F62AA" w:rsidRPr="00426B46" w:rsidRDefault="003F62AA" w:rsidP="003F62AA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8400581" w14:textId="56DCB405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7ABD5AC9" w14:textId="0CA041C6" w:rsidTr="00803B77">
        <w:tc>
          <w:tcPr>
            <w:tcW w:w="5940" w:type="dxa"/>
          </w:tcPr>
          <w:p w14:paraId="41DB9A6E" w14:textId="79A24724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C4EB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C041F5" w14:textId="4BA94DFE" w:rsidR="003F62AA" w:rsidRPr="00426B46" w:rsidRDefault="009B6FCD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F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98,518</w:t>
            </w:r>
          </w:p>
        </w:tc>
        <w:tc>
          <w:tcPr>
            <w:tcW w:w="284" w:type="dxa"/>
            <w:shd w:val="clear" w:color="auto" w:fill="auto"/>
          </w:tcPr>
          <w:p w14:paraId="0AAF1F3C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7B4E025B" w14:textId="685C8013" w:rsidR="003F62AA" w:rsidRPr="00426B46" w:rsidRDefault="003F62AA" w:rsidP="003F62AA">
            <w:pPr>
              <w:tabs>
                <w:tab w:val="decimal" w:pos="111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98,247</w:t>
            </w:r>
          </w:p>
        </w:tc>
      </w:tr>
      <w:tr w:rsidR="003F62AA" w:rsidRPr="00426B46" w14:paraId="3C3E4346" w14:textId="77777777" w:rsidTr="002C4EBE">
        <w:tc>
          <w:tcPr>
            <w:tcW w:w="5940" w:type="dxa"/>
          </w:tcPr>
          <w:p w14:paraId="053FDF58" w14:textId="77777777" w:rsidR="003F62AA" w:rsidRPr="002C4EBE" w:rsidRDefault="003F62AA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E67E937" w14:textId="77777777" w:rsidR="003F62AA" w:rsidRPr="00426B46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36AD04C" w14:textId="77777777" w:rsidR="003F62AA" w:rsidRPr="00426B46" w:rsidRDefault="003F62AA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63C5F469" w14:textId="77777777" w:rsidR="003F62AA" w:rsidRPr="009B6ED9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6FCD" w:rsidRPr="00426B46" w14:paraId="6EB81D61" w14:textId="77777777" w:rsidTr="002C4EBE">
        <w:tc>
          <w:tcPr>
            <w:tcW w:w="5940" w:type="dxa"/>
          </w:tcPr>
          <w:p w14:paraId="4323B922" w14:textId="77777777" w:rsidR="009B6FCD" w:rsidRPr="002C4EBE" w:rsidRDefault="009B6FCD" w:rsidP="003F62AA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C82179B" w14:textId="77777777" w:rsidR="009B6FCD" w:rsidRPr="00426B46" w:rsidRDefault="009B6FCD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5D06F60" w14:textId="77777777" w:rsidR="009B6FCD" w:rsidRPr="00426B46" w:rsidRDefault="009B6FCD" w:rsidP="003F62AA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184D7617" w14:textId="77777777" w:rsidR="009B6FCD" w:rsidRPr="009B6ED9" w:rsidRDefault="009B6FCD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F62AA" w:rsidRPr="00426B46" w14:paraId="350132DC" w14:textId="77777777" w:rsidTr="00A90973">
        <w:tc>
          <w:tcPr>
            <w:tcW w:w="5940" w:type="dxa"/>
          </w:tcPr>
          <w:p w14:paraId="16679A9C" w14:textId="5582BAE3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00D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1FA3094C" w14:textId="2C9E6A2D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CA86C0B" w14:textId="77777777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7445CE1D" w14:textId="3BA7BA2F" w:rsidR="003F62AA" w:rsidRPr="00426B46" w:rsidRDefault="003F62AA" w:rsidP="003F62AA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F62AA" w:rsidRPr="00426B46" w14:paraId="1E9D7E93" w14:textId="77777777" w:rsidTr="00A90973">
        <w:tc>
          <w:tcPr>
            <w:tcW w:w="5940" w:type="dxa"/>
          </w:tcPr>
          <w:p w14:paraId="144C98CE" w14:textId="619026B0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0D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598ED001" w14:textId="76D706C2" w:rsidR="003F62AA" w:rsidRPr="00426B46" w:rsidRDefault="00800D36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00D3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120,59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14:paraId="56CEA6E8" w14:textId="77777777" w:rsidR="003F62AA" w:rsidRPr="00426B46" w:rsidRDefault="003F62AA" w:rsidP="003F62AA">
            <w:pPr>
              <w:tabs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50E5E560" w14:textId="079992CB" w:rsidR="003F62AA" w:rsidRPr="00426B46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9B6E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176,830</w:t>
            </w:r>
          </w:p>
        </w:tc>
      </w:tr>
      <w:tr w:rsidR="003F62AA" w:rsidRPr="00A90973" w14:paraId="2B9785C7" w14:textId="77777777" w:rsidTr="00A90973">
        <w:tc>
          <w:tcPr>
            <w:tcW w:w="5940" w:type="dxa"/>
          </w:tcPr>
          <w:p w14:paraId="2BAEE2AA" w14:textId="6D237056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F3A5338" w14:textId="77777777" w:rsidR="003F62AA" w:rsidRPr="00A90973" w:rsidRDefault="003F62AA" w:rsidP="003F62A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F62AA" w:rsidRPr="00A90973" w14:paraId="7120CFA0" w14:textId="77777777" w:rsidTr="00A90973">
        <w:tc>
          <w:tcPr>
            <w:tcW w:w="5940" w:type="dxa"/>
          </w:tcPr>
          <w:p w14:paraId="19E8FBB2" w14:textId="03997780" w:rsidR="003F62AA" w:rsidRPr="00800D36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00D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3150" w:type="dxa"/>
            <w:gridSpan w:val="3"/>
          </w:tcPr>
          <w:p w14:paraId="1A0C9E47" w14:textId="77777777" w:rsidR="003F62AA" w:rsidRPr="00A90973" w:rsidRDefault="003F62AA" w:rsidP="003F62AA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</w:tr>
      <w:tr w:rsidR="003F62AA" w:rsidRPr="00A90973" w14:paraId="0BF4FC47" w14:textId="77777777" w:rsidTr="00A90973">
        <w:tc>
          <w:tcPr>
            <w:tcW w:w="5940" w:type="dxa"/>
          </w:tcPr>
          <w:p w14:paraId="5A63B580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3E36D8DA" w14:textId="602B99B1" w:rsidR="003F62AA" w:rsidRPr="00A90973" w:rsidRDefault="00800D36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D36">
              <w:rPr>
                <w:rFonts w:ascii="Angsana New" w:hAnsi="Angsana New"/>
                <w:sz w:val="30"/>
                <w:szCs w:val="30"/>
                <w:lang w:val="en-US"/>
              </w:rPr>
              <w:t>106,496</w:t>
            </w:r>
          </w:p>
        </w:tc>
        <w:tc>
          <w:tcPr>
            <w:tcW w:w="284" w:type="dxa"/>
          </w:tcPr>
          <w:p w14:paraId="5929E581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37567C8D" w14:textId="31A2269C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7,078</w:t>
            </w:r>
          </w:p>
        </w:tc>
      </w:tr>
      <w:tr w:rsidR="003F62AA" w:rsidRPr="00A90973" w14:paraId="03BD9C4B" w14:textId="77777777" w:rsidTr="00A90973">
        <w:tc>
          <w:tcPr>
            <w:tcW w:w="5940" w:type="dxa"/>
          </w:tcPr>
          <w:p w14:paraId="507ED51B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9097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2CC2582F" w14:textId="1ADF6806" w:rsidR="003F62AA" w:rsidRPr="00A90973" w:rsidRDefault="00800D36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D36">
              <w:rPr>
                <w:rFonts w:ascii="Angsana New" w:hAnsi="Angsana New"/>
                <w:sz w:val="30"/>
                <w:szCs w:val="30"/>
                <w:lang w:val="en-US"/>
              </w:rPr>
              <w:t>8,34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36BDC1B7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BD5DA0" w14:textId="3A1914AA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7,985</w:t>
            </w:r>
          </w:p>
        </w:tc>
      </w:tr>
      <w:tr w:rsidR="003F62AA" w:rsidRPr="00A90973" w14:paraId="6E754F83" w14:textId="77777777" w:rsidTr="00A90973">
        <w:tc>
          <w:tcPr>
            <w:tcW w:w="5940" w:type="dxa"/>
          </w:tcPr>
          <w:p w14:paraId="1C21A292" w14:textId="72291C74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C4EB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66CCA" w14:textId="7D3257DA" w:rsidR="003F62AA" w:rsidRPr="00A90973" w:rsidRDefault="00800D36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0D36">
              <w:rPr>
                <w:rFonts w:ascii="Angsana New" w:hAnsi="Angsana New"/>
                <w:sz w:val="30"/>
                <w:szCs w:val="30"/>
                <w:lang w:val="en-US"/>
              </w:rPr>
              <w:t>9,702</w:t>
            </w:r>
          </w:p>
        </w:tc>
        <w:tc>
          <w:tcPr>
            <w:tcW w:w="284" w:type="dxa"/>
          </w:tcPr>
          <w:p w14:paraId="61687299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F014307" w14:textId="4BE0FE6B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9,365</w:t>
            </w:r>
          </w:p>
        </w:tc>
      </w:tr>
      <w:tr w:rsidR="003F62AA" w:rsidRPr="00A90973" w14:paraId="4E2E27A9" w14:textId="77777777" w:rsidTr="00A90973">
        <w:tc>
          <w:tcPr>
            <w:tcW w:w="5940" w:type="dxa"/>
          </w:tcPr>
          <w:p w14:paraId="25784B0E" w14:textId="77777777" w:rsidR="003F62AA" w:rsidRPr="00A90973" w:rsidRDefault="003F62AA" w:rsidP="003F62AA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097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4124F" w14:textId="67C63ABD" w:rsidR="003F62AA" w:rsidRPr="00A90973" w:rsidRDefault="00800D36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0D3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124,547</w:t>
            </w:r>
          </w:p>
        </w:tc>
        <w:tc>
          <w:tcPr>
            <w:tcW w:w="284" w:type="dxa"/>
            <w:shd w:val="clear" w:color="auto" w:fill="auto"/>
          </w:tcPr>
          <w:p w14:paraId="529F1958" w14:textId="77777777" w:rsidR="003F62AA" w:rsidRPr="00A90973" w:rsidRDefault="003F62AA" w:rsidP="003F62AA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C2B19" w14:textId="2B91418C" w:rsidR="003F62AA" w:rsidRPr="00A90973" w:rsidRDefault="003F62AA" w:rsidP="003F62AA">
            <w:pPr>
              <w:tabs>
                <w:tab w:val="decimal" w:pos="1150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34,428</w:t>
            </w:r>
          </w:p>
        </w:tc>
      </w:tr>
    </w:tbl>
    <w:p w14:paraId="74FBB9B6" w14:textId="77777777" w:rsidR="009B6ED9" w:rsidRDefault="009B6ED9" w:rsidP="00CC7EE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77777777" w:rsidR="00302122" w:rsidRPr="00226264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302122" w:rsidRPr="00754170" w14:paraId="4526EEA8" w14:textId="77777777" w:rsidTr="00EC26D5">
        <w:trPr>
          <w:tblHeader/>
        </w:trPr>
        <w:tc>
          <w:tcPr>
            <w:tcW w:w="3415" w:type="pct"/>
          </w:tcPr>
          <w:p w14:paraId="11BEC7D2" w14:textId="77777777" w:rsid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B414D8B" w14:textId="77777777" w:rsidR="00ED7DD1" w:rsidRDefault="00ED7DD1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61746BF" w14:textId="4EC76599" w:rsidR="00302122" w:rsidRPr="00754170" w:rsidRDefault="00754170" w:rsidP="006D66B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B47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9B6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E8723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B47A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B6ED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50" w:type="pct"/>
          </w:tcPr>
          <w:p w14:paraId="760206B1" w14:textId="77777777" w:rsidR="00302122" w:rsidRPr="00754170" w:rsidRDefault="00302122" w:rsidP="006D66B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E1C8EF0" w14:textId="77777777" w:rsidR="00ED7DD1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6C7B780" w14:textId="41E44AF6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76D7856F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302122" w:rsidRPr="00754170" w14:paraId="117A2AA6" w14:textId="77777777" w:rsidTr="00EC26D5">
        <w:trPr>
          <w:tblHeader/>
        </w:trPr>
        <w:tc>
          <w:tcPr>
            <w:tcW w:w="3415" w:type="pct"/>
          </w:tcPr>
          <w:p w14:paraId="0B965F08" w14:textId="77777777" w:rsidR="00302122" w:rsidRPr="00754170" w:rsidRDefault="00302122" w:rsidP="006D66B2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2C866C3" w14:textId="77777777" w:rsidR="00302122" w:rsidRPr="00754170" w:rsidRDefault="00302122" w:rsidP="006D66B2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D1B0ACC" w14:textId="77777777" w:rsidR="00302122" w:rsidRPr="00754170" w:rsidRDefault="00302122" w:rsidP="006D66B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626B6" w:rsidRPr="00754170" w14:paraId="218A43CA" w14:textId="77777777" w:rsidTr="00EC26D5">
        <w:trPr>
          <w:tblHeader/>
        </w:trPr>
        <w:tc>
          <w:tcPr>
            <w:tcW w:w="3415" w:type="pct"/>
          </w:tcPr>
          <w:p w14:paraId="1A616512" w14:textId="2700A16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50" w:type="pct"/>
          </w:tcPr>
          <w:p w14:paraId="256F228E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7F880DE7" w14:textId="37F18D6B" w:rsidR="006626B6" w:rsidRPr="002C4EBE" w:rsidRDefault="00067049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67049">
              <w:rPr>
                <w:rFonts w:ascii="Angsana New" w:hAnsi="Angsana New"/>
                <w:sz w:val="30"/>
                <w:szCs w:val="30"/>
              </w:rPr>
              <w:t>108,218</w:t>
            </w:r>
          </w:p>
        </w:tc>
      </w:tr>
      <w:tr w:rsidR="00CB47A0" w:rsidRPr="00754170" w14:paraId="63B8E425" w14:textId="77777777" w:rsidTr="00EC26D5">
        <w:trPr>
          <w:tblHeader/>
        </w:trPr>
        <w:tc>
          <w:tcPr>
            <w:tcW w:w="3415" w:type="pct"/>
          </w:tcPr>
          <w:p w14:paraId="43280678" w14:textId="0281A033" w:rsidR="00CB47A0" w:rsidRPr="00CB47A0" w:rsidRDefault="00CB47A0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สินทรัพย์สิทธิการใช้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150" w:type="pct"/>
          </w:tcPr>
          <w:p w14:paraId="718D00A8" w14:textId="77777777" w:rsidR="00CB47A0" w:rsidRPr="00754170" w:rsidRDefault="00CB47A0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495F2FC8" w14:textId="3B009AC3" w:rsidR="00CB47A0" w:rsidRDefault="00067049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67049">
              <w:rPr>
                <w:rFonts w:ascii="Angsana New" w:hAnsi="Angsana New"/>
                <w:sz w:val="30"/>
                <w:szCs w:val="30"/>
              </w:rPr>
              <w:t>1,120</w:t>
            </w:r>
          </w:p>
        </w:tc>
      </w:tr>
      <w:tr w:rsidR="006626B6" w:rsidRPr="00754170" w14:paraId="595F5C61" w14:textId="77777777" w:rsidTr="00EC26D5">
        <w:trPr>
          <w:tblHeader/>
        </w:trPr>
        <w:tc>
          <w:tcPr>
            <w:tcW w:w="3415" w:type="pct"/>
          </w:tcPr>
          <w:p w14:paraId="038131BA" w14:textId="7F07569D" w:rsidR="006626B6" w:rsidRPr="00754170" w:rsidRDefault="006626B6" w:rsidP="00754170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0E5D6C6A" w14:textId="77777777" w:rsidR="006626B6" w:rsidRPr="00754170" w:rsidRDefault="006626B6" w:rsidP="00754170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6B1D2D4A" w14:textId="34BAEAE7" w:rsidR="006626B6" w:rsidRPr="002C4EBE" w:rsidRDefault="00067049" w:rsidP="00CB47A0">
            <w:pPr>
              <w:tabs>
                <w:tab w:val="decimal" w:pos="1962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067049">
              <w:rPr>
                <w:rFonts w:ascii="Angsana New" w:hAnsi="Angsana New"/>
                <w:sz w:val="30"/>
                <w:szCs w:val="30"/>
              </w:rPr>
              <w:t>(1,10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06704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621DF5E9" w14:textId="5F9154B1" w:rsidR="002C4EBE" w:rsidRDefault="002C4EBE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56B0063" w14:textId="54FAB9FE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BE31EC" w14:textId="688DECBE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7C03634" w14:textId="13EC2210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64E389FD" w14:textId="0831A85F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41508D8" w14:textId="6601397B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8071CFE" w14:textId="23F01909" w:rsidR="00605A10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CFD432A" w14:textId="77777777" w:rsidR="00605A10" w:rsidRPr="00D150AC" w:rsidRDefault="00605A10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5230E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5273BB9" w14:textId="34D5B6BE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ดหก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="00D6640E">
        <w:rPr>
          <w:rFonts w:ascii="Angsana New" w:hAnsi="Angsana New"/>
          <w:sz w:val="30"/>
          <w:szCs w:val="30"/>
          <w:lang w:val="en-US"/>
        </w:rPr>
        <w:t xml:space="preserve">0 </w:t>
      </w:r>
      <w:r w:rsidR="002142D8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="002142D8">
        <w:rPr>
          <w:rFonts w:ascii="Angsana New" w:hAnsi="Angsana New"/>
          <w:sz w:val="30"/>
          <w:szCs w:val="30"/>
          <w:lang w:val="en-US"/>
        </w:rPr>
        <w:t xml:space="preserve">2565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D6640E">
        <w:rPr>
          <w:rFonts w:ascii="Angsana New" w:hAnsi="Angsana New"/>
          <w:sz w:val="30"/>
          <w:szCs w:val="30"/>
          <w:lang w:val="en-US"/>
        </w:rPr>
        <w:t>4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1ACD98B" w:rsidR="002D2D78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2142D8" w:rsidRPr="00046328" w14:paraId="10B0320F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78342579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038E99D5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2142D8" w:rsidRPr="00046328" w14:paraId="7E98239A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527D2D55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410573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047AD204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6D790A2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46D484FF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1FF0513" w14:textId="50BDC12F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0F728CF6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9671CA" w14:textId="77777777" w:rsidR="002142D8" w:rsidRPr="00EA4EF7" w:rsidRDefault="002142D8" w:rsidP="00D72DE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142D8" w:rsidRPr="00046328" w14:paraId="4484D9C5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2D9AC74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สำหรับงวดหกเดือนสิ้นสุดวันที่ 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30 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5DAC947" w14:textId="2E9A8E6E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5568794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240102B1" w14:textId="73CC0734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5D103B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892F6B" w14:textId="449AC7E8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FECF9D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3931AD" w14:textId="293A50D0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4A3396D5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82E532E" w14:textId="1E0F7CE3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6439D17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1925C68E" w14:textId="76EDE762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93F06E2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F7E903" w14:textId="3DBB174C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bottom"/>
          </w:tcPr>
          <w:p w14:paraId="7EB2FAE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350F99D" w14:textId="4ABAFDE4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</w:tr>
      <w:tr w:rsidR="002142D8" w:rsidRPr="00046328" w14:paraId="66FCB384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37A33D53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0C745C1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2142D8" w:rsidRPr="00046328" w14:paraId="251FB41B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077FC9C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C6C0C84" w14:textId="0FCFFE6C" w:rsidR="002142D8" w:rsidRPr="00EA4EF7" w:rsidRDefault="00067049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1,582,332</w:t>
            </w:r>
          </w:p>
        </w:tc>
        <w:tc>
          <w:tcPr>
            <w:tcW w:w="270" w:type="dxa"/>
            <w:vAlign w:val="bottom"/>
          </w:tcPr>
          <w:p w14:paraId="6828F326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04F8C9" w14:textId="240EA33F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1,303,09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7C8F3CA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3D4BC6" w14:textId="5F2B72E8" w:rsidR="002142D8" w:rsidRPr="00EA4EF7" w:rsidRDefault="00067049" w:rsidP="002142D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2,110,060</w:t>
            </w:r>
          </w:p>
        </w:tc>
        <w:tc>
          <w:tcPr>
            <w:tcW w:w="270" w:type="dxa"/>
            <w:vAlign w:val="bottom"/>
          </w:tcPr>
          <w:p w14:paraId="2190B808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F0E139" w14:textId="31762CDB" w:rsidR="002142D8" w:rsidRPr="00EA4EF7" w:rsidRDefault="002142D8" w:rsidP="002142D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677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730</w:t>
            </w:r>
          </w:p>
        </w:tc>
        <w:tc>
          <w:tcPr>
            <w:tcW w:w="270" w:type="dxa"/>
            <w:vAlign w:val="bottom"/>
          </w:tcPr>
          <w:p w14:paraId="7EFD2B22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6CB8FA" w14:textId="02595B40" w:rsidR="002142D8" w:rsidRPr="00EA4EF7" w:rsidRDefault="00067049" w:rsidP="002142D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821,96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530131F3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6FE61D07" w14:textId="0392A44A" w:rsidR="002142D8" w:rsidRPr="00EA4EF7" w:rsidRDefault="002142D8" w:rsidP="002142D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511,826</w:t>
            </w:r>
          </w:p>
        </w:tc>
        <w:tc>
          <w:tcPr>
            <w:tcW w:w="270" w:type="dxa"/>
            <w:vAlign w:val="bottom"/>
          </w:tcPr>
          <w:p w14:paraId="69F4890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38E81E" w14:textId="0718A694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4,514,35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532DB14C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F787C1" w14:textId="6F4E26A0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3,492,648</w:t>
            </w:r>
          </w:p>
        </w:tc>
      </w:tr>
      <w:tr w:rsidR="002142D8" w:rsidRPr="00046328" w14:paraId="0A54F2B8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4C4D441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(ขาดทุน) 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B3A808C" w14:textId="64265312" w:rsidR="002142D8" w:rsidRPr="00EA4EF7" w:rsidRDefault="00067049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40,745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62524E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CFC2CD7" w14:textId="798EAB35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90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82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50F7EB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43B49C" w14:textId="7D754CD8" w:rsidR="002142D8" w:rsidRPr="00EA4EF7" w:rsidRDefault="00067049" w:rsidP="002142D8">
            <w:pPr>
              <w:tabs>
                <w:tab w:val="decimal" w:pos="950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147,894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748E06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7975B7" w14:textId="25F0188E" w:rsidR="002142D8" w:rsidRPr="00EA4EF7" w:rsidRDefault="002142D8" w:rsidP="002142D8">
            <w:pPr>
              <w:tabs>
                <w:tab w:val="decimal" w:pos="89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229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EA4EF7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AA5B8C8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2AEBF8D" w14:textId="217E6B02" w:rsidR="002142D8" w:rsidRPr="00EA4EF7" w:rsidRDefault="00067049" w:rsidP="002142D8">
            <w:pPr>
              <w:tabs>
                <w:tab w:val="decimal" w:pos="863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(8,97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4F75779" w14:textId="77777777" w:rsidR="002142D8" w:rsidRPr="00EA4EF7" w:rsidRDefault="002142D8" w:rsidP="002142D8">
            <w:pPr>
              <w:tabs>
                <w:tab w:val="decimal" w:pos="776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FE368DD" w14:textId="69255341" w:rsidR="002142D8" w:rsidRPr="00EA4EF7" w:rsidRDefault="002142D8" w:rsidP="002142D8">
            <w:pPr>
              <w:tabs>
                <w:tab w:val="decimal" w:pos="877"/>
              </w:tabs>
              <w:spacing w:line="30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(32,41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9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23AD11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5730025" w14:textId="35ABB2A0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179,66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D96129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9714AF1" w14:textId="63816DA5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287,63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</w:tr>
      <w:tr w:rsidR="002142D8" w:rsidRPr="00046328" w14:paraId="3865AEFC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77F0375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588BF4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1FE8F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39B043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2BD47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8339D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FC28F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E79CD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077A3E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8D6B56F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FB387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3B12E15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F4185D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FB76084" w14:textId="1EFEFCB3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(368,41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8FE8DA2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88C45FB" w14:textId="1249A651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(366,17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2142D8" w:rsidRPr="00046328" w14:paraId="369D7793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2FF6DCA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C7CBE9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8A8E70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2B48DA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3AC0947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ECC40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B2A301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C82D3F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20B8C9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01E5EF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2E1435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3AC9ED00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F95F83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6760EA77" w14:textId="39ACB300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150,37</w:t>
            </w:r>
            <w:r w:rsidR="00A95EF2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C0FBAF7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2844024" w14:textId="374C4FBF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266,146</w:t>
            </w:r>
          </w:p>
        </w:tc>
      </w:tr>
      <w:tr w:rsidR="002142D8" w:rsidRPr="00046328" w14:paraId="0B6684B2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52011BB7" w14:textId="23904DB6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0F91291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E29A5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647076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DF36BB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E78CE1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85E93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B50E607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958ED6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99557A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14F4B3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05A918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4B9F6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FCEEDB5" w14:textId="629731FC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62,696</w:t>
            </w:r>
          </w:p>
        </w:tc>
        <w:tc>
          <w:tcPr>
            <w:tcW w:w="270" w:type="dxa"/>
            <w:vAlign w:val="bottom"/>
          </w:tcPr>
          <w:p w14:paraId="6081FC56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5BA694C" w14:textId="53D7F90D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34,35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</w:tr>
      <w:tr w:rsidR="002142D8" w:rsidRPr="00046328" w14:paraId="728CE2E6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76FD4C5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E66C833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81B2CA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58D2B0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3B8B17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F7C063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07D88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C0A9DD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E552E8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4E77F9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01759E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7AE14277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EBFD4F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05A5D81" w14:textId="3FD1D7DB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35,0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5C1D9CE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8CD99AA" w14:textId="31B331A8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29,26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8</w:t>
            </w:r>
          </w:p>
        </w:tc>
      </w:tr>
      <w:tr w:rsidR="002142D8" w:rsidRPr="00046328" w14:paraId="4CA547EB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21E99116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186FB277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01E3EE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360A658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DDA6A2A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F27B23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0EBA89D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7BB06C5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A38651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208B4BB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AE4B14E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272C08C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751921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F5DCD3A" w14:textId="27F3E121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(124)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96FA3E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70B0401" w14:textId="7A6AFE95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2142D8" w:rsidRPr="00046328" w14:paraId="64DB8E9E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7BC4ECFE" w14:textId="42ADC207" w:rsidR="002142D8" w:rsidRPr="00EA4EF7" w:rsidRDefault="00067049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D9642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D96426"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="00D96426"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 w:rsidR="00D96426"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4CC4B852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DFF8EF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85DA5D0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AF173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71AA685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4731AB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D5265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2BB59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1E306C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86CEDD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7BAC954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3CA7B93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F38AFE" w14:textId="7A8A8102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55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0F283540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48F9F36" w14:textId="4F176CDB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(114)</w:t>
            </w:r>
          </w:p>
        </w:tc>
      </w:tr>
      <w:tr w:rsidR="002142D8" w:rsidRPr="00046328" w14:paraId="17AAADC7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55FB1F7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1DF3BAF4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57F37D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24DBE1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13F592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8C0A9AC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39F7D6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E5AA1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BB8DB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B38C9B9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9F9E0B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627ECBAF" w14:textId="77777777" w:rsidR="002142D8" w:rsidRPr="00EA4EF7" w:rsidRDefault="002142D8" w:rsidP="002142D8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558E18D" w14:textId="77777777" w:rsidR="002142D8" w:rsidRPr="00EA4EF7" w:rsidRDefault="002142D8" w:rsidP="002142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DD1A40F" w14:textId="2C15720E" w:rsidR="002142D8" w:rsidRPr="00EA4EF7" w:rsidRDefault="00067049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59,78</w:t>
            </w:r>
            <w:r w:rsidR="00A95EF2">
              <w:rPr>
                <w:rFonts w:ascii="Angsana New" w:eastAsia="Calibri" w:hAnsi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5E8F9203" w14:textId="77777777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44E170A1" w14:textId="39B0CBAD" w:rsidR="002142D8" w:rsidRPr="00EA4EF7" w:rsidRDefault="002142D8" w:rsidP="002142D8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250,96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</w:tr>
      <w:tr w:rsidR="00067049" w:rsidRPr="00046328" w14:paraId="4606CA9C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09D9643E" w14:textId="66272399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รายได้ (ค่าใช้จ่าย) ภาษีเงินได้</w:t>
            </w:r>
          </w:p>
        </w:tc>
        <w:tc>
          <w:tcPr>
            <w:tcW w:w="990" w:type="dxa"/>
            <w:vAlign w:val="bottom"/>
          </w:tcPr>
          <w:p w14:paraId="73E753CB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869892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97DC67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EF1A35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DCD4557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E9C52B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13DBCB1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87CA35F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09461E2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7BE3EF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6E41095" w14:textId="77777777" w:rsidR="00067049" w:rsidRPr="00EA4EF7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5CE5EA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4ED2E47" w14:textId="1545E1E1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sz w:val="26"/>
                <w:szCs w:val="26"/>
                <w:lang w:val="en-US"/>
              </w:rPr>
              <w:t>13,707</w:t>
            </w:r>
          </w:p>
        </w:tc>
        <w:tc>
          <w:tcPr>
            <w:tcW w:w="270" w:type="dxa"/>
            <w:vAlign w:val="bottom"/>
          </w:tcPr>
          <w:p w14:paraId="7A1545C3" w14:textId="77777777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D22403B" w14:textId="7FE80743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sz w:val="26"/>
                <w:szCs w:val="26"/>
                <w:lang w:val="en-US"/>
              </w:rPr>
              <w:t>(1,257)</w:t>
            </w:r>
          </w:p>
        </w:tc>
      </w:tr>
      <w:tr w:rsidR="00067049" w:rsidRPr="00046328" w14:paraId="5269EE49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0D979ED6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0CB53B42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AEF958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6A05873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6DDF17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2142862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5E05D4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41261C5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03D8E8C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924B60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B629CC2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1249420" w14:textId="77777777" w:rsidR="00067049" w:rsidRPr="00EA4EF7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3533456" w14:textId="77777777" w:rsidR="00067049" w:rsidRPr="00EA4EF7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0BC798" w14:textId="26C18AD3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73</w:t>
            </w:r>
            <w:r w:rsidRPr="0006704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067049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48</w:t>
            </w:r>
            <w:r w:rsidR="00A95EF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F4FD72" w14:textId="77777777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BAF1F" w14:textId="508010D0" w:rsidR="00067049" w:rsidRPr="00EA4EF7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249,70</w:t>
            </w:r>
            <w:r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</w:t>
            </w:r>
          </w:p>
        </w:tc>
      </w:tr>
      <w:tr w:rsidR="00067049" w:rsidRPr="00046328" w14:paraId="46782B56" w14:textId="77777777" w:rsidTr="00D72DE2">
        <w:trPr>
          <w:trHeight w:val="288"/>
        </w:trPr>
        <w:tc>
          <w:tcPr>
            <w:tcW w:w="3510" w:type="dxa"/>
            <w:vAlign w:val="bottom"/>
          </w:tcPr>
          <w:p w14:paraId="44E73EEF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663D8C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B54252F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762369B1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9AA18A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3F6E3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E932E71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F6985EF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43F66B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051437D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96B301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5E07BA" w14:textId="77777777" w:rsidR="00067049" w:rsidRPr="001A0B4D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5B550C" w14:textId="77777777" w:rsidR="00067049" w:rsidRPr="001A0B4D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CDA651C" w14:textId="77777777" w:rsidR="00067049" w:rsidRPr="001A0B4D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1659C0B" w14:textId="77777777" w:rsidR="00067049" w:rsidRPr="001A0B4D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22026AB" w14:textId="77777777" w:rsidR="00067049" w:rsidRPr="001A0B4D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highlight w:val="yellow"/>
                <w:lang w:val="en-US"/>
              </w:rPr>
            </w:pPr>
          </w:p>
        </w:tc>
      </w:tr>
      <w:tr w:rsidR="00067049" w:rsidRPr="00046328" w14:paraId="59A47E74" w14:textId="77777777" w:rsidTr="00D72DE2">
        <w:trPr>
          <w:trHeight w:val="288"/>
        </w:trPr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0B236B72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8DDA8C9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AA125F3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339A994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62B657D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E1344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F9EF5F6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04EAF5E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5AA6A2F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5B8806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22244B6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7B2BF6D" w14:textId="77777777" w:rsidR="00067049" w:rsidRPr="00226264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F66931D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268333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983EFD4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7594699C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067049" w:rsidRPr="00046328" w14:paraId="65200963" w14:textId="77777777" w:rsidTr="006C676D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169420DA" w14:textId="69FFD0B6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64585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64585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BBD1693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017D4E7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D4F710B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B085A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E03CBD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AF696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E6B1850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09FFC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056681B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E49A51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5600EC57" w14:textId="77777777" w:rsidR="00067049" w:rsidRPr="00226264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7BA6A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8377B88" w14:textId="05487480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9,783,13</w:t>
            </w:r>
            <w:r w:rsidR="004E748F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38AD02C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F60F191" w14:textId="0852FD70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10</w:t>
            </w: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253</w:t>
            </w: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183</w:t>
            </w:r>
          </w:p>
        </w:tc>
      </w:tr>
      <w:tr w:rsidR="00067049" w:rsidRPr="00046328" w14:paraId="6EB077CB" w14:textId="77777777" w:rsidTr="006C676D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1915004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5B820B8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CC21E4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3CE2A6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CFC455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0ABDC66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C332800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922DB1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EFA0C9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6F835C8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B340FC0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74D0747" w14:textId="77777777" w:rsidR="00067049" w:rsidRPr="00226264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1CF00F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6E322AF1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A641EF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263C3455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067049" w:rsidRPr="00046328" w14:paraId="242C6FBE" w14:textId="77777777" w:rsidTr="006C676D">
        <w:trPr>
          <w:trHeight w:val="288"/>
        </w:trPr>
        <w:tc>
          <w:tcPr>
            <w:tcW w:w="3510" w:type="dxa"/>
            <w:tcBorders>
              <w:bottom w:val="nil"/>
            </w:tcBorders>
            <w:vAlign w:val="bottom"/>
          </w:tcPr>
          <w:p w14:paraId="02F09B90" w14:textId="34BD70AF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30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กันยายน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256</w:t>
            </w:r>
            <w:r w:rsidR="0064585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31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645859">
              <w:rPr>
                <w:rFonts w:ascii="Angsana New" w:eastAsia="Calibri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38C9DAE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8A0929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8E386B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1174880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54511FE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D01FA8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C5B3677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245432D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2F0E48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43C097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4031ED" w14:textId="77777777" w:rsidR="00067049" w:rsidRPr="00226264" w:rsidRDefault="00067049" w:rsidP="00067049">
            <w:pPr>
              <w:tabs>
                <w:tab w:val="decimal" w:pos="861"/>
              </w:tabs>
              <w:spacing w:line="30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C83F78" w14:textId="77777777" w:rsidR="00067049" w:rsidRPr="00226264" w:rsidRDefault="00067049" w:rsidP="0006704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237A76D" w14:textId="61B10E1C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06704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1,971,77</w:t>
            </w:r>
            <w:r w:rsidR="004E748F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1EC95B" w14:textId="77777777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41F69D8" w14:textId="1CD860BA" w:rsidR="00067049" w:rsidRPr="00226264" w:rsidRDefault="00067049" w:rsidP="00067049">
            <w:pPr>
              <w:tabs>
                <w:tab w:val="decimal" w:pos="972"/>
              </w:tabs>
              <w:spacing w:line="300" w:lineRule="exact"/>
              <w:ind w:left="-108" w:right="-108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605A10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2,241,361</w:t>
            </w:r>
          </w:p>
        </w:tc>
      </w:tr>
    </w:tbl>
    <w:p w14:paraId="4123CE90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8E5BB5" w:rsidSect="00FD457C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1E0934C6" w14:textId="66FE047B" w:rsidR="008E5BB5" w:rsidRPr="008E5BB5" w:rsidRDefault="008E5BB5" w:rsidP="00341DDB">
      <w:pPr>
        <w:tabs>
          <w:tab w:val="left" w:pos="540"/>
          <w:tab w:val="left" w:pos="990"/>
          <w:tab w:val="left" w:pos="108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6 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 w:rsidRPr="008E5BB5">
        <w:rPr>
          <w:rFonts w:ascii="Angsana New" w:hAnsi="Angsana New"/>
          <w:b/>
          <w:bCs/>
          <w:sz w:val="30"/>
          <w:szCs w:val="30"/>
          <w:cs/>
          <w:lang w:val="th-TH"/>
        </w:rPr>
        <w:t>งินปันผล</w:t>
      </w:r>
    </w:p>
    <w:p w14:paraId="69865DA3" w14:textId="4AAA89F2" w:rsidR="008E5BB5" w:rsidRPr="00AF37DB" w:rsidRDefault="000755D8" w:rsidP="0034308D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Style w:val="TableGrid"/>
        <w:tblW w:w="974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4"/>
        <w:gridCol w:w="1116"/>
        <w:gridCol w:w="1890"/>
        <w:gridCol w:w="1456"/>
        <w:gridCol w:w="1354"/>
        <w:gridCol w:w="233"/>
        <w:gridCol w:w="1209"/>
      </w:tblGrid>
      <w:tr w:rsidR="0034308D" w:rsidRPr="00AF37DB" w14:paraId="0C46D1A9" w14:textId="77777777" w:rsidTr="00352724">
        <w:trPr>
          <w:trHeight w:val="450"/>
          <w:tblHeader/>
        </w:trPr>
        <w:tc>
          <w:tcPr>
            <w:tcW w:w="2484" w:type="dxa"/>
            <w:vAlign w:val="bottom"/>
          </w:tcPr>
          <w:p w14:paraId="62C316B8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E565689" w14:textId="77777777" w:rsidR="0034308D" w:rsidRPr="00AF37DB" w:rsidRDefault="0034308D" w:rsidP="00BD2A0A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714B8F3F" w14:textId="6C75CD6A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56" w:type="dxa"/>
            <w:vAlign w:val="bottom"/>
          </w:tcPr>
          <w:p w14:paraId="7AC34E22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4" w:type="dxa"/>
            <w:vAlign w:val="bottom"/>
          </w:tcPr>
          <w:p w14:paraId="31995E12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3" w:type="dxa"/>
          </w:tcPr>
          <w:p w14:paraId="63BAABC8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9" w:type="dxa"/>
            <w:vAlign w:val="bottom"/>
          </w:tcPr>
          <w:p w14:paraId="0B5D104B" w14:textId="77777777" w:rsidR="0034308D" w:rsidRPr="00AF37DB" w:rsidDel="00D43E7A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F37DB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4308D" w:rsidRPr="00AF37DB" w14:paraId="79265C9B" w14:textId="77777777" w:rsidTr="00352724">
        <w:trPr>
          <w:tblHeader/>
        </w:trPr>
        <w:tc>
          <w:tcPr>
            <w:tcW w:w="2484" w:type="dxa"/>
          </w:tcPr>
          <w:p w14:paraId="13E5EDA7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B2D2223" w14:textId="77777777" w:rsidR="0034308D" w:rsidRPr="00AF37DB" w:rsidRDefault="0034308D" w:rsidP="00BD2A0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DAEE6A" w14:textId="5142CFDD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dxa"/>
          </w:tcPr>
          <w:p w14:paraId="47F9550A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4" w:type="dxa"/>
          </w:tcPr>
          <w:p w14:paraId="43403647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F37D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3" w:type="dxa"/>
          </w:tcPr>
          <w:p w14:paraId="116F0CE0" w14:textId="77777777" w:rsidR="0034308D" w:rsidRPr="00AF37DB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9" w:type="dxa"/>
          </w:tcPr>
          <w:p w14:paraId="6C4DA100" w14:textId="77777777" w:rsidR="0034308D" w:rsidRPr="00FB7133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FB713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4308D" w:rsidRPr="00AF37DB" w14:paraId="4DC6E059" w14:textId="77777777" w:rsidTr="00352724">
        <w:tc>
          <w:tcPr>
            <w:tcW w:w="2484" w:type="dxa"/>
          </w:tcPr>
          <w:p w14:paraId="16B8CE88" w14:textId="041B6540" w:rsidR="0034308D" w:rsidRPr="0034308D" w:rsidRDefault="0034308D" w:rsidP="00BD2A0A">
            <w:pPr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430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16" w:type="dxa"/>
          </w:tcPr>
          <w:p w14:paraId="1100661F" w14:textId="77777777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4AD7E796" w14:textId="5D834BD1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56" w:type="dxa"/>
          </w:tcPr>
          <w:p w14:paraId="57DC3776" w14:textId="77777777" w:rsidR="0034308D" w:rsidRPr="00AF37DB" w:rsidRDefault="0034308D" w:rsidP="00BD2A0A">
            <w:pPr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354" w:type="dxa"/>
          </w:tcPr>
          <w:p w14:paraId="36489F22" w14:textId="77777777" w:rsidR="0034308D" w:rsidRPr="00437F56" w:rsidRDefault="0034308D" w:rsidP="00BD2A0A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" w:type="dxa"/>
          </w:tcPr>
          <w:p w14:paraId="1B0D9918" w14:textId="77777777" w:rsidR="0034308D" w:rsidRPr="00437F56" w:rsidRDefault="0034308D" w:rsidP="00BD2A0A">
            <w:pPr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3B6FAF8" w14:textId="77777777" w:rsidR="0034308D" w:rsidRPr="00437F56" w:rsidRDefault="0034308D" w:rsidP="00BD2A0A">
            <w:pPr>
              <w:spacing w:line="240" w:lineRule="auto"/>
              <w:ind w:right="90"/>
              <w:jc w:val="right"/>
              <w:rPr>
                <w:rFonts w:ascii="Angsana New" w:eastAsia="Calibri" w:hAnsi="Angsana New"/>
                <w:sz w:val="30"/>
                <w:szCs w:val="30"/>
                <w:lang w:val="en-US" w:eastAsia="ja-JP"/>
              </w:rPr>
            </w:pPr>
          </w:p>
        </w:tc>
      </w:tr>
      <w:tr w:rsidR="0034308D" w:rsidRPr="00AF37DB" w14:paraId="5C178C6F" w14:textId="77777777" w:rsidTr="00352724">
        <w:tc>
          <w:tcPr>
            <w:tcW w:w="2484" w:type="dxa"/>
          </w:tcPr>
          <w:p w14:paraId="4FBB9DD2" w14:textId="49CE3427" w:rsidR="0034308D" w:rsidRPr="00D150AC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41C63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  <w:r w:rsidRPr="0026512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ประจำปี </w:t>
            </w:r>
            <w:r w:rsidRPr="00265122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116" w:type="dxa"/>
          </w:tcPr>
          <w:p w14:paraId="45296F8B" w14:textId="77777777" w:rsidR="0034308D" w:rsidRPr="00AF37DB" w:rsidRDefault="0034308D" w:rsidP="00BD2A0A">
            <w:pPr>
              <w:spacing w:line="240" w:lineRule="auto"/>
              <w:ind w:left="53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90" w:type="dxa"/>
          </w:tcPr>
          <w:p w14:paraId="6BA25056" w14:textId="4EAB445E" w:rsidR="0034308D" w:rsidRPr="00AF37DB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3539F1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56" w:type="dxa"/>
          </w:tcPr>
          <w:p w14:paraId="4CF0E548" w14:textId="2C2EB7CE" w:rsidR="0034308D" w:rsidRPr="00AF37DB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3539F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3539F1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54" w:type="dxa"/>
          </w:tcPr>
          <w:p w14:paraId="5098E6AD" w14:textId="09420669" w:rsidR="0034308D" w:rsidRPr="00437F56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8.55</w:t>
            </w:r>
          </w:p>
        </w:tc>
        <w:tc>
          <w:tcPr>
            <w:tcW w:w="233" w:type="dxa"/>
          </w:tcPr>
          <w:p w14:paraId="14D66DCA" w14:textId="77777777" w:rsidR="0034308D" w:rsidRPr="00437F56" w:rsidRDefault="0034308D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13EAA4A" w14:textId="3D75C3BB" w:rsidR="0034308D" w:rsidRPr="00437F56" w:rsidRDefault="00431388" w:rsidP="00BD2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0"/>
              <w:jc w:val="right"/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</w:pPr>
            <w:r w:rsidRPr="0043138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169</w:t>
            </w:r>
            <w:r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.</w:t>
            </w:r>
            <w:r w:rsidRPr="00431388">
              <w:rPr>
                <w:rFonts w:ascii="Angsana New" w:eastAsia="Calibri" w:hAnsi="Angsana New" w:cs="Angsana New"/>
                <w:sz w:val="30"/>
                <w:szCs w:val="30"/>
                <w:lang w:val="en-US" w:eastAsia="ja-JP"/>
              </w:rPr>
              <w:t>29</w:t>
            </w:r>
          </w:p>
        </w:tc>
      </w:tr>
    </w:tbl>
    <w:p w14:paraId="5704B5E5" w14:textId="77777777" w:rsidR="008E5BB5" w:rsidRDefault="008E5BB5" w:rsidP="0079421C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8E5BB5" w:rsidSect="008E5BB5">
          <w:headerReference w:type="default" r:id="rId13"/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8E5BB5">
      <w:pPr>
        <w:numPr>
          <w:ilvl w:val="0"/>
          <w:numId w:val="2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72479F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3F2B3A3F" w:rsidR="001A6A37" w:rsidRPr="00E8423C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E8423C" w14:paraId="7A6A982E" w14:textId="77777777" w:rsidTr="00F301DD">
        <w:tc>
          <w:tcPr>
            <w:tcW w:w="3870" w:type="dxa"/>
            <w:shd w:val="clear" w:color="auto" w:fill="auto"/>
            <w:vAlign w:val="bottom"/>
          </w:tcPr>
          <w:p w14:paraId="12BFAFFE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2935D2E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E8423C" w14:paraId="329C774E" w14:textId="77777777" w:rsidTr="00F301DD">
        <w:tc>
          <w:tcPr>
            <w:tcW w:w="3870" w:type="dxa"/>
            <w:shd w:val="clear" w:color="auto" w:fill="auto"/>
            <w:vAlign w:val="bottom"/>
          </w:tcPr>
          <w:p w14:paraId="665D212F" w14:textId="77777777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58C965F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D7177BB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250B0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14A6CE9A" w14:textId="77777777" w:rsidTr="00F301DD">
        <w:tc>
          <w:tcPr>
            <w:tcW w:w="3870" w:type="dxa"/>
            <w:shd w:val="clear" w:color="auto" w:fill="auto"/>
            <w:vAlign w:val="bottom"/>
          </w:tcPr>
          <w:p w14:paraId="3799C3E7" w14:textId="61DB6522" w:rsidR="00F301DD" w:rsidRPr="00E8423C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F088E1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3EEA07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6A51629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501A67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A11D6C2" w14:textId="336FCDB6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9689531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C301B92" w14:textId="21DE2C01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C9E6E4E" w14:textId="7777777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4FA7E00" w14:textId="669F1997" w:rsidR="00F301DD" w:rsidRPr="00E8423C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8C0B3C6" w14:textId="77777777" w:rsidR="00F301DD" w:rsidRPr="00E8423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3BD6A61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6AC3FD53" w14:textId="77777777" w:rsidTr="00F301DD">
        <w:tc>
          <w:tcPr>
            <w:tcW w:w="3870" w:type="dxa"/>
            <w:shd w:val="clear" w:color="auto" w:fill="auto"/>
            <w:vAlign w:val="bottom"/>
          </w:tcPr>
          <w:p w14:paraId="5E50A8BC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275582A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4355" w:rsidRPr="008C0F16" w14:paraId="6B587215" w14:textId="77777777" w:rsidTr="00F301DD">
        <w:tc>
          <w:tcPr>
            <w:tcW w:w="3870" w:type="dxa"/>
            <w:shd w:val="clear" w:color="auto" w:fill="auto"/>
            <w:vAlign w:val="bottom"/>
          </w:tcPr>
          <w:p w14:paraId="40DA1821" w14:textId="79D56E77" w:rsidR="00784355" w:rsidRPr="00046328" w:rsidRDefault="00784355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214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09DC8149" w14:textId="77777777" w:rsidR="00784355" w:rsidRPr="008C0F16" w:rsidRDefault="00784355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4B79357E" w14:textId="77777777" w:rsidTr="00F301DD">
        <w:tc>
          <w:tcPr>
            <w:tcW w:w="3870" w:type="dxa"/>
            <w:shd w:val="clear" w:color="auto" w:fill="auto"/>
          </w:tcPr>
          <w:p w14:paraId="7BDA5096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5765F769" w14:textId="77777777" w:rsidR="00F301DD" w:rsidRPr="008E5BE3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D167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56CAA8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D700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74825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CDC11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1756F9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45C9D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D5D37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4065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2E30D1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1925B0E1" w14:textId="77777777" w:rsidTr="00F301DD">
        <w:tc>
          <w:tcPr>
            <w:tcW w:w="3870" w:type="dxa"/>
            <w:shd w:val="clear" w:color="auto" w:fill="auto"/>
          </w:tcPr>
          <w:p w14:paraId="04060755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D7FF38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AD9FAB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FD303A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3F7DF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7D0A52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5D2D7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A6666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36963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DEF15B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DE33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C6350F5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65810814" w14:textId="77777777" w:rsidTr="00F301DD">
        <w:tc>
          <w:tcPr>
            <w:tcW w:w="3870" w:type="dxa"/>
            <w:shd w:val="clear" w:color="auto" w:fill="auto"/>
          </w:tcPr>
          <w:p w14:paraId="55FF7477" w14:textId="77777777" w:rsidR="00F301DD" w:rsidRPr="00046328" w:rsidRDefault="00F301DD" w:rsidP="00F301DD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2D652B36" w14:textId="5E243DC5" w:rsidR="00F301DD" w:rsidRPr="00631BC8" w:rsidRDefault="000363F9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2,197,5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1D379002" w14:textId="77777777" w:rsidR="00F301DD" w:rsidRPr="00631BC8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79C6AF3" w14:textId="25DB9A0A" w:rsidR="00F301DD" w:rsidRPr="00631BC8" w:rsidRDefault="000363F9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2,197,590</w:t>
            </w:r>
          </w:p>
        </w:tc>
        <w:tc>
          <w:tcPr>
            <w:tcW w:w="236" w:type="dxa"/>
          </w:tcPr>
          <w:p w14:paraId="46BFDE65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9C394BE" w14:textId="064C5A46" w:rsidR="00F301DD" w:rsidRPr="00631BC8" w:rsidRDefault="000363F9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2,23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F2E24DF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584975C6" w14:textId="1D4C6EC4" w:rsidR="00F301DD" w:rsidRPr="00631BC8" w:rsidRDefault="000363F9" w:rsidP="00F301DD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5380306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0D8CBB5" w14:textId="135E2209" w:rsidR="00F301DD" w:rsidRPr="00631BC8" w:rsidRDefault="000363F9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2,195,357</w:t>
            </w:r>
          </w:p>
        </w:tc>
        <w:tc>
          <w:tcPr>
            <w:tcW w:w="270" w:type="dxa"/>
          </w:tcPr>
          <w:p w14:paraId="380BA004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1069B50" w14:textId="388382EE" w:rsidR="00F301DD" w:rsidRPr="00631BC8" w:rsidRDefault="000363F9" w:rsidP="00F301DD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sz w:val="30"/>
                <w:szCs w:val="30"/>
              </w:rPr>
              <w:t>2,197,5</w:t>
            </w: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F301DD" w:rsidRPr="00046328" w14:paraId="5ECF5848" w14:textId="77777777" w:rsidTr="00F301DD">
        <w:tc>
          <w:tcPr>
            <w:tcW w:w="3870" w:type="dxa"/>
            <w:shd w:val="clear" w:color="auto" w:fill="auto"/>
          </w:tcPr>
          <w:p w14:paraId="221FD410" w14:textId="77777777" w:rsidR="00F301DD" w:rsidRPr="00046328" w:rsidRDefault="00F301DD" w:rsidP="00EB0E8C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FC06A" w14:textId="4F7722FD" w:rsidR="00F301DD" w:rsidRPr="00631BC8" w:rsidRDefault="000363F9" w:rsidP="00F301DD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2,197,590</w:t>
            </w:r>
          </w:p>
        </w:tc>
        <w:tc>
          <w:tcPr>
            <w:tcW w:w="236" w:type="dxa"/>
            <w:shd w:val="clear" w:color="auto" w:fill="auto"/>
          </w:tcPr>
          <w:p w14:paraId="7F555C6D" w14:textId="77777777" w:rsidR="00F301DD" w:rsidRPr="00631BC8" w:rsidRDefault="00F301DD" w:rsidP="00F301D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C7AB1A" w14:textId="4C0E53EB" w:rsidR="00F301DD" w:rsidRPr="00631BC8" w:rsidRDefault="000363F9" w:rsidP="00F301DD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0363F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2,197,590</w:t>
            </w:r>
          </w:p>
        </w:tc>
        <w:tc>
          <w:tcPr>
            <w:tcW w:w="236" w:type="dxa"/>
          </w:tcPr>
          <w:p w14:paraId="6EFBAE54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485BBAF6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2203F52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2A29D900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2768EED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955CDE0" w14:textId="77777777" w:rsidR="00F301DD" w:rsidRPr="00631BC8" w:rsidRDefault="00F301DD" w:rsidP="00F301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BC7D18F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BBF23DB" w14:textId="77777777" w:rsidR="00F301DD" w:rsidRPr="00631BC8" w:rsidRDefault="00F301DD" w:rsidP="00F301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4BA1FEF5" w14:textId="77777777" w:rsidR="0039685D" w:rsidRDefault="0039685D">
      <w:pPr>
        <w:rPr>
          <w:cs/>
        </w:rPr>
      </w:pPr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F301DD" w:rsidRPr="00697BBC" w14:paraId="3EC47292" w14:textId="77777777" w:rsidTr="00DC19B8">
        <w:tc>
          <w:tcPr>
            <w:tcW w:w="3870" w:type="dxa"/>
            <w:shd w:val="clear" w:color="auto" w:fill="auto"/>
            <w:vAlign w:val="bottom"/>
          </w:tcPr>
          <w:p w14:paraId="4DB80218" w14:textId="1B9559C8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73531CE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B226A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301DD" w:rsidRPr="00697BBC" w14:paraId="7632FCE4" w14:textId="77777777" w:rsidTr="00DC19B8">
        <w:tc>
          <w:tcPr>
            <w:tcW w:w="3870" w:type="dxa"/>
            <w:shd w:val="clear" w:color="auto" w:fill="auto"/>
            <w:vAlign w:val="bottom"/>
          </w:tcPr>
          <w:p w14:paraId="116C1080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9C1C095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9061C47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1A7784EB" w14:textId="77777777" w:rsidR="00F301DD" w:rsidRPr="00697BBC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697B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301DD" w:rsidRPr="00046328" w14:paraId="6B4D4E3F" w14:textId="77777777" w:rsidTr="00DC19B8">
        <w:tc>
          <w:tcPr>
            <w:tcW w:w="3870" w:type="dxa"/>
            <w:shd w:val="clear" w:color="auto" w:fill="auto"/>
            <w:vAlign w:val="bottom"/>
          </w:tcPr>
          <w:p w14:paraId="1D1CA8A6" w14:textId="06AFBF9C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6F7E987B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8224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C9F04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75D51D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21A7D54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6D46C486" w14:textId="02FE16F6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EEE2DAF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225B66B9" w14:textId="6EDF58AC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0463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7807A03" w14:textId="77777777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6D57E6A" w14:textId="691A5E3D" w:rsidR="00F301DD" w:rsidRPr="00046328" w:rsidRDefault="00F301DD" w:rsidP="00DC19B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04632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475F5A43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0168732" w14:textId="77777777" w:rsidR="00F301DD" w:rsidRPr="00046328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301DD" w:rsidRPr="008C0F16" w14:paraId="784C0A52" w14:textId="77777777" w:rsidTr="00DC19B8">
        <w:tc>
          <w:tcPr>
            <w:tcW w:w="3870" w:type="dxa"/>
            <w:shd w:val="clear" w:color="auto" w:fill="auto"/>
            <w:vAlign w:val="bottom"/>
          </w:tcPr>
          <w:p w14:paraId="0FBFB2DD" w14:textId="77777777" w:rsidR="00F301DD" w:rsidRPr="00046328" w:rsidRDefault="00F301DD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483D7205" w14:textId="77777777" w:rsidR="00F301DD" w:rsidRPr="008C0F16" w:rsidRDefault="00F301DD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3397C" w:rsidRPr="008C0F16" w14:paraId="6DB67CB9" w14:textId="77777777" w:rsidTr="00DC19B8">
        <w:tc>
          <w:tcPr>
            <w:tcW w:w="3870" w:type="dxa"/>
            <w:shd w:val="clear" w:color="auto" w:fill="auto"/>
            <w:vAlign w:val="bottom"/>
          </w:tcPr>
          <w:p w14:paraId="03A7BAE5" w14:textId="5398D3BC" w:rsidR="0013397C" w:rsidRPr="00046328" w:rsidRDefault="0013397C" w:rsidP="00DC19B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คม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54B98F2C" w14:textId="77777777" w:rsidR="0013397C" w:rsidRPr="008C0F16" w:rsidRDefault="0013397C" w:rsidP="00DC19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F301DD" w:rsidRPr="00046328" w14:paraId="0FDB17DB" w14:textId="77777777" w:rsidTr="00DC19B8">
        <w:tc>
          <w:tcPr>
            <w:tcW w:w="3870" w:type="dxa"/>
            <w:shd w:val="clear" w:color="auto" w:fill="auto"/>
          </w:tcPr>
          <w:p w14:paraId="1834EA32" w14:textId="77777777" w:rsidR="00F301DD" w:rsidRPr="00046328" w:rsidRDefault="00F301DD" w:rsidP="00DC19B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4109442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B874FC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310D2C9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44A6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455788C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26B34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9B775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19A0F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8401A1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5A45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AEEA274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79E6402D" w14:textId="77777777" w:rsidTr="00DC19B8">
        <w:tc>
          <w:tcPr>
            <w:tcW w:w="3870" w:type="dxa"/>
            <w:shd w:val="clear" w:color="auto" w:fill="auto"/>
          </w:tcPr>
          <w:p w14:paraId="632EEC9F" w14:textId="77777777" w:rsidR="00F301DD" w:rsidRPr="00046328" w:rsidRDefault="00F301DD" w:rsidP="00DC19B8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1A387538" w14:textId="77777777" w:rsidR="00F301DD" w:rsidRPr="00046328" w:rsidRDefault="00F301DD" w:rsidP="00F301DD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F59693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29E45D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EA2B0A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E81F8A0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2BCB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A25CCA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293E5E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4A8739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325ED7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496D1C5F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301DD" w:rsidRPr="00046328" w14:paraId="2CA5B0E0" w14:textId="77777777" w:rsidTr="00DC19B8">
        <w:tc>
          <w:tcPr>
            <w:tcW w:w="3870" w:type="dxa"/>
            <w:shd w:val="clear" w:color="auto" w:fill="auto"/>
          </w:tcPr>
          <w:p w14:paraId="1138EC1F" w14:textId="77777777" w:rsidR="00F301DD" w:rsidRPr="00046328" w:rsidRDefault="00F301DD" w:rsidP="00DC19B8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4FC718C8" w14:textId="7A26823C" w:rsidR="00F301DD" w:rsidRPr="00046328" w:rsidRDefault="00631BC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240EA15A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050B45D" w14:textId="22EE15C7" w:rsidR="00F301DD" w:rsidRPr="00046328" w:rsidRDefault="00631BC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</w:tcPr>
          <w:p w14:paraId="1324363E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6F41B5EC" w14:textId="41A5F2FF" w:rsidR="00F301DD" w:rsidRPr="00046328" w:rsidRDefault="0087694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F301DD" w:rsidRPr="00A63F6D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88</w:t>
            </w:r>
            <w:r w:rsidRPr="00876948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46ED10ED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AF270C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79ADC2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00BC05F" w14:textId="08332628" w:rsidR="00F301DD" w:rsidRPr="00046328" w:rsidRDefault="00631BC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2,324,526</w:t>
            </w:r>
          </w:p>
        </w:tc>
        <w:tc>
          <w:tcPr>
            <w:tcW w:w="270" w:type="dxa"/>
          </w:tcPr>
          <w:p w14:paraId="6DDFCEA1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3E06F9B0" w14:textId="788E1F0D" w:rsidR="00F301DD" w:rsidRPr="00046328" w:rsidRDefault="00631BC8" w:rsidP="00DC19B8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sz w:val="30"/>
                <w:szCs w:val="30"/>
                <w:lang w:val="en-US"/>
              </w:rPr>
              <w:t>2,328,411</w:t>
            </w:r>
          </w:p>
        </w:tc>
      </w:tr>
      <w:tr w:rsidR="00F301DD" w:rsidRPr="00046328" w14:paraId="77E7703D" w14:textId="77777777" w:rsidTr="00DC19B8">
        <w:tc>
          <w:tcPr>
            <w:tcW w:w="3870" w:type="dxa"/>
            <w:shd w:val="clear" w:color="auto" w:fill="auto"/>
          </w:tcPr>
          <w:p w14:paraId="6B7F5657" w14:textId="77777777" w:rsidR="00F301DD" w:rsidRPr="00046328" w:rsidRDefault="00F301DD" w:rsidP="007F6AD2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04710" w14:textId="1189A54A" w:rsidR="00F301DD" w:rsidRPr="00216D67" w:rsidRDefault="00631BC8" w:rsidP="00216D67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  <w:shd w:val="clear" w:color="auto" w:fill="auto"/>
          </w:tcPr>
          <w:p w14:paraId="6452E33D" w14:textId="77777777" w:rsidR="00F301DD" w:rsidRPr="00046328" w:rsidRDefault="00F301DD" w:rsidP="00DC19B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7E5D" w14:textId="26C6870D" w:rsidR="00F301DD" w:rsidRPr="00046328" w:rsidRDefault="00631BC8" w:rsidP="00DC19B8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BC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2,328,411</w:t>
            </w:r>
          </w:p>
        </w:tc>
        <w:tc>
          <w:tcPr>
            <w:tcW w:w="236" w:type="dxa"/>
          </w:tcPr>
          <w:p w14:paraId="0AD0A282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00F71E36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4EADF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73FCD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6FCD0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0D84B4" w14:textId="77777777" w:rsidR="00F301DD" w:rsidRPr="00046328" w:rsidRDefault="00F301DD" w:rsidP="00DC19B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8B403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70EA548" w14:textId="77777777" w:rsidR="00F301DD" w:rsidRPr="00046328" w:rsidRDefault="00F301DD" w:rsidP="00DC19B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FD457C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7777777" w:rsidR="0058456C" w:rsidRPr="00D3194E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58456C" w:rsidRPr="0013335C" w14:paraId="6F57CF7B" w14:textId="77777777" w:rsidTr="004E3E38">
        <w:trPr>
          <w:tblHeader/>
        </w:trPr>
        <w:tc>
          <w:tcPr>
            <w:tcW w:w="3465" w:type="pct"/>
          </w:tcPr>
          <w:p w14:paraId="14F34004" w14:textId="77777777" w:rsidR="00B11F88" w:rsidRDefault="00B11F88" w:rsidP="00FD745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0F0CACB" w14:textId="0F08C0EE" w:rsidR="0058456C" w:rsidRPr="00B11F88" w:rsidRDefault="0058456C" w:rsidP="002C5FC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0A0A0EA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3D4A22AD" w14:textId="77777777" w:rsidR="0058456C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60210F60" w14:textId="77777777" w:rsidR="0058456C" w:rsidRPr="009F5672" w:rsidRDefault="0058456C" w:rsidP="002C5FC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58456C" w:rsidRPr="0013335C" w14:paraId="1FEEEC57" w14:textId="77777777" w:rsidTr="004E3E38">
        <w:trPr>
          <w:tblHeader/>
        </w:trPr>
        <w:tc>
          <w:tcPr>
            <w:tcW w:w="3465" w:type="pct"/>
          </w:tcPr>
          <w:p w14:paraId="16BF9A52" w14:textId="4BC8196B" w:rsidR="0058456C" w:rsidRPr="0013335C" w:rsidRDefault="00B11F88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4F900059" w14:textId="77777777" w:rsidR="0058456C" w:rsidRPr="0013335C" w:rsidRDefault="0058456C" w:rsidP="002C5FCE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626A37E3" w14:textId="77777777" w:rsidR="0058456C" w:rsidRPr="0013335C" w:rsidRDefault="0058456C" w:rsidP="002C5F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8456C" w:rsidRPr="0013335C" w14:paraId="3362CA4B" w14:textId="77777777" w:rsidTr="004E3E38">
        <w:trPr>
          <w:tblHeader/>
        </w:trPr>
        <w:tc>
          <w:tcPr>
            <w:tcW w:w="3465" w:type="pct"/>
          </w:tcPr>
          <w:p w14:paraId="4C24B2E9" w14:textId="77777777" w:rsidR="0058456C" w:rsidRPr="002142D8" w:rsidRDefault="0058456C" w:rsidP="002C5FCE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36F06797" w14:textId="77777777" w:rsidR="0058456C" w:rsidRPr="0013335C" w:rsidRDefault="0058456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FC2E89E" w14:textId="77777777" w:rsidR="0058456C" w:rsidRPr="0013335C" w:rsidRDefault="0058456C" w:rsidP="002C5FCE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9421C" w:rsidRPr="0013335C" w14:paraId="0AF11383" w14:textId="77777777" w:rsidTr="004E3E38">
        <w:tc>
          <w:tcPr>
            <w:tcW w:w="3465" w:type="pct"/>
          </w:tcPr>
          <w:p w14:paraId="6FF7715D" w14:textId="77777777" w:rsidR="0079421C" w:rsidRPr="0013335C" w:rsidRDefault="0079421C" w:rsidP="002C5FC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02C4FFFD" w14:textId="77777777" w:rsidR="0079421C" w:rsidRPr="0013335C" w:rsidRDefault="0079421C" w:rsidP="002C5FCE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C65DD8C" w14:textId="77777777" w:rsidR="0079421C" w:rsidRPr="0013335C" w:rsidRDefault="0079421C" w:rsidP="002C5FCE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D2D78" w:rsidRPr="0013335C" w14:paraId="57EB6601" w14:textId="77777777" w:rsidTr="004E3E38">
        <w:tc>
          <w:tcPr>
            <w:tcW w:w="3465" w:type="pct"/>
          </w:tcPr>
          <w:p w14:paraId="5D863F49" w14:textId="5E3FC89E" w:rsidR="002D2D78" w:rsidRPr="0013335C" w:rsidRDefault="002D2D78" w:rsidP="002D2D7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876948"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0236C44A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3CBA7370" w14:textId="480A64CE" w:rsidR="002D2D78" w:rsidRPr="0013335C" w:rsidRDefault="00605A10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6E193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324,526</w:t>
            </w:r>
          </w:p>
        </w:tc>
      </w:tr>
      <w:tr w:rsidR="002D2D78" w:rsidRPr="0013335C" w14:paraId="5DB16DD5" w14:textId="77777777" w:rsidTr="004E3E38">
        <w:tc>
          <w:tcPr>
            <w:tcW w:w="3465" w:type="pct"/>
          </w:tcPr>
          <w:p w14:paraId="4A5EA202" w14:textId="3B599DD8" w:rsidR="002D2D78" w:rsidRPr="006E1932" w:rsidRDefault="002D2D78" w:rsidP="002D2D7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2B7A09DC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5C7A5F93" w14:textId="77777777" w:rsidR="002D2D78" w:rsidRPr="0013335C" w:rsidRDefault="002D2D78" w:rsidP="002D2D7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D2D78" w:rsidRPr="0013335C" w14:paraId="7F35425B" w14:textId="77777777" w:rsidTr="004E3E38">
        <w:tc>
          <w:tcPr>
            <w:tcW w:w="3465" w:type="pct"/>
          </w:tcPr>
          <w:p w14:paraId="7ACF5FA3" w14:textId="77777777" w:rsidR="002D2D78" w:rsidRPr="00FB3AB4" w:rsidRDefault="002D2D78" w:rsidP="002D2D7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0094F990" w14:textId="77777777" w:rsidR="002D2D78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61BF33DB" w14:textId="34DC9485" w:rsidR="002D2D78" w:rsidRPr="00631BC8" w:rsidRDefault="000363F9" w:rsidP="002D2D78">
            <w:pPr>
              <w:tabs>
                <w:tab w:val="decimal" w:pos="820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0363F9">
              <w:rPr>
                <w:rFonts w:ascii="Angsana New" w:hAnsi="Angsana New"/>
                <w:sz w:val="30"/>
                <w:szCs w:val="30"/>
                <w:lang w:val="en-US"/>
              </w:rPr>
              <w:t>(129,16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0363F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2D2D78" w:rsidRPr="0013335C" w14:paraId="36DD6C59" w14:textId="77777777" w:rsidTr="004E3E38">
        <w:tc>
          <w:tcPr>
            <w:tcW w:w="3465" w:type="pct"/>
          </w:tcPr>
          <w:p w14:paraId="393F892E" w14:textId="6674AC10" w:rsidR="002D2D78" w:rsidRPr="0058456C" w:rsidRDefault="002D2D78" w:rsidP="002D2D7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876948"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631B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2142D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กันยายน </w:t>
            </w:r>
            <w:r w:rsidR="00876948"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631B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49" w:type="pct"/>
          </w:tcPr>
          <w:p w14:paraId="557E87BF" w14:textId="77777777" w:rsidR="002D2D78" w:rsidRPr="0013335C" w:rsidRDefault="002D2D78" w:rsidP="002D2D7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1A5480C9" w14:textId="02712D20" w:rsidR="002D2D78" w:rsidRPr="00631BC8" w:rsidRDefault="000363F9" w:rsidP="002D2D7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0363F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2,195,357</w:t>
            </w:r>
          </w:p>
        </w:tc>
      </w:tr>
    </w:tbl>
    <w:p w14:paraId="7B204608" w14:textId="780928CE" w:rsidR="0058456C" w:rsidRDefault="0058456C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26F4FAA" w14:textId="534FE4BA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3B06A7B6" w14:textId="095CB96D" w:rsidR="00D654D5" w:rsidRDefault="00D654D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565E3B47" w14:textId="77777777" w:rsidR="008E5BB5" w:rsidRDefault="008E5BB5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  <w:lang w:val="en-US"/>
        </w:rPr>
      </w:pPr>
    </w:p>
    <w:p w14:paraId="15908CA9" w14:textId="78AE91D7" w:rsidR="005F2501" w:rsidRPr="00831C1F" w:rsidRDefault="00D2305A" w:rsidP="008E5BB5">
      <w:pPr>
        <w:numPr>
          <w:ilvl w:val="0"/>
          <w:numId w:val="22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7777777" w:rsidR="004B0C28" w:rsidRPr="0072479F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9C69AD" w:rsidRPr="0072479F" w14:paraId="664638F4" w14:textId="77777777" w:rsidTr="00434390">
        <w:trPr>
          <w:tblHeader/>
        </w:trPr>
        <w:tc>
          <w:tcPr>
            <w:tcW w:w="6660" w:type="dxa"/>
          </w:tcPr>
          <w:p w14:paraId="510E032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219B84E6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C69AD" w:rsidRPr="0072479F" w14:paraId="06867CEB" w14:textId="77777777" w:rsidTr="00434390">
        <w:trPr>
          <w:tblHeader/>
        </w:trPr>
        <w:tc>
          <w:tcPr>
            <w:tcW w:w="6660" w:type="dxa"/>
          </w:tcPr>
          <w:p w14:paraId="2F03DAD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41EEF053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9C69AD" w:rsidRPr="000442CF" w14:paraId="7B164577" w14:textId="77777777" w:rsidTr="00434390">
        <w:trPr>
          <w:tblHeader/>
        </w:trPr>
        <w:tc>
          <w:tcPr>
            <w:tcW w:w="6660" w:type="dxa"/>
          </w:tcPr>
          <w:p w14:paraId="7072F1E6" w14:textId="4C463DA3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76948"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8C0F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2557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214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76948"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C0FC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2520" w:type="dxa"/>
          </w:tcPr>
          <w:p w14:paraId="04B6FD0B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9C69AD" w:rsidRPr="0072479F" w14:paraId="1B3857D1" w14:textId="77777777" w:rsidTr="00434390">
        <w:trPr>
          <w:tblHeader/>
        </w:trPr>
        <w:tc>
          <w:tcPr>
            <w:tcW w:w="6660" w:type="dxa"/>
          </w:tcPr>
          <w:p w14:paraId="2073E875" w14:textId="77777777" w:rsidR="009C69AD" w:rsidRPr="0072479F" w:rsidRDefault="009C69AD" w:rsidP="0043439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19A99EA8" w14:textId="77777777" w:rsidR="009C69AD" w:rsidRPr="0072479F" w:rsidRDefault="009C69AD" w:rsidP="00434390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C69AD" w:rsidRPr="0072479F" w14:paraId="045E8AFB" w14:textId="77777777" w:rsidTr="00434390">
        <w:trPr>
          <w:trHeight w:val="389"/>
        </w:trPr>
        <w:tc>
          <w:tcPr>
            <w:tcW w:w="6660" w:type="dxa"/>
          </w:tcPr>
          <w:p w14:paraId="5B8DBD06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67996FAF" w14:textId="77777777" w:rsidR="009C69AD" w:rsidRPr="0072479F" w:rsidRDefault="009C69AD" w:rsidP="00434390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C69AD" w:rsidRPr="0072479F" w14:paraId="18E173FA" w14:textId="77777777" w:rsidTr="00434390">
        <w:trPr>
          <w:trHeight w:val="407"/>
        </w:trPr>
        <w:tc>
          <w:tcPr>
            <w:tcW w:w="6660" w:type="dxa"/>
          </w:tcPr>
          <w:p w14:paraId="41751D4F" w14:textId="77777777" w:rsidR="009C69AD" w:rsidRPr="0072479F" w:rsidRDefault="009C69AD" w:rsidP="00434390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44F2277B" w14:textId="2DFC5746" w:rsidR="009C69AD" w:rsidRPr="0072479F" w:rsidRDefault="00C40576" w:rsidP="002142D8">
            <w:pPr>
              <w:tabs>
                <w:tab w:val="decimal" w:pos="195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A1F">
              <w:rPr>
                <w:rFonts w:ascii="Angsana New" w:hAnsi="Angsana New"/>
                <w:b/>
                <w:bCs/>
                <w:sz w:val="30"/>
                <w:szCs w:val="30"/>
              </w:rPr>
              <w:t>58,646</w:t>
            </w:r>
          </w:p>
        </w:tc>
      </w:tr>
      <w:tr w:rsidR="009C69AD" w:rsidRPr="0072479F" w14:paraId="08110E70" w14:textId="77777777" w:rsidTr="001B2652">
        <w:trPr>
          <w:trHeight w:val="107"/>
        </w:trPr>
        <w:tc>
          <w:tcPr>
            <w:tcW w:w="6660" w:type="dxa"/>
          </w:tcPr>
          <w:p w14:paraId="1C2AEC94" w14:textId="77777777" w:rsidR="009C69AD" w:rsidRPr="0072479F" w:rsidRDefault="009C69AD" w:rsidP="00434390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35C2AA6E" w14:textId="77777777" w:rsidR="009C69AD" w:rsidRPr="0072479F" w:rsidRDefault="009C69AD" w:rsidP="002142D8">
            <w:pPr>
              <w:tabs>
                <w:tab w:val="decimal" w:pos="195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69AD" w:rsidRPr="0072479F" w14:paraId="72730EEF" w14:textId="77777777" w:rsidTr="001B2652">
        <w:tc>
          <w:tcPr>
            <w:tcW w:w="6660" w:type="dxa"/>
            <w:vAlign w:val="center"/>
          </w:tcPr>
          <w:p w14:paraId="3463E180" w14:textId="3F30EF76" w:rsidR="009C69AD" w:rsidRPr="0072479F" w:rsidRDefault="004B0C28" w:rsidP="009C69AD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76CEB141" w14:textId="77777777" w:rsidR="009C69AD" w:rsidRPr="0072479F" w:rsidRDefault="009C69AD" w:rsidP="002142D8">
            <w:pPr>
              <w:tabs>
                <w:tab w:val="decimal" w:pos="972"/>
                <w:tab w:val="decimal" w:pos="195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C28" w:rsidRPr="0072479F" w14:paraId="3B17A87D" w14:textId="77777777" w:rsidTr="001B2652">
        <w:tc>
          <w:tcPr>
            <w:tcW w:w="6660" w:type="dxa"/>
            <w:vAlign w:val="center"/>
          </w:tcPr>
          <w:p w14:paraId="4310DEA2" w14:textId="2D81238B" w:rsidR="004B0C28" w:rsidRPr="0072479F" w:rsidRDefault="001B2652" w:rsidP="004B0C2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7939D7C5" w14:textId="215D0574" w:rsidR="004B0C28" w:rsidRPr="00A5707B" w:rsidRDefault="00C40576" w:rsidP="002142D8">
            <w:pPr>
              <w:tabs>
                <w:tab w:val="decimal" w:pos="19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</w:tr>
    </w:tbl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FD457C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43FC4" w14:textId="77777777" w:rsidR="00C0284D" w:rsidRDefault="00C0284D">
      <w:r>
        <w:separator/>
      </w:r>
    </w:p>
  </w:endnote>
  <w:endnote w:type="continuationSeparator" w:id="0">
    <w:p w14:paraId="441E5C0E" w14:textId="77777777" w:rsidR="00C0284D" w:rsidRDefault="00C0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764F3" w14:textId="77777777" w:rsidR="00C0284D" w:rsidRDefault="00C0284D">
      <w:r>
        <w:separator/>
      </w:r>
    </w:p>
  </w:footnote>
  <w:footnote w:type="continuationSeparator" w:id="0">
    <w:p w14:paraId="0EA776FC" w14:textId="77777777" w:rsidR="00C0284D" w:rsidRDefault="00C02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6A3C5B49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230E1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613FC5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5230E1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613FC5">
      <w:rPr>
        <w:rFonts w:ascii="Angsana New" w:hAnsi="Angsana New"/>
        <w:b/>
        <w:bCs/>
        <w:sz w:val="32"/>
        <w:szCs w:val="32"/>
        <w:lang w:val="en-US"/>
      </w:rPr>
      <w:t>5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128F52B1" w:rsidR="00B37703" w:rsidRPr="00624810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2142D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2142D8"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1613" w14:textId="77777777" w:rsidR="00341DDB" w:rsidRDefault="00341DDB" w:rsidP="00341DDB">
    <w:pPr>
      <w:tabs>
        <w:tab w:val="left" w:pos="90"/>
      </w:tabs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72FABCA7" w14:textId="77777777" w:rsidR="00341DDB" w:rsidRDefault="00341DDB" w:rsidP="00341DDB">
    <w:pPr>
      <w:spacing w:line="240" w:lineRule="auto"/>
      <w:ind w:left="540"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18244623" w14:textId="77777777" w:rsidR="00341DDB" w:rsidRPr="00624810" w:rsidRDefault="00341DDB" w:rsidP="00341DDB">
    <w:pPr>
      <w:spacing w:line="240" w:lineRule="auto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>
      <w:rPr>
        <w:rFonts w:ascii="Angsana New" w:hAnsi="Angsana New"/>
        <w:b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2A35CBE" w14:textId="77777777" w:rsidR="00341DDB" w:rsidRDefault="00341DDB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109F08D3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2142D8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>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2142D8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</w:t>
    </w:r>
    <w:r w:rsidR="008F49BC">
      <w:rPr>
        <w:rFonts w:ascii="Angsana New" w:hAnsi="Angsana New"/>
        <w:b/>
        <w:bCs/>
        <w:sz w:val="32"/>
        <w:szCs w:val="32"/>
        <w:lang w:val="en-US"/>
      </w:rPr>
      <w:t>65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05A538CC" w:rsidR="00B37703" w:rsidRPr="00624810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272374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084E0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3</w:t>
    </w:r>
    <w:r w:rsidR="008F49BC">
      <w:rPr>
        <w:rFonts w:ascii="Angsana New" w:hAnsi="Angsana New"/>
        <w:b/>
        <w:bCs/>
        <w:sz w:val="32"/>
        <w:szCs w:val="32"/>
        <w:lang w:val="en-US"/>
      </w:rPr>
      <w:t>0</w:t>
    </w:r>
    <w:r w:rsidRPr="00F925C4">
      <w:rPr>
        <w:rFonts w:ascii="Angsana New" w:hAnsi="Angsana New"/>
        <w:b/>
        <w:bCs/>
        <w:sz w:val="32"/>
        <w:szCs w:val="32"/>
        <w:cs/>
      </w:rPr>
      <w:t xml:space="preserve"> </w:t>
    </w:r>
    <w:r w:rsidR="000755D8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8F49BC">
      <w:rPr>
        <w:rFonts w:ascii="Angsana New" w:hAnsi="Angsana New"/>
        <w:b/>
        <w:bCs/>
        <w:sz w:val="32"/>
        <w:szCs w:val="32"/>
        <w:lang w:val="en-US"/>
      </w:rPr>
      <w:t>5</w:t>
    </w:r>
    <w:r w:rsidRPr="00F925C4">
      <w:rPr>
        <w:rFonts w:ascii="Angsana New" w:hAnsi="Angsana New"/>
        <w:b/>
        <w:bCs/>
        <w:sz w:val="32"/>
        <w:szCs w:val="32"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8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1"/>
  </w:num>
  <w:num w:numId="17">
    <w:abstractNumId w:val="10"/>
  </w:num>
  <w:num w:numId="18">
    <w:abstractNumId w:val="20"/>
  </w:num>
  <w:num w:numId="19">
    <w:abstractNumId w:val="1"/>
  </w:num>
  <w:num w:numId="20">
    <w:abstractNumId w:val="4"/>
  </w:num>
  <w:num w:numId="21">
    <w:abstractNumId w:val="16"/>
  </w:num>
  <w:num w:numId="2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9F9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4915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E27"/>
    <w:rsid w:val="002F1204"/>
    <w:rsid w:val="002F1412"/>
    <w:rsid w:val="002F1961"/>
    <w:rsid w:val="002F1973"/>
    <w:rsid w:val="002F2FAC"/>
    <w:rsid w:val="002F36A7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FB"/>
    <w:rsid w:val="003A6ECC"/>
    <w:rsid w:val="003A6EEF"/>
    <w:rsid w:val="003A7225"/>
    <w:rsid w:val="003A7337"/>
    <w:rsid w:val="003A7A2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A4C"/>
    <w:rsid w:val="00716A67"/>
    <w:rsid w:val="00716BA2"/>
    <w:rsid w:val="0071789E"/>
    <w:rsid w:val="00717D69"/>
    <w:rsid w:val="00717E5E"/>
    <w:rsid w:val="00720690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F98"/>
    <w:rsid w:val="008A45DD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47"/>
    <w:rsid w:val="00921054"/>
    <w:rsid w:val="009211D1"/>
    <w:rsid w:val="0092140D"/>
    <w:rsid w:val="00921494"/>
    <w:rsid w:val="00922086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484"/>
    <w:rsid w:val="00980F51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035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420C"/>
    <w:rsid w:val="00CE468A"/>
    <w:rsid w:val="00CE4CAB"/>
    <w:rsid w:val="00CE4D21"/>
    <w:rsid w:val="00CE523F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3349"/>
    <w:rsid w:val="00DD4595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353"/>
    <w:rsid w:val="00F459F5"/>
    <w:rsid w:val="00F45B7C"/>
    <w:rsid w:val="00F468F3"/>
    <w:rsid w:val="00F46C36"/>
    <w:rsid w:val="00F47021"/>
    <w:rsid w:val="00F4705E"/>
    <w:rsid w:val="00F47298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30D2"/>
    <w:rsid w:val="00FF379A"/>
    <w:rsid w:val="00FF3B4D"/>
    <w:rsid w:val="00FF3C98"/>
    <w:rsid w:val="00FF4192"/>
    <w:rsid w:val="00FF41CD"/>
    <w:rsid w:val="00FF426F"/>
    <w:rsid w:val="00FF4A84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12</Pages>
  <Words>1788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2022-10-21T06:38:00Z</cp:lastPrinted>
  <dcterms:created xsi:type="dcterms:W3CDTF">2022-11-09T03:35:00Z</dcterms:created>
  <dcterms:modified xsi:type="dcterms:W3CDTF">2022-11-09T03:36:00Z</dcterms:modified>
</cp:coreProperties>
</file>