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6275" w14:textId="77777777" w:rsidR="00B17939" w:rsidRDefault="00B17939" w:rsidP="0050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Angsana New" w:hAnsi="Angsana New"/>
          <w:cs/>
          <w:lang w:eastAsia="ja-JP"/>
        </w:rPr>
      </w:pPr>
      <w:bookmarkStart w:id="0" w:name="Title"/>
      <w:bookmarkStart w:id="1" w:name="_GoBack"/>
      <w:bookmarkEnd w:id="1"/>
    </w:p>
    <w:p w14:paraId="2A6203EA" w14:textId="77777777" w:rsidR="00BA7CAC" w:rsidRDefault="00BA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0D3CE095" w14:textId="77777777" w:rsidR="00381B5D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73806CEC" w14:textId="77777777" w:rsidR="00381B5D" w:rsidRPr="00051F21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0DF8DCD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tart"/>
      <w:bookmarkEnd w:id="2"/>
    </w:p>
    <w:p w14:paraId="3B4FB2E3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B8E77E4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39A6655" w14:textId="77777777" w:rsidR="00887FCF" w:rsidRDefault="00887FCF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3" w:name="SubTitle"/>
      <w:bookmarkEnd w:id="0"/>
    </w:p>
    <w:p w14:paraId="75549222" w14:textId="77777777" w:rsidR="00E57297" w:rsidRPr="008C7B80" w:rsidRDefault="00E57297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48771897" w14:textId="77777777" w:rsidR="00E81F90" w:rsidRPr="008C7B80" w:rsidRDefault="0009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</w:t>
      </w:r>
      <w:r w:rsidR="00366140" w:rsidRPr="008C7B80">
        <w:rPr>
          <w:rFonts w:ascii="Angsana New" w:hAnsi="Angsana New" w:hint="cs"/>
          <w:b/>
          <w:bCs/>
          <w:sz w:val="52"/>
          <w:szCs w:val="52"/>
          <w:cs/>
        </w:rPr>
        <w:t>ย</w:t>
      </w:r>
    </w:p>
    <w:p w14:paraId="1BF7249C" w14:textId="77777777" w:rsidR="00091CCD" w:rsidRPr="008C7B80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0DA5748" w14:textId="77777777" w:rsidR="0028496C" w:rsidRPr="001D737A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4" w:name="ExtraText"/>
      <w:bookmarkEnd w:id="3"/>
      <w:bookmarkEnd w:id="4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353309C" w14:textId="2DB883EF" w:rsidR="0028496C" w:rsidRPr="001D737A" w:rsidRDefault="00E37BB8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9E21D2" w:rsidRPr="009E21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เก้าเดือนสิ้นสุดวันที่</w:t>
      </w:r>
      <w:r w:rsidR="009E21D2" w:rsidRPr="009E21D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E21D2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9E21D2" w:rsidRPr="009E21D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E21D2" w:rsidRPr="009E21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9E21D2" w:rsidRPr="009E21D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E21D2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497CA724" w14:textId="77777777" w:rsidR="0028496C" w:rsidRPr="00610FB1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E24DB15" w14:textId="77777777" w:rsidR="0028496C" w:rsidRPr="009D0D6C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99E346" w14:textId="77777777" w:rsidR="0030723E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EB0CEDF" w14:textId="77777777" w:rsidR="0030723E" w:rsidRPr="00A4230F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FFCFDB4" w14:textId="77777777" w:rsidR="00884015" w:rsidRDefault="00884015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179DC12D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A08AC9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9D132F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99DAE2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12E3E38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2615CB74" w14:textId="77777777" w:rsidR="00884015" w:rsidRPr="00884015" w:rsidRDefault="00884015" w:rsidP="0088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2D2AE434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6181682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3C862C30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0259FCDE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1467271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6A12FD3" w14:textId="77777777" w:rsidR="00FA218E" w:rsidRPr="00884015" w:rsidRDefault="00FA218E" w:rsidP="00884015">
      <w:pPr>
        <w:rPr>
          <w:rFonts w:ascii="Angsana New" w:hAnsi="Angsana New"/>
          <w:sz w:val="32"/>
          <w:szCs w:val="32"/>
          <w:cs/>
        </w:rPr>
        <w:sectPr w:rsidR="00FA218E" w:rsidRPr="00884015" w:rsidSect="00663C95">
          <w:footerReference w:type="even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0B462CE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633F58AB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10397E2D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08AA46F6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07711134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7ADB675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7E3D73AD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68BB780" w14:textId="77777777" w:rsidR="008923CA" w:rsidRPr="009229A0" w:rsidRDefault="008923CA" w:rsidP="008923CA">
      <w:pPr>
        <w:rPr>
          <w:rFonts w:ascii="Angsana New" w:hAnsi="Angsana New"/>
          <w:sz w:val="30"/>
          <w:szCs w:val="30"/>
          <w:cs/>
        </w:rPr>
      </w:pPr>
    </w:p>
    <w:p w14:paraId="090B6286" w14:textId="77777777" w:rsidR="003B122C" w:rsidRPr="00EA679A" w:rsidRDefault="00F13DC7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679A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13062F" w:rsidRPr="00EA679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A679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  <w:r w:rsidR="003B122C" w:rsidRPr="00EA679A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F6AED" w14:textId="77777777" w:rsidR="005C0455" w:rsidRPr="009229A0" w:rsidRDefault="005C0455" w:rsidP="00473308">
      <w:pPr>
        <w:rPr>
          <w:rFonts w:ascii="Angsana New" w:hAnsi="Angsana New"/>
          <w:i/>
          <w:iCs/>
          <w:sz w:val="30"/>
          <w:szCs w:val="30"/>
        </w:rPr>
      </w:pPr>
    </w:p>
    <w:p w14:paraId="7445BB12" w14:textId="77777777" w:rsidR="003B122C" w:rsidRPr="009229A0" w:rsidRDefault="003B122C" w:rsidP="00C4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57297" w:rsidRPr="009229A0">
        <w:rPr>
          <w:rFonts w:ascii="Angsana New" w:hAnsi="Angsana New"/>
          <w:b/>
          <w:bCs/>
          <w:sz w:val="30"/>
          <w:szCs w:val="30"/>
          <w:cs/>
        </w:rPr>
        <w:t>สมบูรณ์ แอ๊ดวานซ์ เทคโนโลยี</w:t>
      </w: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2268B7D" w14:textId="77777777" w:rsidR="00C5281B" w:rsidRPr="009229A0" w:rsidRDefault="00C5281B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807250A" w14:textId="728BD00A" w:rsidR="00E37BB8" w:rsidRPr="009229A0" w:rsidRDefault="009E21D2" w:rsidP="00E37BB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สำหรับงวดสามเดือนและเก้าเดือนสิ้นสุดวันที่ </w:t>
      </w:r>
      <w:r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12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สำหรับเก้าเดือนสิ้นสุดวันที่ </w:t>
      </w:r>
      <w:r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hint="cs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24C095" w14:textId="77777777" w:rsidR="00E37BB8" w:rsidRPr="009229A0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DFCE6B3" w14:textId="77777777" w:rsidR="00E37BB8" w:rsidRPr="009229A0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A2B414F" w14:textId="77777777" w:rsidR="00E37BB8" w:rsidRPr="009229A0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5A9496D" w14:textId="78755D32" w:rsidR="009159FC" w:rsidRPr="009229A0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9229A0">
        <w:rPr>
          <w:rFonts w:ascii="Angsana New" w:hAnsi="Angsana New"/>
          <w:sz w:val="30"/>
          <w:szCs w:val="30"/>
        </w:rPr>
        <w:t xml:space="preserve"> 2410 </w:t>
      </w:r>
      <w:r w:rsidRPr="009229A0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A72CBBE" w14:textId="77777777" w:rsidR="002D0B51" w:rsidRPr="005C367D" w:rsidRDefault="002D0B51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10FEF624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0358CCF" w14:textId="77777777" w:rsidR="008923CA" w:rsidRPr="005C367D" w:rsidRDefault="008923C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4167B0D9" w14:textId="77777777" w:rsidR="00893286" w:rsidRPr="005C367D" w:rsidRDefault="00893286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93286" w:rsidRPr="005C367D" w:rsidSect="00663C95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1F851E5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66F2CFE5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C1E6C32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06297224" w14:textId="77777777" w:rsidR="00E37BB8" w:rsidRPr="00463144" w:rsidRDefault="00E37BB8" w:rsidP="00E37BB8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F0C767D" w14:textId="77777777" w:rsidR="00E37BB8" w:rsidRPr="00463144" w:rsidRDefault="00E37BB8" w:rsidP="00E37BB8">
      <w:pPr>
        <w:jc w:val="both"/>
        <w:rPr>
          <w:rFonts w:ascii="Angsana New" w:hAnsi="Angsana New"/>
          <w:sz w:val="30"/>
          <w:szCs w:val="30"/>
        </w:rPr>
      </w:pPr>
    </w:p>
    <w:p w14:paraId="1C2A8815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B34C0C" w14:textId="77777777" w:rsidR="00E37BB8" w:rsidRPr="00463144" w:rsidRDefault="00E37BB8" w:rsidP="00E37BB8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47792799" w14:textId="77777777" w:rsidR="00E37BB8" w:rsidRPr="00463144" w:rsidRDefault="00E37BB8" w:rsidP="00E37BB8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0DF0FE1D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(</w:t>
      </w:r>
      <w:r w:rsidRPr="00463144">
        <w:rPr>
          <w:rFonts w:ascii="Angsana New" w:hAnsi="Angsana New" w:hint="cs"/>
          <w:sz w:val="30"/>
          <w:szCs w:val="30"/>
          <w:cs/>
        </w:rPr>
        <w:t>ทรงชัย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>วงศ์พิริยาภรณ์</w:t>
      </w:r>
      <w:r w:rsidRPr="00463144">
        <w:rPr>
          <w:rFonts w:ascii="Angsana New" w:hAnsi="Angsana New"/>
          <w:sz w:val="30"/>
          <w:szCs w:val="30"/>
          <w:cs/>
        </w:rPr>
        <w:t>)</w:t>
      </w:r>
    </w:p>
    <w:p w14:paraId="715156BB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879269D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463144">
        <w:rPr>
          <w:rFonts w:ascii="Angsana New" w:hAnsi="Angsana New"/>
          <w:sz w:val="30"/>
          <w:szCs w:val="30"/>
        </w:rPr>
        <w:t>10966</w:t>
      </w:r>
    </w:p>
    <w:p w14:paraId="3ACB376B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2119CA4E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572E248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4A75355" w14:textId="5DBEAE9D" w:rsidR="001919F7" w:rsidRPr="00463144" w:rsidRDefault="009822C6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9E21D2">
        <w:rPr>
          <w:rFonts w:ascii="Angsana New" w:hAnsi="Angsana New"/>
          <w:sz w:val="30"/>
          <w:szCs w:val="30"/>
          <w:cs/>
        </w:rPr>
        <w:t xml:space="preserve"> </w:t>
      </w:r>
      <w:r w:rsidR="009E21D2">
        <w:rPr>
          <w:rFonts w:ascii="Angsana New" w:hAnsi="Angsana New" w:hint="cs"/>
          <w:sz w:val="30"/>
          <w:szCs w:val="30"/>
          <w:cs/>
        </w:rPr>
        <w:t>พฤศจิกายน</w:t>
      </w:r>
      <w:r w:rsidR="00CF2EE1">
        <w:rPr>
          <w:rFonts w:ascii="Angsana New" w:hAnsi="Angsana New" w:hint="cs"/>
          <w:sz w:val="30"/>
          <w:szCs w:val="30"/>
          <w:cs/>
        </w:rPr>
        <w:t xml:space="preserve"> </w:t>
      </w:r>
      <w:r w:rsidR="002131B2">
        <w:rPr>
          <w:rFonts w:ascii="Angsana New" w:hAnsi="Angsana New"/>
          <w:sz w:val="30"/>
          <w:szCs w:val="30"/>
        </w:rPr>
        <w:t>2565</w:t>
      </w:r>
    </w:p>
    <w:p w14:paraId="5234D312" w14:textId="5961614E" w:rsidR="00BC62F1" w:rsidRDefault="00BC62F1" w:rsidP="0080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07DEC382" w14:textId="07FF185D" w:rsidR="00A5186E" w:rsidRDefault="00A5186E" w:rsidP="0080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60565BDC" w14:textId="6C0EE9FA" w:rsidR="00A5186E" w:rsidRDefault="00A5186E" w:rsidP="0080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1332FA9C" w14:textId="25C4DD9C" w:rsidR="00A5186E" w:rsidRDefault="00A5186E" w:rsidP="0080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sectPr w:rsidR="00A5186E" w:rsidSect="00A5186E">
      <w:footerReference w:type="defaul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D2387" w14:textId="77777777" w:rsidR="00EB6EA8" w:rsidRDefault="00EB6EA8">
      <w:r>
        <w:separator/>
      </w:r>
    </w:p>
  </w:endnote>
  <w:endnote w:type="continuationSeparator" w:id="0">
    <w:p w14:paraId="731ACE11" w14:textId="77777777" w:rsidR="00EB6EA8" w:rsidRDefault="00EB6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9D38A" w14:textId="77777777" w:rsidR="00365C9A" w:rsidRDefault="00365C9A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BF5168B" w14:textId="77777777" w:rsidR="00365C9A" w:rsidRDefault="00365C9A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06B06" w14:textId="77777777" w:rsidR="00365C9A" w:rsidRPr="00381B5D" w:rsidRDefault="00365C9A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7EB68C5C" w14:textId="77777777" w:rsidR="00365C9A" w:rsidRDefault="00365C9A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C3394B1" w14:textId="77777777" w:rsidR="00365C9A" w:rsidRDefault="00365C9A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21DC1A1A" w14:textId="77777777" w:rsidR="00365C9A" w:rsidRDefault="00365C9A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13E21C15" w14:textId="77777777" w:rsidR="00365C9A" w:rsidRDefault="00365C9A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45C13CA" w14:textId="77777777" w:rsidR="00365C9A" w:rsidRDefault="00365C9A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3B701522" w14:textId="77777777" w:rsidR="00365C9A" w:rsidRPr="00890558" w:rsidRDefault="00365C9A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F9628" w14:textId="77777777" w:rsidR="00365C9A" w:rsidRPr="00381B5D" w:rsidRDefault="00365C9A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BB2C7" w14:textId="77777777" w:rsidR="00365C9A" w:rsidRPr="00381B5D" w:rsidRDefault="00365C9A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55C6680A" w14:textId="77777777" w:rsidR="00365C9A" w:rsidRPr="00890558" w:rsidRDefault="00365C9A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42924" w14:textId="0A7FCC72" w:rsidR="00A5186E" w:rsidRPr="00A5186E" w:rsidRDefault="00A5186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C24F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</w:instrText>
    </w:r>
    <w:r w:rsidRPr="00EE063E">
      <w:rPr>
        <w:rFonts w:ascii="Angsana New" w:hAnsi="Angsana New"/>
        <w:sz w:val="30"/>
        <w:szCs w:val="30"/>
        <w:cs/>
      </w:rPr>
      <w:instrText xml:space="preserve">* </w:instrText>
    </w:r>
    <w:r w:rsidRPr="00EE063E">
      <w:rPr>
        <w:rFonts w:ascii="Angsana New" w:hAnsi="Angsana New"/>
        <w:sz w:val="30"/>
        <w:szCs w:val="30"/>
      </w:rPr>
      <w:instrText xml:space="preserve">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90674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2CC6D4" w14:textId="5043C852" w:rsidR="00A5186E" w:rsidRPr="00A5186E" w:rsidRDefault="00A5186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5186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5186E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A5186E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A5186E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A5186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B0C3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5186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973A4" w14:textId="77777777" w:rsidR="00EB6EA8" w:rsidRDefault="00EB6EA8">
      <w:r>
        <w:separator/>
      </w:r>
    </w:p>
  </w:footnote>
  <w:footnote w:type="continuationSeparator" w:id="0">
    <w:p w14:paraId="084215C1" w14:textId="77777777" w:rsidR="00EB6EA8" w:rsidRDefault="00EB6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4D4DF" w14:textId="77777777" w:rsidR="00365C9A" w:rsidRDefault="00365C9A">
    <w:pPr>
      <w:pStyle w:val="Header"/>
    </w:pPr>
  </w:p>
  <w:p w14:paraId="61873B10" w14:textId="77777777" w:rsidR="00365C9A" w:rsidRPr="00E807EC" w:rsidRDefault="00365C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3"/>
  </w:num>
  <w:num w:numId="14">
    <w:abstractNumId w:val="21"/>
  </w:num>
  <w:num w:numId="15">
    <w:abstractNumId w:val="23"/>
  </w:num>
  <w:num w:numId="16">
    <w:abstractNumId w:val="35"/>
  </w:num>
  <w:num w:numId="17">
    <w:abstractNumId w:val="39"/>
  </w:num>
  <w:num w:numId="18">
    <w:abstractNumId w:val="37"/>
  </w:num>
  <w:num w:numId="19">
    <w:abstractNumId w:val="31"/>
  </w:num>
  <w:num w:numId="20">
    <w:abstractNumId w:val="20"/>
  </w:num>
  <w:num w:numId="21">
    <w:abstractNumId w:val="16"/>
  </w:num>
  <w:num w:numId="22">
    <w:abstractNumId w:val="11"/>
  </w:num>
  <w:num w:numId="23">
    <w:abstractNumId w:val="14"/>
  </w:num>
  <w:num w:numId="24">
    <w:abstractNumId w:val="38"/>
  </w:num>
  <w:num w:numId="25">
    <w:abstractNumId w:val="34"/>
  </w:num>
  <w:num w:numId="26">
    <w:abstractNumId w:val="27"/>
  </w:num>
  <w:num w:numId="27">
    <w:abstractNumId w:val="19"/>
  </w:num>
  <w:num w:numId="28">
    <w:abstractNumId w:val="29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8"/>
  </w:num>
  <w:num w:numId="33">
    <w:abstractNumId w:val="26"/>
  </w:num>
  <w:num w:numId="34">
    <w:abstractNumId w:val="24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3"/>
  </w:num>
  <w:num w:numId="38">
    <w:abstractNumId w:val="12"/>
  </w:num>
  <w:num w:numId="39">
    <w:abstractNumId w:val="25"/>
  </w:num>
  <w:num w:numId="40">
    <w:abstractNumId w:val="10"/>
  </w:num>
  <w:num w:numId="41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10D"/>
    <w:rsid w:val="00000955"/>
    <w:rsid w:val="00000EB8"/>
    <w:rsid w:val="00001450"/>
    <w:rsid w:val="000017BC"/>
    <w:rsid w:val="00001864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9B8"/>
    <w:rsid w:val="000039DA"/>
    <w:rsid w:val="00003EB3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160"/>
    <w:rsid w:val="00005208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6332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3F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6F3"/>
    <w:rsid w:val="000A51CB"/>
    <w:rsid w:val="000A5278"/>
    <w:rsid w:val="000A53A4"/>
    <w:rsid w:val="000A55A7"/>
    <w:rsid w:val="000A5686"/>
    <w:rsid w:val="000A5AAA"/>
    <w:rsid w:val="000A5B43"/>
    <w:rsid w:val="000A5CF4"/>
    <w:rsid w:val="000A6291"/>
    <w:rsid w:val="000A64B6"/>
    <w:rsid w:val="000A66B6"/>
    <w:rsid w:val="000A66FA"/>
    <w:rsid w:val="000A6818"/>
    <w:rsid w:val="000A6824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5F8C"/>
    <w:rsid w:val="0019611D"/>
    <w:rsid w:val="00196601"/>
    <w:rsid w:val="0019704E"/>
    <w:rsid w:val="0019721F"/>
    <w:rsid w:val="001975EC"/>
    <w:rsid w:val="001977DC"/>
    <w:rsid w:val="001978F3"/>
    <w:rsid w:val="00197DB4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897"/>
    <w:rsid w:val="001A28BB"/>
    <w:rsid w:val="001A2950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C39"/>
    <w:rsid w:val="001B0E59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32C7"/>
    <w:rsid w:val="001C41DE"/>
    <w:rsid w:val="001C4511"/>
    <w:rsid w:val="001C4595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43B1"/>
    <w:rsid w:val="00204547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155F"/>
    <w:rsid w:val="00211FBA"/>
    <w:rsid w:val="00211FE3"/>
    <w:rsid w:val="00212190"/>
    <w:rsid w:val="0021272B"/>
    <w:rsid w:val="00212A59"/>
    <w:rsid w:val="00212A8A"/>
    <w:rsid w:val="002131B2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975"/>
    <w:rsid w:val="00232B3F"/>
    <w:rsid w:val="00232B97"/>
    <w:rsid w:val="00232F64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7BF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B5F"/>
    <w:rsid w:val="00341BE3"/>
    <w:rsid w:val="00341E82"/>
    <w:rsid w:val="0034211B"/>
    <w:rsid w:val="003426F6"/>
    <w:rsid w:val="00342A83"/>
    <w:rsid w:val="00343091"/>
    <w:rsid w:val="0034314B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6A"/>
    <w:rsid w:val="003930C9"/>
    <w:rsid w:val="00393529"/>
    <w:rsid w:val="00393ABB"/>
    <w:rsid w:val="00393F34"/>
    <w:rsid w:val="0039433D"/>
    <w:rsid w:val="003947CD"/>
    <w:rsid w:val="00394B2B"/>
    <w:rsid w:val="00395109"/>
    <w:rsid w:val="00395158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15C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27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54B"/>
    <w:rsid w:val="004C68E7"/>
    <w:rsid w:val="004C752A"/>
    <w:rsid w:val="004C7973"/>
    <w:rsid w:val="004C7B6B"/>
    <w:rsid w:val="004C7D42"/>
    <w:rsid w:val="004C7D6D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DC9"/>
    <w:rsid w:val="00516E99"/>
    <w:rsid w:val="00516EB2"/>
    <w:rsid w:val="00517EF9"/>
    <w:rsid w:val="00520129"/>
    <w:rsid w:val="00520889"/>
    <w:rsid w:val="00520B40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9CA"/>
    <w:rsid w:val="00522FF8"/>
    <w:rsid w:val="005230E3"/>
    <w:rsid w:val="005235AE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D26"/>
    <w:rsid w:val="00554351"/>
    <w:rsid w:val="0055477B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646"/>
    <w:rsid w:val="00582A05"/>
    <w:rsid w:val="00582D4D"/>
    <w:rsid w:val="005830E4"/>
    <w:rsid w:val="00583596"/>
    <w:rsid w:val="00583925"/>
    <w:rsid w:val="00583B93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92B"/>
    <w:rsid w:val="005D0A5C"/>
    <w:rsid w:val="005D0B62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761"/>
    <w:rsid w:val="0062178F"/>
    <w:rsid w:val="00621B93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FEA"/>
    <w:rsid w:val="006366D8"/>
    <w:rsid w:val="00636712"/>
    <w:rsid w:val="00636730"/>
    <w:rsid w:val="00636CBB"/>
    <w:rsid w:val="00637426"/>
    <w:rsid w:val="00637741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894"/>
    <w:rsid w:val="0068794D"/>
    <w:rsid w:val="00687AF0"/>
    <w:rsid w:val="00687C77"/>
    <w:rsid w:val="00687DA3"/>
    <w:rsid w:val="0069001B"/>
    <w:rsid w:val="006903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82B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400A9"/>
    <w:rsid w:val="007404CA"/>
    <w:rsid w:val="00740543"/>
    <w:rsid w:val="00740D3F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AE5"/>
    <w:rsid w:val="00750BB7"/>
    <w:rsid w:val="007510D9"/>
    <w:rsid w:val="007514C1"/>
    <w:rsid w:val="00751A5B"/>
    <w:rsid w:val="00751AEF"/>
    <w:rsid w:val="00751E6E"/>
    <w:rsid w:val="00751E8E"/>
    <w:rsid w:val="00752187"/>
    <w:rsid w:val="00752568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438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3EE7"/>
    <w:rsid w:val="0079404A"/>
    <w:rsid w:val="00794061"/>
    <w:rsid w:val="0079578C"/>
    <w:rsid w:val="00795B41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B88"/>
    <w:rsid w:val="007F4CB9"/>
    <w:rsid w:val="007F514B"/>
    <w:rsid w:val="007F5DB1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2193"/>
    <w:rsid w:val="0081246E"/>
    <w:rsid w:val="008124EF"/>
    <w:rsid w:val="008124F4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3421"/>
    <w:rsid w:val="0082342B"/>
    <w:rsid w:val="00823676"/>
    <w:rsid w:val="008236AC"/>
    <w:rsid w:val="00823840"/>
    <w:rsid w:val="0082385A"/>
    <w:rsid w:val="00823B24"/>
    <w:rsid w:val="00824054"/>
    <w:rsid w:val="00824420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7E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CE0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6B3"/>
    <w:rsid w:val="009957C7"/>
    <w:rsid w:val="00995A42"/>
    <w:rsid w:val="00995B88"/>
    <w:rsid w:val="009962BC"/>
    <w:rsid w:val="009967A5"/>
    <w:rsid w:val="0099741A"/>
    <w:rsid w:val="0099757F"/>
    <w:rsid w:val="00997708"/>
    <w:rsid w:val="00997B0B"/>
    <w:rsid w:val="00997E49"/>
    <w:rsid w:val="009A00D0"/>
    <w:rsid w:val="009A056E"/>
    <w:rsid w:val="009A0C7C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9AB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5DFF"/>
    <w:rsid w:val="009C6033"/>
    <w:rsid w:val="009C625F"/>
    <w:rsid w:val="009C6338"/>
    <w:rsid w:val="009C6ED3"/>
    <w:rsid w:val="009C746D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3FE"/>
    <w:rsid w:val="009F14C1"/>
    <w:rsid w:val="009F187B"/>
    <w:rsid w:val="009F1C17"/>
    <w:rsid w:val="009F1D38"/>
    <w:rsid w:val="009F1DEB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B4F"/>
    <w:rsid w:val="00A05CED"/>
    <w:rsid w:val="00A05D56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31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86E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6F8"/>
    <w:rsid w:val="00A54730"/>
    <w:rsid w:val="00A54859"/>
    <w:rsid w:val="00A549F3"/>
    <w:rsid w:val="00A54C1E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7D7"/>
    <w:rsid w:val="00AA4A75"/>
    <w:rsid w:val="00AA5351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2411"/>
    <w:rsid w:val="00AB2CAB"/>
    <w:rsid w:val="00AB30AA"/>
    <w:rsid w:val="00AB33A5"/>
    <w:rsid w:val="00AB3728"/>
    <w:rsid w:val="00AB3A34"/>
    <w:rsid w:val="00AB3A3D"/>
    <w:rsid w:val="00AB3BA5"/>
    <w:rsid w:val="00AB3CD7"/>
    <w:rsid w:val="00AB43AF"/>
    <w:rsid w:val="00AB485D"/>
    <w:rsid w:val="00AB48EC"/>
    <w:rsid w:val="00AB4920"/>
    <w:rsid w:val="00AB4AFE"/>
    <w:rsid w:val="00AB4B0A"/>
    <w:rsid w:val="00AB4C79"/>
    <w:rsid w:val="00AB4F4D"/>
    <w:rsid w:val="00AB5B96"/>
    <w:rsid w:val="00AB5C28"/>
    <w:rsid w:val="00AB5C5B"/>
    <w:rsid w:val="00AB5CF2"/>
    <w:rsid w:val="00AB5E6B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92D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D4F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77B4F"/>
    <w:rsid w:val="00B80174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76F"/>
    <w:rsid w:val="00BA7BE0"/>
    <w:rsid w:val="00BA7CAC"/>
    <w:rsid w:val="00BA7EDD"/>
    <w:rsid w:val="00BA7FF4"/>
    <w:rsid w:val="00BB00F5"/>
    <w:rsid w:val="00BB039A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DB"/>
    <w:rsid w:val="00C15179"/>
    <w:rsid w:val="00C1540C"/>
    <w:rsid w:val="00C1541F"/>
    <w:rsid w:val="00C15605"/>
    <w:rsid w:val="00C156C6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097B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EE2"/>
    <w:rsid w:val="00C22F59"/>
    <w:rsid w:val="00C2301A"/>
    <w:rsid w:val="00C23503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211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CE8"/>
    <w:rsid w:val="00C71CE9"/>
    <w:rsid w:val="00C723A7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1E4D"/>
    <w:rsid w:val="00CD1E70"/>
    <w:rsid w:val="00CD20D4"/>
    <w:rsid w:val="00CD20D9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465B"/>
    <w:rsid w:val="00CE46C7"/>
    <w:rsid w:val="00CE46D3"/>
    <w:rsid w:val="00CE47E8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278"/>
    <w:rsid w:val="00D2643A"/>
    <w:rsid w:val="00D265D3"/>
    <w:rsid w:val="00D267EC"/>
    <w:rsid w:val="00D2698D"/>
    <w:rsid w:val="00D273CD"/>
    <w:rsid w:val="00D27D83"/>
    <w:rsid w:val="00D27E88"/>
    <w:rsid w:val="00D27EF0"/>
    <w:rsid w:val="00D30287"/>
    <w:rsid w:val="00D30377"/>
    <w:rsid w:val="00D307A2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66"/>
    <w:rsid w:val="00D60095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81E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5A8"/>
    <w:rsid w:val="00E30738"/>
    <w:rsid w:val="00E30914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D74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6EA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765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7DA"/>
    <w:rsid w:val="00F03A95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579"/>
    <w:rsid w:val="00F83588"/>
    <w:rsid w:val="00F83940"/>
    <w:rsid w:val="00F83BEF"/>
    <w:rsid w:val="00F840C3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66F"/>
    <w:rsid w:val="00F92C49"/>
    <w:rsid w:val="00F92D90"/>
    <w:rsid w:val="00F92DBF"/>
    <w:rsid w:val="00F9353B"/>
    <w:rsid w:val="00F93593"/>
    <w:rsid w:val="00F936AF"/>
    <w:rsid w:val="00F9394C"/>
    <w:rsid w:val="00F93F95"/>
    <w:rsid w:val="00F94289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38A"/>
    <w:rsid w:val="00F965E2"/>
    <w:rsid w:val="00F966C1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1B0"/>
    <w:rsid w:val="00FA4290"/>
    <w:rsid w:val="00FA4373"/>
    <w:rsid w:val="00FA43C2"/>
    <w:rsid w:val="00FA46AA"/>
    <w:rsid w:val="00FA4AD9"/>
    <w:rsid w:val="00FA4BE2"/>
    <w:rsid w:val="00FA4BE7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89B"/>
    <w:rsid w:val="00FF38AA"/>
    <w:rsid w:val="00FF39A7"/>
    <w:rsid w:val="00FF3D0D"/>
    <w:rsid w:val="00FF3F99"/>
    <w:rsid w:val="00FF42D0"/>
    <w:rsid w:val="00FF4508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CB122-6A82-455A-B8B1-BA60CE37F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426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Jiraporn Chaobon</cp:lastModifiedBy>
  <cp:revision>2</cp:revision>
  <cp:lastPrinted>2022-11-01T13:11:00Z</cp:lastPrinted>
  <dcterms:created xsi:type="dcterms:W3CDTF">2022-11-09T07:46:00Z</dcterms:created>
  <dcterms:modified xsi:type="dcterms:W3CDTF">2022-11-09T07:46:00Z</dcterms:modified>
</cp:coreProperties>
</file>