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F3A4D" w14:textId="127F391C" w:rsidR="00DB308D" w:rsidRPr="003219EE" w:rsidRDefault="00DB308D" w:rsidP="00DD23C9">
      <w:pPr>
        <w:pStyle w:val="Reference"/>
        <w:rPr>
          <w:rFonts w:ascii="Angsana New" w:hAnsi="Angsana New" w:cs="Angsana New"/>
          <w:lang w:val="en-US" w:bidi="th-TH"/>
        </w:rPr>
      </w:pPr>
    </w:p>
    <w:p w14:paraId="7555CD51" w14:textId="5C463642" w:rsidR="00AD3B26" w:rsidRPr="003219EE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3219EE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r w:rsidR="00637EE6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 จำกัด (มหาชน)</w:t>
      </w:r>
    </w:p>
    <w:p w14:paraId="77B2815A" w14:textId="2F35299A" w:rsidR="003F16DE" w:rsidRPr="00B13861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6"/>
          <w:szCs w:val="36"/>
        </w:rPr>
      </w:pPr>
    </w:p>
    <w:p w14:paraId="33857DB1" w14:textId="0B32F857" w:rsidR="00A05F0A" w:rsidRPr="003219EE" w:rsidRDefault="008A47CF" w:rsidP="008A47CF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ข้าพเจ้าได้สอบทานงบแสดงฐานะการเงินรวม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ของบริษัท ไพลอน จำกัด (มหาชน)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และบริษัทย่อย</w:t>
      </w:r>
      <w:r w:rsidR="00BA075A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และเฉพาะของบริษัท ไพลอน จำกัด (มหาชน)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ณ วันที่ </w:t>
      </w:r>
      <w:r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30 </w:t>
      </w:r>
      <w:r w:rsidR="0051404F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กันย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ายน </w:t>
      </w:r>
      <w:r w:rsidRPr="003219EE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</w:t>
      </w:r>
      <w:r w:rsidR="00342CFB">
        <w:rPr>
          <w:rFonts w:ascii="Angsana New" w:hAnsi="Angsana New" w:cs="Angsana New"/>
          <w:spacing w:val="-2"/>
          <w:sz w:val="32"/>
          <w:szCs w:val="32"/>
          <w:lang w:val="en-US" w:bidi="th-TH"/>
        </w:rPr>
        <w:t>5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งบกำไรขาดทุนและกำไรขาดทุน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เบ็ดเสร็จอื่นรวมและเฉพาะของบริษัท สำหรับงวดสามเดือนและ</w:t>
      </w:r>
      <w:r w:rsidR="0051404F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เ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</w:t>
      </w:r>
      <w:r w:rsidR="0051404F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้า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Pr="003219EE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30 </w:t>
      </w:r>
      <w:r w:rsidR="0051404F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กันย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ายน </w:t>
      </w:r>
      <w:r w:rsidRPr="003219EE">
        <w:rPr>
          <w:rFonts w:ascii="Angsana New" w:hAnsi="Angsana New" w:cs="Angsana New"/>
          <w:spacing w:val="-4"/>
          <w:sz w:val="32"/>
          <w:szCs w:val="32"/>
          <w:lang w:val="en-US" w:bidi="th-TH"/>
        </w:rPr>
        <w:t>256</w:t>
      </w:r>
      <w:r w:rsidR="00342CFB">
        <w:rPr>
          <w:rFonts w:ascii="Angsana New" w:hAnsi="Angsana New" w:cs="Angsana New"/>
          <w:spacing w:val="-4"/>
          <w:sz w:val="32"/>
          <w:szCs w:val="32"/>
          <w:lang w:val="en-US" w:bidi="th-TH"/>
        </w:rPr>
        <w:t>5</w:t>
      </w:r>
      <w:r w:rsidRPr="003219E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="00E114D3"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3219EE">
        <w:rPr>
          <w:rFonts w:ascii="Angsana New" w:hAnsi="Angsana New" w:cs="Angsana New"/>
          <w:sz w:val="32"/>
          <w:szCs w:val="32"/>
          <w:cs/>
          <w:lang w:bidi="th-TH"/>
        </w:rPr>
        <w:t>ด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เฉพาะของบริษัท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233EDD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สำหรับงวด</w:t>
      </w:r>
      <w:r w:rsidR="0051404F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เ</w:t>
      </w:r>
      <w:r w:rsidR="00BE3448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</w:t>
      </w:r>
      <w:r w:rsidR="0051404F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้า</w:t>
      </w:r>
      <w:r w:rsidR="00233EDD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เดือนสิ้นสุด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วันเดียวกันและหมายเหตุประกอบงบการเงินระหว่าง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กาล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แบบย่อ </w:t>
      </w:r>
      <w:r w:rsidR="00E114D3" w:rsidRPr="003219EE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>ซึ่งผู้บ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กาลเหล่านี้ตามมาตรฐานการบัญชี ฉบับที่ </w:t>
      </w:r>
      <w:r w:rsidR="00E114D3" w:rsidRPr="003219EE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="00E114D3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ผู้รับผิดชอบในการรายงานให้ข้อสรุปเกี่ยวกับข้อมูลทางการเงินระหว่างกาลดังกล่าวจากผลการสอบทาน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ของข้าพเจ้า</w:t>
      </w:r>
    </w:p>
    <w:p w14:paraId="63B7B407" w14:textId="77777777" w:rsidR="00CD4D4E" w:rsidRPr="00827754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B13861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1AA599F5" w14:textId="5E3C0F19" w:rsidR="00A05F0A" w:rsidRPr="003219EE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3219E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D23C9" w:rsidRPr="003219EE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3219EE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78CCA470" w14:textId="06CC4006" w:rsidR="001307FE" w:rsidRDefault="001307F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4C0D59B" w14:textId="54CF9AB0" w:rsidR="00B13861" w:rsidRDefault="00B13861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B6E23AF" w14:textId="0B5BD0EF" w:rsidR="00B13861" w:rsidRDefault="00B13861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C6B2AED" w14:textId="207C8813" w:rsidR="00B13861" w:rsidRDefault="00B13861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47D14AC" w14:textId="77777777" w:rsidR="00AA6683" w:rsidRDefault="00AA668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EED6D5A" w14:textId="55890F87" w:rsidR="00AA6683" w:rsidRDefault="00AA668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6259539" w14:textId="77777777" w:rsidR="00AA6683" w:rsidRPr="003219EE" w:rsidRDefault="00AA668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B13861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035B5E6C" w14:textId="5DCD674E" w:rsidR="004E0394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3219EE">
        <w:rPr>
          <w:rFonts w:ascii="Angsana New" w:hAnsi="Angsana New" w:cs="Angsana New"/>
          <w:sz w:val="32"/>
          <w:szCs w:val="32"/>
          <w:lang w:bidi="th-TH"/>
        </w:rPr>
        <w:t>34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C00F6AD" w14:textId="039374D6" w:rsidR="001307FE" w:rsidRPr="00AA6683" w:rsidRDefault="001307F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AF5EE50" w14:textId="1B9C8B90" w:rsidR="001307FE" w:rsidRPr="00AA6683" w:rsidRDefault="001307F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FA2D52C" w14:textId="77777777" w:rsidR="00B13861" w:rsidRPr="00AA6683" w:rsidRDefault="00B13861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1932269" w14:textId="249BD77C" w:rsidR="001307FE" w:rsidRPr="00AA6683" w:rsidRDefault="001307F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9A67283" w14:textId="77777777" w:rsidR="001307FE" w:rsidRPr="00AA6683" w:rsidRDefault="001307F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F5D96CD" w14:textId="77777777" w:rsidR="00CF612D" w:rsidRPr="00AA6683" w:rsidRDefault="00CF612D" w:rsidP="00CF612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A668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นางสาวศันสนีย์  พูลสวัสดิ์</w:t>
      </w:r>
    </w:p>
    <w:p w14:paraId="246F1AF4" w14:textId="77777777" w:rsidR="00CF612D" w:rsidRPr="003219EE" w:rsidRDefault="00CF612D" w:rsidP="00CF612D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5569CC5E" w14:textId="77777777" w:rsidR="00CF612D" w:rsidRPr="003219EE" w:rsidRDefault="00CF612D" w:rsidP="00CF612D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3219EE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3219EE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3219EE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3219EE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3219EE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740E32" w14:textId="5F6A3CE3" w:rsidR="002A4A93" w:rsidRPr="003219EE" w:rsidRDefault="00CC16D5" w:rsidP="002A4A9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307FE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58169C" w:rsidRPr="001307FE">
        <w:rPr>
          <w:rFonts w:ascii="Angsana New" w:hAnsi="Angsana New" w:cs="Angsana New"/>
          <w:sz w:val="32"/>
          <w:szCs w:val="32"/>
          <w:lang w:val="en-US" w:bidi="th-TH"/>
        </w:rPr>
        <w:t>0</w:t>
      </w:r>
      <w:r w:rsidR="00CC23D8" w:rsidRPr="001307F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CC23D8" w:rsidRPr="001307FE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="00927590" w:rsidRPr="001307FE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342CFB" w:rsidRPr="001307FE">
        <w:rPr>
          <w:rFonts w:ascii="Angsana New" w:hAnsi="Angsana New" w:cs="Angsana New"/>
          <w:sz w:val="32"/>
          <w:szCs w:val="32"/>
          <w:lang w:val="en-US" w:bidi="th-TH"/>
        </w:rPr>
        <w:t>5</w:t>
      </w:r>
    </w:p>
    <w:sectPr w:rsidR="002A4A93" w:rsidRPr="003219EE" w:rsidSect="00B13861">
      <w:headerReference w:type="even" r:id="rId11"/>
      <w:headerReference w:type="default" r:id="rId12"/>
      <w:headerReference w:type="first" r:id="rId13"/>
      <w:pgSz w:w="11907" w:h="16840" w:code="9"/>
      <w:pgMar w:top="2304" w:right="1152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3C731" w14:textId="77777777" w:rsidR="00C941BA" w:rsidRDefault="00C941BA">
      <w:r>
        <w:separator/>
      </w:r>
    </w:p>
  </w:endnote>
  <w:endnote w:type="continuationSeparator" w:id="0">
    <w:p w14:paraId="44702FF5" w14:textId="77777777" w:rsidR="00C941BA" w:rsidRDefault="00C94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F2414" w14:textId="77777777" w:rsidR="00C941BA" w:rsidRDefault="00C941BA">
      <w:bookmarkStart w:id="0" w:name="_Hlk482348182"/>
      <w:bookmarkEnd w:id="0"/>
      <w:r>
        <w:separator/>
      </w:r>
    </w:p>
  </w:footnote>
  <w:footnote w:type="continuationSeparator" w:id="0">
    <w:p w14:paraId="6429697D" w14:textId="77777777" w:rsidR="00C941BA" w:rsidRDefault="00C94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406FB68D" w:rsidR="00B63D0E" w:rsidRDefault="00B63D0E" w:rsidP="00D96128">
    <w:pPr>
      <w:pStyle w:val="Header"/>
      <w:jc w:val="right"/>
    </w:pPr>
  </w:p>
  <w:p w14:paraId="6E8E3DA0" w14:textId="1394C9F8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74AD4B00" w:rsidR="00D15EA5" w:rsidRDefault="00D15EA5" w:rsidP="00AA6683">
    <w:pPr>
      <w:pStyle w:val="Header"/>
      <w:tabs>
        <w:tab w:val="clear" w:pos="8562"/>
        <w:tab w:val="left" w:pos="5328"/>
      </w:tabs>
      <w:spacing w:after="2280"/>
    </w:pPr>
  </w:p>
  <w:p w14:paraId="1B1B7861" w14:textId="5E52B3BF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617FB859" w14:textId="77777777" w:rsidR="00D460E7" w:rsidRPr="00AA6683" w:rsidRDefault="00D460E7" w:rsidP="00D15EA5">
    <w:pPr>
      <w:pStyle w:val="Header"/>
      <w:rPr>
        <w:sz w:val="20"/>
        <w:szCs w:val="24"/>
      </w:rPr>
    </w:pPr>
    <w:bookmarkStart w:id="1" w:name="Footer3_tbl"/>
    <w:bookmarkEnd w:id="1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5644231">
    <w:abstractNumId w:val="3"/>
  </w:num>
  <w:num w:numId="2" w16cid:durableId="143545987">
    <w:abstractNumId w:val="2"/>
  </w:num>
  <w:num w:numId="3" w16cid:durableId="192305389">
    <w:abstractNumId w:val="1"/>
  </w:num>
  <w:num w:numId="4" w16cid:durableId="1936211864">
    <w:abstractNumId w:val="0"/>
  </w:num>
  <w:num w:numId="5" w16cid:durableId="956376984">
    <w:abstractNumId w:val="6"/>
  </w:num>
  <w:num w:numId="6" w16cid:durableId="2066484486">
    <w:abstractNumId w:val="5"/>
  </w:num>
  <w:num w:numId="7" w16cid:durableId="1881353785">
    <w:abstractNumId w:val="10"/>
  </w:num>
  <w:num w:numId="8" w16cid:durableId="219220148">
    <w:abstractNumId w:val="16"/>
  </w:num>
  <w:num w:numId="9" w16cid:durableId="885215624">
    <w:abstractNumId w:val="5"/>
  </w:num>
  <w:num w:numId="10" w16cid:durableId="281765232">
    <w:abstractNumId w:val="15"/>
  </w:num>
  <w:num w:numId="11" w16cid:durableId="700982776">
    <w:abstractNumId w:val="13"/>
  </w:num>
  <w:num w:numId="12" w16cid:durableId="28117496">
    <w:abstractNumId w:val="4"/>
  </w:num>
  <w:num w:numId="13" w16cid:durableId="1642660795">
    <w:abstractNumId w:val="8"/>
  </w:num>
  <w:num w:numId="14" w16cid:durableId="1634214949">
    <w:abstractNumId w:val="7"/>
  </w:num>
  <w:num w:numId="15" w16cid:durableId="664474493">
    <w:abstractNumId w:val="8"/>
  </w:num>
  <w:num w:numId="16" w16cid:durableId="422725096">
    <w:abstractNumId w:val="9"/>
  </w:num>
  <w:num w:numId="17" w16cid:durableId="1759785202">
    <w:abstractNumId w:val="11"/>
  </w:num>
  <w:num w:numId="18" w16cid:durableId="187644636">
    <w:abstractNumId w:val="15"/>
  </w:num>
  <w:num w:numId="19" w16cid:durableId="1089275137">
    <w:abstractNumId w:val="13"/>
  </w:num>
  <w:num w:numId="20" w16cid:durableId="1484737475">
    <w:abstractNumId w:val="4"/>
  </w:num>
  <w:num w:numId="21" w16cid:durableId="1077243009">
    <w:abstractNumId w:val="8"/>
  </w:num>
  <w:num w:numId="22" w16cid:durableId="298345765">
    <w:abstractNumId w:val="7"/>
  </w:num>
  <w:num w:numId="23" w16cid:durableId="1148979322">
    <w:abstractNumId w:val="7"/>
  </w:num>
  <w:num w:numId="24" w16cid:durableId="298151968">
    <w:abstractNumId w:val="7"/>
  </w:num>
  <w:num w:numId="25" w16cid:durableId="1636791644">
    <w:abstractNumId w:val="8"/>
  </w:num>
  <w:num w:numId="26" w16cid:durableId="1746024304">
    <w:abstractNumId w:val="8"/>
  </w:num>
  <w:num w:numId="27" w16cid:durableId="1733503590">
    <w:abstractNumId w:val="8"/>
  </w:num>
  <w:num w:numId="28" w16cid:durableId="622342993">
    <w:abstractNumId w:val="14"/>
  </w:num>
  <w:num w:numId="29" w16cid:durableId="1599094086">
    <w:abstractNumId w:val="14"/>
  </w:num>
  <w:num w:numId="30" w16cid:durableId="1888831646">
    <w:abstractNumId w:val="14"/>
  </w:num>
  <w:num w:numId="31" w16cid:durableId="219436937">
    <w:abstractNumId w:val="12"/>
  </w:num>
  <w:num w:numId="32" w16cid:durableId="874082645">
    <w:abstractNumId w:val="12"/>
  </w:num>
  <w:num w:numId="33" w16cid:durableId="135588938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2834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3F95"/>
    <w:rsid w:val="000E52CE"/>
    <w:rsid w:val="000E5A3D"/>
    <w:rsid w:val="000F3AAB"/>
    <w:rsid w:val="000F6E25"/>
    <w:rsid w:val="0010024C"/>
    <w:rsid w:val="001011DF"/>
    <w:rsid w:val="00107DF2"/>
    <w:rsid w:val="00112B69"/>
    <w:rsid w:val="001275E9"/>
    <w:rsid w:val="001307FE"/>
    <w:rsid w:val="001316D3"/>
    <w:rsid w:val="00134B1D"/>
    <w:rsid w:val="001554CD"/>
    <w:rsid w:val="00155A91"/>
    <w:rsid w:val="001613E2"/>
    <w:rsid w:val="001632CA"/>
    <w:rsid w:val="0016459D"/>
    <w:rsid w:val="00167017"/>
    <w:rsid w:val="00180C2E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A4A93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9EE"/>
    <w:rsid w:val="00321A76"/>
    <w:rsid w:val="00330AA1"/>
    <w:rsid w:val="00335E5B"/>
    <w:rsid w:val="00342CFB"/>
    <w:rsid w:val="00354F5D"/>
    <w:rsid w:val="00365ECE"/>
    <w:rsid w:val="003744DA"/>
    <w:rsid w:val="003757DE"/>
    <w:rsid w:val="00384904"/>
    <w:rsid w:val="003A138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0A0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669D9"/>
    <w:rsid w:val="00481FE7"/>
    <w:rsid w:val="0048532C"/>
    <w:rsid w:val="004865EB"/>
    <w:rsid w:val="0049103F"/>
    <w:rsid w:val="004A0DFE"/>
    <w:rsid w:val="004A3C62"/>
    <w:rsid w:val="004B5AA1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1404F"/>
    <w:rsid w:val="0052186A"/>
    <w:rsid w:val="00527E02"/>
    <w:rsid w:val="005321DA"/>
    <w:rsid w:val="00547541"/>
    <w:rsid w:val="00551365"/>
    <w:rsid w:val="005627FF"/>
    <w:rsid w:val="00577D61"/>
    <w:rsid w:val="0058169C"/>
    <w:rsid w:val="005822AC"/>
    <w:rsid w:val="005A7C19"/>
    <w:rsid w:val="005B0B76"/>
    <w:rsid w:val="005B405A"/>
    <w:rsid w:val="005B50CC"/>
    <w:rsid w:val="005B65F3"/>
    <w:rsid w:val="005B7C14"/>
    <w:rsid w:val="005C2CCB"/>
    <w:rsid w:val="005C6479"/>
    <w:rsid w:val="005C69FD"/>
    <w:rsid w:val="005D35B2"/>
    <w:rsid w:val="005D399F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08EE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E4AC6"/>
    <w:rsid w:val="006F1B19"/>
    <w:rsid w:val="006F29ED"/>
    <w:rsid w:val="006F4F77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128F7"/>
    <w:rsid w:val="00812938"/>
    <w:rsid w:val="00827754"/>
    <w:rsid w:val="00827B71"/>
    <w:rsid w:val="00830DAC"/>
    <w:rsid w:val="0083134C"/>
    <w:rsid w:val="00832F51"/>
    <w:rsid w:val="008348E9"/>
    <w:rsid w:val="00843100"/>
    <w:rsid w:val="00847054"/>
    <w:rsid w:val="00850F25"/>
    <w:rsid w:val="008534AA"/>
    <w:rsid w:val="00854CFC"/>
    <w:rsid w:val="008719C2"/>
    <w:rsid w:val="00877FDF"/>
    <w:rsid w:val="00884FF7"/>
    <w:rsid w:val="00894ACE"/>
    <w:rsid w:val="008A47CF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5D6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95E23"/>
    <w:rsid w:val="009A1787"/>
    <w:rsid w:val="009A38A5"/>
    <w:rsid w:val="009A4F5A"/>
    <w:rsid w:val="009B0B89"/>
    <w:rsid w:val="009B1F44"/>
    <w:rsid w:val="009B4573"/>
    <w:rsid w:val="009C002A"/>
    <w:rsid w:val="009E278C"/>
    <w:rsid w:val="009E72B7"/>
    <w:rsid w:val="009F6EDC"/>
    <w:rsid w:val="009F7FB5"/>
    <w:rsid w:val="00A00C86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45B61"/>
    <w:rsid w:val="00A472D1"/>
    <w:rsid w:val="00A50449"/>
    <w:rsid w:val="00A52E1B"/>
    <w:rsid w:val="00A5746F"/>
    <w:rsid w:val="00A60F49"/>
    <w:rsid w:val="00A61E15"/>
    <w:rsid w:val="00A64FC0"/>
    <w:rsid w:val="00A66F91"/>
    <w:rsid w:val="00A70229"/>
    <w:rsid w:val="00A918D1"/>
    <w:rsid w:val="00A93A9A"/>
    <w:rsid w:val="00AA5C16"/>
    <w:rsid w:val="00AA6683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3861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075A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3448"/>
    <w:rsid w:val="00BE4988"/>
    <w:rsid w:val="00BF1C24"/>
    <w:rsid w:val="00BF3F9B"/>
    <w:rsid w:val="00BF5E73"/>
    <w:rsid w:val="00C06939"/>
    <w:rsid w:val="00C21E3B"/>
    <w:rsid w:val="00C23EE0"/>
    <w:rsid w:val="00C35B1A"/>
    <w:rsid w:val="00C41C7D"/>
    <w:rsid w:val="00C63023"/>
    <w:rsid w:val="00C63743"/>
    <w:rsid w:val="00C71F97"/>
    <w:rsid w:val="00C76C6C"/>
    <w:rsid w:val="00C80EC5"/>
    <w:rsid w:val="00C86BB9"/>
    <w:rsid w:val="00C8772C"/>
    <w:rsid w:val="00C941BA"/>
    <w:rsid w:val="00CA43FD"/>
    <w:rsid w:val="00CB18EB"/>
    <w:rsid w:val="00CB441E"/>
    <w:rsid w:val="00CC16D5"/>
    <w:rsid w:val="00CC23D8"/>
    <w:rsid w:val="00CC72E9"/>
    <w:rsid w:val="00CC7BEF"/>
    <w:rsid w:val="00CD25C2"/>
    <w:rsid w:val="00CD4D4E"/>
    <w:rsid w:val="00CE0C9A"/>
    <w:rsid w:val="00CE24E5"/>
    <w:rsid w:val="00CE41DB"/>
    <w:rsid w:val="00CE4B2F"/>
    <w:rsid w:val="00CE4D96"/>
    <w:rsid w:val="00CF5703"/>
    <w:rsid w:val="00CF612D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1ADC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72C8"/>
    <w:rsid w:val="00DB0D30"/>
    <w:rsid w:val="00DB18D9"/>
    <w:rsid w:val="00DB308D"/>
    <w:rsid w:val="00DB3E06"/>
    <w:rsid w:val="00DB5F40"/>
    <w:rsid w:val="00DD1E47"/>
    <w:rsid w:val="00DD23C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07D1"/>
    <w:rsid w:val="00E9110B"/>
    <w:rsid w:val="00EA2B6F"/>
    <w:rsid w:val="00EB3478"/>
    <w:rsid w:val="00EB36B9"/>
    <w:rsid w:val="00EB4B39"/>
    <w:rsid w:val="00EB6FE3"/>
    <w:rsid w:val="00ED29E4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87AA0"/>
    <w:rsid w:val="00F909CD"/>
    <w:rsid w:val="00F974D1"/>
    <w:rsid w:val="00FA16E0"/>
    <w:rsid w:val="00FA3966"/>
    <w:rsid w:val="00FC1304"/>
    <w:rsid w:val="00FC4397"/>
    <w:rsid w:val="00FD05AD"/>
    <w:rsid w:val="00FD0666"/>
    <w:rsid w:val="00FD7295"/>
    <w:rsid w:val="00FE2187"/>
    <w:rsid w:val="00FE320C"/>
    <w:rsid w:val="00FF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3" ma:contentTypeDescription="Create a new document." ma:contentTypeScope="" ma:versionID="c131e92324ad32f2de53e68511f6748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790e3aea9c9f03e2f2d1095cc2cab9a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F422B1-C690-4859-86A1-846F00EE1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2018-11-09T06:02:00Z</cp:lastPrinted>
  <dcterms:created xsi:type="dcterms:W3CDTF">2022-11-08T10:00:00Z</dcterms:created>
  <dcterms:modified xsi:type="dcterms:W3CDTF">2022-11-08T10:00:00Z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