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6E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2D5C12">
        <w:rPr>
          <w:rFonts w:ascii="Angsana New" w:hAnsi="Angsana New" w:hint="cs"/>
          <w:sz w:val="30"/>
          <w:szCs w:val="30"/>
          <w:cs/>
        </w:rPr>
        <w:t>4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2D5C12">
        <w:rPr>
          <w:rFonts w:ascii="Angsana New" w:hAnsi="Angsana New" w:hint="cs"/>
          <w:sz w:val="30"/>
          <w:szCs w:val="30"/>
          <w:cs/>
        </w:rPr>
        <w:t>4</w:t>
      </w:r>
    </w:p>
    <w:p w:rsidR="0037509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Pr="007D4869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lastRenderedPageBreak/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CB77F2" w:rsidP="00B12A2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12A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77345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B12A21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77345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655787" w:rsidRPr="00655787" w:rsidTr="004B1EAF">
        <w:tc>
          <w:tcPr>
            <w:tcW w:w="2942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655787" w:rsidRPr="00655787" w:rsidRDefault="00655787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55787" w:rsidRPr="00655787" w:rsidRDefault="00655787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55787" w:rsidRPr="00655787" w:rsidRDefault="00655787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655787" w:rsidRPr="00B12A21" w:rsidRDefault="0065578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655787" w:rsidRPr="00655787" w:rsidRDefault="0065578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677345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B12A21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B12A21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:rsidTr="007F05B0">
        <w:tc>
          <w:tcPr>
            <w:tcW w:w="2942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3F250B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B12A21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84EE6" w:rsidRPr="003F250B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3F250B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77345" w:rsidRDefault="00097572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097572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B12A21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B12A21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B12A21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B12A21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B12A21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3F250B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677345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FB7FAE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2565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:rsidR="00097572" w:rsidRPr="00781CC4" w:rsidRDefault="0009757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A40068">
        <w:rPr>
          <w:rFonts w:ascii="Angsana New" w:hAnsi="Angsana New" w:hint="cs"/>
          <w:sz w:val="30"/>
          <w:szCs w:val="30"/>
          <w:cs/>
        </w:rPr>
        <w:t>และ</w:t>
      </w:r>
      <w:r w:rsidR="00B12A21">
        <w:rPr>
          <w:rFonts w:ascii="Angsana New" w:hAnsi="Angsana New" w:hint="cs"/>
          <w:sz w:val="30"/>
          <w:szCs w:val="30"/>
          <w:cs/>
        </w:rPr>
        <w:t>เก้า</w:t>
      </w:r>
      <w:r w:rsidR="00A4006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B12A21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097572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097572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097572">
        <w:rPr>
          <w:rFonts w:ascii="Angsana New" w:hAnsi="Angsana New" w:hint="cs"/>
          <w:sz w:val="30"/>
          <w:szCs w:val="30"/>
          <w:cs/>
        </w:rPr>
        <w:t>4</w:t>
      </w:r>
    </w:p>
    <w:p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A39CB">
        <w:rPr>
          <w:rFonts w:ascii="Angsana New" w:hAnsi="Angsana New" w:hint="cs"/>
          <w:sz w:val="30"/>
          <w:szCs w:val="30"/>
          <w:cs/>
        </w:rPr>
        <w:t xml:space="preserve">30 </w:t>
      </w:r>
      <w:r w:rsidR="00B12A21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97572">
        <w:rPr>
          <w:rFonts w:ascii="Angsana New" w:hAnsi="Angsana New" w:hint="cs"/>
          <w:sz w:val="30"/>
          <w:szCs w:val="30"/>
          <w:cs/>
        </w:rPr>
        <w:t>5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97572">
        <w:rPr>
          <w:rFonts w:ascii="Angsana New" w:hAnsi="Angsana New" w:hint="cs"/>
          <w:sz w:val="30"/>
          <w:szCs w:val="30"/>
          <w:cs/>
        </w:rPr>
        <w:t>4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13700D" w:rsidRDefault="00097572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13700D" w:rsidRDefault="00097572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97572" w:rsidRPr="0013700D" w:rsidRDefault="00097572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97572" w:rsidRPr="0013700D" w:rsidRDefault="00097572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2A21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12A21" w:rsidRPr="002160C7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B12A21" w:rsidRPr="001C1219" w:rsidRDefault="001C121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35,455</w:t>
            </w:r>
          </w:p>
        </w:tc>
        <w:tc>
          <w:tcPr>
            <w:tcW w:w="284" w:type="dxa"/>
          </w:tcPr>
          <w:p w:rsidR="00B12A21" w:rsidRPr="00B12A21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A21">
              <w:rPr>
                <w:rFonts w:ascii="Angsana New" w:hAnsi="Angsana New"/>
                <w:sz w:val="30"/>
                <w:szCs w:val="30"/>
                <w:cs/>
              </w:rPr>
              <w:t>24,575</w:t>
            </w:r>
          </w:p>
        </w:tc>
      </w:tr>
      <w:tr w:rsidR="00B12A21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B12A21" w:rsidRPr="0013700D" w:rsidRDefault="00B12A2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2160C7" w:rsidRDefault="00B12A21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12A21" w:rsidRPr="0013700D" w:rsidRDefault="00B12A21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13700D" w:rsidRDefault="00B12A21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1C1219" w:rsidRDefault="001C1219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84" w:type="dxa"/>
          </w:tcPr>
          <w:p w:rsidR="00B12A21" w:rsidRPr="00B12A21" w:rsidRDefault="00B12A2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A21">
              <w:rPr>
                <w:rFonts w:ascii="Angsana New" w:hAnsi="Angsana New"/>
                <w:sz w:val="30"/>
                <w:szCs w:val="30"/>
              </w:rPr>
              <w:t>3</w:t>
            </w:r>
            <w:r w:rsidRPr="00B12A21">
              <w:rPr>
                <w:rFonts w:ascii="Angsana New" w:hAnsi="Angsana New"/>
                <w:sz w:val="30"/>
                <w:szCs w:val="30"/>
                <w:cs/>
              </w:rPr>
              <w:t>,484</w:t>
            </w:r>
          </w:p>
        </w:tc>
      </w:tr>
      <w:tr w:rsidR="00B12A21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2160C7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1C1219" w:rsidRDefault="001C121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84" w:type="dxa"/>
          </w:tcPr>
          <w:p w:rsidR="00B12A21" w:rsidRPr="00B12A21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A21">
              <w:rPr>
                <w:rFonts w:ascii="Angsana New" w:hAnsi="Angsana New"/>
                <w:sz w:val="30"/>
                <w:szCs w:val="30"/>
                <w:cs/>
              </w:rPr>
              <w:t>233</w:t>
            </w:r>
          </w:p>
        </w:tc>
      </w:tr>
      <w:tr w:rsidR="00B12A21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2160C7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1C1219" w:rsidRDefault="001C121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2</w:t>
            </w:r>
            <w:r w:rsidR="00B12A21" w:rsidRPr="001C1219">
              <w:rPr>
                <w:rFonts w:ascii="Angsana New" w:hAnsi="Angsana New"/>
                <w:sz w:val="30"/>
                <w:szCs w:val="30"/>
              </w:rPr>
              <w:t>,2</w:t>
            </w:r>
            <w:r w:rsidRPr="001C121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:rsidR="00B12A21" w:rsidRPr="00B12A21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2A21">
              <w:rPr>
                <w:rFonts w:ascii="Angsana New" w:hAnsi="Angsana New"/>
                <w:sz w:val="30"/>
                <w:szCs w:val="30"/>
                <w:cs/>
              </w:rPr>
              <w:t>3,203</w:t>
            </w:r>
          </w:p>
        </w:tc>
      </w:tr>
      <w:tr w:rsidR="00B12A21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12A21" w:rsidRPr="002160C7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12A21" w:rsidRPr="0013700D" w:rsidRDefault="00B12A21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B12A21" w:rsidRPr="001C1219" w:rsidRDefault="001C121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41,488</w:t>
            </w:r>
          </w:p>
        </w:tc>
        <w:tc>
          <w:tcPr>
            <w:tcW w:w="284" w:type="dxa"/>
          </w:tcPr>
          <w:p w:rsidR="00B12A21" w:rsidRPr="00B12A21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A21">
              <w:rPr>
                <w:rFonts w:ascii="Angsana New" w:hAnsi="Angsana New"/>
                <w:sz w:val="30"/>
                <w:szCs w:val="30"/>
                <w:cs/>
              </w:rPr>
              <w:t>30,356</w:t>
            </w:r>
          </w:p>
        </w:tc>
      </w:tr>
      <w:tr w:rsidR="00B12A21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2160C7" w:rsidRDefault="00B12A21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13700D" w:rsidRDefault="00B12A21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1C1219" w:rsidRDefault="001C121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284" w:type="dxa"/>
          </w:tcPr>
          <w:p w:rsidR="00B12A21" w:rsidRPr="00B12A21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A21">
              <w:rPr>
                <w:rFonts w:ascii="Angsana New" w:hAnsi="Angsana New"/>
                <w:sz w:val="30"/>
                <w:szCs w:val="30"/>
                <w:cs/>
              </w:rPr>
              <w:t>4,436</w:t>
            </w:r>
          </w:p>
        </w:tc>
      </w:tr>
      <w:tr w:rsidR="00B12A21" w:rsidRPr="0013700D" w:rsidTr="00100A07">
        <w:trPr>
          <w:cantSplit/>
        </w:trPr>
        <w:tc>
          <w:tcPr>
            <w:tcW w:w="3776" w:type="dxa"/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2160C7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2A21" w:rsidRPr="0013700D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1C1219" w:rsidRDefault="001C121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84" w:type="dxa"/>
          </w:tcPr>
          <w:p w:rsidR="00B12A21" w:rsidRPr="00B12A21" w:rsidRDefault="00B12A2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A21">
              <w:rPr>
                <w:rFonts w:ascii="Angsana New" w:hAnsi="Angsana New"/>
                <w:sz w:val="30"/>
                <w:szCs w:val="30"/>
                <w:cs/>
              </w:rPr>
              <w:t>479</w:t>
            </w:r>
          </w:p>
        </w:tc>
      </w:tr>
      <w:tr w:rsidR="00B12A21" w:rsidRPr="0013700D" w:rsidTr="00100A07">
        <w:trPr>
          <w:cantSplit/>
        </w:trPr>
        <w:tc>
          <w:tcPr>
            <w:tcW w:w="3776" w:type="dxa"/>
          </w:tcPr>
          <w:p w:rsidR="00B12A21" w:rsidRPr="00293A18" w:rsidRDefault="00B12A2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2160C7" w:rsidRDefault="00B12A2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12A21" w:rsidRPr="0013700D" w:rsidRDefault="00B12A21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13700D" w:rsidRDefault="00B12A2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12A21" w:rsidRPr="0013700D" w:rsidRDefault="00B12A21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1C1219" w:rsidRDefault="00B12A2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:rsidR="00B12A21" w:rsidRPr="00B12A21" w:rsidRDefault="00B12A2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2A21" w:rsidRPr="00B12A21" w:rsidRDefault="00B12A21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A21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901214" w:rsidRPr="0013700D" w:rsidTr="00100A07">
        <w:trPr>
          <w:cantSplit/>
        </w:trPr>
        <w:tc>
          <w:tcPr>
            <w:tcW w:w="3776" w:type="dxa"/>
          </w:tcPr>
          <w:p w:rsid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01214" w:rsidRPr="00C82BF6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B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01214" w:rsidRPr="00C82BF6" w:rsidRDefault="00901214" w:rsidP="00A92AB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01214" w:rsidRPr="00C82BF6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B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01214" w:rsidRPr="00901214" w:rsidRDefault="00901214" w:rsidP="00A92AB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01214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84" w:type="dxa"/>
          </w:tcPr>
          <w:p w:rsidR="00901214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01214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</w:tbl>
    <w:p w:rsidR="00364E65" w:rsidRDefault="00364E65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C330BF" w:rsidRDefault="00C330BF"/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97572" w:rsidRPr="00F51F88" w:rsidTr="00255C85">
        <w:trPr>
          <w:cantSplit/>
        </w:trPr>
        <w:tc>
          <w:tcPr>
            <w:tcW w:w="3776" w:type="dxa"/>
          </w:tcPr>
          <w:p w:rsidR="00097572" w:rsidRPr="00E9777E" w:rsidRDefault="00097572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F51F88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097572" w:rsidRPr="00F51F88" w:rsidRDefault="00097572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F51F88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97572" w:rsidRPr="00B14380" w:rsidTr="00255C85">
        <w:trPr>
          <w:cantSplit/>
        </w:trPr>
        <w:tc>
          <w:tcPr>
            <w:tcW w:w="3776" w:type="dxa"/>
          </w:tcPr>
          <w:p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645247"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Pr="005373A3" w:rsidRDefault="00F37DCE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6362D7" w:rsidRDefault="006362D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4" w:type="dxa"/>
          </w:tcPr>
          <w:p w:rsidR="00F37DCE" w:rsidRPr="00B14380" w:rsidRDefault="00F37DCE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2,636</w:t>
            </w:r>
          </w:p>
        </w:tc>
        <w:tc>
          <w:tcPr>
            <w:tcW w:w="283" w:type="dxa"/>
          </w:tcPr>
          <w:p w:rsidR="00F37DCE" w:rsidRPr="00B14380" w:rsidRDefault="00F37DCE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F37DCE" w:rsidRPr="001C1219" w:rsidRDefault="00F37DCE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21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37DCE" w:rsidRPr="00B14380" w:rsidRDefault="00F37DCE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39740A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242</w:t>
            </w:r>
          </w:p>
        </w:tc>
      </w:tr>
      <w:tr w:rsidR="00F37DCE" w:rsidRPr="00B14380" w:rsidTr="001B66C5">
        <w:trPr>
          <w:cantSplit/>
        </w:trPr>
        <w:tc>
          <w:tcPr>
            <w:tcW w:w="3776" w:type="dxa"/>
          </w:tcPr>
          <w:p w:rsidR="00F37DCE" w:rsidRPr="005373A3" w:rsidRDefault="00F37DCE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6362D7" w:rsidRDefault="006362D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84" w:type="dxa"/>
          </w:tcPr>
          <w:p w:rsidR="00F37DCE" w:rsidRPr="00EA5359" w:rsidRDefault="00F37DCE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83" w:type="dxa"/>
          </w:tcPr>
          <w:p w:rsidR="00F37DCE" w:rsidRPr="00EA5359" w:rsidRDefault="00F37DCE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37DCE" w:rsidRPr="00F21853" w:rsidRDefault="00F37DCE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85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37DCE" w:rsidRPr="00EA5359" w:rsidRDefault="00F37DCE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39740A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Default="00F37DCE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6362D7" w:rsidRDefault="00F37DCE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3</w:t>
            </w:r>
            <w:r w:rsidR="006362D7" w:rsidRPr="006362D7">
              <w:rPr>
                <w:rFonts w:ascii="Angsana New" w:hAnsi="Angsana New"/>
                <w:sz w:val="30"/>
                <w:szCs w:val="30"/>
              </w:rPr>
              <w:t>9,223</w:t>
            </w:r>
          </w:p>
        </w:tc>
        <w:tc>
          <w:tcPr>
            <w:tcW w:w="284" w:type="dxa"/>
          </w:tcPr>
          <w:p w:rsidR="00F37DCE" w:rsidRPr="00B14380" w:rsidRDefault="00F37DCE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17,202</w:t>
            </w:r>
          </w:p>
        </w:tc>
        <w:tc>
          <w:tcPr>
            <w:tcW w:w="283" w:type="dxa"/>
          </w:tcPr>
          <w:p w:rsidR="00F37DCE" w:rsidRPr="00B14380" w:rsidRDefault="00F37DCE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F37DCE" w:rsidRPr="00F21853" w:rsidRDefault="00F21853" w:rsidP="00DC7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 w:rsidRPr="00F21853">
              <w:rPr>
                <w:rFonts w:ascii="Angsana New" w:hAnsi="Angsana New"/>
                <w:sz w:val="30"/>
                <w:szCs w:val="30"/>
              </w:rPr>
              <w:t>,776</w:t>
            </w:r>
          </w:p>
        </w:tc>
        <w:tc>
          <w:tcPr>
            <w:tcW w:w="284" w:type="dxa"/>
          </w:tcPr>
          <w:p w:rsidR="00F37DCE" w:rsidRPr="00B14380" w:rsidRDefault="00F37DCE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39740A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>15,621</w:t>
            </w: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Default="00F37DCE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6362D7" w:rsidRDefault="006362D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1,161</w:t>
            </w:r>
          </w:p>
        </w:tc>
        <w:tc>
          <w:tcPr>
            <w:tcW w:w="284" w:type="dxa"/>
          </w:tcPr>
          <w:p w:rsidR="00F37DCE" w:rsidRPr="0066040A" w:rsidRDefault="00F37DCE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83" w:type="dxa"/>
          </w:tcPr>
          <w:p w:rsidR="00F37DCE" w:rsidRPr="0066040A" w:rsidRDefault="00F37DCE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F37DCE" w:rsidRPr="00F21853" w:rsidRDefault="00F21853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</w:p>
        </w:tc>
        <w:tc>
          <w:tcPr>
            <w:tcW w:w="284" w:type="dxa"/>
          </w:tcPr>
          <w:p w:rsidR="00F37DCE" w:rsidRPr="00DD2DCB" w:rsidRDefault="00F37DCE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39740A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>107</w:t>
            </w: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Pr="00293A18" w:rsidRDefault="00F37DCE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6362D7" w:rsidRDefault="006362D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84" w:type="dxa"/>
          </w:tcPr>
          <w:p w:rsidR="00F37DCE" w:rsidRPr="0013700D" w:rsidRDefault="00F37DCE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83" w:type="dxa"/>
          </w:tcPr>
          <w:p w:rsidR="00F37DCE" w:rsidRPr="0013700D" w:rsidRDefault="00F37DCE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F37DCE" w:rsidRPr="00F21853" w:rsidRDefault="00F21853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 w:hint="cs"/>
                <w:sz w:val="30"/>
                <w:szCs w:val="30"/>
                <w:cs/>
              </w:rPr>
              <w:t>514</w:t>
            </w:r>
          </w:p>
        </w:tc>
        <w:tc>
          <w:tcPr>
            <w:tcW w:w="284" w:type="dxa"/>
          </w:tcPr>
          <w:p w:rsidR="00F37DCE" w:rsidRPr="00293A18" w:rsidRDefault="00F37DCE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7518CF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>328</w:t>
            </w:r>
          </w:p>
        </w:tc>
      </w:tr>
      <w:tr w:rsidR="006362D7" w:rsidRPr="00B14380" w:rsidTr="00255C85">
        <w:trPr>
          <w:cantSplit/>
        </w:trPr>
        <w:tc>
          <w:tcPr>
            <w:tcW w:w="3776" w:type="dxa"/>
          </w:tcPr>
          <w:p w:rsidR="006362D7" w:rsidRDefault="006362D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62D7" w:rsidRPr="006362D7" w:rsidRDefault="006362D7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84" w:type="dxa"/>
          </w:tcPr>
          <w:p w:rsidR="006362D7" w:rsidRPr="00901214" w:rsidRDefault="006362D7" w:rsidP="00A92AB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62D7" w:rsidRPr="006362D7" w:rsidRDefault="006362D7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83" w:type="dxa"/>
          </w:tcPr>
          <w:p w:rsidR="006362D7" w:rsidRPr="00901214" w:rsidRDefault="006362D7" w:rsidP="00A92AB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362D7" w:rsidRPr="00901214" w:rsidRDefault="006362D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84" w:type="dxa"/>
          </w:tcPr>
          <w:p w:rsidR="006362D7" w:rsidRPr="00901214" w:rsidRDefault="006362D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62D7" w:rsidRPr="00901214" w:rsidRDefault="006362D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F37DCE" w:rsidRPr="00A92FC6" w:rsidTr="00255C85">
        <w:trPr>
          <w:cantSplit/>
        </w:trPr>
        <w:tc>
          <w:tcPr>
            <w:tcW w:w="3776" w:type="dxa"/>
          </w:tcPr>
          <w:p w:rsidR="00F37DCE" w:rsidRPr="00A92FC6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F37DCE" w:rsidRPr="00B12A21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37DCE" w:rsidRPr="00A92FC6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F37DCE" w:rsidRPr="00A92FC6" w:rsidRDefault="00F37DC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F37DCE" w:rsidRPr="00A92FC6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F37DCE" w:rsidRPr="00B12A21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37DCE" w:rsidRPr="00A92FC6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F37DCE" w:rsidRPr="00A92FC6" w:rsidRDefault="00F37DC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F37DCE" w:rsidRPr="00B12A21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37DCE" w:rsidRPr="00B14380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37DCE" w:rsidRPr="00F96A6A" w:rsidRDefault="00F37DC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37DCE" w:rsidRPr="00B14380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F37DCE" w:rsidRPr="00B12A21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F37DCE" w:rsidRPr="00B14380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37DCE" w:rsidRPr="00F96A6A" w:rsidRDefault="00F37DC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Default="00F37DCE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F37DCE" w:rsidRPr="009C6A7A" w:rsidRDefault="00A33E6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9,223</w:t>
            </w:r>
          </w:p>
        </w:tc>
        <w:tc>
          <w:tcPr>
            <w:tcW w:w="284" w:type="dxa"/>
          </w:tcPr>
          <w:p w:rsidR="00F37DCE" w:rsidRPr="006E327A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37DCE" w:rsidRPr="00B455A6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8,847</w:t>
            </w:r>
          </w:p>
        </w:tc>
        <w:tc>
          <w:tcPr>
            <w:tcW w:w="283" w:type="dxa"/>
          </w:tcPr>
          <w:p w:rsidR="00F37DCE" w:rsidRPr="00B14380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F37DCE" w:rsidRPr="00F21853" w:rsidRDefault="00F218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2,719</w:t>
            </w:r>
          </w:p>
        </w:tc>
        <w:tc>
          <w:tcPr>
            <w:tcW w:w="284" w:type="dxa"/>
          </w:tcPr>
          <w:p w:rsidR="00F37DCE" w:rsidRPr="00B14380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>2,998</w:t>
            </w: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Default="00F37DCE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7DCE" w:rsidRPr="009C6A7A" w:rsidRDefault="009C6A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7A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84" w:type="dxa"/>
          </w:tcPr>
          <w:p w:rsidR="00F37DCE" w:rsidRPr="00B43FA4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7DCE" w:rsidRPr="00B455A6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83" w:type="dxa"/>
          </w:tcPr>
          <w:p w:rsidR="00F37DCE" w:rsidRPr="00B14380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37DCE" w:rsidRPr="00F21853" w:rsidRDefault="00F218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84" w:type="dxa"/>
          </w:tcPr>
          <w:p w:rsidR="00F37DCE" w:rsidRPr="00B14380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F37DCE" w:rsidRPr="00B14380" w:rsidTr="00255C85">
        <w:trPr>
          <w:cantSplit/>
        </w:trPr>
        <w:tc>
          <w:tcPr>
            <w:tcW w:w="3776" w:type="dxa"/>
          </w:tcPr>
          <w:p w:rsidR="00F37DCE" w:rsidRPr="004C7AA6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9C6A7A" w:rsidRDefault="00A33E6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9,550</w:t>
            </w:r>
          </w:p>
        </w:tc>
        <w:tc>
          <w:tcPr>
            <w:tcW w:w="284" w:type="dxa"/>
          </w:tcPr>
          <w:p w:rsidR="00F37DCE" w:rsidRPr="006E327A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B455A6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9,134</w:t>
            </w:r>
          </w:p>
        </w:tc>
        <w:tc>
          <w:tcPr>
            <w:tcW w:w="283" w:type="dxa"/>
          </w:tcPr>
          <w:p w:rsidR="00F37DCE" w:rsidRPr="00B14380" w:rsidRDefault="00F37DC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F21853" w:rsidRDefault="00F218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  <w:tc>
          <w:tcPr>
            <w:tcW w:w="284" w:type="dxa"/>
          </w:tcPr>
          <w:p w:rsidR="00F37DCE" w:rsidRPr="00B14380" w:rsidRDefault="00F37DC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3,</w:t>
            </w: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>122</w:t>
            </w:r>
          </w:p>
        </w:tc>
      </w:tr>
    </w:tbl>
    <w:p w:rsidR="00E55B20" w:rsidRDefault="00E55B2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34563" w:rsidRDefault="0063456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17664" w:rsidRDefault="0041766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A3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B12A2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B12A21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65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 w:rsidR="002160C7">
        <w:rPr>
          <w:rFonts w:ascii="Angsana New" w:hAnsi="Angsana New" w:hint="cs"/>
          <w:sz w:val="30"/>
          <w:szCs w:val="30"/>
          <w:cs/>
        </w:rPr>
        <w:t>64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1A39CB" w:rsidRPr="006D1DE0" w:rsidRDefault="001A39CB" w:rsidP="001A3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E9777E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4A2990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A39CB" w:rsidRPr="00F51F88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A39CB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1A39CB" w:rsidRPr="00F51F88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A39CB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A39CB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F88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101,7</w:t>
            </w:r>
            <w:r w:rsidR="00F37DCE" w:rsidRPr="00F21853">
              <w:rPr>
                <w:rFonts w:ascii="Angsana New" w:hAnsi="Angsana New"/>
                <w:sz w:val="30"/>
                <w:szCs w:val="30"/>
              </w:rPr>
              <w:t>9</w:t>
            </w:r>
            <w:r w:rsidRPr="00F218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F37DCE" w:rsidRPr="00F51F8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102,562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F88" w:rsidRDefault="00F37DCE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7,</w:t>
            </w:r>
            <w:r w:rsidR="00F37DCE" w:rsidRPr="00F21853">
              <w:rPr>
                <w:rFonts w:ascii="Angsana New" w:hAnsi="Angsana New"/>
                <w:sz w:val="30"/>
                <w:szCs w:val="30"/>
              </w:rPr>
              <w:t>6</w:t>
            </w:r>
            <w:r w:rsidRPr="00F2185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84" w:type="dxa"/>
          </w:tcPr>
          <w:p w:rsidR="00F37DCE" w:rsidRPr="00F51F8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11,444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F88" w:rsidRDefault="00F37DCE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37DCE" w:rsidP="0072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30,406</w:t>
            </w:r>
          </w:p>
        </w:tc>
        <w:tc>
          <w:tcPr>
            <w:tcW w:w="284" w:type="dxa"/>
          </w:tcPr>
          <w:p w:rsidR="00F37DCE" w:rsidRPr="00F51F8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36,660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93E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84" w:type="dxa"/>
          </w:tcPr>
          <w:p w:rsidR="00F37DCE" w:rsidRPr="00F5193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046A17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F88" w:rsidRDefault="00F37DCE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84" w:type="dxa"/>
          </w:tcPr>
          <w:p w:rsidR="00F37DCE" w:rsidRPr="00F51F8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F88" w:rsidRDefault="00F37DCE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9</w:t>
            </w:r>
            <w:r w:rsidR="00F37DCE" w:rsidRPr="00F21853">
              <w:rPr>
                <w:rFonts w:ascii="Angsana New" w:hAnsi="Angsana New"/>
                <w:sz w:val="30"/>
                <w:szCs w:val="30"/>
              </w:rPr>
              <w:t>,</w:t>
            </w:r>
            <w:r w:rsidRPr="00F21853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84" w:type="dxa"/>
          </w:tcPr>
          <w:p w:rsidR="00F37DCE" w:rsidRPr="00F51F8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10,041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93E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140,554</w:t>
            </w:r>
          </w:p>
        </w:tc>
        <w:tc>
          <w:tcPr>
            <w:tcW w:w="284" w:type="dxa"/>
          </w:tcPr>
          <w:p w:rsidR="00F37DCE" w:rsidRPr="00F5193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127,148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9D43D7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93E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11,551</w:t>
            </w:r>
          </w:p>
        </w:tc>
        <w:tc>
          <w:tcPr>
            <w:tcW w:w="284" w:type="dxa"/>
          </w:tcPr>
          <w:p w:rsidR="00F37DCE" w:rsidRPr="00F5193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8,577</w:t>
            </w:r>
          </w:p>
        </w:tc>
      </w:tr>
      <w:tr w:rsidR="00F37DCE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F5193E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  <w:tc>
          <w:tcPr>
            <w:tcW w:w="284" w:type="dxa"/>
          </w:tcPr>
          <w:p w:rsidR="00F37DCE" w:rsidRPr="00F5193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1,841</w:t>
            </w:r>
          </w:p>
        </w:tc>
      </w:tr>
      <w:tr w:rsidR="00F37DCE" w:rsidRPr="00F51F88" w:rsidTr="00901214">
        <w:trPr>
          <w:cantSplit/>
        </w:trPr>
        <w:tc>
          <w:tcPr>
            <w:tcW w:w="3772" w:type="dxa"/>
            <w:shd w:val="clear" w:color="auto" w:fill="auto"/>
          </w:tcPr>
          <w:p w:rsidR="00F37DCE" w:rsidRPr="00293A1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AD4D02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37DCE" w:rsidRPr="004A299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4A299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13700D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3,6</w:t>
            </w:r>
            <w:r w:rsidR="00F37DCE" w:rsidRPr="00F21853">
              <w:rPr>
                <w:rFonts w:ascii="Angsana New" w:hAnsi="Angsana New"/>
                <w:sz w:val="30"/>
                <w:szCs w:val="30"/>
              </w:rPr>
              <w:t>6</w:t>
            </w:r>
            <w:r w:rsidRPr="00F218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F37DCE" w:rsidRPr="009348B6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</w:tr>
      <w:tr w:rsidR="00901214" w:rsidRPr="00F51F88" w:rsidTr="00901214">
        <w:trPr>
          <w:cantSplit/>
        </w:trPr>
        <w:tc>
          <w:tcPr>
            <w:tcW w:w="3772" w:type="dxa"/>
            <w:shd w:val="clear" w:color="auto" w:fill="auto"/>
          </w:tcPr>
          <w:p w:rsidR="00901214" w:rsidRDefault="00901214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01214" w:rsidRPr="00A9420F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20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901214" w:rsidRPr="00A9420F" w:rsidRDefault="00901214" w:rsidP="00A92AB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01214" w:rsidRPr="00A9420F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20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tcBorders>
              <w:bottom w:val="nil"/>
            </w:tcBorders>
          </w:tcPr>
          <w:p w:rsidR="00901214" w:rsidRPr="00901214" w:rsidRDefault="00901214" w:rsidP="00A92AB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01214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  <w:tc>
          <w:tcPr>
            <w:tcW w:w="284" w:type="dxa"/>
            <w:tcBorders>
              <w:bottom w:val="nil"/>
            </w:tcBorders>
          </w:tcPr>
          <w:p w:rsidR="00901214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01214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</w:tr>
    </w:tbl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1A39CB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1A39CB" w:rsidRPr="00E9777E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39CB" w:rsidRPr="00B14380" w:rsidTr="001A39CB">
        <w:trPr>
          <w:cantSplit/>
        </w:trPr>
        <w:tc>
          <w:tcPr>
            <w:tcW w:w="3772" w:type="dxa"/>
          </w:tcPr>
          <w:p w:rsidR="001A39CB" w:rsidRPr="004A2990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</w:t>
            </w:r>
            <w:r w:rsidR="0064524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ษัทร่วมและกิจการที่เกี่ยวข้องกันอื่น ๆ </w:t>
            </w:r>
          </w:p>
        </w:tc>
        <w:tc>
          <w:tcPr>
            <w:tcW w:w="1275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A39CB" w:rsidRPr="00F5193E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1A39CB" w:rsidRPr="00F5193E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A39CB" w:rsidRPr="004C2E64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6362D7" w:rsidRDefault="006362D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6,183</w:t>
            </w:r>
          </w:p>
        </w:tc>
        <w:tc>
          <w:tcPr>
            <w:tcW w:w="284" w:type="dxa"/>
          </w:tcPr>
          <w:p w:rsidR="00F37DCE" w:rsidRPr="00B1438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650C10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650C10">
              <w:rPr>
                <w:rFonts w:ascii="Angsana New" w:hAnsi="Angsana New"/>
                <w:sz w:val="30"/>
                <w:szCs w:val="30"/>
              </w:rPr>
              <w:t>,583</w:t>
            </w:r>
          </w:p>
        </w:tc>
        <w:tc>
          <w:tcPr>
            <w:tcW w:w="286" w:type="dxa"/>
          </w:tcPr>
          <w:p w:rsidR="00F37DCE" w:rsidRPr="00B1438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37DCE" w:rsidRPr="00F21853" w:rsidRDefault="00F37DCE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85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37DCE" w:rsidRPr="00B1438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6362D7" w:rsidRDefault="00F37DCE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62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37DCE" w:rsidRPr="00EA5359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6" w:type="dxa"/>
          </w:tcPr>
          <w:p w:rsidR="00F37DCE" w:rsidRPr="00EA5359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37DCE" w:rsidRPr="00F21853" w:rsidRDefault="00F37DCE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85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37DCE" w:rsidRPr="00EA5359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Pr="005373A3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6362D7" w:rsidRDefault="006362D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84" w:type="dxa"/>
          </w:tcPr>
          <w:p w:rsidR="00F37DCE" w:rsidRPr="00EA5359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86" w:type="dxa"/>
          </w:tcPr>
          <w:p w:rsidR="00F37DCE" w:rsidRPr="00EA5359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37DCE" w:rsidRPr="00F21853" w:rsidRDefault="00F37DCE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85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37DCE" w:rsidRPr="00EA5359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Pr="00F37565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6362D7" w:rsidRDefault="00F37DCE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:rsidR="00F37DCE" w:rsidRPr="00EA5359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621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7DCE" w:rsidRPr="00EA5359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37DCE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F37DCE" w:rsidRPr="00EA5359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7DCE" w:rsidRPr="009776BE" w:rsidTr="001A39CB">
        <w:trPr>
          <w:cantSplit/>
        </w:trPr>
        <w:tc>
          <w:tcPr>
            <w:tcW w:w="3772" w:type="dxa"/>
          </w:tcPr>
          <w:p w:rsidR="00F37DC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6362D7" w:rsidRDefault="006362D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96,412</w:t>
            </w:r>
          </w:p>
        </w:tc>
        <w:tc>
          <w:tcPr>
            <w:tcW w:w="284" w:type="dxa"/>
          </w:tcPr>
          <w:p w:rsidR="00F37DCE" w:rsidRPr="0066040A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65,354</w:t>
            </w:r>
          </w:p>
        </w:tc>
        <w:tc>
          <w:tcPr>
            <w:tcW w:w="286" w:type="dxa"/>
          </w:tcPr>
          <w:p w:rsidR="00F37DCE" w:rsidRPr="0066040A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83,827</w:t>
            </w:r>
          </w:p>
        </w:tc>
        <w:tc>
          <w:tcPr>
            <w:tcW w:w="284" w:type="dxa"/>
          </w:tcPr>
          <w:p w:rsidR="00F37DCE" w:rsidRPr="00B1438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59,739</w:t>
            </w:r>
          </w:p>
        </w:tc>
      </w:tr>
      <w:tr w:rsidR="00F37DCE" w:rsidRPr="009776BE" w:rsidTr="001A39CB">
        <w:trPr>
          <w:cantSplit/>
        </w:trPr>
        <w:tc>
          <w:tcPr>
            <w:tcW w:w="3772" w:type="dxa"/>
          </w:tcPr>
          <w:p w:rsidR="00F37DC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6362D7" w:rsidRDefault="006362D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  <w:tc>
          <w:tcPr>
            <w:tcW w:w="284" w:type="dxa"/>
          </w:tcPr>
          <w:p w:rsidR="00F37DCE" w:rsidRPr="0066040A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86" w:type="dxa"/>
          </w:tcPr>
          <w:p w:rsidR="00F37DCE" w:rsidRPr="005105A8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4" w:type="dxa"/>
          </w:tcPr>
          <w:p w:rsidR="00F37DCE" w:rsidRPr="005105A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F37DCE" w:rsidRPr="009776BE" w:rsidTr="001A39CB">
        <w:trPr>
          <w:cantSplit/>
        </w:trPr>
        <w:tc>
          <w:tcPr>
            <w:tcW w:w="3772" w:type="dxa"/>
          </w:tcPr>
          <w:p w:rsidR="00F37DC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6362D7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20,299</w:t>
            </w:r>
          </w:p>
        </w:tc>
        <w:tc>
          <w:tcPr>
            <w:tcW w:w="284" w:type="dxa"/>
          </w:tcPr>
          <w:p w:rsidR="00F37DCE" w:rsidRPr="0066040A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B9621D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30,928</w:t>
            </w:r>
          </w:p>
        </w:tc>
        <w:tc>
          <w:tcPr>
            <w:tcW w:w="286" w:type="dxa"/>
          </w:tcPr>
          <w:p w:rsidR="00F37DCE" w:rsidRPr="0066040A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18,63</w:t>
            </w:r>
            <w:r w:rsidR="00F37DCE" w:rsidRPr="00F2185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F37DCE" w:rsidRPr="00B1438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28,680</w:t>
            </w:r>
          </w:p>
        </w:tc>
      </w:tr>
      <w:tr w:rsidR="00F37DCE" w:rsidRPr="009776BE" w:rsidTr="001A39CB">
        <w:trPr>
          <w:cantSplit/>
        </w:trPr>
        <w:tc>
          <w:tcPr>
            <w:tcW w:w="3772" w:type="dxa"/>
          </w:tcPr>
          <w:p w:rsidR="00F37DCE" w:rsidRPr="00293A18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37DCE" w:rsidRPr="006362D7" w:rsidRDefault="006362D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4" w:type="dxa"/>
          </w:tcPr>
          <w:p w:rsidR="00F37DCE" w:rsidRPr="006362D7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37DCE" w:rsidRPr="006362D7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86" w:type="dxa"/>
          </w:tcPr>
          <w:p w:rsidR="00F37DCE" w:rsidRPr="0013700D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37DCE" w:rsidRPr="00F21853" w:rsidRDefault="00F2185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4" w:type="dxa"/>
          </w:tcPr>
          <w:p w:rsidR="00F37DCE" w:rsidRPr="009348B6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37DCE" w:rsidRPr="00E04A2C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F21853" w:rsidRPr="00B14380" w:rsidTr="00F21853">
        <w:trPr>
          <w:cantSplit/>
          <w:trHeight w:val="135"/>
        </w:trPr>
        <w:tc>
          <w:tcPr>
            <w:tcW w:w="3772" w:type="dxa"/>
          </w:tcPr>
          <w:p w:rsidR="00F21853" w:rsidRPr="00293A18" w:rsidRDefault="00F21853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21853" w:rsidRPr="006362D7" w:rsidRDefault="006362D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84" w:type="dxa"/>
          </w:tcPr>
          <w:p w:rsidR="00F21853" w:rsidRPr="006362D7" w:rsidRDefault="00F21853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21853" w:rsidRPr="006362D7" w:rsidRDefault="006362D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86" w:type="dxa"/>
          </w:tcPr>
          <w:p w:rsidR="00F21853" w:rsidRPr="00F21853" w:rsidRDefault="00F21853" w:rsidP="00A92AB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F21853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84" w:type="dxa"/>
          </w:tcPr>
          <w:p w:rsidR="00F21853" w:rsidRPr="00901214" w:rsidRDefault="00F21853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21853" w:rsidRPr="00901214" w:rsidRDefault="00901214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F37DCE" w:rsidRPr="00B14380" w:rsidTr="00F21853">
        <w:trPr>
          <w:cantSplit/>
          <w:trHeight w:val="135"/>
        </w:trPr>
        <w:tc>
          <w:tcPr>
            <w:tcW w:w="3772" w:type="dxa"/>
          </w:tcPr>
          <w:p w:rsidR="00F37DCE" w:rsidRPr="006D1DE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F37DCE" w:rsidRPr="006362D7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F37DCE" w:rsidRPr="006362D7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F37DCE" w:rsidRPr="006362D7" w:rsidRDefault="00F37DCE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6" w:type="dxa"/>
          </w:tcPr>
          <w:p w:rsidR="00F37DCE" w:rsidRPr="006D1DE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F37DCE" w:rsidRPr="00F37DC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37DCE" w:rsidRPr="006D1DE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F37DCE" w:rsidRPr="006D1DE0" w:rsidRDefault="00F37DCE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F37DCE" w:rsidRPr="00F37DC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37DCE" w:rsidRPr="00B1438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37DCE" w:rsidRPr="00F96A6A" w:rsidRDefault="00F37DCE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F37DCE" w:rsidRPr="00B1438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F37DCE" w:rsidRPr="00F37DCE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37DCE" w:rsidRPr="00B1438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37DCE" w:rsidRPr="00F96A6A" w:rsidRDefault="00F37DCE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Default="00F37DCE" w:rsidP="001A39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F37DCE" w:rsidRPr="009C6A7A" w:rsidRDefault="00A33E6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9C6A7A" w:rsidRPr="009C6A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356</w:t>
            </w:r>
          </w:p>
        </w:tc>
        <w:tc>
          <w:tcPr>
            <w:tcW w:w="284" w:type="dxa"/>
          </w:tcPr>
          <w:p w:rsidR="00F37DCE" w:rsidRPr="006E327A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37DCE" w:rsidRPr="00B455A6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A6">
              <w:rPr>
                <w:rFonts w:ascii="Angsana New" w:hAnsi="Angsana New"/>
                <w:sz w:val="30"/>
                <w:szCs w:val="30"/>
              </w:rPr>
              <w:t>30,271</w:t>
            </w:r>
          </w:p>
        </w:tc>
        <w:tc>
          <w:tcPr>
            <w:tcW w:w="286" w:type="dxa"/>
          </w:tcPr>
          <w:p w:rsidR="00F37DCE" w:rsidRPr="00B1438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F37DCE" w:rsidRPr="00901214" w:rsidRDefault="00901214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8,811</w:t>
            </w:r>
          </w:p>
        </w:tc>
        <w:tc>
          <w:tcPr>
            <w:tcW w:w="284" w:type="dxa"/>
          </w:tcPr>
          <w:p w:rsidR="00F37DCE" w:rsidRPr="00B1438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10,793</w:t>
            </w: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Default="00F37DCE" w:rsidP="001A39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37DCE" w:rsidRPr="009C6A7A" w:rsidRDefault="009C6A7A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7A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84" w:type="dxa"/>
          </w:tcPr>
          <w:p w:rsidR="00F37DCE" w:rsidRPr="00B43FA4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7DCE" w:rsidRPr="00B455A6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A6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86" w:type="dxa"/>
          </w:tcPr>
          <w:p w:rsidR="00F37DCE" w:rsidRPr="00B1438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F37DCE" w:rsidRPr="00901214" w:rsidRDefault="00901214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4</w:t>
            </w:r>
            <w:r w:rsidR="00F37DCE" w:rsidRPr="00901214">
              <w:rPr>
                <w:rFonts w:ascii="Angsana New" w:hAnsi="Angsana New"/>
                <w:sz w:val="30"/>
                <w:szCs w:val="30"/>
              </w:rPr>
              <w:t>0</w:t>
            </w:r>
            <w:r w:rsidRPr="009012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F37DCE" w:rsidRPr="00B1438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F37DCE" w:rsidRPr="00B14380" w:rsidTr="001A39CB">
        <w:trPr>
          <w:cantSplit/>
        </w:trPr>
        <w:tc>
          <w:tcPr>
            <w:tcW w:w="3772" w:type="dxa"/>
          </w:tcPr>
          <w:p w:rsidR="00F37DCE" w:rsidRPr="004C7AA6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9C6A7A" w:rsidRDefault="00A33E63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9C6A7A" w:rsidRPr="009C6A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335</w:t>
            </w:r>
          </w:p>
        </w:tc>
        <w:tc>
          <w:tcPr>
            <w:tcW w:w="284" w:type="dxa"/>
          </w:tcPr>
          <w:p w:rsidR="00F37DCE" w:rsidRPr="006E327A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B455A6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5A6">
              <w:rPr>
                <w:rFonts w:ascii="Angsana New" w:hAnsi="Angsana New"/>
                <w:sz w:val="30"/>
                <w:szCs w:val="30"/>
              </w:rPr>
              <w:t>31,126</w:t>
            </w:r>
          </w:p>
        </w:tc>
        <w:tc>
          <w:tcPr>
            <w:tcW w:w="286" w:type="dxa"/>
          </w:tcPr>
          <w:p w:rsidR="00F37DCE" w:rsidRPr="00B14380" w:rsidRDefault="00F37DCE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DCE" w:rsidRPr="00901214" w:rsidRDefault="00901214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9,</w:t>
            </w:r>
            <w:r w:rsidR="00F37DCE" w:rsidRPr="00901214">
              <w:rPr>
                <w:rFonts w:ascii="Angsana New" w:hAnsi="Angsana New"/>
                <w:sz w:val="30"/>
                <w:szCs w:val="30"/>
              </w:rPr>
              <w:t>2</w:t>
            </w:r>
            <w:r w:rsidRPr="0090121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:rsidR="00F37DCE" w:rsidRPr="00B14380" w:rsidRDefault="00F37DC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37DCE" w:rsidRPr="00976EE5" w:rsidRDefault="00F37DCE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11,164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BF3D33">
        <w:rPr>
          <w:rFonts w:ascii="Angsana New" w:hAnsi="Angsana New" w:hint="cs"/>
          <w:sz w:val="30"/>
          <w:szCs w:val="30"/>
          <w:cs/>
        </w:rPr>
        <w:t xml:space="preserve"> 30 </w:t>
      </w:r>
      <w:r w:rsidR="00D45595">
        <w:rPr>
          <w:rFonts w:ascii="Angsana New" w:hAnsi="Angsana New" w:hint="cs"/>
          <w:sz w:val="30"/>
          <w:szCs w:val="30"/>
          <w:cs/>
        </w:rPr>
        <w:t>กันยายน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CA23CF">
        <w:rPr>
          <w:rFonts w:ascii="Angsana New" w:hAnsi="Angsana New" w:hint="cs"/>
          <w:sz w:val="30"/>
          <w:szCs w:val="30"/>
          <w:cs/>
        </w:rPr>
        <w:t>5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CA23CF">
        <w:rPr>
          <w:rFonts w:ascii="Angsana New" w:hAnsi="Angsana New" w:hint="cs"/>
          <w:sz w:val="30"/>
          <w:szCs w:val="30"/>
          <w:cs/>
        </w:rPr>
        <w:t>4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8F38E6" w:rsidRDefault="00BF3D33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F37DC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8755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8755D6" w:rsidRPr="008F38E6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</w:tcPr>
          <w:p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755D6" w:rsidRPr="008F38E6" w:rsidRDefault="00BF3D33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F37DC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8755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C0DE1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802B2B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097572" w:rsidRPr="00077760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097572" w:rsidRPr="004E4492" w:rsidRDefault="000975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4E4492" w:rsidRDefault="000975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677345" w:rsidRDefault="00677345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30</w:t>
            </w:r>
            <w:r w:rsidR="00097572" w:rsidRPr="00677345">
              <w:rPr>
                <w:rFonts w:ascii="Angsana New" w:hAnsi="Angsana New"/>
                <w:sz w:val="30"/>
                <w:szCs w:val="30"/>
              </w:rPr>
              <w:t>,</w:t>
            </w:r>
            <w:r w:rsidRPr="00677345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89" w:type="dxa"/>
          </w:tcPr>
          <w:p w:rsidR="00097572" w:rsidRPr="00E24209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CB78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4F13D7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4F13D7" w:rsidRPr="00802B2B" w:rsidRDefault="004F13D7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13D7" w:rsidRPr="00077760" w:rsidRDefault="0007776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85" w:type="dxa"/>
          </w:tcPr>
          <w:p w:rsidR="004F13D7" w:rsidRPr="004E4492" w:rsidRDefault="004F13D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4F13D7" w:rsidRPr="00CB7859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4F13D7" w:rsidRPr="004E4492" w:rsidRDefault="004F13D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4F13D7" w:rsidRPr="00677345" w:rsidRDefault="004F13D7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4F13D7" w:rsidRPr="00E24209" w:rsidRDefault="004F13D7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4F13D7" w:rsidRPr="00CB7859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FC2B57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C2B57" w:rsidRDefault="00FC2B57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077760" w:rsidRDefault="00077760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85" w:type="dxa"/>
          </w:tcPr>
          <w:p w:rsidR="00FC2B57" w:rsidRPr="004E4492" w:rsidRDefault="00FC2B5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FC2B57" w:rsidRPr="004E4492" w:rsidRDefault="00FC2B5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677345" w:rsidRDefault="0067734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30</w:t>
            </w:r>
            <w:r w:rsidR="00FC2B57" w:rsidRPr="00677345">
              <w:rPr>
                <w:rFonts w:ascii="Angsana New" w:hAnsi="Angsana New"/>
                <w:sz w:val="30"/>
                <w:szCs w:val="30"/>
              </w:rPr>
              <w:t>,</w:t>
            </w:r>
            <w:r w:rsidRPr="00677345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89" w:type="dxa"/>
          </w:tcPr>
          <w:p w:rsidR="00FC2B57" w:rsidRPr="00E24209" w:rsidRDefault="00FC2B57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097572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097572" w:rsidRPr="00F37DCE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097572" w:rsidRPr="00C86109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C86109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097572" w:rsidRPr="00F37DCE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097572" w:rsidRPr="00F37DCE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7D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F37D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F37DCE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097572" w:rsidRPr="00F37DCE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F37DCE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2B5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C2B57" w:rsidRPr="00161CAE" w:rsidRDefault="00FC2B57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FC2B57" w:rsidRPr="009C6A7A" w:rsidRDefault="00077760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85" w:type="dxa"/>
          </w:tcPr>
          <w:p w:rsidR="00FC2B57" w:rsidRPr="007E2CE7" w:rsidRDefault="00FC2B5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C2B57" w:rsidRPr="00D13286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90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C2B57" w:rsidRPr="00677345" w:rsidRDefault="00677345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30</w:t>
            </w:r>
            <w:r w:rsidR="00FC2B57" w:rsidRPr="00677345">
              <w:rPr>
                <w:rFonts w:ascii="Angsana New" w:hAnsi="Angsana New"/>
                <w:sz w:val="30"/>
                <w:szCs w:val="30"/>
              </w:rPr>
              <w:t>,</w:t>
            </w:r>
            <w:r w:rsidRPr="00677345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89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19,853</w:t>
            </w: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61CAE" w:rsidRDefault="00097572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097572" w:rsidRPr="009C6A7A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097572" w:rsidRPr="007E2CE7" w:rsidRDefault="0009757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097572" w:rsidRPr="00D13286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677345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C6A7A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9C6A7A" w:rsidRPr="00161CAE" w:rsidRDefault="009C6A7A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9C6A7A" w:rsidRPr="009C6A7A" w:rsidRDefault="009C6A7A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7A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85" w:type="dxa"/>
          </w:tcPr>
          <w:p w:rsidR="009C6A7A" w:rsidRPr="007E2CE7" w:rsidRDefault="009C6A7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9C6A7A" w:rsidRPr="00D13286" w:rsidRDefault="009C6A7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90" w:type="dxa"/>
          </w:tcPr>
          <w:p w:rsidR="009C6A7A" w:rsidRPr="000233DF" w:rsidRDefault="009C6A7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9C6A7A" w:rsidRPr="00677345" w:rsidRDefault="009C6A7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89" w:type="dxa"/>
          </w:tcPr>
          <w:p w:rsidR="009C6A7A" w:rsidRPr="000233DF" w:rsidRDefault="009C6A7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9C6A7A" w:rsidRPr="00CB7859" w:rsidRDefault="009C6A7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FC2B5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C2B57" w:rsidRPr="00E24209" w:rsidRDefault="00FC2B5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9C6A7A" w:rsidRDefault="00077760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85" w:type="dxa"/>
          </w:tcPr>
          <w:p w:rsidR="00FC2B57" w:rsidRPr="007E2CE7" w:rsidRDefault="00FC2B5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2B57" w:rsidRPr="00D13286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677345" w:rsidRDefault="0067734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30</w:t>
            </w:r>
            <w:r w:rsidR="00FC2B57" w:rsidRPr="00677345">
              <w:rPr>
                <w:rFonts w:ascii="Angsana New" w:hAnsi="Angsana New"/>
                <w:sz w:val="30"/>
                <w:szCs w:val="30"/>
              </w:rPr>
              <w:t>,</w:t>
            </w:r>
            <w:r w:rsidRPr="00677345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89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097572" w:rsidRPr="00E55B20" w:rsidTr="00E55B20">
        <w:trPr>
          <w:cantSplit/>
        </w:trPr>
        <w:tc>
          <w:tcPr>
            <w:tcW w:w="3755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97572" w:rsidRPr="00F37DC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097572" w:rsidRPr="00F37DC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:rsidR="00097572" w:rsidRPr="00F37DC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F37DC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Pr="0069708B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097572" w:rsidRPr="00F37DC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F37DC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77760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677345" w:rsidRDefault="004F13D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1,</w:t>
            </w:r>
            <w:r w:rsidR="00677345" w:rsidRPr="00677345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  <w:tr w:rsidR="00FC2B57" w:rsidRPr="00FC2B57" w:rsidTr="00FC2B57">
        <w:trPr>
          <w:cantSplit/>
        </w:trPr>
        <w:tc>
          <w:tcPr>
            <w:tcW w:w="3755" w:type="dxa"/>
          </w:tcPr>
          <w:p w:rsidR="00FC2B57" w:rsidRPr="00802B2B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</w:tcPr>
          <w:p w:rsidR="00FC2B57" w:rsidRPr="00077760" w:rsidRDefault="00077760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93" w:type="dxa"/>
            <w:gridSpan w:val="2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C2B57" w:rsidRPr="00677345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FC2B57" w:rsidRPr="00FC2B57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C2B57" w:rsidRPr="00FC2B57" w:rsidTr="00DE3401">
        <w:trPr>
          <w:cantSplit/>
        </w:trPr>
        <w:tc>
          <w:tcPr>
            <w:tcW w:w="3755" w:type="dxa"/>
          </w:tcPr>
          <w:p w:rsidR="00FC2B57" w:rsidRPr="00FC2B57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C2B57" w:rsidRPr="00077760" w:rsidRDefault="00077760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93" w:type="dxa"/>
            <w:gridSpan w:val="2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FC2B57" w:rsidRPr="00677345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1,</w:t>
            </w:r>
            <w:r w:rsidR="00677345" w:rsidRPr="00677345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89" w:type="dxa"/>
          </w:tcPr>
          <w:p w:rsidR="00FC2B57" w:rsidRPr="00FC2B57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FC2B57" w:rsidRPr="00CB7859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  <w:tr w:rsidR="004F13D7" w:rsidRPr="00E24209" w:rsidTr="00DE3401">
        <w:trPr>
          <w:cantSplit/>
        </w:trPr>
        <w:tc>
          <w:tcPr>
            <w:tcW w:w="3755" w:type="dxa"/>
          </w:tcPr>
          <w:p w:rsidR="004F13D7" w:rsidRPr="00DE3401" w:rsidRDefault="004F13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F13D7" w:rsidRPr="00077760" w:rsidRDefault="004F13D7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:rsidR="004F13D7" w:rsidRPr="00DE3401" w:rsidRDefault="004F13D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4F13D7" w:rsidRPr="00DE3401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4F13D7" w:rsidRPr="00DE3401" w:rsidRDefault="004F13D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4F13D7" w:rsidRPr="00F37DCE" w:rsidRDefault="004F13D7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4F13D7" w:rsidRPr="00DE3401" w:rsidRDefault="004F13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4F13D7" w:rsidRPr="00DE3401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25797F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:rsidR="00097572" w:rsidRPr="0007776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F37DC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77760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677345" w:rsidRDefault="00677345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077760" w:rsidRDefault="00FC2B5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677345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86FD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A1F69" w:rsidRPr="00E24209" w:rsidTr="0069708B">
        <w:trPr>
          <w:cantSplit/>
        </w:trPr>
        <w:tc>
          <w:tcPr>
            <w:tcW w:w="3755" w:type="dxa"/>
          </w:tcPr>
          <w:p w:rsidR="00DA1F69" w:rsidRDefault="00DA1F69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077760" w:rsidRDefault="00FC2B5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93" w:type="dxa"/>
            <w:gridSpan w:val="2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B30A45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677345" w:rsidRDefault="0067734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9" w:type="dxa"/>
          </w:tcPr>
          <w:p w:rsidR="00DA1F69" w:rsidRPr="00E24209" w:rsidRDefault="00DA1F6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F69" w:rsidRPr="00386FDD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DA1F69" w:rsidRPr="00E24209" w:rsidTr="0069708B">
        <w:trPr>
          <w:cantSplit/>
        </w:trPr>
        <w:tc>
          <w:tcPr>
            <w:tcW w:w="3755" w:type="dxa"/>
          </w:tcPr>
          <w:p w:rsidR="00DA1F69" w:rsidRPr="006167C3" w:rsidRDefault="00DA1F6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077760" w:rsidRDefault="0007776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93" w:type="dxa"/>
            <w:gridSpan w:val="2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B30A45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677345" w:rsidRDefault="00DA1F69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1,</w:t>
            </w:r>
            <w:r w:rsidR="00677345" w:rsidRPr="00677345">
              <w:rPr>
                <w:rFonts w:ascii="Angsana New" w:hAnsi="Angsana New"/>
                <w:sz w:val="30"/>
                <w:szCs w:val="30"/>
              </w:rPr>
              <w:t>05</w:t>
            </w:r>
            <w:r w:rsidRPr="0067734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9" w:type="dxa"/>
          </w:tcPr>
          <w:p w:rsidR="00DA1F69" w:rsidRPr="00E24209" w:rsidRDefault="00DA1F6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F69" w:rsidRPr="00386FDD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283C9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283C9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55B20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286BF5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8F38E6" w:rsidRDefault="00723974" w:rsidP="004E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4E12A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E55B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55B20" w:rsidRPr="008F38E6" w:rsidRDefault="00723974" w:rsidP="004E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4E12A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E55B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708B" w:rsidRPr="00C632CF" w:rsidTr="00E55B20">
        <w:trPr>
          <w:cantSplit/>
        </w:trPr>
        <w:tc>
          <w:tcPr>
            <w:tcW w:w="3755" w:type="dxa"/>
          </w:tcPr>
          <w:p w:rsidR="0069708B" w:rsidRPr="00D91419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A90430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E24209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4C2E6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097572" w:rsidRPr="00C632CF" w:rsidTr="00E55B20">
        <w:trPr>
          <w:cantSplit/>
        </w:trPr>
        <w:tc>
          <w:tcPr>
            <w:tcW w:w="3755" w:type="dxa"/>
          </w:tcPr>
          <w:p w:rsidR="00097572" w:rsidRPr="00A16C43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77760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776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097572" w:rsidRDefault="00097572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097572" w:rsidRPr="00A2716F" w:rsidRDefault="00097572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677345" w:rsidRDefault="00677345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5</w:t>
            </w:r>
            <w:r w:rsidR="00E1788B" w:rsidRPr="00677345">
              <w:rPr>
                <w:rFonts w:ascii="Angsana New" w:hAnsi="Angsana New"/>
                <w:sz w:val="30"/>
                <w:szCs w:val="30"/>
              </w:rPr>
              <w:t>,3</w:t>
            </w:r>
            <w:r w:rsidR="00097572" w:rsidRPr="0067734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097572" w:rsidRPr="00E24209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503ACA" w:rsidRPr="00C632CF" w:rsidTr="00E55B20">
        <w:trPr>
          <w:cantSplit/>
        </w:trPr>
        <w:tc>
          <w:tcPr>
            <w:tcW w:w="3755" w:type="dxa"/>
          </w:tcPr>
          <w:p w:rsidR="00503ACA" w:rsidRPr="00802B2B" w:rsidRDefault="00503AC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03ACA" w:rsidRPr="00077760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7760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03ACA" w:rsidRPr="00677345" w:rsidRDefault="00503AC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3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03ACA" w:rsidRPr="00E24209" w:rsidRDefault="00503AC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3ACA" w:rsidRPr="00C632CF" w:rsidTr="00E55B20">
        <w:trPr>
          <w:cantSplit/>
        </w:trPr>
        <w:tc>
          <w:tcPr>
            <w:tcW w:w="3755" w:type="dxa"/>
          </w:tcPr>
          <w:p w:rsidR="00503ACA" w:rsidRPr="00802B2B" w:rsidRDefault="00503AC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077760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7760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677345" w:rsidRDefault="00677345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345">
              <w:rPr>
                <w:rFonts w:ascii="Angsana New" w:hAnsi="Angsana New"/>
                <w:sz w:val="30"/>
                <w:szCs w:val="30"/>
              </w:rPr>
              <w:t>5</w:t>
            </w:r>
            <w:r w:rsidR="00503ACA" w:rsidRPr="00677345">
              <w:rPr>
                <w:rFonts w:ascii="Angsana New" w:hAnsi="Angsana New"/>
                <w:sz w:val="30"/>
                <w:szCs w:val="30"/>
              </w:rPr>
              <w:t>,300</w:t>
            </w:r>
          </w:p>
        </w:tc>
        <w:tc>
          <w:tcPr>
            <w:tcW w:w="289" w:type="dxa"/>
          </w:tcPr>
          <w:p w:rsidR="00503ACA" w:rsidRPr="00E24209" w:rsidRDefault="00503AC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097572" w:rsidRPr="00C632CF" w:rsidTr="00E55B20">
        <w:trPr>
          <w:cantSplit/>
        </w:trPr>
        <w:tc>
          <w:tcPr>
            <w:tcW w:w="3755" w:type="dxa"/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4E12A4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A2716F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097572" w:rsidRPr="00A2716F" w:rsidRDefault="0009757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4E12A4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F957A3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097572" w:rsidRPr="004E12A4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A2716F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E12A4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21105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802B2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7776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097572" w:rsidRPr="00A92ABE" w:rsidRDefault="00C51C1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4</w:t>
            </w:r>
            <w:r w:rsidR="00A92ABE" w:rsidRPr="00A92ABE">
              <w:rPr>
                <w:rFonts w:ascii="Angsana New" w:hAnsi="Angsana New"/>
                <w:sz w:val="30"/>
                <w:szCs w:val="30"/>
              </w:rPr>
              <w:t>6</w:t>
            </w:r>
            <w:r w:rsidRPr="00A92ABE">
              <w:rPr>
                <w:rFonts w:ascii="Angsana New" w:hAnsi="Angsana New"/>
                <w:sz w:val="30"/>
                <w:szCs w:val="30"/>
              </w:rPr>
              <w:t>,</w:t>
            </w:r>
            <w:r w:rsidR="00A92ABE" w:rsidRPr="00A92ABE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30,325</w:t>
            </w: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802B2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077760" w:rsidRDefault="0007776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A92ABE" w:rsidRDefault="00C51C1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2</w:t>
            </w:r>
            <w:r w:rsidR="00097572" w:rsidRPr="00A92ABE">
              <w:rPr>
                <w:rFonts w:ascii="Angsana New" w:hAnsi="Angsana New"/>
                <w:sz w:val="30"/>
                <w:szCs w:val="30"/>
              </w:rPr>
              <w:t>,</w:t>
            </w:r>
            <w:r w:rsidR="00A92ABE" w:rsidRPr="00A92ABE">
              <w:rPr>
                <w:rFonts w:ascii="Angsana New" w:hAnsi="Angsana New"/>
                <w:sz w:val="30"/>
                <w:szCs w:val="30"/>
              </w:rPr>
              <w:t>7</w:t>
            </w:r>
            <w:r w:rsidRPr="00A92ABE">
              <w:rPr>
                <w:rFonts w:ascii="Angsana New" w:hAnsi="Angsana New"/>
                <w:sz w:val="30"/>
                <w:szCs w:val="30"/>
              </w:rPr>
              <w:t>8</w:t>
            </w:r>
            <w:r w:rsidR="00A92ABE" w:rsidRPr="00A92AB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5,125</w:t>
            </w:r>
          </w:p>
        </w:tc>
      </w:tr>
      <w:tr w:rsidR="00FC2B57" w:rsidRPr="00734C60" w:rsidTr="00E55B20">
        <w:trPr>
          <w:cantSplit/>
        </w:trPr>
        <w:tc>
          <w:tcPr>
            <w:tcW w:w="3755" w:type="dxa"/>
          </w:tcPr>
          <w:p w:rsidR="00FC2B57" w:rsidRPr="00802B2B" w:rsidRDefault="00FC2B57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077760" w:rsidRDefault="00077760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293" w:type="dxa"/>
            <w:gridSpan w:val="2"/>
          </w:tcPr>
          <w:p w:rsidR="00FC2B57" w:rsidRPr="00A2716F" w:rsidRDefault="00FC2B5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B30A45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90" w:type="dxa"/>
          </w:tcPr>
          <w:p w:rsidR="00FC2B57" w:rsidRPr="00A2716F" w:rsidRDefault="00FC2B5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A92ABE" w:rsidRDefault="00A92AB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49,464</w:t>
            </w:r>
          </w:p>
        </w:tc>
        <w:tc>
          <w:tcPr>
            <w:tcW w:w="289" w:type="dxa"/>
          </w:tcPr>
          <w:p w:rsidR="00FC2B57" w:rsidRPr="0076366C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2B57" w:rsidRPr="00386FDD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35,450</w:t>
            </w: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4E12A4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A2716F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A2716F" w:rsidRDefault="000975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4E12A4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F957A3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:rsidR="00097572" w:rsidRPr="004E12A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211056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E12A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211056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802B2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77760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22335A" w:rsidRDefault="00097572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A92ABE" w:rsidRDefault="00A92AB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4</w:t>
            </w:r>
            <w:r w:rsidR="00097572" w:rsidRPr="00A92ABE">
              <w:rPr>
                <w:rFonts w:ascii="Angsana New" w:hAnsi="Angsana New"/>
                <w:sz w:val="30"/>
                <w:szCs w:val="30"/>
              </w:rPr>
              <w:t>,</w:t>
            </w:r>
            <w:r w:rsidRPr="00A92AB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4,447</w:t>
            </w:r>
          </w:p>
        </w:tc>
      </w:tr>
      <w:tr w:rsidR="00A92ABE" w:rsidRPr="00775D54" w:rsidTr="00F500D4">
        <w:trPr>
          <w:cantSplit/>
        </w:trPr>
        <w:tc>
          <w:tcPr>
            <w:tcW w:w="3755" w:type="dxa"/>
          </w:tcPr>
          <w:p w:rsidR="00A92ABE" w:rsidRPr="00802B2B" w:rsidRDefault="00A92AB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2ABE" w:rsidRPr="00077760" w:rsidRDefault="00A92AB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7760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077760">
              <w:rPr>
                <w:rFonts w:ascii="Angsana New" w:hAnsi="Angsana New"/>
                <w:sz w:val="30"/>
                <w:szCs w:val="30"/>
              </w:rPr>
              <w:t>8,</w:t>
            </w:r>
            <w:r w:rsidR="00077760" w:rsidRPr="00077760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93" w:type="dxa"/>
            <w:gridSpan w:val="2"/>
          </w:tcPr>
          <w:p w:rsidR="00A92ABE" w:rsidRPr="0076366C" w:rsidRDefault="00A92AB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A92ABE" w:rsidRPr="00B30A45" w:rsidRDefault="00A92AB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90" w:type="dxa"/>
          </w:tcPr>
          <w:p w:rsidR="00A92ABE" w:rsidRPr="0076366C" w:rsidRDefault="00A92AB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A92ABE" w:rsidRPr="00A92ABE" w:rsidRDefault="00A92ABE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A92ABE" w:rsidRPr="0076366C" w:rsidRDefault="00A92AB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92ABE" w:rsidRPr="00386FDD" w:rsidRDefault="00A92AB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</w:tr>
      <w:tr w:rsidR="00A92ABE" w:rsidRPr="00775D54" w:rsidTr="0069708B">
        <w:trPr>
          <w:cantSplit/>
        </w:trPr>
        <w:tc>
          <w:tcPr>
            <w:tcW w:w="3755" w:type="dxa"/>
          </w:tcPr>
          <w:p w:rsidR="00A92ABE" w:rsidRPr="0076366C" w:rsidRDefault="00A92AB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92ABE" w:rsidRPr="00077760" w:rsidRDefault="00A92ABE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7760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077760">
              <w:rPr>
                <w:rFonts w:ascii="Angsana New" w:hAnsi="Angsana New"/>
                <w:sz w:val="30"/>
                <w:szCs w:val="30"/>
              </w:rPr>
              <w:t>8,</w:t>
            </w:r>
            <w:r w:rsidR="00077760" w:rsidRPr="00077760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93" w:type="dxa"/>
            <w:gridSpan w:val="2"/>
          </w:tcPr>
          <w:p w:rsidR="00A92ABE" w:rsidRPr="0076366C" w:rsidRDefault="00A92AB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A92ABE" w:rsidRPr="00B30A45" w:rsidRDefault="00A92AB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90" w:type="dxa"/>
          </w:tcPr>
          <w:p w:rsidR="00A92ABE" w:rsidRPr="0076366C" w:rsidRDefault="00A92AB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A92ABE" w:rsidRPr="00A92ABE" w:rsidRDefault="00A92ABE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  <w:tc>
          <w:tcPr>
            <w:tcW w:w="289" w:type="dxa"/>
          </w:tcPr>
          <w:p w:rsidR="00A92ABE" w:rsidRPr="0076366C" w:rsidRDefault="00A92AB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92ABE" w:rsidRPr="00386FDD" w:rsidRDefault="00A92AB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4,501</w:t>
            </w: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69708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4E12A4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69708B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69708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097572" w:rsidRPr="0069708B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4E12A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69708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69708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571CF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:rsidR="00097572" w:rsidRPr="004E12A4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C0031F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E12A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:rsidR="00097572" w:rsidRPr="004E12A4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C0031F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E12A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77760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A92ABE" w:rsidRDefault="00A92AB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2,524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2,435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077760" w:rsidRDefault="0007776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A92ABE" w:rsidRDefault="00A92AB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</w:tr>
      <w:tr w:rsidR="00503ACA" w:rsidRPr="00775D54" w:rsidTr="00571CF4">
        <w:trPr>
          <w:cantSplit/>
        </w:trPr>
        <w:tc>
          <w:tcPr>
            <w:tcW w:w="3755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077760" w:rsidRDefault="0007776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A92ABE" w:rsidRDefault="00A92AB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ABE">
              <w:rPr>
                <w:rFonts w:ascii="Angsana New" w:hAnsi="Angsana New"/>
                <w:sz w:val="30"/>
                <w:szCs w:val="30"/>
              </w:rPr>
              <w:t>3,917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3,405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76366C" w:rsidRDefault="00097572" w:rsidP="004E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</w:t>
            </w:r>
            <w:r w:rsidR="00775A7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ชำระ</w:t>
            </w:r>
            <w:r w:rsidR="004E264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หลังจาก</w:t>
            </w: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97572" w:rsidRPr="00077760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097572" w:rsidRPr="004E12A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77760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C7690D" w:rsidRDefault="00C7690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90D">
              <w:rPr>
                <w:rFonts w:ascii="Angsana New" w:hAnsi="Angsana New"/>
                <w:sz w:val="30"/>
                <w:szCs w:val="30"/>
              </w:rPr>
              <w:t>47</w:t>
            </w:r>
            <w:r w:rsidR="00097572" w:rsidRPr="00C7690D">
              <w:rPr>
                <w:rFonts w:ascii="Angsana New" w:hAnsi="Angsana New"/>
                <w:sz w:val="30"/>
                <w:szCs w:val="30"/>
              </w:rPr>
              <w:t>,</w:t>
            </w:r>
            <w:r w:rsidRPr="00C7690D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49,887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077760" w:rsidRDefault="0007776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13,622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C7690D" w:rsidRDefault="00C7690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90D">
              <w:rPr>
                <w:rFonts w:ascii="Angsana New" w:hAnsi="Angsana New"/>
                <w:sz w:val="30"/>
                <w:szCs w:val="30"/>
              </w:rPr>
              <w:t>13</w:t>
            </w:r>
            <w:r w:rsidR="00097572" w:rsidRPr="00C7690D">
              <w:rPr>
                <w:rFonts w:ascii="Angsana New" w:hAnsi="Angsana New"/>
                <w:sz w:val="30"/>
                <w:szCs w:val="30"/>
              </w:rPr>
              <w:t>,</w:t>
            </w:r>
            <w:r w:rsidRPr="00C7690D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</w:tr>
      <w:tr w:rsidR="00503ACA" w:rsidRPr="00775D54" w:rsidTr="00571CF4">
        <w:trPr>
          <w:cantSplit/>
        </w:trPr>
        <w:tc>
          <w:tcPr>
            <w:tcW w:w="3755" w:type="dxa"/>
          </w:tcPr>
          <w:p w:rsidR="00503ACA" w:rsidRDefault="00503AC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077760" w:rsidRDefault="0007776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</w:rPr>
              <w:t>13,622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C7690D" w:rsidRDefault="00C7690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90D">
              <w:rPr>
                <w:rFonts w:ascii="Angsana New" w:hAnsi="Angsana New"/>
                <w:sz w:val="30"/>
                <w:szCs w:val="30"/>
              </w:rPr>
              <w:t>61</w:t>
            </w:r>
            <w:r w:rsidR="00503ACA" w:rsidRPr="00C7690D">
              <w:rPr>
                <w:rFonts w:ascii="Angsana New" w:hAnsi="Angsana New"/>
                <w:sz w:val="30"/>
                <w:szCs w:val="30"/>
              </w:rPr>
              <w:t>,</w:t>
            </w:r>
            <w:r w:rsidRPr="00C7690D">
              <w:rPr>
                <w:rFonts w:ascii="Angsana New" w:hAnsi="Angsana New"/>
                <w:sz w:val="30"/>
                <w:szCs w:val="30"/>
              </w:rPr>
              <w:t>6</w:t>
            </w:r>
            <w:r w:rsidR="00A34B0F" w:rsidRPr="00C7690D">
              <w:rPr>
                <w:rFonts w:ascii="Angsana New" w:hAnsi="Angsana New"/>
                <w:sz w:val="30"/>
                <w:szCs w:val="30"/>
              </w:rPr>
              <w:t>0</w:t>
            </w:r>
            <w:r w:rsidRPr="00C769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58,938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077760" w:rsidRDefault="00097572" w:rsidP="000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7760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077760" w:rsidRPr="00077760">
              <w:rPr>
                <w:rFonts w:ascii="Angsana New" w:hAnsi="Angsana New"/>
                <w:sz w:val="30"/>
                <w:szCs w:val="30"/>
              </w:rPr>
              <w:t>15</w:t>
            </w:r>
            <w:r w:rsidR="00503ACA" w:rsidRPr="00077760">
              <w:rPr>
                <w:rFonts w:ascii="Angsana New" w:hAnsi="Angsana New"/>
                <w:sz w:val="30"/>
                <w:szCs w:val="30"/>
              </w:rPr>
              <w:t>,</w:t>
            </w:r>
            <w:r w:rsidR="00077760" w:rsidRPr="00077760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A45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C7690D" w:rsidRDefault="00C7690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90D">
              <w:rPr>
                <w:rFonts w:ascii="Angsana New" w:hAnsi="Angsana New"/>
                <w:sz w:val="30"/>
                <w:szCs w:val="30"/>
              </w:rPr>
              <w:t>65</w:t>
            </w:r>
            <w:r w:rsidR="00097572" w:rsidRPr="00C7690D">
              <w:rPr>
                <w:rFonts w:ascii="Angsana New" w:hAnsi="Angsana New"/>
                <w:sz w:val="30"/>
                <w:szCs w:val="30"/>
              </w:rPr>
              <w:t>,</w:t>
            </w:r>
            <w:r w:rsidRPr="00C7690D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62,343</w:t>
            </w:r>
          </w:p>
        </w:tc>
      </w:tr>
    </w:tbl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723974">
        <w:rPr>
          <w:rFonts w:ascii="Angsana New" w:hAnsi="Angsana New" w:hint="cs"/>
          <w:sz w:val="30"/>
          <w:szCs w:val="30"/>
          <w:cs/>
        </w:rPr>
        <w:t>งวด</w:t>
      </w:r>
      <w:r w:rsidR="00880796">
        <w:rPr>
          <w:rFonts w:ascii="Angsana New" w:hAnsi="Angsana New" w:hint="cs"/>
          <w:sz w:val="30"/>
          <w:szCs w:val="30"/>
          <w:cs/>
        </w:rPr>
        <w:t>เก้า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23974">
        <w:rPr>
          <w:rFonts w:ascii="Angsana New" w:hAnsi="Angsana New"/>
          <w:sz w:val="30"/>
          <w:szCs w:val="30"/>
        </w:rPr>
        <w:t>30</w:t>
      </w:r>
      <w:r w:rsidR="00723974">
        <w:rPr>
          <w:rFonts w:ascii="Angsana New" w:hAnsi="Angsana New" w:hint="cs"/>
          <w:sz w:val="30"/>
          <w:szCs w:val="30"/>
          <w:cs/>
        </w:rPr>
        <w:t xml:space="preserve"> </w:t>
      </w:r>
      <w:r w:rsidR="00880796">
        <w:rPr>
          <w:rFonts w:ascii="Angsana New" w:hAnsi="Angsana New" w:hint="cs"/>
          <w:sz w:val="30"/>
          <w:szCs w:val="30"/>
          <w:cs/>
        </w:rPr>
        <w:t>กันยายน</w:t>
      </w:r>
      <w:r w:rsidR="00723974">
        <w:rPr>
          <w:rFonts w:ascii="Angsana New" w:hAnsi="Angsana New" w:hint="cs"/>
          <w:sz w:val="30"/>
          <w:szCs w:val="30"/>
          <w:cs/>
        </w:rPr>
        <w:t xml:space="preserve"> </w:t>
      </w:r>
      <w:r w:rsidR="00F554B3">
        <w:rPr>
          <w:rFonts w:ascii="Angsana New" w:hAnsi="Angsana New"/>
          <w:sz w:val="30"/>
          <w:szCs w:val="30"/>
        </w:rPr>
        <w:t>256</w:t>
      </w:r>
      <w:r w:rsidR="00F554B3">
        <w:rPr>
          <w:rFonts w:ascii="Angsana New" w:hAnsi="Angsana New" w:hint="cs"/>
          <w:sz w:val="30"/>
          <w:szCs w:val="30"/>
          <w:cs/>
        </w:rPr>
        <w:t>5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554B3">
        <w:rPr>
          <w:rFonts w:ascii="Angsana New" w:hAnsi="Angsana New"/>
          <w:sz w:val="30"/>
          <w:szCs w:val="30"/>
        </w:rPr>
        <w:t>256</w:t>
      </w:r>
      <w:r w:rsidR="00F554B3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1766" w:rsidRPr="00F51F88" w:rsidTr="00783015">
        <w:trPr>
          <w:cantSplit/>
        </w:trPr>
        <w:tc>
          <w:tcPr>
            <w:tcW w:w="4059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84" w:type="dxa"/>
          </w:tcPr>
          <w:p w:rsidR="00351766" w:rsidRPr="00D413D6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84" w:type="dxa"/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80796" w:rsidRPr="00E24209" w:rsidTr="00783015">
        <w:trPr>
          <w:cantSplit/>
        </w:trPr>
        <w:tc>
          <w:tcPr>
            <w:tcW w:w="4059" w:type="dxa"/>
          </w:tcPr>
          <w:p w:rsidR="00880796" w:rsidRPr="00840E3A" w:rsidRDefault="008807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880796" w:rsidRPr="009C6A7A" w:rsidRDefault="00880796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C6A7A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880796" w:rsidRPr="00E24209" w:rsidRDefault="0088079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80796" w:rsidRPr="009909B1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3" w:type="dxa"/>
          </w:tcPr>
          <w:p w:rsidR="00880796" w:rsidRPr="00E24209" w:rsidRDefault="0088079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80796" w:rsidRPr="00677345" w:rsidRDefault="00880796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27,300</w:t>
            </w:r>
          </w:p>
        </w:tc>
        <w:tc>
          <w:tcPr>
            <w:tcW w:w="284" w:type="dxa"/>
          </w:tcPr>
          <w:p w:rsidR="00880796" w:rsidRPr="00D413D6" w:rsidRDefault="0088079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80796" w:rsidRPr="009909B1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880796" w:rsidRPr="00E24209" w:rsidTr="00783015">
        <w:trPr>
          <w:cantSplit/>
        </w:trPr>
        <w:tc>
          <w:tcPr>
            <w:tcW w:w="4059" w:type="dxa"/>
          </w:tcPr>
          <w:p w:rsidR="00880796" w:rsidRPr="00B97542" w:rsidRDefault="008807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880796" w:rsidRPr="009C6A7A" w:rsidRDefault="00880796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80796" w:rsidRPr="00EC7D7C" w:rsidRDefault="0088079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880796" w:rsidRPr="009A0C1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A0C15">
              <w:rPr>
                <w:rFonts w:ascii="Angsana New" w:hAnsi="Angsana New"/>
                <w:bCs/>
                <w:sz w:val="30"/>
                <w:szCs w:val="30"/>
              </w:rPr>
              <w:t>37,840</w:t>
            </w:r>
          </w:p>
        </w:tc>
        <w:tc>
          <w:tcPr>
            <w:tcW w:w="283" w:type="dxa"/>
          </w:tcPr>
          <w:p w:rsidR="00880796" w:rsidRPr="00EC7D7C" w:rsidRDefault="0088079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80796" w:rsidRPr="00677345" w:rsidRDefault="00880796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:rsidR="00880796" w:rsidRPr="00EC7D7C" w:rsidRDefault="008807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880796" w:rsidRPr="00695B8B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77,000</w:t>
            </w:r>
          </w:p>
        </w:tc>
      </w:tr>
      <w:tr w:rsidR="00880796" w:rsidRPr="00E24209" w:rsidTr="00862576">
        <w:trPr>
          <w:cantSplit/>
        </w:trPr>
        <w:tc>
          <w:tcPr>
            <w:tcW w:w="4059" w:type="dxa"/>
          </w:tcPr>
          <w:p w:rsidR="00880796" w:rsidRPr="00B97542" w:rsidRDefault="008807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80796" w:rsidRPr="009C6A7A" w:rsidRDefault="00880796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80796" w:rsidRPr="00EC7D7C" w:rsidRDefault="0088079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80796" w:rsidRPr="009A0C1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0C15">
              <w:rPr>
                <w:rFonts w:ascii="Angsana New" w:hAnsi="Angsana New"/>
                <w:bCs/>
                <w:sz w:val="30"/>
                <w:szCs w:val="30"/>
              </w:rPr>
              <w:t>(11,160)</w:t>
            </w:r>
          </w:p>
        </w:tc>
        <w:tc>
          <w:tcPr>
            <w:tcW w:w="283" w:type="dxa"/>
          </w:tcPr>
          <w:p w:rsidR="00880796" w:rsidRPr="00EC7D7C" w:rsidRDefault="0088079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80796" w:rsidRPr="00677345" w:rsidRDefault="00677345" w:rsidP="00D8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(35</w:t>
            </w:r>
            <w:r w:rsidR="00880796" w:rsidRPr="00677345">
              <w:rPr>
                <w:rFonts w:ascii="Angsana New" w:hAnsi="Angsana New"/>
                <w:bCs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880796" w:rsidRPr="00EC7D7C" w:rsidRDefault="008807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880796" w:rsidRPr="00695B8B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(98,000)</w:t>
            </w:r>
          </w:p>
        </w:tc>
      </w:tr>
      <w:tr w:rsidR="00880796" w:rsidRPr="00E24209" w:rsidTr="00862576">
        <w:trPr>
          <w:cantSplit/>
        </w:trPr>
        <w:tc>
          <w:tcPr>
            <w:tcW w:w="4059" w:type="dxa"/>
          </w:tcPr>
          <w:p w:rsidR="00880796" w:rsidRPr="00840E3A" w:rsidRDefault="00880796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796" w:rsidRPr="009C6A7A" w:rsidRDefault="00880796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C6A7A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880796" w:rsidRPr="00EC7D7C" w:rsidRDefault="0088079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80796" w:rsidRPr="009A0C1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0C15"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Pr="009A0C15">
              <w:rPr>
                <w:rFonts w:ascii="Angsana New" w:hAnsi="Angsana New" w:hint="cs"/>
                <w:b/>
                <w:sz w:val="30"/>
                <w:szCs w:val="30"/>
                <w:cs/>
              </w:rPr>
              <w:t>,460</w:t>
            </w:r>
          </w:p>
        </w:tc>
        <w:tc>
          <w:tcPr>
            <w:tcW w:w="283" w:type="dxa"/>
          </w:tcPr>
          <w:p w:rsidR="00880796" w:rsidRPr="00EC7D7C" w:rsidRDefault="0088079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796" w:rsidRPr="00677345" w:rsidRDefault="00677345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880796" w:rsidRPr="00677345">
              <w:rPr>
                <w:rFonts w:ascii="Angsana New" w:hAnsi="Angsana New" w:hint="cs"/>
                <w:b/>
                <w:sz w:val="30"/>
                <w:szCs w:val="30"/>
                <w:cs/>
              </w:rPr>
              <w:t>,300</w:t>
            </w:r>
          </w:p>
        </w:tc>
        <w:tc>
          <w:tcPr>
            <w:tcW w:w="284" w:type="dxa"/>
          </w:tcPr>
          <w:p w:rsidR="00880796" w:rsidRPr="00EC7D7C" w:rsidRDefault="008807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80796" w:rsidRPr="00695B8B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Pr="00695B8B">
              <w:rPr>
                <w:rFonts w:ascii="Angsana New" w:hAnsi="Angsana New" w:hint="cs"/>
                <w:b/>
                <w:sz w:val="30"/>
                <w:szCs w:val="30"/>
                <w:cs/>
              </w:rPr>
              <w:t>,500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FB7FAE">
        <w:trPr>
          <w:cantSplit/>
        </w:trPr>
        <w:tc>
          <w:tcPr>
            <w:tcW w:w="4149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223471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223471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E551F" w:rsidRPr="002918CA" w:rsidTr="00FB7FAE">
        <w:trPr>
          <w:cantSplit/>
        </w:trPr>
        <w:tc>
          <w:tcPr>
            <w:tcW w:w="4149" w:type="dxa"/>
          </w:tcPr>
          <w:p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:rsidR="00351766" w:rsidRPr="00A42489" w:rsidRDefault="00A42489" w:rsidP="00A4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42489">
              <w:rPr>
                <w:rFonts w:ascii="Angsana New" w:hAnsi="Angsana New" w:hint="cs"/>
                <w:b/>
                <w:sz w:val="30"/>
                <w:szCs w:val="30"/>
                <w:cs/>
              </w:rPr>
              <w:t>466</w:t>
            </w:r>
          </w:p>
        </w:tc>
        <w:tc>
          <w:tcPr>
            <w:tcW w:w="270" w:type="dxa"/>
          </w:tcPr>
          <w:p w:rsidR="00351766" w:rsidRPr="007E2CE7" w:rsidRDefault="00351766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A42489" w:rsidRDefault="00351766" w:rsidP="00A4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2,188</w:t>
            </w:r>
          </w:p>
        </w:tc>
        <w:tc>
          <w:tcPr>
            <w:tcW w:w="288" w:type="dxa"/>
          </w:tcPr>
          <w:p w:rsidR="00351766" w:rsidRPr="000233DF" w:rsidRDefault="00351766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  <w:tc>
          <w:tcPr>
            <w:tcW w:w="284" w:type="dxa"/>
          </w:tcPr>
          <w:p w:rsidR="00351766" w:rsidRPr="000233DF" w:rsidRDefault="00351766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20,462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A42489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A42489" w:rsidRPr="00A42489">
              <w:rPr>
                <w:rFonts w:ascii="Angsana New" w:hAnsi="Angsana New"/>
                <w:bCs/>
                <w:sz w:val="30"/>
                <w:szCs w:val="30"/>
              </w:rPr>
              <w:t>3,162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5C08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167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665EFC" w:rsidRPr="007F5571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A42489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42489" w:rsidRPr="00A42489">
              <w:rPr>
                <w:rFonts w:ascii="Angsana New" w:hAnsi="Angsana New"/>
                <w:bCs/>
                <w:sz w:val="30"/>
                <w:szCs w:val="30"/>
              </w:rPr>
              <w:t>83,628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340,933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198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65EFC" w:rsidRPr="007F5571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187,468</w:t>
            </w:r>
          </w:p>
        </w:tc>
      </w:tr>
      <w:tr w:rsidR="00351766" w:rsidRPr="002918CA" w:rsidTr="00FB7FAE">
        <w:trPr>
          <w:cantSplit/>
        </w:trPr>
        <w:tc>
          <w:tcPr>
            <w:tcW w:w="4149" w:type="dxa"/>
          </w:tcPr>
          <w:p w:rsidR="00351766" w:rsidRPr="002918CA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A42489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351766" w:rsidRPr="00880796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:rsidR="00351766" w:rsidRPr="00A42489" w:rsidRDefault="00A4248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7F5571" w:rsidRPr="007F5571">
              <w:rPr>
                <w:rFonts w:ascii="Angsana New" w:hAnsi="Angsana New"/>
                <w:bCs/>
                <w:sz w:val="30"/>
                <w:szCs w:val="30"/>
              </w:rPr>
              <w:t>05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2,151</w:t>
            </w:r>
          </w:p>
        </w:tc>
      </w:tr>
      <w:tr w:rsidR="004F263C" w:rsidRPr="005F7388" w:rsidTr="00FB7FAE">
        <w:trPr>
          <w:cantSplit/>
        </w:trPr>
        <w:tc>
          <w:tcPr>
            <w:tcW w:w="4149" w:type="dxa"/>
          </w:tcPr>
          <w:p w:rsidR="004F263C" w:rsidRPr="00161CAE" w:rsidRDefault="004F263C" w:rsidP="00494C13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:rsidR="004F263C" w:rsidRPr="00A42489" w:rsidRDefault="00A42489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22,</w:t>
            </w:r>
            <w:r w:rsidR="007F482F">
              <w:rPr>
                <w:rFonts w:ascii="Angsana New" w:hAnsi="Angsana New"/>
                <w:bCs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4F263C" w:rsidRPr="00805C08" w:rsidRDefault="004F263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25,788</w:t>
            </w:r>
          </w:p>
        </w:tc>
        <w:tc>
          <w:tcPr>
            <w:tcW w:w="288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4F263C" w:rsidRPr="007F5571" w:rsidRDefault="00C869A3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19,793</w:t>
            </w:r>
          </w:p>
        </w:tc>
        <w:tc>
          <w:tcPr>
            <w:tcW w:w="284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4F263C" w:rsidRPr="00805C08" w:rsidRDefault="004F263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24,146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:rsidR="00351766" w:rsidRPr="00A42489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B222F" w:rsidRPr="00A424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2489" w:rsidRPr="00A42489">
              <w:rPr>
                <w:rFonts w:ascii="Angsana New" w:hAnsi="Angsana New"/>
                <w:bCs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9,493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777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8,831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A42489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B222F" w:rsidRPr="00A424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F482F">
              <w:rPr>
                <w:rFonts w:ascii="Angsana New" w:hAnsi="Angsana New"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7,638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7F5571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F5571" w:rsidRPr="007F5571">
              <w:rPr>
                <w:rFonts w:ascii="Angsana New" w:hAnsi="Angsana New"/>
                <w:bCs/>
                <w:sz w:val="30"/>
                <w:szCs w:val="30"/>
              </w:rPr>
              <w:t>707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8,150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A42489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42489" w:rsidRPr="00A42489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 w:rsidR="00C869A3">
              <w:rPr>
                <w:rFonts w:ascii="Angsana New" w:hAnsi="Angsana New"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43,080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869A3">
              <w:rPr>
                <w:rFonts w:ascii="Angsana New" w:hAnsi="Angsana New"/>
                <w:bCs/>
                <w:sz w:val="30"/>
                <w:szCs w:val="30"/>
              </w:rPr>
              <w:t>335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43,278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A42489" w:rsidRDefault="00A4248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2489">
              <w:rPr>
                <w:rFonts w:ascii="Angsana New" w:hAnsi="Angsana New"/>
                <w:bCs/>
                <w:sz w:val="30"/>
                <w:szCs w:val="30"/>
              </w:rPr>
              <w:t>42</w:t>
            </w:r>
            <w:r w:rsidR="00C869A3">
              <w:rPr>
                <w:rFonts w:ascii="Angsana New" w:hAnsi="Angsana New"/>
                <w:bCs/>
                <w:sz w:val="30"/>
                <w:szCs w:val="30"/>
              </w:rPr>
              <w:t>0,916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384,013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234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869A3"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230,746</w:t>
            </w:r>
          </w:p>
        </w:tc>
      </w:tr>
    </w:tbl>
    <w:p w:rsidR="00B50AEA" w:rsidRDefault="00B50AE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255549">
        <w:trPr>
          <w:cantSplit/>
        </w:trPr>
        <w:tc>
          <w:tcPr>
            <w:tcW w:w="3866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223471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223471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750F9" w:rsidRPr="00E24209" w:rsidTr="00255549">
        <w:trPr>
          <w:cantSplit/>
        </w:trPr>
        <w:tc>
          <w:tcPr>
            <w:tcW w:w="3866" w:type="dxa"/>
          </w:tcPr>
          <w:p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351766" w:rsidRPr="00162B30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62B30" w:rsidRPr="00162B30">
              <w:rPr>
                <w:rFonts w:ascii="Angsana New" w:hAnsi="Angsana New"/>
                <w:bCs/>
                <w:sz w:val="30"/>
                <w:szCs w:val="30"/>
              </w:rPr>
              <w:t>62,719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250,583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98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163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117,897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351766" w:rsidRPr="00162B30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</w:tcPr>
          <w:p w:rsidR="00351766" w:rsidRPr="00162B30" w:rsidRDefault="00162B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101,029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79,673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400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43,971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</w:tcPr>
          <w:p w:rsidR="00351766" w:rsidRPr="00162B30" w:rsidRDefault="00981C07" w:rsidP="0027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62B30" w:rsidRPr="00162B30">
              <w:rPr>
                <w:rFonts w:ascii="Angsana New" w:hAnsi="Angsana New"/>
                <w:bCs/>
                <w:sz w:val="30"/>
                <w:szCs w:val="30"/>
              </w:rPr>
              <w:t>0,038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7,788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180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3,609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</w:tcPr>
          <w:p w:rsidR="00351766" w:rsidRPr="00162B30" w:rsidRDefault="00162B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17,011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6,148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51766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732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2,768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162B30" w:rsidRDefault="00162B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19,575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18,707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7F5571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E1788B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7F5571" w:rsidRPr="007F5571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8,358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162B30" w:rsidRDefault="00162B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410,372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362,899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176</w:t>
            </w:r>
            <w:r w:rsidR="00992500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176,603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5" w:type="dxa"/>
          </w:tcPr>
          <w:p w:rsidR="00351766" w:rsidRPr="00162B30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5" w:type="dxa"/>
          </w:tcPr>
          <w:p w:rsidR="00351766" w:rsidRPr="00162B30" w:rsidRDefault="00162B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 xml:space="preserve">   (27,210</w:t>
            </w:r>
            <w:r w:rsidR="00351766" w:rsidRPr="00162B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(24,154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 xml:space="preserve">   (8,777</w:t>
            </w:r>
            <w:r w:rsidR="00351766" w:rsidRPr="007F557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162B30" w:rsidRDefault="00162B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383,162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7F5571" w:rsidRDefault="007F55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167</w:t>
            </w:r>
            <w:r w:rsidR="00992500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27783D" w:rsidRPr="007F5571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</w:tbl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81C07" w:rsidRDefault="00567B74" w:rsidP="009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รายการเคลื่อนไหวสำหรับ</w:t>
      </w:r>
      <w:r w:rsidR="008C14E1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="00880796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186861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F91ADD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30 </w:t>
      </w:r>
      <w:r w:rsidR="0088079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2565 </w:t>
      </w:r>
      <w:r w:rsidR="00981C07"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</w:t>
      </w:r>
      <w:r>
        <w:rPr>
          <w:rFonts w:ascii="Angsana New" w:hAnsi="Angsana New" w:hint="cs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981C07" w:rsidRPr="00880CC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ผลขาดทุนด้านเครดิตที่คาดว่าจะเกิดขึ้นของลูกหนี้การค้า</w:t>
      </w:r>
      <w:r w:rsidR="00981C07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</w:p>
    <w:p w:rsidR="00981C07" w:rsidRPr="00EF6F7E" w:rsidRDefault="00981C07" w:rsidP="009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4858"/>
        <w:gridCol w:w="2268"/>
        <w:gridCol w:w="283"/>
        <w:gridCol w:w="2127"/>
      </w:tblGrid>
      <w:tr w:rsidR="00981C07" w:rsidRPr="004F07C8" w:rsidTr="00567B74">
        <w:trPr>
          <w:cantSplit/>
        </w:trPr>
        <w:tc>
          <w:tcPr>
            <w:tcW w:w="4858" w:type="dxa"/>
          </w:tcPr>
          <w:p w:rsidR="00981C07" w:rsidRPr="00783015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981C07" w:rsidRPr="004F07C8" w:rsidRDefault="00981C07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81C07" w:rsidRPr="004F07C8" w:rsidTr="00567B74">
        <w:trPr>
          <w:cantSplit/>
        </w:trPr>
        <w:tc>
          <w:tcPr>
            <w:tcW w:w="4858" w:type="dxa"/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81C07" w:rsidRPr="004F07C8" w:rsidRDefault="00981C07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C531A4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67B74" w:rsidRPr="00162B30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(24,154)</w:t>
            </w:r>
          </w:p>
        </w:tc>
        <w:tc>
          <w:tcPr>
            <w:tcW w:w="283" w:type="dxa"/>
          </w:tcPr>
          <w:p w:rsidR="00567B74" w:rsidRPr="00880796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567B74" w:rsidRPr="007F5571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 xml:space="preserve">   (9,597)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567B7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 (เพิ่มขึ้น)</w:t>
            </w:r>
          </w:p>
        </w:tc>
        <w:tc>
          <w:tcPr>
            <w:tcW w:w="2268" w:type="dxa"/>
          </w:tcPr>
          <w:p w:rsidR="00567B74" w:rsidRPr="00162B30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162B30" w:rsidRPr="00162B30">
              <w:rPr>
                <w:rFonts w:ascii="Angsana New" w:hAnsi="Angsana New"/>
                <w:bCs/>
                <w:sz w:val="30"/>
                <w:szCs w:val="30"/>
              </w:rPr>
              <w:t>5,438</w:t>
            </w:r>
            <w:r w:rsidRPr="00162B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67B74" w:rsidRPr="00880796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567B74" w:rsidRPr="007F5571" w:rsidRDefault="0027783D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 xml:space="preserve">   (1,114</w:t>
            </w:r>
            <w:r w:rsidR="00567B74" w:rsidRPr="007F557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C531A4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67B74" w:rsidRPr="00162B30" w:rsidRDefault="0027783D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67B74" w:rsidRPr="00162B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62B30" w:rsidRPr="00162B30">
              <w:rPr>
                <w:rFonts w:ascii="Angsana New" w:hAnsi="Angsana New"/>
                <w:bCs/>
                <w:sz w:val="30"/>
                <w:szCs w:val="30"/>
              </w:rPr>
              <w:t>382</w:t>
            </w:r>
          </w:p>
        </w:tc>
        <w:tc>
          <w:tcPr>
            <w:tcW w:w="283" w:type="dxa"/>
          </w:tcPr>
          <w:p w:rsidR="00567B74" w:rsidRPr="00880796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B74" w:rsidRPr="007F5571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7F5571" w:rsidRPr="007F5571">
              <w:rPr>
                <w:rFonts w:ascii="Angsana New" w:hAnsi="Angsana New"/>
                <w:bCs/>
                <w:sz w:val="30"/>
                <w:szCs w:val="30"/>
              </w:rPr>
              <w:t>934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880796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="00F91ADD">
              <w:rPr>
                <w:rFonts w:ascii="Angsana New" w:hAnsi="Angsana New" w:hint="cs"/>
                <w:sz w:val="30"/>
                <w:szCs w:val="30"/>
                <w:cs/>
              </w:rPr>
              <w:t xml:space="preserve"> 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567B74" w:rsidRPr="00162B30" w:rsidRDefault="00567B74" w:rsidP="0027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B30">
              <w:rPr>
                <w:rFonts w:ascii="Angsana New" w:hAnsi="Angsana New"/>
                <w:bCs/>
                <w:sz w:val="30"/>
                <w:szCs w:val="30"/>
              </w:rPr>
              <w:t xml:space="preserve">   (2</w:t>
            </w:r>
            <w:r w:rsidR="00162B30" w:rsidRPr="00162B30">
              <w:rPr>
                <w:rFonts w:ascii="Angsana New" w:hAnsi="Angsana New"/>
                <w:bCs/>
                <w:sz w:val="30"/>
                <w:szCs w:val="30"/>
              </w:rPr>
              <w:t>7,210</w:t>
            </w:r>
            <w:r w:rsidRPr="00162B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67B74" w:rsidRPr="00880796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B74" w:rsidRPr="007F5571" w:rsidRDefault="007F5571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 xml:space="preserve">   (8,777</w:t>
            </w:r>
            <w:r w:rsidR="00567B74" w:rsidRPr="007F557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5A5003" w:rsidRDefault="005A5003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Pr="005A5003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0C3B69" w:rsidRDefault="000C3B6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B50AE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50AEA">
        <w:rPr>
          <w:rFonts w:ascii="Angsana New" w:hAnsi="Angsana New"/>
          <w:b/>
          <w:bCs/>
          <w:sz w:val="30"/>
          <w:szCs w:val="30"/>
          <w:cs/>
        </w:rPr>
        <w:t>–</w:t>
      </w:r>
      <w:r w:rsidR="00B50AE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สุทธิ</w:t>
      </w:r>
      <w:r w:rsidR="00B50AE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0C3B69" w:rsidRPr="00C44CD9" w:rsidRDefault="000C3B69" w:rsidP="00C44CD9">
      <w:pPr>
        <w:pStyle w:val="NoSpacing"/>
        <w:rPr>
          <w:rFonts w:hint="cs"/>
          <w:sz w:val="12"/>
          <w:szCs w:val="12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5111CE" w:rsidRDefault="000C3B69" w:rsidP="000C3B69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7201" w:rsidRPr="00F51F88" w:rsidTr="000C3B69">
        <w:trPr>
          <w:cantSplit/>
        </w:trPr>
        <w:tc>
          <w:tcPr>
            <w:tcW w:w="4149" w:type="dxa"/>
          </w:tcPr>
          <w:p w:rsidR="00357201" w:rsidRPr="00F51F88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7D44DE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D44DE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D97593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70" w:type="dxa"/>
          </w:tcPr>
          <w:p w:rsidR="00357201" w:rsidRPr="00D413D6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4" w:type="dxa"/>
          </w:tcPr>
          <w:p w:rsidR="00357201" w:rsidRPr="00D413D6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7D44DE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D44DE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3" w:type="dxa"/>
          </w:tcPr>
          <w:p w:rsidR="00357201" w:rsidRPr="00D413D6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4874B5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874B5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874B5" w:rsidRPr="004874B5">
              <w:rPr>
                <w:rFonts w:ascii="Angsana New" w:hAnsi="Angsana New"/>
                <w:bCs/>
                <w:sz w:val="30"/>
                <w:szCs w:val="30"/>
              </w:rPr>
              <w:t>25,783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211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819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7F5571" w:rsidRDefault="007F557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132</w:t>
            </w:r>
            <w:r w:rsidR="00357201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005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116,413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:rsidR="00357201" w:rsidRP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74B5">
              <w:rPr>
                <w:rFonts w:ascii="Angsana New" w:hAnsi="Angsana New"/>
                <w:bCs/>
                <w:sz w:val="30"/>
                <w:szCs w:val="30"/>
              </w:rPr>
              <w:t>5,564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5,172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7F5571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57201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F5571" w:rsidRPr="007F5571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F5571" w:rsidRPr="007F557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4,034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:rsidR="00357201" w:rsidRP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74B5">
              <w:rPr>
                <w:rFonts w:ascii="Angsana New" w:hAnsi="Angsana New"/>
                <w:bCs/>
                <w:sz w:val="30"/>
                <w:szCs w:val="30"/>
              </w:rPr>
              <w:t>89,760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77,557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7F5571" w:rsidRDefault="007F557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="00357201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045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64,885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:rsidR="00357201" w:rsidRP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74B5">
              <w:rPr>
                <w:rFonts w:ascii="Angsana New" w:hAnsi="Angsana New"/>
                <w:bCs/>
                <w:sz w:val="30"/>
                <w:szCs w:val="30"/>
              </w:rPr>
              <w:t>47,505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46,808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7F5571" w:rsidRDefault="007F557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7201" w:rsidRPr="007F55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F557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B35D0" w:rsidRPr="007F5571"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30,497</w:t>
            </w:r>
          </w:p>
        </w:tc>
      </w:tr>
      <w:tr w:rsidR="004874B5" w:rsidRPr="00E24209" w:rsidTr="000C3B69">
        <w:trPr>
          <w:cantSplit/>
        </w:trPr>
        <w:tc>
          <w:tcPr>
            <w:tcW w:w="4149" w:type="dxa"/>
          </w:tcPr>
          <w:p w:rsidR="004874B5" w:rsidRPr="00161CAE" w:rsidRDefault="004874B5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:rsidR="004874B5" w:rsidRPr="007F5571" w:rsidRDefault="004874B5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7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4874B5" w:rsidRPr="00D40D00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2,330</w:t>
            </w:r>
          </w:p>
        </w:tc>
        <w:tc>
          <w:tcPr>
            <w:tcW w:w="284" w:type="dxa"/>
          </w:tcPr>
          <w:p w:rsidR="004874B5" w:rsidRPr="00C844F6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4B5" w:rsidRPr="007F5571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7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874B5" w:rsidRPr="000233DF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02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874B5" w:rsidRPr="00E24209" w:rsidTr="000C3B69">
        <w:trPr>
          <w:cantSplit/>
        </w:trPr>
        <w:tc>
          <w:tcPr>
            <w:tcW w:w="4149" w:type="dxa"/>
          </w:tcPr>
          <w:p w:rsidR="004874B5" w:rsidRPr="00161CAE" w:rsidRDefault="004874B5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74B5" w:rsidRP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74B5">
              <w:rPr>
                <w:rFonts w:ascii="Angsana New" w:hAnsi="Angsana New"/>
                <w:bCs/>
                <w:sz w:val="30"/>
                <w:szCs w:val="30"/>
              </w:rPr>
              <w:t>368,612</w:t>
            </w:r>
          </w:p>
        </w:tc>
        <w:tc>
          <w:tcPr>
            <w:tcW w:w="270" w:type="dxa"/>
          </w:tcPr>
          <w:p w:rsidR="004874B5" w:rsidRPr="00D40D00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343,686</w:t>
            </w:r>
          </w:p>
        </w:tc>
        <w:tc>
          <w:tcPr>
            <w:tcW w:w="284" w:type="dxa"/>
          </w:tcPr>
          <w:p w:rsidR="004874B5" w:rsidRPr="00C844F6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74B5" w:rsidRPr="007F5571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231,584</w:t>
            </w:r>
          </w:p>
        </w:tc>
        <w:tc>
          <w:tcPr>
            <w:tcW w:w="283" w:type="dxa"/>
          </w:tcPr>
          <w:p w:rsidR="004874B5" w:rsidRPr="000233DF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215,829</w:t>
            </w:r>
          </w:p>
        </w:tc>
      </w:tr>
      <w:tr w:rsidR="004874B5" w:rsidRPr="00E24209" w:rsidTr="000C3B69">
        <w:trPr>
          <w:cantSplit/>
        </w:trPr>
        <w:tc>
          <w:tcPr>
            <w:tcW w:w="4149" w:type="dxa"/>
          </w:tcPr>
          <w:p w:rsid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:rsidR="004874B5" w:rsidRP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74B5" w:rsidRPr="00D40D00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874B5" w:rsidRPr="00C844F6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4B5" w:rsidRPr="007F5571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874B5" w:rsidRPr="000233DF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74B5" w:rsidRPr="00E24209" w:rsidTr="000C3B69">
        <w:trPr>
          <w:cantSplit/>
        </w:trPr>
        <w:tc>
          <w:tcPr>
            <w:tcW w:w="4149" w:type="dxa"/>
          </w:tcPr>
          <w:p w:rsidR="004874B5" w:rsidRPr="00161CAE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:rsidR="004874B5" w:rsidRP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74B5">
              <w:rPr>
                <w:rFonts w:ascii="Angsana New" w:hAnsi="Angsana New"/>
                <w:bCs/>
                <w:sz w:val="30"/>
                <w:szCs w:val="30"/>
              </w:rPr>
              <w:t>(24,726)</w:t>
            </w:r>
          </w:p>
        </w:tc>
        <w:tc>
          <w:tcPr>
            <w:tcW w:w="270" w:type="dxa"/>
          </w:tcPr>
          <w:p w:rsidR="004874B5" w:rsidRPr="00D40D00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(22,532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4874B5" w:rsidRPr="00C844F6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4B5" w:rsidRPr="007F5571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(8,304)</w:t>
            </w:r>
          </w:p>
        </w:tc>
        <w:tc>
          <w:tcPr>
            <w:tcW w:w="283" w:type="dxa"/>
          </w:tcPr>
          <w:p w:rsidR="004874B5" w:rsidRPr="000233DF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(8,199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4874B5" w:rsidRPr="00E24209" w:rsidTr="000C3B69">
        <w:trPr>
          <w:cantSplit/>
        </w:trPr>
        <w:tc>
          <w:tcPr>
            <w:tcW w:w="4149" w:type="dxa"/>
          </w:tcPr>
          <w:p w:rsidR="004874B5" w:rsidRPr="00161CAE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874B5" w:rsidRPr="004874B5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74B5">
              <w:rPr>
                <w:rFonts w:ascii="Angsana New" w:hAnsi="Angsana New"/>
                <w:bCs/>
                <w:sz w:val="30"/>
                <w:szCs w:val="30"/>
              </w:rPr>
              <w:t>343,886</w:t>
            </w:r>
          </w:p>
        </w:tc>
        <w:tc>
          <w:tcPr>
            <w:tcW w:w="270" w:type="dxa"/>
          </w:tcPr>
          <w:p w:rsidR="004874B5" w:rsidRPr="00D40D00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321,154</w:t>
            </w:r>
          </w:p>
        </w:tc>
        <w:tc>
          <w:tcPr>
            <w:tcW w:w="284" w:type="dxa"/>
          </w:tcPr>
          <w:p w:rsidR="004874B5" w:rsidRPr="00C844F6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874B5" w:rsidRPr="007F5571" w:rsidRDefault="004874B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5571">
              <w:rPr>
                <w:rFonts w:ascii="Angsana New" w:hAnsi="Angsana New"/>
                <w:bCs/>
                <w:sz w:val="30"/>
                <w:szCs w:val="30"/>
              </w:rPr>
              <w:t>223,280</w:t>
            </w:r>
          </w:p>
        </w:tc>
        <w:tc>
          <w:tcPr>
            <w:tcW w:w="283" w:type="dxa"/>
          </w:tcPr>
          <w:p w:rsidR="004874B5" w:rsidRPr="000233DF" w:rsidRDefault="004874B5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874B5" w:rsidRPr="00F81028" w:rsidRDefault="004874B5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207,630</w:t>
            </w:r>
          </w:p>
        </w:tc>
      </w:tr>
    </w:tbl>
    <w:p w:rsidR="00357201" w:rsidRPr="00C44CD9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 w:hint="cs"/>
          <w:sz w:val="20"/>
          <w:szCs w:val="20"/>
        </w:rPr>
      </w:pPr>
    </w:p>
    <w:p w:rsidR="006569D7" w:rsidRDefault="006569D7" w:rsidP="006569D7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:rsidR="006569D7" w:rsidRPr="00C44CD9" w:rsidRDefault="006569D7" w:rsidP="00C44CD9">
      <w:pPr>
        <w:pStyle w:val="NoSpacing"/>
        <w:rPr>
          <w:rFonts w:hint="cs"/>
          <w:sz w:val="16"/>
          <w:szCs w:val="16"/>
          <w:highlight w:val="yellow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291"/>
        <w:gridCol w:w="1276"/>
        <w:gridCol w:w="270"/>
        <w:gridCol w:w="1147"/>
        <w:gridCol w:w="284"/>
        <w:gridCol w:w="1276"/>
        <w:gridCol w:w="284"/>
        <w:gridCol w:w="1275"/>
      </w:tblGrid>
      <w:tr w:rsidR="006569D7" w:rsidRPr="003461AA" w:rsidTr="008924B4">
        <w:trPr>
          <w:cantSplit/>
        </w:trPr>
        <w:tc>
          <w:tcPr>
            <w:tcW w:w="4291" w:type="dxa"/>
          </w:tcPr>
          <w:p w:rsidR="006569D7" w:rsidRPr="003461AA" w:rsidRDefault="006569D7" w:rsidP="00A92A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6569D7" w:rsidRPr="003461AA" w:rsidRDefault="006569D7" w:rsidP="00A92AB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61A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69D7" w:rsidRPr="003461AA" w:rsidTr="008924B4">
        <w:trPr>
          <w:cantSplit/>
        </w:trPr>
        <w:tc>
          <w:tcPr>
            <w:tcW w:w="4291" w:type="dxa"/>
          </w:tcPr>
          <w:p w:rsidR="006569D7" w:rsidRPr="003461AA" w:rsidRDefault="006569D7" w:rsidP="00A92A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69D7" w:rsidRPr="003461AA" w:rsidRDefault="006569D7" w:rsidP="00A92A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1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6569D7" w:rsidRPr="003461AA" w:rsidRDefault="006569D7" w:rsidP="00A92A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69D7" w:rsidRPr="003461AA" w:rsidRDefault="006569D7" w:rsidP="00A92AB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61A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461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44CD9" w:rsidRPr="003461AA" w:rsidTr="008924B4">
        <w:trPr>
          <w:cantSplit/>
        </w:trPr>
        <w:tc>
          <w:tcPr>
            <w:tcW w:w="4291" w:type="dxa"/>
          </w:tcPr>
          <w:p w:rsidR="00C44CD9" w:rsidRPr="003461AA" w:rsidRDefault="00C44CD9" w:rsidP="00A92A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4CD9" w:rsidRPr="00E24209" w:rsidRDefault="00C44CD9" w:rsidP="003F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2565</w:t>
            </w:r>
          </w:p>
        </w:tc>
        <w:tc>
          <w:tcPr>
            <w:tcW w:w="270" w:type="dxa"/>
          </w:tcPr>
          <w:p w:rsidR="00C44CD9" w:rsidRPr="00D413D6" w:rsidRDefault="00C44CD9" w:rsidP="003F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C44CD9" w:rsidRPr="00E24209" w:rsidRDefault="00C44CD9" w:rsidP="003F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4" w:type="dxa"/>
          </w:tcPr>
          <w:p w:rsidR="00C44CD9" w:rsidRPr="00D413D6" w:rsidRDefault="00C44CD9" w:rsidP="003F298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4CD9" w:rsidRPr="00E24209" w:rsidRDefault="00C44CD9" w:rsidP="003F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2565</w:t>
            </w:r>
          </w:p>
        </w:tc>
        <w:tc>
          <w:tcPr>
            <w:tcW w:w="284" w:type="dxa"/>
          </w:tcPr>
          <w:p w:rsidR="00C44CD9" w:rsidRPr="00D413D6" w:rsidRDefault="00C44CD9" w:rsidP="003F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4CD9" w:rsidRPr="00E24209" w:rsidRDefault="00C44CD9" w:rsidP="003F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9B5207" w:rsidRPr="003461AA" w:rsidTr="008924B4">
        <w:trPr>
          <w:cantSplit/>
        </w:trPr>
        <w:tc>
          <w:tcPr>
            <w:tcW w:w="4291" w:type="dxa"/>
          </w:tcPr>
          <w:p w:rsidR="009B5207" w:rsidRPr="00A2371B" w:rsidRDefault="009B5207" w:rsidP="009C6A7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276" w:type="dxa"/>
          </w:tcPr>
          <w:p w:rsidR="009B5207" w:rsidRPr="003461AA" w:rsidRDefault="009B520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B5207" w:rsidRPr="003461AA" w:rsidRDefault="009B5207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9B5207" w:rsidRPr="003461AA" w:rsidRDefault="009B520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B5207" w:rsidRPr="003461AA" w:rsidRDefault="009B5207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9B5207" w:rsidRPr="003461AA" w:rsidRDefault="009B520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B5207" w:rsidRPr="003461AA" w:rsidRDefault="009B5207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9B5207" w:rsidRPr="003461AA" w:rsidRDefault="009B5207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F0E92" w:rsidRPr="003461AA" w:rsidTr="008924B4">
        <w:trPr>
          <w:cantSplit/>
        </w:trPr>
        <w:tc>
          <w:tcPr>
            <w:tcW w:w="4291" w:type="dxa"/>
          </w:tcPr>
          <w:p w:rsidR="005F0E92" w:rsidRPr="00A2371B" w:rsidRDefault="005F0E92" w:rsidP="009C6A7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(อัตราดอกเบี้ยร้อยละ </w:t>
            </w:r>
            <w:r w:rsidR="008924B4">
              <w:rPr>
                <w:rFonts w:ascii="Angsana New" w:hAnsi="Angsana New" w:hint="cs"/>
                <w:sz w:val="30"/>
                <w:szCs w:val="30"/>
                <w:cs/>
              </w:rPr>
              <w:t>0.15 และ</w:t>
            </w:r>
            <w:r w:rsidR="001D1B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>0.5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276" w:type="dxa"/>
          </w:tcPr>
          <w:p w:rsidR="005F0E92" w:rsidRPr="005F0E92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E92">
              <w:rPr>
                <w:rFonts w:ascii="Angsana New" w:hAnsi="Angsana New"/>
                <w:sz w:val="30"/>
                <w:szCs w:val="30"/>
              </w:rPr>
              <w:t>50,005</w:t>
            </w:r>
          </w:p>
        </w:tc>
        <w:tc>
          <w:tcPr>
            <w:tcW w:w="270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5F0E92" w:rsidRPr="005F0E92" w:rsidRDefault="005F0E92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F0E92" w:rsidRPr="00A2371B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F0E92" w:rsidRPr="00A2371B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5F0E92" w:rsidRPr="003461AA" w:rsidTr="008924B4">
        <w:trPr>
          <w:cantSplit/>
        </w:trPr>
        <w:tc>
          <w:tcPr>
            <w:tcW w:w="4291" w:type="dxa"/>
          </w:tcPr>
          <w:p w:rsidR="005F0E92" w:rsidRPr="00A2371B" w:rsidRDefault="005F0E92" w:rsidP="009C6A7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- 12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="00EF49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(อัตราดอกเบี้ยร้อยละ 0.375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0E92" w:rsidRPr="005F0E92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E92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F0E92" w:rsidRPr="00A2371B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0E92" w:rsidRPr="00A2371B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0E92" w:rsidRPr="00A2371B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5F0E92" w:rsidRPr="003461AA" w:rsidTr="008924B4">
        <w:trPr>
          <w:cantSplit/>
        </w:trPr>
        <w:tc>
          <w:tcPr>
            <w:tcW w:w="4291" w:type="dxa"/>
          </w:tcPr>
          <w:p w:rsidR="005F0E92" w:rsidRPr="00B37564" w:rsidRDefault="005F0E92" w:rsidP="009C6A7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0E92" w:rsidRPr="005F0E92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E92">
              <w:rPr>
                <w:rFonts w:ascii="Angsana New" w:hAnsi="Angsana New"/>
                <w:sz w:val="30"/>
                <w:szCs w:val="30"/>
              </w:rPr>
              <w:t>50,499</w:t>
            </w:r>
          </w:p>
        </w:tc>
        <w:tc>
          <w:tcPr>
            <w:tcW w:w="270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5F0E92" w:rsidRPr="005F0E92" w:rsidRDefault="005F0E92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0E92" w:rsidRPr="00A2371B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F0E92" w:rsidRPr="00A2371B" w:rsidRDefault="005F0E92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5F0E92" w:rsidRPr="003461AA" w:rsidTr="008924B4">
        <w:trPr>
          <w:cantSplit/>
        </w:trPr>
        <w:tc>
          <w:tcPr>
            <w:tcW w:w="4291" w:type="dxa"/>
          </w:tcPr>
          <w:p w:rsidR="005F0E92" w:rsidRPr="003461AA" w:rsidRDefault="005F0E92" w:rsidP="00A92A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61A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1276" w:type="dxa"/>
          </w:tcPr>
          <w:p w:rsidR="005F0E92" w:rsidRPr="005F0E92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F0E92" w:rsidRPr="003461AA" w:rsidTr="008924B4">
        <w:trPr>
          <w:cantSplit/>
        </w:trPr>
        <w:tc>
          <w:tcPr>
            <w:tcW w:w="4291" w:type="dxa"/>
          </w:tcPr>
          <w:p w:rsidR="005F0E92" w:rsidRPr="003461AA" w:rsidRDefault="005F0E92" w:rsidP="00A92A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61AA">
              <w:rPr>
                <w:rFonts w:ascii="Angsana New" w:hAnsi="Angsana New" w:hint="cs"/>
                <w:sz w:val="30"/>
                <w:szCs w:val="30"/>
                <w:cs/>
              </w:rPr>
              <w:t xml:space="preserve">   (ข้อมูลระดับ 2) ผ่านกำไรหรือขาดทุน</w:t>
            </w:r>
          </w:p>
        </w:tc>
        <w:tc>
          <w:tcPr>
            <w:tcW w:w="1276" w:type="dxa"/>
          </w:tcPr>
          <w:p w:rsidR="005F0E92" w:rsidRPr="005F0E92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F0E92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70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AA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5F0E92" w:rsidRPr="00C61E0D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1E0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A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F0E92" w:rsidRPr="003461AA" w:rsidTr="008924B4">
        <w:trPr>
          <w:cantSplit/>
        </w:trPr>
        <w:tc>
          <w:tcPr>
            <w:tcW w:w="4291" w:type="dxa"/>
          </w:tcPr>
          <w:p w:rsidR="005F0E92" w:rsidRPr="003461AA" w:rsidRDefault="005F0E92" w:rsidP="00A92A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61A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0E92" w:rsidRPr="005F0E92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0E92" w:rsidRPr="00C61E0D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1E0D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A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5F0E92" w:rsidRPr="003461AA" w:rsidTr="008924B4">
        <w:trPr>
          <w:cantSplit/>
        </w:trPr>
        <w:tc>
          <w:tcPr>
            <w:tcW w:w="4291" w:type="dxa"/>
          </w:tcPr>
          <w:p w:rsidR="005F0E92" w:rsidRPr="003461AA" w:rsidRDefault="005F0E92" w:rsidP="00A92A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61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F0E92" w:rsidRPr="005F0E92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51,524</w:t>
            </w:r>
          </w:p>
        </w:tc>
        <w:tc>
          <w:tcPr>
            <w:tcW w:w="270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61AA">
              <w:rPr>
                <w:rFonts w:ascii="Angsana New" w:hAnsi="Angsana New"/>
                <w:bCs/>
                <w:sz w:val="30"/>
                <w:szCs w:val="30"/>
              </w:rPr>
              <w:t>1,050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F0E92" w:rsidRPr="00C61E0D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1E0D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5F0E92" w:rsidRPr="003461AA" w:rsidRDefault="005F0E92" w:rsidP="00A92AB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F0E92" w:rsidRPr="003461AA" w:rsidRDefault="005F0E92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A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66722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4"/>
          <w:cols w:space="720"/>
          <w:titlePg/>
          <w:docGrid w:linePitch="245"/>
        </w:sectPr>
      </w:pPr>
    </w:p>
    <w:p w:rsidR="004E0F56" w:rsidRDefault="006569D7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7D44DE">
        <w:rPr>
          <w:rFonts w:ascii="Angsana New" w:hAnsi="Angsana New"/>
          <w:sz w:val="30"/>
          <w:szCs w:val="30"/>
        </w:rPr>
        <w:t xml:space="preserve">0 </w:t>
      </w:r>
      <w:r w:rsidR="00880796">
        <w:rPr>
          <w:rFonts w:ascii="Angsana New" w:hAnsi="Angsana New" w:hint="cs"/>
          <w:sz w:val="30"/>
          <w:szCs w:val="30"/>
          <w:cs/>
        </w:rPr>
        <w:t>กันยายน</w:t>
      </w:r>
      <w:r w:rsidR="007D44DE">
        <w:rPr>
          <w:rFonts w:ascii="Angsana New" w:hAnsi="Angsana New" w:hint="cs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4B5F4F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4B5F4F">
        <w:rPr>
          <w:rFonts w:ascii="Angsana New" w:hAnsi="Angsana New" w:hint="cs"/>
          <w:sz w:val="30"/>
          <w:szCs w:val="30"/>
          <w:cs/>
        </w:rPr>
        <w:t>4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645819" w:rsidRPr="00D02D1D" w:rsidTr="00182CE2">
        <w:trPr>
          <w:cantSplit/>
        </w:trPr>
        <w:tc>
          <w:tcPr>
            <w:tcW w:w="386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45819" w:rsidRPr="008F38E6" w:rsidRDefault="007D44DE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45819" w:rsidRPr="008F38E6" w:rsidRDefault="007D44DE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8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645819" w:rsidRPr="008F38E6" w:rsidRDefault="007D44DE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645819" w:rsidRDefault="007D44DE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D02D1D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Default="007D44DE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73E8B" w:rsidRPr="00D02D1D" w:rsidTr="00F2450E">
        <w:trPr>
          <w:cantSplit/>
        </w:trPr>
        <w:tc>
          <w:tcPr>
            <w:tcW w:w="386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0796" w:rsidRPr="00E25899" w:rsidTr="000870CD">
        <w:trPr>
          <w:cantSplit/>
        </w:trPr>
        <w:tc>
          <w:tcPr>
            <w:tcW w:w="3866" w:type="dxa"/>
            <w:vAlign w:val="center"/>
          </w:tcPr>
          <w:p w:rsidR="00880796" w:rsidRPr="00E25899" w:rsidRDefault="0088079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880796" w:rsidRPr="0028754D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10</w:t>
            </w:r>
            <w:r w:rsidRPr="0028754D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8754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80796" w:rsidRPr="008D73D5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0796" w:rsidRPr="008D73D5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0796" w:rsidRPr="0083174B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80796" w:rsidRPr="0028754D" w:rsidRDefault="0088079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28754D">
              <w:rPr>
                <w:rFonts w:ascii="Angsana New" w:hAnsi="Angsana New"/>
                <w:sz w:val="30"/>
                <w:szCs w:val="30"/>
              </w:rPr>
              <w:t>,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0796" w:rsidRPr="00681B3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</w:tr>
      <w:tr w:rsidR="00880796" w:rsidRPr="00E25899" w:rsidTr="000870CD">
        <w:trPr>
          <w:cantSplit/>
        </w:trPr>
        <w:tc>
          <w:tcPr>
            <w:tcW w:w="3866" w:type="dxa"/>
            <w:vAlign w:val="center"/>
          </w:tcPr>
          <w:p w:rsidR="00880796" w:rsidRPr="00E25899" w:rsidRDefault="0088079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880796" w:rsidRPr="0028754D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80796" w:rsidRPr="008D73D5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0796" w:rsidRPr="008D73D5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0796" w:rsidRPr="0083174B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80796" w:rsidRPr="0028754D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4,355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0796" w:rsidRPr="00681B3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1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81B3A">
              <w:rPr>
                <w:rFonts w:ascii="Angsana New" w:hAnsi="Angsana New"/>
                <w:sz w:val="30"/>
                <w:szCs w:val="30"/>
              </w:rPr>
              <w:t>,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</w:p>
        </w:tc>
      </w:tr>
      <w:tr w:rsidR="00880796" w:rsidRPr="00E25899" w:rsidTr="00C17EB6">
        <w:trPr>
          <w:cantSplit/>
        </w:trPr>
        <w:tc>
          <w:tcPr>
            <w:tcW w:w="3866" w:type="dxa"/>
            <w:vAlign w:val="center"/>
          </w:tcPr>
          <w:p w:rsidR="00880796" w:rsidRPr="00E25899" w:rsidRDefault="0088079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880796" w:rsidRPr="0028754D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80796" w:rsidRPr="008D73D5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0796" w:rsidRPr="008D73D5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0796" w:rsidRPr="0083174B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80796" w:rsidRPr="0028754D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0796" w:rsidRPr="00681B3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80796" w:rsidRPr="00E25899" w:rsidTr="00011B7B">
        <w:trPr>
          <w:cantSplit/>
        </w:trPr>
        <w:tc>
          <w:tcPr>
            <w:tcW w:w="3866" w:type="dxa"/>
            <w:vAlign w:val="center"/>
          </w:tcPr>
          <w:p w:rsidR="00880796" w:rsidRPr="00E25899" w:rsidRDefault="00880796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880796" w:rsidRPr="0028754D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:rsidR="00880796" w:rsidRPr="00B9369C" w:rsidRDefault="0088079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80796" w:rsidRPr="0083174B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:rsidR="00880796" w:rsidRPr="00B9369C" w:rsidRDefault="0088079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:rsidR="00880796" w:rsidRPr="00B9369C" w:rsidRDefault="0088079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0796" w:rsidRPr="008D73D5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880796" w:rsidRPr="00D96202" w:rsidRDefault="00880796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880796" w:rsidRPr="0083174B" w:rsidRDefault="00880796" w:rsidP="0044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1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174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80796" w:rsidRPr="0028754D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  <w:tc>
          <w:tcPr>
            <w:tcW w:w="236" w:type="dxa"/>
          </w:tcPr>
          <w:p w:rsidR="00880796" w:rsidRPr="00B9369C" w:rsidRDefault="00880796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0796" w:rsidRPr="00681B3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681B3A">
              <w:rPr>
                <w:rFonts w:ascii="Angsana New" w:hAnsi="Angsana New"/>
                <w:sz w:val="30"/>
                <w:szCs w:val="30"/>
              </w:rPr>
              <w:t>,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261</w:t>
            </w:r>
          </w:p>
        </w:tc>
      </w:tr>
      <w:tr w:rsidR="00880796" w:rsidRPr="00E25899" w:rsidTr="00C17EB6">
        <w:trPr>
          <w:cantSplit/>
        </w:trPr>
        <w:tc>
          <w:tcPr>
            <w:tcW w:w="3866" w:type="dxa"/>
          </w:tcPr>
          <w:p w:rsidR="00880796" w:rsidRPr="00E25899" w:rsidRDefault="0088079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80796" w:rsidRPr="00B9369C" w:rsidRDefault="0088079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28754D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80796" w:rsidRPr="0083174B" w:rsidRDefault="0088079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6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174B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880796" w:rsidRPr="00D96202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796" w:rsidRPr="0028754D" w:rsidRDefault="00880796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28754D">
              <w:rPr>
                <w:rFonts w:ascii="Angsana New" w:hAnsi="Angsana New"/>
                <w:sz w:val="30"/>
                <w:szCs w:val="30"/>
              </w:rPr>
              <w:t>,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406</w:t>
            </w:r>
          </w:p>
        </w:tc>
        <w:tc>
          <w:tcPr>
            <w:tcW w:w="236" w:type="dxa"/>
          </w:tcPr>
          <w:p w:rsidR="00880796" w:rsidRPr="00B9369C" w:rsidRDefault="0088079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80796" w:rsidRPr="00681B3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Pr="00681B3A">
              <w:rPr>
                <w:rFonts w:ascii="Angsana New" w:hAnsi="Angsana New"/>
                <w:sz w:val="30"/>
                <w:szCs w:val="30"/>
              </w:rPr>
              <w:t>,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BA34A7" w:rsidRDefault="00BA34A7" w:rsidP="00BA3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BA34A7" w:rsidRDefault="00BA34A7" w:rsidP="00BA3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A34A7" w:rsidRPr="00E01FF9" w:rsidRDefault="00BA34A7" w:rsidP="00E01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01FF9">
        <w:rPr>
          <w:rFonts w:ascii="Angsana New" w:hAnsi="Angsana New" w:hint="cs"/>
          <w:i/>
          <w:iCs/>
          <w:sz w:val="30"/>
          <w:szCs w:val="30"/>
          <w:cs/>
        </w:rPr>
        <w:t xml:space="preserve">- </w:t>
      </w:r>
      <w:r w:rsidRPr="00E01FF9">
        <w:rPr>
          <w:rFonts w:ascii="Angsana New" w:hAnsi="Angsana New" w:hint="cs"/>
          <w:i/>
          <w:iCs/>
          <w:sz w:val="30"/>
          <w:szCs w:val="30"/>
          <w:cs/>
        </w:rPr>
        <w:tab/>
        <w:t xml:space="preserve">การใช้สิทธิของใบสำคัญแสดงสิทธิที่จะซื้อหุ้นสามัญของบริษัทย่อยครั้งที่ </w:t>
      </w:r>
      <w:r w:rsidRPr="00E01FF9">
        <w:rPr>
          <w:rFonts w:ascii="Angsana New" w:hAnsi="Angsana New"/>
          <w:i/>
          <w:iCs/>
          <w:sz w:val="30"/>
          <w:szCs w:val="30"/>
        </w:rPr>
        <w:t xml:space="preserve">2 </w:t>
      </w:r>
      <w:r w:rsidRPr="00E01FF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01FF9">
        <w:rPr>
          <w:rFonts w:ascii="Angsana New" w:hAnsi="Angsana New"/>
          <w:i/>
          <w:iCs/>
          <w:sz w:val="30"/>
          <w:szCs w:val="30"/>
        </w:rPr>
        <w:t>SMART -W2)</w:t>
      </w:r>
      <w:r w:rsidR="00E01FF9">
        <w:rPr>
          <w:rFonts w:ascii="Angsana New" w:hAnsi="Angsana New"/>
          <w:i/>
          <w:iCs/>
          <w:sz w:val="30"/>
          <w:szCs w:val="30"/>
        </w:rPr>
        <w:t xml:space="preserve"> – </w:t>
      </w:r>
      <w:r w:rsidR="00E01FF9">
        <w:rPr>
          <w:rFonts w:ascii="Angsana New" w:hAnsi="Angsana New" w:hint="cs"/>
          <w:i/>
          <w:iCs/>
          <w:sz w:val="30"/>
          <w:szCs w:val="30"/>
          <w:cs/>
        </w:rPr>
        <w:t>ครั้งสุดท้าย</w:t>
      </w:r>
    </w:p>
    <w:p w:rsidR="00E01FF9" w:rsidRPr="00E01FF9" w:rsidRDefault="00E01FF9" w:rsidP="00BA3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eastAsia="Calibri" w:hAnsi="Angsana New"/>
          <w:sz w:val="16"/>
          <w:szCs w:val="16"/>
        </w:rPr>
      </w:pPr>
    </w:p>
    <w:p w:rsidR="00BA34A7" w:rsidRDefault="00BA34A7" w:rsidP="00BA3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ณ วันที่ 30 กันยายน 2564 บริษัทย่อยได้รับเงินจากการแจ้งใช้สิทธิที่จะซื้อหุ้นสามัญของบริษัทย่อยเป็นจำนวนเงินรวม 86,805,531 บาท (อัตราการใช้สิทธิ 2.10065 หุ้นสามัญต่อ 1 หน่วยใบสำคัญแสดงสิทธิ และราคาใช้สิทธิ 0.71406 บาทต่อหุ้น) กลุ่มบริษัทแสดงรายการดังกล่าวอยู่ใน</w:t>
      </w:r>
      <w:r w:rsidRPr="002A356B">
        <w:rPr>
          <w:rFonts w:ascii="Angsana New" w:eastAsia="Calibri" w:hAnsi="Angsana New"/>
          <w:sz w:val="30"/>
          <w:szCs w:val="30"/>
          <w:cs/>
        </w:rPr>
        <w:t>ส่วนได้เสียที่ไม่มีอำนาจควบคุม</w:t>
      </w:r>
      <w:r>
        <w:rPr>
          <w:rFonts w:ascii="Angsana New" w:eastAsia="Calibri" w:hAnsi="Angsana New" w:hint="cs"/>
          <w:sz w:val="30"/>
          <w:szCs w:val="30"/>
          <w:cs/>
        </w:rPr>
        <w:t xml:space="preserve">ในส่วนของผู้ถือหุ้น และบริษัทย่อยจดทะเบียนเพิ่มทุนที่ชำระแล้วกับกระทรวงพาณิชย์เมื่อวันที่ 14 ตุลาคม 2564 </w:t>
      </w:r>
    </w:p>
    <w:p w:rsidR="00BA34A7" w:rsidRPr="004841CF" w:rsidRDefault="00BA34A7" w:rsidP="00BA34A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BA34A7" w:rsidRDefault="00BA34A7" w:rsidP="00E01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 2564</w:t>
      </w:r>
      <w:r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>
        <w:rPr>
          <w:rFonts w:ascii="Angsana New" w:hAnsi="Angsana New" w:hint="cs"/>
          <w:sz w:val="30"/>
          <w:szCs w:val="30"/>
          <w:cs/>
        </w:rPr>
        <w:t>ดงสิทธิที่ได้รับจัดสรร</w:t>
      </w:r>
      <w:r w:rsidRPr="00BC071C">
        <w:rPr>
          <w:rFonts w:ascii="Angsana New" w:hAnsi="Angsana New" w:hint="cs"/>
          <w:sz w:val="30"/>
          <w:szCs w:val="30"/>
          <w:cs/>
        </w:rPr>
        <w:t>จำนวน 3</w:t>
      </w:r>
      <w:r w:rsidRPr="00BC071C">
        <w:rPr>
          <w:rFonts w:ascii="Angsana New" w:hAnsi="Angsana New"/>
          <w:sz w:val="30"/>
          <w:szCs w:val="30"/>
        </w:rPr>
        <w:t>6.8</w:t>
      </w:r>
      <w:r w:rsidRPr="00BC071C">
        <w:rPr>
          <w:rFonts w:ascii="Angsana New" w:hAnsi="Angsana New" w:hint="cs"/>
          <w:sz w:val="30"/>
          <w:szCs w:val="30"/>
          <w:cs/>
        </w:rPr>
        <w:t xml:space="preserve"> ล้านหน่วย เป็นจำนวนเงินรวม 1</w:t>
      </w:r>
      <w:r w:rsidRPr="00BC071C">
        <w:rPr>
          <w:rFonts w:ascii="Angsana New" w:hAnsi="Angsana New"/>
          <w:sz w:val="30"/>
          <w:szCs w:val="30"/>
        </w:rPr>
        <w:t>2.9</w:t>
      </w:r>
      <w:r w:rsidRPr="00BC071C">
        <w:rPr>
          <w:rFonts w:ascii="Angsana New" w:hAnsi="Angsana New" w:hint="cs"/>
          <w:sz w:val="30"/>
          <w:szCs w:val="30"/>
          <w:cs/>
        </w:rPr>
        <w:t>ล้านบาท</w:t>
      </w:r>
      <w:r w:rsidRPr="002E6A69">
        <w:rPr>
          <w:rFonts w:ascii="Angsana New" w:hAnsi="Angsana New" w:hint="cs"/>
          <w:sz w:val="30"/>
          <w:szCs w:val="30"/>
          <w:cs/>
        </w:rPr>
        <w:t xml:space="preserve"> </w:t>
      </w:r>
    </w:p>
    <w:p w:rsidR="00BA34A7" w:rsidRDefault="00BA34A7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94B2D" w:rsidRDefault="006569D7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994B2D">
        <w:rPr>
          <w:rFonts w:ascii="Angsana New" w:hAnsi="Angsana New"/>
          <w:b/>
          <w:bCs/>
          <w:sz w:val="30"/>
          <w:szCs w:val="30"/>
          <w:cs/>
        </w:rPr>
        <w:t>–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:rsidR="00994B2D" w:rsidRPr="00357201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</w:t>
      </w:r>
      <w:r w:rsidR="00E73B80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="00880796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4C3ABA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30 </w:t>
      </w:r>
      <w:r w:rsidR="0088079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2565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994B2D" w:rsidRDefault="00994B2D" w:rsidP="00994B2D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/>
      </w:tblPr>
      <w:tblGrid>
        <w:gridCol w:w="5000"/>
        <w:gridCol w:w="2126"/>
        <w:gridCol w:w="284"/>
        <w:gridCol w:w="2126"/>
      </w:tblGrid>
      <w:tr w:rsidR="00994B2D" w:rsidRPr="00F51F88" w:rsidTr="003F250B">
        <w:trPr>
          <w:cantSplit/>
        </w:trPr>
        <w:tc>
          <w:tcPr>
            <w:tcW w:w="5000" w:type="dxa"/>
          </w:tcPr>
          <w:p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:rsidTr="003F250B">
        <w:trPr>
          <w:cantSplit/>
          <w:trHeight w:val="370"/>
        </w:trPr>
        <w:tc>
          <w:tcPr>
            <w:tcW w:w="5000" w:type="dxa"/>
          </w:tcPr>
          <w:p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994B2D" w:rsidRPr="009D5645" w:rsidRDefault="00FE2E84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D564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D5645" w:rsidRPr="009D5645">
              <w:rPr>
                <w:rFonts w:ascii="Angsana New" w:hAnsi="Angsana New"/>
                <w:bCs/>
                <w:sz w:val="30"/>
                <w:szCs w:val="30"/>
              </w:rPr>
              <w:t>,619,855</w:t>
            </w:r>
          </w:p>
        </w:tc>
        <w:tc>
          <w:tcPr>
            <w:tcW w:w="284" w:type="dxa"/>
          </w:tcPr>
          <w:p w:rsidR="00994B2D" w:rsidRPr="00880796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94B2D" w:rsidRPr="0028754D" w:rsidRDefault="00836C7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8754D">
              <w:rPr>
                <w:rFonts w:ascii="Angsana New" w:hAnsi="Angsana New"/>
                <w:bCs/>
                <w:sz w:val="30"/>
                <w:szCs w:val="30"/>
              </w:rPr>
              <w:t>819</w:t>
            </w:r>
            <w:r w:rsidR="00994B2D" w:rsidRPr="002875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8754D">
              <w:rPr>
                <w:rFonts w:ascii="Angsana New" w:hAnsi="Angsana New"/>
                <w:bCs/>
                <w:sz w:val="30"/>
                <w:szCs w:val="30"/>
              </w:rPr>
              <w:t>524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:rsidR="00994B2D" w:rsidRPr="009D5645" w:rsidRDefault="00F22406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</w:t>
            </w:r>
            <w:r w:rsidR="009D5645" w:rsidRPr="009D564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477</w:t>
            </w:r>
          </w:p>
        </w:tc>
        <w:tc>
          <w:tcPr>
            <w:tcW w:w="284" w:type="dxa"/>
          </w:tcPr>
          <w:p w:rsidR="00994B2D" w:rsidRPr="00880796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:rsidR="00994B2D" w:rsidRPr="00D0203A" w:rsidRDefault="00F22406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  <w:r w:rsidR="00D020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772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94B2D" w:rsidRPr="009D5645" w:rsidRDefault="009D5645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645">
              <w:rPr>
                <w:rFonts w:ascii="Angsana New" w:hAnsi="Angsana New"/>
                <w:sz w:val="30"/>
                <w:szCs w:val="30"/>
              </w:rPr>
              <w:t>(2,345</w:t>
            </w:r>
            <w:r w:rsidR="00994B2D" w:rsidRPr="009D56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4B2D" w:rsidRPr="00880796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:rsidR="00994B2D" w:rsidRPr="0028754D" w:rsidRDefault="0028754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(1,962</w:t>
            </w:r>
            <w:r w:rsidR="00994B2D" w:rsidRPr="002875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17F9" w:rsidRPr="00E24209" w:rsidTr="00AF49CA">
        <w:trPr>
          <w:cantSplit/>
        </w:trPr>
        <w:tc>
          <w:tcPr>
            <w:tcW w:w="5000" w:type="dxa"/>
          </w:tcPr>
          <w:p w:rsidR="00E817F9" w:rsidRDefault="00E817F9" w:rsidP="00141E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17F9" w:rsidRPr="009D5645" w:rsidRDefault="00E817F9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817F9" w:rsidRPr="00880796" w:rsidRDefault="00E817F9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:rsidR="00E817F9" w:rsidRPr="0028754D" w:rsidRDefault="00E817F9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7F9" w:rsidRPr="00E24209" w:rsidTr="00141EF7">
        <w:trPr>
          <w:cantSplit/>
        </w:trPr>
        <w:tc>
          <w:tcPr>
            <w:tcW w:w="5000" w:type="dxa"/>
          </w:tcPr>
          <w:p w:rsidR="00E817F9" w:rsidRDefault="00042C49" w:rsidP="00141E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(</w:t>
            </w:r>
            <w:r w:rsidR="00E817F9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โอนไปสินทรัพย์ที่ไม่ได้ใช้ในการดำเนินงาน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17F9" w:rsidRPr="009D5645" w:rsidRDefault="009D5645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645">
              <w:rPr>
                <w:rFonts w:ascii="Angsana New" w:hAnsi="Angsana New"/>
                <w:sz w:val="30"/>
                <w:szCs w:val="30"/>
              </w:rPr>
              <w:t>(2,166</w:t>
            </w:r>
            <w:r w:rsidR="00E817F9" w:rsidRPr="009D56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817F9" w:rsidRPr="00880796" w:rsidRDefault="00E817F9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:rsidR="00E817F9" w:rsidRPr="0028754D" w:rsidRDefault="00E817F9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B2D" w:rsidRPr="009D5645" w:rsidRDefault="00F22406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(116,751</w:t>
            </w:r>
            <w:r w:rsidR="00994B2D" w:rsidRPr="009D56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4B2D" w:rsidRPr="00880796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94B2D" w:rsidRPr="0028754D" w:rsidRDefault="00F22406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(56,064</w:t>
            </w:r>
            <w:r w:rsidR="00994B2D" w:rsidRPr="002875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4C3ABA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30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94B2D"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4B2D" w:rsidRPr="009D5645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564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8124B">
              <w:rPr>
                <w:rFonts w:ascii="Angsana New" w:hAnsi="Angsana New"/>
                <w:bCs/>
                <w:sz w:val="30"/>
                <w:szCs w:val="30"/>
              </w:rPr>
              <w:t>567</w:t>
            </w:r>
            <w:r w:rsidR="009D5645" w:rsidRPr="009D564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8124B">
              <w:rPr>
                <w:rFonts w:ascii="Angsana New" w:hAnsi="Angsana New"/>
                <w:bCs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:rsidR="00994B2D" w:rsidRPr="00880796" w:rsidRDefault="00994B2D" w:rsidP="003F250B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994B2D" w:rsidRPr="004F5BEE" w:rsidRDefault="0058124B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824</w:t>
            </w:r>
            <w:r w:rsidR="004F5BEE" w:rsidRPr="004F5B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</w:tr>
    </w:tbl>
    <w:p w:rsidR="00994B2D" w:rsidRDefault="00994B2D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6569D7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20" w:type="dxa"/>
        <w:tblInd w:w="-72" w:type="dxa"/>
        <w:tblLayout w:type="fixed"/>
        <w:tblLook w:val="0000"/>
      </w:tblPr>
      <w:tblGrid>
        <w:gridCol w:w="3866"/>
        <w:gridCol w:w="1276"/>
        <w:gridCol w:w="284"/>
        <w:gridCol w:w="1275"/>
        <w:gridCol w:w="283"/>
        <w:gridCol w:w="1276"/>
        <w:gridCol w:w="284"/>
        <w:gridCol w:w="1276"/>
      </w:tblGrid>
      <w:tr w:rsidR="00CF12B5" w:rsidRPr="004F07C8" w:rsidTr="004C3ABA">
        <w:trPr>
          <w:cantSplit/>
        </w:trPr>
        <w:tc>
          <w:tcPr>
            <w:tcW w:w="3866" w:type="dxa"/>
          </w:tcPr>
          <w:p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:rsidTr="004C3ABA">
        <w:trPr>
          <w:cantSplit/>
        </w:trPr>
        <w:tc>
          <w:tcPr>
            <w:tcW w:w="3866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F12B5" w:rsidRPr="00F51F88" w:rsidTr="004C3ABA">
        <w:trPr>
          <w:cantSplit/>
        </w:trPr>
        <w:tc>
          <w:tcPr>
            <w:tcW w:w="3866" w:type="dxa"/>
          </w:tcPr>
          <w:p w:rsidR="00CF12B5" w:rsidRPr="00F51F8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E24209" w:rsidRDefault="00CF12B5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4C3ABA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3" w:type="dxa"/>
          </w:tcPr>
          <w:p w:rsidR="00CF12B5" w:rsidRPr="00D413D6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E24209" w:rsidRDefault="00CF12B5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4C3ABA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F12B5" w:rsidRPr="00C869A3" w:rsidRDefault="00C869A3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3,199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551D27" w:rsidRDefault="00551D2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CF12B5" w:rsidRPr="00551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1D27">
              <w:rPr>
                <w:rFonts w:ascii="Angsana New" w:hAnsi="Angsana New"/>
                <w:bCs/>
                <w:sz w:val="30"/>
                <w:szCs w:val="30"/>
              </w:rPr>
              <w:t>464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276" w:type="dxa"/>
            <w:shd w:val="clear" w:color="auto" w:fill="auto"/>
          </w:tcPr>
          <w:p w:rsidR="00CF12B5" w:rsidRPr="00C869A3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869A3" w:rsidRPr="00C869A3">
              <w:rPr>
                <w:rFonts w:ascii="Angsana New" w:hAnsi="Angsana New"/>
                <w:bCs/>
                <w:sz w:val="30"/>
                <w:szCs w:val="30"/>
              </w:rPr>
              <w:t>62,401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551D27" w:rsidRDefault="00551D2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BA6D4C" w:rsidRPr="00551D2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CF12B5" w:rsidRPr="00551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1D27">
              <w:rPr>
                <w:rFonts w:ascii="Angsana New" w:hAnsi="Angsana New"/>
                <w:bCs/>
                <w:sz w:val="30"/>
                <w:szCs w:val="30"/>
              </w:rPr>
              <w:t>706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388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F12B5" w:rsidRPr="00C869A3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869A3" w:rsidRPr="00C869A3">
              <w:rPr>
                <w:rFonts w:ascii="Angsana New" w:hAnsi="Angsana New"/>
                <w:bCs/>
                <w:sz w:val="30"/>
                <w:szCs w:val="30"/>
              </w:rPr>
              <w:t>65,600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551D27" w:rsidRDefault="00551D2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238</w:t>
            </w:r>
            <w:r w:rsidR="00CF12B5" w:rsidRPr="00551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1D27"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F12B5" w:rsidRPr="00C869A3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88079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="00B50AEA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50AEA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F12B5" w:rsidRPr="00C869A3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C869A3" w:rsidRPr="00C869A3">
              <w:rPr>
                <w:rFonts w:ascii="Angsana New" w:hAnsi="Angsana New"/>
                <w:bCs/>
                <w:sz w:val="30"/>
                <w:szCs w:val="30"/>
              </w:rPr>
              <w:t>077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931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551D27" w:rsidRDefault="00551D2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F12B5" w:rsidRPr="00551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1D27"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="00BA6D4C" w:rsidRPr="00551D2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276" w:type="dxa"/>
            <w:shd w:val="clear" w:color="auto" w:fill="auto"/>
          </w:tcPr>
          <w:p w:rsidR="00CF12B5" w:rsidRPr="00C869A3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869A3" w:rsidRPr="00C869A3">
              <w:rPr>
                <w:rFonts w:ascii="Angsana New" w:hAnsi="Angsana New"/>
                <w:bCs/>
                <w:sz w:val="30"/>
                <w:szCs w:val="30"/>
              </w:rPr>
              <w:t>9,645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551D27" w:rsidRDefault="00C869A3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30,216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D03A1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  <w:r w:rsidR="00D03A17">
              <w:rPr>
                <w:rFonts w:ascii="Angsana New" w:hAnsi="Angsana New" w:hint="cs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1276" w:type="dxa"/>
            <w:shd w:val="clear" w:color="auto" w:fill="auto"/>
          </w:tcPr>
          <w:p w:rsidR="00CF12B5" w:rsidRPr="00C869A3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869A3" w:rsidRPr="00C869A3">
              <w:rPr>
                <w:rFonts w:ascii="Angsana New" w:hAnsi="Angsana New"/>
                <w:bCs/>
                <w:sz w:val="30"/>
                <w:szCs w:val="30"/>
              </w:rPr>
              <w:t>6,107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594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551D27" w:rsidRDefault="00551D2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34</w:t>
            </w:r>
            <w:r w:rsidR="00CF12B5" w:rsidRPr="00551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1D27">
              <w:rPr>
                <w:rFonts w:ascii="Angsana New" w:hAnsi="Angsana New"/>
                <w:bCs/>
                <w:sz w:val="30"/>
                <w:szCs w:val="30"/>
              </w:rPr>
              <w:t>642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</w:tcPr>
          <w:p w:rsidR="00CF12B5" w:rsidRPr="00C869A3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869A3" w:rsidRPr="00C869A3">
              <w:rPr>
                <w:rFonts w:ascii="Angsana New" w:hAnsi="Angsana New"/>
                <w:bCs/>
                <w:sz w:val="30"/>
                <w:szCs w:val="30"/>
              </w:rPr>
              <w:t>8,382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551D27" w:rsidRDefault="00551D2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CF12B5" w:rsidRPr="00551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1D27">
              <w:rPr>
                <w:rFonts w:ascii="Angsana New" w:hAnsi="Angsana New"/>
                <w:bCs/>
                <w:sz w:val="30"/>
                <w:szCs w:val="30"/>
              </w:rPr>
              <w:t>018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273D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F12B5" w:rsidRPr="00C869A3" w:rsidRDefault="00C869A3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9,934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092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551D27" w:rsidRDefault="00551D2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CF12B5" w:rsidRPr="00551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1D27">
              <w:rPr>
                <w:rFonts w:ascii="Angsana New" w:hAnsi="Angsana New"/>
                <w:bCs/>
                <w:sz w:val="30"/>
                <w:szCs w:val="30"/>
              </w:rPr>
              <w:t>783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892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2B5" w:rsidRPr="00C869A3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869A3" w:rsidRPr="00C869A3">
              <w:rPr>
                <w:rFonts w:ascii="Angsana New" w:hAnsi="Angsana New"/>
                <w:bCs/>
                <w:sz w:val="30"/>
                <w:szCs w:val="30"/>
              </w:rPr>
              <w:t>32,145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551D27" w:rsidRDefault="00F54F30" w:rsidP="00BA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C869A3">
              <w:rPr>
                <w:rFonts w:ascii="Angsana New" w:hAnsi="Angsana New"/>
                <w:bCs/>
                <w:sz w:val="30"/>
                <w:szCs w:val="30"/>
              </w:rPr>
              <w:t>5,049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2B5" w:rsidRPr="00C869A3" w:rsidRDefault="00C869A3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69A3">
              <w:rPr>
                <w:rFonts w:ascii="Angsana New" w:hAnsi="Angsana New"/>
                <w:bCs/>
                <w:sz w:val="30"/>
                <w:szCs w:val="30"/>
              </w:rPr>
              <w:t>497,745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551D27" w:rsidRDefault="00551D27" w:rsidP="0058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1D27"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C869A3">
              <w:rPr>
                <w:rFonts w:ascii="Angsana New" w:hAnsi="Angsana New"/>
                <w:bCs/>
                <w:sz w:val="30"/>
                <w:szCs w:val="30"/>
              </w:rPr>
              <w:t>3,219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</w:tbl>
    <w:p w:rsidR="008D5382" w:rsidRDefault="008D5382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A57F5" w:rsidRDefault="005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908F6" w:rsidRDefault="006569D7" w:rsidP="00B5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9908F6">
        <w:rPr>
          <w:rFonts w:ascii="Angsana New" w:hAnsi="Angsana New"/>
          <w:b/>
          <w:bCs/>
          <w:sz w:val="30"/>
          <w:szCs w:val="30"/>
        </w:rPr>
        <w:t>.</w:t>
      </w:r>
      <w:r w:rsidR="009908F6">
        <w:rPr>
          <w:rFonts w:ascii="Angsana New" w:hAnsi="Angsana New"/>
          <w:b/>
          <w:bCs/>
          <w:sz w:val="30"/>
          <w:szCs w:val="30"/>
        </w:rPr>
        <w:tab/>
      </w:r>
      <w:r w:rsidR="009908F6">
        <w:rPr>
          <w:rFonts w:ascii="Angsana New" w:hAnsi="Angsana New" w:hint="cs"/>
          <w:b/>
          <w:bCs/>
          <w:sz w:val="30"/>
          <w:szCs w:val="30"/>
          <w:cs/>
        </w:rPr>
        <w:t>เงินกู้</w:t>
      </w:r>
      <w:r w:rsidR="005A57F5">
        <w:rPr>
          <w:rFonts w:ascii="Angsana New" w:hAnsi="Angsana New" w:hint="cs"/>
          <w:b/>
          <w:bCs/>
          <w:sz w:val="30"/>
          <w:szCs w:val="30"/>
          <w:cs/>
        </w:rPr>
        <w:t>ยืม</w:t>
      </w:r>
      <w:r w:rsidR="009908F6">
        <w:rPr>
          <w:rFonts w:ascii="Angsana New" w:hAnsi="Angsana New" w:hint="cs"/>
          <w:b/>
          <w:bCs/>
          <w:sz w:val="30"/>
          <w:szCs w:val="30"/>
          <w:cs/>
        </w:rPr>
        <w:t>ระยะยาวจากสถาบันการเงิน</w:t>
      </w:r>
    </w:p>
    <w:p w:rsidR="009908F6" w:rsidRPr="009908F6" w:rsidRDefault="009908F6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20" w:type="dxa"/>
        <w:tblInd w:w="-72" w:type="dxa"/>
        <w:tblLayout w:type="fixed"/>
        <w:tblLook w:val="0000"/>
      </w:tblPr>
      <w:tblGrid>
        <w:gridCol w:w="3866"/>
        <w:gridCol w:w="1276"/>
        <w:gridCol w:w="284"/>
        <w:gridCol w:w="1275"/>
        <w:gridCol w:w="283"/>
        <w:gridCol w:w="1277"/>
        <w:gridCol w:w="284"/>
        <w:gridCol w:w="1275"/>
      </w:tblGrid>
      <w:tr w:rsidR="009908F6" w:rsidRPr="004F07C8" w:rsidTr="001069A3">
        <w:trPr>
          <w:cantSplit/>
        </w:trPr>
        <w:tc>
          <w:tcPr>
            <w:tcW w:w="3866" w:type="dxa"/>
          </w:tcPr>
          <w:p w:rsidR="009908F6" w:rsidRPr="0098458A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908F6" w:rsidRPr="004F07C8" w:rsidRDefault="009908F6" w:rsidP="009908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08F6" w:rsidRPr="004F07C8" w:rsidTr="001069A3">
        <w:trPr>
          <w:cantSplit/>
        </w:trPr>
        <w:tc>
          <w:tcPr>
            <w:tcW w:w="3866" w:type="dxa"/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8F6" w:rsidRPr="004F07C8" w:rsidRDefault="009908F6" w:rsidP="009908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908F6" w:rsidRPr="00E24209" w:rsidTr="001069A3">
        <w:trPr>
          <w:cantSplit/>
        </w:trPr>
        <w:tc>
          <w:tcPr>
            <w:tcW w:w="3866" w:type="dxa"/>
          </w:tcPr>
          <w:p w:rsidR="009908F6" w:rsidRPr="00F51F8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08F6" w:rsidRPr="00E24209" w:rsidRDefault="009908F6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069A3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9908F6" w:rsidRPr="00D413D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3" w:type="dxa"/>
          </w:tcPr>
          <w:p w:rsidR="009908F6" w:rsidRPr="00D413D6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9908F6" w:rsidRPr="00E24209" w:rsidRDefault="009908F6" w:rsidP="0088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069A3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9908F6" w:rsidRPr="00D413D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36089D" w:rsidTr="001069A3">
        <w:trPr>
          <w:cantSplit/>
        </w:trPr>
        <w:tc>
          <w:tcPr>
            <w:tcW w:w="3866" w:type="dxa"/>
          </w:tcPr>
          <w:p w:rsidR="0036089D" w:rsidRPr="009908F6" w:rsidRDefault="0036089D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1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089D" w:rsidRPr="006569D7" w:rsidRDefault="0036089D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69D7">
              <w:rPr>
                <w:rFonts w:ascii="Angsana New" w:hAnsi="Angsana New"/>
                <w:bCs/>
                <w:sz w:val="30"/>
                <w:szCs w:val="30"/>
              </w:rPr>
              <w:t>86,693</w:t>
            </w: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6089D" w:rsidRPr="009908F6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208,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965</w:t>
            </w:r>
          </w:p>
        </w:tc>
        <w:tc>
          <w:tcPr>
            <w:tcW w:w="283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6089D" w:rsidRPr="006569D7" w:rsidRDefault="0036089D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69D7">
              <w:rPr>
                <w:rFonts w:ascii="Angsana New" w:hAnsi="Angsana New"/>
                <w:bCs/>
                <w:sz w:val="30"/>
                <w:szCs w:val="30"/>
              </w:rPr>
              <w:t>86,693</w:t>
            </w: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6089D" w:rsidRPr="009908F6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208,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250</w:t>
            </w:r>
          </w:p>
        </w:tc>
      </w:tr>
      <w:tr w:rsidR="0036089D" w:rsidRPr="0080273D" w:rsidTr="001069A3">
        <w:trPr>
          <w:cantSplit/>
        </w:trPr>
        <w:tc>
          <w:tcPr>
            <w:tcW w:w="3866" w:type="dxa"/>
          </w:tcPr>
          <w:p w:rsidR="0036089D" w:rsidRPr="009908F6" w:rsidRDefault="0036089D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1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:rsidR="0036089D" w:rsidRPr="006569D7" w:rsidRDefault="0036089D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36089D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:rsidR="0036089D" w:rsidRPr="006569D7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36089D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6089D" w:rsidRPr="0080273D" w:rsidTr="001069A3">
        <w:trPr>
          <w:cantSplit/>
        </w:trPr>
        <w:tc>
          <w:tcPr>
            <w:tcW w:w="3866" w:type="dxa"/>
          </w:tcPr>
          <w:p w:rsidR="0036089D" w:rsidRPr="00947518" w:rsidRDefault="0036089D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แต่ไม่เกิน 5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6089D" w:rsidRPr="006569D7" w:rsidRDefault="0036089D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69D7">
              <w:rPr>
                <w:rFonts w:ascii="Angsana New" w:hAnsi="Angsana New"/>
                <w:bCs/>
                <w:sz w:val="30"/>
                <w:szCs w:val="30"/>
              </w:rPr>
              <w:t>121,006</w:t>
            </w: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6089D" w:rsidRPr="009908F6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75,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497</w:t>
            </w:r>
          </w:p>
        </w:tc>
        <w:tc>
          <w:tcPr>
            <w:tcW w:w="283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6089D" w:rsidRPr="006569D7" w:rsidRDefault="0036089D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69D7">
              <w:rPr>
                <w:rFonts w:ascii="Angsana New" w:hAnsi="Angsana New"/>
                <w:bCs/>
                <w:sz w:val="30"/>
                <w:szCs w:val="30"/>
              </w:rPr>
              <w:t>121,006</w:t>
            </w: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6089D" w:rsidRPr="009908F6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75,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497</w:t>
            </w:r>
          </w:p>
        </w:tc>
      </w:tr>
      <w:tr w:rsidR="0036089D" w:rsidRPr="0080273D" w:rsidTr="001069A3">
        <w:trPr>
          <w:cantSplit/>
        </w:trPr>
        <w:tc>
          <w:tcPr>
            <w:tcW w:w="3866" w:type="dxa"/>
          </w:tcPr>
          <w:p w:rsidR="0036089D" w:rsidRPr="00947518" w:rsidRDefault="0036089D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089D" w:rsidRPr="006569D7" w:rsidRDefault="0036089D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69D7">
              <w:rPr>
                <w:rFonts w:ascii="Angsana New" w:hAnsi="Angsana New"/>
                <w:bCs/>
                <w:sz w:val="30"/>
                <w:szCs w:val="30"/>
              </w:rPr>
              <w:t>207,699</w:t>
            </w: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6089D" w:rsidRPr="009908F6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284,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462</w:t>
            </w:r>
          </w:p>
        </w:tc>
        <w:tc>
          <w:tcPr>
            <w:tcW w:w="283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6089D" w:rsidRPr="006569D7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69D7">
              <w:rPr>
                <w:rFonts w:ascii="Angsana New" w:hAnsi="Angsana New"/>
                <w:bCs/>
                <w:sz w:val="30"/>
                <w:szCs w:val="30"/>
              </w:rPr>
              <w:t>207,699</w:t>
            </w:r>
          </w:p>
        </w:tc>
        <w:tc>
          <w:tcPr>
            <w:tcW w:w="284" w:type="dxa"/>
          </w:tcPr>
          <w:p w:rsidR="0036089D" w:rsidRPr="00F0151D" w:rsidRDefault="0036089D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6089D" w:rsidRPr="009908F6" w:rsidRDefault="0036089D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283,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747</w:t>
            </w:r>
          </w:p>
        </w:tc>
      </w:tr>
    </w:tbl>
    <w:p w:rsidR="005A57F5" w:rsidRDefault="005A57F5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83"/>
        <w:jc w:val="thaiDistribute"/>
        <w:rPr>
          <w:rFonts w:ascii="Angsana New" w:hAnsi="Angsana New"/>
          <w:sz w:val="30"/>
          <w:szCs w:val="30"/>
        </w:rPr>
      </w:pPr>
    </w:p>
    <w:p w:rsidR="00995443" w:rsidRDefault="007E2449" w:rsidP="0081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81630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ธันวาคม 2564 </w:t>
      </w:r>
      <w:r w:rsidR="0081630C" w:rsidRPr="0081630C">
        <w:rPr>
          <w:rFonts w:ascii="Angsana New" w:hAnsi="Angsana New" w:hint="cs"/>
          <w:color w:val="000000"/>
          <w:sz w:val="30"/>
          <w:szCs w:val="30"/>
          <w:cs/>
        </w:rPr>
        <w:t>บริษัทไม่สามารถดำร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งอัตราส่วนทางการเงินบางอัตราส่วนที่ระบุไว้ใน</w:t>
      </w:r>
      <w:r>
        <w:rPr>
          <w:rFonts w:ascii="Angsana New" w:hAnsi="Angsana New" w:hint="cs"/>
          <w:color w:val="000000"/>
          <w:sz w:val="30"/>
          <w:szCs w:val="30"/>
          <w:cs/>
        </w:rPr>
        <w:t>สัญญาเงินกู้ยืมของธนาคารในประเทศแห่งหนึ่ง ซึ่งเป็นการผิดเงื่อนไขในสัญญาเงินกู้ดังกล่าว ตามเงื่อนไขในสัญญาเงินกู้ ธนาคารสามารถเรียก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ให้ชำระหนี้</w:t>
      </w:r>
      <w:r>
        <w:rPr>
          <w:rFonts w:ascii="Angsana New" w:hAnsi="Angsana New" w:hint="cs"/>
          <w:color w:val="000000"/>
          <w:sz w:val="30"/>
          <w:szCs w:val="30"/>
          <w:cs/>
        </w:rPr>
        <w:t>เงินกู้</w:t>
      </w:r>
      <w:r w:rsidR="00995443">
        <w:rPr>
          <w:rFonts w:ascii="Angsana New" w:hAnsi="Angsana New" w:hint="cs"/>
          <w:color w:val="000000"/>
          <w:sz w:val="30"/>
          <w:szCs w:val="30"/>
          <w:cs/>
        </w:rPr>
        <w:t xml:space="preserve">ทั้งจำนวนได้ทันที ดังนั้น เงินกู้ยืมทั้งจำนวนของธนาคารดังกล่าว ณ วันที่ 31 ธันวาคม 2564 จึงจัดประเภทเป็นหนี้สินหมุนเวียน </w:t>
      </w:r>
    </w:p>
    <w:p w:rsidR="00995443" w:rsidRPr="00995443" w:rsidRDefault="00995443" w:rsidP="0081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95443" w:rsidRDefault="00995443" w:rsidP="00995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2F6827">
        <w:rPr>
          <w:rFonts w:ascii="Angsana New" w:hAnsi="Angsana New" w:hint="cs"/>
          <w:color w:val="000000"/>
          <w:sz w:val="30"/>
          <w:szCs w:val="30"/>
          <w:cs/>
        </w:rPr>
        <w:t>เมื่อวันที่ 21 มีนาคม 2565 ธนาคารแจ้งบริษัทว่าจะไม่เรียกให้ชำระหนี้ทั้งจำนวน ดังนั้น เงินกู้ยืม</w:t>
      </w:r>
      <w:r w:rsidR="009A0AB8" w:rsidRPr="002F682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51192F" w:rsidRPr="002F6827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30 </w:t>
      </w:r>
      <w:r w:rsidR="00880796" w:rsidRPr="002F682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2F6827">
        <w:rPr>
          <w:rFonts w:ascii="Angsana New" w:hAnsi="Angsana New" w:hint="cs"/>
          <w:color w:val="000000"/>
          <w:sz w:val="30"/>
          <w:szCs w:val="30"/>
          <w:cs/>
        </w:rPr>
        <w:t xml:space="preserve"> 2565 จึงจัดประเภทตาม</w:t>
      </w:r>
      <w:r w:rsidR="006C70F2" w:rsidRPr="002F6827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="009A0AB8" w:rsidRPr="002F6827">
        <w:rPr>
          <w:rFonts w:ascii="Angsana New" w:hAnsi="Angsana New" w:hint="cs"/>
          <w:color w:val="000000"/>
          <w:sz w:val="30"/>
          <w:szCs w:val="30"/>
          <w:cs/>
        </w:rPr>
        <w:t>ที่ครบกำหนดชำระ</w:t>
      </w:r>
      <w:r w:rsidRPr="002F6827">
        <w:rPr>
          <w:rFonts w:ascii="Angsana New" w:hAnsi="Angsana New" w:hint="cs"/>
          <w:color w:val="000000"/>
          <w:sz w:val="30"/>
          <w:szCs w:val="30"/>
          <w:cs/>
        </w:rPr>
        <w:t>ในสัญญา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7329" w:rsidRPr="006178D6" w:rsidRDefault="006569D7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11</w:t>
      </w:r>
      <w:r w:rsidR="00697329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697329" w:rsidRPr="003D20A1">
        <w:rPr>
          <w:rFonts w:ascii="Angsana New" w:hAnsi="Angsana New"/>
          <w:b/>
          <w:bCs/>
          <w:sz w:val="30"/>
          <w:szCs w:val="30"/>
        </w:rPr>
        <w:tab/>
      </w:r>
      <w:r w:rsidR="0069732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DA5E5E">
        <w:rPr>
          <w:rFonts w:ascii="Angsana New" w:hAnsi="Angsana New"/>
          <w:b/>
          <w:bCs/>
          <w:sz w:val="30"/>
          <w:szCs w:val="30"/>
        </w:rPr>
        <w:t xml:space="preserve"> </w:t>
      </w:r>
      <w:r w:rsidR="00DA5E5E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</w:p>
    <w:p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E5E" w:rsidRDefault="00DA5E5E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A5E5E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:rsidR="00DA5E5E" w:rsidRPr="00DA5E5E" w:rsidRDefault="00DA5E5E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697329" w:rsidRPr="00694366" w:rsidRDefault="008C237A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</w:t>
      </w:r>
      <w:r w:rsidR="00880796">
        <w:rPr>
          <w:rFonts w:ascii="Angsana New" w:hAnsi="Angsana New" w:hint="cs"/>
          <w:sz w:val="30"/>
          <w:szCs w:val="30"/>
          <w:cs/>
        </w:rPr>
        <w:t>กันยายน</w:t>
      </w:r>
      <w:r w:rsidR="0044524E">
        <w:rPr>
          <w:rFonts w:ascii="Angsana New" w:hAnsi="Angsana New" w:hint="cs"/>
          <w:sz w:val="30"/>
          <w:szCs w:val="30"/>
          <w:cs/>
        </w:rPr>
        <w:t xml:space="preserve"> 2565 และวันที่ 31 ธันวาคม 2564</w:t>
      </w:r>
      <w:r w:rsidR="00697329"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 w:rsidR="00697329"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="00697329"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/>
      </w:tblPr>
      <w:tblGrid>
        <w:gridCol w:w="3936"/>
        <w:gridCol w:w="1842"/>
        <w:gridCol w:w="236"/>
        <w:gridCol w:w="1571"/>
        <w:gridCol w:w="271"/>
        <w:gridCol w:w="1571"/>
      </w:tblGrid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:rsidTr="00482755">
        <w:tc>
          <w:tcPr>
            <w:tcW w:w="3936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:rsidR="00697329" w:rsidRPr="00D108A9" w:rsidRDefault="00D108A9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7329" w:rsidRPr="006973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08A9" w:rsidRPr="00BE576E" w:rsidTr="00482755">
        <w:tc>
          <w:tcPr>
            <w:tcW w:w="3936" w:type="dxa"/>
          </w:tcPr>
          <w:p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D108A9" w:rsidRPr="006973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D108A9" w:rsidRPr="006973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:rsidR="00DA5E5E" w:rsidRDefault="00DA5E5E" w:rsidP="00DA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:rsidR="00482755" w:rsidRDefault="00DA5E5E" w:rsidP="00DA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A5E5E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เงินปันผลจ่าย</w:t>
      </w:r>
    </w:p>
    <w:p w:rsidR="00DA5E5E" w:rsidRPr="00DA5E5E" w:rsidRDefault="00DA5E5E" w:rsidP="00DA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DA5E5E" w:rsidRDefault="00DA5E5E" w:rsidP="00D61491">
      <w:pPr>
        <w:pStyle w:val="NoSpacing"/>
        <w:jc w:val="thaiDistribute"/>
        <w:rPr>
          <w:rFonts w:ascii="Angsana New" w:hAnsi="Angsana New"/>
          <w:szCs w:val="30"/>
        </w:rPr>
      </w:pPr>
      <w:r w:rsidRPr="0043020F">
        <w:rPr>
          <w:rFonts w:ascii="Angsana New" w:hAnsi="Angsana New"/>
          <w:szCs w:val="30"/>
          <w:cs/>
        </w:rPr>
        <w:t>ในที่ประชุม</w:t>
      </w:r>
      <w:r w:rsidRPr="0043020F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28 เมษายน </w:t>
      </w:r>
      <w:r w:rsidRPr="0043020F">
        <w:rPr>
          <w:rFonts w:ascii="Angsana New" w:hAnsi="Angsana New"/>
          <w:szCs w:val="30"/>
          <w:cs/>
        </w:rPr>
        <w:t>256</w:t>
      </w:r>
      <w:r w:rsidRPr="0043020F">
        <w:rPr>
          <w:rFonts w:ascii="Angsana New" w:hAnsi="Angsana New" w:hint="cs"/>
          <w:szCs w:val="30"/>
          <w:cs/>
        </w:rPr>
        <w:t>4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ผู้ถือหุ้น</w:t>
      </w:r>
      <w:r w:rsidRPr="0043020F">
        <w:rPr>
          <w:rFonts w:ascii="Angsana New" w:hAnsi="Angsana New"/>
          <w:szCs w:val="30"/>
          <w:cs/>
        </w:rPr>
        <w:t>ได้มีมติ</w:t>
      </w:r>
      <w:r w:rsidRPr="0043020F">
        <w:rPr>
          <w:rFonts w:ascii="Angsana New" w:hAnsi="Angsana New" w:hint="cs"/>
          <w:szCs w:val="30"/>
          <w:cs/>
        </w:rPr>
        <w:t>อนุมัติ</w:t>
      </w:r>
      <w:r w:rsidRPr="0043020F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3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Pr="0043020F">
        <w:rPr>
          <w:rFonts w:ascii="Angsana New" w:hAnsi="Angsana New"/>
          <w:szCs w:val="30"/>
        </w:rPr>
        <w:t>1/2563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ใ</w:t>
      </w:r>
      <w:r w:rsidRPr="0043020F">
        <w:rPr>
          <w:rFonts w:ascii="Angsana New" w:hAnsi="Angsana New"/>
          <w:szCs w:val="30"/>
          <w:cs/>
        </w:rPr>
        <w:t>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1</w:t>
      </w:r>
      <w:r w:rsidRPr="0043020F">
        <w:rPr>
          <w:rFonts w:ascii="Angsana New" w:hAnsi="Angsana New"/>
          <w:szCs w:val="30"/>
          <w:cs/>
        </w:rPr>
        <w:t xml:space="preserve"> บาท </w:t>
      </w:r>
      <w:r w:rsidRPr="0043020F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Pr="0043020F">
        <w:rPr>
          <w:rFonts w:ascii="Angsana New" w:hAnsi="Angsana New"/>
          <w:szCs w:val="30"/>
          <w:cs/>
        </w:rPr>
        <w:t>เงินปันผลส่วนที่</w:t>
      </w:r>
      <w:r w:rsidRPr="0043020F">
        <w:rPr>
          <w:rFonts w:ascii="Angsana New" w:hAnsi="Angsana New" w:hint="cs"/>
          <w:szCs w:val="30"/>
          <w:cs/>
        </w:rPr>
        <w:t>เ</w:t>
      </w:r>
      <w:r w:rsidRPr="0043020F">
        <w:rPr>
          <w:rFonts w:ascii="Angsana New" w:hAnsi="Angsana New"/>
          <w:szCs w:val="30"/>
          <w:cs/>
        </w:rPr>
        <w:t>หลือ</w:t>
      </w:r>
      <w:r w:rsidRPr="0043020F">
        <w:rPr>
          <w:rFonts w:ascii="Angsana New" w:hAnsi="Angsana New" w:hint="cs"/>
          <w:szCs w:val="30"/>
          <w:cs/>
        </w:rPr>
        <w:t>จำนวนหุ้นละ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2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>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43020F">
        <w:rPr>
          <w:rFonts w:ascii="Angsana New" w:hAnsi="Angsana New" w:hint="cs"/>
          <w:szCs w:val="30"/>
          <w:cs/>
        </w:rPr>
        <w:t xml:space="preserve"> 55</w:t>
      </w:r>
      <w:r w:rsidR="00E67D1A">
        <w:rPr>
          <w:rFonts w:ascii="Angsana New" w:hAnsi="Angsana New"/>
          <w:szCs w:val="30"/>
        </w:rPr>
        <w:t>.</w:t>
      </w:r>
      <w:r>
        <w:rPr>
          <w:rFonts w:ascii="Angsana New" w:hAnsi="Angsana New"/>
          <w:szCs w:val="30"/>
        </w:rPr>
        <w:t>3</w:t>
      </w:r>
      <w:r w:rsidR="00E67D1A">
        <w:rPr>
          <w:rFonts w:ascii="Angsana New" w:hAnsi="Angsana New" w:hint="cs"/>
          <w:szCs w:val="30"/>
          <w:cs/>
        </w:rPr>
        <w:t>6</w:t>
      </w:r>
      <w:r w:rsidRPr="0043020F">
        <w:rPr>
          <w:rFonts w:ascii="Angsana New" w:hAnsi="Angsana New"/>
          <w:szCs w:val="30"/>
        </w:rPr>
        <w:t xml:space="preserve"> </w:t>
      </w:r>
      <w:r w:rsidR="00E67D1A">
        <w:rPr>
          <w:rFonts w:ascii="Angsana New" w:hAnsi="Angsana New" w:hint="cs"/>
          <w:szCs w:val="30"/>
          <w:cs/>
        </w:rPr>
        <w:t>ล้าน</w:t>
      </w:r>
      <w:r w:rsidRPr="0043020F">
        <w:rPr>
          <w:rFonts w:ascii="Angsana New" w:hAnsi="Angsana New"/>
          <w:szCs w:val="30"/>
          <w:cs/>
        </w:rPr>
        <w:t xml:space="preserve">บาท </w:t>
      </w:r>
      <w:r w:rsidRPr="0043020F">
        <w:rPr>
          <w:rFonts w:ascii="Angsana New" w:hAnsi="Angsana New" w:hint="cs"/>
          <w:szCs w:val="30"/>
          <w:cs/>
        </w:rPr>
        <w:t>จ่าย</w:t>
      </w:r>
      <w:r w:rsidRPr="0043020F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Pr="0043020F">
        <w:rPr>
          <w:rFonts w:ascii="Angsana New" w:hAnsi="Angsana New" w:hint="cs"/>
          <w:szCs w:val="30"/>
          <w:cs/>
        </w:rPr>
        <w:t>25</w:t>
      </w:r>
      <w:r w:rsidRPr="0043020F">
        <w:rPr>
          <w:rFonts w:ascii="Angsana New" w:hAnsi="Angsana New"/>
          <w:szCs w:val="30"/>
          <w:cs/>
        </w:rPr>
        <w:t xml:space="preserve"> พฤษภาคม 2564</w:t>
      </w:r>
    </w:p>
    <w:p w:rsidR="00DA5E5E" w:rsidRPr="00DA5E5E" w:rsidRDefault="00DA5E5E" w:rsidP="00DA5E5E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DA5E5E" w:rsidRDefault="00DA5E5E" w:rsidP="00D61491">
      <w:pPr>
        <w:pStyle w:val="NoSpacing"/>
        <w:jc w:val="thaiDistribute"/>
        <w:rPr>
          <w:rFonts w:ascii="Angsana New" w:hAnsi="Angsana New"/>
          <w:szCs w:val="30"/>
        </w:rPr>
      </w:pPr>
      <w:r w:rsidRPr="00E67D1A">
        <w:rPr>
          <w:rFonts w:ascii="Angsana New" w:hAnsi="Angsana New"/>
          <w:szCs w:val="30"/>
          <w:cs/>
        </w:rPr>
        <w:t>ในที่ประชุม</w:t>
      </w:r>
      <w:r w:rsidR="00E67D1A" w:rsidRPr="00E67D1A">
        <w:rPr>
          <w:rFonts w:ascii="Angsana New" w:hAnsi="Angsana New" w:hint="cs"/>
          <w:szCs w:val="30"/>
          <w:cs/>
        </w:rPr>
        <w:t>สามัญผู้ถือหุ้นประจำปี 2565</w:t>
      </w:r>
      <w:r w:rsidRPr="00E67D1A">
        <w:rPr>
          <w:rFonts w:ascii="Angsana New" w:hAnsi="Angsana New" w:hint="cs"/>
          <w:szCs w:val="30"/>
          <w:cs/>
        </w:rPr>
        <w:t xml:space="preserve"> เมื่อวันที่ 28 เมษายน </w:t>
      </w:r>
      <w:r w:rsidRPr="00E67D1A">
        <w:rPr>
          <w:rFonts w:ascii="Angsana New" w:hAnsi="Angsana New"/>
          <w:szCs w:val="30"/>
          <w:cs/>
        </w:rPr>
        <w:t>256</w:t>
      </w:r>
      <w:r w:rsidR="00E67D1A" w:rsidRPr="00E67D1A">
        <w:rPr>
          <w:rFonts w:ascii="Angsana New" w:hAnsi="Angsana New" w:hint="cs"/>
          <w:szCs w:val="30"/>
          <w:cs/>
        </w:rPr>
        <w:t>5</w:t>
      </w:r>
      <w:r w:rsidRPr="00E67D1A">
        <w:rPr>
          <w:rFonts w:ascii="Angsana New" w:hAnsi="Angsana New"/>
          <w:szCs w:val="30"/>
          <w:cs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ผู้ถือหุ้น</w:t>
      </w:r>
      <w:r w:rsidRPr="00E67D1A">
        <w:rPr>
          <w:rFonts w:ascii="Angsana New" w:hAnsi="Angsana New"/>
          <w:szCs w:val="30"/>
          <w:cs/>
        </w:rPr>
        <w:t>ได้มีมติ</w:t>
      </w:r>
      <w:r w:rsidRPr="00E67D1A">
        <w:rPr>
          <w:rFonts w:ascii="Angsana New" w:hAnsi="Angsana New" w:hint="cs"/>
          <w:szCs w:val="30"/>
          <w:cs/>
        </w:rPr>
        <w:t>อนุมัติ</w:t>
      </w:r>
      <w:r w:rsidR="00E67D1A" w:rsidRPr="00E67D1A">
        <w:rPr>
          <w:rFonts w:ascii="Angsana New" w:hAnsi="Angsana New"/>
          <w:szCs w:val="30"/>
          <w:cs/>
        </w:rPr>
        <w:t>จ่ายเงินปันผลประจำปี 256</w:t>
      </w:r>
      <w:r w:rsidR="00E67D1A" w:rsidRPr="00E67D1A">
        <w:rPr>
          <w:rFonts w:ascii="Angsana New" w:hAnsi="Angsana New" w:hint="cs"/>
          <w:szCs w:val="30"/>
          <w:cs/>
        </w:rPr>
        <w:t>4</w:t>
      </w:r>
      <w:r w:rsidRPr="00E67D1A">
        <w:rPr>
          <w:rFonts w:ascii="Angsana New" w:hAnsi="Angsana New"/>
          <w:szCs w:val="30"/>
          <w:cs/>
        </w:rPr>
        <w:t xml:space="preserve"> ในอัตรา</w:t>
      </w:r>
      <w:r w:rsidRPr="00E67D1A">
        <w:rPr>
          <w:rFonts w:ascii="Angsana New" w:hAnsi="Angsana New" w:hint="cs"/>
          <w:szCs w:val="30"/>
          <w:cs/>
        </w:rPr>
        <w:t>หุ้นละ</w:t>
      </w:r>
      <w:r w:rsidRPr="00E67D1A">
        <w:rPr>
          <w:rFonts w:ascii="Angsana New" w:hAnsi="Angsana New"/>
          <w:szCs w:val="30"/>
          <w:cs/>
        </w:rPr>
        <w:t xml:space="preserve"> 0.0</w:t>
      </w:r>
      <w:r w:rsidR="00E67D1A" w:rsidRPr="00E67D1A">
        <w:rPr>
          <w:rFonts w:ascii="Angsana New" w:hAnsi="Angsana New" w:hint="cs"/>
          <w:szCs w:val="30"/>
          <w:cs/>
        </w:rPr>
        <w:t>1</w:t>
      </w:r>
      <w:r w:rsidRPr="00E67D1A">
        <w:rPr>
          <w:rFonts w:ascii="Angsana New" w:hAnsi="Angsana New" w:hint="cs"/>
          <w:szCs w:val="30"/>
          <w:cs/>
        </w:rPr>
        <w:t>3</w:t>
      </w:r>
      <w:r w:rsidRPr="00E67D1A">
        <w:rPr>
          <w:rFonts w:ascii="Angsana New" w:hAnsi="Angsana New"/>
          <w:szCs w:val="30"/>
          <w:cs/>
        </w:rPr>
        <w:t xml:space="preserve"> เป็นจำนวนเงิน</w:t>
      </w:r>
      <w:r w:rsidR="00317A18">
        <w:rPr>
          <w:rFonts w:ascii="Angsana New" w:hAnsi="Angsana New" w:hint="cs"/>
          <w:szCs w:val="30"/>
          <w:cs/>
        </w:rPr>
        <w:t>รวม</w:t>
      </w:r>
      <w:r w:rsidRPr="00E67D1A">
        <w:rPr>
          <w:rFonts w:ascii="Angsana New" w:hAnsi="Angsana New" w:hint="cs"/>
          <w:szCs w:val="30"/>
          <w:cs/>
        </w:rPr>
        <w:t xml:space="preserve"> </w:t>
      </w:r>
      <w:r w:rsidR="00E67D1A" w:rsidRPr="00E67D1A">
        <w:rPr>
          <w:rFonts w:ascii="Angsana New" w:hAnsi="Angsana New" w:hint="cs"/>
          <w:szCs w:val="30"/>
          <w:cs/>
        </w:rPr>
        <w:t>35.98</w:t>
      </w:r>
      <w:r w:rsidRPr="00E67D1A">
        <w:rPr>
          <w:rFonts w:ascii="Angsana New" w:hAnsi="Angsana New"/>
          <w:szCs w:val="30"/>
        </w:rPr>
        <w:t xml:space="preserve"> </w:t>
      </w:r>
      <w:r w:rsidR="00E67D1A" w:rsidRPr="00E67D1A">
        <w:rPr>
          <w:rFonts w:ascii="Angsana New" w:hAnsi="Angsana New" w:hint="cs"/>
          <w:szCs w:val="30"/>
          <w:cs/>
        </w:rPr>
        <w:t>ล้าน</w:t>
      </w:r>
      <w:r w:rsidRPr="00E67D1A">
        <w:rPr>
          <w:rFonts w:ascii="Angsana New" w:hAnsi="Angsana New"/>
          <w:szCs w:val="30"/>
          <w:cs/>
        </w:rPr>
        <w:t xml:space="preserve">บาท </w:t>
      </w:r>
      <w:r w:rsidRPr="00E67D1A">
        <w:rPr>
          <w:rFonts w:ascii="Angsana New" w:hAnsi="Angsana New" w:hint="cs"/>
          <w:szCs w:val="30"/>
          <w:cs/>
        </w:rPr>
        <w:t>จ่าย</w:t>
      </w:r>
      <w:r w:rsidRPr="00E67D1A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E67D1A">
        <w:rPr>
          <w:rFonts w:ascii="Angsana New" w:hAnsi="Angsana New" w:hint="cs"/>
          <w:szCs w:val="30"/>
          <w:cs/>
        </w:rPr>
        <w:t>25</w:t>
      </w:r>
      <w:r w:rsidR="00E67D1A">
        <w:rPr>
          <w:rFonts w:ascii="Angsana New" w:hAnsi="Angsana New"/>
          <w:szCs w:val="30"/>
          <w:cs/>
        </w:rPr>
        <w:t xml:space="preserve"> พฤษภาคม 256</w:t>
      </w:r>
      <w:r w:rsidR="00E67D1A">
        <w:rPr>
          <w:rFonts w:ascii="Angsana New" w:hAnsi="Angsana New" w:hint="cs"/>
          <w:szCs w:val="30"/>
          <w:cs/>
        </w:rPr>
        <w:t>5</w:t>
      </w:r>
    </w:p>
    <w:p w:rsidR="00DA5E5E" w:rsidRDefault="00DA5E5E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F6E5C" w:rsidRPr="00C13E8A" w:rsidRDefault="006569D7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b/>
          <w:bCs/>
          <w:sz w:val="30"/>
          <w:szCs w:val="30"/>
          <w:cs/>
        </w:rPr>
        <w:t xml:space="preserve"> (รายได้) 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6F6E5C" w:rsidRPr="00432322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sz w:val="30"/>
          <w:szCs w:val="30"/>
          <w:cs/>
        </w:rPr>
        <w:t xml:space="preserve"> (รายได้) </w:t>
      </w:r>
      <w:r>
        <w:rPr>
          <w:rFonts w:ascii="Angsana New" w:hAnsi="Angsana New" w:hint="cs"/>
          <w:sz w:val="30"/>
          <w:szCs w:val="30"/>
          <w:cs/>
        </w:rPr>
        <w:t>ภาษีเงินได้ที่บันทึกในกำไรขาดทุนสำหรับงว</w:t>
      </w:r>
      <w:r w:rsidR="00565034">
        <w:rPr>
          <w:rFonts w:ascii="Angsana New" w:hAnsi="Angsana New" w:hint="cs"/>
          <w:sz w:val="30"/>
          <w:szCs w:val="30"/>
          <w:cs/>
        </w:rPr>
        <w:t>ด</w:t>
      </w:r>
      <w:r w:rsidR="005B32C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880796">
        <w:rPr>
          <w:rFonts w:ascii="Angsana New" w:hAnsi="Angsana New" w:hint="cs"/>
          <w:sz w:val="30"/>
          <w:szCs w:val="30"/>
          <w:cs/>
        </w:rPr>
        <w:t>เก้า</w:t>
      </w:r>
      <w:r w:rsidR="005B32CF">
        <w:rPr>
          <w:rFonts w:ascii="Angsana New" w:hAnsi="Angsana New" w:hint="cs"/>
          <w:sz w:val="30"/>
          <w:szCs w:val="30"/>
          <w:cs/>
        </w:rPr>
        <w:t>เดือน</w:t>
      </w:r>
      <w:r w:rsidR="008C237A">
        <w:rPr>
          <w:rFonts w:ascii="Angsana New" w:hAnsi="Angsana New" w:hint="cs"/>
          <w:sz w:val="30"/>
          <w:szCs w:val="30"/>
          <w:cs/>
        </w:rPr>
        <w:t xml:space="preserve">สิ้นสุดวันที่ 30 </w:t>
      </w:r>
      <w:r w:rsidR="00880796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2565 และ 2564 ประกอบด้วยรายการดังต่อไปนี้</w:t>
      </w:r>
    </w:p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7A044A" w:rsidRPr="00E24209" w:rsidRDefault="007A044A" w:rsidP="0094651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A044A" w:rsidRDefault="007A044A" w:rsidP="0094651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044A" w:rsidRPr="00E24209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A044A" w:rsidRPr="00E24209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044A" w:rsidRPr="00E24209" w:rsidRDefault="007A044A" w:rsidP="0094651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E9777E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2C17E4" w:rsidRPr="002A5563" w:rsidTr="00F37DCE">
        <w:trPr>
          <w:cantSplit/>
        </w:trPr>
        <w:tc>
          <w:tcPr>
            <w:tcW w:w="3776" w:type="dxa"/>
          </w:tcPr>
          <w:p w:rsidR="002C17E4" w:rsidRDefault="002C17E4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C17E4" w:rsidRPr="00C247A8" w:rsidRDefault="00C247A8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  <w:tc>
          <w:tcPr>
            <w:tcW w:w="284" w:type="dxa"/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2C17E4" w:rsidRPr="00C247A8" w:rsidRDefault="00C247A8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83" w:type="dxa"/>
          </w:tcPr>
          <w:p w:rsidR="002C17E4" w:rsidRPr="00880796" w:rsidRDefault="002C17E4" w:rsidP="0094651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C17E4" w:rsidRPr="00A232F7" w:rsidRDefault="002C17E4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2F7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2C17E4" w:rsidRPr="00880796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2C17E4" w:rsidRPr="00A232F7" w:rsidRDefault="00A232F7" w:rsidP="00F3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(72</w:t>
            </w:r>
            <w:r w:rsidR="002C17E4" w:rsidRPr="00A232F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47A8" w:rsidRPr="002A5563" w:rsidTr="004F5BEE">
        <w:trPr>
          <w:cantSplit/>
        </w:trPr>
        <w:tc>
          <w:tcPr>
            <w:tcW w:w="3776" w:type="dxa"/>
          </w:tcPr>
          <w:p w:rsidR="00C247A8" w:rsidRDefault="00C247A8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247A8" w:rsidRPr="00C247A8" w:rsidRDefault="00C247A8" w:rsidP="004F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(604)</w:t>
            </w:r>
          </w:p>
        </w:tc>
        <w:tc>
          <w:tcPr>
            <w:tcW w:w="284" w:type="dxa"/>
            <w:vAlign w:val="bottom"/>
          </w:tcPr>
          <w:p w:rsidR="00C247A8" w:rsidRPr="002C17E4" w:rsidRDefault="00C247A8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C247A8" w:rsidRPr="00C247A8" w:rsidRDefault="00C247A8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283" w:type="dxa"/>
          </w:tcPr>
          <w:p w:rsidR="00C247A8" w:rsidRPr="00880796" w:rsidRDefault="00C247A8" w:rsidP="0094651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247A8" w:rsidRPr="00A232F7" w:rsidRDefault="00C247A8" w:rsidP="00A92AB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:rsidR="00C247A8" w:rsidRPr="00880796" w:rsidRDefault="00C247A8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247A8" w:rsidRPr="00A232F7" w:rsidRDefault="00C247A8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(197)</w:t>
            </w:r>
          </w:p>
        </w:tc>
      </w:tr>
      <w:tr w:rsidR="00C247A8" w:rsidRPr="002A5563" w:rsidTr="00A92ABE">
        <w:trPr>
          <w:cantSplit/>
        </w:trPr>
        <w:tc>
          <w:tcPr>
            <w:tcW w:w="3776" w:type="dxa"/>
          </w:tcPr>
          <w:p w:rsidR="00C247A8" w:rsidRDefault="00C247A8" w:rsidP="002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47A8" w:rsidRPr="00C247A8" w:rsidRDefault="00C247A8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4,487</w:t>
            </w:r>
          </w:p>
        </w:tc>
        <w:tc>
          <w:tcPr>
            <w:tcW w:w="284" w:type="dxa"/>
            <w:vAlign w:val="bottom"/>
          </w:tcPr>
          <w:p w:rsidR="00C247A8" w:rsidRPr="002C17E4" w:rsidRDefault="00C247A8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47A8" w:rsidRPr="00C247A8" w:rsidRDefault="00C247A8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  <w:tc>
          <w:tcPr>
            <w:tcW w:w="283" w:type="dxa"/>
          </w:tcPr>
          <w:p w:rsidR="00C247A8" w:rsidRPr="00880796" w:rsidRDefault="00C247A8" w:rsidP="0094651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47A8" w:rsidRPr="00A232F7" w:rsidRDefault="00C247A8" w:rsidP="00A92AB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:rsidR="00C247A8" w:rsidRPr="00880796" w:rsidRDefault="00C247A8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7A8" w:rsidRPr="00A232F7" w:rsidRDefault="00C247A8" w:rsidP="00A9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(269)</w:t>
            </w:r>
          </w:p>
        </w:tc>
      </w:tr>
    </w:tbl>
    <w:p w:rsidR="007A044A" w:rsidRDefault="007A044A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7A044A" w:rsidRPr="00994B2D" w:rsidRDefault="007A044A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A044A" w:rsidRDefault="007A044A" w:rsidP="0088079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E9777E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D48FD" w:rsidRPr="00C247A8" w:rsidRDefault="00C247A8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12,018</w:t>
            </w:r>
          </w:p>
        </w:tc>
        <w:tc>
          <w:tcPr>
            <w:tcW w:w="284" w:type="dxa"/>
            <w:vAlign w:val="bottom"/>
          </w:tcPr>
          <w:p w:rsidR="00AD48FD" w:rsidRPr="00880796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D48FD" w:rsidRPr="00C247A8" w:rsidRDefault="003F2600" w:rsidP="00494C1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5</w:t>
            </w:r>
            <w:r w:rsidR="00AD48FD" w:rsidRPr="00C247A8">
              <w:rPr>
                <w:rFonts w:ascii="Angsana New" w:hAnsi="Angsana New"/>
                <w:sz w:val="30"/>
                <w:szCs w:val="30"/>
              </w:rPr>
              <w:t>,</w:t>
            </w:r>
            <w:r w:rsidR="00C247A8" w:rsidRPr="00C247A8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83" w:type="dxa"/>
          </w:tcPr>
          <w:p w:rsidR="00AD48FD" w:rsidRPr="00880796" w:rsidRDefault="00AD48FD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48FD" w:rsidRPr="006569D7" w:rsidRDefault="00AD48FD" w:rsidP="00A602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D7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AD48FD" w:rsidRPr="00880796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AD48FD" w:rsidRPr="00A232F7" w:rsidRDefault="003F2600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2</w:t>
            </w:r>
            <w:r w:rsidR="00A232F7" w:rsidRPr="00A232F7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D48FD" w:rsidRPr="00C247A8" w:rsidRDefault="00C247A8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(839</w:t>
            </w:r>
            <w:r w:rsidR="00AD48FD" w:rsidRPr="00C247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880796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D48FD" w:rsidRPr="00C247A8" w:rsidRDefault="00C247A8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8,970</w:t>
            </w:r>
          </w:p>
        </w:tc>
        <w:tc>
          <w:tcPr>
            <w:tcW w:w="283" w:type="dxa"/>
          </w:tcPr>
          <w:p w:rsidR="00AD48FD" w:rsidRPr="00880796" w:rsidRDefault="00AD48FD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D48FD" w:rsidRPr="00A232F7" w:rsidRDefault="006569D7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(193</w:t>
            </w:r>
            <w:r w:rsidR="00AD48FD" w:rsidRPr="00A232F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880796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D48FD" w:rsidRPr="00A232F7" w:rsidRDefault="003F2600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2,</w:t>
            </w:r>
            <w:r w:rsidR="00A232F7" w:rsidRPr="00A232F7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C247A8" w:rsidRDefault="00C247A8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11,179</w:t>
            </w:r>
          </w:p>
        </w:tc>
        <w:tc>
          <w:tcPr>
            <w:tcW w:w="284" w:type="dxa"/>
            <w:vAlign w:val="bottom"/>
          </w:tcPr>
          <w:p w:rsidR="00AD48FD" w:rsidRPr="00880796" w:rsidRDefault="00AD48FD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C247A8" w:rsidRDefault="003F2600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1</w:t>
            </w:r>
            <w:r w:rsidR="00C247A8" w:rsidRPr="00C247A8">
              <w:rPr>
                <w:rFonts w:ascii="Angsana New" w:hAnsi="Angsana New"/>
                <w:sz w:val="30"/>
                <w:szCs w:val="30"/>
              </w:rPr>
              <w:t>4,709</w:t>
            </w:r>
          </w:p>
        </w:tc>
        <w:tc>
          <w:tcPr>
            <w:tcW w:w="283" w:type="dxa"/>
          </w:tcPr>
          <w:p w:rsidR="00AD48FD" w:rsidRPr="00880796" w:rsidRDefault="00AD48FD" w:rsidP="00A602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48FD" w:rsidRPr="00A232F7" w:rsidRDefault="006569D7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(193</w:t>
            </w:r>
            <w:r w:rsidR="00AD48FD" w:rsidRPr="00A232F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880796" w:rsidRDefault="00AD48FD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A232F7" w:rsidRDefault="003F2600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2</w:t>
            </w:r>
            <w:r w:rsidR="00AD48FD" w:rsidRPr="00A232F7">
              <w:rPr>
                <w:rFonts w:ascii="Angsana New" w:hAnsi="Angsana New"/>
                <w:sz w:val="30"/>
                <w:szCs w:val="30"/>
              </w:rPr>
              <w:t>,</w:t>
            </w:r>
            <w:r w:rsidR="00A232F7" w:rsidRPr="00A232F7">
              <w:rPr>
                <w:rFonts w:ascii="Angsana New" w:hAnsi="Angsana New"/>
                <w:sz w:val="30"/>
                <w:szCs w:val="30"/>
              </w:rPr>
              <w:t>32</w:t>
            </w:r>
            <w:r w:rsidRPr="00A232F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:rsidR="00C11C3C" w:rsidRPr="006178D6" w:rsidRDefault="006569D7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A5E5E">
        <w:rPr>
          <w:rFonts w:ascii="Angsana New" w:hAnsi="Angsana New" w:hint="cs"/>
          <w:sz w:val="30"/>
          <w:szCs w:val="30"/>
          <w:cs/>
        </w:rPr>
        <w:t>และ</w:t>
      </w:r>
      <w:r w:rsidR="00D45595">
        <w:rPr>
          <w:rFonts w:ascii="Angsana New" w:hAnsi="Angsana New" w:hint="cs"/>
          <w:sz w:val="30"/>
          <w:szCs w:val="30"/>
          <w:cs/>
        </w:rPr>
        <w:t>เก้า</w:t>
      </w:r>
      <w:r w:rsidR="00DA5E5E">
        <w:rPr>
          <w:rFonts w:ascii="Angsana New" w:hAnsi="Angsana New" w:hint="cs"/>
          <w:sz w:val="30"/>
          <w:szCs w:val="30"/>
          <w:cs/>
        </w:rPr>
        <w:t>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A5E5E">
        <w:rPr>
          <w:rFonts w:ascii="Angsana New" w:hAnsi="Angsana New" w:hint="cs"/>
          <w:sz w:val="30"/>
          <w:szCs w:val="30"/>
          <w:cs/>
        </w:rPr>
        <w:t xml:space="preserve">30 </w:t>
      </w:r>
      <w:r w:rsidR="00D45595">
        <w:rPr>
          <w:rFonts w:ascii="Angsana New" w:hAnsi="Angsana New" w:hint="cs"/>
          <w:sz w:val="30"/>
          <w:szCs w:val="30"/>
          <w:cs/>
        </w:rPr>
        <w:t>กันยายน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5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4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E1509" w:rsidRDefault="00DE1509" w:rsidP="00DE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สำหรับงวดเก้าเดือนสิ้นสุดวันที่ 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กันยายน 2565 </w:t>
      </w:r>
      <w:r w:rsidR="00C93D1A">
        <w:rPr>
          <w:rFonts w:ascii="Angsana New" w:hAnsi="Angsana New" w:hint="cs"/>
          <w:sz w:val="30"/>
          <w:szCs w:val="30"/>
          <w:cs/>
        </w:rPr>
        <w:t xml:space="preserve">และ 2564 </w:t>
      </w:r>
      <w:r w:rsidR="00E01FF9">
        <w:rPr>
          <w:rFonts w:ascii="Angsana New" w:hAnsi="Angsana New" w:hint="cs"/>
          <w:sz w:val="30"/>
          <w:szCs w:val="30"/>
          <w:cs/>
        </w:rPr>
        <w:t>(</w:t>
      </w:r>
      <w:r w:rsidR="002A5B7D">
        <w:rPr>
          <w:rFonts w:ascii="Angsana New" w:hAnsi="Angsana New" w:hint="cs"/>
          <w:sz w:val="30"/>
          <w:szCs w:val="30"/>
          <w:cs/>
        </w:rPr>
        <w:t>ไม่มีลูกค้ารายใหญ่</w:t>
      </w:r>
      <w:r w:rsidR="00E01FF9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 3</w:t>
      </w:r>
      <w:r w:rsidR="00E01FF9">
        <w:rPr>
          <w:rFonts w:ascii="Angsana New" w:hAnsi="Angsana New"/>
          <w:sz w:val="30"/>
          <w:szCs w:val="30"/>
        </w:rPr>
        <w:t>0</w:t>
      </w:r>
      <w:r w:rsidR="002A5B7D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C93D1A">
        <w:rPr>
          <w:rFonts w:ascii="Angsana New" w:hAnsi="Angsana New" w:hint="cs"/>
          <w:sz w:val="30"/>
          <w:szCs w:val="30"/>
          <w:cs/>
        </w:rPr>
        <w:t xml:space="preserve"> 2565 และ </w:t>
      </w:r>
      <w:r w:rsidR="002A5B7D">
        <w:rPr>
          <w:rFonts w:ascii="Angsana New" w:hAnsi="Angsana New" w:hint="cs"/>
          <w:sz w:val="30"/>
          <w:szCs w:val="30"/>
          <w:cs/>
        </w:rPr>
        <w:t>2564</w:t>
      </w:r>
      <w:r w:rsidR="00E01FF9"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01FF9" w:rsidRPr="00E01FF9" w:rsidRDefault="00E01FF9" w:rsidP="00DE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961652" w:rsidRPr="00501620" w:rsidTr="005F5922">
        <w:tc>
          <w:tcPr>
            <w:tcW w:w="4111" w:type="dxa"/>
          </w:tcPr>
          <w:p w:rsidR="00961652" w:rsidRPr="00501620" w:rsidRDefault="00961652" w:rsidP="005F592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61652" w:rsidRPr="00501620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61652" w:rsidRPr="00501620" w:rsidTr="005F5922">
        <w:tc>
          <w:tcPr>
            <w:tcW w:w="4111" w:type="dxa"/>
          </w:tcPr>
          <w:p w:rsidR="00961652" w:rsidRPr="00501620" w:rsidRDefault="00961652" w:rsidP="005F592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61652" w:rsidRDefault="00961652" w:rsidP="0088079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961652" w:rsidRPr="0050162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501620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61652" w:rsidRPr="006B236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6B236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961652" w:rsidRPr="006B236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61652" w:rsidRPr="006B236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880796" w:rsidRPr="009C03E3" w:rsidTr="005F5922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880796" w:rsidRPr="00767D3F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880796" w:rsidRPr="00551D27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880796" w:rsidRPr="00551D27" w:rsidRDefault="00880796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880796" w:rsidRPr="00551D27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80796" w:rsidRPr="00551D27" w:rsidRDefault="00880796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880796" w:rsidRPr="00551D27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1D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880796" w:rsidRPr="00180C22" w:rsidRDefault="00880796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880796" w:rsidRPr="00685C89" w:rsidRDefault="00880796" w:rsidP="00677345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  <w:r w:rsidRPr="00685C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</w:tr>
    </w:tbl>
    <w:p w:rsidR="00961652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61652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51D27" w:rsidRDefault="00551D2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51D27" w:rsidRDefault="00551D2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51D27" w:rsidRDefault="00551D2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01FF9" w:rsidRDefault="00E01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482755" w:rsidRPr="00DE1509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1509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:rsidR="00961652" w:rsidRPr="00961652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61652" w:rsidRPr="00F51F88" w:rsidTr="005F5922">
        <w:trPr>
          <w:cantSplit/>
        </w:trPr>
        <w:tc>
          <w:tcPr>
            <w:tcW w:w="3969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3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61652" w:rsidRPr="0040703F" w:rsidTr="005F5922">
        <w:trPr>
          <w:cantSplit/>
        </w:trPr>
        <w:tc>
          <w:tcPr>
            <w:tcW w:w="3969" w:type="dxa"/>
          </w:tcPr>
          <w:p w:rsidR="00961652" w:rsidRPr="00AA5D9C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80796" w:rsidRPr="00FE6E1F" w:rsidTr="005F5922">
        <w:trPr>
          <w:cantSplit/>
        </w:trPr>
        <w:tc>
          <w:tcPr>
            <w:tcW w:w="3969" w:type="dxa"/>
          </w:tcPr>
          <w:p w:rsidR="00880796" w:rsidRPr="007C5763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880796" w:rsidRPr="006C689C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="006C689C" w:rsidRPr="006C689C">
              <w:rPr>
                <w:rFonts w:ascii="Angsana New" w:hAnsi="Angsana New"/>
                <w:bCs/>
                <w:sz w:val="30"/>
                <w:szCs w:val="30"/>
              </w:rPr>
              <w:t>6,619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880796" w:rsidRPr="000118A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505,898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880796" w:rsidRPr="00090B9C" w:rsidRDefault="00264D0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312,723</w:t>
            </w:r>
          </w:p>
        </w:tc>
        <w:tc>
          <w:tcPr>
            <w:tcW w:w="283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880796" w:rsidRPr="00740C7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259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482</w:t>
            </w:r>
          </w:p>
        </w:tc>
      </w:tr>
      <w:tr w:rsidR="00880796" w:rsidRPr="00FE6E1F" w:rsidTr="005F5922">
        <w:trPr>
          <w:cantSplit/>
        </w:trPr>
        <w:tc>
          <w:tcPr>
            <w:tcW w:w="3969" w:type="dxa"/>
          </w:tcPr>
          <w:p w:rsidR="00880796" w:rsidRPr="007C5763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80796" w:rsidRPr="006C689C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C689C" w:rsidRPr="006C689C">
              <w:rPr>
                <w:rFonts w:ascii="Angsana New" w:hAnsi="Angsana New"/>
                <w:bCs/>
                <w:sz w:val="30"/>
                <w:szCs w:val="30"/>
              </w:rPr>
              <w:t>2,237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80796" w:rsidRPr="000118A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18,062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0796" w:rsidRPr="00090B9C" w:rsidRDefault="00264D07" w:rsidP="0053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14,939</w:t>
            </w:r>
          </w:p>
        </w:tc>
        <w:tc>
          <w:tcPr>
            <w:tcW w:w="283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0796" w:rsidRPr="00740C7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</w:tr>
      <w:tr w:rsidR="00880796" w:rsidRPr="00FE6E1F" w:rsidTr="005F5922">
        <w:trPr>
          <w:cantSplit/>
        </w:trPr>
        <w:tc>
          <w:tcPr>
            <w:tcW w:w="3969" w:type="dxa"/>
          </w:tcPr>
          <w:p w:rsidR="00880796" w:rsidRPr="007C5763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80796" w:rsidRPr="006C689C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6C689C" w:rsidRPr="006C689C">
              <w:rPr>
                <w:rFonts w:ascii="Angsana New" w:hAnsi="Angsana New"/>
                <w:bCs/>
                <w:sz w:val="30"/>
                <w:szCs w:val="30"/>
              </w:rPr>
              <w:t>28,856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80796" w:rsidRPr="000118A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523,960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80796" w:rsidRPr="00090B9C" w:rsidRDefault="00264D0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327,662</w:t>
            </w:r>
          </w:p>
        </w:tc>
        <w:tc>
          <w:tcPr>
            <w:tcW w:w="283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80796" w:rsidRPr="00740C7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274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135</w:t>
            </w:r>
          </w:p>
        </w:tc>
      </w:tr>
      <w:tr w:rsidR="00880796" w:rsidRPr="00FE6E1F" w:rsidTr="005F5922">
        <w:trPr>
          <w:cantSplit/>
        </w:trPr>
        <w:tc>
          <w:tcPr>
            <w:tcW w:w="3969" w:type="dxa"/>
          </w:tcPr>
          <w:p w:rsidR="00880796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880796" w:rsidRPr="006C689C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880796" w:rsidRPr="000118A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80796" w:rsidRPr="00090CC2" w:rsidRDefault="00880796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880796" w:rsidRPr="00090B9C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880796" w:rsidRPr="00740C7A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80796" w:rsidRPr="00FE6E1F" w:rsidTr="005F5922">
        <w:trPr>
          <w:cantSplit/>
        </w:trPr>
        <w:tc>
          <w:tcPr>
            <w:tcW w:w="3969" w:type="dxa"/>
          </w:tcPr>
          <w:p w:rsidR="00880796" w:rsidRPr="007C5763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0796" w:rsidRPr="006C689C" w:rsidRDefault="00880796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6C689C" w:rsidRPr="006C689C">
              <w:rPr>
                <w:rFonts w:ascii="Angsana New" w:hAnsi="Angsana New"/>
                <w:bCs/>
                <w:sz w:val="30"/>
                <w:szCs w:val="30"/>
              </w:rPr>
              <w:t>830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80796" w:rsidRPr="000118A5" w:rsidRDefault="00880796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1,533</w:t>
            </w:r>
          </w:p>
        </w:tc>
        <w:tc>
          <w:tcPr>
            <w:tcW w:w="284" w:type="dxa"/>
          </w:tcPr>
          <w:p w:rsidR="00880796" w:rsidRPr="00090CC2" w:rsidRDefault="00880796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0796" w:rsidRPr="00090B9C" w:rsidRDefault="00880796" w:rsidP="005F592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0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880796" w:rsidRPr="00090CC2" w:rsidRDefault="00880796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0796" w:rsidRPr="004A70DD" w:rsidRDefault="00880796" w:rsidP="0067734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70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64D07" w:rsidRPr="00FE6E1F" w:rsidTr="005F5922">
        <w:trPr>
          <w:cantSplit/>
        </w:trPr>
        <w:tc>
          <w:tcPr>
            <w:tcW w:w="3969" w:type="dxa"/>
          </w:tcPr>
          <w:p w:rsidR="00264D07" w:rsidRDefault="00264D0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4D07" w:rsidRPr="006C689C" w:rsidRDefault="006C68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630,686</w:t>
            </w:r>
          </w:p>
        </w:tc>
        <w:tc>
          <w:tcPr>
            <w:tcW w:w="284" w:type="dxa"/>
          </w:tcPr>
          <w:p w:rsidR="00264D07" w:rsidRPr="00090CC2" w:rsidRDefault="00264D07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64D07" w:rsidRPr="000118A5" w:rsidRDefault="00264D07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525,493</w:t>
            </w:r>
          </w:p>
        </w:tc>
        <w:tc>
          <w:tcPr>
            <w:tcW w:w="284" w:type="dxa"/>
          </w:tcPr>
          <w:p w:rsidR="00264D07" w:rsidRPr="00090CC2" w:rsidRDefault="00264D07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4D07" w:rsidRPr="00090B9C" w:rsidRDefault="00264D07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327,662</w:t>
            </w:r>
          </w:p>
        </w:tc>
        <w:tc>
          <w:tcPr>
            <w:tcW w:w="283" w:type="dxa"/>
          </w:tcPr>
          <w:p w:rsidR="00264D07" w:rsidRPr="00090CC2" w:rsidRDefault="00264D07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4D07" w:rsidRPr="00740C7A" w:rsidRDefault="00264D07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274,135</w:t>
            </w:r>
          </w:p>
        </w:tc>
      </w:tr>
    </w:tbl>
    <w:p w:rsidR="00961652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Default="00961652" w:rsidP="0088079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8079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61652" w:rsidRPr="00F51F88" w:rsidTr="005F5922">
        <w:trPr>
          <w:cantSplit/>
        </w:trPr>
        <w:tc>
          <w:tcPr>
            <w:tcW w:w="3969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3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61652" w:rsidRPr="0040703F" w:rsidTr="005F5922">
        <w:trPr>
          <w:cantSplit/>
        </w:trPr>
        <w:tc>
          <w:tcPr>
            <w:tcW w:w="3969" w:type="dxa"/>
          </w:tcPr>
          <w:p w:rsidR="00961652" w:rsidRPr="00AA5D9C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90B9C" w:rsidRPr="00FE6E1F" w:rsidTr="005F5922">
        <w:trPr>
          <w:cantSplit/>
        </w:trPr>
        <w:tc>
          <w:tcPr>
            <w:tcW w:w="3969" w:type="dxa"/>
          </w:tcPr>
          <w:p w:rsidR="00090B9C" w:rsidRPr="007C5763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090B9C" w:rsidRPr="006C689C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6C689C" w:rsidRPr="006C689C">
              <w:rPr>
                <w:rFonts w:ascii="Angsana New" w:hAnsi="Angsana New"/>
                <w:bCs/>
                <w:sz w:val="30"/>
                <w:szCs w:val="30"/>
              </w:rPr>
              <w:t>798,097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90B9C" w:rsidRPr="000118A5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1,755,618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090B9C" w:rsidRPr="00090B9C" w:rsidRDefault="00090B9C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0B9C">
              <w:rPr>
                <w:rFonts w:ascii="Angsana New" w:hAnsi="Angsana New"/>
                <w:bCs/>
                <w:sz w:val="30"/>
                <w:szCs w:val="30"/>
              </w:rPr>
              <w:t>919,975</w:t>
            </w:r>
          </w:p>
        </w:tc>
        <w:tc>
          <w:tcPr>
            <w:tcW w:w="283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090B9C" w:rsidRPr="00740C7A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967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897</w:t>
            </w:r>
          </w:p>
        </w:tc>
      </w:tr>
      <w:tr w:rsidR="00090B9C" w:rsidRPr="00FE6E1F" w:rsidTr="005F5922">
        <w:trPr>
          <w:cantSplit/>
        </w:trPr>
        <w:tc>
          <w:tcPr>
            <w:tcW w:w="3969" w:type="dxa"/>
          </w:tcPr>
          <w:p w:rsidR="00090B9C" w:rsidRPr="007C5763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90B9C" w:rsidRPr="006C689C" w:rsidRDefault="006C68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63,875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B9C" w:rsidRPr="000118A5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57,718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B9C" w:rsidRPr="00090B9C" w:rsidRDefault="00090B9C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0B9C">
              <w:rPr>
                <w:rFonts w:ascii="Angsana New" w:hAnsi="Angsana New"/>
                <w:bCs/>
                <w:sz w:val="30"/>
                <w:szCs w:val="30"/>
              </w:rPr>
              <w:t>46,535</w:t>
            </w:r>
          </w:p>
        </w:tc>
        <w:tc>
          <w:tcPr>
            <w:tcW w:w="283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B9C" w:rsidRPr="00740C7A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47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879</w:t>
            </w:r>
          </w:p>
        </w:tc>
      </w:tr>
      <w:tr w:rsidR="00090B9C" w:rsidRPr="00FE6E1F" w:rsidTr="005F5922">
        <w:trPr>
          <w:cantSplit/>
        </w:trPr>
        <w:tc>
          <w:tcPr>
            <w:tcW w:w="3969" w:type="dxa"/>
          </w:tcPr>
          <w:p w:rsidR="00090B9C" w:rsidRPr="007C5763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B9C" w:rsidRPr="006C689C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6C689C" w:rsidRPr="006C689C">
              <w:rPr>
                <w:rFonts w:ascii="Angsana New" w:hAnsi="Angsana New"/>
                <w:bCs/>
                <w:sz w:val="30"/>
                <w:szCs w:val="30"/>
              </w:rPr>
              <w:t>861,972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90B9C" w:rsidRPr="000118A5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1,813,336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B9C" w:rsidRPr="00090B9C" w:rsidRDefault="00090B9C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0B9C">
              <w:rPr>
                <w:rFonts w:ascii="Angsana New" w:hAnsi="Angsana New"/>
                <w:bCs/>
                <w:sz w:val="30"/>
                <w:szCs w:val="30"/>
              </w:rPr>
              <w:t>966,510</w:t>
            </w:r>
          </w:p>
        </w:tc>
        <w:tc>
          <w:tcPr>
            <w:tcW w:w="283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B9C" w:rsidRPr="00740C7A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015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776</w:t>
            </w:r>
          </w:p>
        </w:tc>
      </w:tr>
      <w:tr w:rsidR="00090B9C" w:rsidRPr="00FE6E1F" w:rsidTr="005F5922">
        <w:trPr>
          <w:cantSplit/>
        </w:trPr>
        <w:tc>
          <w:tcPr>
            <w:tcW w:w="3969" w:type="dxa"/>
          </w:tcPr>
          <w:p w:rsidR="00090B9C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090B9C" w:rsidRPr="006C689C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090B9C" w:rsidRPr="000118A5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0B9C" w:rsidRPr="00090CC2" w:rsidRDefault="00090B9C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090B9C" w:rsidRPr="00090B9C" w:rsidRDefault="00090B9C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090B9C" w:rsidRPr="00740C7A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0B9C" w:rsidRPr="00FE6E1F" w:rsidTr="005F5922">
        <w:trPr>
          <w:cantSplit/>
        </w:trPr>
        <w:tc>
          <w:tcPr>
            <w:tcW w:w="3969" w:type="dxa"/>
          </w:tcPr>
          <w:p w:rsidR="00090B9C" w:rsidRPr="007C5763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B9C" w:rsidRPr="006C689C" w:rsidRDefault="006C68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5,215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90B9C" w:rsidRPr="000118A5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4,608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B9C" w:rsidRPr="00090B9C" w:rsidRDefault="00090B9C" w:rsidP="009C6A7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0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B9C" w:rsidRPr="004A70DD" w:rsidRDefault="00090B9C" w:rsidP="0067734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70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90B9C" w:rsidRPr="00FE6E1F" w:rsidTr="005F5922">
        <w:trPr>
          <w:cantSplit/>
        </w:trPr>
        <w:tc>
          <w:tcPr>
            <w:tcW w:w="3969" w:type="dxa"/>
          </w:tcPr>
          <w:p w:rsidR="00090B9C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90B9C" w:rsidRPr="006C689C" w:rsidRDefault="00090B9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689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6C689C" w:rsidRPr="006C689C">
              <w:rPr>
                <w:rFonts w:ascii="Angsana New" w:hAnsi="Angsana New"/>
                <w:bCs/>
                <w:sz w:val="30"/>
                <w:szCs w:val="30"/>
              </w:rPr>
              <w:t>867,187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B9C" w:rsidRPr="000118A5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1,817,944</w:t>
            </w:r>
          </w:p>
        </w:tc>
        <w:tc>
          <w:tcPr>
            <w:tcW w:w="284" w:type="dxa"/>
          </w:tcPr>
          <w:p w:rsidR="00090B9C" w:rsidRPr="00090CC2" w:rsidRDefault="00090B9C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90B9C" w:rsidRPr="00090B9C" w:rsidRDefault="00090B9C" w:rsidP="009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0B9C">
              <w:rPr>
                <w:rFonts w:ascii="Angsana New" w:hAnsi="Angsana New"/>
                <w:bCs/>
                <w:sz w:val="30"/>
                <w:szCs w:val="30"/>
              </w:rPr>
              <w:t>966,510</w:t>
            </w:r>
          </w:p>
        </w:tc>
        <w:tc>
          <w:tcPr>
            <w:tcW w:w="283" w:type="dxa"/>
          </w:tcPr>
          <w:p w:rsidR="00090B9C" w:rsidRPr="00090CC2" w:rsidRDefault="00090B9C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90B9C" w:rsidRPr="00740C7A" w:rsidRDefault="00090B9C" w:rsidP="006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1,015,776</w:t>
            </w:r>
          </w:p>
        </w:tc>
      </w:tr>
    </w:tbl>
    <w:p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961652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961652" w:rsidRPr="00071ADD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A57F5" w:rsidRDefault="005A57F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509" w:rsidRDefault="00DE1509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01FF9" w:rsidRDefault="00E01FF9" w:rsidP="00E01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สินทรัพย์สิทธิการใช้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E01FF9" w:rsidRDefault="00E01FF9" w:rsidP="00E01FF9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:rsidR="00E01FF9" w:rsidRPr="00357201" w:rsidRDefault="00E01FF9" w:rsidP="00E01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 w:rsidRPr="00E01FF9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สุทธิสำหรับงวดเก้าเดือนสิ้นสุดวันที่ 30 กันยายน 2565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E01FF9" w:rsidRDefault="00E01FF9" w:rsidP="00E01FF9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/>
      </w:tblPr>
      <w:tblGrid>
        <w:gridCol w:w="5000"/>
        <w:gridCol w:w="2126"/>
        <w:gridCol w:w="284"/>
        <w:gridCol w:w="2126"/>
      </w:tblGrid>
      <w:tr w:rsidR="00E01FF9" w:rsidRPr="00F51F88" w:rsidTr="00E01FF9">
        <w:trPr>
          <w:cantSplit/>
        </w:trPr>
        <w:tc>
          <w:tcPr>
            <w:tcW w:w="5000" w:type="dxa"/>
          </w:tcPr>
          <w:p w:rsidR="00E01FF9" w:rsidRPr="002C3FE5" w:rsidRDefault="00E01FF9" w:rsidP="00E01FF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E01FF9" w:rsidRPr="002C3FE5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01FF9" w:rsidRPr="00F51F88" w:rsidTr="00E01FF9">
        <w:trPr>
          <w:cantSplit/>
          <w:trHeight w:val="370"/>
        </w:trPr>
        <w:tc>
          <w:tcPr>
            <w:tcW w:w="5000" w:type="dxa"/>
          </w:tcPr>
          <w:p w:rsidR="00E01FF9" w:rsidRPr="00F51F88" w:rsidRDefault="00E01FF9" w:rsidP="00E01FF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01FF9" w:rsidRPr="00E24209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01FF9" w:rsidRPr="00E24209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01FF9" w:rsidRPr="00E24209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01FF9" w:rsidRPr="00E24209" w:rsidTr="00E01FF9">
        <w:trPr>
          <w:cantSplit/>
        </w:trPr>
        <w:tc>
          <w:tcPr>
            <w:tcW w:w="5000" w:type="dxa"/>
          </w:tcPr>
          <w:p w:rsidR="00E01FF9" w:rsidRPr="00161CAE" w:rsidRDefault="00E01FF9" w:rsidP="00E01F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01FF9" w:rsidRPr="009D5645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01FF9">
              <w:rPr>
                <w:rFonts w:ascii="Angsana New" w:hAnsi="Angsana New" w:hint="cs"/>
                <w:b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bCs/>
                <w:sz w:val="30"/>
                <w:szCs w:val="30"/>
              </w:rPr>
              <w:t>,037</w:t>
            </w:r>
          </w:p>
        </w:tc>
        <w:tc>
          <w:tcPr>
            <w:tcW w:w="284" w:type="dxa"/>
          </w:tcPr>
          <w:p w:rsidR="00E01FF9" w:rsidRPr="00880796" w:rsidRDefault="00E01FF9" w:rsidP="00E01F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01FF9" w:rsidRPr="0028754D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</w:t>
            </w:r>
            <w:r w:rsidRPr="002875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8754D">
              <w:rPr>
                <w:rFonts w:ascii="Angsana New" w:hAnsi="Angsana New"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E01FF9" w:rsidRPr="00E24209" w:rsidTr="00E01FF9">
        <w:trPr>
          <w:cantSplit/>
        </w:trPr>
        <w:tc>
          <w:tcPr>
            <w:tcW w:w="5000" w:type="dxa"/>
          </w:tcPr>
          <w:p w:rsidR="00E01FF9" w:rsidRDefault="00FB02DA" w:rsidP="00FB02D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- สัญญาเช่าฉบับใหม่</w:t>
            </w:r>
          </w:p>
        </w:tc>
        <w:tc>
          <w:tcPr>
            <w:tcW w:w="2126" w:type="dxa"/>
            <w:shd w:val="clear" w:color="auto" w:fill="auto"/>
          </w:tcPr>
          <w:p w:rsidR="00E01FF9" w:rsidRPr="009D5645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9D564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993</w:t>
            </w:r>
          </w:p>
        </w:tc>
        <w:tc>
          <w:tcPr>
            <w:tcW w:w="284" w:type="dxa"/>
          </w:tcPr>
          <w:p w:rsidR="00E01FF9" w:rsidRPr="00880796" w:rsidRDefault="00E01FF9" w:rsidP="00E01F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:rsidR="00E01FF9" w:rsidRPr="00D0203A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25,993</w:t>
            </w:r>
          </w:p>
        </w:tc>
      </w:tr>
      <w:tr w:rsidR="00E01FF9" w:rsidRPr="00E24209" w:rsidTr="00E01FF9">
        <w:trPr>
          <w:cantSplit/>
        </w:trPr>
        <w:tc>
          <w:tcPr>
            <w:tcW w:w="5000" w:type="dxa"/>
          </w:tcPr>
          <w:p w:rsidR="00E01FF9" w:rsidRDefault="00E01FF9" w:rsidP="00E01F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F9" w:rsidRPr="009D5645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(5,075</w:t>
            </w:r>
            <w:r w:rsidRPr="009D56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01FF9" w:rsidRPr="00880796" w:rsidRDefault="00E01FF9" w:rsidP="00E01F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01FF9" w:rsidRPr="0028754D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(4,451</w:t>
            </w:r>
            <w:r w:rsidRPr="002875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1FF9" w:rsidRPr="00E24209" w:rsidTr="00E01FF9">
        <w:trPr>
          <w:cantSplit/>
        </w:trPr>
        <w:tc>
          <w:tcPr>
            <w:tcW w:w="5000" w:type="dxa"/>
          </w:tcPr>
          <w:p w:rsidR="00E01FF9" w:rsidRPr="00161CAE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30 กันยายน 2565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1FF9" w:rsidRPr="009D5645" w:rsidRDefault="00E01FF9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Pr="009D564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955</w:t>
            </w:r>
          </w:p>
        </w:tc>
        <w:tc>
          <w:tcPr>
            <w:tcW w:w="284" w:type="dxa"/>
          </w:tcPr>
          <w:p w:rsidR="00E01FF9" w:rsidRPr="00880796" w:rsidRDefault="00E01FF9" w:rsidP="00E01FF9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E01FF9" w:rsidRPr="004F5BEE" w:rsidRDefault="00025227" w:rsidP="00E0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</w:t>
            </w:r>
            <w:r w:rsidR="00E01FF9" w:rsidRPr="004F5B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683</w:t>
            </w:r>
          </w:p>
        </w:tc>
      </w:tr>
    </w:tbl>
    <w:p w:rsidR="00E01FF9" w:rsidRDefault="00E01FF9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D5210" w:rsidRPr="00E013B4" w:rsidRDefault="005D5210" w:rsidP="005D5210">
      <w:pPr>
        <w:rPr>
          <w:rFonts w:ascii="Angsana New" w:hAnsi="Angsana New"/>
          <w:sz w:val="30"/>
          <w:szCs w:val="30"/>
        </w:rPr>
      </w:pPr>
      <w:r w:rsidRPr="00E013B4">
        <w:rPr>
          <w:rFonts w:ascii="Angsana New" w:hAnsi="Angsana New" w:hint="cs"/>
          <w:sz w:val="30"/>
          <w:szCs w:val="30"/>
          <w:cs/>
        </w:rPr>
        <w:t xml:space="preserve">ณ วันที่ 30 กันยายน 2565 </w:t>
      </w:r>
      <w:r>
        <w:rPr>
          <w:rFonts w:ascii="Angsana New" w:hAnsi="Angsana New" w:hint="cs"/>
          <w:sz w:val="30"/>
          <w:szCs w:val="30"/>
          <w:cs/>
        </w:rPr>
        <w:t>บริษัทมี</w:t>
      </w:r>
      <w:r w:rsidRPr="00E013B4"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ฉบับใหม่</w:t>
      </w:r>
      <w:r w:rsidRPr="00E013B4">
        <w:rPr>
          <w:rFonts w:ascii="Angsana New" w:hAnsi="Angsana New" w:hint="cs"/>
          <w:sz w:val="30"/>
          <w:szCs w:val="30"/>
          <w:cs/>
        </w:rPr>
        <w:t>ที่มีสาระสำคัญ ดังต่อไปนี้</w:t>
      </w:r>
    </w:p>
    <w:p w:rsidR="005D5210" w:rsidRPr="000C25FE" w:rsidRDefault="005D5210" w:rsidP="005D5210">
      <w:pPr>
        <w:jc w:val="thaiDistribute"/>
        <w:rPr>
          <w:rFonts w:ascii="Angsana New" w:hAnsi="Angsana New"/>
          <w:sz w:val="16"/>
          <w:szCs w:val="16"/>
        </w:rPr>
      </w:pPr>
    </w:p>
    <w:p w:rsidR="005D5210" w:rsidRPr="00E013B4" w:rsidRDefault="005D5210" w:rsidP="005D5210">
      <w:pPr>
        <w:ind w:left="450" w:hanging="450"/>
        <w:jc w:val="thaiDistribute"/>
        <w:rPr>
          <w:rFonts w:ascii="Angsana New" w:hAnsi="Angsana New"/>
          <w:sz w:val="30"/>
          <w:szCs w:val="30"/>
        </w:rPr>
      </w:pPr>
      <w:r w:rsidRPr="00E013B4">
        <w:rPr>
          <w:rFonts w:ascii="Angsana New" w:hAnsi="Angsana New" w:hint="cs"/>
          <w:sz w:val="30"/>
          <w:szCs w:val="30"/>
          <w:cs/>
        </w:rPr>
        <w:t>ก)</w:t>
      </w:r>
      <w:r w:rsidRPr="00E013B4">
        <w:rPr>
          <w:rFonts w:ascii="Angsana New" w:hAnsi="Angsana New" w:hint="cs"/>
          <w:sz w:val="30"/>
          <w:szCs w:val="30"/>
          <w:cs/>
        </w:rPr>
        <w:tab/>
      </w:r>
      <w:r w:rsidRPr="00E013B4">
        <w:rPr>
          <w:rFonts w:ascii="Angsana New" w:hAnsi="Angsana New" w:hint="cs"/>
          <w:sz w:val="30"/>
          <w:szCs w:val="30"/>
          <w:cs/>
        </w:rPr>
        <w:tab/>
        <w:t>เมื่อวันที่ 1 กรกฎาคม 2565 บริษัททำสัญญาเช่าที่ดินกับบุคคลที่เกี่ยวข้องกันท่านหนึ่งจำนวน 1 ฉบับ เพื่อประกอบธุรกิจของบริษัท บริษัทประมาณอายุการเช่าเป็นเวลา 12 ปี</w:t>
      </w:r>
      <w:r w:rsidRPr="00E013B4">
        <w:rPr>
          <w:rFonts w:ascii="Angsana New" w:hAnsi="Angsana New"/>
          <w:sz w:val="30"/>
          <w:szCs w:val="30"/>
        </w:rPr>
        <w:t xml:space="preserve"> </w:t>
      </w:r>
      <w:r w:rsidRPr="00E013B4">
        <w:rPr>
          <w:rFonts w:ascii="Angsana New" w:hAnsi="Angsana New" w:hint="cs"/>
          <w:sz w:val="30"/>
          <w:szCs w:val="30"/>
          <w:cs/>
        </w:rPr>
        <w:t>และ</w:t>
      </w:r>
    </w:p>
    <w:p w:rsidR="005D5210" w:rsidRPr="000C25FE" w:rsidRDefault="005D5210" w:rsidP="005D5210">
      <w:pPr>
        <w:ind w:left="450" w:hanging="450"/>
        <w:jc w:val="thaiDistribute"/>
        <w:rPr>
          <w:rFonts w:ascii="Angsana New" w:hAnsi="Angsana New"/>
          <w:sz w:val="16"/>
          <w:szCs w:val="16"/>
        </w:rPr>
      </w:pPr>
    </w:p>
    <w:p w:rsidR="005D5210" w:rsidRPr="00E013B4" w:rsidRDefault="005D5210" w:rsidP="005D5210">
      <w:pPr>
        <w:ind w:left="450" w:hanging="450"/>
        <w:jc w:val="thaiDistribute"/>
        <w:rPr>
          <w:rFonts w:ascii="Angsana New" w:hAnsi="Angsana New"/>
          <w:sz w:val="30"/>
          <w:szCs w:val="30"/>
        </w:rPr>
      </w:pPr>
      <w:r w:rsidRPr="00E013B4">
        <w:rPr>
          <w:rFonts w:hint="cs"/>
          <w:sz w:val="30"/>
          <w:szCs w:val="30"/>
          <w:cs/>
        </w:rPr>
        <w:t>ข)</w:t>
      </w:r>
      <w:r w:rsidRPr="00E013B4">
        <w:rPr>
          <w:rFonts w:hint="cs"/>
          <w:sz w:val="30"/>
          <w:szCs w:val="30"/>
          <w:cs/>
        </w:rPr>
        <w:tab/>
      </w:r>
      <w:r w:rsidRPr="00E013B4">
        <w:rPr>
          <w:rFonts w:hint="cs"/>
          <w:sz w:val="30"/>
          <w:szCs w:val="30"/>
          <w:cs/>
        </w:rPr>
        <w:tab/>
      </w:r>
      <w:r w:rsidRPr="00E013B4">
        <w:rPr>
          <w:rFonts w:ascii="Angsana New" w:hAnsi="Angsana New"/>
          <w:sz w:val="30"/>
          <w:szCs w:val="30"/>
          <w:cs/>
        </w:rPr>
        <w:t>เมื่อวันที่ 2</w:t>
      </w:r>
      <w:r w:rsidRPr="00E013B4">
        <w:rPr>
          <w:rFonts w:ascii="Angsana New" w:hAnsi="Angsana New"/>
          <w:sz w:val="30"/>
          <w:szCs w:val="30"/>
        </w:rPr>
        <w:t xml:space="preserve">0 </w:t>
      </w:r>
      <w:r w:rsidRPr="00E013B4">
        <w:rPr>
          <w:rFonts w:ascii="Angsana New" w:hAnsi="Angsana New"/>
          <w:sz w:val="30"/>
          <w:szCs w:val="30"/>
          <w:cs/>
        </w:rPr>
        <w:t xml:space="preserve">กรกฎาคม 2565 บริษัทได้ทำสัญญาขายและเช่ากลับคืนเครื่องจักร 1 เครื่องและอุปกรณ์ที่เกี่ยวข้องซึ่งบริษัทได้ขายให้แก่บริษัทลิสซิ่งในประเทศแห่งหนึ่งในราคาประมาณ </w:t>
      </w:r>
      <w:r w:rsidRPr="00E013B4">
        <w:rPr>
          <w:rFonts w:ascii="Angsana New" w:hAnsi="Angsana New"/>
          <w:sz w:val="30"/>
          <w:szCs w:val="30"/>
        </w:rPr>
        <w:t xml:space="preserve">20.1 </w:t>
      </w:r>
      <w:r w:rsidRPr="00E013B4">
        <w:rPr>
          <w:rFonts w:ascii="Angsana New" w:hAnsi="Angsana New"/>
          <w:sz w:val="30"/>
          <w:szCs w:val="30"/>
          <w:cs/>
        </w:rPr>
        <w:t>ล้านบาท และบริษัทได้เช่าเครื่องจักรและอุปกรณ์ดังกล่าวกลับมาในวันและราคาเดียวกันเป็นระยะเวลา 48 เดือนโดยสัญญาเช่าจะสิ้นสุดลง</w:t>
      </w:r>
      <w:r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 w:rsidRPr="00E013B4">
        <w:rPr>
          <w:rFonts w:ascii="Angsana New" w:hAnsi="Angsana New"/>
          <w:sz w:val="30"/>
          <w:szCs w:val="30"/>
          <w:cs/>
        </w:rPr>
        <w:t>2569</w:t>
      </w:r>
    </w:p>
    <w:p w:rsidR="00FB02DA" w:rsidRDefault="00FB02DA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E01FF9" w:rsidP="00B5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746D8" w:rsidRDefault="00FF3F6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</w:t>
      </w:r>
      <w:r w:rsidR="00880796">
        <w:rPr>
          <w:rFonts w:ascii="Angsana New" w:hAnsi="Angsana New" w:hint="cs"/>
          <w:sz w:val="30"/>
          <w:szCs w:val="30"/>
          <w:cs/>
        </w:rPr>
        <w:t>กันยายน</w:t>
      </w:r>
      <w:r w:rsidR="00B50884" w:rsidRPr="008722BD">
        <w:rPr>
          <w:rFonts w:ascii="Angsana New" w:hAnsi="Angsana New" w:hint="cs"/>
          <w:sz w:val="30"/>
          <w:szCs w:val="30"/>
          <w:cs/>
        </w:rPr>
        <w:t xml:space="preserve"> </w:t>
      </w:r>
      <w:r w:rsidR="00071ADD" w:rsidRPr="008722BD">
        <w:rPr>
          <w:rFonts w:ascii="Angsana New" w:hAnsi="Angsana New"/>
          <w:sz w:val="30"/>
          <w:szCs w:val="30"/>
        </w:rPr>
        <w:t>256</w:t>
      </w:r>
      <w:r w:rsidR="0044524E" w:rsidRPr="008722BD">
        <w:rPr>
          <w:rFonts w:ascii="Angsana New" w:hAnsi="Angsana New" w:hint="cs"/>
          <w:sz w:val="30"/>
          <w:szCs w:val="30"/>
          <w:cs/>
        </w:rPr>
        <w:t>5</w:t>
      </w:r>
      <w:r w:rsidR="004746D8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 w:hint="cs"/>
          <w:sz w:val="30"/>
          <w:szCs w:val="30"/>
          <w:cs/>
        </w:rPr>
        <w:t>กลุ่ม</w:t>
      </w:r>
      <w:r w:rsidR="00BB30C5" w:rsidRPr="008722BD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5947B5">
        <w:rPr>
          <w:rFonts w:ascii="Angsana New" w:hAnsi="Angsana New" w:hint="cs"/>
          <w:sz w:val="30"/>
          <w:szCs w:val="30"/>
          <w:cs/>
        </w:rPr>
        <w:t>สำหรับ</w:t>
      </w:r>
      <w:r w:rsidR="00D036ED" w:rsidRPr="00D61491">
        <w:rPr>
          <w:rFonts w:ascii="Angsana New" w:hAnsi="Angsana New" w:hint="cs"/>
          <w:sz w:val="30"/>
          <w:szCs w:val="30"/>
          <w:cs/>
        </w:rPr>
        <w:t>การ</w:t>
      </w:r>
      <w:r w:rsidR="00BB30C5" w:rsidRPr="00D61491">
        <w:rPr>
          <w:rFonts w:ascii="Angsana New" w:hAnsi="Angsana New"/>
          <w:sz w:val="30"/>
          <w:szCs w:val="30"/>
          <w:cs/>
        </w:rPr>
        <w:t>ก่อสร้าง</w:t>
      </w:r>
      <w:r w:rsidR="005F5922" w:rsidRPr="00D61491">
        <w:rPr>
          <w:rFonts w:ascii="Angsana New" w:hAnsi="Angsana New" w:hint="cs"/>
          <w:sz w:val="30"/>
          <w:szCs w:val="30"/>
          <w:cs/>
        </w:rPr>
        <w:t>ส่วนปรับปรุงอาคารโรงงานและบ้านพักพนักงาน</w:t>
      </w:r>
      <w:r w:rsidR="00BB30C5" w:rsidRPr="00D61491">
        <w:rPr>
          <w:rFonts w:ascii="Angsana New" w:hAnsi="Angsana New" w:hint="cs"/>
          <w:sz w:val="30"/>
          <w:szCs w:val="30"/>
          <w:cs/>
        </w:rPr>
        <w:t xml:space="preserve"> </w:t>
      </w:r>
      <w:r w:rsidR="00992A9D" w:rsidRPr="00D61491">
        <w:rPr>
          <w:rFonts w:ascii="Angsana New" w:hAnsi="Angsana New" w:hint="cs"/>
          <w:sz w:val="30"/>
          <w:szCs w:val="30"/>
          <w:cs/>
        </w:rPr>
        <w:t xml:space="preserve">และสัญญาซื้อยานพาหนะ </w:t>
      </w:r>
      <w:r w:rsidR="00BB30C5" w:rsidRPr="00D61491">
        <w:rPr>
          <w:rFonts w:ascii="Angsana New" w:hAnsi="Angsana New"/>
          <w:sz w:val="30"/>
          <w:szCs w:val="30"/>
          <w:cs/>
        </w:rPr>
        <w:t>เครื่องจักร</w:t>
      </w:r>
      <w:r w:rsidR="00BB30C5" w:rsidRPr="00D61491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BB30C5" w:rsidRPr="00D61491">
        <w:rPr>
          <w:rFonts w:ascii="Angsana New" w:hAnsi="Angsana New"/>
          <w:sz w:val="30"/>
          <w:szCs w:val="30"/>
          <w:cs/>
        </w:rPr>
        <w:t>จำนวนเงิน</w:t>
      </w:r>
      <w:r w:rsidR="00BB30C5" w:rsidRPr="00D61491">
        <w:rPr>
          <w:rFonts w:ascii="Angsana New" w:hAnsi="Angsana New" w:hint="cs"/>
          <w:sz w:val="30"/>
          <w:szCs w:val="30"/>
          <w:cs/>
        </w:rPr>
        <w:t>รวมประมาณ</w:t>
      </w:r>
      <w:r w:rsidR="002A333E" w:rsidRPr="00D61491">
        <w:rPr>
          <w:rFonts w:ascii="Angsana New" w:hAnsi="Angsana New"/>
          <w:sz w:val="30"/>
          <w:szCs w:val="30"/>
        </w:rPr>
        <w:t xml:space="preserve"> </w:t>
      </w:r>
      <w:r w:rsidR="00D61491" w:rsidRPr="00D61491">
        <w:rPr>
          <w:rFonts w:ascii="Angsana New" w:hAnsi="Angsana New" w:hint="cs"/>
          <w:sz w:val="30"/>
          <w:szCs w:val="30"/>
          <w:cs/>
        </w:rPr>
        <w:t>20.5</w:t>
      </w:r>
      <w:r w:rsidR="00BB30C5" w:rsidRPr="00D61491">
        <w:rPr>
          <w:rFonts w:ascii="Angsana New" w:hAnsi="Angsana New"/>
          <w:sz w:val="30"/>
          <w:szCs w:val="30"/>
        </w:rPr>
        <w:t xml:space="preserve"> </w:t>
      </w:r>
      <w:r w:rsidR="00BB30C5" w:rsidRPr="00D61491">
        <w:rPr>
          <w:rFonts w:ascii="Angsana New" w:hAnsi="Angsana New"/>
          <w:sz w:val="30"/>
          <w:szCs w:val="30"/>
          <w:cs/>
        </w:rPr>
        <w:t>ล้าน</w:t>
      </w:r>
      <w:r w:rsidR="00992A9D" w:rsidRPr="00D61491">
        <w:rPr>
          <w:rFonts w:ascii="Angsana New" w:hAnsi="Angsana New" w:hint="cs"/>
          <w:sz w:val="30"/>
          <w:szCs w:val="30"/>
          <w:cs/>
        </w:rPr>
        <w:t xml:space="preserve">บาท </w:t>
      </w:r>
      <w:r w:rsidR="003D3DD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B30C5" w:rsidRPr="00D61491">
        <w:rPr>
          <w:rFonts w:ascii="Angsana New" w:hAnsi="Angsana New" w:hint="cs"/>
          <w:sz w:val="30"/>
          <w:szCs w:val="30"/>
          <w:cs/>
        </w:rPr>
        <w:t>0.</w:t>
      </w:r>
      <w:r w:rsidR="00D61491" w:rsidRPr="00D61491">
        <w:rPr>
          <w:rFonts w:ascii="Angsana New" w:hAnsi="Angsana New" w:hint="cs"/>
          <w:sz w:val="30"/>
          <w:szCs w:val="30"/>
          <w:cs/>
        </w:rPr>
        <w:t>7</w:t>
      </w:r>
      <w:r w:rsidR="00BB30C5" w:rsidRPr="00D61491">
        <w:rPr>
          <w:rFonts w:ascii="Angsana New" w:hAnsi="Angsana New"/>
          <w:sz w:val="30"/>
          <w:szCs w:val="30"/>
        </w:rPr>
        <w:t xml:space="preserve"> </w:t>
      </w:r>
      <w:r w:rsidR="00BB30C5" w:rsidRPr="00D61491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BB30C5" w:rsidRPr="00D61491">
        <w:rPr>
          <w:rFonts w:ascii="Angsana New" w:hAnsi="Angsana New" w:hint="cs"/>
          <w:sz w:val="30"/>
          <w:szCs w:val="30"/>
          <w:cs/>
        </w:rPr>
        <w:t>ยูโร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5210" w:rsidRDefault="005D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50884" w:rsidRPr="00B16D19" w:rsidRDefault="00E01FF9" w:rsidP="00B5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FF3F60">
        <w:rPr>
          <w:rFonts w:ascii="Angsana New" w:hAnsi="Angsana New" w:hint="cs"/>
          <w:sz w:val="30"/>
          <w:szCs w:val="30"/>
          <w:cs/>
        </w:rPr>
        <w:t xml:space="preserve">วันที่ 30 </w:t>
      </w:r>
      <w:r w:rsidR="00880796">
        <w:rPr>
          <w:rFonts w:ascii="Angsana New" w:hAnsi="Angsana New" w:hint="cs"/>
          <w:sz w:val="30"/>
          <w:szCs w:val="30"/>
          <w:cs/>
        </w:rPr>
        <w:t>กันยายน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071ADD">
        <w:rPr>
          <w:rFonts w:ascii="Angsana New" w:hAnsi="Angsana New"/>
          <w:sz w:val="30"/>
          <w:szCs w:val="30"/>
        </w:rPr>
        <w:t>256</w:t>
      </w:r>
      <w:r w:rsidR="0044524E">
        <w:rPr>
          <w:rFonts w:ascii="Angsana New" w:hAnsi="Angsana New" w:hint="cs"/>
          <w:sz w:val="30"/>
          <w:szCs w:val="30"/>
          <w:cs/>
        </w:rPr>
        <w:t>5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34786">
        <w:rPr>
          <w:rFonts w:ascii="Angsana New" w:hAnsi="Angsana New" w:hint="cs"/>
          <w:sz w:val="30"/>
          <w:szCs w:val="30"/>
          <w:cs/>
        </w:rPr>
        <w:t>บางแห่ง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D34786">
        <w:rPr>
          <w:rFonts w:ascii="Angsana New" w:hAnsi="Angsana New" w:hint="cs"/>
          <w:sz w:val="30"/>
          <w:szCs w:val="30"/>
          <w:cs/>
        </w:rPr>
        <w:t>แห่งหนึ่ง</w:t>
      </w:r>
      <w:r w:rsidRPr="00322330">
        <w:rPr>
          <w:rFonts w:ascii="Angsana New" w:hAnsi="Angsana New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D61491">
        <w:rPr>
          <w:rFonts w:ascii="Angsana New" w:hAnsi="Angsana New" w:hint="cs"/>
          <w:sz w:val="30"/>
          <w:szCs w:val="30"/>
          <w:cs/>
        </w:rPr>
        <w:t>ประมาณ</w:t>
      </w:r>
      <w:r w:rsidRPr="00D61491">
        <w:rPr>
          <w:rFonts w:ascii="Angsana New" w:hAnsi="Angsana New"/>
          <w:sz w:val="30"/>
          <w:szCs w:val="30"/>
        </w:rPr>
        <w:t xml:space="preserve"> </w:t>
      </w:r>
      <w:r w:rsidR="00D61491" w:rsidRPr="00D61491">
        <w:rPr>
          <w:rFonts w:ascii="Angsana New" w:hAnsi="Angsana New"/>
          <w:sz w:val="30"/>
          <w:szCs w:val="30"/>
        </w:rPr>
        <w:t>17</w:t>
      </w:r>
      <w:r w:rsidR="00D61491" w:rsidRPr="00D61491">
        <w:rPr>
          <w:rFonts w:ascii="Angsana New" w:hAnsi="Angsana New" w:hint="cs"/>
          <w:sz w:val="30"/>
          <w:szCs w:val="30"/>
          <w:cs/>
        </w:rPr>
        <w:t>4.5</w:t>
      </w:r>
      <w:r w:rsidRPr="00D61491">
        <w:rPr>
          <w:rFonts w:ascii="Angsana New" w:hAnsi="Angsana New"/>
          <w:sz w:val="30"/>
          <w:szCs w:val="30"/>
        </w:rPr>
        <w:t xml:space="preserve"> </w:t>
      </w:r>
      <w:r w:rsidRPr="00D6149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6C70F2" w:rsidRDefault="006C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01FF9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0F2F43" w:rsidRPr="00D53B4C" w:rsidRDefault="000F2F43" w:rsidP="000F2F43">
      <w:pPr>
        <w:pStyle w:val="NoSpacing"/>
        <w:rPr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2556 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>และเมื่อวันที่ 1 ตุลาคม 2563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C4A2A"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491B12" w:rsidRDefault="003C4A2A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หนังสือค้ำประกันจำนวน 29.5 ล้านบาท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จากธนาคารในประเทศแห่งหนึ่ง และที่ดินบางแปลงของกลุ่มบริษัท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และบุคคลและกิจการที่เกี่ยวข้องกันบางแห่ง ได้ใช้เป็นหลักประกันสำหรับการประเมินนี้ </w:t>
      </w:r>
      <w:r w:rsidR="00491B12">
        <w:rPr>
          <w:rFonts w:ascii="Angsana New" w:hAnsi="Angsana New"/>
          <w:sz w:val="30"/>
          <w:szCs w:val="30"/>
          <w:cs/>
        </w:rPr>
        <w:t>บริษัทย่อยประมาณหนี้สินจากการถูกประเมินภาษีดังกล่าวข้างต้นเป็นจำนวนเงินประมาณ 79.</w:t>
      </w:r>
      <w:r w:rsidR="00491B12">
        <w:rPr>
          <w:rFonts w:ascii="Angsana New" w:hAnsi="Angsana New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3216F6" w:rsidRDefault="003216F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:rsidR="003216F6" w:rsidRDefault="003216F6" w:rsidP="003216F6">
      <w:pPr>
        <w:pStyle w:val="NoSpacing"/>
        <w:rPr>
          <w:rFonts w:ascii="Angsana New" w:hAnsi="Angsana New"/>
          <w:b/>
          <w:bCs/>
          <w:szCs w:val="30"/>
        </w:rPr>
      </w:pPr>
      <w:r w:rsidRPr="003216F6">
        <w:rPr>
          <w:rFonts w:ascii="Angsana New" w:hAnsi="Angsana New"/>
          <w:b/>
          <w:bCs/>
          <w:szCs w:val="30"/>
        </w:rPr>
        <w:t>18.</w:t>
      </w:r>
      <w:r w:rsidRPr="003216F6">
        <w:rPr>
          <w:rFonts w:ascii="Angsana New" w:hAnsi="Angsana New"/>
          <w:b/>
          <w:bCs/>
          <w:szCs w:val="30"/>
        </w:rPr>
        <w:tab/>
      </w:r>
      <w:r w:rsidRPr="003216F6">
        <w:rPr>
          <w:rFonts w:ascii="Angsana New" w:hAnsi="Angsana New"/>
          <w:b/>
          <w:bCs/>
          <w:szCs w:val="30"/>
          <w:cs/>
        </w:rPr>
        <w:t>เหตุการณ์ภายหลังรอบระยะเวลารายงาน</w:t>
      </w:r>
    </w:p>
    <w:p w:rsidR="003216F6" w:rsidRPr="003216F6" w:rsidRDefault="003216F6" w:rsidP="003216F6">
      <w:pPr>
        <w:pStyle w:val="NoSpacing"/>
        <w:rPr>
          <w:rFonts w:ascii="Angsana New" w:hAnsi="Angsana New"/>
          <w:b/>
          <w:bCs/>
          <w:sz w:val="16"/>
          <w:szCs w:val="16"/>
        </w:rPr>
      </w:pPr>
    </w:p>
    <w:p w:rsidR="003216F6" w:rsidRPr="00234BF8" w:rsidRDefault="003216F6" w:rsidP="00234BF8">
      <w:pPr>
        <w:pStyle w:val="NoSpacing"/>
        <w:jc w:val="thaiDistribute"/>
        <w:rPr>
          <w:rFonts w:ascii="Angsana New" w:hAnsi="Angsana New"/>
          <w:szCs w:val="30"/>
        </w:rPr>
      </w:pPr>
      <w:r w:rsidRPr="00234BF8">
        <w:rPr>
          <w:rFonts w:ascii="Angsana New" w:hAnsi="Angsana New"/>
          <w:szCs w:val="30"/>
          <w:cs/>
        </w:rPr>
        <w:t>ในการประชุมคณะกรรมการบริษัทเมื่อวันที่ 10 พฤศจิกายน 2565 คณะกรรมการบริษัทมีมติอนุมัติให้บริษัทเข้าลงทุนในบริษัท ชาลี ท็อป โลจิสติกส์ โซลูชั่น จำกัด (</w:t>
      </w:r>
      <w:r w:rsidRPr="00234BF8">
        <w:rPr>
          <w:rFonts w:ascii="Angsana New" w:hAnsi="Angsana New"/>
          <w:szCs w:val="30"/>
        </w:rPr>
        <w:t>“</w:t>
      </w:r>
      <w:r w:rsidRPr="00234BF8">
        <w:rPr>
          <w:rFonts w:ascii="Angsana New" w:hAnsi="Angsana New"/>
          <w:szCs w:val="30"/>
          <w:cs/>
        </w:rPr>
        <w:t>บริษัทย่อย</w:t>
      </w:r>
      <w:r w:rsidRPr="00234BF8">
        <w:rPr>
          <w:rFonts w:ascii="Angsana New" w:hAnsi="Angsana New"/>
          <w:szCs w:val="30"/>
        </w:rPr>
        <w:t xml:space="preserve">”) </w:t>
      </w:r>
      <w:r w:rsidRPr="00234BF8">
        <w:rPr>
          <w:rFonts w:ascii="Angsana New" w:hAnsi="Angsana New"/>
          <w:szCs w:val="30"/>
          <w:cs/>
        </w:rPr>
        <w:t>โดยถือหุ้นร้อยละ 51 เป็นเงินรวม 5.1 ล้านบาท</w:t>
      </w:r>
    </w:p>
    <w:p w:rsidR="003216F6" w:rsidRPr="00234BF8" w:rsidRDefault="003216F6" w:rsidP="00234BF8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3216F6" w:rsidRPr="00234BF8" w:rsidRDefault="00234BF8" w:rsidP="00234BF8">
      <w:pPr>
        <w:pStyle w:val="NoSpacing"/>
        <w:jc w:val="thaiDistribute"/>
        <w:rPr>
          <w:rFonts w:ascii="Angsana New" w:hAnsi="Angsana New"/>
          <w:szCs w:val="30"/>
        </w:rPr>
      </w:pPr>
      <w:r w:rsidRPr="00234BF8">
        <w:rPr>
          <w:rFonts w:ascii="Angsana New" w:hAnsi="Angsana New"/>
          <w:szCs w:val="30"/>
          <w:cs/>
        </w:rPr>
        <w:t xml:space="preserve">บริษัทย่อยดังกล่าวจัดตั้งขึ้นในประเทศไทยเมื่อวันที่ </w:t>
      </w:r>
      <w:r w:rsidRPr="00234BF8">
        <w:rPr>
          <w:rFonts w:ascii="Angsana New" w:hAnsi="Angsana New"/>
          <w:szCs w:val="30"/>
        </w:rPr>
        <w:t xml:space="preserve">10 </w:t>
      </w:r>
      <w:r w:rsidRPr="00234BF8">
        <w:rPr>
          <w:rFonts w:ascii="Angsana New" w:hAnsi="Angsana New"/>
          <w:szCs w:val="30"/>
          <w:cs/>
        </w:rPr>
        <w:t xml:space="preserve">พฤศจิกายน </w:t>
      </w:r>
      <w:r w:rsidRPr="00234BF8">
        <w:rPr>
          <w:rFonts w:ascii="Angsana New" w:hAnsi="Angsana New"/>
          <w:szCs w:val="30"/>
        </w:rPr>
        <w:t xml:space="preserve">2565 </w:t>
      </w:r>
      <w:r w:rsidRPr="00234BF8">
        <w:rPr>
          <w:rFonts w:ascii="Angsana New" w:hAnsi="Angsana New"/>
          <w:szCs w:val="30"/>
          <w:cs/>
        </w:rPr>
        <w:t xml:space="preserve">ด้วยทุนจดทะเบียน </w:t>
      </w:r>
      <w:r w:rsidRPr="00234BF8">
        <w:rPr>
          <w:rFonts w:ascii="Angsana New" w:hAnsi="Angsana New"/>
          <w:szCs w:val="30"/>
        </w:rPr>
        <w:t xml:space="preserve">10 </w:t>
      </w:r>
      <w:r w:rsidRPr="00234BF8">
        <w:rPr>
          <w:rFonts w:ascii="Angsana New" w:hAnsi="Angsana New"/>
          <w:szCs w:val="30"/>
          <w:cs/>
        </w:rPr>
        <w:t>ล้านบาท</w:t>
      </w:r>
      <w:r w:rsidRPr="00234BF8">
        <w:rPr>
          <w:rFonts w:ascii="Angsana New" w:hAnsi="Angsana New"/>
          <w:szCs w:val="30"/>
        </w:rPr>
        <w:t> </w:t>
      </w:r>
      <w:r w:rsidRPr="00234BF8">
        <w:rPr>
          <w:rFonts w:ascii="Angsana New" w:hAnsi="Angsana New"/>
          <w:szCs w:val="30"/>
          <w:cs/>
        </w:rPr>
        <w:t>บริษัทย่อยประกอบธุรกิจให้เช่าและบริการคลังสินค้า พื้นที่จัดเก็บ และจัดเก็บสินค้าทุกประเภทพร้อมบริการจัดส่งทุกประเภท</w:t>
      </w:r>
    </w:p>
    <w:p w:rsidR="003216F6" w:rsidRDefault="0032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34BF8" w:rsidRDefault="0023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5310" w:rsidRPr="00B972AD" w:rsidRDefault="00155310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216F6">
        <w:rPr>
          <w:rFonts w:ascii="Angsana New" w:hAnsi="Angsana New"/>
          <w:b/>
          <w:bCs/>
          <w:sz w:val="30"/>
          <w:szCs w:val="30"/>
        </w:rPr>
        <w:t>9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11C7A" w:rsidRPr="001848C5">
        <w:rPr>
          <w:rFonts w:ascii="Angsana New" w:hAnsi="Angsana New" w:hint="cs"/>
          <w:sz w:val="30"/>
          <w:szCs w:val="30"/>
          <w:cs/>
        </w:rPr>
        <w:t>1</w:t>
      </w:r>
      <w:r w:rsidR="001848C5">
        <w:rPr>
          <w:rFonts w:ascii="Angsana New" w:hAnsi="Angsana New" w:hint="cs"/>
          <w:sz w:val="30"/>
          <w:szCs w:val="30"/>
          <w:cs/>
        </w:rPr>
        <w:t>0</w:t>
      </w:r>
      <w:r w:rsidRPr="001848C5">
        <w:rPr>
          <w:rFonts w:ascii="Angsana New" w:hAnsi="Angsana New" w:hint="cs"/>
          <w:sz w:val="30"/>
          <w:szCs w:val="30"/>
          <w:cs/>
        </w:rPr>
        <w:t xml:space="preserve"> </w:t>
      </w:r>
      <w:r w:rsidR="00880796" w:rsidRPr="001848C5">
        <w:rPr>
          <w:rFonts w:ascii="Angsana New" w:hAnsi="Angsana New" w:hint="cs"/>
          <w:sz w:val="30"/>
          <w:szCs w:val="30"/>
          <w:cs/>
        </w:rPr>
        <w:t>พฤศจิกายน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5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D1D" w:rsidRDefault="00B07D1D">
      <w:r>
        <w:separator/>
      </w:r>
    </w:p>
  </w:endnote>
  <w:endnote w:type="continuationSeparator" w:id="0">
    <w:p w:rsidR="00B07D1D" w:rsidRDefault="00B07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Default="00F47FDB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34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4BF8">
      <w:rPr>
        <w:rStyle w:val="PageNumber"/>
        <w:noProof/>
      </w:rPr>
      <w:t>26</w:t>
    </w:r>
    <w:r>
      <w:rPr>
        <w:rStyle w:val="PageNumber"/>
      </w:rPr>
      <w:fldChar w:fldCharType="end"/>
    </w:r>
  </w:p>
  <w:p w:rsidR="00234BF8" w:rsidRDefault="00234BF8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Pr="00CD60A0" w:rsidRDefault="00F47FDB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234BF8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C44CD9">
      <w:rPr>
        <w:rStyle w:val="PageNumber"/>
        <w:rFonts w:ascii="Angsana New" w:hAnsi="Angsana New"/>
        <w:noProof/>
        <w:sz w:val="30"/>
        <w:szCs w:val="30"/>
      </w:rPr>
      <w:t>24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234BF8" w:rsidRDefault="00234BF8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Pr="00792103" w:rsidRDefault="00234BF8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14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Default="00F47FDB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34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4BF8">
      <w:rPr>
        <w:rStyle w:val="PageNumber"/>
        <w:noProof/>
      </w:rPr>
      <w:t>26</w:t>
    </w:r>
    <w:r>
      <w:rPr>
        <w:rStyle w:val="PageNumber"/>
      </w:rPr>
      <w:fldChar w:fldCharType="end"/>
    </w:r>
  </w:p>
  <w:p w:rsidR="00234BF8" w:rsidRDefault="00234BF8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Pr="00CD60A0" w:rsidRDefault="00F47FDB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234BF8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C44CD9">
      <w:rPr>
        <w:rStyle w:val="PageNumber"/>
        <w:rFonts w:ascii="Angsana New" w:hAnsi="Angsana New"/>
        <w:noProof/>
        <w:sz w:val="30"/>
        <w:szCs w:val="30"/>
      </w:rPr>
      <w:t>25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234BF8" w:rsidRDefault="00234BF8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Pr="00792103" w:rsidRDefault="00234BF8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D1D" w:rsidRDefault="00B07D1D">
      <w:r>
        <w:separator/>
      </w:r>
    </w:p>
  </w:footnote>
  <w:footnote w:type="continuationSeparator" w:id="0">
    <w:p w:rsidR="00B07D1D" w:rsidRDefault="00B07D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Pr="005F70D0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234BF8" w:rsidRPr="00D27ADF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234BF8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234BF8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234BF8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234BF8" w:rsidRPr="00E55B20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Pr="005F70D0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234BF8" w:rsidRPr="00D27ADF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234BF8" w:rsidRDefault="00234BF8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234BF8" w:rsidRPr="00D27ADF" w:rsidRDefault="00234BF8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234BF8" w:rsidRDefault="00234BF8">
    <w:pPr>
      <w:pStyle w:val="Header"/>
      <w:rPr>
        <w:sz w:val="30"/>
        <w:szCs w:val="30"/>
      </w:rPr>
    </w:pPr>
  </w:p>
  <w:p w:rsidR="00234BF8" w:rsidRPr="00E55B20" w:rsidRDefault="00234BF8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Pr="005F70D0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234BF8" w:rsidRPr="00D27ADF" w:rsidRDefault="00234BF8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234BF8" w:rsidRDefault="00234BF8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234BF8" w:rsidRPr="00D27ADF" w:rsidRDefault="00234BF8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234BF8" w:rsidRDefault="00234BF8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234BF8" w:rsidRPr="00E55B20" w:rsidRDefault="00234BF8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34BF8" w:rsidRPr="005F70D0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234BF8" w:rsidRPr="00D27ADF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234BF8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234BF8" w:rsidRPr="00D27ADF" w:rsidRDefault="00234BF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234BF8" w:rsidRPr="00CC5926" w:rsidRDefault="00234BF8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770AD7"/>
    <w:multiLevelType w:val="hybridMultilevel"/>
    <w:tmpl w:val="F4D88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3"/>
  </w:num>
  <w:num w:numId="14">
    <w:abstractNumId w:val="24"/>
  </w:num>
  <w:num w:numId="15">
    <w:abstractNumId w:val="29"/>
  </w:num>
  <w:num w:numId="16">
    <w:abstractNumId w:val="23"/>
  </w:num>
  <w:num w:numId="17">
    <w:abstractNumId w:val="30"/>
  </w:num>
  <w:num w:numId="18">
    <w:abstractNumId w:val="22"/>
  </w:num>
  <w:num w:numId="19">
    <w:abstractNumId w:val="32"/>
  </w:num>
  <w:num w:numId="20">
    <w:abstractNumId w:val="31"/>
  </w:num>
  <w:num w:numId="21">
    <w:abstractNumId w:val="26"/>
  </w:num>
  <w:num w:numId="22">
    <w:abstractNumId w:val="35"/>
  </w:num>
  <w:num w:numId="23">
    <w:abstractNumId w:val="19"/>
  </w:num>
  <w:num w:numId="24">
    <w:abstractNumId w:val="37"/>
  </w:num>
  <w:num w:numId="25">
    <w:abstractNumId w:val="13"/>
  </w:num>
  <w:num w:numId="26">
    <w:abstractNumId w:val="18"/>
  </w:num>
  <w:num w:numId="27">
    <w:abstractNumId w:val="10"/>
  </w:num>
  <w:num w:numId="28">
    <w:abstractNumId w:val="11"/>
  </w:num>
  <w:num w:numId="29">
    <w:abstractNumId w:val="15"/>
  </w:num>
  <w:num w:numId="30">
    <w:abstractNumId w:val="28"/>
  </w:num>
  <w:num w:numId="31">
    <w:abstractNumId w:val="25"/>
  </w:num>
  <w:num w:numId="32">
    <w:abstractNumId w:val="16"/>
  </w:num>
  <w:num w:numId="33">
    <w:abstractNumId w:val="34"/>
  </w:num>
  <w:num w:numId="34">
    <w:abstractNumId w:val="21"/>
  </w:num>
  <w:num w:numId="35">
    <w:abstractNumId w:val="17"/>
  </w:num>
  <w:num w:numId="36">
    <w:abstractNumId w:val="36"/>
  </w:num>
  <w:num w:numId="37">
    <w:abstractNumId w:val="14"/>
  </w:num>
  <w:num w:numId="38">
    <w:abstractNumId w:val="1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9462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5B7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91"/>
    <w:rsid w:val="000245F4"/>
    <w:rsid w:val="00024A21"/>
    <w:rsid w:val="00025227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2C49"/>
    <w:rsid w:val="00043004"/>
    <w:rsid w:val="000434F8"/>
    <w:rsid w:val="000441A5"/>
    <w:rsid w:val="00044306"/>
    <w:rsid w:val="0004454B"/>
    <w:rsid w:val="00044648"/>
    <w:rsid w:val="00044EC5"/>
    <w:rsid w:val="00045106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5F59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08E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5AE8"/>
    <w:rsid w:val="00076190"/>
    <w:rsid w:val="00076490"/>
    <w:rsid w:val="000767A6"/>
    <w:rsid w:val="00076C83"/>
    <w:rsid w:val="00076F50"/>
    <w:rsid w:val="0007724B"/>
    <w:rsid w:val="0007742F"/>
    <w:rsid w:val="00077484"/>
    <w:rsid w:val="000774C3"/>
    <w:rsid w:val="00077760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5FD"/>
    <w:rsid w:val="0008191F"/>
    <w:rsid w:val="00081E37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B9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16D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3D0B"/>
    <w:rsid w:val="000A482A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4F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E0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537"/>
    <w:rsid w:val="000D3E3D"/>
    <w:rsid w:val="000D4A48"/>
    <w:rsid w:val="000D53BB"/>
    <w:rsid w:val="000D641F"/>
    <w:rsid w:val="000D6587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69A3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617"/>
    <w:rsid w:val="0011280B"/>
    <w:rsid w:val="00112D22"/>
    <w:rsid w:val="00112FB2"/>
    <w:rsid w:val="001130C1"/>
    <w:rsid w:val="001132E7"/>
    <w:rsid w:val="001136CF"/>
    <w:rsid w:val="00113FAE"/>
    <w:rsid w:val="0011420C"/>
    <w:rsid w:val="001145F6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61"/>
    <w:rsid w:val="00122807"/>
    <w:rsid w:val="001228AE"/>
    <w:rsid w:val="00122976"/>
    <w:rsid w:val="00123BE8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EF7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823"/>
    <w:rsid w:val="00147E54"/>
    <w:rsid w:val="00147F37"/>
    <w:rsid w:val="0015041C"/>
    <w:rsid w:val="00151084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30"/>
    <w:rsid w:val="00162B6C"/>
    <w:rsid w:val="00162E67"/>
    <w:rsid w:val="001634A9"/>
    <w:rsid w:val="0016362E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48C5"/>
    <w:rsid w:val="00184EF2"/>
    <w:rsid w:val="0018538F"/>
    <w:rsid w:val="001856CC"/>
    <w:rsid w:val="00185EC9"/>
    <w:rsid w:val="001863CD"/>
    <w:rsid w:val="0018644F"/>
    <w:rsid w:val="001865F1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5FB"/>
    <w:rsid w:val="00197804"/>
    <w:rsid w:val="001979F2"/>
    <w:rsid w:val="00197C3F"/>
    <w:rsid w:val="001A0740"/>
    <w:rsid w:val="001A0CD3"/>
    <w:rsid w:val="001A0D92"/>
    <w:rsid w:val="001A0F79"/>
    <w:rsid w:val="001A0FE8"/>
    <w:rsid w:val="001A120C"/>
    <w:rsid w:val="001A1371"/>
    <w:rsid w:val="001A1960"/>
    <w:rsid w:val="001A1C29"/>
    <w:rsid w:val="001A1D84"/>
    <w:rsid w:val="001A1FA3"/>
    <w:rsid w:val="001A2538"/>
    <w:rsid w:val="001A2C32"/>
    <w:rsid w:val="001A2CF7"/>
    <w:rsid w:val="001A30C7"/>
    <w:rsid w:val="001A31E5"/>
    <w:rsid w:val="001A31EB"/>
    <w:rsid w:val="001A3583"/>
    <w:rsid w:val="001A36A1"/>
    <w:rsid w:val="001A39AF"/>
    <w:rsid w:val="001A39CB"/>
    <w:rsid w:val="001A3C03"/>
    <w:rsid w:val="001A3E47"/>
    <w:rsid w:val="001A4057"/>
    <w:rsid w:val="001A44C5"/>
    <w:rsid w:val="001A49C4"/>
    <w:rsid w:val="001A4A7B"/>
    <w:rsid w:val="001A4AAE"/>
    <w:rsid w:val="001A4F9B"/>
    <w:rsid w:val="001A507D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219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BAE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5BD7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2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5"/>
    <w:rsid w:val="00203708"/>
    <w:rsid w:val="0020394A"/>
    <w:rsid w:val="00204043"/>
    <w:rsid w:val="002043D5"/>
    <w:rsid w:val="00205128"/>
    <w:rsid w:val="00205853"/>
    <w:rsid w:val="002061DA"/>
    <w:rsid w:val="00206C01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0C7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471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361"/>
    <w:rsid w:val="002253F5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4BF8"/>
    <w:rsid w:val="00235469"/>
    <w:rsid w:val="0023553A"/>
    <w:rsid w:val="002359D1"/>
    <w:rsid w:val="00235F31"/>
    <w:rsid w:val="00236400"/>
    <w:rsid w:val="00236EB5"/>
    <w:rsid w:val="002372D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072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D07"/>
    <w:rsid w:val="00264E3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7D9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83D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6BF5"/>
    <w:rsid w:val="00287081"/>
    <w:rsid w:val="0028754D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5B7D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182"/>
    <w:rsid w:val="002C04CB"/>
    <w:rsid w:val="002C04EF"/>
    <w:rsid w:val="002C0AD9"/>
    <w:rsid w:val="002C0B9B"/>
    <w:rsid w:val="002C0E9D"/>
    <w:rsid w:val="002C1791"/>
    <w:rsid w:val="002C17E4"/>
    <w:rsid w:val="002C18BD"/>
    <w:rsid w:val="002C1D77"/>
    <w:rsid w:val="002C1F4E"/>
    <w:rsid w:val="002C1FB4"/>
    <w:rsid w:val="002C1FD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5DD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13C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66AB"/>
    <w:rsid w:val="002F6827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0C87"/>
    <w:rsid w:val="0031160A"/>
    <w:rsid w:val="0031178A"/>
    <w:rsid w:val="00311E5F"/>
    <w:rsid w:val="00312312"/>
    <w:rsid w:val="0031279C"/>
    <w:rsid w:val="003134C7"/>
    <w:rsid w:val="003138CF"/>
    <w:rsid w:val="00313C18"/>
    <w:rsid w:val="00313D7A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A18"/>
    <w:rsid w:val="00317E99"/>
    <w:rsid w:val="00317EEF"/>
    <w:rsid w:val="00317F6E"/>
    <w:rsid w:val="0032051D"/>
    <w:rsid w:val="00320662"/>
    <w:rsid w:val="003207A5"/>
    <w:rsid w:val="00321047"/>
    <w:rsid w:val="0032167A"/>
    <w:rsid w:val="003216F6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1AA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89D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5E4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04F"/>
    <w:rsid w:val="003C4239"/>
    <w:rsid w:val="003C448A"/>
    <w:rsid w:val="003C4A2A"/>
    <w:rsid w:val="003C4B7E"/>
    <w:rsid w:val="003C53A1"/>
    <w:rsid w:val="003C548F"/>
    <w:rsid w:val="003C57AC"/>
    <w:rsid w:val="003C64BB"/>
    <w:rsid w:val="003C6670"/>
    <w:rsid w:val="003C7BD4"/>
    <w:rsid w:val="003D07F8"/>
    <w:rsid w:val="003D0D2A"/>
    <w:rsid w:val="003D15D3"/>
    <w:rsid w:val="003D1C43"/>
    <w:rsid w:val="003D2230"/>
    <w:rsid w:val="003D27D1"/>
    <w:rsid w:val="003D2AFA"/>
    <w:rsid w:val="003D3571"/>
    <w:rsid w:val="003D3B5E"/>
    <w:rsid w:val="003D3C78"/>
    <w:rsid w:val="003D3DD4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F00"/>
    <w:rsid w:val="003E134C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5E8"/>
    <w:rsid w:val="003E37A1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50B"/>
    <w:rsid w:val="003F2600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868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6D72"/>
    <w:rsid w:val="00417132"/>
    <w:rsid w:val="00417664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2D0A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0EA2"/>
    <w:rsid w:val="004513D1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4B5"/>
    <w:rsid w:val="00487799"/>
    <w:rsid w:val="004877CB"/>
    <w:rsid w:val="00487F84"/>
    <w:rsid w:val="0049059D"/>
    <w:rsid w:val="0049175D"/>
    <w:rsid w:val="00491765"/>
    <w:rsid w:val="004917DB"/>
    <w:rsid w:val="00491B12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B64"/>
    <w:rsid w:val="004B5E39"/>
    <w:rsid w:val="004B5F4F"/>
    <w:rsid w:val="004B69E0"/>
    <w:rsid w:val="004B6F38"/>
    <w:rsid w:val="004B78B2"/>
    <w:rsid w:val="004B7991"/>
    <w:rsid w:val="004B7D4B"/>
    <w:rsid w:val="004C0255"/>
    <w:rsid w:val="004C0256"/>
    <w:rsid w:val="004C0E2D"/>
    <w:rsid w:val="004C16D7"/>
    <w:rsid w:val="004C188B"/>
    <w:rsid w:val="004C19CE"/>
    <w:rsid w:val="004C1B62"/>
    <w:rsid w:val="004C2E64"/>
    <w:rsid w:val="004C369F"/>
    <w:rsid w:val="004C3ABA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A4"/>
    <w:rsid w:val="004E12F8"/>
    <w:rsid w:val="004E1357"/>
    <w:rsid w:val="004E1819"/>
    <w:rsid w:val="004E1B20"/>
    <w:rsid w:val="004E233A"/>
    <w:rsid w:val="004E239A"/>
    <w:rsid w:val="004E24C4"/>
    <w:rsid w:val="004E2647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13E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4A"/>
    <w:rsid w:val="004F336E"/>
    <w:rsid w:val="004F50BB"/>
    <w:rsid w:val="004F51AF"/>
    <w:rsid w:val="004F522F"/>
    <w:rsid w:val="004F5642"/>
    <w:rsid w:val="004F5771"/>
    <w:rsid w:val="004F5BEE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192F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2DB5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1B8"/>
    <w:rsid w:val="00537388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5714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1D27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B66"/>
    <w:rsid w:val="00562B9B"/>
    <w:rsid w:val="00562EBC"/>
    <w:rsid w:val="00563159"/>
    <w:rsid w:val="005636B5"/>
    <w:rsid w:val="00565034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3FF6"/>
    <w:rsid w:val="005744F6"/>
    <w:rsid w:val="00574525"/>
    <w:rsid w:val="00574C0D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24B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32CF"/>
    <w:rsid w:val="005B34C0"/>
    <w:rsid w:val="005B35D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5210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181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38A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0E92"/>
    <w:rsid w:val="005F1F7F"/>
    <w:rsid w:val="005F2C93"/>
    <w:rsid w:val="005F4003"/>
    <w:rsid w:val="005F464E"/>
    <w:rsid w:val="005F4FA3"/>
    <w:rsid w:val="005F55D8"/>
    <w:rsid w:val="005F565B"/>
    <w:rsid w:val="005F5922"/>
    <w:rsid w:val="005F5BF0"/>
    <w:rsid w:val="005F6615"/>
    <w:rsid w:val="005F6D6C"/>
    <w:rsid w:val="005F6DA6"/>
    <w:rsid w:val="005F70D0"/>
    <w:rsid w:val="005F70D2"/>
    <w:rsid w:val="005F71FB"/>
    <w:rsid w:val="005F749E"/>
    <w:rsid w:val="005F7BF0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6E1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563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2D7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247"/>
    <w:rsid w:val="006455CE"/>
    <w:rsid w:val="00645819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44C"/>
    <w:rsid w:val="00655695"/>
    <w:rsid w:val="00655787"/>
    <w:rsid w:val="00655A91"/>
    <w:rsid w:val="00655BC0"/>
    <w:rsid w:val="00655CF1"/>
    <w:rsid w:val="0065621D"/>
    <w:rsid w:val="006563FC"/>
    <w:rsid w:val="00656737"/>
    <w:rsid w:val="0065673D"/>
    <w:rsid w:val="006569D7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5EFC"/>
    <w:rsid w:val="00665FAE"/>
    <w:rsid w:val="00666CE7"/>
    <w:rsid w:val="00666DAB"/>
    <w:rsid w:val="00666EC1"/>
    <w:rsid w:val="00667223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345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632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6B87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89C"/>
    <w:rsid w:val="006C6D06"/>
    <w:rsid w:val="006C6DB2"/>
    <w:rsid w:val="006C6F92"/>
    <w:rsid w:val="006C70F2"/>
    <w:rsid w:val="006D0185"/>
    <w:rsid w:val="006D084F"/>
    <w:rsid w:val="006D08E2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030"/>
    <w:rsid w:val="007066EA"/>
    <w:rsid w:val="00706D1C"/>
    <w:rsid w:val="00706F0A"/>
    <w:rsid w:val="00707583"/>
    <w:rsid w:val="00707999"/>
    <w:rsid w:val="00707E8B"/>
    <w:rsid w:val="0071041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3E39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974"/>
    <w:rsid w:val="00723DFB"/>
    <w:rsid w:val="00724E41"/>
    <w:rsid w:val="007253F7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443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546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2FE"/>
    <w:rsid w:val="007739E6"/>
    <w:rsid w:val="00773A97"/>
    <w:rsid w:val="00774A0C"/>
    <w:rsid w:val="0077544D"/>
    <w:rsid w:val="00775A71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AA9"/>
    <w:rsid w:val="00791E8F"/>
    <w:rsid w:val="00792034"/>
    <w:rsid w:val="00792103"/>
    <w:rsid w:val="0079235E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A9B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44A"/>
    <w:rsid w:val="007A0BC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E8F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41A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1508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8D8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4D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7A1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2F9F"/>
    <w:rsid w:val="007F3F94"/>
    <w:rsid w:val="007F4333"/>
    <w:rsid w:val="007F471C"/>
    <w:rsid w:val="007F482F"/>
    <w:rsid w:val="007F48AE"/>
    <w:rsid w:val="007F5324"/>
    <w:rsid w:val="007F538B"/>
    <w:rsid w:val="007F5571"/>
    <w:rsid w:val="007F5921"/>
    <w:rsid w:val="007F59B9"/>
    <w:rsid w:val="007F5B83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4BB3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0A9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3E6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1EA0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796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4B4"/>
    <w:rsid w:val="0089279A"/>
    <w:rsid w:val="00892D6F"/>
    <w:rsid w:val="008933C9"/>
    <w:rsid w:val="008934F7"/>
    <w:rsid w:val="008937F4"/>
    <w:rsid w:val="00893C6F"/>
    <w:rsid w:val="008941C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978A9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601E"/>
    <w:rsid w:val="008B7874"/>
    <w:rsid w:val="008B78BA"/>
    <w:rsid w:val="008B7984"/>
    <w:rsid w:val="008C02B5"/>
    <w:rsid w:val="008C04A1"/>
    <w:rsid w:val="008C08EE"/>
    <w:rsid w:val="008C0F48"/>
    <w:rsid w:val="008C14E1"/>
    <w:rsid w:val="008C16C7"/>
    <w:rsid w:val="008C1C9D"/>
    <w:rsid w:val="008C1DC7"/>
    <w:rsid w:val="008C1E14"/>
    <w:rsid w:val="008C2215"/>
    <w:rsid w:val="008C237A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850"/>
    <w:rsid w:val="008E1FC2"/>
    <w:rsid w:val="008E2011"/>
    <w:rsid w:val="008E2203"/>
    <w:rsid w:val="008E223B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14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DFD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87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0EBF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512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652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A9D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039"/>
    <w:rsid w:val="009A5430"/>
    <w:rsid w:val="009A55D9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31F9"/>
    <w:rsid w:val="009B3360"/>
    <w:rsid w:val="009B3EEE"/>
    <w:rsid w:val="009B3FD2"/>
    <w:rsid w:val="009B4786"/>
    <w:rsid w:val="009B4C56"/>
    <w:rsid w:val="009B4C99"/>
    <w:rsid w:val="009B5207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47C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A7A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45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7F"/>
    <w:rsid w:val="009E2C46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468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2F7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3E63"/>
    <w:rsid w:val="00A344AB"/>
    <w:rsid w:val="00A3475B"/>
    <w:rsid w:val="00A34B0F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068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489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949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456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ABE"/>
    <w:rsid w:val="00A92FC6"/>
    <w:rsid w:val="00A9372A"/>
    <w:rsid w:val="00A941E7"/>
    <w:rsid w:val="00A9420F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241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8FD"/>
    <w:rsid w:val="00AD4D02"/>
    <w:rsid w:val="00AD4E1C"/>
    <w:rsid w:val="00AD4F44"/>
    <w:rsid w:val="00AD5316"/>
    <w:rsid w:val="00AD5369"/>
    <w:rsid w:val="00AD5A7F"/>
    <w:rsid w:val="00AD5D0D"/>
    <w:rsid w:val="00AD5DD7"/>
    <w:rsid w:val="00AD5F6C"/>
    <w:rsid w:val="00AD6346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9CA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BC0"/>
    <w:rsid w:val="00B06E1C"/>
    <w:rsid w:val="00B07042"/>
    <w:rsid w:val="00B072FD"/>
    <w:rsid w:val="00B075B4"/>
    <w:rsid w:val="00B077B6"/>
    <w:rsid w:val="00B07A92"/>
    <w:rsid w:val="00B07D1D"/>
    <w:rsid w:val="00B10077"/>
    <w:rsid w:val="00B10781"/>
    <w:rsid w:val="00B1084D"/>
    <w:rsid w:val="00B1086C"/>
    <w:rsid w:val="00B10A88"/>
    <w:rsid w:val="00B10CD5"/>
    <w:rsid w:val="00B11B4D"/>
    <w:rsid w:val="00B12A21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96C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312"/>
    <w:rsid w:val="00B45A80"/>
    <w:rsid w:val="00B45BD5"/>
    <w:rsid w:val="00B45F64"/>
    <w:rsid w:val="00B46033"/>
    <w:rsid w:val="00B46927"/>
    <w:rsid w:val="00B46D00"/>
    <w:rsid w:val="00B475C6"/>
    <w:rsid w:val="00B47C82"/>
    <w:rsid w:val="00B506AE"/>
    <w:rsid w:val="00B50884"/>
    <w:rsid w:val="00B50AEA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0C1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2E0"/>
    <w:rsid w:val="00B678F5"/>
    <w:rsid w:val="00B703F7"/>
    <w:rsid w:val="00B7045C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34A7"/>
    <w:rsid w:val="00BA476A"/>
    <w:rsid w:val="00BA4872"/>
    <w:rsid w:val="00BA4B8A"/>
    <w:rsid w:val="00BA5A28"/>
    <w:rsid w:val="00BA5AC0"/>
    <w:rsid w:val="00BA6BB6"/>
    <w:rsid w:val="00BA6D4C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1979"/>
    <w:rsid w:val="00BE25D6"/>
    <w:rsid w:val="00BE2AB9"/>
    <w:rsid w:val="00BE39B7"/>
    <w:rsid w:val="00BE3C15"/>
    <w:rsid w:val="00BE3F4B"/>
    <w:rsid w:val="00BE42AD"/>
    <w:rsid w:val="00BE4378"/>
    <w:rsid w:val="00BE49BF"/>
    <w:rsid w:val="00BE4A8F"/>
    <w:rsid w:val="00BE522D"/>
    <w:rsid w:val="00BE7A59"/>
    <w:rsid w:val="00BF0267"/>
    <w:rsid w:val="00BF029C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3D33"/>
    <w:rsid w:val="00BF4722"/>
    <w:rsid w:val="00BF4C8E"/>
    <w:rsid w:val="00BF5018"/>
    <w:rsid w:val="00BF5E7E"/>
    <w:rsid w:val="00BF6184"/>
    <w:rsid w:val="00BF63D3"/>
    <w:rsid w:val="00BF71EC"/>
    <w:rsid w:val="00BF7736"/>
    <w:rsid w:val="00BF7ADE"/>
    <w:rsid w:val="00BF7FF5"/>
    <w:rsid w:val="00C0092C"/>
    <w:rsid w:val="00C00A57"/>
    <w:rsid w:val="00C00F28"/>
    <w:rsid w:val="00C0121D"/>
    <w:rsid w:val="00C016D3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333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7A8"/>
    <w:rsid w:val="00C24836"/>
    <w:rsid w:val="00C24AD0"/>
    <w:rsid w:val="00C24C01"/>
    <w:rsid w:val="00C250CB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30BF"/>
    <w:rsid w:val="00C334AD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CD9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1C1F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1E0D"/>
    <w:rsid w:val="00C6222E"/>
    <w:rsid w:val="00C62330"/>
    <w:rsid w:val="00C6268D"/>
    <w:rsid w:val="00C6299D"/>
    <w:rsid w:val="00C62A86"/>
    <w:rsid w:val="00C62FF8"/>
    <w:rsid w:val="00C63381"/>
    <w:rsid w:val="00C63848"/>
    <w:rsid w:val="00C6417E"/>
    <w:rsid w:val="00C64280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690D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2BF6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9A3"/>
    <w:rsid w:val="00C86E81"/>
    <w:rsid w:val="00C87089"/>
    <w:rsid w:val="00C87172"/>
    <w:rsid w:val="00C87BA1"/>
    <w:rsid w:val="00C905AF"/>
    <w:rsid w:val="00C911D3"/>
    <w:rsid w:val="00C921BF"/>
    <w:rsid w:val="00C922F1"/>
    <w:rsid w:val="00C928C9"/>
    <w:rsid w:val="00C92DDA"/>
    <w:rsid w:val="00C93254"/>
    <w:rsid w:val="00C93681"/>
    <w:rsid w:val="00C9383D"/>
    <w:rsid w:val="00C93896"/>
    <w:rsid w:val="00C93D1A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B98"/>
    <w:rsid w:val="00CB6F9E"/>
    <w:rsid w:val="00CB75F7"/>
    <w:rsid w:val="00CB76C2"/>
    <w:rsid w:val="00CB77F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E0C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108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03A"/>
    <w:rsid w:val="00D02657"/>
    <w:rsid w:val="00D02C98"/>
    <w:rsid w:val="00D032EC"/>
    <w:rsid w:val="00D0338A"/>
    <w:rsid w:val="00D033C5"/>
    <w:rsid w:val="00D036ED"/>
    <w:rsid w:val="00D03726"/>
    <w:rsid w:val="00D03A04"/>
    <w:rsid w:val="00D03A17"/>
    <w:rsid w:val="00D03D26"/>
    <w:rsid w:val="00D04A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3ED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2A1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36A"/>
    <w:rsid w:val="00D4361D"/>
    <w:rsid w:val="00D446D8"/>
    <w:rsid w:val="00D44ED1"/>
    <w:rsid w:val="00D45275"/>
    <w:rsid w:val="00D4559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1E2"/>
    <w:rsid w:val="00D6127B"/>
    <w:rsid w:val="00D61491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5BB6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1523"/>
    <w:rsid w:val="00D717C2"/>
    <w:rsid w:val="00D71AB5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4E07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593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4AD8"/>
    <w:rsid w:val="00DA5C19"/>
    <w:rsid w:val="00DA5D9E"/>
    <w:rsid w:val="00DA5E5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3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48A"/>
    <w:rsid w:val="00DC6739"/>
    <w:rsid w:val="00DC6D72"/>
    <w:rsid w:val="00DC6DDF"/>
    <w:rsid w:val="00DC72EE"/>
    <w:rsid w:val="00DC7425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0D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509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867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1FF9"/>
    <w:rsid w:val="00E02493"/>
    <w:rsid w:val="00E02AA0"/>
    <w:rsid w:val="00E03EE7"/>
    <w:rsid w:val="00E042A4"/>
    <w:rsid w:val="00E0430C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35C"/>
    <w:rsid w:val="00E56C0E"/>
    <w:rsid w:val="00E56CAD"/>
    <w:rsid w:val="00E56DB1"/>
    <w:rsid w:val="00E56E42"/>
    <w:rsid w:val="00E5729A"/>
    <w:rsid w:val="00E57316"/>
    <w:rsid w:val="00E57387"/>
    <w:rsid w:val="00E5757A"/>
    <w:rsid w:val="00E57605"/>
    <w:rsid w:val="00E579DA"/>
    <w:rsid w:val="00E57DEA"/>
    <w:rsid w:val="00E57E78"/>
    <w:rsid w:val="00E60131"/>
    <w:rsid w:val="00E60282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39BF"/>
    <w:rsid w:val="00E6444E"/>
    <w:rsid w:val="00E64CB0"/>
    <w:rsid w:val="00E6581F"/>
    <w:rsid w:val="00E661DD"/>
    <w:rsid w:val="00E66F7F"/>
    <w:rsid w:val="00E66FF1"/>
    <w:rsid w:val="00E67248"/>
    <w:rsid w:val="00E6728D"/>
    <w:rsid w:val="00E67296"/>
    <w:rsid w:val="00E67647"/>
    <w:rsid w:val="00E67B35"/>
    <w:rsid w:val="00E67D1A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3B80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0B5B"/>
    <w:rsid w:val="00E81245"/>
    <w:rsid w:val="00E817F9"/>
    <w:rsid w:val="00E81BB3"/>
    <w:rsid w:val="00E822C5"/>
    <w:rsid w:val="00E82618"/>
    <w:rsid w:val="00E82A40"/>
    <w:rsid w:val="00E82DDB"/>
    <w:rsid w:val="00E832F7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4ED4"/>
    <w:rsid w:val="00E955E9"/>
    <w:rsid w:val="00E956E4"/>
    <w:rsid w:val="00E958BD"/>
    <w:rsid w:val="00E95FE4"/>
    <w:rsid w:val="00E96368"/>
    <w:rsid w:val="00E9687C"/>
    <w:rsid w:val="00E9773D"/>
    <w:rsid w:val="00E977B3"/>
    <w:rsid w:val="00E97D96"/>
    <w:rsid w:val="00E97E03"/>
    <w:rsid w:val="00E97EA8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D10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5C4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6DE7"/>
    <w:rsid w:val="00EC7D54"/>
    <w:rsid w:val="00EC7D7C"/>
    <w:rsid w:val="00ED0175"/>
    <w:rsid w:val="00ED01AE"/>
    <w:rsid w:val="00ED0F3C"/>
    <w:rsid w:val="00ED105E"/>
    <w:rsid w:val="00ED1D1A"/>
    <w:rsid w:val="00ED2AEC"/>
    <w:rsid w:val="00ED2F84"/>
    <w:rsid w:val="00ED3647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353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00D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99E"/>
    <w:rsid w:val="00EF4E1C"/>
    <w:rsid w:val="00EF59BD"/>
    <w:rsid w:val="00EF6B4A"/>
    <w:rsid w:val="00EF6F36"/>
    <w:rsid w:val="00EF7319"/>
    <w:rsid w:val="00EF764E"/>
    <w:rsid w:val="00EF7A99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8C0"/>
    <w:rsid w:val="00F10C74"/>
    <w:rsid w:val="00F10C95"/>
    <w:rsid w:val="00F11210"/>
    <w:rsid w:val="00F1194D"/>
    <w:rsid w:val="00F12B14"/>
    <w:rsid w:val="00F133CB"/>
    <w:rsid w:val="00F13626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853"/>
    <w:rsid w:val="00F21990"/>
    <w:rsid w:val="00F22406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37DCE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DB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023"/>
    <w:rsid w:val="00F5424E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0A36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5BCD"/>
    <w:rsid w:val="00F665DE"/>
    <w:rsid w:val="00F6682E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1ADD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2DA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B57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3F60"/>
    <w:rsid w:val="00FF41A7"/>
    <w:rsid w:val="00FF45E1"/>
    <w:rsid w:val="00FF48E5"/>
    <w:rsid w:val="00FF5041"/>
    <w:rsid w:val="00FF505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462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"/>
    <w:aliases w:val="EmailStyle94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2iqfc">
    <w:name w:val="y2iqfc"/>
    <w:basedOn w:val="DefaultParagraphFont"/>
    <w:rsid w:val="0081630C"/>
  </w:style>
  <w:style w:type="paragraph" w:styleId="NormalWeb">
    <w:name w:val="Normal (Web)"/>
    <w:basedOn w:val="Normal"/>
    <w:uiPriority w:val="99"/>
    <w:unhideWhenUsed/>
    <w:rsid w:val="003216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7994A-0A00-47A3-A670-E59EBD749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1191</TotalTime>
  <Pages>21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219</cp:revision>
  <cp:lastPrinted>2022-11-02T09:04:00Z</cp:lastPrinted>
  <dcterms:created xsi:type="dcterms:W3CDTF">2022-05-07T09:38:00Z</dcterms:created>
  <dcterms:modified xsi:type="dcterms:W3CDTF">2022-11-10T07:51:00Z</dcterms:modified>
</cp:coreProperties>
</file>