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DAD01" w14:textId="77777777" w:rsidR="00AC00C8" w:rsidRPr="000F36B2" w:rsidRDefault="00AC00C8" w:rsidP="0099197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0" w:name="OLE_LINK1"/>
      <w:bookmarkStart w:id="1" w:name="OLE_LINK2"/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6162" w:rsidRPr="000F36B2" w14:paraId="652F7DFA" w14:textId="77777777" w:rsidTr="009061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B2D203" w14:textId="24E627F8" w:rsidR="00906162" w:rsidRPr="000F36B2" w:rsidRDefault="007D0CB4" w:rsidP="0099197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" w:name="_Hlk27401964"/>
            <w:r w:rsidRPr="007D0C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06162" w:rsidRPr="000F36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C518E" w:rsidRPr="000F36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2"/>
    </w:tbl>
    <w:p w14:paraId="6A00C532" w14:textId="77777777" w:rsidR="00906162" w:rsidRPr="000F36B2" w:rsidRDefault="00906162" w:rsidP="00991975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3A9A0627" w14:textId="67C39F3D" w:rsidR="00CC1814" w:rsidRPr="000F36B2" w:rsidRDefault="00CC1814" w:rsidP="0099197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 xml:space="preserve">บริษัท ซันสวีท จำกัด (มหาชน) (บริษัท) </w:t>
      </w:r>
      <w:r w:rsidR="005A15A8">
        <w:rPr>
          <w:rFonts w:ascii="Browallia New" w:hAnsi="Browallia New" w:cs="Browallia New" w:hint="cs"/>
          <w:color w:val="000000"/>
          <w:sz w:val="26"/>
          <w:szCs w:val="26"/>
          <w:cs/>
          <w:lang w:val="th-TH"/>
        </w:rPr>
        <w:t xml:space="preserve">เป็นบริษัทมหาชนจำกัด ซึ่งจดทะเบียนในตลาดหลักทรัพย์แห่งประเทศไทย </w:t>
      </w:r>
      <w:r w:rsidR="002869A9" w:rsidRPr="000F36B2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บริษัท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ประกอบกิจการ</w:t>
      </w:r>
      <w:r w:rsidR="00A752CA">
        <w:rPr>
          <w:rFonts w:ascii="Browallia New" w:hAnsi="Browallia New" w:cs="Browallia New" w:hint="cs"/>
          <w:color w:val="000000"/>
          <w:sz w:val="26"/>
          <w:szCs w:val="26"/>
          <w:cs/>
          <w:lang w:val="th-TH"/>
        </w:rPr>
        <w:t xml:space="preserve"> 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 xml:space="preserve">และจัดตั้งขึ้นในประเทศไทย เมื่อวันที่ </w:t>
      </w:r>
      <w:r w:rsidR="007D0CB4" w:rsidRPr="007D0CB4">
        <w:rPr>
          <w:rFonts w:ascii="Browallia New" w:hAnsi="Browallia New" w:cs="Browallia New"/>
          <w:color w:val="000000"/>
          <w:sz w:val="26"/>
          <w:szCs w:val="26"/>
          <w:lang w:val="en-GB"/>
        </w:rPr>
        <w:t>25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 xml:space="preserve"> ธันวาคม พ.ศ. </w:t>
      </w:r>
      <w:r w:rsidR="007D0CB4" w:rsidRPr="007D0CB4">
        <w:rPr>
          <w:rFonts w:ascii="Browallia New" w:hAnsi="Browallia New" w:cs="Browallia New"/>
          <w:color w:val="000000"/>
          <w:sz w:val="26"/>
          <w:szCs w:val="26"/>
          <w:lang w:val="en-GB"/>
        </w:rPr>
        <w:t>2540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 xml:space="preserve"> โดยมีที่อยู่ตามที่ได้จดทะเบียนดังนี้</w:t>
      </w:r>
    </w:p>
    <w:p w14:paraId="41EACABA" w14:textId="77777777" w:rsidR="00824D8B" w:rsidRPr="000F36B2" w:rsidRDefault="00824D8B" w:rsidP="00991975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</w:p>
    <w:p w14:paraId="67702320" w14:textId="732F6689" w:rsidR="00E10896" w:rsidRPr="000F36B2" w:rsidRDefault="00E51B84" w:rsidP="00991975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F36B2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เลขที่ </w:t>
      </w:r>
      <w:r w:rsidR="007D0CB4" w:rsidRPr="007D0CB4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="00EB2656" w:rsidRPr="000F36B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4603D" w:rsidRPr="000F36B2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หมู่ที่ </w:t>
      </w:r>
      <w:r w:rsidR="007D0CB4" w:rsidRPr="007D0CB4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24603D" w:rsidRPr="000F36B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4603D" w:rsidRPr="000F36B2">
        <w:rPr>
          <w:rFonts w:ascii="Browallia New" w:hAnsi="Browallia New" w:cs="Browallia New"/>
          <w:color w:val="000000"/>
          <w:sz w:val="26"/>
          <w:szCs w:val="26"/>
          <w:cs/>
        </w:rPr>
        <w:t>ตำบลทุ่งสะโตก อำเภอสันป่าตอง จังหวัดเชียงใหม่</w:t>
      </w:r>
      <w:r w:rsidR="001B5E49" w:rsidRPr="000F36B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D0CB4" w:rsidRPr="007D0CB4">
        <w:rPr>
          <w:rFonts w:ascii="Browallia New" w:hAnsi="Browallia New" w:cs="Browallia New"/>
          <w:color w:val="000000"/>
          <w:sz w:val="26"/>
          <w:szCs w:val="26"/>
          <w:lang w:val="en-GB"/>
        </w:rPr>
        <w:t>50120</w:t>
      </w:r>
      <w:r w:rsidR="001B5E49" w:rsidRPr="000F36B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54006F7F" w14:textId="77777777" w:rsidR="001B5E49" w:rsidRPr="000F36B2" w:rsidRDefault="001B5E49" w:rsidP="005D08B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2FC2320E" w14:textId="77777777" w:rsidR="001B5E49" w:rsidRPr="000F36B2" w:rsidRDefault="001B5E49" w:rsidP="00991975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36B2">
        <w:rPr>
          <w:rFonts w:ascii="Browallia New" w:hAnsi="Browallia New" w:cs="Browallia New"/>
          <w:color w:val="000000"/>
          <w:sz w:val="26"/>
          <w:szCs w:val="26"/>
          <w:cs/>
        </w:rPr>
        <w:t>เพื่อวัตถุประสงค์ในการรายงานข้อมูล จึงรวมเรียกบ</w:t>
      </w:r>
      <w:r w:rsidR="00980257" w:rsidRPr="000F36B2">
        <w:rPr>
          <w:rFonts w:ascii="Browallia New" w:hAnsi="Browallia New" w:cs="Browallia New"/>
          <w:color w:val="000000"/>
          <w:sz w:val="26"/>
          <w:szCs w:val="26"/>
          <w:cs/>
        </w:rPr>
        <w:t>ริษัทและบริษัทย่อยว่า</w:t>
      </w:r>
      <w:r w:rsidR="0052236F" w:rsidRPr="000F36B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11C60" w:rsidRPr="000F36B2">
        <w:rPr>
          <w:rFonts w:ascii="Browallia New" w:hAnsi="Browallia New" w:cs="Browallia New"/>
          <w:color w:val="000000"/>
          <w:sz w:val="26"/>
          <w:szCs w:val="26"/>
          <w:lang w:val="en-GB"/>
        </w:rPr>
        <w:t>‘</w:t>
      </w:r>
      <w:r w:rsidR="00980257" w:rsidRPr="000F36B2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211C60" w:rsidRPr="000F36B2">
        <w:rPr>
          <w:rFonts w:ascii="Browallia New" w:hAnsi="Browallia New" w:cs="Browallia New"/>
          <w:color w:val="000000"/>
          <w:sz w:val="26"/>
          <w:szCs w:val="26"/>
        </w:rPr>
        <w:t>’</w:t>
      </w:r>
    </w:p>
    <w:p w14:paraId="48071189" w14:textId="77777777" w:rsidR="001B5E49" w:rsidRPr="000F36B2" w:rsidRDefault="001B5E49" w:rsidP="005D08B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238956D" w14:textId="77777777" w:rsidR="00797077" w:rsidRPr="000F36B2" w:rsidRDefault="00C313AA" w:rsidP="00991975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F36B2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="005570FD" w:rsidRPr="000F36B2">
        <w:rPr>
          <w:rFonts w:ascii="Browallia New" w:hAnsi="Browallia New" w:cs="Browallia New"/>
          <w:color w:val="000000"/>
          <w:sz w:val="26"/>
          <w:szCs w:val="26"/>
          <w:cs/>
        </w:rPr>
        <w:t>และบริษัทย่อย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</w:rPr>
        <w:t>ประกอบธุรกิจ</w:t>
      </w:r>
      <w:r w:rsidR="00824D8B" w:rsidRPr="000F36B2">
        <w:rPr>
          <w:rFonts w:ascii="Browallia New" w:hAnsi="Browallia New" w:cs="Browallia New"/>
          <w:color w:val="000000"/>
          <w:sz w:val="26"/>
          <w:szCs w:val="26"/>
          <w:cs/>
        </w:rPr>
        <w:t>หลัก</w:t>
      </w:r>
      <w:r w:rsidR="00941859" w:rsidRPr="000F36B2">
        <w:rPr>
          <w:rFonts w:ascii="Browallia New" w:hAnsi="Browallia New" w:cs="Browallia New"/>
          <w:color w:val="000000"/>
          <w:sz w:val="26"/>
          <w:szCs w:val="26"/>
          <w:cs/>
        </w:rPr>
        <w:t>เกี่ยวกับการ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</w:rPr>
        <w:t>ผลิตและจำหน่าย</w:t>
      </w:r>
      <w:r w:rsidR="004E1A34" w:rsidRPr="000F36B2">
        <w:rPr>
          <w:rFonts w:ascii="Browallia New" w:hAnsi="Browallia New" w:cs="Browallia New"/>
          <w:color w:val="000000"/>
          <w:sz w:val="26"/>
          <w:szCs w:val="26"/>
          <w:cs/>
        </w:rPr>
        <w:t>พืชและ</w:t>
      </w:r>
      <w:r w:rsidR="00356720" w:rsidRPr="000F36B2">
        <w:rPr>
          <w:rFonts w:ascii="Browallia New" w:hAnsi="Browallia New" w:cs="Browallia New"/>
          <w:color w:val="000000"/>
          <w:sz w:val="26"/>
          <w:szCs w:val="26"/>
          <w:cs/>
        </w:rPr>
        <w:t>ผลไม้ทางการเกษตรทั้งสดและแปรรูปทุกชนิด</w:t>
      </w:r>
    </w:p>
    <w:p w14:paraId="5FC95C93" w14:textId="77777777" w:rsidR="00BC4996" w:rsidRPr="000F36B2" w:rsidRDefault="00BC4996" w:rsidP="005D08B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00C8" w:rsidRPr="000F36B2" w14:paraId="2766671A" w14:textId="77777777" w:rsidTr="009061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F15569" w14:textId="02CD9073" w:rsidR="00AC00C8" w:rsidRPr="000F36B2" w:rsidRDefault="007D0CB4" w:rsidP="0099197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" w:name="_Hlk31876964"/>
            <w:r w:rsidRPr="007D0C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AC00C8" w:rsidRPr="000F36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570FD" w:rsidRPr="000F36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  <w:bookmarkEnd w:id="3"/>
    </w:tbl>
    <w:p w14:paraId="1E8E0EA3" w14:textId="77777777" w:rsidR="00AC00C8" w:rsidRPr="000F36B2" w:rsidRDefault="00AC00C8" w:rsidP="00991975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AD453EA" w14:textId="51B4DF11" w:rsidR="004C20A7" w:rsidRPr="000F36B2" w:rsidRDefault="00CC1814" w:rsidP="0099197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F36B2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</w:t>
      </w:r>
      <w:r w:rsidR="00566D03" w:rsidRPr="000F36B2">
        <w:rPr>
          <w:rFonts w:ascii="Browallia New" w:hAnsi="Browallia New" w:cs="Browallia New"/>
          <w:color w:val="000000"/>
          <w:sz w:val="26"/>
          <w:szCs w:val="26"/>
          <w:cs/>
        </w:rPr>
        <w:t>รวมและข้อมูลทางการเงินเฉพาะกิจการ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7D0CB4" w:rsidRPr="007D0CB4">
        <w:rPr>
          <w:rFonts w:ascii="Browallia New" w:hAnsi="Browallia New" w:cs="Browallia New"/>
          <w:color w:val="000000"/>
          <w:sz w:val="26"/>
          <w:szCs w:val="26"/>
          <w:lang w:val="en-GB"/>
        </w:rPr>
        <w:t>34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 </w:t>
      </w:r>
      <w:r w:rsidR="00566D03" w:rsidRPr="000F36B2">
        <w:rPr>
          <w:rFonts w:ascii="Browallia New" w:hAnsi="Browallia New" w:cs="Browallia New"/>
          <w:color w:val="000000"/>
          <w:sz w:val="26"/>
          <w:szCs w:val="26"/>
          <w:cs/>
        </w:rPr>
        <w:t>และข้อกำหนดเพิ่มเติมอื่นเกี่ยวกับรายงานทางการเงิน</w:t>
      </w:r>
      <w:r w:rsidR="0052236F" w:rsidRPr="000F36B2">
        <w:rPr>
          <w:rFonts w:ascii="Browallia New" w:hAnsi="Browallia New" w:cs="Browallia New"/>
          <w:color w:val="000000"/>
          <w:sz w:val="26"/>
          <w:szCs w:val="26"/>
          <w:cs/>
        </w:rPr>
        <w:t>ที่ออกภายใต้พระราชบัญญัติหลักทรัพย์และ</w:t>
      </w:r>
      <w:r w:rsidR="005D08B1" w:rsidRPr="000F36B2">
        <w:rPr>
          <w:rFonts w:ascii="Browallia New" w:hAnsi="Browallia New" w:cs="Browallia New"/>
          <w:color w:val="000000"/>
          <w:sz w:val="26"/>
          <w:szCs w:val="26"/>
        </w:rPr>
        <w:br/>
      </w:r>
      <w:r w:rsidR="0052236F" w:rsidRPr="000F36B2">
        <w:rPr>
          <w:rFonts w:ascii="Browallia New" w:hAnsi="Browallia New" w:cs="Browallia New"/>
          <w:color w:val="000000"/>
          <w:sz w:val="26"/>
          <w:szCs w:val="26"/>
          <w:cs/>
        </w:rPr>
        <w:t>ตลาดหลักทรัพย์</w:t>
      </w:r>
    </w:p>
    <w:p w14:paraId="4EA40389" w14:textId="77777777" w:rsidR="00EE5DF8" w:rsidRPr="000F36B2" w:rsidRDefault="00EE5DF8" w:rsidP="00991975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5287C36" w14:textId="26A1EDEE" w:rsidR="004C20A7" w:rsidRPr="000F36B2" w:rsidRDefault="004C20A7" w:rsidP="00991975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F36B2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7D0CB4" w:rsidRPr="007D0CB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0F36B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402047"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7D0CB4" w:rsidRPr="007D0CB4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</w:p>
    <w:p w14:paraId="7D31C422" w14:textId="77777777" w:rsidR="004C20A7" w:rsidRPr="000F36B2" w:rsidRDefault="004C20A7" w:rsidP="005D08B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</w:p>
    <w:p w14:paraId="793E461B" w14:textId="77777777" w:rsidR="004C20A7" w:rsidRPr="000F36B2" w:rsidRDefault="004C20A7" w:rsidP="00991975">
      <w:pPr>
        <w:tabs>
          <w:tab w:val="left" w:pos="851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F36B2">
        <w:rPr>
          <w:rFonts w:ascii="Browallia New" w:hAnsi="Browallia New" w:cs="Browallia New"/>
          <w:color w:val="000000"/>
          <w:sz w:val="26"/>
          <w:szCs w:val="26"/>
          <w:cs/>
        </w:rPr>
        <w:t>ข้อมูล</w:t>
      </w:r>
      <w:r w:rsidR="00CB171E" w:rsidRPr="000F36B2">
        <w:rPr>
          <w:rFonts w:ascii="Browallia New" w:hAnsi="Browallia New" w:cs="Browallia New"/>
          <w:color w:val="000000"/>
          <w:sz w:val="26"/>
          <w:szCs w:val="26"/>
          <w:cs/>
        </w:rPr>
        <w:t>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0F36B2">
        <w:rPr>
          <w:rFonts w:ascii="Browallia New" w:hAnsi="Browallia New" w:cs="Browallia New"/>
          <w:color w:val="000000"/>
          <w:sz w:val="26"/>
          <w:szCs w:val="26"/>
        </w:rPr>
        <w:br/>
      </w:r>
      <w:r w:rsidR="00CB171E" w:rsidRPr="000F36B2">
        <w:rPr>
          <w:rFonts w:ascii="Browallia New" w:hAnsi="Browallia New" w:cs="Browallia New"/>
          <w:color w:val="000000"/>
          <w:sz w:val="26"/>
          <w:szCs w:val="26"/>
          <w:cs/>
        </w:rPr>
        <w:t>ฉบับภาษาไทยเป็น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</w:rPr>
        <w:t>หลัก</w:t>
      </w:r>
    </w:p>
    <w:p w14:paraId="65148074" w14:textId="77777777" w:rsidR="00067C3B" w:rsidRPr="000F36B2" w:rsidRDefault="00067C3B" w:rsidP="005D08B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E5DF8" w:rsidRPr="000F36B2" w14:paraId="73E402B2" w14:textId="77777777" w:rsidTr="003F257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90CBB7" w14:textId="33E0F71D" w:rsidR="00EE5DF8" w:rsidRPr="000F36B2" w:rsidRDefault="000E3952" w:rsidP="0099197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EE5DF8"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7D0CB4" w:rsidRPr="007D0C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EE5DF8" w:rsidRPr="000F36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E5DF8" w:rsidRPr="000F36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0D4850FE" w14:textId="77777777" w:rsidR="00EE5DF8" w:rsidRPr="000F36B2" w:rsidRDefault="00EE5DF8" w:rsidP="005D08B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2A57CA29" w14:textId="5E3F4043" w:rsidR="004C20A7" w:rsidRPr="000F36B2" w:rsidRDefault="004C20A7" w:rsidP="00991975">
      <w:pPr>
        <w:tabs>
          <w:tab w:val="left" w:pos="851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36B2">
        <w:rPr>
          <w:rFonts w:ascii="Browallia New" w:hAnsi="Browallia New" w:cs="Browallia New"/>
          <w:color w:val="000000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4340B7" w:rsidRPr="000F36B2">
        <w:rPr>
          <w:rFonts w:ascii="Browallia New" w:hAnsi="Browallia New" w:cs="Browallia New"/>
          <w:color w:val="000000"/>
          <w:sz w:val="26"/>
          <w:szCs w:val="26"/>
          <w:cs/>
        </w:rPr>
        <w:t>รอบ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ปีบัญชีสิ้นสุดวันที่ </w:t>
      </w:r>
      <w:r w:rsidR="007D0CB4" w:rsidRPr="007D0CB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</w:t>
      </w:r>
      <w:r w:rsidRPr="000F36B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02047"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7D0CB4" w:rsidRPr="007D0CB4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="00706256" w:rsidRPr="000F36B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4F34EFB" w14:textId="77777777" w:rsidR="00CB171E" w:rsidRPr="000F36B2" w:rsidRDefault="00CB171E" w:rsidP="005D08B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5299C9F" w14:textId="4D1408A1" w:rsidR="00CB171E" w:rsidRDefault="00CB171E" w:rsidP="00991975">
      <w:pPr>
        <w:tabs>
          <w:tab w:val="left" w:pos="851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36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7D0CB4" w:rsidRPr="007D0C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0F36B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F36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มกราคม พ.ศ. </w:t>
      </w:r>
      <w:r w:rsidR="007D0CB4" w:rsidRPr="007D0C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0F36B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5632C0D6" w14:textId="741CA2A9" w:rsidR="00C841C8" w:rsidRDefault="00C841C8" w:rsidP="00991975">
      <w:pPr>
        <w:tabs>
          <w:tab w:val="left" w:pos="851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9993432" w14:textId="685E1244" w:rsidR="00C841C8" w:rsidRPr="000F36B2" w:rsidRDefault="00C841C8" w:rsidP="00991975">
      <w:pPr>
        <w:tabs>
          <w:tab w:val="left" w:pos="851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กลุ่มกิจการไม่ได้นำ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7D0CB4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7D0CB4" w:rsidRPr="007D0CB4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มกราคม พ.ศ. </w:t>
      </w:r>
      <w:r w:rsidR="007D0CB4" w:rsidRPr="007D0CB4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มาถือปฏิบัติก่อนวันบังคับใช้ และผู้บริหารของกลุ่มกิจการอยู่ระหว่างการประเมินผลกระทบของมาตรฐานการรายงานทางการเงินฉบับดังกล่าวที่จะมีผลต่อข้อมูลทางการเงินที่นำเสนอ</w:t>
      </w:r>
    </w:p>
    <w:p w14:paraId="286A4466" w14:textId="77777777" w:rsidR="000A3FDA" w:rsidRPr="000F36B2" w:rsidRDefault="000A3FDA" w:rsidP="005D08B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00C8" w:rsidRPr="000F36B2" w14:paraId="098A89BC" w14:textId="77777777" w:rsidTr="000B5E2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CEBF38" w14:textId="5F8E3DF8" w:rsidR="00AC00C8" w:rsidRPr="000F36B2" w:rsidRDefault="007D0CB4" w:rsidP="00991975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0C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C00C8" w:rsidRPr="000F36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00C8" w:rsidRPr="000F36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  <w:r w:rsidR="00C437F2" w:rsidRPr="000F36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ทางบัญชี</w:t>
            </w:r>
          </w:p>
        </w:tc>
      </w:tr>
    </w:tbl>
    <w:p w14:paraId="22D2A23A" w14:textId="77777777" w:rsidR="00AC00C8" w:rsidRPr="000F36B2" w:rsidRDefault="00AC00C8" w:rsidP="00991975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5A65601" w14:textId="77777777" w:rsidR="00E020BB" w:rsidRPr="000F36B2" w:rsidRDefault="00486E77" w:rsidP="00991975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F36B2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C437F2" w:rsidRPr="000F36B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</w:rPr>
        <w:t>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93E0A0D" w14:textId="77777777" w:rsidR="00486E77" w:rsidRPr="000F36B2" w:rsidRDefault="00E020BB" w:rsidP="0099197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F36B2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A5626" w:rsidRPr="000F36B2" w14:paraId="78FBE3CC" w14:textId="77777777" w:rsidTr="000B5E2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0"/>
          <w:bookmarkEnd w:id="1"/>
          <w:p w14:paraId="3C147C93" w14:textId="26C53BD6" w:rsidR="006A5626" w:rsidRPr="000F36B2" w:rsidRDefault="007D0CB4" w:rsidP="00991975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0C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A5626" w:rsidRPr="000F36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A5626" w:rsidRPr="000F36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</w:t>
            </w:r>
          </w:p>
        </w:tc>
      </w:tr>
    </w:tbl>
    <w:p w14:paraId="725F057D" w14:textId="77777777" w:rsidR="006A5626" w:rsidRPr="000F36B2" w:rsidRDefault="006A5626" w:rsidP="00991975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2627A55" w14:textId="77777777" w:rsidR="00274035" w:rsidRPr="000F36B2" w:rsidRDefault="00274035" w:rsidP="0099197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F36B2">
        <w:rPr>
          <w:rFonts w:ascii="Browallia New" w:hAnsi="Browallia New" w:cs="Browallia New"/>
          <w:color w:val="000000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ข้อมูลส่วนงานดำเนินงานที่นำเสนอนี้สอดคล้องกับรายงานภายในที่นำเสนอให้ผู้มีอำนาจตัด</w:t>
      </w:r>
      <w:r w:rsidR="00826CA4" w:rsidRPr="000F36B2">
        <w:rPr>
          <w:rFonts w:ascii="Browallia New" w:hAnsi="Browallia New" w:cs="Browallia New"/>
          <w:color w:val="000000"/>
          <w:sz w:val="26"/>
          <w:szCs w:val="26"/>
          <w:cs/>
        </w:rPr>
        <w:t>สินใจสูงสุดด้านการดำเนินงาน</w:t>
      </w:r>
      <w:r w:rsidR="00286333" w:rsidRPr="000F36B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0F36B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="00FA0828" w:rsidRPr="000F36B2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="00826CA4" w:rsidRPr="000F36B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ได้รับการ</w:t>
      </w:r>
      <w:r w:rsidRPr="000F36B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อบทานอย่างสม่ำเสมอเพื่อใช้ในการตัดสินใจในการจัดสรรทรัพยากรให้กับส่วนงานและประเมินผลการปฏิบัติงานของส่วนงาน</w:t>
      </w:r>
      <w:r w:rsidRPr="000F36B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</w:rPr>
        <w:t>ทั้งนี้ ผู้มีอำนาจตัดสินใจสูงสุดด้านการดำเนินงาน คือคณะกรรมการบริษัท</w:t>
      </w:r>
      <w:r w:rsidR="00073B69" w:rsidRPr="000F36B2">
        <w:rPr>
          <w:rFonts w:ascii="Browallia New" w:hAnsi="Browallia New" w:cs="Browallia New"/>
          <w:color w:val="000000"/>
          <w:sz w:val="26"/>
          <w:szCs w:val="26"/>
          <w:cs/>
        </w:rPr>
        <w:t>ที่ทำการตัดสินใจเชิงกลยุทธ์</w:t>
      </w:r>
      <w:r w:rsidR="00741A76" w:rsidRPr="000F36B2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ซึ่งได้วัดผลการดำเนินงาน</w:t>
      </w:r>
      <w:r w:rsidR="00AC4491" w:rsidRPr="000F36B2">
        <w:rPr>
          <w:rFonts w:ascii="Browallia New" w:hAnsi="Browallia New" w:cs="Browallia New"/>
          <w:color w:val="000000"/>
          <w:sz w:val="26"/>
          <w:szCs w:val="26"/>
        </w:rPr>
        <w:br/>
      </w:r>
      <w:r w:rsidR="00741A76" w:rsidRPr="000F36B2">
        <w:rPr>
          <w:rFonts w:ascii="Browallia New" w:hAnsi="Browallia New" w:cs="Browallia New"/>
          <w:color w:val="000000"/>
          <w:sz w:val="26"/>
          <w:szCs w:val="26"/>
          <w:cs/>
        </w:rPr>
        <w:t>จากกำไรของส่วนงานเป็นหลัก</w:t>
      </w:r>
    </w:p>
    <w:p w14:paraId="56FBD456" w14:textId="77777777" w:rsidR="00486E77" w:rsidRPr="000F36B2" w:rsidRDefault="00486E77" w:rsidP="0099197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0DCFB2" w14:textId="5EBB50B1" w:rsidR="00274035" w:rsidRPr="000F36B2" w:rsidRDefault="00274035" w:rsidP="0099197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F36B2">
        <w:rPr>
          <w:rFonts w:ascii="Browallia New" w:hAnsi="Browallia New" w:cs="Browallia New"/>
          <w:color w:val="000000"/>
          <w:sz w:val="26"/>
          <w:szCs w:val="26"/>
          <w:cs/>
        </w:rPr>
        <w:t>เพื่อวัตถุประสงค์ในการบริหารงาน</w:t>
      </w:r>
      <w:r w:rsidR="00CF7A6D" w:rsidRPr="000F36B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กลุ่มกิจการจัดโครงสร้างองค์กรเป็นหน่วยธุรกิจตามลักษณะการขายสินค้า โดยมีส่วนงานที่รายงาน </w:t>
      </w:r>
      <w:r w:rsidR="007D0CB4" w:rsidRPr="007D0CB4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ส่วนงาน คือ </w:t>
      </w:r>
    </w:p>
    <w:p w14:paraId="2AE59B15" w14:textId="77777777" w:rsidR="00274035" w:rsidRPr="000F36B2" w:rsidRDefault="00274035" w:rsidP="00991975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57B500B" w14:textId="77777777" w:rsidR="00274035" w:rsidRPr="000F36B2" w:rsidRDefault="00274035" w:rsidP="00D310DD">
      <w:pPr>
        <w:numPr>
          <w:ilvl w:val="0"/>
          <w:numId w:val="6"/>
        </w:numPr>
        <w:ind w:left="540" w:hanging="1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F36B2">
        <w:rPr>
          <w:rFonts w:ascii="Browallia New" w:hAnsi="Browallia New" w:cs="Browallia New"/>
          <w:color w:val="000000"/>
          <w:sz w:val="26"/>
          <w:szCs w:val="26"/>
          <w:cs/>
        </w:rPr>
        <w:t>ส่วนงานขายสินค้าภายในประเทศ</w:t>
      </w:r>
    </w:p>
    <w:p w14:paraId="26BA808D" w14:textId="77777777" w:rsidR="00A977D9" w:rsidRPr="000F36B2" w:rsidRDefault="00274035" w:rsidP="00D310DD">
      <w:pPr>
        <w:numPr>
          <w:ilvl w:val="0"/>
          <w:numId w:val="6"/>
        </w:numPr>
        <w:ind w:left="540" w:hanging="1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F36B2">
        <w:rPr>
          <w:rFonts w:ascii="Browallia New" w:hAnsi="Browallia New" w:cs="Browallia New"/>
          <w:color w:val="000000"/>
          <w:sz w:val="26"/>
          <w:szCs w:val="26"/>
          <w:cs/>
        </w:rPr>
        <w:t>ส่วนงานขายสินค้าส่งออกต่างประเทศ</w:t>
      </w:r>
    </w:p>
    <w:p w14:paraId="5BE270CC" w14:textId="77777777" w:rsidR="000A3FDA" w:rsidRPr="000F36B2" w:rsidRDefault="000A3FDA">
      <w:pPr>
        <w:rPr>
          <w:rFonts w:ascii="Browallia New" w:hAnsi="Browallia New" w:cs="Browallia New"/>
          <w:sz w:val="26"/>
          <w:szCs w:val="26"/>
        </w:rPr>
      </w:pPr>
    </w:p>
    <w:p w14:paraId="190E1834" w14:textId="77777777" w:rsidR="00951CD5" w:rsidRPr="000F36B2" w:rsidRDefault="00951CD5" w:rsidP="00951C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F36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4CC3516A" w14:textId="77777777" w:rsidR="00951CD5" w:rsidRPr="000F36B2" w:rsidRDefault="00951CD5">
      <w:pPr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35"/>
        <w:gridCol w:w="1710"/>
        <w:gridCol w:w="1710"/>
        <w:gridCol w:w="1685"/>
      </w:tblGrid>
      <w:tr w:rsidR="00FE0FB1" w:rsidRPr="000F36B2" w14:paraId="368DD4C9" w14:textId="77777777" w:rsidTr="006B2E5C">
        <w:trPr>
          <w:cantSplit/>
        </w:trPr>
        <w:tc>
          <w:tcPr>
            <w:tcW w:w="4435" w:type="dxa"/>
            <w:vAlign w:val="bottom"/>
          </w:tcPr>
          <w:p w14:paraId="7C173721" w14:textId="77777777" w:rsidR="00FE0FB1" w:rsidRPr="000F36B2" w:rsidRDefault="00FE0FB1" w:rsidP="00C7099A">
            <w:pPr>
              <w:ind w:left="10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0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AAF536" w14:textId="77777777" w:rsidR="00FE0FB1" w:rsidRPr="000F36B2" w:rsidRDefault="00FE0FB1" w:rsidP="00C709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E0FB1" w:rsidRPr="000F36B2" w14:paraId="071A0CF8" w14:textId="77777777" w:rsidTr="006B2E5C">
        <w:trPr>
          <w:cantSplit/>
        </w:trPr>
        <w:tc>
          <w:tcPr>
            <w:tcW w:w="4435" w:type="dxa"/>
            <w:vAlign w:val="bottom"/>
          </w:tcPr>
          <w:p w14:paraId="7A28F763" w14:textId="77777777" w:rsidR="00FE0FB1" w:rsidRPr="000F36B2" w:rsidRDefault="00FE0FB1" w:rsidP="00C7099A">
            <w:pPr>
              <w:ind w:left="10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77F0A" w14:textId="7C35382D" w:rsidR="00FE0FB1" w:rsidRPr="000F36B2" w:rsidRDefault="00FE0FB1" w:rsidP="00C709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D423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เก้าเดือน</w:t>
            </w: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7D0CB4"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423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423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</w:t>
            </w: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D0CB4"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04C14FAB" w14:textId="77777777" w:rsidR="00FE0FB1" w:rsidRPr="000F36B2" w:rsidRDefault="00FE0FB1" w:rsidP="00C709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E0FB1" w:rsidRPr="000F36B2" w14:paraId="6C3EA3B2" w14:textId="77777777" w:rsidTr="006B2E5C">
        <w:trPr>
          <w:cantSplit/>
        </w:trPr>
        <w:tc>
          <w:tcPr>
            <w:tcW w:w="4435" w:type="dxa"/>
            <w:vAlign w:val="bottom"/>
          </w:tcPr>
          <w:p w14:paraId="0D704244" w14:textId="77777777" w:rsidR="00FE0FB1" w:rsidRPr="000F36B2" w:rsidRDefault="00FE0FB1" w:rsidP="00C7099A">
            <w:pPr>
              <w:ind w:left="10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6AAD8B6" w14:textId="77777777" w:rsidR="00FE0FB1" w:rsidRPr="000F36B2" w:rsidRDefault="00FE0FB1" w:rsidP="00C70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ส่วนงานขายสินค้า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34885D4" w14:textId="77777777" w:rsidR="00FE0FB1" w:rsidRPr="000F36B2" w:rsidRDefault="00FE0FB1" w:rsidP="00C70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ส่วนงานขายสินค้า</w:t>
            </w:r>
          </w:p>
        </w:tc>
        <w:tc>
          <w:tcPr>
            <w:tcW w:w="1685" w:type="dxa"/>
            <w:tcBorders>
              <w:top w:val="single" w:sz="4" w:space="0" w:color="auto"/>
            </w:tcBorders>
            <w:vAlign w:val="bottom"/>
          </w:tcPr>
          <w:p w14:paraId="1042C2FA" w14:textId="77777777" w:rsidR="00FE0FB1" w:rsidRPr="000F36B2" w:rsidRDefault="00FE0FB1" w:rsidP="00C70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FE0FB1" w:rsidRPr="000F36B2" w14:paraId="3EA65E9A" w14:textId="77777777" w:rsidTr="006B2E5C">
        <w:trPr>
          <w:cantSplit/>
        </w:trPr>
        <w:tc>
          <w:tcPr>
            <w:tcW w:w="4435" w:type="dxa"/>
            <w:vAlign w:val="bottom"/>
          </w:tcPr>
          <w:p w14:paraId="3A1AE152" w14:textId="77777777" w:rsidR="00FE0FB1" w:rsidRPr="000F36B2" w:rsidRDefault="00FE0FB1" w:rsidP="00C7099A">
            <w:pPr>
              <w:ind w:left="10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3442D1CB" w14:textId="77777777" w:rsidR="00FE0FB1" w:rsidRPr="000F36B2" w:rsidRDefault="00FE0FB1" w:rsidP="00C70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ภายในประเทศ</w:t>
            </w:r>
          </w:p>
        </w:tc>
        <w:tc>
          <w:tcPr>
            <w:tcW w:w="1710" w:type="dxa"/>
            <w:vAlign w:val="bottom"/>
          </w:tcPr>
          <w:p w14:paraId="02772BC5" w14:textId="77777777" w:rsidR="00FE0FB1" w:rsidRPr="000F36B2" w:rsidRDefault="00FE0FB1" w:rsidP="00C70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ส่งออกต่างประเทศ</w:t>
            </w:r>
          </w:p>
        </w:tc>
        <w:tc>
          <w:tcPr>
            <w:tcW w:w="1685" w:type="dxa"/>
            <w:vAlign w:val="bottom"/>
          </w:tcPr>
          <w:p w14:paraId="30D6E1EF" w14:textId="77777777" w:rsidR="00FE0FB1" w:rsidRPr="000F36B2" w:rsidRDefault="00FE0FB1" w:rsidP="00C70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E0FB1" w:rsidRPr="000F36B2" w14:paraId="6BA92BBB" w14:textId="77777777" w:rsidTr="006B2E5C">
        <w:trPr>
          <w:cantSplit/>
        </w:trPr>
        <w:tc>
          <w:tcPr>
            <w:tcW w:w="4435" w:type="dxa"/>
            <w:vAlign w:val="bottom"/>
          </w:tcPr>
          <w:p w14:paraId="0F87FD16" w14:textId="77777777" w:rsidR="00FE0FB1" w:rsidRPr="000F36B2" w:rsidRDefault="00FE0FB1" w:rsidP="00C7099A">
            <w:pPr>
              <w:ind w:left="10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F04DEE0" w14:textId="77777777" w:rsidR="00FE0FB1" w:rsidRPr="000F36B2" w:rsidRDefault="00FE0FB1" w:rsidP="00C70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8E725D2" w14:textId="77777777" w:rsidR="00FE0FB1" w:rsidRPr="000F36B2" w:rsidRDefault="00FE0FB1" w:rsidP="00C70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vAlign w:val="bottom"/>
          </w:tcPr>
          <w:p w14:paraId="46A2B93D" w14:textId="77777777" w:rsidR="00FE0FB1" w:rsidRPr="000F36B2" w:rsidRDefault="00FE0FB1" w:rsidP="00C70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E0FB1" w:rsidRPr="000F36B2" w14:paraId="09012249" w14:textId="77777777" w:rsidTr="006B2E5C">
        <w:trPr>
          <w:cantSplit/>
        </w:trPr>
        <w:tc>
          <w:tcPr>
            <w:tcW w:w="4435" w:type="dxa"/>
            <w:vAlign w:val="bottom"/>
          </w:tcPr>
          <w:p w14:paraId="53FF8537" w14:textId="77777777" w:rsidR="00FE0FB1" w:rsidRPr="000F36B2" w:rsidRDefault="00FE0FB1" w:rsidP="00C7099A">
            <w:pPr>
              <w:ind w:left="1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A6788F" w14:textId="77777777" w:rsidR="00FE0FB1" w:rsidRPr="000F36B2" w:rsidRDefault="00FE0FB1" w:rsidP="00C709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6BB6CD" w14:textId="77777777" w:rsidR="00FE0FB1" w:rsidRPr="000F36B2" w:rsidRDefault="00FE0FB1" w:rsidP="00C709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50C0CB" w14:textId="77777777" w:rsidR="00FE0FB1" w:rsidRPr="000F36B2" w:rsidRDefault="00FE0FB1" w:rsidP="00C709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768EF" w:rsidRPr="003D2C8D" w14:paraId="265A620A" w14:textId="77777777" w:rsidTr="006B2E5C">
        <w:trPr>
          <w:cantSplit/>
        </w:trPr>
        <w:tc>
          <w:tcPr>
            <w:tcW w:w="4435" w:type="dxa"/>
            <w:vAlign w:val="bottom"/>
          </w:tcPr>
          <w:p w14:paraId="0B8D0BA3" w14:textId="77777777" w:rsidR="00B768EF" w:rsidRPr="000F36B2" w:rsidRDefault="00B768EF" w:rsidP="00B768EF">
            <w:pPr>
              <w:tabs>
                <w:tab w:val="left" w:pos="1710"/>
              </w:tabs>
              <w:ind w:left="10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D0419C6" w14:textId="69BF8048" w:rsidR="00B768EF" w:rsidRPr="000F36B2" w:rsidRDefault="007D0CB4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="003D2C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3D2C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615D8530" w14:textId="1C7EBB16" w:rsidR="00B768EF" w:rsidRPr="003D2C8D" w:rsidRDefault="007D0CB4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D2C8D" w:rsidRPr="003D2C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3D2C8D" w:rsidRPr="003D2C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3D2C8D" w:rsidRPr="003D2C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</w:p>
        </w:tc>
        <w:tc>
          <w:tcPr>
            <w:tcW w:w="1685" w:type="dxa"/>
            <w:shd w:val="clear" w:color="auto" w:fill="FAFAFA"/>
            <w:vAlign w:val="bottom"/>
          </w:tcPr>
          <w:p w14:paraId="5BCB6E7C" w14:textId="359D5691" w:rsidR="00B768EF" w:rsidRPr="000F36B2" w:rsidRDefault="007D0CB4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D2C8D" w:rsidRPr="003D2C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="003D2C8D" w:rsidRPr="003D2C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="003D2C8D" w:rsidRPr="003D2C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</w:tr>
      <w:tr w:rsidR="00B768EF" w:rsidRPr="003D2C8D" w14:paraId="25848A9B" w14:textId="77777777" w:rsidTr="006B2E5C">
        <w:trPr>
          <w:cantSplit/>
        </w:trPr>
        <w:tc>
          <w:tcPr>
            <w:tcW w:w="4435" w:type="dxa"/>
            <w:vAlign w:val="bottom"/>
          </w:tcPr>
          <w:p w14:paraId="746FEF0C" w14:textId="77777777" w:rsidR="00B768EF" w:rsidRPr="000F36B2" w:rsidRDefault="00B768EF" w:rsidP="00B768EF">
            <w:pPr>
              <w:ind w:left="10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ต้นทุนขาย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32A243" w14:textId="36399739" w:rsidR="00B768EF" w:rsidRPr="000F36B2" w:rsidRDefault="001266EE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66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(434,795,866)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87A468" w14:textId="462FAE0E" w:rsidR="00B768EF" w:rsidRPr="000F36B2" w:rsidRDefault="003D2C8D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AE8DF" w14:textId="2D38F404" w:rsidR="00B768EF" w:rsidRPr="000F36B2" w:rsidRDefault="001266EE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66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(2,009,735,977)</w:t>
            </w:r>
          </w:p>
        </w:tc>
      </w:tr>
      <w:tr w:rsidR="00B768EF" w:rsidRPr="000F36B2" w14:paraId="7D94E1E9" w14:textId="77777777" w:rsidTr="006B2E5C">
        <w:trPr>
          <w:cantSplit/>
        </w:trPr>
        <w:tc>
          <w:tcPr>
            <w:tcW w:w="4435" w:type="dxa"/>
            <w:vAlign w:val="bottom"/>
          </w:tcPr>
          <w:p w14:paraId="68C633BF" w14:textId="77777777" w:rsidR="00B768EF" w:rsidRPr="000F36B2" w:rsidRDefault="00B768EF" w:rsidP="00B768EF">
            <w:pPr>
              <w:ind w:left="1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16BC259E" w14:textId="77777777" w:rsidR="00B768EF" w:rsidRPr="000F36B2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4AFBE235" w14:textId="77777777" w:rsidR="00B768EF" w:rsidRPr="000F36B2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85" w:type="dxa"/>
            <w:shd w:val="clear" w:color="auto" w:fill="FAFAFA"/>
            <w:vAlign w:val="bottom"/>
          </w:tcPr>
          <w:p w14:paraId="3C21F3DB" w14:textId="77777777" w:rsidR="00B768EF" w:rsidRPr="000F36B2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768EF" w:rsidRPr="000F36B2" w14:paraId="78542629" w14:textId="77777777" w:rsidTr="006B2E5C">
        <w:trPr>
          <w:cantSplit/>
        </w:trPr>
        <w:tc>
          <w:tcPr>
            <w:tcW w:w="4435" w:type="dxa"/>
            <w:vAlign w:val="bottom"/>
          </w:tcPr>
          <w:p w14:paraId="53ABA12D" w14:textId="77777777" w:rsidR="00B768EF" w:rsidRPr="000F36B2" w:rsidRDefault="00B768EF" w:rsidP="00B768EF">
            <w:pPr>
              <w:ind w:left="10"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th-TH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th-TH"/>
              </w:rPr>
              <w:t>กำไรของส่วนงาน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7A532D29" w14:textId="29CB5529" w:rsidR="00B768EF" w:rsidRPr="00777D0F" w:rsidRDefault="001266EE" w:rsidP="007D0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266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91,413,575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63F87AB9" w14:textId="5586974C" w:rsidR="00B768EF" w:rsidRPr="00777D0F" w:rsidRDefault="007D0CB4" w:rsidP="007D0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312</w:t>
            </w:r>
            <w:r w:rsidR="003D2C8D" w:rsidRPr="00777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374</w:t>
            </w:r>
            <w:r w:rsidR="003D2C8D" w:rsidRPr="00777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685" w:type="dxa"/>
            <w:shd w:val="clear" w:color="auto" w:fill="FAFAFA"/>
            <w:vAlign w:val="bottom"/>
          </w:tcPr>
          <w:p w14:paraId="4E88FCB9" w14:textId="12A54AC0" w:rsidR="00B768EF" w:rsidRPr="00777D0F" w:rsidRDefault="001266EE" w:rsidP="007D0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266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403,788,454</w:t>
            </w:r>
          </w:p>
        </w:tc>
      </w:tr>
      <w:tr w:rsidR="00B768EF" w:rsidRPr="000E4F22" w14:paraId="1170A76F" w14:textId="77777777" w:rsidTr="006B2E5C">
        <w:trPr>
          <w:cantSplit/>
        </w:trPr>
        <w:tc>
          <w:tcPr>
            <w:tcW w:w="4435" w:type="dxa"/>
            <w:vAlign w:val="bottom"/>
          </w:tcPr>
          <w:p w14:paraId="4F48F4BF" w14:textId="77777777" w:rsidR="00B768EF" w:rsidRPr="000F36B2" w:rsidRDefault="00B768EF" w:rsidP="00B768EF">
            <w:pPr>
              <w:ind w:left="10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CE214FC" w14:textId="77777777" w:rsidR="00B768EF" w:rsidRPr="000F36B2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484BD9F8" w14:textId="77777777" w:rsidR="00B768EF" w:rsidRPr="000F36B2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85" w:type="dxa"/>
            <w:shd w:val="clear" w:color="auto" w:fill="FAFAFA"/>
            <w:vAlign w:val="bottom"/>
          </w:tcPr>
          <w:p w14:paraId="20F5D171" w14:textId="723E6154" w:rsidR="00B768EF" w:rsidRPr="000F36B2" w:rsidRDefault="007D0CB4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E4F22" w:rsidRPr="000E4F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  <w:r w:rsidR="000E4F22" w:rsidRPr="000E4F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</w:p>
        </w:tc>
      </w:tr>
      <w:tr w:rsidR="00B768EF" w:rsidRPr="000F36B2" w14:paraId="38275824" w14:textId="77777777" w:rsidTr="006B2E5C">
        <w:trPr>
          <w:cantSplit/>
        </w:trPr>
        <w:tc>
          <w:tcPr>
            <w:tcW w:w="4435" w:type="dxa"/>
            <w:vAlign w:val="bottom"/>
          </w:tcPr>
          <w:p w14:paraId="29D3F676" w14:textId="2534ED5A" w:rsidR="00B768EF" w:rsidRPr="000F36B2" w:rsidRDefault="00041796" w:rsidP="00B768EF">
            <w:pPr>
              <w:ind w:left="1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ขาดทุน</w:t>
            </w:r>
            <w:r w:rsidR="00B768EF"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จากอัตราแลกเปลี่ยน - สุทธิ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43A2DBFE" w14:textId="77777777" w:rsidR="00B768EF" w:rsidRPr="000F36B2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59DE71EB" w14:textId="77777777" w:rsidR="00B768EF" w:rsidRPr="000F36B2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85" w:type="dxa"/>
            <w:shd w:val="clear" w:color="auto" w:fill="FAFAFA"/>
            <w:vAlign w:val="bottom"/>
          </w:tcPr>
          <w:p w14:paraId="45C52B9F" w14:textId="5B5B4F83" w:rsidR="00B768EF" w:rsidRPr="000F36B2" w:rsidRDefault="000E4F22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768EF" w:rsidRPr="000F36B2" w14:paraId="6E34F6FB" w14:textId="77777777" w:rsidTr="006B2E5C">
        <w:trPr>
          <w:cantSplit/>
        </w:trPr>
        <w:tc>
          <w:tcPr>
            <w:tcW w:w="4435" w:type="dxa"/>
            <w:vAlign w:val="bottom"/>
          </w:tcPr>
          <w:p w14:paraId="586D2DB3" w14:textId="77777777" w:rsidR="00B768EF" w:rsidRPr="000F36B2" w:rsidRDefault="002E738E" w:rsidP="00B768EF">
            <w:pPr>
              <w:ind w:left="1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="00B768EF"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จากตราสารอนุพันธ์ทางการเงิน - สุทธิ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6F7F16F3" w14:textId="77777777" w:rsidR="00B768EF" w:rsidRPr="000F36B2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79A049D5" w14:textId="77777777" w:rsidR="00B768EF" w:rsidRPr="000F36B2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85" w:type="dxa"/>
            <w:shd w:val="clear" w:color="auto" w:fill="FAFAFA"/>
            <w:vAlign w:val="bottom"/>
          </w:tcPr>
          <w:p w14:paraId="153D5D67" w14:textId="2470CABA" w:rsidR="00B768EF" w:rsidRPr="000F36B2" w:rsidRDefault="000E4F22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768EF" w:rsidRPr="000F36B2" w14:paraId="1FAD0EC1" w14:textId="77777777" w:rsidTr="006B2E5C">
        <w:trPr>
          <w:cantSplit/>
        </w:trPr>
        <w:tc>
          <w:tcPr>
            <w:tcW w:w="4435" w:type="dxa"/>
            <w:vAlign w:val="bottom"/>
          </w:tcPr>
          <w:p w14:paraId="00F3EEBA" w14:textId="77777777" w:rsidR="00B768EF" w:rsidRPr="000F36B2" w:rsidRDefault="00B768EF" w:rsidP="00B768EF">
            <w:pPr>
              <w:ind w:left="10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ต้นทุนที่ไม่สามารถปันส่วนได้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291A0CA5" w14:textId="77777777" w:rsidR="00B768EF" w:rsidRPr="000F36B2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6763DCD3" w14:textId="77777777" w:rsidR="00B768EF" w:rsidRPr="000F36B2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85" w:type="dxa"/>
            <w:shd w:val="clear" w:color="auto" w:fill="FAFAFA"/>
            <w:vAlign w:val="bottom"/>
          </w:tcPr>
          <w:p w14:paraId="7D1B698C" w14:textId="77777777" w:rsidR="00B768EF" w:rsidRPr="000F36B2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768EF" w:rsidRPr="000F36B2" w14:paraId="5AC8046E" w14:textId="77777777" w:rsidTr="006B2E5C">
        <w:trPr>
          <w:cantSplit/>
        </w:trPr>
        <w:tc>
          <w:tcPr>
            <w:tcW w:w="4435" w:type="dxa"/>
            <w:vAlign w:val="bottom"/>
          </w:tcPr>
          <w:p w14:paraId="4D1BD55C" w14:textId="77777777" w:rsidR="00B768EF" w:rsidRPr="000F36B2" w:rsidRDefault="00B768EF" w:rsidP="00B768EF">
            <w:pPr>
              <w:ind w:left="10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 - ค่าใช้จ่ายในการขายและบริหารและต้นทุนทางการเงิน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FD4FCB2" w14:textId="77777777" w:rsidR="00B768EF" w:rsidRPr="000F36B2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68EEFD12" w14:textId="77777777" w:rsidR="00B768EF" w:rsidRPr="000F36B2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6F9586" w14:textId="7A68063C" w:rsidR="00B768EF" w:rsidRPr="000F36B2" w:rsidRDefault="001266EE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66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(227,585,752)</w:t>
            </w:r>
          </w:p>
        </w:tc>
      </w:tr>
      <w:tr w:rsidR="00B768EF" w:rsidRPr="000F36B2" w14:paraId="4A3F50FB" w14:textId="77777777" w:rsidTr="006B2E5C">
        <w:trPr>
          <w:cantSplit/>
        </w:trPr>
        <w:tc>
          <w:tcPr>
            <w:tcW w:w="4435" w:type="dxa"/>
            <w:vAlign w:val="bottom"/>
          </w:tcPr>
          <w:p w14:paraId="465EC621" w14:textId="77777777" w:rsidR="00B768EF" w:rsidRPr="000F36B2" w:rsidRDefault="00B768EF" w:rsidP="00B768EF">
            <w:pPr>
              <w:ind w:left="1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กำไรก่อนภาษีเงินได้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CE3B57B" w14:textId="77777777" w:rsidR="00B768EF" w:rsidRPr="000F36B2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06B61331" w14:textId="77777777" w:rsidR="00B768EF" w:rsidRPr="000F36B2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0AFAAC" w14:textId="43B5F63F" w:rsidR="00B768EF" w:rsidRPr="00777D0F" w:rsidRDefault="007D0CB4" w:rsidP="007D0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102</w:t>
            </w:r>
            <w:r w:rsidR="00F0787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968</w:t>
            </w:r>
            <w:r w:rsidR="00F0787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044</w:t>
            </w:r>
          </w:p>
        </w:tc>
      </w:tr>
      <w:tr w:rsidR="00B768EF" w:rsidRPr="000F36B2" w14:paraId="1FB5727B" w14:textId="77777777" w:rsidTr="006B2E5C">
        <w:trPr>
          <w:cantSplit/>
        </w:trPr>
        <w:tc>
          <w:tcPr>
            <w:tcW w:w="4435" w:type="dxa"/>
            <w:vAlign w:val="bottom"/>
          </w:tcPr>
          <w:p w14:paraId="7A12855F" w14:textId="77777777" w:rsidR="00B768EF" w:rsidRPr="000F36B2" w:rsidRDefault="00B768EF" w:rsidP="00B768EF">
            <w:pPr>
              <w:ind w:left="10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ภาษีเงินได้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39385B3" w14:textId="77777777" w:rsidR="00B768EF" w:rsidRPr="000F36B2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3D7CE4FE" w14:textId="77777777" w:rsidR="00B768EF" w:rsidRPr="000F36B2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69AA41" w14:textId="36B4B52A" w:rsidR="00B768EF" w:rsidRPr="000E4F22" w:rsidRDefault="000E4F22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E4F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0E4F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Pr="000E4F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  <w:r w:rsidRPr="000E4F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768EF" w:rsidRPr="00777D0F" w14:paraId="22D7F763" w14:textId="77777777" w:rsidTr="006B2E5C">
        <w:trPr>
          <w:cantSplit/>
        </w:trPr>
        <w:tc>
          <w:tcPr>
            <w:tcW w:w="4435" w:type="dxa"/>
            <w:vAlign w:val="bottom"/>
          </w:tcPr>
          <w:p w14:paraId="0EF59DB2" w14:textId="77777777" w:rsidR="00B768EF" w:rsidRPr="000F36B2" w:rsidRDefault="00B768EF" w:rsidP="00B768EF">
            <w:pPr>
              <w:ind w:left="1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กำไร</w:t>
            </w: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7FAF744D" w14:textId="77777777" w:rsidR="00B768EF" w:rsidRPr="000F36B2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090DA87C" w14:textId="77777777" w:rsidR="00B768EF" w:rsidRPr="000F36B2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054FEC" w14:textId="30AD02C4" w:rsidR="00B768EF" w:rsidRPr="00777D0F" w:rsidRDefault="007D0CB4" w:rsidP="007D0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88</w:t>
            </w:r>
            <w:r w:rsidR="00F0787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531</w:t>
            </w:r>
            <w:r w:rsidR="00F0787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143</w:t>
            </w:r>
          </w:p>
        </w:tc>
      </w:tr>
      <w:tr w:rsidR="00B768EF" w:rsidRPr="000F36B2" w14:paraId="5BFE72D5" w14:textId="77777777" w:rsidTr="006B2E5C">
        <w:trPr>
          <w:cantSplit/>
        </w:trPr>
        <w:tc>
          <w:tcPr>
            <w:tcW w:w="4435" w:type="dxa"/>
            <w:vAlign w:val="bottom"/>
          </w:tcPr>
          <w:p w14:paraId="523A651C" w14:textId="77777777" w:rsidR="00B768EF" w:rsidRPr="000F36B2" w:rsidRDefault="00B768EF" w:rsidP="00B768EF">
            <w:pPr>
              <w:ind w:left="1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2545BC57" w14:textId="77777777" w:rsidR="00B768EF" w:rsidRPr="000F36B2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7F570EEC" w14:textId="77777777" w:rsidR="00B768EF" w:rsidRPr="000F36B2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E47237" w14:textId="77777777" w:rsidR="00B768EF" w:rsidRPr="000F36B2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768EF" w:rsidRPr="000F36B2" w14:paraId="6E281721" w14:textId="77777777" w:rsidTr="006B2E5C">
        <w:trPr>
          <w:cantSplit/>
        </w:trPr>
        <w:tc>
          <w:tcPr>
            <w:tcW w:w="4435" w:type="dxa"/>
            <w:vAlign w:val="bottom"/>
          </w:tcPr>
          <w:p w14:paraId="4B8840D3" w14:textId="77777777" w:rsidR="00B768EF" w:rsidRPr="000F36B2" w:rsidRDefault="00B768EF" w:rsidP="00B768EF">
            <w:pPr>
              <w:ind w:left="1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จังหวะเวลาการรับรู้รายได้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452BCAA0" w14:textId="77777777" w:rsidR="00B768EF" w:rsidRPr="000F36B2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3C092C26" w14:textId="77777777" w:rsidR="00B768EF" w:rsidRPr="000F36B2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85" w:type="dxa"/>
            <w:shd w:val="clear" w:color="auto" w:fill="FAFAFA"/>
            <w:vAlign w:val="bottom"/>
          </w:tcPr>
          <w:p w14:paraId="46EF8758" w14:textId="77777777" w:rsidR="00B768EF" w:rsidRPr="000F36B2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768EF" w:rsidRPr="000F36B2" w14:paraId="431FA6F2" w14:textId="77777777" w:rsidTr="006B2E5C">
        <w:trPr>
          <w:cantSplit/>
        </w:trPr>
        <w:tc>
          <w:tcPr>
            <w:tcW w:w="4435" w:type="dxa"/>
            <w:vAlign w:val="bottom"/>
          </w:tcPr>
          <w:p w14:paraId="130C36DD" w14:textId="77777777" w:rsidR="00B768EF" w:rsidRPr="000F36B2" w:rsidRDefault="00B768EF" w:rsidP="00B768EF">
            <w:pPr>
              <w:ind w:left="10" w:right="-72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ณ จุดใดจุดหนึ่ง (</w:t>
            </w:r>
            <w:r w:rsidRPr="000F36B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point in time</w:t>
            </w:r>
            <w:r w:rsidRPr="000F36B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A18916" w14:textId="2A408BCE" w:rsidR="00B768EF" w:rsidRPr="000E4F22" w:rsidRDefault="007D0CB4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="000E4F22" w:rsidRPr="000E4F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0E4F22" w:rsidRPr="000E4F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14F1CE" w14:textId="7CA81BEB" w:rsidR="00B768EF" w:rsidRPr="000E4F22" w:rsidRDefault="007D0CB4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E4F22" w:rsidRPr="000E4F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0E4F22" w:rsidRPr="000E4F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0E4F22" w:rsidRPr="000E4F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8D1306" w14:textId="4239241E" w:rsidR="00B768EF" w:rsidRPr="000E4F22" w:rsidRDefault="007D0CB4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E4F22" w:rsidRPr="000E4F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="000E4F22" w:rsidRPr="000E4F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="000E4F22" w:rsidRPr="000E4F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</w:tr>
    </w:tbl>
    <w:p w14:paraId="30545C9E" w14:textId="77777777" w:rsidR="00FE0FB1" w:rsidRPr="000F36B2" w:rsidRDefault="00FE0FB1" w:rsidP="00FE0FB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F71F6E9" w14:textId="77777777" w:rsidR="000B5E2A" w:rsidRPr="000F36B2" w:rsidRDefault="00560917" w:rsidP="00182D85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F36B2">
        <w:rPr>
          <w:rFonts w:ascii="Browallia New" w:hAnsi="Browallia New" w:cs="Browallia New"/>
          <w:color w:val="000000"/>
          <w:spacing w:val="-4"/>
          <w:sz w:val="26"/>
          <w:szCs w:val="26"/>
        </w:rPr>
        <w:br w:type="page"/>
      </w: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35"/>
        <w:gridCol w:w="1710"/>
        <w:gridCol w:w="1710"/>
        <w:gridCol w:w="1685"/>
      </w:tblGrid>
      <w:tr w:rsidR="00FD30EB" w:rsidRPr="000F36B2" w14:paraId="4250FDBA" w14:textId="77777777" w:rsidTr="006B2E5C">
        <w:trPr>
          <w:cantSplit/>
        </w:trPr>
        <w:tc>
          <w:tcPr>
            <w:tcW w:w="4435" w:type="dxa"/>
            <w:vAlign w:val="bottom"/>
          </w:tcPr>
          <w:p w14:paraId="421A167F" w14:textId="77777777" w:rsidR="00514D1E" w:rsidRPr="000F36B2" w:rsidRDefault="00514D1E" w:rsidP="00C7099A">
            <w:pPr>
              <w:ind w:left="10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0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DD568" w14:textId="77777777" w:rsidR="00514D1E" w:rsidRPr="000F36B2" w:rsidRDefault="00514D1E" w:rsidP="00C709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D30EB" w:rsidRPr="000F36B2" w14:paraId="2D255DD9" w14:textId="77777777" w:rsidTr="006B2E5C">
        <w:trPr>
          <w:cantSplit/>
        </w:trPr>
        <w:tc>
          <w:tcPr>
            <w:tcW w:w="4435" w:type="dxa"/>
            <w:vAlign w:val="bottom"/>
          </w:tcPr>
          <w:p w14:paraId="3822A7A8" w14:textId="77777777" w:rsidR="00514D1E" w:rsidRPr="000F36B2" w:rsidRDefault="00514D1E" w:rsidP="00C7099A">
            <w:pPr>
              <w:ind w:left="10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869EC4" w14:textId="095D74F3" w:rsidR="008B2237" w:rsidRPr="000F36B2" w:rsidRDefault="008B2237" w:rsidP="008B22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D423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เก้าเดือน</w:t>
            </w: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7D0CB4"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423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423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</w:t>
            </w: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D0CB4"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5B858AA9" w14:textId="77777777" w:rsidR="00514D1E" w:rsidRPr="000F36B2" w:rsidRDefault="008B2237" w:rsidP="008B22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D30EB" w:rsidRPr="000F36B2" w14:paraId="4BC35675" w14:textId="77777777" w:rsidTr="006B2E5C">
        <w:trPr>
          <w:cantSplit/>
        </w:trPr>
        <w:tc>
          <w:tcPr>
            <w:tcW w:w="4435" w:type="dxa"/>
            <w:vAlign w:val="bottom"/>
          </w:tcPr>
          <w:p w14:paraId="0D8E0941" w14:textId="77777777" w:rsidR="00514D1E" w:rsidRPr="000F36B2" w:rsidRDefault="00514D1E" w:rsidP="00C7099A">
            <w:pPr>
              <w:ind w:left="10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D05B7AA" w14:textId="77777777" w:rsidR="00514D1E" w:rsidRPr="000F36B2" w:rsidRDefault="00514D1E" w:rsidP="00C70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ส่วนงานขายสินค้า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F63BF4F" w14:textId="77777777" w:rsidR="00514D1E" w:rsidRPr="000F36B2" w:rsidRDefault="00514D1E" w:rsidP="00C70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ส่วนงานขายสินค้า</w:t>
            </w:r>
          </w:p>
        </w:tc>
        <w:tc>
          <w:tcPr>
            <w:tcW w:w="1685" w:type="dxa"/>
            <w:tcBorders>
              <w:top w:val="single" w:sz="4" w:space="0" w:color="auto"/>
            </w:tcBorders>
            <w:vAlign w:val="bottom"/>
          </w:tcPr>
          <w:p w14:paraId="30AF2FA3" w14:textId="77777777" w:rsidR="00514D1E" w:rsidRPr="000F36B2" w:rsidRDefault="00514D1E" w:rsidP="00C70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FD30EB" w:rsidRPr="000F36B2" w14:paraId="27B01075" w14:textId="77777777" w:rsidTr="006B2E5C">
        <w:trPr>
          <w:cantSplit/>
        </w:trPr>
        <w:tc>
          <w:tcPr>
            <w:tcW w:w="4435" w:type="dxa"/>
            <w:vAlign w:val="bottom"/>
          </w:tcPr>
          <w:p w14:paraId="1FD8A2F8" w14:textId="77777777" w:rsidR="00514D1E" w:rsidRPr="000F36B2" w:rsidRDefault="00514D1E" w:rsidP="00C7099A">
            <w:pPr>
              <w:ind w:left="10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54F0BD1D" w14:textId="77777777" w:rsidR="00514D1E" w:rsidRPr="000F36B2" w:rsidRDefault="00514D1E" w:rsidP="00C70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ภายในประเทศ</w:t>
            </w:r>
          </w:p>
        </w:tc>
        <w:tc>
          <w:tcPr>
            <w:tcW w:w="1710" w:type="dxa"/>
            <w:vAlign w:val="bottom"/>
          </w:tcPr>
          <w:p w14:paraId="3293E424" w14:textId="77777777" w:rsidR="00514D1E" w:rsidRPr="000F36B2" w:rsidRDefault="00514D1E" w:rsidP="00C70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ส่งออกต่างประเทศ</w:t>
            </w:r>
          </w:p>
        </w:tc>
        <w:tc>
          <w:tcPr>
            <w:tcW w:w="1685" w:type="dxa"/>
            <w:vAlign w:val="bottom"/>
          </w:tcPr>
          <w:p w14:paraId="6EA4146A" w14:textId="77777777" w:rsidR="00514D1E" w:rsidRPr="000F36B2" w:rsidRDefault="00514D1E" w:rsidP="00C70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14D1E" w:rsidRPr="000F36B2" w14:paraId="0C2F8307" w14:textId="77777777" w:rsidTr="006B2E5C">
        <w:trPr>
          <w:cantSplit/>
        </w:trPr>
        <w:tc>
          <w:tcPr>
            <w:tcW w:w="4435" w:type="dxa"/>
            <w:vAlign w:val="bottom"/>
          </w:tcPr>
          <w:p w14:paraId="28742C5A" w14:textId="77777777" w:rsidR="00514D1E" w:rsidRPr="000F36B2" w:rsidRDefault="00514D1E" w:rsidP="00C7099A">
            <w:pPr>
              <w:ind w:left="10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BD635FD" w14:textId="77777777" w:rsidR="00514D1E" w:rsidRPr="000F36B2" w:rsidRDefault="00514D1E" w:rsidP="00C70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3E1F4B7" w14:textId="77777777" w:rsidR="00514D1E" w:rsidRPr="000F36B2" w:rsidRDefault="00514D1E" w:rsidP="00C70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vAlign w:val="bottom"/>
          </w:tcPr>
          <w:p w14:paraId="7E75E718" w14:textId="77777777" w:rsidR="00514D1E" w:rsidRPr="000F36B2" w:rsidRDefault="00514D1E" w:rsidP="00C70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D30EB" w:rsidRPr="000F36B2" w14:paraId="42781AFB" w14:textId="77777777" w:rsidTr="006B2E5C">
        <w:trPr>
          <w:cantSplit/>
        </w:trPr>
        <w:tc>
          <w:tcPr>
            <w:tcW w:w="4435" w:type="dxa"/>
            <w:vAlign w:val="bottom"/>
          </w:tcPr>
          <w:p w14:paraId="15C24809" w14:textId="77777777" w:rsidR="00514D1E" w:rsidRPr="000F36B2" w:rsidRDefault="00514D1E" w:rsidP="00C7099A">
            <w:pPr>
              <w:ind w:left="1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2465A" w14:textId="77777777" w:rsidR="00514D1E" w:rsidRPr="000F36B2" w:rsidRDefault="00514D1E" w:rsidP="00C709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1D6AB" w14:textId="77777777" w:rsidR="00514D1E" w:rsidRPr="000F36B2" w:rsidRDefault="00514D1E" w:rsidP="00C709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52E24" w14:textId="77777777" w:rsidR="00514D1E" w:rsidRPr="000F36B2" w:rsidRDefault="00514D1E" w:rsidP="00C709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1FA7" w:rsidRPr="000F36B2" w14:paraId="528DE267" w14:textId="77777777" w:rsidTr="006B2E5C">
        <w:trPr>
          <w:cantSplit/>
        </w:trPr>
        <w:tc>
          <w:tcPr>
            <w:tcW w:w="4435" w:type="dxa"/>
            <w:vAlign w:val="bottom"/>
          </w:tcPr>
          <w:p w14:paraId="14AFEB6C" w14:textId="77777777" w:rsidR="00E61FA7" w:rsidRPr="000F36B2" w:rsidRDefault="00E61FA7" w:rsidP="00E61FA7">
            <w:pPr>
              <w:tabs>
                <w:tab w:val="left" w:pos="1710"/>
              </w:tabs>
              <w:ind w:left="10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BE758B7" w14:textId="6AF86D7C" w:rsidR="00E61FA7" w:rsidRPr="000F36B2" w:rsidRDefault="007D0CB4" w:rsidP="00E61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E61FA7" w:rsidRPr="007212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  <w:r w:rsidR="00E61FA7" w:rsidRPr="007212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5432D16" w14:textId="71F8CD84" w:rsidR="00E61FA7" w:rsidRPr="000F36B2" w:rsidRDefault="007D0CB4" w:rsidP="00E61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61FA7" w:rsidRPr="007212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E61FA7" w:rsidRPr="007212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E61FA7" w:rsidRPr="007212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6D257F34" w14:textId="313BE1A8" w:rsidR="00E61FA7" w:rsidRPr="000F36B2" w:rsidRDefault="007D0CB4" w:rsidP="00E61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61FA7" w:rsidRPr="007212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E61FA7" w:rsidRPr="007212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  <w:r w:rsidR="00E61FA7" w:rsidRPr="007212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</w:p>
        </w:tc>
      </w:tr>
      <w:tr w:rsidR="00E61FA7" w:rsidRPr="000F36B2" w14:paraId="5A3B1330" w14:textId="77777777" w:rsidTr="006B2E5C">
        <w:trPr>
          <w:cantSplit/>
        </w:trPr>
        <w:tc>
          <w:tcPr>
            <w:tcW w:w="4435" w:type="dxa"/>
            <w:vAlign w:val="bottom"/>
          </w:tcPr>
          <w:p w14:paraId="283374A4" w14:textId="77777777" w:rsidR="00E61FA7" w:rsidRPr="000F36B2" w:rsidRDefault="00E61FA7" w:rsidP="00E61FA7">
            <w:pPr>
              <w:ind w:left="10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ต้นทุนขาย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E8EA5" w14:textId="57064A93" w:rsidR="00E61FA7" w:rsidRPr="000F36B2" w:rsidRDefault="00E61FA7" w:rsidP="00E61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212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Pr="007212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Pr="007212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  <w:r w:rsidRPr="007212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32C55" w14:textId="52BCD311" w:rsidR="00E61FA7" w:rsidRPr="000F36B2" w:rsidRDefault="00E61FA7" w:rsidP="00E61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212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12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Pr="007212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Pr="007212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Pr="007212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86AEF" w14:textId="0322CC05" w:rsidR="00E61FA7" w:rsidRPr="000F36B2" w:rsidRDefault="00E61FA7" w:rsidP="00E61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12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12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Pr="007212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Pr="007212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Pr="007212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61FA7" w:rsidRPr="000F36B2" w14:paraId="38AC4A33" w14:textId="77777777" w:rsidTr="006B2E5C">
        <w:trPr>
          <w:cantSplit/>
        </w:trPr>
        <w:tc>
          <w:tcPr>
            <w:tcW w:w="4435" w:type="dxa"/>
            <w:vAlign w:val="bottom"/>
          </w:tcPr>
          <w:p w14:paraId="275BF367" w14:textId="77777777" w:rsidR="00E61FA7" w:rsidRPr="000F36B2" w:rsidRDefault="00E61FA7" w:rsidP="00E61FA7">
            <w:pPr>
              <w:ind w:left="1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D957D87" w14:textId="77777777" w:rsidR="00E61FA7" w:rsidRPr="000F36B2" w:rsidRDefault="00E61FA7" w:rsidP="00E61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AFD65FB" w14:textId="77777777" w:rsidR="00E61FA7" w:rsidRPr="000F36B2" w:rsidRDefault="00E61FA7" w:rsidP="00E61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14:paraId="263E2208" w14:textId="77777777" w:rsidR="00E61FA7" w:rsidRPr="000F36B2" w:rsidRDefault="00E61FA7" w:rsidP="00E61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61FA7" w:rsidRPr="000F36B2" w14:paraId="050BC47B" w14:textId="77777777" w:rsidTr="006B2E5C">
        <w:trPr>
          <w:cantSplit/>
        </w:trPr>
        <w:tc>
          <w:tcPr>
            <w:tcW w:w="4435" w:type="dxa"/>
            <w:vAlign w:val="bottom"/>
          </w:tcPr>
          <w:p w14:paraId="44A75055" w14:textId="77777777" w:rsidR="00E61FA7" w:rsidRPr="000F36B2" w:rsidRDefault="00E61FA7" w:rsidP="00E61FA7">
            <w:pPr>
              <w:ind w:left="10"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th-TH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th-TH"/>
              </w:rPr>
              <w:t>กำไรของส่วนงาน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C1A37F" w14:textId="46578050" w:rsidR="00E61FA7" w:rsidRPr="000F36B2" w:rsidRDefault="007D0CB4" w:rsidP="00E61F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107</w:t>
            </w:r>
            <w:r w:rsidR="00E61FA7" w:rsidRPr="007212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638</w:t>
            </w:r>
            <w:r w:rsidR="00E61FA7" w:rsidRPr="007212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593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CAA1813" w14:textId="11A3A009" w:rsidR="00E61FA7" w:rsidRPr="000F36B2" w:rsidRDefault="007D0CB4" w:rsidP="00E61F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284</w:t>
            </w:r>
            <w:r w:rsidR="00E61FA7" w:rsidRPr="007212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012</w:t>
            </w:r>
            <w:r w:rsidR="00E61FA7" w:rsidRPr="007212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046A820C" w14:textId="763578B5" w:rsidR="00E61FA7" w:rsidRPr="000F36B2" w:rsidRDefault="007D0CB4" w:rsidP="00E61F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391</w:t>
            </w:r>
            <w:r w:rsidR="00E61FA7" w:rsidRPr="007212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651</w:t>
            </w:r>
            <w:r w:rsidR="00E61FA7" w:rsidRPr="007212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125</w:t>
            </w:r>
          </w:p>
        </w:tc>
      </w:tr>
      <w:tr w:rsidR="00E61FA7" w:rsidRPr="000F36B2" w14:paraId="73E30493" w14:textId="77777777" w:rsidTr="006B2E5C">
        <w:trPr>
          <w:cantSplit/>
        </w:trPr>
        <w:tc>
          <w:tcPr>
            <w:tcW w:w="4435" w:type="dxa"/>
            <w:vAlign w:val="bottom"/>
          </w:tcPr>
          <w:p w14:paraId="2F7D460D" w14:textId="77777777" w:rsidR="00E61FA7" w:rsidRPr="000F36B2" w:rsidRDefault="00E61FA7" w:rsidP="00E61FA7">
            <w:pPr>
              <w:ind w:left="10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3F5305E" w14:textId="77777777" w:rsidR="00E61FA7" w:rsidRPr="000F36B2" w:rsidRDefault="00E61FA7" w:rsidP="00E61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04D8993" w14:textId="77777777" w:rsidR="00E61FA7" w:rsidRPr="000F36B2" w:rsidRDefault="00E61FA7" w:rsidP="00E61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14:paraId="59A396F4" w14:textId="69119572" w:rsidR="00E61FA7" w:rsidRPr="000F36B2" w:rsidRDefault="007D0CB4" w:rsidP="00E61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61FA7" w:rsidRPr="007212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  <w:r w:rsidR="00E61FA7" w:rsidRPr="007212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</w:tr>
      <w:tr w:rsidR="00E61FA7" w:rsidRPr="000F36B2" w14:paraId="18D9D4FF" w14:textId="77777777" w:rsidTr="006B2E5C">
        <w:trPr>
          <w:cantSplit/>
        </w:trPr>
        <w:tc>
          <w:tcPr>
            <w:tcW w:w="4435" w:type="dxa"/>
            <w:vAlign w:val="bottom"/>
          </w:tcPr>
          <w:p w14:paraId="673377DB" w14:textId="3331AE52" w:rsidR="00E61FA7" w:rsidRPr="000F36B2" w:rsidRDefault="00382C49" w:rsidP="00E61FA7">
            <w:pPr>
              <w:ind w:left="10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ขาดทุน</w:t>
            </w:r>
            <w:r w:rsidR="00E61FA7"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จากอัตราแลกเปลี่ยน - 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C8A0186" w14:textId="77777777" w:rsidR="00E61FA7" w:rsidRPr="000F36B2" w:rsidRDefault="00E61FA7" w:rsidP="00E61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56939EA" w14:textId="77777777" w:rsidR="00E61FA7" w:rsidRPr="000F36B2" w:rsidRDefault="00E61FA7" w:rsidP="00E61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14:paraId="00DF7D62" w14:textId="3672950B" w:rsidR="00E61FA7" w:rsidRPr="000F36B2" w:rsidRDefault="00E61FA7" w:rsidP="00E61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4D0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834D0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Pr="00834D0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Pr="00834D0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61FA7" w:rsidRPr="000F36B2" w14:paraId="3362F975" w14:textId="77777777" w:rsidTr="006B2E5C">
        <w:trPr>
          <w:cantSplit/>
        </w:trPr>
        <w:tc>
          <w:tcPr>
            <w:tcW w:w="4435" w:type="dxa"/>
            <w:vAlign w:val="bottom"/>
          </w:tcPr>
          <w:p w14:paraId="77CCFD8C" w14:textId="77777777" w:rsidR="00E61FA7" w:rsidRPr="000F36B2" w:rsidRDefault="00E61FA7" w:rsidP="00E61FA7">
            <w:pPr>
              <w:ind w:left="1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ขาดทุนจากตราสารอนุพันธ์ทางการเงิน - 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E27D112" w14:textId="77777777" w:rsidR="00E61FA7" w:rsidRPr="000F36B2" w:rsidRDefault="00E61FA7" w:rsidP="00E61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88C5C4F" w14:textId="77777777" w:rsidR="00E61FA7" w:rsidRPr="000F36B2" w:rsidRDefault="00E61FA7" w:rsidP="00E61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14:paraId="2BBE0217" w14:textId="403F74C0" w:rsidR="00E61FA7" w:rsidRPr="000F36B2" w:rsidRDefault="00E61FA7" w:rsidP="00E61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44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3344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Pr="003344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Pr="003344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61FA7" w:rsidRPr="000F36B2" w14:paraId="6AEF653D" w14:textId="77777777" w:rsidTr="006B2E5C">
        <w:trPr>
          <w:cantSplit/>
        </w:trPr>
        <w:tc>
          <w:tcPr>
            <w:tcW w:w="4435" w:type="dxa"/>
            <w:vAlign w:val="bottom"/>
          </w:tcPr>
          <w:p w14:paraId="7708D3D1" w14:textId="77777777" w:rsidR="00E61FA7" w:rsidRPr="000F36B2" w:rsidRDefault="00E61FA7" w:rsidP="00E61FA7">
            <w:pPr>
              <w:ind w:left="10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ต้นทุนที่ไม่สามารถปันส่วนได้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8B302B8" w14:textId="77777777" w:rsidR="00E61FA7" w:rsidRPr="000F36B2" w:rsidRDefault="00E61FA7" w:rsidP="00E61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67C282E" w14:textId="77777777" w:rsidR="00E61FA7" w:rsidRPr="000F36B2" w:rsidRDefault="00E61FA7" w:rsidP="00E61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14:paraId="141E56AA" w14:textId="77777777" w:rsidR="00E61FA7" w:rsidRPr="000F36B2" w:rsidRDefault="00E61FA7" w:rsidP="00E61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61FA7" w:rsidRPr="000F36B2" w14:paraId="23746D56" w14:textId="77777777" w:rsidTr="006B2E5C">
        <w:trPr>
          <w:cantSplit/>
        </w:trPr>
        <w:tc>
          <w:tcPr>
            <w:tcW w:w="4435" w:type="dxa"/>
            <w:vAlign w:val="bottom"/>
          </w:tcPr>
          <w:p w14:paraId="7D0BB8D0" w14:textId="77777777" w:rsidR="00E61FA7" w:rsidRPr="000F36B2" w:rsidRDefault="00E61FA7" w:rsidP="00E61FA7">
            <w:pPr>
              <w:ind w:left="10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 - ค่าใช้จ่ายในการขายและบริหารและต้นทุนทางการเงิน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5BDF3E1" w14:textId="77777777" w:rsidR="00E61FA7" w:rsidRPr="000F36B2" w:rsidRDefault="00E61FA7" w:rsidP="00E61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341E35E" w14:textId="77777777" w:rsidR="00E61FA7" w:rsidRPr="000F36B2" w:rsidRDefault="00E61FA7" w:rsidP="00E61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C64D1" w14:textId="7BA8DCAA" w:rsidR="00E61FA7" w:rsidRPr="000F36B2" w:rsidRDefault="00E61FA7" w:rsidP="00E61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12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Pr="007212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Pr="007212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 w:rsidRPr="007212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61FA7" w:rsidRPr="000F36B2" w14:paraId="46FDE279" w14:textId="77777777" w:rsidTr="006B2E5C">
        <w:trPr>
          <w:cantSplit/>
        </w:trPr>
        <w:tc>
          <w:tcPr>
            <w:tcW w:w="4435" w:type="dxa"/>
            <w:vAlign w:val="bottom"/>
          </w:tcPr>
          <w:p w14:paraId="449333B0" w14:textId="77777777" w:rsidR="00E61FA7" w:rsidRPr="000F36B2" w:rsidRDefault="00E61FA7" w:rsidP="00E61FA7">
            <w:pPr>
              <w:ind w:left="1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กำไรก่อนภาษีเงินได้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E32D0A9" w14:textId="77777777" w:rsidR="00E61FA7" w:rsidRPr="000F36B2" w:rsidRDefault="00E61FA7" w:rsidP="00E61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E7BC88C" w14:textId="77777777" w:rsidR="00E61FA7" w:rsidRPr="000F36B2" w:rsidRDefault="00E61FA7" w:rsidP="00E61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984F1" w14:textId="137BA79E" w:rsidR="00E61FA7" w:rsidRPr="000F36B2" w:rsidRDefault="007D0CB4" w:rsidP="00E61F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150</w:t>
            </w:r>
            <w:r w:rsidR="00E61FA7" w:rsidRPr="007212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618</w:t>
            </w:r>
            <w:r w:rsidR="00E61FA7" w:rsidRPr="007212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196</w:t>
            </w:r>
          </w:p>
        </w:tc>
      </w:tr>
      <w:tr w:rsidR="00E61FA7" w:rsidRPr="000F36B2" w14:paraId="49BB36B7" w14:textId="77777777" w:rsidTr="006B2E5C">
        <w:trPr>
          <w:cantSplit/>
        </w:trPr>
        <w:tc>
          <w:tcPr>
            <w:tcW w:w="4435" w:type="dxa"/>
            <w:vAlign w:val="bottom"/>
          </w:tcPr>
          <w:p w14:paraId="14E61C65" w14:textId="77777777" w:rsidR="00E61FA7" w:rsidRPr="000F36B2" w:rsidRDefault="00E61FA7" w:rsidP="00E61FA7">
            <w:pPr>
              <w:ind w:left="10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ภาษีเงินได้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ADBF966" w14:textId="77777777" w:rsidR="00E61FA7" w:rsidRPr="000F36B2" w:rsidRDefault="00E61FA7" w:rsidP="00E61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3FBAC6D" w14:textId="77777777" w:rsidR="00E61FA7" w:rsidRPr="000F36B2" w:rsidRDefault="00E61FA7" w:rsidP="00E61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29A6E" w14:textId="4E72B08B" w:rsidR="00E61FA7" w:rsidRPr="000F36B2" w:rsidRDefault="00E61FA7" w:rsidP="00E61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12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7212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Pr="007212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Pr="007212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61FA7" w:rsidRPr="000F36B2" w14:paraId="07BA6333" w14:textId="77777777" w:rsidTr="006B2E5C">
        <w:trPr>
          <w:cantSplit/>
        </w:trPr>
        <w:tc>
          <w:tcPr>
            <w:tcW w:w="4435" w:type="dxa"/>
            <w:vAlign w:val="bottom"/>
          </w:tcPr>
          <w:p w14:paraId="2E2EF2A2" w14:textId="77777777" w:rsidR="00E61FA7" w:rsidRPr="000F36B2" w:rsidRDefault="00E61FA7" w:rsidP="00E61FA7">
            <w:pPr>
              <w:ind w:left="1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กำไร</w:t>
            </w: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A1EF6C2" w14:textId="77777777" w:rsidR="00E61FA7" w:rsidRPr="000F36B2" w:rsidRDefault="00E61FA7" w:rsidP="00E61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0ED5C5F" w14:textId="77777777" w:rsidR="00E61FA7" w:rsidRPr="000F36B2" w:rsidRDefault="00E61FA7" w:rsidP="00E61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FD97EE" w14:textId="0F708C8A" w:rsidR="00E61FA7" w:rsidRPr="000F36B2" w:rsidRDefault="007D0CB4" w:rsidP="00E61F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143</w:t>
            </w:r>
            <w:r w:rsidR="00E61FA7" w:rsidRPr="007212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124</w:t>
            </w:r>
            <w:r w:rsidR="00E61FA7" w:rsidRPr="007212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503</w:t>
            </w:r>
          </w:p>
        </w:tc>
      </w:tr>
      <w:tr w:rsidR="00E61FA7" w:rsidRPr="000F36B2" w14:paraId="6AFE5E09" w14:textId="77777777" w:rsidTr="006B2E5C">
        <w:trPr>
          <w:cantSplit/>
        </w:trPr>
        <w:tc>
          <w:tcPr>
            <w:tcW w:w="4435" w:type="dxa"/>
            <w:vAlign w:val="bottom"/>
          </w:tcPr>
          <w:p w14:paraId="147C57EC" w14:textId="77777777" w:rsidR="00E61FA7" w:rsidRPr="000F36B2" w:rsidRDefault="00E61FA7" w:rsidP="00E61FA7">
            <w:pPr>
              <w:ind w:left="1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145BBA6" w14:textId="77777777" w:rsidR="00E61FA7" w:rsidRPr="000F36B2" w:rsidRDefault="00E61FA7" w:rsidP="00E61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B3C8AA5" w14:textId="77777777" w:rsidR="00E61FA7" w:rsidRPr="000F36B2" w:rsidRDefault="00E61FA7" w:rsidP="00E61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FD6C1" w14:textId="77777777" w:rsidR="00E61FA7" w:rsidRPr="000F36B2" w:rsidRDefault="00E61FA7" w:rsidP="00E61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1FA7" w:rsidRPr="000F36B2" w14:paraId="5DA0CF0D" w14:textId="77777777" w:rsidTr="006B2E5C">
        <w:trPr>
          <w:cantSplit/>
        </w:trPr>
        <w:tc>
          <w:tcPr>
            <w:tcW w:w="4435" w:type="dxa"/>
            <w:vAlign w:val="bottom"/>
          </w:tcPr>
          <w:p w14:paraId="3B6A7AC1" w14:textId="77777777" w:rsidR="00E61FA7" w:rsidRPr="000F36B2" w:rsidRDefault="00E61FA7" w:rsidP="00E61FA7">
            <w:pPr>
              <w:ind w:left="1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จังหวะเวลาการรับรู้รายได้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EF3FEC6" w14:textId="77777777" w:rsidR="00E61FA7" w:rsidRPr="000F36B2" w:rsidRDefault="00E61FA7" w:rsidP="00E61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181E8C3" w14:textId="77777777" w:rsidR="00E61FA7" w:rsidRPr="000F36B2" w:rsidRDefault="00E61FA7" w:rsidP="00E61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14:paraId="1FCB8457" w14:textId="77777777" w:rsidR="00E61FA7" w:rsidRPr="000F36B2" w:rsidRDefault="00E61FA7" w:rsidP="00E61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61FA7" w:rsidRPr="000F36B2" w14:paraId="4C8045EA" w14:textId="77777777" w:rsidTr="006B2E5C">
        <w:trPr>
          <w:cantSplit/>
        </w:trPr>
        <w:tc>
          <w:tcPr>
            <w:tcW w:w="4435" w:type="dxa"/>
            <w:vAlign w:val="bottom"/>
          </w:tcPr>
          <w:p w14:paraId="7D341091" w14:textId="77777777" w:rsidR="00E61FA7" w:rsidRPr="000F36B2" w:rsidRDefault="00E61FA7" w:rsidP="00E61FA7">
            <w:pPr>
              <w:ind w:left="10" w:right="-72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ณ จุดใดจุดหนึ่ง (</w:t>
            </w:r>
            <w:r w:rsidRPr="000F36B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point in time</w:t>
            </w:r>
            <w:r w:rsidRPr="000F36B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C8BA0" w14:textId="25DC9E76" w:rsidR="00E61FA7" w:rsidRPr="000F36B2" w:rsidRDefault="007D0CB4" w:rsidP="00E61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E61FA7" w:rsidRPr="007212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  <w:r w:rsidR="00E61FA7" w:rsidRPr="007212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56A31" w14:textId="5E0AC004" w:rsidR="00E61FA7" w:rsidRPr="000F36B2" w:rsidRDefault="007D0CB4" w:rsidP="00E61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61FA7" w:rsidRPr="007212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E61FA7" w:rsidRPr="007212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E61FA7" w:rsidRPr="007212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7B750" w14:textId="695E8727" w:rsidR="00E61FA7" w:rsidRPr="000F36B2" w:rsidRDefault="007D0CB4" w:rsidP="00E61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61FA7" w:rsidRPr="007212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E61FA7" w:rsidRPr="007212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  <w:r w:rsidR="00E61FA7" w:rsidRPr="007212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</w:p>
        </w:tc>
      </w:tr>
    </w:tbl>
    <w:p w14:paraId="7006F148" w14:textId="77777777" w:rsidR="00FE0FB1" w:rsidRPr="000F36B2" w:rsidRDefault="00FE0FB1" w:rsidP="0099197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56337BD" w14:textId="77777777" w:rsidR="000E1BDE" w:rsidRPr="000F36B2" w:rsidRDefault="00085251" w:rsidP="00FE0FB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F36B2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E1BDE" w:rsidRPr="000F36B2" w14:paraId="69E7621E" w14:textId="77777777" w:rsidTr="00562DF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5E2CBE" w14:textId="06708751" w:rsidR="000E1BDE" w:rsidRPr="000F36B2" w:rsidRDefault="007D0CB4" w:rsidP="00FE0FB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0C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0E1BDE" w:rsidRPr="000F36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E1BDE" w:rsidRPr="000F36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CAC04B8" w14:textId="77777777" w:rsidR="000E1BDE" w:rsidRPr="000F36B2" w:rsidRDefault="000E1BDE" w:rsidP="00FE0FB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E3DEF4C" w14:textId="77777777" w:rsidR="000E1BDE" w:rsidRPr="000F36B2" w:rsidRDefault="00BE3DB6" w:rsidP="00FE0FB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F36B2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ตารางต่อไปนี้แสดงสินทรัพย์และหนี้สินที่วัดมูลค่าด้วยมูลค่ายุติธรรม</w:t>
      </w:r>
      <w:r w:rsidR="0055706E" w:rsidRPr="000F36B2">
        <w:rPr>
          <w:rFonts w:ascii="Browallia New" w:hAnsi="Browallia New" w:cs="Browallia New"/>
          <w:color w:val="000000"/>
          <w:sz w:val="26"/>
          <w:szCs w:val="26"/>
          <w:cs/>
        </w:rPr>
        <w:t>ผ่านกำไรขาดทุน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</w:rPr>
        <w:t>ในแต่</w:t>
      </w:r>
      <w:r w:rsidR="000E1BDE" w:rsidRPr="000F36B2">
        <w:rPr>
          <w:rFonts w:ascii="Browallia New" w:hAnsi="Browallia New" w:cs="Browallia New"/>
          <w:color w:val="000000"/>
          <w:sz w:val="26"/>
          <w:szCs w:val="26"/>
          <w:cs/>
        </w:rPr>
        <w:t xml:space="preserve">ละระดับ </w:t>
      </w:r>
    </w:p>
    <w:p w14:paraId="4911F22D" w14:textId="77777777" w:rsidR="000655DA" w:rsidRPr="000F36B2" w:rsidRDefault="000655DA" w:rsidP="00FE0FB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10"/>
        <w:gridCol w:w="1701"/>
        <w:gridCol w:w="1553"/>
        <w:gridCol w:w="6"/>
      </w:tblGrid>
      <w:tr w:rsidR="000655DA" w:rsidRPr="000F36B2" w14:paraId="26BE2083" w14:textId="77777777" w:rsidTr="006B2E5C">
        <w:trPr>
          <w:gridAfter w:val="1"/>
          <w:wAfter w:w="6" w:type="dxa"/>
          <w:cantSplit/>
        </w:trPr>
        <w:tc>
          <w:tcPr>
            <w:tcW w:w="6210" w:type="dxa"/>
            <w:vAlign w:val="bottom"/>
          </w:tcPr>
          <w:p w14:paraId="508491B2" w14:textId="77777777" w:rsidR="000655DA" w:rsidRPr="000F36B2" w:rsidRDefault="000655DA" w:rsidP="004F5C87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64258" w14:textId="77777777" w:rsidR="000655DA" w:rsidRPr="000F36B2" w:rsidRDefault="000655DA" w:rsidP="000655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36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1EBBD3EE" w14:textId="77777777" w:rsidR="000655DA" w:rsidRPr="000F36B2" w:rsidRDefault="000655DA" w:rsidP="000655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36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55DA" w:rsidRPr="000F36B2" w14:paraId="1B421EE9" w14:textId="77777777" w:rsidTr="006B2E5C">
        <w:trPr>
          <w:gridAfter w:val="1"/>
          <w:wAfter w:w="6" w:type="dxa"/>
          <w:cantSplit/>
        </w:trPr>
        <w:tc>
          <w:tcPr>
            <w:tcW w:w="6210" w:type="dxa"/>
            <w:vAlign w:val="bottom"/>
          </w:tcPr>
          <w:p w14:paraId="66F20D44" w14:textId="77777777" w:rsidR="000655DA" w:rsidRPr="000F36B2" w:rsidRDefault="000655DA" w:rsidP="004F5C87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3D513" w14:textId="353ACD94" w:rsidR="000655DA" w:rsidRPr="000F36B2" w:rsidRDefault="000655DA" w:rsidP="004F5C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7D0CB4" w:rsidRPr="007D0C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</w:tr>
      <w:tr w:rsidR="000655DA" w:rsidRPr="000F36B2" w14:paraId="799538CB" w14:textId="77777777" w:rsidTr="006B2E5C">
        <w:trPr>
          <w:cantSplit/>
        </w:trPr>
        <w:tc>
          <w:tcPr>
            <w:tcW w:w="6210" w:type="dxa"/>
            <w:vAlign w:val="bottom"/>
          </w:tcPr>
          <w:p w14:paraId="52A87E6D" w14:textId="77777777" w:rsidR="000655DA" w:rsidRPr="000F36B2" w:rsidRDefault="000655DA" w:rsidP="000655DA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2506F4C4" w14:textId="77777777" w:rsidR="000655DA" w:rsidRPr="000F36B2" w:rsidRDefault="000655DA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gridSpan w:val="2"/>
            <w:vAlign w:val="bottom"/>
          </w:tcPr>
          <w:p w14:paraId="16E8BC87" w14:textId="77777777" w:rsidR="000655DA" w:rsidRPr="000F36B2" w:rsidRDefault="000655DA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0655DA" w:rsidRPr="000F36B2" w14:paraId="4EAA888E" w14:textId="77777777" w:rsidTr="006B2E5C">
        <w:trPr>
          <w:cantSplit/>
        </w:trPr>
        <w:tc>
          <w:tcPr>
            <w:tcW w:w="6210" w:type="dxa"/>
            <w:vAlign w:val="bottom"/>
          </w:tcPr>
          <w:p w14:paraId="6CB0B4F6" w14:textId="77777777" w:rsidR="000655DA" w:rsidRPr="000F36B2" w:rsidRDefault="000655DA" w:rsidP="000655DA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521B2CE3" w14:textId="12750D4E" w:rsidR="000655DA" w:rsidRPr="000F36B2" w:rsidRDefault="007D0CB4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D0C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4230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23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0655DA" w:rsidRPr="000F36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59" w:type="dxa"/>
            <w:gridSpan w:val="2"/>
            <w:vAlign w:val="bottom"/>
          </w:tcPr>
          <w:p w14:paraId="7795F37A" w14:textId="30F47E4D" w:rsidR="000655DA" w:rsidRPr="000F36B2" w:rsidRDefault="007D0CB4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655DA"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655DA"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</w:p>
        </w:tc>
      </w:tr>
      <w:tr w:rsidR="000655DA" w:rsidRPr="000F36B2" w14:paraId="5B4287ED" w14:textId="77777777" w:rsidTr="006B2E5C">
        <w:trPr>
          <w:cantSplit/>
        </w:trPr>
        <w:tc>
          <w:tcPr>
            <w:tcW w:w="6210" w:type="dxa"/>
            <w:vAlign w:val="bottom"/>
          </w:tcPr>
          <w:p w14:paraId="7F458586" w14:textId="77777777" w:rsidR="000655DA" w:rsidRPr="000F36B2" w:rsidRDefault="000655DA" w:rsidP="000655DA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292072FF" w14:textId="7D62F392" w:rsidR="000655DA" w:rsidRPr="000F36B2" w:rsidRDefault="000655DA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D0CB4"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gridSpan w:val="2"/>
            <w:vAlign w:val="bottom"/>
          </w:tcPr>
          <w:p w14:paraId="5CE86A4A" w14:textId="7009323C" w:rsidR="000655DA" w:rsidRPr="000F36B2" w:rsidRDefault="000655DA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D0CB4"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0655DA" w:rsidRPr="000F36B2" w14:paraId="3D2A7C29" w14:textId="77777777" w:rsidTr="006B2E5C">
        <w:trPr>
          <w:cantSplit/>
        </w:trPr>
        <w:tc>
          <w:tcPr>
            <w:tcW w:w="6210" w:type="dxa"/>
            <w:vAlign w:val="bottom"/>
          </w:tcPr>
          <w:p w14:paraId="22657048" w14:textId="77777777" w:rsidR="000655DA" w:rsidRPr="000F36B2" w:rsidRDefault="000655DA" w:rsidP="000655DA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  <w:hideMark/>
          </w:tcPr>
          <w:p w14:paraId="28914430" w14:textId="77777777" w:rsidR="000655DA" w:rsidRPr="000F36B2" w:rsidRDefault="000655DA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36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7F1AA98" w14:textId="77777777" w:rsidR="000655DA" w:rsidRPr="000F36B2" w:rsidRDefault="000655DA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36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655DA" w:rsidRPr="000F36B2" w14:paraId="1BA40B8F" w14:textId="77777777" w:rsidTr="006B2E5C">
        <w:trPr>
          <w:cantSplit/>
        </w:trPr>
        <w:tc>
          <w:tcPr>
            <w:tcW w:w="6210" w:type="dxa"/>
            <w:vAlign w:val="bottom"/>
            <w:hideMark/>
          </w:tcPr>
          <w:p w14:paraId="21E9FCCD" w14:textId="77777777" w:rsidR="000655DA" w:rsidRPr="000F36B2" w:rsidRDefault="000655DA" w:rsidP="000655DA">
            <w:pPr>
              <w:tabs>
                <w:tab w:val="left" w:pos="1245"/>
                <w:tab w:val="left" w:pos="1710"/>
              </w:tabs>
              <w:ind w:left="-19" w:right="375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93F806" w14:textId="77777777" w:rsidR="000655DA" w:rsidRPr="000F36B2" w:rsidRDefault="000655DA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4F9ED6D2" w14:textId="77777777" w:rsidR="000655DA" w:rsidRPr="000F36B2" w:rsidRDefault="000655DA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655DA" w:rsidRPr="000F36B2" w14:paraId="4C0F6F21" w14:textId="77777777" w:rsidTr="006B2E5C">
        <w:trPr>
          <w:cantSplit/>
        </w:trPr>
        <w:tc>
          <w:tcPr>
            <w:tcW w:w="6210" w:type="dxa"/>
            <w:vAlign w:val="bottom"/>
            <w:hideMark/>
          </w:tcPr>
          <w:p w14:paraId="7F5C3B8C" w14:textId="77777777" w:rsidR="000655DA" w:rsidRPr="000F36B2" w:rsidRDefault="000655DA" w:rsidP="000655DA">
            <w:pPr>
              <w:tabs>
                <w:tab w:val="left" w:pos="1245"/>
                <w:tab w:val="left" w:pos="1734"/>
              </w:tabs>
              <w:ind w:left="-19" w:right="375" w:hanging="9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สัญญาซื้อขายเงินตราต่างประเทศ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655875" w14:textId="44B2FE40" w:rsidR="000655DA" w:rsidRPr="000F36B2" w:rsidRDefault="007D0CB4" w:rsidP="007D0C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5F7143" w:rsidRPr="005F71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</w:p>
        </w:tc>
        <w:tc>
          <w:tcPr>
            <w:tcW w:w="1559" w:type="dxa"/>
            <w:gridSpan w:val="2"/>
            <w:vAlign w:val="bottom"/>
          </w:tcPr>
          <w:p w14:paraId="1AFF37E1" w14:textId="523A1FDC" w:rsidR="000655DA" w:rsidRPr="000F36B2" w:rsidRDefault="007D0CB4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="000655DA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</w:tr>
      <w:tr w:rsidR="000655DA" w:rsidRPr="000F36B2" w14:paraId="0A2AFF84" w14:textId="77777777" w:rsidTr="006B2E5C">
        <w:trPr>
          <w:cantSplit/>
        </w:trPr>
        <w:tc>
          <w:tcPr>
            <w:tcW w:w="6210" w:type="dxa"/>
            <w:vAlign w:val="bottom"/>
          </w:tcPr>
          <w:p w14:paraId="07272E44" w14:textId="77777777" w:rsidR="000655DA" w:rsidRPr="000F36B2" w:rsidRDefault="000655DA" w:rsidP="000655DA">
            <w:pPr>
              <w:tabs>
                <w:tab w:val="left" w:pos="1245"/>
                <w:tab w:val="left" w:pos="1734"/>
              </w:tabs>
              <w:ind w:left="-19" w:right="375" w:hanging="90"/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6A20D" w14:textId="77777777" w:rsidR="000655DA" w:rsidRPr="000F36B2" w:rsidRDefault="000655DA" w:rsidP="007D0C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36237ACE" w14:textId="77777777" w:rsidR="000655DA" w:rsidRPr="000F36B2" w:rsidRDefault="000655DA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655DA" w:rsidRPr="000F36B2" w14:paraId="474646F5" w14:textId="77777777" w:rsidTr="006B2E5C">
        <w:trPr>
          <w:cantSplit/>
        </w:trPr>
        <w:tc>
          <w:tcPr>
            <w:tcW w:w="6210" w:type="dxa"/>
            <w:vAlign w:val="bottom"/>
          </w:tcPr>
          <w:p w14:paraId="2E9913CA" w14:textId="77777777" w:rsidR="000655DA" w:rsidRPr="000F36B2" w:rsidRDefault="000655DA" w:rsidP="000655DA">
            <w:pPr>
              <w:tabs>
                <w:tab w:val="left" w:pos="1245"/>
              </w:tabs>
              <w:ind w:left="-19" w:right="375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36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หนี้สินอนุพันธ์ทางการเงิน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19905FF" w14:textId="77777777" w:rsidR="000655DA" w:rsidRPr="000F36B2" w:rsidRDefault="000655DA" w:rsidP="007D0C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2687EAC5" w14:textId="77777777" w:rsidR="000655DA" w:rsidRPr="000F36B2" w:rsidRDefault="000655DA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655DA" w:rsidRPr="000F36B2" w14:paraId="1F31B35A" w14:textId="77777777" w:rsidTr="006B2E5C">
        <w:trPr>
          <w:cantSplit/>
        </w:trPr>
        <w:tc>
          <w:tcPr>
            <w:tcW w:w="6210" w:type="dxa"/>
            <w:vAlign w:val="bottom"/>
          </w:tcPr>
          <w:p w14:paraId="6E1CF21A" w14:textId="77777777" w:rsidR="000655DA" w:rsidRPr="000F36B2" w:rsidRDefault="000655DA" w:rsidP="000655DA">
            <w:pPr>
              <w:tabs>
                <w:tab w:val="left" w:pos="1245"/>
              </w:tabs>
              <w:ind w:left="-19" w:right="375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36B2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สัญญาซื้อขายเงินตราต่างประเทศ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780CC20" w14:textId="6103C865" w:rsidR="000655DA" w:rsidRPr="005F7143" w:rsidRDefault="007D0CB4" w:rsidP="007D0C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5F7143" w:rsidRPr="005F71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="005F7143" w:rsidRPr="005F71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</w:p>
        </w:tc>
        <w:tc>
          <w:tcPr>
            <w:tcW w:w="1559" w:type="dxa"/>
            <w:gridSpan w:val="2"/>
            <w:vAlign w:val="bottom"/>
          </w:tcPr>
          <w:p w14:paraId="5323CB0E" w14:textId="6BCD1FEC" w:rsidR="000655DA" w:rsidRPr="000F36B2" w:rsidRDefault="007D0CB4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655DA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0655DA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</w:tr>
    </w:tbl>
    <w:p w14:paraId="50BA4050" w14:textId="77777777" w:rsidR="000655DA" w:rsidRPr="000F36B2" w:rsidRDefault="000655DA" w:rsidP="00FE0FB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44214E2" w14:textId="77777777" w:rsidR="00CE4B13" w:rsidRPr="000F36B2" w:rsidRDefault="00CE4B13" w:rsidP="00FE0FB1">
      <w:pPr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0F36B2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ข้อสมมติฐานหลักของมูลค่ายุติธรรม</w:t>
      </w:r>
    </w:p>
    <w:p w14:paraId="4627D115" w14:textId="77777777" w:rsidR="00CE4B13" w:rsidRPr="000F36B2" w:rsidRDefault="00CE4B13" w:rsidP="00FE0FB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08CE834" w14:textId="134768E2" w:rsidR="00CE4B13" w:rsidRPr="000F36B2" w:rsidRDefault="00CE4B13" w:rsidP="00FE0FB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36B2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สินทรัพย์และหนี้สินอนุพันธ์</w:t>
      </w:r>
      <w:r w:rsidR="001D32BB" w:rsidRPr="000F36B2">
        <w:rPr>
          <w:rFonts w:ascii="Browallia New" w:hAnsi="Browallia New" w:cs="Browallia New"/>
          <w:color w:val="000000"/>
          <w:sz w:val="26"/>
          <w:szCs w:val="26"/>
          <w:cs/>
        </w:rPr>
        <w:t>ทางการเงิน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จากสัญญาซื้อขายเงินตราต่างประเทศวัดมูลค่ายุติธรรมโดยใช้อัตราแลกเปลี่ยนอ้างอิงจากสถาบันการเงิน ซึ่งจัดอยู่ในข้อมูลระดับที่ </w:t>
      </w:r>
      <w:r w:rsidR="007D0CB4" w:rsidRPr="007D0CB4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</w:p>
    <w:p w14:paraId="38B4B0A3" w14:textId="77777777" w:rsidR="00CE4B13" w:rsidRPr="000F36B2" w:rsidRDefault="00CE4B13" w:rsidP="00FE0FB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6E93B54" w14:textId="77777777" w:rsidR="00CE4B13" w:rsidRPr="000F36B2" w:rsidRDefault="00CE4B13" w:rsidP="00FE0FB1">
      <w:pPr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0F36B2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การโอนระหว่างระดับชั้นของมูลค่ายุติธรรม</w:t>
      </w:r>
    </w:p>
    <w:p w14:paraId="3C95C9DA" w14:textId="77777777" w:rsidR="00CE4B13" w:rsidRPr="000F36B2" w:rsidRDefault="00CE4B13" w:rsidP="00FE0FB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96D7CD9" w14:textId="77777777" w:rsidR="00CE4B13" w:rsidRPr="000F36B2" w:rsidRDefault="00CE4B13" w:rsidP="00FE0FB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ในระหว่างงวดกลุ่มกิจการไม่มีการโอนระหว่างลำดับชั้นมูลค่ายุติธรรม</w:t>
      </w:r>
    </w:p>
    <w:p w14:paraId="585B63B4" w14:textId="77777777" w:rsidR="00CE4B13" w:rsidRPr="000F36B2" w:rsidRDefault="00CE4B13" w:rsidP="00FE0FB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50CC62F" w14:textId="77777777" w:rsidR="00CE4B13" w:rsidRPr="000F36B2" w:rsidRDefault="00CE4B13" w:rsidP="00FE0FB1">
      <w:pPr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0F36B2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ขั้นตอนการประเมินมูลค่ายุติธรรม</w:t>
      </w:r>
    </w:p>
    <w:p w14:paraId="161BD218" w14:textId="77777777" w:rsidR="00CE4B13" w:rsidRPr="000F36B2" w:rsidRDefault="00CE4B13" w:rsidP="00FE0FB1">
      <w:pPr>
        <w:tabs>
          <w:tab w:val="left" w:pos="1134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4578E1A" w14:textId="77777777" w:rsidR="00CE4B13" w:rsidRPr="000F36B2" w:rsidRDefault="00CE4B13" w:rsidP="00FE0FB1">
      <w:pPr>
        <w:tabs>
          <w:tab w:val="left" w:pos="1134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F36B2">
        <w:rPr>
          <w:rFonts w:ascii="Browallia New" w:hAnsi="Browallia New" w:cs="Browallia New"/>
          <w:spacing w:val="-4"/>
          <w:sz w:val="26"/>
          <w:szCs w:val="26"/>
          <w:cs/>
        </w:rPr>
        <w:t>การประชุมระหว่างผู้อำนวยการสายการเงิน (</w:t>
      </w:r>
      <w:r w:rsidRPr="000F36B2">
        <w:rPr>
          <w:rFonts w:ascii="Browallia New" w:hAnsi="Browallia New" w:cs="Browallia New"/>
          <w:spacing w:val="-4"/>
          <w:sz w:val="26"/>
          <w:szCs w:val="26"/>
        </w:rPr>
        <w:t xml:space="preserve">CFO) </w:t>
      </w:r>
      <w:r w:rsidR="00A60384" w:rsidRPr="000F36B2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0F36B2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คณะกรรมการบริหารจะหารือเกี่ยวกับกระบวนการประเมินและผลลัพธ์อย่างน้อยทุกไตรมาส</w:t>
      </w:r>
    </w:p>
    <w:p w14:paraId="6DF35BCD" w14:textId="77777777" w:rsidR="00CE4B13" w:rsidRPr="000F36B2" w:rsidRDefault="00CE4B13" w:rsidP="000F6E3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C15B7F1" w14:textId="77777777" w:rsidR="00CE4B13" w:rsidRPr="000F36B2" w:rsidRDefault="00CE4B13" w:rsidP="00FE0FB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F36B2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สินทรัพย์และหนี้สินทางการเงินส่วนใหญ่ของกลุ่มกิจการจัดอยู่ในประเภทระยะสั้น และมีอัตราดอกเบี้ยใกล้เคียงกับอัตราดอกเบี้ยในตลาด</w:t>
      </w:r>
      <w:r w:rsidRPr="000F36B2">
        <w:rPr>
          <w:rFonts w:ascii="Browallia New" w:hAnsi="Browallia New" w:cs="Browallia New"/>
          <w:sz w:val="26"/>
          <w:szCs w:val="26"/>
          <w:cs/>
        </w:rPr>
        <w:t xml:space="preserve"> ซึ่งมูลค่ายุติธรรมของสินทรัพย์ทางการเงินและหนี้สินทางการเงินส่วนใหญ่ใกล้เคียงกับมูลค่าตามบัญชี</w:t>
      </w:r>
    </w:p>
    <w:p w14:paraId="583E64C0" w14:textId="77777777" w:rsidR="008B6762" w:rsidRPr="000F36B2" w:rsidRDefault="000655DA" w:rsidP="00CE4B13">
      <w:pPr>
        <w:tabs>
          <w:tab w:val="left" w:pos="1134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F36B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77AAC" w:rsidRPr="000F36B2" w14:paraId="1FDCE94B" w14:textId="77777777" w:rsidTr="00562DF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AC0F89" w14:textId="10670A11" w:rsidR="00A77AAC" w:rsidRPr="000F36B2" w:rsidRDefault="00A77AAC" w:rsidP="00991975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7D0CB4" w:rsidRPr="007D0C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Pr="000F36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0F36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</w:tr>
    </w:tbl>
    <w:p w14:paraId="78EE92B9" w14:textId="77777777" w:rsidR="00A77AAC" w:rsidRPr="000F36B2" w:rsidRDefault="00A77AAC" w:rsidP="00991975">
      <w:pPr>
        <w:ind w:left="540" w:hanging="54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956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340"/>
        <w:gridCol w:w="1670"/>
        <w:gridCol w:w="1440"/>
        <w:gridCol w:w="1670"/>
        <w:gridCol w:w="1440"/>
      </w:tblGrid>
      <w:tr w:rsidR="000D0A84" w:rsidRPr="000F36B2" w14:paraId="186806A1" w14:textId="77777777" w:rsidTr="003B7E22">
        <w:trPr>
          <w:cantSplit/>
          <w:trHeight w:val="20"/>
        </w:trPr>
        <w:tc>
          <w:tcPr>
            <w:tcW w:w="3340" w:type="dxa"/>
            <w:vAlign w:val="bottom"/>
          </w:tcPr>
          <w:p w14:paraId="737FB10D" w14:textId="77777777" w:rsidR="000D0A84" w:rsidRPr="000F36B2" w:rsidRDefault="000D0A84" w:rsidP="003B7E22">
            <w:pPr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824A8" w14:textId="77777777" w:rsidR="000D0A84" w:rsidRPr="000F36B2" w:rsidRDefault="000D0A84" w:rsidP="003B7E2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2E7EC" w14:textId="77777777" w:rsidR="000D0A84" w:rsidRPr="000F36B2" w:rsidRDefault="000D0A84" w:rsidP="003B7E2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36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0F36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0D0A84" w:rsidRPr="000F36B2" w14:paraId="6F38DEFC" w14:textId="77777777" w:rsidTr="003B7E22">
        <w:trPr>
          <w:cantSplit/>
          <w:trHeight w:val="20"/>
        </w:trPr>
        <w:tc>
          <w:tcPr>
            <w:tcW w:w="3340" w:type="dxa"/>
            <w:vAlign w:val="bottom"/>
          </w:tcPr>
          <w:p w14:paraId="69D3034F" w14:textId="77777777" w:rsidR="000D0A84" w:rsidRPr="000F36B2" w:rsidRDefault="000D0A84" w:rsidP="003B7E22">
            <w:pPr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5F32F013" w14:textId="77777777" w:rsidR="000D0A84" w:rsidRPr="000F36B2" w:rsidRDefault="000D0A84" w:rsidP="003B7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30E4D7" w14:textId="77777777" w:rsidR="000D0A84" w:rsidRPr="000F36B2" w:rsidRDefault="000D0A84" w:rsidP="003B7E22">
            <w:pPr>
              <w:ind w:right="-10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2EC7E113" w14:textId="77777777" w:rsidR="000D0A84" w:rsidRPr="000F36B2" w:rsidRDefault="000D0A84" w:rsidP="003B7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126EFE" w14:textId="77777777" w:rsidR="000D0A84" w:rsidRPr="000F36B2" w:rsidRDefault="000D0A84" w:rsidP="003B7E22">
            <w:pPr>
              <w:ind w:right="-10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D0A84" w:rsidRPr="000F36B2" w14:paraId="59B629B7" w14:textId="77777777" w:rsidTr="003B7E22">
        <w:trPr>
          <w:cantSplit/>
          <w:trHeight w:val="20"/>
        </w:trPr>
        <w:tc>
          <w:tcPr>
            <w:tcW w:w="3340" w:type="dxa"/>
            <w:vAlign w:val="bottom"/>
          </w:tcPr>
          <w:p w14:paraId="73CF6C25" w14:textId="77777777" w:rsidR="000D0A84" w:rsidRPr="000F36B2" w:rsidRDefault="000D0A84" w:rsidP="000D0A84">
            <w:pPr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70" w:type="dxa"/>
            <w:vAlign w:val="bottom"/>
          </w:tcPr>
          <w:p w14:paraId="7774B85B" w14:textId="6202FAA2" w:rsidR="000D0A84" w:rsidRPr="000F36B2" w:rsidRDefault="007D0CB4" w:rsidP="000D0A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4230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23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0D0A84" w:rsidRPr="000F36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53D17112" w14:textId="11C53373" w:rsidR="000D0A84" w:rsidRPr="000F36B2" w:rsidRDefault="000D0A84" w:rsidP="000D0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0CB4" w:rsidRPr="007D0C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24EB9CAD" w14:textId="288B539F" w:rsidR="000D0A84" w:rsidRPr="000F36B2" w:rsidRDefault="007D0CB4" w:rsidP="000D0A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D0A84" w:rsidRPr="000F36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0A84" w:rsidRPr="000F36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14:paraId="7DE66A37" w14:textId="7DF22D06" w:rsidR="000D0A84" w:rsidRPr="000F36B2" w:rsidRDefault="000D0A84" w:rsidP="000D0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0CB4" w:rsidRPr="007D0C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  <w:r w:rsidRPr="000F36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670" w:type="dxa"/>
            <w:vAlign w:val="bottom"/>
          </w:tcPr>
          <w:p w14:paraId="0B85CA3A" w14:textId="026F0791" w:rsidR="00232527" w:rsidRPr="000F36B2" w:rsidRDefault="007D0CB4" w:rsidP="00232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4230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23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232527" w:rsidRPr="000F36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26ABCB7E" w14:textId="3F5CF35A" w:rsidR="000D0A84" w:rsidRPr="000F36B2" w:rsidRDefault="000D0A84" w:rsidP="000D0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0CB4" w:rsidRPr="007D0C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27AA71FF" w14:textId="2FCCA17D" w:rsidR="000D0A84" w:rsidRPr="000F36B2" w:rsidRDefault="007D0CB4" w:rsidP="000D0A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D0A84" w:rsidRPr="000F36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0A84" w:rsidRPr="000F36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14:paraId="50E41994" w14:textId="06B91AE3" w:rsidR="000D0A84" w:rsidRPr="000F36B2" w:rsidRDefault="000D0A84" w:rsidP="000D0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0CB4" w:rsidRPr="007D0C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  <w:r w:rsidRPr="000F36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0D0A84" w:rsidRPr="000F36B2" w14:paraId="57D9682C" w14:textId="77777777" w:rsidTr="003B7E22">
        <w:trPr>
          <w:cantSplit/>
          <w:trHeight w:val="20"/>
        </w:trPr>
        <w:tc>
          <w:tcPr>
            <w:tcW w:w="3340" w:type="dxa"/>
            <w:vAlign w:val="bottom"/>
          </w:tcPr>
          <w:p w14:paraId="3C6B4159" w14:textId="77777777" w:rsidR="000D0A84" w:rsidRPr="000F36B2" w:rsidRDefault="000D0A84" w:rsidP="000D0A84">
            <w:pPr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  <w:hideMark/>
          </w:tcPr>
          <w:p w14:paraId="79B6D470" w14:textId="77777777" w:rsidR="000D0A84" w:rsidRPr="000F36B2" w:rsidRDefault="000D0A84" w:rsidP="000D0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600B61C" w14:textId="77777777" w:rsidR="000D0A84" w:rsidRPr="000F36B2" w:rsidRDefault="000D0A84" w:rsidP="000D0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  <w:hideMark/>
          </w:tcPr>
          <w:p w14:paraId="14573FE5" w14:textId="77777777" w:rsidR="000D0A84" w:rsidRPr="000F36B2" w:rsidRDefault="000D0A84" w:rsidP="000D0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23AE112" w14:textId="77777777" w:rsidR="000D0A84" w:rsidRPr="000F36B2" w:rsidRDefault="000D0A84" w:rsidP="000D0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0A84" w:rsidRPr="000F36B2" w14:paraId="622C0803" w14:textId="77777777" w:rsidTr="003B7E22">
        <w:trPr>
          <w:cantSplit/>
          <w:trHeight w:val="20"/>
        </w:trPr>
        <w:tc>
          <w:tcPr>
            <w:tcW w:w="3340" w:type="dxa"/>
            <w:vAlign w:val="bottom"/>
          </w:tcPr>
          <w:p w14:paraId="4A7E4AE8" w14:textId="77777777" w:rsidR="000D0A84" w:rsidRPr="000F36B2" w:rsidRDefault="000D0A84" w:rsidP="006208D6">
            <w:pPr>
              <w:tabs>
                <w:tab w:val="left" w:pos="1243"/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0C87D6" w14:textId="77777777" w:rsidR="000D0A84" w:rsidRPr="000F36B2" w:rsidRDefault="000D0A84" w:rsidP="006208D6">
            <w:pPr>
              <w:tabs>
                <w:tab w:val="left" w:pos="1243"/>
                <w:tab w:val="left" w:pos="9000"/>
              </w:tabs>
              <w:ind w:right="-72"/>
              <w:jc w:val="lef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C4099C" w14:textId="77777777" w:rsidR="000D0A84" w:rsidRPr="000F36B2" w:rsidRDefault="000D0A84" w:rsidP="006208D6">
            <w:pPr>
              <w:tabs>
                <w:tab w:val="left" w:pos="1243"/>
                <w:tab w:val="left" w:pos="9000"/>
              </w:tabs>
              <w:ind w:right="-72"/>
              <w:jc w:val="lef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B1A2F3" w14:textId="77777777" w:rsidR="000D0A84" w:rsidRPr="000F36B2" w:rsidRDefault="000D0A84" w:rsidP="006208D6">
            <w:pPr>
              <w:tabs>
                <w:tab w:val="left" w:pos="1243"/>
                <w:tab w:val="left" w:pos="9000"/>
              </w:tabs>
              <w:ind w:right="-72"/>
              <w:jc w:val="lef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C53918" w14:textId="77777777" w:rsidR="000D0A84" w:rsidRPr="000F36B2" w:rsidRDefault="000D0A84" w:rsidP="006208D6">
            <w:pPr>
              <w:tabs>
                <w:tab w:val="left" w:pos="1243"/>
                <w:tab w:val="left" w:pos="9000"/>
              </w:tabs>
              <w:ind w:right="-72"/>
              <w:jc w:val="lef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0D0A84" w:rsidRPr="000F36B2" w14:paraId="28B87E14" w14:textId="77777777" w:rsidTr="003B7E22">
        <w:trPr>
          <w:cantSplit/>
          <w:trHeight w:val="20"/>
        </w:trPr>
        <w:tc>
          <w:tcPr>
            <w:tcW w:w="3340" w:type="dxa"/>
          </w:tcPr>
          <w:p w14:paraId="4E3C4111" w14:textId="77777777" w:rsidR="000D0A84" w:rsidRPr="000F36B2" w:rsidRDefault="000D0A84" w:rsidP="000D0A84">
            <w:pPr>
              <w:tabs>
                <w:tab w:val="left" w:pos="1459"/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0F36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F36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0F36B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670" w:type="dxa"/>
            <w:shd w:val="clear" w:color="auto" w:fill="FAFAFA"/>
          </w:tcPr>
          <w:p w14:paraId="78990B2E" w14:textId="77777777" w:rsidR="000D0A84" w:rsidRPr="000F36B2" w:rsidRDefault="000D0A84" w:rsidP="000D0A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24ED408" w14:textId="77777777" w:rsidR="000D0A84" w:rsidRPr="000F36B2" w:rsidRDefault="000D0A84" w:rsidP="000D0A8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70" w:type="dxa"/>
            <w:shd w:val="clear" w:color="auto" w:fill="FAFAFA"/>
            <w:vAlign w:val="center"/>
          </w:tcPr>
          <w:p w14:paraId="4528F52C" w14:textId="77777777" w:rsidR="000D0A84" w:rsidRPr="000F36B2" w:rsidRDefault="000D0A84" w:rsidP="000D0A8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F5270A6" w14:textId="77777777" w:rsidR="000D0A84" w:rsidRPr="000F36B2" w:rsidRDefault="000D0A84" w:rsidP="000D0A8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208D6" w:rsidRPr="000F36B2" w14:paraId="5D68F2B9" w14:textId="77777777" w:rsidTr="00872088">
        <w:trPr>
          <w:cantSplit/>
          <w:trHeight w:val="20"/>
        </w:trPr>
        <w:tc>
          <w:tcPr>
            <w:tcW w:w="3340" w:type="dxa"/>
          </w:tcPr>
          <w:p w14:paraId="48C97CB6" w14:textId="77777777" w:rsidR="006208D6" w:rsidRPr="000F36B2" w:rsidRDefault="006208D6" w:rsidP="006208D6">
            <w:pPr>
              <w:tabs>
                <w:tab w:val="left" w:pos="1459"/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ออกใบแจ้งหนี้แล้ว</w:t>
            </w:r>
          </w:p>
        </w:tc>
        <w:tc>
          <w:tcPr>
            <w:tcW w:w="1670" w:type="dxa"/>
            <w:shd w:val="clear" w:color="auto" w:fill="FAFAFA"/>
          </w:tcPr>
          <w:p w14:paraId="74C23BD7" w14:textId="7541C739" w:rsidR="006208D6" w:rsidRPr="00C647C1" w:rsidRDefault="007D0CB4" w:rsidP="007D0CB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="00C647C1" w:rsidRPr="00C647C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C647C1" w:rsidRPr="00C647C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0" w:type="dxa"/>
            <w:vAlign w:val="bottom"/>
          </w:tcPr>
          <w:p w14:paraId="5A7E8C42" w14:textId="7A84C994" w:rsidR="006208D6" w:rsidRPr="000F36B2" w:rsidRDefault="007D0CB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6208D6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  <w:r w:rsidR="006208D6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</w:p>
        </w:tc>
        <w:tc>
          <w:tcPr>
            <w:tcW w:w="1670" w:type="dxa"/>
            <w:shd w:val="clear" w:color="auto" w:fill="FAFAFA"/>
            <w:vAlign w:val="bottom"/>
          </w:tcPr>
          <w:p w14:paraId="43D7A235" w14:textId="3A54C854" w:rsidR="006208D6" w:rsidRPr="00C647C1" w:rsidRDefault="007D0CB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C647C1" w:rsidRPr="00C647C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="00C647C1" w:rsidRPr="00C647C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0" w:type="dxa"/>
            <w:vAlign w:val="bottom"/>
          </w:tcPr>
          <w:p w14:paraId="4276AA1D" w14:textId="7FE2BF06" w:rsidR="006208D6" w:rsidRPr="000F36B2" w:rsidRDefault="007D0CB4" w:rsidP="006208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6208D6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="006208D6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</w:p>
        </w:tc>
      </w:tr>
      <w:tr w:rsidR="00AB5182" w:rsidRPr="000F36B2" w14:paraId="73B86238" w14:textId="77777777" w:rsidTr="009E4EAD">
        <w:trPr>
          <w:cantSplit/>
          <w:trHeight w:val="20"/>
        </w:trPr>
        <w:tc>
          <w:tcPr>
            <w:tcW w:w="3340" w:type="dxa"/>
          </w:tcPr>
          <w:p w14:paraId="1E349B65" w14:textId="77777777" w:rsidR="00AB5182" w:rsidRPr="000F36B2" w:rsidRDefault="00AB5182" w:rsidP="00AB5182">
            <w:pPr>
              <w:tabs>
                <w:tab w:val="left" w:pos="1459"/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ยังไม่ออกใบแจ้งหนี้</w:t>
            </w:r>
          </w:p>
        </w:tc>
        <w:tc>
          <w:tcPr>
            <w:tcW w:w="1670" w:type="dxa"/>
            <w:shd w:val="clear" w:color="auto" w:fill="FAFAFA"/>
          </w:tcPr>
          <w:p w14:paraId="633A32A7" w14:textId="553FB798" w:rsidR="00AB5182" w:rsidRPr="00C647C1" w:rsidRDefault="007D0CB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C647C1" w:rsidRPr="00C647C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="00C647C1" w:rsidRPr="00C647C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40" w:type="dxa"/>
            <w:vAlign w:val="bottom"/>
          </w:tcPr>
          <w:p w14:paraId="4AB61D04" w14:textId="22ED5A0E" w:rsidR="00AB5182" w:rsidRPr="000F36B2" w:rsidRDefault="007D0CB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AB518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  <w:r w:rsidR="00AB518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670" w:type="dxa"/>
            <w:shd w:val="clear" w:color="auto" w:fill="FAFAFA"/>
          </w:tcPr>
          <w:p w14:paraId="4783EEF4" w14:textId="43197C58" w:rsidR="00AB5182" w:rsidRPr="00C647C1" w:rsidRDefault="007D0CB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C647C1" w:rsidRPr="00C647C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="00C647C1" w:rsidRPr="00C647C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40" w:type="dxa"/>
            <w:vAlign w:val="bottom"/>
          </w:tcPr>
          <w:p w14:paraId="2B72F1F1" w14:textId="514BFFF9" w:rsidR="00AB5182" w:rsidRPr="000F36B2" w:rsidRDefault="007D0CB4" w:rsidP="00AB518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AB518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  <w:r w:rsidR="00AB518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</w:tr>
      <w:tr w:rsidR="00AB5182" w:rsidRPr="000F36B2" w14:paraId="2CA89E51" w14:textId="77777777" w:rsidTr="00872088">
        <w:trPr>
          <w:cantSplit/>
          <w:trHeight w:val="20"/>
        </w:trPr>
        <w:tc>
          <w:tcPr>
            <w:tcW w:w="3340" w:type="dxa"/>
            <w:hideMark/>
          </w:tcPr>
          <w:p w14:paraId="039CFCFA" w14:textId="77777777" w:rsidR="00AB5182" w:rsidRPr="000F36B2" w:rsidRDefault="00AB5182" w:rsidP="00AB5182">
            <w:pPr>
              <w:tabs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F36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A1B566" w14:textId="32687440" w:rsidR="00AB5182" w:rsidRPr="00C647C1" w:rsidRDefault="000601B2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D0CB4"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B8D4D6" w14:textId="4B3745AA" w:rsidR="00AB5182" w:rsidRPr="000F36B2" w:rsidRDefault="00AB5182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D0CB4"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C9D3DD" w14:textId="405E63C3" w:rsidR="00AB5182" w:rsidRPr="00C647C1" w:rsidRDefault="00E45125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D0CB4"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D168A6" w14:textId="7F143A9F" w:rsidR="00AB5182" w:rsidRPr="000F36B2" w:rsidRDefault="00AB5182" w:rsidP="00AB518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D0CB4"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B5182" w:rsidRPr="000F36B2" w14:paraId="1A1F4AEB" w14:textId="77777777" w:rsidTr="003B7E22">
        <w:trPr>
          <w:cantSplit/>
          <w:trHeight w:val="20"/>
        </w:trPr>
        <w:tc>
          <w:tcPr>
            <w:tcW w:w="3340" w:type="dxa"/>
            <w:hideMark/>
          </w:tcPr>
          <w:p w14:paraId="5BCE668F" w14:textId="77777777" w:rsidR="00AB5182" w:rsidRPr="000F36B2" w:rsidRDefault="00AB5182" w:rsidP="00AB5182">
            <w:pPr>
              <w:tabs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0F36B2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  <w:r w:rsidRPr="000F36B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- สุทธิ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4173B0" w14:textId="567F611C" w:rsidR="00AB5182" w:rsidRPr="00C647C1" w:rsidRDefault="007D0CB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="00060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="00060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1FFE475" w14:textId="7A01A85E" w:rsidR="00AB5182" w:rsidRPr="000F36B2" w:rsidRDefault="007D0CB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AB518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AB518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EC14D9" w14:textId="4C1F8454" w:rsidR="00AB5182" w:rsidRPr="00C647C1" w:rsidRDefault="007D0CB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="00E451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="00E451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E8B973" w14:textId="0765FB9D" w:rsidR="00AB5182" w:rsidRPr="000F36B2" w:rsidRDefault="007D0CB4" w:rsidP="00AB518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  <w:r w:rsidR="00AB518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="00AB518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</w:tr>
      <w:tr w:rsidR="00AB5182" w:rsidRPr="000F36B2" w14:paraId="3DEAB24B" w14:textId="77777777" w:rsidTr="003B7E22">
        <w:trPr>
          <w:cantSplit/>
          <w:trHeight w:val="20"/>
        </w:trPr>
        <w:tc>
          <w:tcPr>
            <w:tcW w:w="3340" w:type="dxa"/>
            <w:vAlign w:val="bottom"/>
          </w:tcPr>
          <w:p w14:paraId="3D89E08E" w14:textId="77777777" w:rsidR="00AB5182" w:rsidRPr="000F36B2" w:rsidRDefault="00AB5182" w:rsidP="00AB5182">
            <w:pPr>
              <w:tabs>
                <w:tab w:val="left" w:pos="1243"/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78707D" w14:textId="77777777" w:rsidR="00AB5182" w:rsidRPr="000F36B2" w:rsidRDefault="00AB5182" w:rsidP="007D0CB4">
            <w:pPr>
              <w:tabs>
                <w:tab w:val="left" w:pos="1243"/>
                <w:tab w:val="left" w:pos="900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80617F" w14:textId="77777777" w:rsidR="00AB5182" w:rsidRPr="000F36B2" w:rsidRDefault="00AB5182" w:rsidP="007D0CB4">
            <w:pPr>
              <w:tabs>
                <w:tab w:val="left" w:pos="1243"/>
                <w:tab w:val="lef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</w:tcPr>
          <w:p w14:paraId="1829292B" w14:textId="77777777" w:rsidR="00AB5182" w:rsidRPr="000F36B2" w:rsidRDefault="00AB5182" w:rsidP="007D0CB4">
            <w:pPr>
              <w:tabs>
                <w:tab w:val="left" w:pos="1243"/>
                <w:tab w:val="lef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1D1CE6" w14:textId="77777777" w:rsidR="00AB5182" w:rsidRPr="000F36B2" w:rsidRDefault="00AB5182" w:rsidP="00AB5182">
            <w:pPr>
              <w:tabs>
                <w:tab w:val="left" w:pos="1243"/>
                <w:tab w:val="lef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AB5182" w:rsidRPr="000F36B2" w14:paraId="16B48711" w14:textId="77777777" w:rsidTr="003B7E22">
        <w:trPr>
          <w:cantSplit/>
          <w:trHeight w:val="20"/>
        </w:trPr>
        <w:tc>
          <w:tcPr>
            <w:tcW w:w="3340" w:type="dxa"/>
          </w:tcPr>
          <w:p w14:paraId="6FC6C222" w14:textId="77777777" w:rsidR="00AB5182" w:rsidRPr="000F36B2" w:rsidRDefault="00AB5182" w:rsidP="00AB5182">
            <w:pPr>
              <w:tabs>
                <w:tab w:val="left" w:pos="707"/>
                <w:tab w:val="left" w:pos="9000"/>
              </w:tabs>
              <w:ind w:right="-10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Pr="000F36B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</w:t>
            </w:r>
            <w:r w:rsidRPr="000F36B2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0F36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0F36B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670" w:type="dxa"/>
            <w:shd w:val="clear" w:color="auto" w:fill="FAFAFA"/>
            <w:vAlign w:val="bottom"/>
          </w:tcPr>
          <w:p w14:paraId="371278DB" w14:textId="41E8292D" w:rsidR="00AB5182" w:rsidRPr="00C647C1" w:rsidRDefault="007D0CB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647C1" w:rsidRPr="00C647C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="00C647C1" w:rsidRPr="00C647C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vAlign w:val="center"/>
          </w:tcPr>
          <w:p w14:paraId="5AB32F9E" w14:textId="7D9C6CB8" w:rsidR="00AB5182" w:rsidRPr="000F36B2" w:rsidRDefault="007D0CB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  <w:r w:rsidR="00AB518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670" w:type="dxa"/>
            <w:shd w:val="clear" w:color="auto" w:fill="FAFAFA"/>
            <w:vAlign w:val="center"/>
          </w:tcPr>
          <w:p w14:paraId="273693DF" w14:textId="150D7A99" w:rsidR="00AB5182" w:rsidRPr="00C647C1" w:rsidRDefault="007D0CB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647C1" w:rsidRPr="00C647C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="00C647C1" w:rsidRPr="00C647C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</w:tcPr>
          <w:p w14:paraId="73D392D2" w14:textId="3A3DFDC4" w:rsidR="00AB5182" w:rsidRPr="000F36B2" w:rsidRDefault="007D0CB4" w:rsidP="00AB518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  <w:r w:rsidR="00AB518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</w:tr>
      <w:tr w:rsidR="00AB5182" w:rsidRPr="000F36B2" w14:paraId="05069534" w14:textId="77777777" w:rsidTr="003B7E22">
        <w:trPr>
          <w:cantSplit/>
          <w:trHeight w:val="20"/>
        </w:trPr>
        <w:tc>
          <w:tcPr>
            <w:tcW w:w="3340" w:type="dxa"/>
          </w:tcPr>
          <w:p w14:paraId="26AE458F" w14:textId="77777777" w:rsidR="0017069C" w:rsidRPr="00EF4669" w:rsidRDefault="0017069C" w:rsidP="0017069C">
            <w:pPr>
              <w:tabs>
                <w:tab w:val="left" w:pos="707"/>
                <w:tab w:val="left" w:pos="9000"/>
              </w:tabs>
              <w:ind w:right="-10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EA662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ab/>
            </w:r>
            <w:r w:rsidRPr="00EF466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- </w:t>
            </w:r>
            <w:r w:rsidRPr="00EF4669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/>
              </w:rPr>
              <w:t>บริษัท</w:t>
            </w:r>
            <w:r w:rsidRPr="00EF4669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ที่เกี่ยวข้องกัน </w:t>
            </w:r>
          </w:p>
          <w:p w14:paraId="06AF4323" w14:textId="1C9FC373" w:rsidR="00AB5182" w:rsidRPr="000F36B2" w:rsidRDefault="0017069C" w:rsidP="0017069C">
            <w:pPr>
              <w:tabs>
                <w:tab w:val="left" w:pos="707"/>
                <w:tab w:val="left" w:pos="9000"/>
              </w:tabs>
              <w:ind w:right="-10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EF4669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                  </w:t>
            </w:r>
            <w:r w:rsidRPr="00EF466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(หมายเหตุฯ ข้อ </w:t>
            </w:r>
            <w:r w:rsidR="007D0CB4" w:rsidRPr="007D0CB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15</w:t>
            </w:r>
            <w:r w:rsidRPr="00EF4669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.</w:t>
            </w:r>
            <w:r w:rsidR="007D0CB4" w:rsidRPr="007D0CB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Pr="00EF4669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670" w:type="dxa"/>
            <w:shd w:val="clear" w:color="auto" w:fill="FAFAFA"/>
            <w:vAlign w:val="bottom"/>
          </w:tcPr>
          <w:p w14:paraId="0CAF546F" w14:textId="4B808530" w:rsidR="00AB5182" w:rsidRPr="00C647C1" w:rsidRDefault="00C647C1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647C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3D46DB13" w14:textId="77777777" w:rsidR="0017069C" w:rsidRDefault="0017069C" w:rsidP="007D0C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24F3CF2" w14:textId="77777777" w:rsidR="00AB5182" w:rsidRPr="000F36B2" w:rsidRDefault="00AB5182" w:rsidP="007D0C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36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FAFAFA"/>
            <w:vAlign w:val="bottom"/>
          </w:tcPr>
          <w:p w14:paraId="14E1EFFA" w14:textId="41AA2DD5" w:rsidR="00AB5182" w:rsidRPr="00C647C1" w:rsidRDefault="007D0CB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="00C647C1" w:rsidRPr="00C647C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</w:tcPr>
          <w:p w14:paraId="3ABFF80D" w14:textId="77777777" w:rsidR="0017069C" w:rsidRDefault="0017069C" w:rsidP="00595F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19BE755" w14:textId="77777777" w:rsidR="00AB5182" w:rsidRPr="000F36B2" w:rsidRDefault="00AB5182" w:rsidP="00595F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36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B5182" w:rsidRPr="000F36B2" w14:paraId="2F33082C" w14:textId="77777777" w:rsidTr="003B7E22">
        <w:trPr>
          <w:cantSplit/>
          <w:trHeight w:val="20"/>
        </w:trPr>
        <w:tc>
          <w:tcPr>
            <w:tcW w:w="3340" w:type="dxa"/>
          </w:tcPr>
          <w:p w14:paraId="68969FF7" w14:textId="77777777" w:rsidR="00AB5182" w:rsidRPr="000F36B2" w:rsidRDefault="00AB5182" w:rsidP="00AB5182">
            <w:pPr>
              <w:tabs>
                <w:tab w:val="left" w:pos="1243"/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F36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3A9C8" w14:textId="38AD11DB" w:rsidR="00AB5182" w:rsidRPr="00C647C1" w:rsidRDefault="000601B2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D0CB4"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71562CE" w14:textId="623C71FA" w:rsidR="00AB5182" w:rsidRPr="000F36B2" w:rsidRDefault="00AB5182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D0CB4"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7C4A22" w14:textId="6292D15A" w:rsidR="00AB5182" w:rsidRPr="00C647C1" w:rsidRDefault="00737350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D0CB4"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E451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34D743" w14:textId="06FD8DBD" w:rsidR="00AB5182" w:rsidRPr="000F36B2" w:rsidRDefault="00AB5182" w:rsidP="00AB518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D0CB4"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B5182" w:rsidRPr="000F36B2" w14:paraId="23C36646" w14:textId="77777777" w:rsidTr="000601B2">
        <w:trPr>
          <w:cantSplit/>
          <w:trHeight w:val="20"/>
        </w:trPr>
        <w:tc>
          <w:tcPr>
            <w:tcW w:w="3340" w:type="dxa"/>
          </w:tcPr>
          <w:p w14:paraId="53CD49DD" w14:textId="77777777" w:rsidR="00AB5182" w:rsidRPr="000F36B2" w:rsidRDefault="00AB5182" w:rsidP="00AB5182">
            <w:pPr>
              <w:tabs>
                <w:tab w:val="left" w:pos="1243"/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รวมลูกหนี้อื่น - สุทธิ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9780E0" w14:textId="1D48D620" w:rsidR="00AB5182" w:rsidRPr="00171314" w:rsidRDefault="007D0CB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60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060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7BFD5" w14:textId="4A030AD4" w:rsidR="00AB5182" w:rsidRPr="000F36B2" w:rsidRDefault="007D0CB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  <w:r w:rsidR="00AB518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C71989" w14:textId="569F1D25" w:rsidR="00AB5182" w:rsidRPr="00171314" w:rsidRDefault="007D0CB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451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  <w:r w:rsidR="00E451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B575E" w14:textId="6D2865DF" w:rsidR="00AB5182" w:rsidRPr="000F36B2" w:rsidRDefault="007D0CB4" w:rsidP="000601B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  <w:r w:rsidR="00AB518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</w:p>
        </w:tc>
      </w:tr>
      <w:tr w:rsidR="00AB5182" w:rsidRPr="000F36B2" w14:paraId="46925F45" w14:textId="77777777" w:rsidTr="003B7E22">
        <w:trPr>
          <w:cantSplit/>
          <w:trHeight w:val="20"/>
        </w:trPr>
        <w:tc>
          <w:tcPr>
            <w:tcW w:w="3340" w:type="dxa"/>
          </w:tcPr>
          <w:p w14:paraId="1A375CF4" w14:textId="77777777" w:rsidR="00AB5182" w:rsidRPr="000F36B2" w:rsidRDefault="00AB5182" w:rsidP="00AB5182">
            <w:pPr>
              <w:tabs>
                <w:tab w:val="left" w:pos="1243"/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</w:tcPr>
          <w:p w14:paraId="58F5C818" w14:textId="77777777" w:rsidR="00AB5182" w:rsidRPr="000F36B2" w:rsidRDefault="00AB5182" w:rsidP="007D0CB4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0A172F" w14:textId="77777777" w:rsidR="00AB5182" w:rsidRPr="000F36B2" w:rsidRDefault="00AB5182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</w:tcPr>
          <w:p w14:paraId="66285770" w14:textId="77777777" w:rsidR="00AB5182" w:rsidRPr="000F36B2" w:rsidRDefault="00AB5182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AF5D13" w14:textId="77777777" w:rsidR="00AB5182" w:rsidRPr="000F36B2" w:rsidRDefault="00AB5182" w:rsidP="00AB518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AB5182" w:rsidRPr="000F36B2" w14:paraId="16E09363" w14:textId="77777777" w:rsidTr="003B7E22">
        <w:trPr>
          <w:cantSplit/>
          <w:trHeight w:val="20"/>
        </w:trPr>
        <w:tc>
          <w:tcPr>
            <w:tcW w:w="3340" w:type="dxa"/>
            <w:hideMark/>
          </w:tcPr>
          <w:p w14:paraId="785DAAD6" w14:textId="77777777" w:rsidR="00AB5182" w:rsidRPr="000F36B2" w:rsidRDefault="00AB5182" w:rsidP="00AB5182">
            <w:pPr>
              <w:tabs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F36B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70" w:type="dxa"/>
            <w:shd w:val="clear" w:color="auto" w:fill="FAFAFA"/>
          </w:tcPr>
          <w:p w14:paraId="3C6FCC9A" w14:textId="1922E13D" w:rsidR="00AB5182" w:rsidRPr="00171314" w:rsidRDefault="007D0CB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71314" w:rsidRPr="001713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="00171314" w:rsidRPr="001713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vAlign w:val="center"/>
          </w:tcPr>
          <w:p w14:paraId="28090956" w14:textId="75E6A4B9" w:rsidR="00AB5182" w:rsidRPr="000F36B2" w:rsidRDefault="007D0CB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B518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="00AB518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670" w:type="dxa"/>
            <w:shd w:val="clear" w:color="auto" w:fill="FAFAFA"/>
            <w:vAlign w:val="center"/>
          </w:tcPr>
          <w:p w14:paraId="7DB7F677" w14:textId="0FF8EF4A" w:rsidR="00AB5182" w:rsidRPr="00171314" w:rsidRDefault="007D0CB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71314" w:rsidRPr="001713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="00171314" w:rsidRPr="001713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vAlign w:val="center"/>
          </w:tcPr>
          <w:p w14:paraId="15772559" w14:textId="23FDB9E7" w:rsidR="00AB5182" w:rsidRPr="000F36B2" w:rsidRDefault="007D0CB4" w:rsidP="00AB518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B518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AB518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</w:tr>
      <w:tr w:rsidR="00AB5182" w:rsidRPr="000F36B2" w14:paraId="3FA8691F" w14:textId="77777777" w:rsidTr="003B7E22">
        <w:trPr>
          <w:cantSplit/>
          <w:trHeight w:val="20"/>
        </w:trPr>
        <w:tc>
          <w:tcPr>
            <w:tcW w:w="3340" w:type="dxa"/>
          </w:tcPr>
          <w:p w14:paraId="4082FE74" w14:textId="77777777" w:rsidR="00AB5182" w:rsidRPr="000F36B2" w:rsidRDefault="00AB5182" w:rsidP="00AB5182">
            <w:pPr>
              <w:tabs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เงินมัดจำ</w:t>
            </w:r>
            <w:r w:rsidRPr="000F36B2">
              <w:rPr>
                <w:rFonts w:ascii="Browallia New" w:hAnsi="Browallia New" w:cs="Browallia New"/>
                <w:sz w:val="26"/>
                <w:szCs w:val="26"/>
                <w:cs/>
              </w:rPr>
              <w:t>ล่วงหน้า</w:t>
            </w:r>
            <w:r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ค่าสินค้า</w:t>
            </w:r>
          </w:p>
        </w:tc>
        <w:tc>
          <w:tcPr>
            <w:tcW w:w="1670" w:type="dxa"/>
            <w:shd w:val="clear" w:color="auto" w:fill="FAFAFA"/>
          </w:tcPr>
          <w:p w14:paraId="7C687889" w14:textId="1B1C8A14" w:rsidR="00AB5182" w:rsidRPr="00171314" w:rsidRDefault="0017131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713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4EE51C26" w14:textId="1DF22D49" w:rsidR="00AB5182" w:rsidRPr="000F36B2" w:rsidRDefault="007D0CB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AB518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="00AB518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670" w:type="dxa"/>
            <w:shd w:val="clear" w:color="auto" w:fill="FAFAFA"/>
            <w:vAlign w:val="center"/>
          </w:tcPr>
          <w:p w14:paraId="4675CBB9" w14:textId="23B15934" w:rsidR="00AB5182" w:rsidRPr="00171314" w:rsidRDefault="0017131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301563F5" w14:textId="5919D49F" w:rsidR="00AB5182" w:rsidRPr="000F36B2" w:rsidRDefault="007D0CB4" w:rsidP="00AB518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AB518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="00AB518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</w:p>
        </w:tc>
      </w:tr>
      <w:tr w:rsidR="00AB5182" w:rsidRPr="000F36B2" w14:paraId="65A40D03" w14:textId="77777777" w:rsidTr="003B7E22">
        <w:trPr>
          <w:cantSplit/>
          <w:trHeight w:val="20"/>
        </w:trPr>
        <w:tc>
          <w:tcPr>
            <w:tcW w:w="3340" w:type="dxa"/>
          </w:tcPr>
          <w:p w14:paraId="3AD5B02A" w14:textId="77777777" w:rsidR="00AB5182" w:rsidRPr="000F36B2" w:rsidRDefault="00AB5182" w:rsidP="00AB5182">
            <w:pPr>
              <w:tabs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670" w:type="dxa"/>
            <w:shd w:val="clear" w:color="auto" w:fill="FAFAFA"/>
            <w:vAlign w:val="bottom"/>
          </w:tcPr>
          <w:p w14:paraId="32D4164C" w14:textId="1F5C7BB1" w:rsidR="00AB5182" w:rsidRPr="00171314" w:rsidRDefault="007D0CB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="00171314" w:rsidRPr="001713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40" w:type="dxa"/>
            <w:vAlign w:val="center"/>
          </w:tcPr>
          <w:p w14:paraId="0D682FB0" w14:textId="1FCD0622" w:rsidR="00AB5182" w:rsidRPr="000F36B2" w:rsidRDefault="007D0CB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="00AB518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670" w:type="dxa"/>
            <w:shd w:val="clear" w:color="auto" w:fill="FAFAFA"/>
            <w:vAlign w:val="center"/>
          </w:tcPr>
          <w:p w14:paraId="70FA30C0" w14:textId="3A01E901" w:rsidR="00AB5182" w:rsidRPr="00171314" w:rsidRDefault="007D0CB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  <w:r w:rsidR="00171314" w:rsidRPr="001713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40" w:type="dxa"/>
            <w:vAlign w:val="center"/>
          </w:tcPr>
          <w:p w14:paraId="492D3055" w14:textId="66D9E19B" w:rsidR="00AB5182" w:rsidRPr="000F36B2" w:rsidRDefault="007D0CB4" w:rsidP="00AB518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="00AB518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</w:p>
        </w:tc>
      </w:tr>
      <w:tr w:rsidR="00AB5182" w:rsidRPr="000F36B2" w14:paraId="5EB43D30" w14:textId="77777777" w:rsidTr="003B7E22">
        <w:trPr>
          <w:cantSplit/>
          <w:trHeight w:val="20"/>
        </w:trPr>
        <w:tc>
          <w:tcPr>
            <w:tcW w:w="3340" w:type="dxa"/>
            <w:hideMark/>
          </w:tcPr>
          <w:p w14:paraId="619407A7" w14:textId="77777777" w:rsidR="00AB5182" w:rsidRPr="000F36B2" w:rsidRDefault="00AB5182" w:rsidP="00AB5182">
            <w:pPr>
              <w:tabs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F36B2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F66A29" w14:textId="247B79CB" w:rsidR="00AB5182" w:rsidRPr="00171314" w:rsidRDefault="007D0CB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71314" w:rsidRPr="001713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171314" w:rsidRPr="001713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6536E3A" w14:textId="6EF714CE" w:rsidR="00AB5182" w:rsidRPr="000F36B2" w:rsidRDefault="007D0CB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AB518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B87DEA" w14:textId="78CDF044" w:rsidR="00AB5182" w:rsidRPr="00171314" w:rsidRDefault="007D0CB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  <w:r w:rsidR="00171314" w:rsidRPr="001713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5C3417D" w14:textId="3123522F" w:rsidR="00AB5182" w:rsidRPr="000F36B2" w:rsidRDefault="007D0CB4" w:rsidP="00AB518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AB518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</w:tr>
      <w:tr w:rsidR="00AB5182" w:rsidRPr="000F36B2" w14:paraId="69BBC9F3" w14:textId="77777777" w:rsidTr="003B7E22">
        <w:trPr>
          <w:cantSplit/>
          <w:trHeight w:val="20"/>
        </w:trPr>
        <w:tc>
          <w:tcPr>
            <w:tcW w:w="3340" w:type="dxa"/>
          </w:tcPr>
          <w:p w14:paraId="439C401E" w14:textId="690065FE" w:rsidR="00AB5182" w:rsidRPr="00171314" w:rsidRDefault="00171314" w:rsidP="00AB5182">
            <w:pPr>
              <w:tabs>
                <w:tab w:val="left" w:pos="9000"/>
              </w:tabs>
              <w:ind w:right="-7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669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รวมลูก</w:t>
            </w:r>
            <w:r w:rsidR="00EF1F69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หนี้</w:t>
            </w:r>
            <w:r w:rsidRPr="00EF4669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การค้าและลูกหนี้อื่น </w:t>
            </w:r>
            <w:r w:rsidRPr="00EF466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EF466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548508" w14:textId="57C5B437" w:rsidR="00AB5182" w:rsidRPr="00171314" w:rsidRDefault="007D0CB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171314" w:rsidRPr="001713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171314" w:rsidRPr="001713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05E59" w14:textId="2CC24AEE" w:rsidR="00AB5182" w:rsidRPr="000F36B2" w:rsidRDefault="007D0CB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AB518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="00AB518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B03907" w14:textId="43322CDC" w:rsidR="00AB5182" w:rsidRPr="00171314" w:rsidRDefault="007D0CB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="00171314" w:rsidRPr="001713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="00171314" w:rsidRPr="001713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879F7" w14:textId="4CE169AB" w:rsidR="00AB5182" w:rsidRPr="000F36B2" w:rsidRDefault="007D0CB4" w:rsidP="00AB518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AB518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AB518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</w:tr>
    </w:tbl>
    <w:p w14:paraId="643F6B95" w14:textId="77777777" w:rsidR="00FE0FB1" w:rsidRPr="000F36B2" w:rsidRDefault="00FE0FB1" w:rsidP="00991975">
      <w:pPr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700F1A14" w14:textId="77777777" w:rsidR="00080828" w:rsidRPr="000F36B2" w:rsidRDefault="00080828" w:rsidP="0099197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ลู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</w:rPr>
        <w:t>กหนี้การค้า</w:t>
      </w:r>
      <w:r w:rsidR="00792684" w:rsidRPr="000F36B2">
        <w:rPr>
          <w:rFonts w:ascii="Browallia New" w:hAnsi="Browallia New" w:cs="Browallia New"/>
          <w:color w:val="000000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0E686123" w14:textId="77777777" w:rsidR="00080828" w:rsidRPr="000F36B2" w:rsidRDefault="00080828" w:rsidP="00991975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5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30"/>
        <w:gridCol w:w="1670"/>
        <w:gridCol w:w="1440"/>
        <w:gridCol w:w="1670"/>
        <w:gridCol w:w="1440"/>
      </w:tblGrid>
      <w:tr w:rsidR="00080828" w:rsidRPr="000F36B2" w14:paraId="7295236D" w14:textId="77777777" w:rsidTr="00F21F0A">
        <w:trPr>
          <w:cantSplit/>
          <w:trHeight w:val="18"/>
        </w:trPr>
        <w:tc>
          <w:tcPr>
            <w:tcW w:w="3330" w:type="dxa"/>
            <w:vAlign w:val="bottom"/>
          </w:tcPr>
          <w:p w14:paraId="55633688" w14:textId="77777777" w:rsidR="00080828" w:rsidRPr="000F36B2" w:rsidRDefault="00080828" w:rsidP="00FE0FB1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FEFCC" w14:textId="77777777" w:rsidR="00080828" w:rsidRPr="000F36B2" w:rsidRDefault="00080828" w:rsidP="00FE0FB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F50A1" w14:textId="77777777" w:rsidR="00080828" w:rsidRPr="000F36B2" w:rsidRDefault="00080828" w:rsidP="00FE0FB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080828" w:rsidRPr="000F36B2" w14:paraId="468AEF28" w14:textId="77777777" w:rsidTr="00F21F0A">
        <w:trPr>
          <w:cantSplit/>
          <w:trHeight w:val="18"/>
        </w:trPr>
        <w:tc>
          <w:tcPr>
            <w:tcW w:w="3330" w:type="dxa"/>
            <w:vAlign w:val="bottom"/>
          </w:tcPr>
          <w:p w14:paraId="5E7CFF03" w14:textId="77777777" w:rsidR="00080828" w:rsidRPr="000F36B2" w:rsidRDefault="00080828" w:rsidP="00FE0FB1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7C4FFE03" w14:textId="77777777" w:rsidR="00080828" w:rsidRPr="000F36B2" w:rsidRDefault="00080828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D0B6D2" w14:textId="77777777" w:rsidR="00080828" w:rsidRPr="000F36B2" w:rsidRDefault="00080828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19026857" w14:textId="77777777" w:rsidR="00080828" w:rsidRPr="000F36B2" w:rsidRDefault="00080828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69811D" w14:textId="77777777" w:rsidR="00080828" w:rsidRPr="000F36B2" w:rsidRDefault="00080828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080828" w:rsidRPr="000F36B2" w14:paraId="7D6920B3" w14:textId="77777777" w:rsidTr="00F21F0A">
        <w:trPr>
          <w:cantSplit/>
          <w:trHeight w:val="18"/>
        </w:trPr>
        <w:tc>
          <w:tcPr>
            <w:tcW w:w="3330" w:type="dxa"/>
            <w:vAlign w:val="bottom"/>
          </w:tcPr>
          <w:p w14:paraId="5B059F28" w14:textId="77777777" w:rsidR="00080828" w:rsidRPr="000F36B2" w:rsidRDefault="00080828" w:rsidP="00FE0FB1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vAlign w:val="bottom"/>
          </w:tcPr>
          <w:p w14:paraId="01B7A245" w14:textId="174A53E1" w:rsidR="00080828" w:rsidRPr="000F36B2" w:rsidRDefault="007D0CB4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4230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23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080828" w:rsidRPr="000F36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7CD8D148" w14:textId="24EDF42F" w:rsidR="00080828" w:rsidRPr="000F36B2" w:rsidRDefault="00300FE6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0CB4" w:rsidRPr="007D0C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24E1BB69" w14:textId="74F773D4" w:rsidR="00080828" w:rsidRPr="000F36B2" w:rsidRDefault="007D0CB4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80828" w:rsidRPr="000F36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80828" w:rsidRPr="000F36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14:paraId="02DF661E" w14:textId="1BDB9A76" w:rsidR="00080828" w:rsidRPr="000F36B2" w:rsidRDefault="00300FE6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0CB4" w:rsidRPr="007D0C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  <w:r w:rsidRPr="000F36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670" w:type="dxa"/>
            <w:vAlign w:val="bottom"/>
          </w:tcPr>
          <w:p w14:paraId="4F5D3E80" w14:textId="73AA27F2" w:rsidR="00232527" w:rsidRPr="000F36B2" w:rsidRDefault="007D0CB4" w:rsidP="00232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4230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23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232527" w:rsidRPr="000F36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473397C8" w14:textId="5E577F6E" w:rsidR="00080828" w:rsidRPr="000F36B2" w:rsidRDefault="00300FE6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D0CB4" w:rsidRPr="007D0C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2152B7FD" w14:textId="40AFAB0D" w:rsidR="00080828" w:rsidRPr="000F36B2" w:rsidRDefault="007D0CB4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80828"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80828"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300FE6"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  <w:r w:rsidR="00300FE6"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080828" w:rsidRPr="000F36B2" w14:paraId="42F6026D" w14:textId="77777777" w:rsidTr="00F21F0A">
        <w:trPr>
          <w:cantSplit/>
          <w:trHeight w:val="18"/>
        </w:trPr>
        <w:tc>
          <w:tcPr>
            <w:tcW w:w="3330" w:type="dxa"/>
            <w:vAlign w:val="bottom"/>
          </w:tcPr>
          <w:p w14:paraId="45187148" w14:textId="77777777" w:rsidR="00080828" w:rsidRPr="000F36B2" w:rsidRDefault="00080828" w:rsidP="00FE0FB1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55BEB38B" w14:textId="77777777" w:rsidR="00080828" w:rsidRPr="000F36B2" w:rsidRDefault="00080828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FAB3EA" w14:textId="77777777" w:rsidR="00080828" w:rsidRPr="000F36B2" w:rsidRDefault="00080828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  <w:hideMark/>
          </w:tcPr>
          <w:p w14:paraId="1FD4D860" w14:textId="77777777" w:rsidR="00080828" w:rsidRPr="000F36B2" w:rsidRDefault="00080828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37D8F7A" w14:textId="77777777" w:rsidR="00080828" w:rsidRPr="000F36B2" w:rsidRDefault="00080828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80828" w:rsidRPr="000F36B2" w14:paraId="10A87CBB" w14:textId="77777777" w:rsidTr="00F21F0A">
        <w:trPr>
          <w:cantSplit/>
          <w:trHeight w:val="18"/>
        </w:trPr>
        <w:tc>
          <w:tcPr>
            <w:tcW w:w="3330" w:type="dxa"/>
            <w:vAlign w:val="bottom"/>
          </w:tcPr>
          <w:p w14:paraId="72C7F7E5" w14:textId="77777777" w:rsidR="00080828" w:rsidRPr="000F36B2" w:rsidRDefault="00080828" w:rsidP="00FE0FB1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</w:tcPr>
          <w:p w14:paraId="7C7E0665" w14:textId="77777777" w:rsidR="00080828" w:rsidRPr="000F36B2" w:rsidRDefault="00080828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C85ACA" w14:textId="77777777" w:rsidR="00080828" w:rsidRPr="000F36B2" w:rsidRDefault="00080828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4FA1DD" w14:textId="77777777" w:rsidR="00080828" w:rsidRPr="000F36B2" w:rsidRDefault="00080828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019B1E" w14:textId="77777777" w:rsidR="00080828" w:rsidRPr="000F36B2" w:rsidRDefault="00080828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64A0B" w:rsidRPr="000F36B2" w14:paraId="20B19958" w14:textId="77777777" w:rsidTr="00A9250E">
        <w:trPr>
          <w:cantSplit/>
          <w:trHeight w:val="18"/>
        </w:trPr>
        <w:tc>
          <w:tcPr>
            <w:tcW w:w="3330" w:type="dxa"/>
            <w:vAlign w:val="bottom"/>
          </w:tcPr>
          <w:p w14:paraId="2AC5D991" w14:textId="77777777" w:rsidR="00164A0B" w:rsidRPr="000F36B2" w:rsidRDefault="00164A0B" w:rsidP="00FE0FB1">
            <w:pPr>
              <w:tabs>
                <w:tab w:val="left" w:pos="1710"/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670" w:type="dxa"/>
            <w:shd w:val="clear" w:color="auto" w:fill="FAFAFA"/>
          </w:tcPr>
          <w:p w14:paraId="03385C08" w14:textId="3F41F958" w:rsidR="00164A0B" w:rsidRPr="00A34DE7" w:rsidRDefault="007D0CB4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A34DE7" w:rsidRPr="00A34D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A34DE7" w:rsidRPr="00A34D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2F55E8" w14:textId="3581035A" w:rsidR="00164A0B" w:rsidRPr="000F36B2" w:rsidRDefault="007D0CB4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0D1311" w:rsidRPr="000F36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0D1311" w:rsidRPr="000F36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670" w:type="dxa"/>
            <w:shd w:val="clear" w:color="auto" w:fill="FAFAFA"/>
          </w:tcPr>
          <w:p w14:paraId="46FF6533" w14:textId="78A110F8" w:rsidR="00164A0B" w:rsidRPr="00A34DE7" w:rsidRDefault="007D0CB4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A34DE7" w:rsidRPr="00A34D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A34DE7" w:rsidRPr="00A34D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DA1DAF" w14:textId="16EDD611" w:rsidR="00164A0B" w:rsidRPr="000F36B2" w:rsidRDefault="007D0CB4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0D1311" w:rsidRPr="000F36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0D1311" w:rsidRPr="000F36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  <w:tr w:rsidR="00164A0B" w:rsidRPr="000F36B2" w14:paraId="3100A844" w14:textId="77777777" w:rsidTr="00A9250E">
        <w:trPr>
          <w:cantSplit/>
          <w:trHeight w:val="18"/>
        </w:trPr>
        <w:tc>
          <w:tcPr>
            <w:tcW w:w="3330" w:type="dxa"/>
            <w:vAlign w:val="bottom"/>
          </w:tcPr>
          <w:p w14:paraId="5854857B" w14:textId="6E49E42D" w:rsidR="00164A0B" w:rsidRPr="000F36B2" w:rsidRDefault="00164A0B" w:rsidP="00FE0FB1">
            <w:pPr>
              <w:tabs>
                <w:tab w:val="left" w:pos="1710"/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ค้างชำระไม่เกิน 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70" w:type="dxa"/>
            <w:shd w:val="clear" w:color="auto" w:fill="FAFAFA"/>
          </w:tcPr>
          <w:p w14:paraId="3D91A895" w14:textId="7E6E405E" w:rsidR="00164A0B" w:rsidRPr="00A34DE7" w:rsidRDefault="007D0CB4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A34DE7" w:rsidRPr="00A34D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FD415C" w14:textId="5AA649B2" w:rsidR="00164A0B" w:rsidRPr="000F36B2" w:rsidRDefault="007D0CB4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D1311" w:rsidRPr="000F36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0D1311" w:rsidRPr="000F36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670" w:type="dxa"/>
            <w:shd w:val="clear" w:color="auto" w:fill="FAFAFA"/>
          </w:tcPr>
          <w:p w14:paraId="69C1291B" w14:textId="6524D3EC" w:rsidR="00164A0B" w:rsidRPr="00A34DE7" w:rsidRDefault="007D0CB4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A34DE7" w:rsidRPr="00A34D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52E3F9" w14:textId="1275F9F9" w:rsidR="00164A0B" w:rsidRPr="000F36B2" w:rsidRDefault="007D0CB4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D1311" w:rsidRPr="000F36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0D1311" w:rsidRPr="000F36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</w:tr>
      <w:tr w:rsidR="00164A0B" w:rsidRPr="000F36B2" w14:paraId="2A304530" w14:textId="77777777" w:rsidTr="00A9250E">
        <w:trPr>
          <w:cantSplit/>
          <w:trHeight w:val="18"/>
        </w:trPr>
        <w:tc>
          <w:tcPr>
            <w:tcW w:w="3330" w:type="dxa"/>
            <w:vAlign w:val="bottom"/>
          </w:tcPr>
          <w:p w14:paraId="01440642" w14:textId="75211A0C" w:rsidR="00164A0B" w:rsidRPr="000F36B2" w:rsidRDefault="00164A0B" w:rsidP="00FE0FB1">
            <w:pPr>
              <w:tabs>
                <w:tab w:val="left" w:pos="1710"/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ค้างชำระมากกว่า 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ถึง 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70" w:type="dxa"/>
            <w:shd w:val="clear" w:color="auto" w:fill="FAFAFA"/>
          </w:tcPr>
          <w:p w14:paraId="29B0C561" w14:textId="2E7271AF" w:rsidR="00164A0B" w:rsidRPr="00A34DE7" w:rsidRDefault="007D0CB4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A34DE7" w:rsidRPr="00A34D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90E4F1" w14:textId="465A64F9" w:rsidR="00164A0B" w:rsidRPr="000F36B2" w:rsidRDefault="007D0CB4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0D1311" w:rsidRPr="000F36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670" w:type="dxa"/>
            <w:shd w:val="clear" w:color="auto" w:fill="FAFAFA"/>
          </w:tcPr>
          <w:p w14:paraId="3AABDA90" w14:textId="054963A5" w:rsidR="00164A0B" w:rsidRPr="00A34DE7" w:rsidRDefault="007D0CB4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A34DE7" w:rsidRPr="00A34D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ECA2D9" w14:textId="0190EFD9" w:rsidR="00164A0B" w:rsidRPr="000F36B2" w:rsidRDefault="007D0CB4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0D1311" w:rsidRPr="000F36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</w:tr>
      <w:tr w:rsidR="00164A0B" w:rsidRPr="000F36B2" w14:paraId="554630A6" w14:textId="77777777" w:rsidTr="00A9250E">
        <w:trPr>
          <w:cantSplit/>
          <w:trHeight w:val="18"/>
        </w:trPr>
        <w:tc>
          <w:tcPr>
            <w:tcW w:w="3330" w:type="dxa"/>
            <w:vAlign w:val="bottom"/>
          </w:tcPr>
          <w:p w14:paraId="18DAFAB6" w14:textId="44206FA1" w:rsidR="00164A0B" w:rsidRPr="000F36B2" w:rsidRDefault="00164A0B" w:rsidP="00FE0FB1">
            <w:pPr>
              <w:tabs>
                <w:tab w:val="left" w:pos="1710"/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ค้างชำระมากกว่า </w:t>
            </w:r>
            <w:r w:rsidR="007D0CB4" w:rsidRPr="007D0C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</w:t>
            </w:r>
            <w:r w:rsidRPr="000F36B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เดือน</w:t>
            </w:r>
            <w:r w:rsidRPr="000F36B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0F36B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ถึง </w:t>
            </w:r>
            <w:r w:rsidR="007D0CB4" w:rsidRPr="007D0C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12</w:t>
            </w:r>
            <w:r w:rsidRPr="000F36B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70" w:type="dxa"/>
            <w:shd w:val="clear" w:color="auto" w:fill="FAFAFA"/>
          </w:tcPr>
          <w:p w14:paraId="23D0DB68" w14:textId="39FA9320" w:rsidR="00164A0B" w:rsidRPr="00A34DE7" w:rsidRDefault="007D0CB4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A34DE7" w:rsidRPr="00A34D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7DDC9B" w14:textId="54CF793B" w:rsidR="00164A0B" w:rsidRPr="000F36B2" w:rsidRDefault="007D0CB4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0D1311" w:rsidRPr="000F36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670" w:type="dxa"/>
            <w:shd w:val="clear" w:color="auto" w:fill="FAFAFA"/>
          </w:tcPr>
          <w:p w14:paraId="5D84E625" w14:textId="418BF46B" w:rsidR="00164A0B" w:rsidRPr="00A34DE7" w:rsidRDefault="007D0CB4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A34DE7" w:rsidRPr="00A34D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7E105A" w14:textId="43527A14" w:rsidR="00164A0B" w:rsidRPr="000F36B2" w:rsidRDefault="007D0CB4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0D1311" w:rsidRPr="000F36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164A0B" w:rsidRPr="000F36B2" w14:paraId="37517EC2" w14:textId="77777777" w:rsidTr="00A9250E">
        <w:trPr>
          <w:cantSplit/>
          <w:trHeight w:val="18"/>
        </w:trPr>
        <w:tc>
          <w:tcPr>
            <w:tcW w:w="3330" w:type="dxa"/>
            <w:vAlign w:val="bottom"/>
          </w:tcPr>
          <w:p w14:paraId="00C535FD" w14:textId="134214DA" w:rsidR="00164A0B" w:rsidRPr="000F36B2" w:rsidRDefault="00164A0B" w:rsidP="00FE0FB1">
            <w:pPr>
              <w:tabs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ค้างชำระมากกว่า 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</w:tcPr>
          <w:p w14:paraId="28B4CAAE" w14:textId="13F988A3" w:rsidR="00164A0B" w:rsidRPr="00A34DE7" w:rsidRDefault="007D0CB4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34DE7" w:rsidRPr="00A34D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A34DE7" w:rsidRPr="00A34D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04FA7" w14:textId="51F5D342" w:rsidR="00164A0B" w:rsidRPr="000F36B2" w:rsidRDefault="007D0CB4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D1311" w:rsidRPr="000F36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0D1311" w:rsidRPr="000F36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</w:tcPr>
          <w:p w14:paraId="648C81DC" w14:textId="5CBD28B1" w:rsidR="00164A0B" w:rsidRPr="00A34DE7" w:rsidRDefault="007D0CB4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34DE7" w:rsidRPr="00A34D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A34DE7" w:rsidRPr="00A34D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EC250" w14:textId="0F772B7C" w:rsidR="00164A0B" w:rsidRPr="000F36B2" w:rsidRDefault="007D0CB4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D1311" w:rsidRPr="000F36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0D1311" w:rsidRPr="000F36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  <w:tr w:rsidR="00080828" w:rsidRPr="000F36B2" w14:paraId="4684403D" w14:textId="77777777" w:rsidTr="00F21F0A">
        <w:trPr>
          <w:cantSplit/>
          <w:trHeight w:val="18"/>
        </w:trPr>
        <w:tc>
          <w:tcPr>
            <w:tcW w:w="3330" w:type="dxa"/>
            <w:vAlign w:val="bottom"/>
          </w:tcPr>
          <w:p w14:paraId="4C78B084" w14:textId="77777777" w:rsidR="00080828" w:rsidRPr="000F36B2" w:rsidRDefault="00080828" w:rsidP="00FE0FB1">
            <w:pPr>
              <w:tabs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8A233" w14:textId="236C938F" w:rsidR="00080828" w:rsidRPr="00A34DE7" w:rsidRDefault="007D0CB4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A34DE7" w:rsidRPr="00A34D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="00A34DE7" w:rsidRPr="00A34D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36E18" w14:textId="7E7344A0" w:rsidR="00080828" w:rsidRPr="000F36B2" w:rsidRDefault="007D0CB4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0D1311" w:rsidRPr="000F36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0D1311" w:rsidRPr="000F36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737A52" w14:textId="2DD08807" w:rsidR="00080828" w:rsidRPr="00A34DE7" w:rsidRDefault="007D0CB4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A34DE7" w:rsidRPr="00A34D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A34DE7" w:rsidRPr="00A34D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848F9" w14:textId="75F2D9A8" w:rsidR="00080828" w:rsidRPr="000F36B2" w:rsidRDefault="007D0CB4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0D1311" w:rsidRPr="000F36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0D1311" w:rsidRPr="000F36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  <w:tr w:rsidR="00080828" w:rsidRPr="000F36B2" w14:paraId="72D65655" w14:textId="77777777" w:rsidTr="00F21F0A">
        <w:trPr>
          <w:cantSplit/>
          <w:trHeight w:val="18"/>
        </w:trPr>
        <w:tc>
          <w:tcPr>
            <w:tcW w:w="3330" w:type="dxa"/>
            <w:vAlign w:val="bottom"/>
          </w:tcPr>
          <w:p w14:paraId="5AA13E73" w14:textId="77777777" w:rsidR="00080828" w:rsidRPr="000F36B2" w:rsidRDefault="00080828" w:rsidP="00FE0FB1">
            <w:pPr>
              <w:tabs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ค่าเผื่อ</w:t>
            </w:r>
            <w:r w:rsidR="00A06416"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E596E5" w14:textId="0608CFF0" w:rsidR="00080828" w:rsidRPr="006E11C9" w:rsidRDefault="00551065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11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E11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Pr="006E11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Pr="006E11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AB637" w14:textId="1D51137E" w:rsidR="00080828" w:rsidRPr="006E11C9" w:rsidRDefault="000D1311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E1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D0CB4"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E1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Pr="006E1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Pr="006E1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8D52E4" w14:textId="5AC10FB7" w:rsidR="00080828" w:rsidRPr="006E11C9" w:rsidRDefault="00551065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11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E11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Pr="006E11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Pr="006E11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1D8C8" w14:textId="32429616" w:rsidR="00080828" w:rsidRPr="006E11C9" w:rsidRDefault="000D1311" w:rsidP="00FE0FB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E1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D0CB4"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E1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Pr="006E1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Pr="006E1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80828" w:rsidRPr="000F36B2" w14:paraId="5E11170D" w14:textId="77777777" w:rsidTr="00F21F0A">
        <w:trPr>
          <w:cantSplit/>
          <w:trHeight w:val="18"/>
        </w:trPr>
        <w:tc>
          <w:tcPr>
            <w:tcW w:w="3330" w:type="dxa"/>
            <w:vAlign w:val="bottom"/>
          </w:tcPr>
          <w:p w14:paraId="23BAE761" w14:textId="77777777" w:rsidR="00080828" w:rsidRPr="000F36B2" w:rsidRDefault="00080828" w:rsidP="00FE0FB1">
            <w:pPr>
              <w:tabs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รวม</w:t>
            </w: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- สุทธิ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4B2850" w14:textId="64469915" w:rsidR="00080828" w:rsidRPr="00A34DE7" w:rsidRDefault="007D0CB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="00551065" w:rsidRPr="005510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="00551065" w:rsidRPr="005510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6681E" w14:textId="229CE0AF" w:rsidR="00080828" w:rsidRPr="000F36B2" w:rsidRDefault="007D0CB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0D1311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0D1311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E525AF" w14:textId="53FFF0AD" w:rsidR="00080828" w:rsidRPr="00A34DE7" w:rsidRDefault="007D0CB4" w:rsidP="007D0CB4">
            <w:pPr>
              <w:spacing w:before="10" w:after="10"/>
              <w:ind w:right="-72"/>
              <w:jc w:val="right"/>
              <w:rPr>
                <w:rFonts w:cs="Arial"/>
                <w:b/>
                <w:bCs/>
                <w:color w:val="000000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="00551065" w:rsidRPr="005510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="00551065" w:rsidRPr="005510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37BCD" w14:textId="62405862" w:rsidR="00080828" w:rsidRPr="000F36B2" w:rsidRDefault="007D0CB4" w:rsidP="00FE0FB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  <w:r w:rsidR="000D1311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="000D1311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</w:tr>
    </w:tbl>
    <w:p w14:paraId="50AE34AC" w14:textId="77777777" w:rsidR="00080828" w:rsidRPr="000F36B2" w:rsidRDefault="00FD1E3F" w:rsidP="0099197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F36B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A5626" w:rsidRPr="000F36B2" w14:paraId="78594FCD" w14:textId="77777777" w:rsidTr="009061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279A5A" w14:textId="593F0EB8" w:rsidR="006A5626" w:rsidRPr="000F36B2" w:rsidRDefault="007D0CB4" w:rsidP="00991975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0C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6A5626" w:rsidRPr="000F36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A5626" w:rsidRPr="000F36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สินค้าคงเหลือ </w:t>
            </w:r>
            <w:r w:rsidR="00AC48A0" w:rsidRPr="000F36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-</w:t>
            </w:r>
            <w:r w:rsidR="006A5626" w:rsidRPr="000F36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155754E6" w14:textId="77777777" w:rsidR="00E05076" w:rsidRPr="000F36B2" w:rsidRDefault="00E05076" w:rsidP="00E05076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56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30"/>
        <w:gridCol w:w="1701"/>
        <w:gridCol w:w="1417"/>
        <w:gridCol w:w="1701"/>
        <w:gridCol w:w="1418"/>
      </w:tblGrid>
      <w:tr w:rsidR="00583B62" w:rsidRPr="000F36B2" w14:paraId="617261F6" w14:textId="77777777" w:rsidTr="004701D9">
        <w:tc>
          <w:tcPr>
            <w:tcW w:w="3330" w:type="dxa"/>
            <w:vAlign w:val="bottom"/>
          </w:tcPr>
          <w:p w14:paraId="5260C4E9" w14:textId="77777777" w:rsidR="00583B62" w:rsidRPr="000F36B2" w:rsidRDefault="00583B62" w:rsidP="00583B62">
            <w:pPr>
              <w:pStyle w:val="a3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EF1D0" w14:textId="77777777" w:rsidR="00583B62" w:rsidRPr="000F36B2" w:rsidRDefault="00583B62" w:rsidP="00583B62">
            <w:pPr>
              <w:spacing w:before="10" w:after="10"/>
              <w:ind w:right="-10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FAA3A" w14:textId="77777777" w:rsidR="00583B62" w:rsidRPr="000F36B2" w:rsidRDefault="00583B62" w:rsidP="00583B62">
            <w:pPr>
              <w:spacing w:before="10" w:after="10"/>
              <w:ind w:right="-10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83B62" w:rsidRPr="000F36B2" w14:paraId="4FEC268C" w14:textId="77777777" w:rsidTr="004701D9">
        <w:tc>
          <w:tcPr>
            <w:tcW w:w="3330" w:type="dxa"/>
            <w:vAlign w:val="bottom"/>
          </w:tcPr>
          <w:p w14:paraId="7C2513F9" w14:textId="77777777" w:rsidR="00583B62" w:rsidRPr="000F36B2" w:rsidRDefault="00583B62" w:rsidP="00583B62">
            <w:pPr>
              <w:pStyle w:val="a3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57C3018" w14:textId="77777777" w:rsidR="00583B62" w:rsidRPr="000F36B2" w:rsidRDefault="00583B62" w:rsidP="00583B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84DCD46" w14:textId="77777777" w:rsidR="00583B62" w:rsidRPr="000F36B2" w:rsidRDefault="00583B62" w:rsidP="00583B62">
            <w:pPr>
              <w:spacing w:before="10" w:after="10"/>
              <w:ind w:right="-10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BC8FE59" w14:textId="77777777" w:rsidR="00583B62" w:rsidRPr="000F36B2" w:rsidRDefault="00583B62" w:rsidP="00583B62">
            <w:pPr>
              <w:spacing w:before="10" w:after="10"/>
              <w:ind w:right="-10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8D2895A" w14:textId="77777777" w:rsidR="00583B62" w:rsidRPr="000F36B2" w:rsidRDefault="00583B62" w:rsidP="00583B62">
            <w:pPr>
              <w:spacing w:before="10" w:after="10"/>
              <w:ind w:right="-10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583B62" w:rsidRPr="000F36B2" w14:paraId="659EC938" w14:textId="77777777" w:rsidTr="004701D9">
        <w:tc>
          <w:tcPr>
            <w:tcW w:w="3330" w:type="dxa"/>
            <w:vAlign w:val="bottom"/>
          </w:tcPr>
          <w:p w14:paraId="318FB56F" w14:textId="77777777" w:rsidR="00583B62" w:rsidRPr="000F36B2" w:rsidRDefault="00583B62" w:rsidP="00583B62">
            <w:pPr>
              <w:pStyle w:val="a3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71301E5D" w14:textId="24E08C13" w:rsidR="00583B62" w:rsidRPr="000F36B2" w:rsidRDefault="007D0CB4" w:rsidP="00232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D0C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4230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23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5E09DB15" w14:textId="6F021999" w:rsidR="00583B62" w:rsidRPr="000F36B2" w:rsidRDefault="007D0CB4" w:rsidP="00583B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583B62" w:rsidRPr="000F36B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701" w:type="dxa"/>
            <w:vAlign w:val="bottom"/>
          </w:tcPr>
          <w:p w14:paraId="3B2693DD" w14:textId="24369C2C" w:rsidR="00583B62" w:rsidRPr="000F36B2" w:rsidRDefault="007D0CB4" w:rsidP="00232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4230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23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vAlign w:val="bottom"/>
          </w:tcPr>
          <w:p w14:paraId="520359F4" w14:textId="737D0DF5" w:rsidR="00583B62" w:rsidRPr="000F36B2" w:rsidRDefault="007D0CB4" w:rsidP="00583B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583B62" w:rsidRPr="000F36B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583B62" w:rsidRPr="000F36B2" w14:paraId="13583F57" w14:textId="77777777" w:rsidTr="004701D9">
        <w:tc>
          <w:tcPr>
            <w:tcW w:w="3330" w:type="dxa"/>
            <w:vAlign w:val="bottom"/>
          </w:tcPr>
          <w:p w14:paraId="179A528C" w14:textId="77777777" w:rsidR="00583B62" w:rsidRPr="000F36B2" w:rsidRDefault="00583B62" w:rsidP="00583B62">
            <w:pPr>
              <w:pStyle w:val="a3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165D793D" w14:textId="4777CFA6" w:rsidR="00583B62" w:rsidRPr="000F36B2" w:rsidRDefault="00583B62" w:rsidP="00583B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7D0CB4" w:rsidRPr="007D0CB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vAlign w:val="bottom"/>
          </w:tcPr>
          <w:p w14:paraId="1B00CB5D" w14:textId="14C2E50C" w:rsidR="00583B62" w:rsidRPr="000F36B2" w:rsidRDefault="00583B62" w:rsidP="00583B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7D0CB4" w:rsidRPr="007D0CB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2564</w:t>
            </w:r>
            <w:r w:rsidRPr="000F36B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14:paraId="08867D17" w14:textId="20482017" w:rsidR="00583B62" w:rsidRPr="000F36B2" w:rsidRDefault="00583B62" w:rsidP="00583B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7D0CB4" w:rsidRPr="007D0CB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vAlign w:val="bottom"/>
          </w:tcPr>
          <w:p w14:paraId="2A7987B7" w14:textId="50C02BE8" w:rsidR="00583B62" w:rsidRPr="000F36B2" w:rsidRDefault="00583B62" w:rsidP="00583B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7D0CB4" w:rsidRPr="007D0CB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2564</w:t>
            </w:r>
            <w:r w:rsidRPr="000F36B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583B62" w:rsidRPr="000F36B2" w14:paraId="05AE540F" w14:textId="77777777" w:rsidTr="004701D9">
        <w:tc>
          <w:tcPr>
            <w:tcW w:w="3330" w:type="dxa"/>
            <w:vAlign w:val="bottom"/>
          </w:tcPr>
          <w:p w14:paraId="3B82A780" w14:textId="77777777" w:rsidR="00583B62" w:rsidRPr="000F36B2" w:rsidRDefault="00583B62" w:rsidP="00583B62">
            <w:pPr>
              <w:pStyle w:val="a3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E60AA80" w14:textId="77777777" w:rsidR="00583B62" w:rsidRPr="000F36B2" w:rsidRDefault="00583B62" w:rsidP="00583B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D79B189" w14:textId="77777777" w:rsidR="00583B62" w:rsidRPr="000F36B2" w:rsidRDefault="00583B62" w:rsidP="00583B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09CC816" w14:textId="77777777" w:rsidR="00583B62" w:rsidRPr="000F36B2" w:rsidRDefault="00583B62" w:rsidP="00583B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9B4BC72" w14:textId="77777777" w:rsidR="00583B62" w:rsidRPr="000F36B2" w:rsidRDefault="00583B62" w:rsidP="00583B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83B62" w:rsidRPr="000F36B2" w14:paraId="70DB7E9B" w14:textId="77777777" w:rsidTr="00381F12">
        <w:tc>
          <w:tcPr>
            <w:tcW w:w="3330" w:type="dxa"/>
            <w:vAlign w:val="bottom"/>
          </w:tcPr>
          <w:p w14:paraId="0BDB737B" w14:textId="77777777" w:rsidR="00583B62" w:rsidRPr="000F36B2" w:rsidRDefault="00583B62" w:rsidP="00FE0FB1">
            <w:pPr>
              <w:pStyle w:val="a3"/>
              <w:spacing w:before="10" w:after="10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E9F9B7" w14:textId="77777777" w:rsidR="00583B62" w:rsidRPr="000F36B2" w:rsidRDefault="00583B62" w:rsidP="00FE0FB1">
            <w:pPr>
              <w:pStyle w:val="a3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71DDEFC" w14:textId="77777777" w:rsidR="00583B62" w:rsidRPr="000F36B2" w:rsidRDefault="00583B62" w:rsidP="00FE0FB1">
            <w:pPr>
              <w:pStyle w:val="a3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0004CFB" w14:textId="77777777" w:rsidR="00583B62" w:rsidRPr="007A73BE" w:rsidRDefault="00583B62" w:rsidP="007A73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695EE14" w14:textId="77777777" w:rsidR="00583B62" w:rsidRPr="000F36B2" w:rsidRDefault="00583B62" w:rsidP="00FE0FB1">
            <w:pPr>
              <w:pStyle w:val="a3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</w:tr>
      <w:tr w:rsidR="00583B62" w:rsidRPr="000F36B2" w14:paraId="22682662" w14:textId="77777777" w:rsidTr="00381F12">
        <w:tc>
          <w:tcPr>
            <w:tcW w:w="3330" w:type="dxa"/>
            <w:vAlign w:val="bottom"/>
          </w:tcPr>
          <w:p w14:paraId="2F94FE90" w14:textId="77777777" w:rsidR="00583B62" w:rsidRPr="000F36B2" w:rsidRDefault="00583B62" w:rsidP="00FE0FB1">
            <w:pPr>
              <w:pStyle w:val="a3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701" w:type="dxa"/>
            <w:shd w:val="clear" w:color="auto" w:fill="FAFAFA"/>
          </w:tcPr>
          <w:p w14:paraId="01F6B6B4" w14:textId="3C6A12CA" w:rsidR="00583B62" w:rsidRPr="007A73BE" w:rsidRDefault="007D0CB4" w:rsidP="007D0CB4">
            <w:pPr>
              <w:pStyle w:val="a3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7D0CB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7</w:t>
            </w:r>
            <w:r w:rsidR="007A73BE" w:rsidRPr="007A73B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7D0CB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782</w:t>
            </w:r>
            <w:r w:rsidR="007A73BE" w:rsidRPr="007A73B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7D0CB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079</w:t>
            </w:r>
          </w:p>
        </w:tc>
        <w:tc>
          <w:tcPr>
            <w:tcW w:w="1417" w:type="dxa"/>
          </w:tcPr>
          <w:p w14:paraId="70CBC971" w14:textId="135792BB" w:rsidR="00583B62" w:rsidRPr="000F36B2" w:rsidRDefault="007D0CB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83B6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583B6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701" w:type="dxa"/>
            <w:shd w:val="clear" w:color="auto" w:fill="FAFAFA"/>
          </w:tcPr>
          <w:p w14:paraId="54FBDAC7" w14:textId="0C19EAD3" w:rsidR="00583B62" w:rsidRPr="000F36B2" w:rsidRDefault="007D0CB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A73BE" w:rsidRPr="007A73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7A73BE" w:rsidRPr="007A73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18" w:type="dxa"/>
            <w:vAlign w:val="bottom"/>
          </w:tcPr>
          <w:p w14:paraId="5D04F642" w14:textId="4FA8AE91" w:rsidR="00583B62" w:rsidRPr="000F36B2" w:rsidRDefault="007D0CB4" w:rsidP="00FE0FB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83B6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583B6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</w:p>
        </w:tc>
      </w:tr>
      <w:tr w:rsidR="00583B62" w:rsidRPr="000F36B2" w14:paraId="689A656F" w14:textId="77777777" w:rsidTr="00381F12">
        <w:tc>
          <w:tcPr>
            <w:tcW w:w="3330" w:type="dxa"/>
            <w:vAlign w:val="bottom"/>
          </w:tcPr>
          <w:p w14:paraId="1095405E" w14:textId="77777777" w:rsidR="00583B62" w:rsidRPr="000F36B2" w:rsidRDefault="00583B62" w:rsidP="00FE0FB1">
            <w:pPr>
              <w:pStyle w:val="a3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701" w:type="dxa"/>
            <w:shd w:val="clear" w:color="auto" w:fill="FAFAFA"/>
          </w:tcPr>
          <w:p w14:paraId="48D3038E" w14:textId="457832E9" w:rsidR="00583B62" w:rsidRPr="007A73BE" w:rsidRDefault="007D0CB4" w:rsidP="007D0CB4">
            <w:pPr>
              <w:pStyle w:val="a3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7D0CB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38</w:t>
            </w:r>
            <w:r w:rsidR="007A73BE" w:rsidRPr="007A73B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7D0CB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675</w:t>
            </w:r>
            <w:r w:rsidR="007A73BE" w:rsidRPr="007A73B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7D0CB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787</w:t>
            </w:r>
          </w:p>
        </w:tc>
        <w:tc>
          <w:tcPr>
            <w:tcW w:w="1417" w:type="dxa"/>
          </w:tcPr>
          <w:p w14:paraId="623C3B45" w14:textId="13312E2C" w:rsidR="00583B62" w:rsidRPr="000F36B2" w:rsidRDefault="007D0CB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583B6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="00583B6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701" w:type="dxa"/>
            <w:shd w:val="clear" w:color="auto" w:fill="FAFAFA"/>
          </w:tcPr>
          <w:p w14:paraId="3BBABA5B" w14:textId="2AC6669B" w:rsidR="00583B62" w:rsidRPr="000F36B2" w:rsidRDefault="007D0CB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7A73BE" w:rsidRPr="007A73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7A73BE" w:rsidRPr="007A73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18" w:type="dxa"/>
            <w:vAlign w:val="bottom"/>
          </w:tcPr>
          <w:p w14:paraId="058C0B4E" w14:textId="40D9FC3E" w:rsidR="00583B62" w:rsidRPr="000F36B2" w:rsidRDefault="007D0CB4" w:rsidP="00FE0FB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583B6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="00583B6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</w:tr>
      <w:tr w:rsidR="00583B62" w:rsidRPr="000F36B2" w14:paraId="3D15F3F7" w14:textId="77777777" w:rsidTr="00381F12">
        <w:tc>
          <w:tcPr>
            <w:tcW w:w="3330" w:type="dxa"/>
            <w:vAlign w:val="bottom"/>
          </w:tcPr>
          <w:p w14:paraId="063232B6" w14:textId="77777777" w:rsidR="00583B62" w:rsidRPr="000F36B2" w:rsidRDefault="00583B62" w:rsidP="00FE0FB1">
            <w:pPr>
              <w:pStyle w:val="a3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ภาชนะบรรจุและวัสดุหีบห่อ</w:t>
            </w:r>
          </w:p>
        </w:tc>
        <w:tc>
          <w:tcPr>
            <w:tcW w:w="1701" w:type="dxa"/>
            <w:shd w:val="clear" w:color="auto" w:fill="FAFAFA"/>
          </w:tcPr>
          <w:p w14:paraId="4ED02C5C" w14:textId="790956B1" w:rsidR="00583B62" w:rsidRPr="007A73BE" w:rsidRDefault="007D0CB4" w:rsidP="007D0CB4">
            <w:pPr>
              <w:pStyle w:val="a3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7D0CB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45</w:t>
            </w:r>
            <w:r w:rsidR="007A73BE" w:rsidRPr="007A73B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7D0CB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085</w:t>
            </w:r>
            <w:r w:rsidR="007A73BE" w:rsidRPr="007A73B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7D0CB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336</w:t>
            </w:r>
          </w:p>
        </w:tc>
        <w:tc>
          <w:tcPr>
            <w:tcW w:w="1417" w:type="dxa"/>
          </w:tcPr>
          <w:p w14:paraId="2342A0C3" w14:textId="3FDFD8F7" w:rsidR="00583B62" w:rsidRPr="000F36B2" w:rsidRDefault="007D0CB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583B6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583B6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</w:p>
        </w:tc>
        <w:tc>
          <w:tcPr>
            <w:tcW w:w="1701" w:type="dxa"/>
            <w:shd w:val="clear" w:color="auto" w:fill="FAFAFA"/>
          </w:tcPr>
          <w:p w14:paraId="4E1E1C6D" w14:textId="6CD37EF3" w:rsidR="00583B62" w:rsidRPr="000F36B2" w:rsidRDefault="007D0CB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7A73BE" w:rsidRPr="007A73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7A73BE" w:rsidRPr="007A73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18" w:type="dxa"/>
            <w:vAlign w:val="bottom"/>
          </w:tcPr>
          <w:p w14:paraId="7435554A" w14:textId="2E6B5854" w:rsidR="00583B62" w:rsidRPr="000F36B2" w:rsidRDefault="007D0CB4" w:rsidP="00FE0FB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583B6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583B6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</w:tr>
      <w:tr w:rsidR="00583B62" w:rsidRPr="000F36B2" w14:paraId="7682D9E5" w14:textId="77777777" w:rsidTr="00381F12">
        <w:tc>
          <w:tcPr>
            <w:tcW w:w="3330" w:type="dxa"/>
            <w:vAlign w:val="bottom"/>
          </w:tcPr>
          <w:p w14:paraId="0E3D1CC8" w14:textId="77777777" w:rsidR="00583B62" w:rsidRPr="000F36B2" w:rsidRDefault="00583B62" w:rsidP="00FE0FB1">
            <w:pPr>
              <w:pStyle w:val="a3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วัสดุสิ้นเปลือง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985D429" w14:textId="694D3727" w:rsidR="00583B62" w:rsidRPr="007A73BE" w:rsidRDefault="007D0CB4" w:rsidP="007D0CB4">
            <w:pPr>
              <w:pStyle w:val="a3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7D0CB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14</w:t>
            </w:r>
            <w:r w:rsidR="007A73BE" w:rsidRPr="007A73B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7D0CB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468</w:t>
            </w:r>
            <w:r w:rsidR="007A73BE" w:rsidRPr="007A73B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7D0CB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216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E2908E0" w14:textId="57E0EC32" w:rsidR="00583B62" w:rsidRPr="000F36B2" w:rsidRDefault="007D0CB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83B6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583B6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7466D5E" w14:textId="73D76559" w:rsidR="00583B62" w:rsidRPr="000F36B2" w:rsidRDefault="007D0CB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7A73BE" w:rsidRPr="007A73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  <w:r w:rsidR="007A73BE" w:rsidRPr="007A73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3DE6985" w14:textId="23A4F75D" w:rsidR="00583B62" w:rsidRPr="000F36B2" w:rsidRDefault="007D0CB4" w:rsidP="00FE0FB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83B6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583B6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</w:p>
        </w:tc>
      </w:tr>
      <w:tr w:rsidR="00583B62" w:rsidRPr="000F36B2" w14:paraId="2BE380B3" w14:textId="77777777" w:rsidTr="00381F12">
        <w:tc>
          <w:tcPr>
            <w:tcW w:w="3330" w:type="dxa"/>
            <w:vAlign w:val="bottom"/>
          </w:tcPr>
          <w:p w14:paraId="14EE2A71" w14:textId="77777777" w:rsidR="00583B62" w:rsidRPr="000F36B2" w:rsidRDefault="00583B62" w:rsidP="00FE0FB1">
            <w:pPr>
              <w:pStyle w:val="a3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DEFB75" w14:textId="2DCA6B1C" w:rsidR="00583B62" w:rsidRPr="007A73BE" w:rsidRDefault="007D0CB4" w:rsidP="007D0CB4">
            <w:pPr>
              <w:pStyle w:val="a3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7D0CB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106</w:t>
            </w:r>
            <w:r w:rsidR="007A73BE" w:rsidRPr="007A73B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7D0CB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011</w:t>
            </w:r>
            <w:r w:rsidR="007A73BE" w:rsidRPr="007A73B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7D0CB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418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8617923" w14:textId="7EAFA8AB" w:rsidR="00583B62" w:rsidRPr="000F36B2" w:rsidRDefault="007D0CB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583B6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583B6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E71386A" w14:textId="3291BCA6" w:rsidR="00583B62" w:rsidRPr="000F36B2" w:rsidRDefault="007D0CB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7A73BE" w:rsidRPr="007A73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7A73BE" w:rsidRPr="007A73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88E085B" w14:textId="344D9EA2" w:rsidR="00583B62" w:rsidRPr="000F36B2" w:rsidRDefault="007D0CB4" w:rsidP="00FE0FB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583B6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583B6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</w:tr>
      <w:tr w:rsidR="00583B62" w:rsidRPr="000F36B2" w14:paraId="49933C03" w14:textId="77777777" w:rsidTr="00381F12">
        <w:tc>
          <w:tcPr>
            <w:tcW w:w="3330" w:type="dxa"/>
            <w:vAlign w:val="bottom"/>
          </w:tcPr>
          <w:p w14:paraId="51CD0D3F" w14:textId="77777777" w:rsidR="00583B62" w:rsidRPr="000F36B2" w:rsidRDefault="00583B62" w:rsidP="00FE0FB1">
            <w:pPr>
              <w:pStyle w:val="a3"/>
              <w:spacing w:before="10" w:after="10"/>
              <w:ind w:right="-150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F36B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Pr="000F36B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 </w:t>
            </w:r>
            <w:r w:rsidRPr="000F36B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ค่าเผื่อการลดมูลค่าของสินค้าคงเหลือ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8208E5" w14:textId="1BFF0938" w:rsidR="00583B62" w:rsidRPr="007A73BE" w:rsidRDefault="007A73BE" w:rsidP="007D0CB4">
            <w:pPr>
              <w:pStyle w:val="a3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7A73B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(</w:t>
            </w:r>
            <w:r w:rsidR="007D0CB4" w:rsidRPr="007D0CB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82</w:t>
            </w:r>
            <w:r w:rsidRPr="007A73B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7D0CB4" w:rsidRPr="007D0CB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005</w:t>
            </w:r>
            <w:r w:rsidRPr="007A73B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19C1F52" w14:textId="2B260484" w:rsidR="00583B62" w:rsidRPr="000F36B2" w:rsidRDefault="00583B62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D0CB4"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D6A565F" w14:textId="221165D0" w:rsidR="00583B62" w:rsidRPr="000F36B2" w:rsidRDefault="007A73BE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73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D0CB4"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Pr="007A73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  <w:r w:rsidRPr="007A73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3803C39" w14:textId="3A09B1D1" w:rsidR="00583B62" w:rsidRPr="000F36B2" w:rsidRDefault="00583B62" w:rsidP="00FE0FB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D0CB4"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83B62" w:rsidRPr="000F36B2" w14:paraId="4AC75D8D" w14:textId="77777777" w:rsidTr="00381F12">
        <w:tc>
          <w:tcPr>
            <w:tcW w:w="3330" w:type="dxa"/>
            <w:vAlign w:val="bottom"/>
          </w:tcPr>
          <w:p w14:paraId="307208BF" w14:textId="77777777" w:rsidR="00583B62" w:rsidRPr="000F36B2" w:rsidRDefault="00583B62" w:rsidP="00FE0FB1">
            <w:pPr>
              <w:pStyle w:val="a3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C65012" w14:textId="72AD1AA2" w:rsidR="00583B62" w:rsidRPr="007A73BE" w:rsidRDefault="007D0CB4" w:rsidP="007D0CB4">
            <w:pPr>
              <w:pStyle w:val="a3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7D0CB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105</w:t>
            </w:r>
            <w:r w:rsidR="007A73BE" w:rsidRPr="007A73B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7D0CB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929</w:t>
            </w:r>
            <w:r w:rsidR="007A73BE" w:rsidRPr="007A73B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7D0CB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413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FFA7D5B" w14:textId="51764226" w:rsidR="00583B62" w:rsidRPr="000F36B2" w:rsidRDefault="007D0CB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583B6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583B6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A7FC73" w14:textId="3B7E886C" w:rsidR="00583B62" w:rsidRPr="000F36B2" w:rsidRDefault="007D0CB4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7A73BE" w:rsidRPr="007A73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7A73BE" w:rsidRPr="007A73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28CB34C" w14:textId="27307D7C" w:rsidR="00583B62" w:rsidRPr="000F36B2" w:rsidRDefault="007D0CB4" w:rsidP="00FE0FB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583B6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="00583B62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</w:p>
        </w:tc>
      </w:tr>
    </w:tbl>
    <w:p w14:paraId="5D5CB620" w14:textId="77777777" w:rsidR="00FE0FB1" w:rsidRPr="000F36B2" w:rsidRDefault="00FE0FB1" w:rsidP="00E0507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A5626" w:rsidRPr="000F36B2" w14:paraId="19315DC7" w14:textId="77777777" w:rsidTr="009061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C3C38A" w14:textId="726606DC" w:rsidR="006A5626" w:rsidRPr="000F36B2" w:rsidRDefault="007D0CB4" w:rsidP="0099197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0C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6A5626" w:rsidRPr="000F36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869A9" w:rsidRPr="000F36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15E74A33" w14:textId="77777777" w:rsidR="006A5626" w:rsidRPr="000F36B2" w:rsidRDefault="006A5626" w:rsidP="0099197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5165520" w14:textId="77777777" w:rsidR="00B43D51" w:rsidRPr="000F36B2" w:rsidRDefault="00900812" w:rsidP="00B43D5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รายละเอียดของเงินลงทุนในบริษัทย่อย มีดังต่อไป</w:t>
      </w:r>
      <w:r w:rsidR="00AD742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นี้</w:t>
      </w:r>
    </w:p>
    <w:p w14:paraId="24CC9B39" w14:textId="77777777" w:rsidR="00900812" w:rsidRPr="000F36B2" w:rsidRDefault="00900812" w:rsidP="00B43D5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30"/>
        <w:gridCol w:w="2178"/>
        <w:gridCol w:w="864"/>
        <w:gridCol w:w="1296"/>
        <w:gridCol w:w="1152"/>
        <w:gridCol w:w="1296"/>
        <w:gridCol w:w="1152"/>
      </w:tblGrid>
      <w:tr w:rsidR="004A3B0B" w:rsidRPr="000F36B2" w14:paraId="13FC3A42" w14:textId="77777777" w:rsidTr="007D0CB4">
        <w:tc>
          <w:tcPr>
            <w:tcW w:w="1530" w:type="dxa"/>
            <w:vAlign w:val="bottom"/>
          </w:tcPr>
          <w:p w14:paraId="586B9114" w14:textId="77777777" w:rsidR="004A3B0B" w:rsidRPr="000F36B2" w:rsidRDefault="004A3B0B" w:rsidP="00FE0FB1">
            <w:pPr>
              <w:spacing w:before="6" w:after="6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2178" w:type="dxa"/>
          </w:tcPr>
          <w:p w14:paraId="31A98F06" w14:textId="77777777" w:rsidR="004A3B0B" w:rsidRPr="000F36B2" w:rsidRDefault="004A3B0B" w:rsidP="00FE0FB1">
            <w:pPr>
              <w:pStyle w:val="a3"/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64" w:type="dxa"/>
          </w:tcPr>
          <w:p w14:paraId="50E09C17" w14:textId="77777777" w:rsidR="004A3B0B" w:rsidRPr="000F36B2" w:rsidRDefault="004A3B0B" w:rsidP="00FE0FB1">
            <w:pPr>
              <w:pStyle w:val="a3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10010" w14:textId="77777777" w:rsidR="004A3B0B" w:rsidRPr="000F36B2" w:rsidRDefault="004A3B0B" w:rsidP="00FE0FB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ข้อมูลทางการเงิน</w:t>
            </w:r>
            <w:r w:rsidRPr="000F36B2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เฉพาะกิจการ</w:t>
            </w:r>
          </w:p>
        </w:tc>
      </w:tr>
      <w:tr w:rsidR="00340C23" w:rsidRPr="000F36B2" w14:paraId="4B5D63A5" w14:textId="77777777" w:rsidTr="007D0CB4">
        <w:tc>
          <w:tcPr>
            <w:tcW w:w="1530" w:type="dxa"/>
            <w:vAlign w:val="bottom"/>
          </w:tcPr>
          <w:p w14:paraId="4E53C4A7" w14:textId="77777777" w:rsidR="00340C23" w:rsidRPr="000F36B2" w:rsidRDefault="00340C23" w:rsidP="00FE0FB1">
            <w:pPr>
              <w:spacing w:before="6" w:after="6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2178" w:type="dxa"/>
          </w:tcPr>
          <w:p w14:paraId="7EAC09DD" w14:textId="77777777" w:rsidR="00340C23" w:rsidRPr="000F36B2" w:rsidRDefault="00340C23" w:rsidP="00FE0FB1">
            <w:pPr>
              <w:pStyle w:val="a3"/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64" w:type="dxa"/>
          </w:tcPr>
          <w:p w14:paraId="29036344" w14:textId="77777777" w:rsidR="00340C23" w:rsidRPr="000F36B2" w:rsidRDefault="00340C23" w:rsidP="00FE0FB1">
            <w:pPr>
              <w:pStyle w:val="a3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3E479" w14:textId="77777777" w:rsidR="00F63A72" w:rsidRDefault="00340C23" w:rsidP="00FE0FB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0F36B2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สัดส่วนของการถือหุ้น </w:t>
            </w:r>
          </w:p>
          <w:p w14:paraId="6A60B558" w14:textId="77777777" w:rsidR="00340C23" w:rsidRPr="000F36B2" w:rsidRDefault="00340C23" w:rsidP="00FE0FB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(ร้อยละ)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9E470" w14:textId="77777777" w:rsidR="00340C23" w:rsidRPr="000F36B2" w:rsidRDefault="004A3B0B" w:rsidP="00FE0FB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มูลค่าเงินลงทุนภายใต้</w:t>
            </w:r>
            <w:r w:rsidR="00340C23" w:rsidRPr="000F36B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วิธีราคาทุน</w:t>
            </w:r>
            <w:r w:rsidR="00F63A7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(</w:t>
            </w:r>
            <w:r w:rsidR="00F63A72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/>
              </w:rPr>
              <w:t>บาท)</w:t>
            </w:r>
          </w:p>
        </w:tc>
      </w:tr>
      <w:tr w:rsidR="00E44322" w:rsidRPr="000F36B2" w14:paraId="1EDDD635" w14:textId="77777777" w:rsidTr="007D0CB4">
        <w:tc>
          <w:tcPr>
            <w:tcW w:w="1530" w:type="dxa"/>
            <w:vAlign w:val="bottom"/>
          </w:tcPr>
          <w:p w14:paraId="58C48B4E" w14:textId="77777777" w:rsidR="00E44322" w:rsidRPr="000F36B2" w:rsidRDefault="00E44322" w:rsidP="00FE0FB1">
            <w:pPr>
              <w:spacing w:before="6" w:after="6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2178" w:type="dxa"/>
          </w:tcPr>
          <w:p w14:paraId="07210B6D" w14:textId="77777777" w:rsidR="00E44322" w:rsidRPr="000F36B2" w:rsidRDefault="00E44322" w:rsidP="00FE0FB1">
            <w:pPr>
              <w:pStyle w:val="a3"/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64" w:type="dxa"/>
          </w:tcPr>
          <w:p w14:paraId="19C01124" w14:textId="77777777" w:rsidR="00E44322" w:rsidRPr="000F36B2" w:rsidRDefault="00E44322" w:rsidP="00FE0FB1">
            <w:pPr>
              <w:pStyle w:val="a3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0F36B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ประเทศที่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85E62EC" w14:textId="77777777" w:rsidR="00E44322" w:rsidRPr="000F36B2" w:rsidRDefault="00E44322" w:rsidP="00FE0FB1">
            <w:pPr>
              <w:spacing w:before="6" w:after="6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(ยังไม่ได้ตรวจสอบ)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5805F790" w14:textId="77777777" w:rsidR="00E44322" w:rsidRPr="000F36B2" w:rsidRDefault="00E44322" w:rsidP="00FE0FB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vAlign w:val="bottom"/>
          </w:tcPr>
          <w:p w14:paraId="77F724A7" w14:textId="77777777" w:rsidR="00E44322" w:rsidRPr="000F36B2" w:rsidRDefault="00E44322" w:rsidP="00FE0FB1">
            <w:pPr>
              <w:spacing w:before="6" w:after="6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(ยังไม่ได้ตรวจสอบ)</w:t>
            </w:r>
          </w:p>
        </w:tc>
        <w:tc>
          <w:tcPr>
            <w:tcW w:w="1152" w:type="dxa"/>
            <w:vAlign w:val="bottom"/>
          </w:tcPr>
          <w:p w14:paraId="5F461699" w14:textId="77777777" w:rsidR="00E44322" w:rsidRPr="000F36B2" w:rsidRDefault="00E44322" w:rsidP="00FE0FB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(ตรวจสอบแล้ว)</w:t>
            </w:r>
          </w:p>
        </w:tc>
      </w:tr>
      <w:tr w:rsidR="00E44322" w:rsidRPr="000F36B2" w14:paraId="7DEC200E" w14:textId="77777777" w:rsidTr="007D0CB4">
        <w:tc>
          <w:tcPr>
            <w:tcW w:w="1530" w:type="dxa"/>
            <w:vAlign w:val="bottom"/>
          </w:tcPr>
          <w:p w14:paraId="3F6F74F0" w14:textId="77777777" w:rsidR="00E44322" w:rsidRPr="000F36B2" w:rsidRDefault="00E44322" w:rsidP="00FE0FB1">
            <w:pPr>
              <w:spacing w:before="6" w:after="6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2178" w:type="dxa"/>
          </w:tcPr>
          <w:p w14:paraId="31E5F22E" w14:textId="77777777" w:rsidR="00E44322" w:rsidRPr="000F36B2" w:rsidRDefault="00E44322" w:rsidP="00FE0FB1">
            <w:pPr>
              <w:pStyle w:val="a3"/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64" w:type="dxa"/>
          </w:tcPr>
          <w:p w14:paraId="5D88A421" w14:textId="77777777" w:rsidR="00E44322" w:rsidRPr="000F36B2" w:rsidRDefault="00E44322" w:rsidP="00FE0FB1">
            <w:pPr>
              <w:pStyle w:val="a3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0F36B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จดทะเบียน</w:t>
            </w:r>
          </w:p>
        </w:tc>
        <w:tc>
          <w:tcPr>
            <w:tcW w:w="1296" w:type="dxa"/>
            <w:vAlign w:val="bottom"/>
          </w:tcPr>
          <w:p w14:paraId="5E0D6286" w14:textId="0FAD9A4B" w:rsidR="00E44322" w:rsidRPr="000F36B2" w:rsidRDefault="007D0CB4" w:rsidP="00F340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7D0CB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D4230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D4230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กันยายน</w:t>
            </w:r>
          </w:p>
        </w:tc>
        <w:tc>
          <w:tcPr>
            <w:tcW w:w="1152" w:type="dxa"/>
            <w:vAlign w:val="bottom"/>
          </w:tcPr>
          <w:p w14:paraId="42899508" w14:textId="60132988" w:rsidR="00E44322" w:rsidRPr="000F36B2" w:rsidRDefault="007D0CB4" w:rsidP="00FE0FB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7D0CB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E44322" w:rsidRPr="000F36B2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E44322" w:rsidRPr="000F36B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33273264" w14:textId="1525E9EB" w:rsidR="00E44322" w:rsidRPr="000F36B2" w:rsidRDefault="007D0CB4" w:rsidP="00F340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7D0CB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D4230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D4230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กันยายน</w:t>
            </w:r>
          </w:p>
        </w:tc>
        <w:tc>
          <w:tcPr>
            <w:tcW w:w="1152" w:type="dxa"/>
            <w:vAlign w:val="bottom"/>
          </w:tcPr>
          <w:p w14:paraId="01C5020B" w14:textId="06BE4DA5" w:rsidR="00E44322" w:rsidRPr="000F36B2" w:rsidRDefault="007D0CB4" w:rsidP="00FE0FB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7D0CB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E44322" w:rsidRPr="000F36B2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E44322" w:rsidRPr="000F36B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</w:p>
        </w:tc>
      </w:tr>
      <w:tr w:rsidR="00E44322" w:rsidRPr="000F36B2" w14:paraId="2A7CECEA" w14:textId="77777777" w:rsidTr="007D0CB4"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696C4E7" w14:textId="77777777" w:rsidR="00E44322" w:rsidRPr="000F36B2" w:rsidRDefault="00E44322" w:rsidP="00FE0FB1">
            <w:pPr>
              <w:spacing w:before="6" w:after="6"/>
              <w:ind w:left="-10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ชื่อ</w:t>
            </w:r>
          </w:p>
        </w:tc>
        <w:tc>
          <w:tcPr>
            <w:tcW w:w="2178" w:type="dxa"/>
            <w:tcBorders>
              <w:bottom w:val="single" w:sz="4" w:space="0" w:color="auto"/>
            </w:tcBorders>
          </w:tcPr>
          <w:p w14:paraId="410CC096" w14:textId="77777777" w:rsidR="00E44322" w:rsidRPr="000F36B2" w:rsidRDefault="00E44322" w:rsidP="00FE0FB1">
            <w:pPr>
              <w:pStyle w:val="a3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0F36B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ลักษณะธุรกิจ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1451F33" w14:textId="77777777" w:rsidR="00E44322" w:rsidRPr="000F36B2" w:rsidRDefault="00E44322" w:rsidP="00FE0FB1">
            <w:pPr>
              <w:pStyle w:val="a3"/>
              <w:spacing w:before="6" w:after="6"/>
              <w:ind w:left="-45" w:right="-135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0F36B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จัดตั้ง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CA9FCC" w14:textId="1F0E6AD2" w:rsidR="00E44322" w:rsidRPr="000F36B2" w:rsidRDefault="00300FE6" w:rsidP="00FE0FB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7D0CB4" w:rsidRPr="007D0CB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F613EC2" w14:textId="284A25ED" w:rsidR="00E44322" w:rsidRPr="000F36B2" w:rsidRDefault="00300FE6" w:rsidP="00FE0FB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7D0CB4" w:rsidRPr="007D0CB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  <w:r w:rsidRPr="000F36B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B176D1" w14:textId="1F10D8CD" w:rsidR="00E44322" w:rsidRPr="000F36B2" w:rsidRDefault="00300FE6" w:rsidP="00FE0FB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7D0CB4" w:rsidRPr="007D0CB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327D758" w14:textId="68316B72" w:rsidR="00E44322" w:rsidRPr="000F36B2" w:rsidRDefault="00300FE6" w:rsidP="00FE0FB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7D0CB4" w:rsidRPr="007D0CB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  <w:r w:rsidRPr="000F36B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</w:t>
            </w:r>
          </w:p>
        </w:tc>
      </w:tr>
      <w:tr w:rsidR="00E44322" w:rsidRPr="000F36B2" w14:paraId="37AA9908" w14:textId="77777777" w:rsidTr="007D0CB4"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5998B5A" w14:textId="77777777" w:rsidR="00E44322" w:rsidRPr="000F36B2" w:rsidRDefault="00E44322" w:rsidP="00FE0FB1">
            <w:pPr>
              <w:spacing w:before="6" w:after="6"/>
              <w:ind w:left="-109" w:right="-79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vAlign w:val="bottom"/>
          </w:tcPr>
          <w:p w14:paraId="3E83CAF8" w14:textId="77777777" w:rsidR="00E44322" w:rsidRPr="000F36B2" w:rsidRDefault="00E44322" w:rsidP="00FE0FB1">
            <w:pPr>
              <w:spacing w:before="6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10E6CAD" w14:textId="77777777" w:rsidR="00E44322" w:rsidRPr="000F36B2" w:rsidRDefault="00E44322" w:rsidP="00FE0FB1">
            <w:pPr>
              <w:spacing w:before="6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C07DC" w14:textId="77777777" w:rsidR="00E44322" w:rsidRPr="000F36B2" w:rsidRDefault="00E44322" w:rsidP="00FE0FB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7642B0" w14:textId="77777777" w:rsidR="00E44322" w:rsidRPr="000F36B2" w:rsidRDefault="00E44322" w:rsidP="00FE0FB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E92384" w14:textId="77777777" w:rsidR="00E44322" w:rsidRPr="000F36B2" w:rsidRDefault="00E44322" w:rsidP="00FE0FB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A047288" w14:textId="77777777" w:rsidR="00E44322" w:rsidRPr="000F36B2" w:rsidRDefault="00E44322" w:rsidP="00FE0FB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B43D51" w:rsidRPr="000F36B2" w14:paraId="52141CEB" w14:textId="77777777" w:rsidTr="007D0CB4">
        <w:tc>
          <w:tcPr>
            <w:tcW w:w="1530" w:type="dxa"/>
            <w:vAlign w:val="bottom"/>
          </w:tcPr>
          <w:p w14:paraId="54FB6229" w14:textId="688B641B" w:rsidR="00B43D51" w:rsidRPr="000F36B2" w:rsidRDefault="00B43D51" w:rsidP="007D0CB4">
            <w:pPr>
              <w:spacing w:before="6" w:after="6"/>
              <w:ind w:left="-109" w:right="-79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0F36B2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บริษัท ซันสวีท </w:t>
            </w:r>
          </w:p>
        </w:tc>
        <w:tc>
          <w:tcPr>
            <w:tcW w:w="2178" w:type="dxa"/>
            <w:vAlign w:val="bottom"/>
          </w:tcPr>
          <w:p w14:paraId="32186EFC" w14:textId="571D4157" w:rsidR="00B43D51" w:rsidRPr="000F36B2" w:rsidRDefault="00B43D51" w:rsidP="007D0CB4">
            <w:pPr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F36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จำหน่ายสินค้าทางการเกษตร</w:t>
            </w:r>
          </w:p>
        </w:tc>
        <w:tc>
          <w:tcPr>
            <w:tcW w:w="864" w:type="dxa"/>
            <w:vAlign w:val="bottom"/>
          </w:tcPr>
          <w:p w14:paraId="6E669A94" w14:textId="77777777" w:rsidR="00B43D51" w:rsidRPr="000F36B2" w:rsidRDefault="00B43D51" w:rsidP="00B43D5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450238" w14:textId="77777777" w:rsidR="00B43D51" w:rsidRPr="000F36B2" w:rsidRDefault="00B43D51" w:rsidP="00B43D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7F731241" w14:textId="77777777" w:rsidR="00B43D51" w:rsidRPr="000F36B2" w:rsidRDefault="00B43D51" w:rsidP="00B43D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C9047D0" w14:textId="77777777" w:rsidR="00B43D51" w:rsidRPr="000F36B2" w:rsidRDefault="00B43D51" w:rsidP="00B43D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152" w:type="dxa"/>
          </w:tcPr>
          <w:p w14:paraId="461FEEAC" w14:textId="77777777" w:rsidR="00B43D51" w:rsidRPr="000F36B2" w:rsidRDefault="00B43D51" w:rsidP="00B43D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B43D51" w:rsidRPr="000F36B2" w14:paraId="2F4CD4D5" w14:textId="77777777" w:rsidTr="007D0CB4">
        <w:tc>
          <w:tcPr>
            <w:tcW w:w="1530" w:type="dxa"/>
            <w:vAlign w:val="bottom"/>
          </w:tcPr>
          <w:p w14:paraId="68A63471" w14:textId="7086F3A0" w:rsidR="00B43D51" w:rsidRPr="000F36B2" w:rsidRDefault="007D0CB4" w:rsidP="008B0C25">
            <w:pPr>
              <w:spacing w:before="6" w:after="6"/>
              <w:ind w:left="-109" w:right="-198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0F36B2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อินเตอร์เนชั่นแนล</w:t>
            </w:r>
            <w:r w:rsidRPr="000F36B2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</w:t>
            </w:r>
            <w:r w:rsidRPr="000F36B2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จำกัด</w:t>
            </w:r>
          </w:p>
        </w:tc>
        <w:tc>
          <w:tcPr>
            <w:tcW w:w="2178" w:type="dxa"/>
            <w:vAlign w:val="bottom"/>
          </w:tcPr>
          <w:p w14:paraId="4B36C16B" w14:textId="466D3DE3" w:rsidR="00B43D51" w:rsidRPr="000F36B2" w:rsidRDefault="00B43D51" w:rsidP="00B43D51">
            <w:pPr>
              <w:spacing w:before="6" w:after="6"/>
              <w:ind w:right="-120"/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0F36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 </w:t>
            </w:r>
            <w:r w:rsidRPr="000F36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และจำหน่ายสินค้า</w:t>
            </w:r>
            <w:r w:rsidR="008B0C25" w:rsidRPr="000F36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อุปโภคบริโภค</w:t>
            </w:r>
          </w:p>
        </w:tc>
        <w:tc>
          <w:tcPr>
            <w:tcW w:w="864" w:type="dxa"/>
            <w:vAlign w:val="bottom"/>
          </w:tcPr>
          <w:p w14:paraId="0EA71511" w14:textId="77777777" w:rsidR="00B43D51" w:rsidRPr="000F36B2" w:rsidRDefault="00B43D51" w:rsidP="00B43D5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ADFF5EF" w14:textId="77777777" w:rsidR="00B43D51" w:rsidRPr="000F36B2" w:rsidRDefault="00B43D51" w:rsidP="00B43D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3CEA939D" w14:textId="77777777" w:rsidR="00B43D51" w:rsidRPr="000F36B2" w:rsidRDefault="00B43D51" w:rsidP="00B43D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0E2DB3F2" w14:textId="77777777" w:rsidR="00B43D51" w:rsidRPr="000F36B2" w:rsidRDefault="00B43D51" w:rsidP="00B43D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152" w:type="dxa"/>
          </w:tcPr>
          <w:p w14:paraId="0A5D1073" w14:textId="77777777" w:rsidR="00B43D51" w:rsidRPr="000F36B2" w:rsidRDefault="00B43D51" w:rsidP="00B43D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B43D51" w:rsidRPr="000F36B2" w14:paraId="3C0CFB4E" w14:textId="77777777" w:rsidTr="007D0CB4">
        <w:tc>
          <w:tcPr>
            <w:tcW w:w="1530" w:type="dxa"/>
            <w:vAlign w:val="bottom"/>
          </w:tcPr>
          <w:p w14:paraId="21A2FAE5" w14:textId="77777777" w:rsidR="00B43D51" w:rsidRPr="000F36B2" w:rsidRDefault="00B43D51" w:rsidP="00B43D51">
            <w:pPr>
              <w:spacing w:before="6" w:after="6"/>
              <w:ind w:left="-109" w:right="-79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2178" w:type="dxa"/>
            <w:vAlign w:val="bottom"/>
          </w:tcPr>
          <w:p w14:paraId="047FDCAA" w14:textId="46B3AE0F" w:rsidR="00B43D51" w:rsidRPr="000F36B2" w:rsidRDefault="00B43D51" w:rsidP="00B43D51">
            <w:pPr>
              <w:spacing w:before="6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0F36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 </w:t>
            </w:r>
            <w:r w:rsidR="008B0C25" w:rsidRPr="000F36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ผ่านตู้จำหน่าย</w:t>
            </w:r>
            <w:r w:rsidRPr="000F36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สินค้าอัตโนมัติ</w:t>
            </w:r>
          </w:p>
        </w:tc>
        <w:tc>
          <w:tcPr>
            <w:tcW w:w="864" w:type="dxa"/>
            <w:vAlign w:val="bottom"/>
          </w:tcPr>
          <w:p w14:paraId="38412573" w14:textId="77777777" w:rsidR="00B43D51" w:rsidRPr="000F36B2" w:rsidRDefault="00B43D51" w:rsidP="00B43D5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F36B2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ไทย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466F64" w14:textId="68DB15A0" w:rsidR="00B43D51" w:rsidRPr="000F36B2" w:rsidRDefault="007D0CB4" w:rsidP="00B43D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7D0CB4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472C1529" w14:textId="30206E99" w:rsidR="00B43D51" w:rsidRPr="000F36B2" w:rsidRDefault="007D0CB4" w:rsidP="00B43D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7D0CB4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0134AAD4" w14:textId="25A507C4" w:rsidR="00B43D51" w:rsidRPr="000F36B2" w:rsidRDefault="007D0CB4" w:rsidP="00B43D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7D0CB4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7</w:t>
            </w:r>
            <w:r w:rsidR="0090086E" w:rsidRPr="000F36B2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7D0CB4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369</w:t>
            </w:r>
            <w:r w:rsidR="0090086E" w:rsidRPr="000F36B2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7D0CB4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971</w:t>
            </w:r>
          </w:p>
        </w:tc>
        <w:tc>
          <w:tcPr>
            <w:tcW w:w="1152" w:type="dxa"/>
          </w:tcPr>
          <w:p w14:paraId="5C8A2DD4" w14:textId="72EA04F3" w:rsidR="00B43D51" w:rsidRPr="000F36B2" w:rsidRDefault="007D0CB4" w:rsidP="00B43D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7D0CB4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7</w:t>
            </w:r>
            <w:r w:rsidR="00B43D51" w:rsidRPr="000F36B2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7D0CB4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369</w:t>
            </w:r>
            <w:r w:rsidR="00B43D51" w:rsidRPr="000F36B2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7D0CB4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971</w:t>
            </w:r>
          </w:p>
        </w:tc>
      </w:tr>
    </w:tbl>
    <w:p w14:paraId="5911A3BF" w14:textId="77777777" w:rsidR="00555D82" w:rsidRPr="000F36B2" w:rsidRDefault="00555D82" w:rsidP="00991975">
      <w:pPr>
        <w:tabs>
          <w:tab w:val="left" w:pos="540"/>
        </w:tabs>
        <w:ind w:left="567" w:hanging="567"/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14C3AA02" w14:textId="77777777" w:rsidR="001F3AB8" w:rsidRPr="000F36B2" w:rsidRDefault="001F3AB8" w:rsidP="001F3A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15DDD7A" w14:textId="77777777" w:rsidR="001F3AB8" w:rsidRPr="000F36B2" w:rsidRDefault="001F3AB8" w:rsidP="001F3A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906677C" w14:textId="77777777" w:rsidR="001F3AB8" w:rsidRPr="000F36B2" w:rsidRDefault="001F3AB8" w:rsidP="00AC4491">
      <w:pPr>
        <w:ind w:left="540" w:hanging="540"/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36B2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A5626" w:rsidRPr="000F36B2" w14:paraId="3E18B080" w14:textId="77777777" w:rsidTr="009061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BCFBE8" w14:textId="21A39438" w:rsidR="006A5626" w:rsidRPr="000F36B2" w:rsidRDefault="007D0CB4" w:rsidP="0099197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0C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6A5626" w:rsidRPr="000F36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A5626" w:rsidRPr="000F36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5437E156" w14:textId="77777777" w:rsidR="006A5626" w:rsidRPr="000F36B2" w:rsidRDefault="006A5626" w:rsidP="00991975">
      <w:pPr>
        <w:ind w:left="540" w:hanging="540"/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54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120"/>
        <w:gridCol w:w="1710"/>
        <w:gridCol w:w="1714"/>
      </w:tblGrid>
      <w:tr w:rsidR="00C415A4" w:rsidRPr="000F36B2" w14:paraId="5B99590D" w14:textId="77777777" w:rsidTr="00C568F7">
        <w:tc>
          <w:tcPr>
            <w:tcW w:w="6120" w:type="dxa"/>
          </w:tcPr>
          <w:p w14:paraId="7ECC7AFA" w14:textId="77777777" w:rsidR="00C415A4" w:rsidRPr="000F36B2" w:rsidRDefault="00C415A4" w:rsidP="00FE0FB1">
            <w:pPr>
              <w:pStyle w:val="a3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  <w:hideMark/>
          </w:tcPr>
          <w:p w14:paraId="0596C7C1" w14:textId="77777777" w:rsidR="00687041" w:rsidRPr="000F36B2" w:rsidRDefault="00C415A4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</w:p>
          <w:p w14:paraId="0479DF34" w14:textId="77777777" w:rsidR="00C415A4" w:rsidRPr="000F36B2" w:rsidRDefault="00C415A4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</w:t>
            </w:r>
            <w:r w:rsidR="00643E79"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</w:t>
            </w: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วม</w:t>
            </w: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  <w:hideMark/>
          </w:tcPr>
          <w:p w14:paraId="5274882F" w14:textId="77777777" w:rsidR="00C415A4" w:rsidRPr="000F36B2" w:rsidRDefault="00C415A4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15A4" w:rsidRPr="000F36B2" w14:paraId="4A768984" w14:textId="77777777" w:rsidTr="00C568F7">
        <w:tc>
          <w:tcPr>
            <w:tcW w:w="6120" w:type="dxa"/>
          </w:tcPr>
          <w:p w14:paraId="24FA29BB" w14:textId="77777777" w:rsidR="00C415A4" w:rsidRPr="000F36B2" w:rsidRDefault="00C415A4" w:rsidP="00FE0FB1">
            <w:pPr>
              <w:pStyle w:val="a3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  <w:hideMark/>
          </w:tcPr>
          <w:p w14:paraId="2C1FB4E4" w14:textId="77777777" w:rsidR="00C415A4" w:rsidRPr="000F36B2" w:rsidRDefault="00C415A4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bottom"/>
            <w:hideMark/>
          </w:tcPr>
          <w:p w14:paraId="576B4D04" w14:textId="77777777" w:rsidR="00C415A4" w:rsidRPr="000F36B2" w:rsidRDefault="00C415A4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81AE1" w:rsidRPr="000F36B2" w14:paraId="607CFEFC" w14:textId="77777777" w:rsidTr="0058784E">
        <w:tc>
          <w:tcPr>
            <w:tcW w:w="6120" w:type="dxa"/>
          </w:tcPr>
          <w:p w14:paraId="4086587B" w14:textId="38B50AE1" w:rsidR="00B81AE1" w:rsidRPr="000F36B2" w:rsidRDefault="00B81AE1" w:rsidP="00FE0FB1">
            <w:pPr>
              <w:pStyle w:val="a3"/>
              <w:spacing w:before="10" w:after="10"/>
              <w:ind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6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D4230B" w:rsidRPr="00546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546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7D0CB4" w:rsidRPr="007D0C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4230B" w:rsidRPr="00546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4230B" w:rsidRPr="00546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546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300FE6" w:rsidRPr="00546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D0CB4" w:rsidRPr="007D0C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10" w:type="dxa"/>
            <w:shd w:val="clear" w:color="auto" w:fill="FAFAFA"/>
          </w:tcPr>
          <w:p w14:paraId="7CFD441E" w14:textId="77777777" w:rsidR="00B81AE1" w:rsidRPr="000F36B2" w:rsidRDefault="00B81AE1" w:rsidP="00FE0FB1">
            <w:pPr>
              <w:pStyle w:val="a3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714" w:type="dxa"/>
            <w:shd w:val="clear" w:color="auto" w:fill="FAFAFA"/>
          </w:tcPr>
          <w:p w14:paraId="1B2B2025" w14:textId="77777777" w:rsidR="00B81AE1" w:rsidRPr="000F36B2" w:rsidRDefault="00B81AE1" w:rsidP="00FE0FB1">
            <w:pPr>
              <w:pStyle w:val="a3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</w:pPr>
          </w:p>
        </w:tc>
      </w:tr>
      <w:tr w:rsidR="00BE446F" w:rsidRPr="000F36B2" w14:paraId="13BEEB7D" w14:textId="77777777" w:rsidTr="00562DF0">
        <w:tc>
          <w:tcPr>
            <w:tcW w:w="6120" w:type="dxa"/>
          </w:tcPr>
          <w:p w14:paraId="364EF7B1" w14:textId="77777777" w:rsidR="00BE446F" w:rsidRPr="000F36B2" w:rsidRDefault="00BE446F" w:rsidP="00FE0FB1">
            <w:pPr>
              <w:pStyle w:val="a3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- สุทธิ</w:t>
            </w:r>
            <w:r w:rsidRPr="000F36B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F36B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10" w:type="dxa"/>
            <w:shd w:val="clear" w:color="auto" w:fill="FAFAFA"/>
          </w:tcPr>
          <w:p w14:paraId="0E811B98" w14:textId="4CB6840C" w:rsidR="00BE446F" w:rsidRPr="000F36B2" w:rsidRDefault="007D0CB4" w:rsidP="00FE0FB1">
            <w:pPr>
              <w:pStyle w:val="a3"/>
              <w:tabs>
                <w:tab w:val="left" w:pos="129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 w:rsidRPr="007D0CB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ja-JP"/>
              </w:rPr>
              <w:t>855</w:t>
            </w:r>
            <w:r w:rsidR="00A75E4C" w:rsidRPr="000F36B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7D0CB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ja-JP"/>
              </w:rPr>
              <w:t>609</w:t>
            </w:r>
            <w:r w:rsidR="00A75E4C" w:rsidRPr="000F36B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7D0CB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ja-JP"/>
              </w:rPr>
              <w:t>181</w:t>
            </w:r>
          </w:p>
        </w:tc>
        <w:tc>
          <w:tcPr>
            <w:tcW w:w="1714" w:type="dxa"/>
            <w:shd w:val="clear" w:color="auto" w:fill="FAFAFA"/>
          </w:tcPr>
          <w:p w14:paraId="0A0C44FA" w14:textId="10C56066" w:rsidR="00BE446F" w:rsidRPr="000F36B2" w:rsidRDefault="007D0CB4" w:rsidP="00FE0FB1">
            <w:pPr>
              <w:pStyle w:val="a3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ja-JP"/>
              </w:rPr>
            </w:pPr>
            <w:r w:rsidRPr="007D0CB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ja-JP"/>
              </w:rPr>
              <w:t>855</w:t>
            </w:r>
            <w:r w:rsidR="00A75E4C" w:rsidRPr="000F36B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ja-JP"/>
              </w:rPr>
              <w:t>,</w:t>
            </w:r>
            <w:r w:rsidRPr="007D0CB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ja-JP"/>
              </w:rPr>
              <w:t>600</w:t>
            </w:r>
            <w:r w:rsidR="00A75E4C" w:rsidRPr="000F36B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ja-JP"/>
              </w:rPr>
              <w:t>,</w:t>
            </w:r>
            <w:r w:rsidRPr="007D0CB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ja-JP"/>
              </w:rPr>
              <w:t>710</w:t>
            </w:r>
          </w:p>
        </w:tc>
      </w:tr>
      <w:tr w:rsidR="00076D74" w:rsidRPr="000F36B2" w14:paraId="28AC6FB1" w14:textId="77777777" w:rsidTr="000F255A">
        <w:tc>
          <w:tcPr>
            <w:tcW w:w="6120" w:type="dxa"/>
            <w:hideMark/>
          </w:tcPr>
          <w:p w14:paraId="1E5CC486" w14:textId="77777777" w:rsidR="00076D74" w:rsidRPr="000F36B2" w:rsidRDefault="00076D74" w:rsidP="00FE0FB1">
            <w:pPr>
              <w:pStyle w:val="a3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710" w:type="dxa"/>
            <w:shd w:val="clear" w:color="auto" w:fill="FAFAFA"/>
          </w:tcPr>
          <w:p w14:paraId="67EBFF4D" w14:textId="18E077C9" w:rsidR="00076D74" w:rsidRPr="000F36B2" w:rsidRDefault="007D0CB4" w:rsidP="00FE0FB1">
            <w:pPr>
              <w:pStyle w:val="a3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</w:pPr>
            <w:r w:rsidRPr="007D0CB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ja-JP"/>
              </w:rPr>
              <w:t>106</w:t>
            </w:r>
            <w:r w:rsidR="0054642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7D0CB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ja-JP"/>
              </w:rPr>
              <w:t>989</w:t>
            </w:r>
            <w:r w:rsidR="0054642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B53BD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ja-JP"/>
              </w:rPr>
              <w:t>517</w:t>
            </w:r>
          </w:p>
        </w:tc>
        <w:tc>
          <w:tcPr>
            <w:tcW w:w="1714" w:type="dxa"/>
            <w:shd w:val="clear" w:color="auto" w:fill="FAFAFA"/>
          </w:tcPr>
          <w:p w14:paraId="63AE16C5" w14:textId="477F1987" w:rsidR="00076D74" w:rsidRPr="000F36B2" w:rsidRDefault="007D0CB4" w:rsidP="00FE0FB1">
            <w:pPr>
              <w:pStyle w:val="a3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</w:pPr>
            <w:r w:rsidRPr="007D0CB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ja-JP"/>
              </w:rPr>
              <w:t>106</w:t>
            </w:r>
            <w:r w:rsidR="0054642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7D0CB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ja-JP"/>
              </w:rPr>
              <w:t>315</w:t>
            </w:r>
            <w:r w:rsidR="0054642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B53BD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ja-JP"/>
              </w:rPr>
              <w:t>485</w:t>
            </w:r>
          </w:p>
        </w:tc>
      </w:tr>
      <w:tr w:rsidR="00076D74" w:rsidRPr="000F36B2" w14:paraId="20F18E83" w14:textId="77777777" w:rsidTr="000F255A">
        <w:tc>
          <w:tcPr>
            <w:tcW w:w="6120" w:type="dxa"/>
          </w:tcPr>
          <w:p w14:paraId="7A4590E5" w14:textId="77777777" w:rsidR="00076D74" w:rsidRPr="000F36B2" w:rsidRDefault="00076D74" w:rsidP="00FE0FB1">
            <w:pPr>
              <w:pStyle w:val="a3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1710" w:type="dxa"/>
            <w:shd w:val="clear" w:color="auto" w:fill="FAFAFA"/>
          </w:tcPr>
          <w:p w14:paraId="59D498DA" w14:textId="4116672B" w:rsidR="00076D74" w:rsidRPr="000F36B2" w:rsidRDefault="00546421" w:rsidP="00FE0FB1">
            <w:pPr>
              <w:pStyle w:val="a3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(</w:t>
            </w:r>
            <w:r w:rsidR="007D0CB4" w:rsidRPr="007D0CB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ja-JP"/>
              </w:rPr>
              <w:t>1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7D0CB4" w:rsidRPr="007D0CB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ja-JP"/>
              </w:rPr>
              <w:t>297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B53BD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ja-JP"/>
              </w:rPr>
              <w:t>635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714" w:type="dxa"/>
            <w:shd w:val="clear" w:color="auto" w:fill="FAFAFA"/>
          </w:tcPr>
          <w:p w14:paraId="4BF8C02E" w14:textId="601C2BFD" w:rsidR="00076D74" w:rsidRPr="000F36B2" w:rsidRDefault="00546421" w:rsidP="00FE0FB1">
            <w:pPr>
              <w:pStyle w:val="a3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(</w:t>
            </w:r>
            <w:r w:rsidR="007D0CB4" w:rsidRPr="007D0CB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ja-JP"/>
              </w:rPr>
              <w:t>1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7D0CB4" w:rsidRPr="007D0CB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ja-JP"/>
              </w:rPr>
              <w:t>297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B53BD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ja-JP"/>
              </w:rPr>
              <w:t>635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)</w:t>
            </w:r>
          </w:p>
        </w:tc>
      </w:tr>
      <w:tr w:rsidR="00E05076" w:rsidRPr="000F36B2" w14:paraId="03604C27" w14:textId="77777777" w:rsidTr="000F255A">
        <w:tc>
          <w:tcPr>
            <w:tcW w:w="6120" w:type="dxa"/>
          </w:tcPr>
          <w:p w14:paraId="6DF4FD58" w14:textId="77777777" w:rsidR="00E05076" w:rsidRPr="000F36B2" w:rsidRDefault="00E05076" w:rsidP="00FE0FB1">
            <w:pPr>
              <w:pStyle w:val="a3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6AA81D4A" w14:textId="0AFE40C9" w:rsidR="00E05076" w:rsidRPr="000F36B2" w:rsidRDefault="00546421" w:rsidP="00FE0FB1">
            <w:pPr>
              <w:pStyle w:val="a3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(</w:t>
            </w:r>
            <w:r w:rsidR="007D0CB4" w:rsidRPr="007D0CB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ja-JP"/>
              </w:rPr>
              <w:t>52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7D0CB4" w:rsidRPr="007D0CB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ja-JP"/>
              </w:rPr>
              <w:t>106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7D0CB4" w:rsidRPr="007D0CB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ja-JP"/>
              </w:rPr>
              <w:t>505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FAFAFA"/>
          </w:tcPr>
          <w:p w14:paraId="4E7897B1" w14:textId="07B6F72C" w:rsidR="00E05076" w:rsidRPr="000F36B2" w:rsidRDefault="00546421" w:rsidP="00FE0FB1">
            <w:pPr>
              <w:pStyle w:val="a3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(</w:t>
            </w:r>
            <w:r w:rsidR="007D0CB4" w:rsidRPr="007D0CB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ja-JP"/>
              </w:rPr>
              <w:t>52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7D0CB4" w:rsidRPr="007D0CB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ja-JP"/>
              </w:rPr>
              <w:t>060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7D0CB4" w:rsidRPr="007D0CB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ja-JP"/>
              </w:rPr>
              <w:t>049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)</w:t>
            </w:r>
          </w:p>
        </w:tc>
      </w:tr>
      <w:tr w:rsidR="009C43A1" w:rsidRPr="000F36B2" w14:paraId="50CF0BDA" w14:textId="77777777" w:rsidTr="0058784E">
        <w:tc>
          <w:tcPr>
            <w:tcW w:w="6120" w:type="dxa"/>
            <w:hideMark/>
          </w:tcPr>
          <w:p w14:paraId="20562865" w14:textId="77777777" w:rsidR="009C43A1" w:rsidRPr="000F36B2" w:rsidRDefault="009C43A1" w:rsidP="00FE0FB1">
            <w:pPr>
              <w:pStyle w:val="a3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0F36B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587552" w14:textId="12D58FB5" w:rsidR="009C43A1" w:rsidRPr="000F36B2" w:rsidRDefault="007D0CB4" w:rsidP="00FE0FB1">
            <w:pPr>
              <w:pStyle w:val="a3"/>
              <w:tabs>
                <w:tab w:val="left" w:pos="129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 w:rsidRPr="007D0CB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ja-JP"/>
              </w:rPr>
              <w:t>909</w:t>
            </w:r>
            <w:r w:rsidR="0054642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7D0CB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ja-JP"/>
              </w:rPr>
              <w:t>194</w:t>
            </w:r>
            <w:r w:rsidR="0054642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7D0CB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ja-JP"/>
              </w:rPr>
              <w:t>558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99A154" w14:textId="060E8365" w:rsidR="009C43A1" w:rsidRPr="000F36B2" w:rsidRDefault="007D0CB4" w:rsidP="00FE0FB1">
            <w:pPr>
              <w:pStyle w:val="a3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ja-JP"/>
              </w:rPr>
            </w:pPr>
            <w:r w:rsidRPr="007D0CB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ja-JP"/>
              </w:rPr>
              <w:t>908</w:t>
            </w:r>
            <w:r w:rsidR="0054642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ja-JP"/>
              </w:rPr>
              <w:t>,</w:t>
            </w:r>
            <w:r w:rsidRPr="007D0CB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ja-JP"/>
              </w:rPr>
              <w:t>558</w:t>
            </w:r>
            <w:r w:rsidR="0054642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ja-JP"/>
              </w:rPr>
              <w:t>,</w:t>
            </w:r>
            <w:r w:rsidRPr="007D0CB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ja-JP"/>
              </w:rPr>
              <w:t>511</w:t>
            </w:r>
          </w:p>
        </w:tc>
      </w:tr>
    </w:tbl>
    <w:p w14:paraId="3206793F" w14:textId="77777777" w:rsidR="00B65D4C" w:rsidRPr="000F36B2" w:rsidRDefault="00B65D4C" w:rsidP="00991975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3D663191" w14:textId="4200D591" w:rsidR="009D276E" w:rsidRPr="000F36B2" w:rsidRDefault="00B65D4C" w:rsidP="00025F04">
      <w:pPr>
        <w:tabs>
          <w:tab w:val="left" w:pos="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0F36B2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7D0CB4" w:rsidRPr="007D0CB4">
        <w:rPr>
          <w:rFonts w:ascii="Browallia New" w:hAnsi="Browallia New" w:cs="Browallia New"/>
          <w:sz w:val="26"/>
          <w:szCs w:val="26"/>
          <w:lang w:val="en-GB"/>
        </w:rPr>
        <w:t>30</w:t>
      </w:r>
      <w:r w:rsidR="00D4230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230B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0F36B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00FE6" w:rsidRPr="000F36B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D0CB4" w:rsidRPr="007D0CB4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F36B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21379" w:rsidRPr="000F36B2">
        <w:rPr>
          <w:rFonts w:ascii="Browallia New" w:hAnsi="Browallia New" w:cs="Browallia New"/>
          <w:sz w:val="26"/>
          <w:szCs w:val="26"/>
          <w:cs/>
          <w:lang w:val="en-GB"/>
        </w:rPr>
        <w:t>เครื่องจักรและอุปกรณ์ของกลุ่มกิจการบางส่วน</w:t>
      </w:r>
      <w:r w:rsidR="006B63C6" w:rsidRPr="000F36B2">
        <w:rPr>
          <w:rFonts w:ascii="Browallia New" w:hAnsi="Browallia New" w:cs="Browallia New"/>
          <w:sz w:val="26"/>
          <w:szCs w:val="26"/>
          <w:cs/>
          <w:lang w:val="en-GB"/>
        </w:rPr>
        <w:t>ราคาตามบัญชี</w:t>
      </w:r>
      <w:r w:rsidR="00A21379" w:rsidRPr="000F36B2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1E7BB1">
        <w:rPr>
          <w:rFonts w:ascii="Browallia New" w:hAnsi="Browallia New" w:cs="Browallia New"/>
          <w:sz w:val="26"/>
          <w:szCs w:val="26"/>
          <w:lang w:val="en-GB"/>
        </w:rPr>
        <w:t>186.30</w:t>
      </w:r>
      <w:r w:rsidR="00D4230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21379" w:rsidRPr="000F36B2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="006645A2" w:rsidRPr="000F36B2">
        <w:rPr>
          <w:rFonts w:ascii="Browallia New" w:hAnsi="Browallia New" w:cs="Browallia New"/>
          <w:sz w:val="26"/>
          <w:szCs w:val="26"/>
          <w:lang w:val="en-GB"/>
        </w:rPr>
        <w:br/>
      </w:r>
      <w:r w:rsidR="00A21379" w:rsidRPr="000F36B2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7D0CB4" w:rsidRPr="007D0CB4">
        <w:rPr>
          <w:rFonts w:ascii="Browallia New" w:hAnsi="Browallia New" w:cs="Browallia New"/>
          <w:sz w:val="26"/>
          <w:szCs w:val="26"/>
          <w:lang w:val="en-GB"/>
        </w:rPr>
        <w:t>31</w:t>
      </w:r>
      <w:r w:rsidR="00A21379" w:rsidRPr="000F36B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21379" w:rsidRPr="000F36B2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D0CB4" w:rsidRPr="007D0CB4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A21379" w:rsidRPr="000F36B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21379" w:rsidRPr="000F36B2">
        <w:rPr>
          <w:rFonts w:ascii="Browallia New" w:hAnsi="Browallia New" w:cs="Browallia New"/>
          <w:sz w:val="26"/>
          <w:szCs w:val="26"/>
          <w:cs/>
          <w:lang w:val="en-GB"/>
        </w:rPr>
        <w:t xml:space="preserve">: </w:t>
      </w:r>
      <w:r w:rsidR="007D0CB4" w:rsidRPr="007D0CB4">
        <w:rPr>
          <w:rFonts w:ascii="Browallia New" w:hAnsi="Browallia New" w:cs="Browallia New"/>
          <w:sz w:val="26"/>
          <w:szCs w:val="26"/>
          <w:lang w:val="en-GB"/>
        </w:rPr>
        <w:t>192</w:t>
      </w:r>
      <w:r w:rsidR="006B63C6" w:rsidRPr="000F36B2">
        <w:rPr>
          <w:rFonts w:ascii="Browallia New" w:hAnsi="Browallia New" w:cs="Browallia New"/>
          <w:sz w:val="26"/>
          <w:szCs w:val="26"/>
          <w:lang w:val="en-GB"/>
        </w:rPr>
        <w:t>.</w:t>
      </w:r>
      <w:r w:rsidR="007D0CB4" w:rsidRPr="007D0CB4">
        <w:rPr>
          <w:rFonts w:ascii="Browallia New" w:hAnsi="Browallia New" w:cs="Browallia New"/>
          <w:sz w:val="26"/>
          <w:szCs w:val="26"/>
          <w:lang w:val="en-GB"/>
        </w:rPr>
        <w:t>07</w:t>
      </w:r>
      <w:r w:rsidR="00A21379" w:rsidRPr="000F36B2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ล้านบาท) ได้นำไปเป็นหลักทรัพย์เพื่อค้ำประกันเงินกู้ยืมจากสถาบันการ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</w:t>
      </w:r>
    </w:p>
    <w:p w14:paraId="14884CB0" w14:textId="77777777" w:rsidR="006E4BE5" w:rsidRPr="000F36B2" w:rsidRDefault="006E4BE5" w:rsidP="00025F04">
      <w:pPr>
        <w:tabs>
          <w:tab w:val="left" w:pos="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A5626" w:rsidRPr="000F36B2" w14:paraId="39EC93E9" w14:textId="77777777" w:rsidTr="009061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F2BA94" w14:textId="427E914D" w:rsidR="006A5626" w:rsidRPr="000F36B2" w:rsidRDefault="007D0CB4" w:rsidP="0099197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" w:name="_Hlk38895350"/>
            <w:r w:rsidRPr="007D0C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6A5626" w:rsidRPr="000F36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A5626" w:rsidRPr="000F36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  <w:bookmarkEnd w:id="4"/>
    </w:tbl>
    <w:p w14:paraId="43F32ACF" w14:textId="77777777" w:rsidR="006A5626" w:rsidRPr="000F36B2" w:rsidRDefault="006A5626" w:rsidP="00991975">
      <w:pPr>
        <w:ind w:left="540" w:hanging="540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956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83"/>
        <w:gridCol w:w="1699"/>
        <w:gridCol w:w="1440"/>
        <w:gridCol w:w="1699"/>
        <w:gridCol w:w="1440"/>
      </w:tblGrid>
      <w:tr w:rsidR="00FA0828" w:rsidRPr="000F36B2" w14:paraId="0232209E" w14:textId="77777777" w:rsidTr="0000113E">
        <w:tc>
          <w:tcPr>
            <w:tcW w:w="3283" w:type="dxa"/>
            <w:vAlign w:val="bottom"/>
          </w:tcPr>
          <w:p w14:paraId="62BE26E1" w14:textId="77777777" w:rsidR="00FA0828" w:rsidRPr="000F36B2" w:rsidRDefault="00FA0828" w:rsidP="006649A5">
            <w:pPr>
              <w:pStyle w:val="a3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1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68438" w14:textId="77777777" w:rsidR="00FA0828" w:rsidRPr="000F36B2" w:rsidRDefault="00FA0828" w:rsidP="006649A5">
            <w:pPr>
              <w:spacing w:before="10" w:after="10"/>
              <w:ind w:right="-10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B2333" w14:textId="77777777" w:rsidR="00FA0828" w:rsidRPr="000F36B2" w:rsidRDefault="00FA0828" w:rsidP="006649A5">
            <w:pPr>
              <w:spacing w:before="10" w:after="10"/>
              <w:ind w:right="-10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A0828" w:rsidRPr="000F36B2" w14:paraId="738C958A" w14:textId="77777777" w:rsidTr="0000113E">
        <w:tc>
          <w:tcPr>
            <w:tcW w:w="3283" w:type="dxa"/>
            <w:vAlign w:val="bottom"/>
          </w:tcPr>
          <w:p w14:paraId="5819ECA4" w14:textId="77777777" w:rsidR="00FA0828" w:rsidRPr="000F36B2" w:rsidRDefault="00FA0828" w:rsidP="006649A5">
            <w:pPr>
              <w:pStyle w:val="a3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759845F7" w14:textId="77777777" w:rsidR="00FA0828" w:rsidRPr="000F36B2" w:rsidRDefault="00FA0828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C10545" w14:textId="77777777" w:rsidR="00FA0828" w:rsidRPr="000F36B2" w:rsidRDefault="00FA0828" w:rsidP="006649A5">
            <w:pPr>
              <w:spacing w:before="10" w:after="10"/>
              <w:ind w:right="-10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20F421AD" w14:textId="77777777" w:rsidR="00FA0828" w:rsidRPr="000F36B2" w:rsidRDefault="00FA0828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BCBC31" w14:textId="77777777" w:rsidR="00FA0828" w:rsidRPr="000F36B2" w:rsidRDefault="00FA0828" w:rsidP="006649A5">
            <w:pPr>
              <w:spacing w:before="10" w:after="10"/>
              <w:ind w:right="-10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FA0828" w:rsidRPr="000F36B2" w14:paraId="799D261A" w14:textId="77777777" w:rsidTr="0000113E">
        <w:tc>
          <w:tcPr>
            <w:tcW w:w="3283" w:type="dxa"/>
            <w:vAlign w:val="bottom"/>
          </w:tcPr>
          <w:p w14:paraId="7351C4FE" w14:textId="77777777" w:rsidR="00FA0828" w:rsidRPr="000F36B2" w:rsidRDefault="00FA0828" w:rsidP="006649A5">
            <w:pPr>
              <w:pStyle w:val="a3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99" w:type="dxa"/>
            <w:vAlign w:val="bottom"/>
          </w:tcPr>
          <w:p w14:paraId="22FF39D7" w14:textId="58BEE432" w:rsidR="00FA0828" w:rsidRPr="000F36B2" w:rsidRDefault="007D0CB4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7D0CB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D4230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D4230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45AA06F" w14:textId="302E8318" w:rsidR="00FA0828" w:rsidRPr="000F36B2" w:rsidRDefault="007D0CB4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FA0828" w:rsidRPr="000F36B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699" w:type="dxa"/>
            <w:vAlign w:val="bottom"/>
          </w:tcPr>
          <w:p w14:paraId="13C98610" w14:textId="48C7EA2F" w:rsidR="00FA0828" w:rsidRPr="000F36B2" w:rsidRDefault="007D0CB4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7D0CB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D4230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D4230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528CF15" w14:textId="35B8AAAD" w:rsidR="00FA0828" w:rsidRPr="000F36B2" w:rsidRDefault="007D0CB4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FA0828" w:rsidRPr="000F36B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FA0828" w:rsidRPr="000F36B2" w14:paraId="4FC773D9" w14:textId="77777777" w:rsidTr="0000113E">
        <w:tc>
          <w:tcPr>
            <w:tcW w:w="3283" w:type="dxa"/>
            <w:vAlign w:val="bottom"/>
          </w:tcPr>
          <w:p w14:paraId="1CCBAC9B" w14:textId="77777777" w:rsidR="00FA0828" w:rsidRPr="000F36B2" w:rsidRDefault="00FA0828" w:rsidP="006649A5">
            <w:pPr>
              <w:pStyle w:val="a3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99" w:type="dxa"/>
            <w:vAlign w:val="bottom"/>
          </w:tcPr>
          <w:p w14:paraId="4CA98535" w14:textId="3E5092D0" w:rsidR="00FA0828" w:rsidRPr="000F36B2" w:rsidRDefault="00300FE6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7D0CB4" w:rsidRPr="007D0CB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1E68265C" w14:textId="5741327B" w:rsidR="00FA0828" w:rsidRPr="000F36B2" w:rsidRDefault="00300FE6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7D0CB4" w:rsidRPr="007D0CB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2564</w:t>
            </w:r>
            <w:r w:rsidRPr="000F36B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699" w:type="dxa"/>
            <w:vAlign w:val="bottom"/>
          </w:tcPr>
          <w:p w14:paraId="1C9464AD" w14:textId="0D9E60F7" w:rsidR="00FA0828" w:rsidRPr="000F36B2" w:rsidRDefault="00300FE6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7D0CB4" w:rsidRPr="007D0CB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03E6FEBE" w14:textId="1CB85038" w:rsidR="00FA0828" w:rsidRPr="000F36B2" w:rsidRDefault="00300FE6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7D0CB4" w:rsidRPr="007D0CB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2564</w:t>
            </w:r>
            <w:r w:rsidRPr="000F36B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FA0828" w:rsidRPr="000F36B2" w14:paraId="274AB987" w14:textId="77777777" w:rsidTr="0000113E">
        <w:tc>
          <w:tcPr>
            <w:tcW w:w="3283" w:type="dxa"/>
            <w:vAlign w:val="bottom"/>
          </w:tcPr>
          <w:p w14:paraId="31B427D8" w14:textId="77777777" w:rsidR="00FA0828" w:rsidRPr="000F36B2" w:rsidRDefault="00FA0828" w:rsidP="006649A5">
            <w:pPr>
              <w:pStyle w:val="a3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67696567" w14:textId="77777777" w:rsidR="00FA0828" w:rsidRPr="000F36B2" w:rsidRDefault="00FA0828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641BC0" w14:textId="77777777" w:rsidR="00FA0828" w:rsidRPr="000F36B2" w:rsidRDefault="00FA0828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08896DD8" w14:textId="77777777" w:rsidR="00FA0828" w:rsidRPr="000F36B2" w:rsidRDefault="00FA0828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47A9D3" w14:textId="77777777" w:rsidR="00FA0828" w:rsidRPr="000F36B2" w:rsidRDefault="00FA0828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A0828" w:rsidRPr="000F36B2" w14:paraId="0CF30F9E" w14:textId="77777777" w:rsidTr="0000113E">
        <w:tc>
          <w:tcPr>
            <w:tcW w:w="3283" w:type="dxa"/>
            <w:vAlign w:val="bottom"/>
          </w:tcPr>
          <w:p w14:paraId="78BC3A85" w14:textId="77777777" w:rsidR="00FA0828" w:rsidRPr="000F36B2" w:rsidRDefault="00FA0828" w:rsidP="006649A5">
            <w:pPr>
              <w:pStyle w:val="a3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1DEF48" w14:textId="77777777" w:rsidR="00FA0828" w:rsidRPr="000F36B2" w:rsidRDefault="00FA0828" w:rsidP="006649A5">
            <w:pPr>
              <w:pStyle w:val="a3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719DCE" w14:textId="77777777" w:rsidR="00FA0828" w:rsidRPr="000F36B2" w:rsidRDefault="00FA0828" w:rsidP="006649A5">
            <w:pPr>
              <w:pStyle w:val="a3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FE352" w14:textId="77777777" w:rsidR="00FA0828" w:rsidRPr="00700F37" w:rsidRDefault="00FA0828" w:rsidP="00700F3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808173" w14:textId="77777777" w:rsidR="00FA0828" w:rsidRPr="000F36B2" w:rsidRDefault="00FA0828" w:rsidP="006649A5">
            <w:pPr>
              <w:pStyle w:val="a3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</w:tr>
      <w:tr w:rsidR="006208D6" w:rsidRPr="000F36B2" w14:paraId="69EE1B56" w14:textId="77777777" w:rsidTr="00872088">
        <w:tc>
          <w:tcPr>
            <w:tcW w:w="3283" w:type="dxa"/>
            <w:vAlign w:val="bottom"/>
          </w:tcPr>
          <w:p w14:paraId="63AAD72B" w14:textId="77777777" w:rsidR="006208D6" w:rsidRPr="000F36B2" w:rsidRDefault="006208D6" w:rsidP="008F00A7">
            <w:pPr>
              <w:tabs>
                <w:tab w:val="left" w:pos="1067"/>
              </w:tabs>
              <w:spacing w:before="10" w:after="1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เจ้าหนี้การค้า</w:t>
            </w: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F00A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699" w:type="dxa"/>
            <w:shd w:val="clear" w:color="auto" w:fill="FAFAFA"/>
          </w:tcPr>
          <w:p w14:paraId="2C0D845C" w14:textId="3B39D9B2" w:rsidR="006208D6" w:rsidRPr="00700F37" w:rsidRDefault="007D0CB4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="00700F37" w:rsidRPr="00700F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="00700F37" w:rsidRPr="00700F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vAlign w:val="bottom"/>
          </w:tcPr>
          <w:p w14:paraId="1D9B7AF1" w14:textId="27A6982D" w:rsidR="006208D6" w:rsidRPr="000F36B2" w:rsidRDefault="007D0CB4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6208D6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6208D6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70C827E5" w14:textId="73D20C17" w:rsidR="006208D6" w:rsidRPr="00700F37" w:rsidRDefault="007D0CB4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700F37" w:rsidRPr="00700F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  <w:r w:rsidR="00700F37" w:rsidRPr="00700F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vAlign w:val="bottom"/>
          </w:tcPr>
          <w:p w14:paraId="49AF6CCF" w14:textId="14CDDA46" w:rsidR="006208D6" w:rsidRPr="000F36B2" w:rsidRDefault="007D0CB4" w:rsidP="006208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6208D6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="006208D6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</w:p>
        </w:tc>
      </w:tr>
      <w:tr w:rsidR="00110ECC" w:rsidRPr="000F36B2" w14:paraId="39EE0FE3" w14:textId="77777777" w:rsidTr="00872088">
        <w:tc>
          <w:tcPr>
            <w:tcW w:w="3283" w:type="dxa"/>
            <w:vAlign w:val="bottom"/>
          </w:tcPr>
          <w:p w14:paraId="6E9B9FC9" w14:textId="77777777" w:rsidR="00110ECC" w:rsidRPr="00EF4669" w:rsidRDefault="00110ECC" w:rsidP="008F00A7">
            <w:pPr>
              <w:tabs>
                <w:tab w:val="left" w:pos="1067"/>
              </w:tabs>
              <w:spacing w:before="10" w:after="10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DD6A4F" w:rsidRPr="00EF466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- </w:t>
            </w:r>
            <w:r w:rsidR="00DD6A4F" w:rsidRPr="00EF4669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/>
              </w:rPr>
              <w:t>บริษัท</w:t>
            </w:r>
            <w:r w:rsidR="00DD6A4F" w:rsidRPr="00EF4669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  <w:p w14:paraId="634DD149" w14:textId="753272E8" w:rsidR="00110ECC" w:rsidRPr="000F36B2" w:rsidRDefault="00110ECC" w:rsidP="008F00A7">
            <w:pPr>
              <w:tabs>
                <w:tab w:val="left" w:pos="1067"/>
              </w:tabs>
              <w:spacing w:before="10" w:after="1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F4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    </w:t>
            </w:r>
            <w:r w:rsidR="008F00A7" w:rsidRPr="00EF4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EF4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        </w:t>
            </w:r>
            <w:r w:rsidRPr="00EF466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(หมายเหตุฯ ข้อ</w:t>
            </w:r>
            <w:r w:rsidRPr="00EF4669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7D0CB4" w:rsidRPr="007D0CB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15</w:t>
            </w:r>
            <w:r w:rsidRPr="00EF4669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.</w:t>
            </w:r>
            <w:r w:rsidR="007D0CB4" w:rsidRPr="007D0CB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Pr="00EF4669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699" w:type="dxa"/>
            <w:shd w:val="clear" w:color="auto" w:fill="FAFAFA"/>
          </w:tcPr>
          <w:p w14:paraId="355CF6EC" w14:textId="77777777" w:rsidR="00700F37" w:rsidRDefault="00700F37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95FA535" w14:textId="712BB8C9" w:rsidR="00110ECC" w:rsidRPr="000F36B2" w:rsidRDefault="00700F37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551CAC7" w14:textId="77777777" w:rsidR="00110ECC" w:rsidRPr="000F36B2" w:rsidRDefault="00110ECC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6DDD1D0A" w14:textId="58A6AC12" w:rsidR="00110ECC" w:rsidRPr="00700F37" w:rsidRDefault="007D0CB4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00F37" w:rsidRPr="00700F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  <w:r w:rsidR="00700F37" w:rsidRPr="00700F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vAlign w:val="bottom"/>
          </w:tcPr>
          <w:p w14:paraId="56B00649" w14:textId="77777777" w:rsidR="00110ECC" w:rsidRPr="000F36B2" w:rsidRDefault="00110ECC" w:rsidP="006208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208D6" w:rsidRPr="000F36B2" w14:paraId="006CC9AE" w14:textId="77777777" w:rsidTr="00872088">
        <w:tc>
          <w:tcPr>
            <w:tcW w:w="3283" w:type="dxa"/>
            <w:vAlign w:val="bottom"/>
          </w:tcPr>
          <w:p w14:paraId="7CE44A7B" w14:textId="77777777" w:rsidR="006208D6" w:rsidRPr="000F36B2" w:rsidRDefault="006208D6" w:rsidP="006208D6">
            <w:pPr>
              <w:tabs>
                <w:tab w:val="left" w:pos="797"/>
              </w:tabs>
              <w:spacing w:before="10" w:after="1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เจ้าหนี้อื่น</w:t>
            </w: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  <w:t xml:space="preserve">- </w:t>
            </w: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699" w:type="dxa"/>
            <w:shd w:val="clear" w:color="auto" w:fill="FAFAFA"/>
          </w:tcPr>
          <w:p w14:paraId="5D0A5AC6" w14:textId="3C144F62" w:rsidR="006208D6" w:rsidRPr="00700F37" w:rsidRDefault="007D0CB4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00F37" w:rsidRPr="00700F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="00700F37" w:rsidRPr="00700F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0" w:type="dxa"/>
            <w:vAlign w:val="bottom"/>
          </w:tcPr>
          <w:p w14:paraId="71495523" w14:textId="65172366" w:rsidR="006208D6" w:rsidRPr="000F36B2" w:rsidRDefault="007D0CB4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208D6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="006208D6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25541F8B" w14:textId="24637C1D" w:rsidR="006208D6" w:rsidRPr="00700F37" w:rsidRDefault="007D0CB4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00F37" w:rsidRPr="00700F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="00700F37" w:rsidRPr="00700F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0" w:type="dxa"/>
            <w:vAlign w:val="bottom"/>
          </w:tcPr>
          <w:p w14:paraId="274AECD7" w14:textId="01BE19D6" w:rsidR="006208D6" w:rsidRPr="000F36B2" w:rsidRDefault="007D0CB4" w:rsidP="006208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208D6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="006208D6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</w:p>
        </w:tc>
      </w:tr>
      <w:tr w:rsidR="006208D6" w:rsidRPr="000F36B2" w14:paraId="3FCD4BD4" w14:textId="77777777" w:rsidTr="00872088">
        <w:tc>
          <w:tcPr>
            <w:tcW w:w="3283" w:type="dxa"/>
            <w:vAlign w:val="bottom"/>
          </w:tcPr>
          <w:p w14:paraId="6881B5F5" w14:textId="77777777" w:rsidR="00237AC8" w:rsidRPr="000F36B2" w:rsidRDefault="006208D6" w:rsidP="006208D6">
            <w:pPr>
              <w:tabs>
                <w:tab w:val="left" w:pos="797"/>
                <w:tab w:val="left" w:pos="1252"/>
              </w:tabs>
              <w:spacing w:before="10" w:after="1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DD6A4F" w:rsidRPr="00EA662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- </w:t>
            </w:r>
            <w:r w:rsidR="00DD6A4F" w:rsidRPr="00EA662D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/>
              </w:rPr>
              <w:t>บริษัท</w:t>
            </w:r>
            <w:r w:rsidR="00DD6A4F" w:rsidRPr="00EA662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  <w:p w14:paraId="532E561D" w14:textId="4B76391C" w:rsidR="006208D6" w:rsidRPr="000F36B2" w:rsidRDefault="00237AC8" w:rsidP="006208D6">
            <w:pPr>
              <w:tabs>
                <w:tab w:val="left" w:pos="797"/>
                <w:tab w:val="left" w:pos="1252"/>
              </w:tabs>
              <w:spacing w:before="10" w:after="1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         </w:t>
            </w:r>
            <w:r w:rsidR="008F00A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221E88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F36B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(หมายเหตุฯ ข้อ</w:t>
            </w:r>
            <w:r w:rsidR="00221E88" w:rsidRPr="000F36B2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7D0CB4" w:rsidRPr="007D0CB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15</w:t>
            </w:r>
            <w:r w:rsidRPr="000F36B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.</w:t>
            </w:r>
            <w:r w:rsidR="007D0CB4" w:rsidRPr="007D0CB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Pr="000F36B2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699" w:type="dxa"/>
            <w:shd w:val="clear" w:color="auto" w:fill="FAFAFA"/>
          </w:tcPr>
          <w:p w14:paraId="5664CF6B" w14:textId="77777777" w:rsidR="00700F37" w:rsidRDefault="00700F37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F2CA773" w14:textId="061E6066" w:rsidR="00110ECC" w:rsidRPr="000F36B2" w:rsidRDefault="00700F37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F20B9A5" w14:textId="77777777" w:rsidR="006208D6" w:rsidRPr="000F36B2" w:rsidRDefault="006208D6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057EEB1A" w14:textId="62BDDCAB" w:rsidR="006208D6" w:rsidRPr="000F36B2" w:rsidRDefault="00700F37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10DF718" w14:textId="40E7790C" w:rsidR="006208D6" w:rsidRPr="000F36B2" w:rsidRDefault="007D0CB4" w:rsidP="006208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6208D6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</w:tr>
      <w:tr w:rsidR="006208D6" w:rsidRPr="000F36B2" w14:paraId="731A10A0" w14:textId="77777777" w:rsidTr="00872088">
        <w:tc>
          <w:tcPr>
            <w:tcW w:w="3283" w:type="dxa"/>
            <w:vAlign w:val="bottom"/>
          </w:tcPr>
          <w:p w14:paraId="411C0711" w14:textId="77777777" w:rsidR="006208D6" w:rsidRPr="000F36B2" w:rsidRDefault="006208D6" w:rsidP="006208D6">
            <w:pPr>
              <w:spacing w:before="10" w:after="1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699" w:type="dxa"/>
            <w:shd w:val="clear" w:color="auto" w:fill="FAFAFA"/>
          </w:tcPr>
          <w:p w14:paraId="6B47EF24" w14:textId="0521498D" w:rsidR="006208D6" w:rsidRPr="00700F37" w:rsidRDefault="007D0CB4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700F37" w:rsidRPr="00700F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  <w:r w:rsidR="00700F37" w:rsidRPr="00700F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vAlign w:val="bottom"/>
          </w:tcPr>
          <w:p w14:paraId="41AE1B5C" w14:textId="7209E1E4" w:rsidR="006208D6" w:rsidRPr="000F36B2" w:rsidRDefault="007D0CB4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2E5C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="002E5C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4F5C65D2" w14:textId="0F861BF5" w:rsidR="006208D6" w:rsidRPr="00700F37" w:rsidRDefault="007D0CB4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700F37" w:rsidRPr="00700F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700F37" w:rsidRPr="00700F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vAlign w:val="bottom"/>
          </w:tcPr>
          <w:p w14:paraId="26BB1B7B" w14:textId="2643906A" w:rsidR="006208D6" w:rsidRPr="000F36B2" w:rsidRDefault="007D0CB4" w:rsidP="006208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2E5C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2E5C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</w:p>
        </w:tc>
      </w:tr>
      <w:tr w:rsidR="006208D6" w:rsidRPr="000F36B2" w14:paraId="72594D27" w14:textId="77777777" w:rsidTr="00872088">
        <w:tc>
          <w:tcPr>
            <w:tcW w:w="3283" w:type="dxa"/>
            <w:vAlign w:val="bottom"/>
          </w:tcPr>
          <w:p w14:paraId="49FCCD40" w14:textId="77777777" w:rsidR="006208D6" w:rsidRPr="000F36B2" w:rsidRDefault="006208D6" w:rsidP="006208D6">
            <w:pPr>
              <w:spacing w:before="10" w:after="1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</w:tcPr>
          <w:p w14:paraId="025AE54C" w14:textId="2AA6E2BC" w:rsidR="006208D6" w:rsidRPr="00700F37" w:rsidRDefault="007D0CB4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00F37" w:rsidRPr="00700F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700F37" w:rsidRPr="00700F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1B4E4D" w14:textId="2BE1FDEA" w:rsidR="006208D6" w:rsidRPr="000F36B2" w:rsidRDefault="007D0CB4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208D6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6208D6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97DAEE" w14:textId="5CFB9033" w:rsidR="006208D6" w:rsidRPr="00700F37" w:rsidRDefault="007D0CB4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00F37" w:rsidRPr="00700F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700F37" w:rsidRPr="00700F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B6D014" w14:textId="3E266524" w:rsidR="006208D6" w:rsidRPr="000F36B2" w:rsidRDefault="007D0CB4" w:rsidP="006208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208D6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6208D6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</w:tr>
      <w:tr w:rsidR="006208D6" w:rsidRPr="000F36B2" w14:paraId="4C6030B7" w14:textId="77777777" w:rsidTr="0000113E">
        <w:tc>
          <w:tcPr>
            <w:tcW w:w="3283" w:type="dxa"/>
            <w:vAlign w:val="bottom"/>
          </w:tcPr>
          <w:p w14:paraId="66F1D2B8" w14:textId="77777777" w:rsidR="006208D6" w:rsidRPr="000F36B2" w:rsidRDefault="006208D6" w:rsidP="006208D6">
            <w:pPr>
              <w:spacing w:before="10" w:after="1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2DB8EE" w14:textId="29762268" w:rsidR="006208D6" w:rsidRPr="00700F37" w:rsidRDefault="007D0CB4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="00700F37" w:rsidRPr="00700F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="00700F37" w:rsidRPr="00700F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C655F" w14:textId="7FA34D1D" w:rsidR="006208D6" w:rsidRPr="000F36B2" w:rsidRDefault="007D0CB4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6208D6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  <w:r w:rsidR="006208D6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6997FE" w14:textId="4B4A1E6C" w:rsidR="006208D6" w:rsidRPr="00700F37" w:rsidRDefault="007D0CB4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700F37" w:rsidRPr="00700F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700F37" w:rsidRPr="00700F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8EB1B" w14:textId="526F4D7C" w:rsidR="006208D6" w:rsidRPr="000F36B2" w:rsidRDefault="007D0CB4" w:rsidP="006208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6208D6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="006208D6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</w:p>
        </w:tc>
      </w:tr>
    </w:tbl>
    <w:p w14:paraId="2139C861" w14:textId="77777777" w:rsidR="00D175EF" w:rsidRPr="000F36B2" w:rsidRDefault="00D175EF" w:rsidP="00991975">
      <w:pPr>
        <w:ind w:left="540" w:hanging="540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40C8FA4B" w14:textId="77777777" w:rsidR="001F3AB8" w:rsidRPr="000F36B2" w:rsidRDefault="001F3AB8">
      <w:pPr>
        <w:rPr>
          <w:rFonts w:ascii="Browallia New" w:hAnsi="Browallia New" w:cs="Browallia New"/>
          <w:color w:val="000000"/>
          <w:sz w:val="26"/>
          <w:szCs w:val="26"/>
        </w:rPr>
      </w:pPr>
      <w:r w:rsidRPr="000F36B2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A5626" w:rsidRPr="000F36B2" w14:paraId="4B2B5C11" w14:textId="77777777" w:rsidTr="009061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36ECE7" w14:textId="62DE5CFD" w:rsidR="006A5626" w:rsidRPr="000F36B2" w:rsidRDefault="007D0CB4" w:rsidP="0099197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0C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6A5626" w:rsidRPr="000F36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C64AE" w:rsidRPr="000F36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5977E5A5" w14:textId="77777777" w:rsidR="006A5626" w:rsidRPr="000F36B2" w:rsidRDefault="006A5626" w:rsidP="00991975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7B1D33D" w14:textId="77777777" w:rsidR="00D175EF" w:rsidRPr="000F36B2" w:rsidRDefault="005C64AE" w:rsidP="00991975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F36B2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การเปลี่ยนแปลงของเงินกู้ยืมระยะยาวจากสถาบันการเงิน มีดังนี้</w:t>
      </w:r>
    </w:p>
    <w:tbl>
      <w:tblPr>
        <w:tblW w:w="955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110"/>
        <w:gridCol w:w="2441"/>
      </w:tblGrid>
      <w:tr w:rsidR="00872F2D" w:rsidRPr="000F36B2" w14:paraId="067A731C" w14:textId="77777777" w:rsidTr="00D2667E">
        <w:tc>
          <w:tcPr>
            <w:tcW w:w="7110" w:type="dxa"/>
          </w:tcPr>
          <w:p w14:paraId="2C01C55F" w14:textId="77777777" w:rsidR="00872F2D" w:rsidRPr="000F36B2" w:rsidRDefault="00872F2D" w:rsidP="006649A5">
            <w:pPr>
              <w:pStyle w:val="a3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D8ACD" w14:textId="77777777" w:rsidR="00872F2D" w:rsidRPr="000F36B2" w:rsidRDefault="00872F2D" w:rsidP="006649A5">
            <w:pPr>
              <w:spacing w:before="10" w:after="10"/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ข้อมูลทางการเงินรวม</w:t>
            </w:r>
            <w:r w:rsidRPr="000F36B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และ</w:t>
            </w:r>
          </w:p>
          <w:p w14:paraId="4BC2CAA4" w14:textId="77777777" w:rsidR="00872F2D" w:rsidRPr="000F36B2" w:rsidRDefault="00872F2D" w:rsidP="006649A5">
            <w:pPr>
              <w:spacing w:before="10" w:after="10"/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0AE4CC33" w14:textId="77777777" w:rsidR="00872F2D" w:rsidRPr="000F36B2" w:rsidRDefault="00872F2D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72F2D" w:rsidRPr="000F36B2" w14:paraId="22718530" w14:textId="77777777" w:rsidTr="00D2667E">
        <w:tc>
          <w:tcPr>
            <w:tcW w:w="7110" w:type="dxa"/>
          </w:tcPr>
          <w:p w14:paraId="229E9D97" w14:textId="78789B98" w:rsidR="00872F2D" w:rsidRPr="000F36B2" w:rsidRDefault="00872F2D" w:rsidP="006649A5">
            <w:pPr>
              <w:pStyle w:val="a3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D423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0F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7D0CB4" w:rsidRPr="007D0C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423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423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0F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300FE6" w:rsidRPr="000F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D0CB4" w:rsidRPr="007D0C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067F9" w14:textId="77777777" w:rsidR="00872F2D" w:rsidRPr="000F36B2" w:rsidRDefault="00872F2D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872F2D" w:rsidRPr="000F36B2" w14:paraId="17952AA4" w14:textId="77777777" w:rsidTr="00D2667E">
        <w:tc>
          <w:tcPr>
            <w:tcW w:w="7110" w:type="dxa"/>
          </w:tcPr>
          <w:p w14:paraId="780F5215" w14:textId="4C806E6E" w:rsidR="00872F2D" w:rsidRPr="000F36B2" w:rsidRDefault="00872F2D" w:rsidP="006649A5">
            <w:pPr>
              <w:pStyle w:val="a3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6B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</w:t>
            </w:r>
            <w:r w:rsidRPr="000F36B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7D0CB4" w:rsidRPr="007D0C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F36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F36B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  <w:r w:rsidRPr="000F36B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2441" w:type="dxa"/>
            <w:shd w:val="clear" w:color="auto" w:fill="FAFAFA"/>
          </w:tcPr>
          <w:p w14:paraId="7ECCF30D" w14:textId="5730B1F2" w:rsidR="00872F2D" w:rsidRPr="0021244D" w:rsidRDefault="007D0CB4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543367" w:rsidRPr="0021244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543367" w:rsidRPr="0021244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72F2D" w:rsidRPr="000F36B2" w14:paraId="092605C2" w14:textId="77777777" w:rsidTr="00351A37">
        <w:tc>
          <w:tcPr>
            <w:tcW w:w="7110" w:type="dxa"/>
          </w:tcPr>
          <w:p w14:paraId="5091A53A" w14:textId="77777777" w:rsidR="00872F2D" w:rsidRPr="000F36B2" w:rsidRDefault="005C64AE" w:rsidP="006649A5">
            <w:pPr>
              <w:pStyle w:val="a3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กู้ยืมเพิ่มขึ้น</w:t>
            </w:r>
          </w:p>
        </w:tc>
        <w:tc>
          <w:tcPr>
            <w:tcW w:w="2441" w:type="dxa"/>
            <w:shd w:val="clear" w:color="auto" w:fill="FAFAFA"/>
          </w:tcPr>
          <w:p w14:paraId="7E7C7F21" w14:textId="141418AB" w:rsidR="00872F2D" w:rsidRPr="0021244D" w:rsidRDefault="007D0CB4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21244D" w:rsidRPr="0021244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21244D" w:rsidRPr="0021244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72F2D" w:rsidRPr="000F36B2" w14:paraId="4EBACDAD" w14:textId="77777777" w:rsidTr="00351A37">
        <w:tc>
          <w:tcPr>
            <w:tcW w:w="7110" w:type="dxa"/>
          </w:tcPr>
          <w:p w14:paraId="12B7A531" w14:textId="77777777" w:rsidR="00872F2D" w:rsidRPr="000F36B2" w:rsidRDefault="005C64AE" w:rsidP="006649A5">
            <w:pPr>
              <w:pStyle w:val="a3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2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4907BE" w14:textId="62031842" w:rsidR="00872F2D" w:rsidRPr="0021244D" w:rsidRDefault="0021244D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1244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D0CB4"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21244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Pr="0021244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21244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72F2D" w:rsidRPr="000F36B2" w14:paraId="4DEB8D32" w14:textId="77777777" w:rsidTr="00351A37">
        <w:tc>
          <w:tcPr>
            <w:tcW w:w="7110" w:type="dxa"/>
          </w:tcPr>
          <w:p w14:paraId="6F7154E4" w14:textId="0C48C14F" w:rsidR="00872F2D" w:rsidRPr="000F36B2" w:rsidRDefault="00872F2D" w:rsidP="006649A5">
            <w:pPr>
              <w:pStyle w:val="a3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D0CB4" w:rsidRPr="007D0C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D423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4230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0F36B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2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D29002" w14:textId="7A6B8486" w:rsidR="00872F2D" w:rsidRPr="0021244D" w:rsidRDefault="007D0CB4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21244D" w:rsidRPr="0021244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21244D" w:rsidRPr="0021244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51A37" w:rsidRPr="000F36B2" w14:paraId="39F171AB" w14:textId="77777777" w:rsidTr="00351A37">
        <w:tc>
          <w:tcPr>
            <w:tcW w:w="7110" w:type="dxa"/>
          </w:tcPr>
          <w:p w14:paraId="6094834A" w14:textId="61E17BD6" w:rsidR="00351A37" w:rsidRPr="000F36B2" w:rsidRDefault="00351A37" w:rsidP="006649A5">
            <w:pPr>
              <w:pStyle w:val="a3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F36B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8F00A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0F36B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ส่วนที่ถึงกำหนดชำระภายใน </w:t>
            </w:r>
            <w:r w:rsidR="007D0CB4" w:rsidRPr="007D0C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F36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F36B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7D9CB4" w14:textId="09C7EFDC" w:rsidR="00351A37" w:rsidRPr="007F0D8F" w:rsidRDefault="008E7F2F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D0CB4"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7F0D8F" w:rsidRPr="007F0D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7F0D8F" w:rsidRPr="007F0D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0CB4"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51A37" w:rsidRPr="007F0D8F" w14:paraId="6FF71B0D" w14:textId="77777777" w:rsidTr="00D2667E">
        <w:tc>
          <w:tcPr>
            <w:tcW w:w="7110" w:type="dxa"/>
          </w:tcPr>
          <w:p w14:paraId="7EA28383" w14:textId="416A9B89" w:rsidR="00351A37" w:rsidRPr="000F36B2" w:rsidRDefault="00351A37" w:rsidP="006649A5">
            <w:pPr>
              <w:pStyle w:val="a3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ส่วนที่ถึงกำหนดชำระเกินกว่า </w:t>
            </w:r>
            <w:r w:rsidR="007D0CB4" w:rsidRPr="007D0C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F36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F36B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9C22FD" w14:textId="5649830B" w:rsidR="00351A37" w:rsidRPr="007F0D8F" w:rsidRDefault="007D0CB4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7F0D8F" w:rsidRPr="007F0D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  <w:r w:rsidR="007F0D8F" w:rsidRPr="007F0D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75D5A513" w14:textId="77777777" w:rsidR="00D175EF" w:rsidRPr="000F36B2" w:rsidRDefault="00D175EF" w:rsidP="0041044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02AC4B6" w14:textId="4BD48FFD" w:rsidR="005C64AE" w:rsidRPr="000F36B2" w:rsidRDefault="00D33DD7" w:rsidP="0041044C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>
        <w:rPr>
          <w:rFonts w:ascii="Browallia New" w:hAnsi="Browallia New" w:cs="Browallia New" w:hint="cs"/>
          <w:spacing w:val="-6"/>
          <w:sz w:val="26"/>
          <w:szCs w:val="26"/>
          <w:cs/>
        </w:rPr>
        <w:t>ใน</w:t>
      </w:r>
      <w:r w:rsidR="00543367" w:rsidRPr="000F36B2">
        <w:rPr>
          <w:rFonts w:ascii="Browallia New" w:hAnsi="Browallia New" w:cs="Browallia New"/>
          <w:spacing w:val="-6"/>
          <w:sz w:val="26"/>
          <w:szCs w:val="26"/>
          <w:cs/>
        </w:rPr>
        <w:t>ระหว่างงวด</w:t>
      </w:r>
      <w:r w:rsidR="00D4230B">
        <w:rPr>
          <w:rFonts w:ascii="Browallia New" w:hAnsi="Browallia New" w:cs="Browallia New"/>
          <w:spacing w:val="-6"/>
          <w:sz w:val="26"/>
          <w:szCs w:val="26"/>
          <w:cs/>
        </w:rPr>
        <w:t>เก้าเดือน</w:t>
      </w:r>
      <w:r w:rsidR="00543367" w:rsidRPr="000F36B2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7D0CB4" w:rsidRPr="007D0CB4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D4230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D4230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543367" w:rsidRPr="000F36B2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7D0CB4" w:rsidRPr="007D0CB4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="00543367" w:rsidRPr="000F36B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5C64AE" w:rsidRPr="000F36B2">
        <w:rPr>
          <w:rFonts w:ascii="Browallia New" w:hAnsi="Browallia New" w:cs="Browallia New"/>
          <w:spacing w:val="-6"/>
          <w:sz w:val="26"/>
          <w:szCs w:val="26"/>
          <w:cs/>
        </w:rPr>
        <w:t>บริษัทได้กู้เงิน</w:t>
      </w:r>
      <w:r w:rsidR="00351A37" w:rsidRPr="000F36B2">
        <w:rPr>
          <w:rFonts w:ascii="Browallia New" w:hAnsi="Browallia New" w:cs="Browallia New"/>
          <w:spacing w:val="-6"/>
          <w:sz w:val="26"/>
          <w:szCs w:val="26"/>
          <w:cs/>
        </w:rPr>
        <w:t>เพิ่มเติม</w:t>
      </w:r>
      <w:r w:rsidR="005C64AE" w:rsidRPr="000F36B2">
        <w:rPr>
          <w:rFonts w:ascii="Browallia New" w:hAnsi="Browallia New" w:cs="Browallia New"/>
          <w:spacing w:val="-6"/>
          <w:sz w:val="26"/>
          <w:szCs w:val="26"/>
          <w:cs/>
        </w:rPr>
        <w:t xml:space="preserve">จากสถาบันการเงินจำนวน </w:t>
      </w:r>
      <w:r w:rsidR="007D0CB4" w:rsidRPr="007D0CB4">
        <w:rPr>
          <w:rFonts w:ascii="Browallia New" w:hAnsi="Browallia New" w:cs="Browallia New"/>
          <w:spacing w:val="-6"/>
          <w:sz w:val="26"/>
          <w:szCs w:val="26"/>
          <w:lang w:val="en-GB"/>
        </w:rPr>
        <w:t>55</w:t>
      </w:r>
      <w:r w:rsidR="00595F69" w:rsidRPr="000F36B2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7D0CB4" w:rsidRPr="007D0CB4">
        <w:rPr>
          <w:rFonts w:ascii="Browallia New" w:hAnsi="Browallia New" w:cs="Browallia New"/>
          <w:spacing w:val="-6"/>
          <w:sz w:val="26"/>
          <w:szCs w:val="26"/>
          <w:lang w:val="en-GB"/>
        </w:rPr>
        <w:t>03</w:t>
      </w:r>
      <w:r w:rsidR="005C64AE" w:rsidRPr="000F36B2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  <w:r w:rsidR="00543367" w:rsidRPr="000F36B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C64AE" w:rsidRPr="000F36B2">
        <w:rPr>
          <w:rFonts w:ascii="Browallia New" w:hAnsi="Browallia New" w:cs="Browallia New"/>
          <w:spacing w:val="-6"/>
          <w:sz w:val="26"/>
          <w:szCs w:val="26"/>
          <w:cs/>
        </w:rPr>
        <w:t>ซึ่งเป็นการกู้</w:t>
      </w:r>
      <w:r w:rsidR="005C64AE" w:rsidRPr="008F00A7">
        <w:rPr>
          <w:rFonts w:ascii="Browallia New" w:hAnsi="Browallia New" w:cs="Browallia New"/>
          <w:spacing w:val="-8"/>
          <w:sz w:val="26"/>
          <w:szCs w:val="26"/>
          <w:cs/>
        </w:rPr>
        <w:t>ยืมจากวงเงินในสัญญาที่มีอยู่เดิม เพื่อนำมาลงทุนในการก่อสร้างโรงงาน เงินกู้ยืม</w:t>
      </w:r>
      <w:r w:rsidR="00351A37" w:rsidRPr="008F00A7">
        <w:rPr>
          <w:rFonts w:ascii="Browallia New" w:hAnsi="Browallia New" w:cs="Browallia New"/>
          <w:spacing w:val="-8"/>
          <w:sz w:val="26"/>
          <w:szCs w:val="26"/>
          <w:cs/>
        </w:rPr>
        <w:t>ดังกล่าว</w:t>
      </w:r>
      <w:r w:rsidR="005C64AE" w:rsidRPr="008F00A7">
        <w:rPr>
          <w:rFonts w:ascii="Browallia New" w:hAnsi="Browallia New" w:cs="Browallia New"/>
          <w:spacing w:val="-8"/>
          <w:sz w:val="26"/>
          <w:szCs w:val="26"/>
          <w:cs/>
        </w:rPr>
        <w:t xml:space="preserve">มีอัตราดอกเบี้ย </w:t>
      </w:r>
      <w:r w:rsidR="007D0CB4" w:rsidRPr="007D0CB4">
        <w:rPr>
          <w:rFonts w:ascii="Browallia New" w:hAnsi="Browallia New" w:cs="Browallia New"/>
          <w:spacing w:val="-8"/>
          <w:sz w:val="26"/>
          <w:szCs w:val="26"/>
          <w:lang w:val="en-GB"/>
        </w:rPr>
        <w:t>12</w:t>
      </w:r>
      <w:r w:rsidR="005C64AE" w:rsidRPr="008F00A7">
        <w:rPr>
          <w:rFonts w:ascii="Browallia New" w:hAnsi="Browallia New" w:cs="Browallia New"/>
          <w:spacing w:val="-8"/>
          <w:sz w:val="26"/>
          <w:szCs w:val="26"/>
          <w:cs/>
        </w:rPr>
        <w:t xml:space="preserve"> เดือนแรก</w:t>
      </w:r>
      <w:r w:rsidR="00351A37" w:rsidRPr="008F00A7">
        <w:rPr>
          <w:rFonts w:ascii="Browallia New" w:hAnsi="Browallia New" w:cs="Browallia New"/>
          <w:spacing w:val="-8"/>
          <w:sz w:val="26"/>
          <w:szCs w:val="26"/>
          <w:cs/>
        </w:rPr>
        <w:t>ร้อยละ</w:t>
      </w:r>
      <w:r w:rsidR="005C64AE" w:rsidRPr="008F00A7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5C64AE" w:rsidRPr="008F00A7">
        <w:rPr>
          <w:rFonts w:ascii="Browallia New" w:hAnsi="Browallia New" w:cs="Browallia New"/>
          <w:spacing w:val="-8"/>
          <w:sz w:val="26"/>
          <w:szCs w:val="26"/>
        </w:rPr>
        <w:t>MLR-</w:t>
      </w:r>
      <w:r w:rsidR="007D0CB4" w:rsidRPr="007D0CB4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="005C64AE" w:rsidRPr="008F00A7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351A37" w:rsidRPr="008F00A7">
        <w:rPr>
          <w:rFonts w:ascii="Browallia New" w:hAnsi="Browallia New" w:cs="Browallia New"/>
          <w:spacing w:val="-8"/>
          <w:sz w:val="26"/>
          <w:szCs w:val="26"/>
          <w:cs/>
        </w:rPr>
        <w:t>ต่อปี</w:t>
      </w:r>
      <w:r w:rsidR="00C67AB5" w:rsidRPr="000F36B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C64AE" w:rsidRPr="000F36B2">
        <w:rPr>
          <w:rFonts w:ascii="Browallia New" w:hAnsi="Browallia New" w:cs="Browallia New"/>
          <w:spacing w:val="-6"/>
          <w:sz w:val="26"/>
          <w:szCs w:val="26"/>
          <w:cs/>
        </w:rPr>
        <w:t>และเดือนถัดไป</w:t>
      </w:r>
      <w:r w:rsidR="00351A37" w:rsidRPr="000F36B2">
        <w:rPr>
          <w:rFonts w:ascii="Browallia New" w:hAnsi="Browallia New" w:cs="Browallia New"/>
          <w:spacing w:val="-6"/>
          <w:sz w:val="26"/>
          <w:szCs w:val="26"/>
          <w:cs/>
        </w:rPr>
        <w:t>ร้อยละ</w:t>
      </w:r>
      <w:r w:rsidR="005C64AE" w:rsidRPr="000F36B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C64AE" w:rsidRPr="000F36B2">
        <w:rPr>
          <w:rFonts w:ascii="Browallia New" w:hAnsi="Browallia New" w:cs="Browallia New"/>
          <w:spacing w:val="-6"/>
          <w:sz w:val="26"/>
          <w:szCs w:val="26"/>
        </w:rPr>
        <w:t>MLR-</w:t>
      </w:r>
      <w:r w:rsidR="007D0CB4" w:rsidRPr="007D0CB4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5C64AE" w:rsidRPr="000F36B2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7D0CB4" w:rsidRPr="007D0CB4">
        <w:rPr>
          <w:rFonts w:ascii="Browallia New" w:hAnsi="Browallia New" w:cs="Browallia New"/>
          <w:spacing w:val="-6"/>
          <w:sz w:val="26"/>
          <w:szCs w:val="26"/>
          <w:lang w:val="en-GB"/>
        </w:rPr>
        <w:t>75</w:t>
      </w:r>
      <w:r w:rsidR="00351A37" w:rsidRPr="000F36B2">
        <w:rPr>
          <w:rFonts w:ascii="Browallia New" w:hAnsi="Browallia New" w:cs="Browallia New"/>
          <w:spacing w:val="-6"/>
          <w:sz w:val="26"/>
          <w:szCs w:val="26"/>
          <w:cs/>
        </w:rPr>
        <w:t xml:space="preserve"> ต่อปี</w:t>
      </w:r>
      <w:r w:rsidR="00491DE2" w:rsidRPr="000F36B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91DE2" w:rsidRPr="000F36B2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มีกำหนดชำระคืนเป็นรายเดือน เดือนละ </w:t>
      </w:r>
      <w:r w:rsidR="007D0CB4" w:rsidRPr="007D0CB4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491DE2" w:rsidRPr="000F36B2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7D0CB4" w:rsidRPr="007D0CB4">
        <w:rPr>
          <w:rFonts w:ascii="Browallia New" w:hAnsi="Browallia New" w:cs="Browallia New"/>
          <w:spacing w:val="-6"/>
          <w:sz w:val="26"/>
          <w:szCs w:val="26"/>
          <w:lang w:val="en-GB"/>
        </w:rPr>
        <w:t>22</w:t>
      </w:r>
      <w:r w:rsidR="00491DE2" w:rsidRPr="000F36B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91DE2" w:rsidRPr="000F36B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ล้านบาท </w:t>
      </w:r>
      <w:r w:rsidR="009A4622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เริ่มจากเดือนมีนาคม พ.ศ.</w:t>
      </w:r>
      <w:r w:rsidR="008B0C2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D0CB4" w:rsidRPr="007D0CB4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="009A462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91DE2" w:rsidRPr="000F36B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จนถึง</w:t>
      </w:r>
      <w:r w:rsidR="008F00A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/>
      </w:r>
      <w:r w:rsidR="00491DE2" w:rsidRPr="000F36B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เดือน</w:t>
      </w:r>
      <w:r w:rsidR="00543367" w:rsidRPr="000F36B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="00491DE2" w:rsidRPr="000F36B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91DE2" w:rsidRPr="000F36B2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7D0CB4" w:rsidRPr="007D0CB4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</w:p>
    <w:p w14:paraId="23C948DE" w14:textId="77777777" w:rsidR="005C64AE" w:rsidRPr="000F36B2" w:rsidRDefault="005C64AE" w:rsidP="000F6E3F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6738B" w:rsidRPr="000F36B2" w14:paraId="3DF9216B" w14:textId="77777777" w:rsidTr="001942E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FD42D0" w14:textId="69685546" w:rsidR="00D6738B" w:rsidRPr="000F36B2" w:rsidRDefault="007D0CB4" w:rsidP="001942E3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D0CB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D6738B" w:rsidRPr="000F36B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6738B" w:rsidRPr="000F36B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</w:tbl>
    <w:p w14:paraId="1983E974" w14:textId="77777777" w:rsidR="00D6738B" w:rsidRPr="000F36B2" w:rsidRDefault="00D6738B" w:rsidP="000F6E3F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49FC9F9" w14:textId="04191234" w:rsidR="00D6738B" w:rsidRPr="00F96913" w:rsidRDefault="00D6738B" w:rsidP="003D7BE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F36B2">
        <w:rPr>
          <w:rFonts w:ascii="Browallia New" w:hAnsi="Browallia New" w:cs="Browallia New"/>
          <w:spacing w:val="-2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Pr="000F36B2">
        <w:rPr>
          <w:rFonts w:ascii="Browallia New" w:hAnsi="Browallia New" w:cs="Browallia New"/>
          <w:sz w:val="26"/>
          <w:szCs w:val="26"/>
          <w:cs/>
        </w:rPr>
        <w:t>ทั้งปีที่คาดว่าจะเกิดขึ้น โดยประมาณการอัตราภาษีเงินได้ถัวเฉลี่ยถ่วงน้ำหนักสำหรับ</w:t>
      </w:r>
      <w:r w:rsidR="008501DF" w:rsidRPr="000F36B2">
        <w:rPr>
          <w:rFonts w:ascii="Browallia New" w:hAnsi="Browallia New" w:cs="Browallia New"/>
          <w:sz w:val="26"/>
          <w:szCs w:val="26"/>
          <w:cs/>
        </w:rPr>
        <w:t>ปีที่ใช้สำหรับงวดระหว่างกาล</w:t>
      </w:r>
      <w:r w:rsidR="00D4230B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0F36B2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7D0CB4" w:rsidRPr="007D0CB4">
        <w:rPr>
          <w:rFonts w:ascii="Browallia New" w:hAnsi="Browallia New" w:cs="Browallia New"/>
          <w:sz w:val="26"/>
          <w:szCs w:val="26"/>
          <w:lang w:val="en-GB"/>
        </w:rPr>
        <w:t>30</w:t>
      </w:r>
      <w:r w:rsidR="00D4230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230B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0F36B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D0CB4" w:rsidRPr="007D0CB4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F36B2">
        <w:rPr>
          <w:rFonts w:ascii="Browallia New" w:hAnsi="Browallia New" w:cs="Browallia New"/>
          <w:sz w:val="26"/>
          <w:szCs w:val="26"/>
        </w:rPr>
        <w:t xml:space="preserve"> </w:t>
      </w:r>
      <w:r w:rsidRPr="000F36B2">
        <w:rPr>
          <w:rFonts w:ascii="Browallia New" w:hAnsi="Browallia New" w:cs="Browallia New"/>
          <w:sz w:val="26"/>
          <w:szCs w:val="26"/>
          <w:cs/>
        </w:rPr>
        <w:t>คือ อัตราร้อย</w:t>
      </w:r>
      <w:r w:rsidRPr="007F0D8F">
        <w:rPr>
          <w:rFonts w:ascii="Browallia New" w:hAnsi="Browallia New" w:cs="Browallia New"/>
          <w:sz w:val="26"/>
          <w:szCs w:val="26"/>
          <w:cs/>
        </w:rPr>
        <w:t>ละ</w:t>
      </w:r>
      <w:r w:rsidR="00543367" w:rsidRPr="007F0D8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D0CB4" w:rsidRPr="007D0CB4">
        <w:rPr>
          <w:rFonts w:ascii="Browallia New" w:hAnsi="Browallia New" w:cs="Browallia New"/>
          <w:sz w:val="26"/>
          <w:szCs w:val="26"/>
          <w:lang w:val="en-GB"/>
        </w:rPr>
        <w:t>1</w:t>
      </w:r>
      <w:r w:rsidR="008D3581">
        <w:rPr>
          <w:rFonts w:ascii="Browallia New" w:hAnsi="Browallia New" w:cs="Browallia New"/>
          <w:sz w:val="26"/>
          <w:szCs w:val="26"/>
          <w:lang w:val="en-GB"/>
        </w:rPr>
        <w:t>4.02</w:t>
      </w:r>
      <w:r w:rsidRPr="007F0D8F">
        <w:rPr>
          <w:rFonts w:ascii="Browallia New" w:hAnsi="Browallia New" w:cs="Browallia New"/>
          <w:sz w:val="26"/>
          <w:szCs w:val="26"/>
        </w:rPr>
        <w:t xml:space="preserve"> </w:t>
      </w:r>
      <w:r w:rsidRPr="007F0D8F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="003D7BE3" w:rsidRPr="007F0D8F">
        <w:rPr>
          <w:rFonts w:ascii="Browallia New" w:hAnsi="Browallia New" w:cs="Browallia New"/>
          <w:sz w:val="26"/>
          <w:szCs w:val="26"/>
          <w:cs/>
        </w:rPr>
        <w:t>(</w:t>
      </w:r>
      <w:r w:rsidRPr="007F0D8F">
        <w:rPr>
          <w:rFonts w:ascii="Browallia New" w:hAnsi="Browallia New" w:cs="Browallia New"/>
          <w:sz w:val="26"/>
          <w:szCs w:val="26"/>
          <w:cs/>
        </w:rPr>
        <w:t>ประมาณการอัตราภาษีเงินได้ที่ใช้</w:t>
      </w:r>
      <w:r w:rsidR="008501DF" w:rsidRPr="007F0D8F">
        <w:rPr>
          <w:rFonts w:ascii="Browallia New" w:hAnsi="Browallia New" w:cs="Browallia New"/>
          <w:sz w:val="26"/>
          <w:szCs w:val="26"/>
          <w:cs/>
        </w:rPr>
        <w:t>งวดระหว่างกาล</w:t>
      </w:r>
      <w:r w:rsidR="00D4230B" w:rsidRPr="007F0D8F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="008501DF" w:rsidRPr="007F0D8F">
        <w:rPr>
          <w:rFonts w:ascii="Browallia New" w:hAnsi="Browallia New" w:cs="Browallia New"/>
          <w:sz w:val="26"/>
          <w:szCs w:val="26"/>
          <w:cs/>
        </w:rPr>
        <w:t>สิ้นสุดวันที่</w:t>
      </w:r>
      <w:r w:rsidR="008501DF" w:rsidRPr="007F0D8F">
        <w:rPr>
          <w:rFonts w:ascii="Browallia New" w:hAnsi="Browallia New" w:cs="Browallia New"/>
          <w:sz w:val="26"/>
          <w:szCs w:val="26"/>
        </w:rPr>
        <w:t xml:space="preserve"> </w:t>
      </w:r>
      <w:r w:rsidR="008501DF" w:rsidRPr="007F0D8F">
        <w:rPr>
          <w:rFonts w:ascii="Browallia New" w:hAnsi="Browallia New" w:cs="Browallia New"/>
          <w:sz w:val="26"/>
          <w:szCs w:val="26"/>
        </w:rPr>
        <w:br/>
      </w:r>
      <w:r w:rsidR="007D0CB4" w:rsidRPr="007D0CB4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D4230B" w:rsidRPr="007F0D8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D4230B" w:rsidRPr="007F0D8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="008501DF" w:rsidRPr="007F0D8F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7D0CB4" w:rsidRPr="007D0CB4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7F0D8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F0D8F">
        <w:rPr>
          <w:rFonts w:ascii="Browallia New" w:hAnsi="Browallia New" w:cs="Browallia New"/>
          <w:spacing w:val="-2"/>
          <w:sz w:val="26"/>
          <w:szCs w:val="26"/>
          <w:cs/>
        </w:rPr>
        <w:t>คือ</w:t>
      </w:r>
      <w:r w:rsidR="00086078" w:rsidRPr="007F0D8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F0D8F">
        <w:rPr>
          <w:rFonts w:ascii="Browallia New" w:hAnsi="Browallia New" w:cs="Browallia New"/>
          <w:spacing w:val="-2"/>
          <w:sz w:val="26"/>
          <w:szCs w:val="26"/>
          <w:cs/>
        </w:rPr>
        <w:t xml:space="preserve">อัตราร้อยละ </w:t>
      </w:r>
      <w:r w:rsidR="007D0CB4" w:rsidRPr="007D0CB4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="009E1767" w:rsidRPr="007F0D8F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7D0CB4" w:rsidRPr="007D0CB4">
        <w:rPr>
          <w:rFonts w:ascii="Browallia New" w:hAnsi="Browallia New" w:cs="Browallia New"/>
          <w:spacing w:val="-2"/>
          <w:sz w:val="26"/>
          <w:szCs w:val="26"/>
          <w:lang w:val="en-GB"/>
        </w:rPr>
        <w:t>98</w:t>
      </w:r>
      <w:r w:rsidRPr="007F0D8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F0D8F">
        <w:rPr>
          <w:rFonts w:ascii="Browallia New" w:hAnsi="Browallia New" w:cs="Browallia New"/>
          <w:spacing w:val="-2"/>
          <w:sz w:val="26"/>
          <w:szCs w:val="26"/>
          <w:cs/>
        </w:rPr>
        <w:t>ต่อ</w:t>
      </w:r>
      <w:r w:rsidRPr="008F00A7">
        <w:rPr>
          <w:rFonts w:ascii="Browallia New" w:hAnsi="Browallia New" w:cs="Browallia New"/>
          <w:spacing w:val="-2"/>
          <w:sz w:val="26"/>
          <w:szCs w:val="26"/>
          <w:cs/>
        </w:rPr>
        <w:t>ปี</w:t>
      </w:r>
      <w:r w:rsidR="003D7BE3" w:rsidRPr="008F00A7">
        <w:rPr>
          <w:rFonts w:ascii="Browallia New" w:hAnsi="Browallia New" w:cs="Browallia New"/>
          <w:spacing w:val="-2"/>
          <w:sz w:val="26"/>
          <w:szCs w:val="26"/>
          <w:cs/>
        </w:rPr>
        <w:t>)</w:t>
      </w:r>
      <w:r w:rsidRPr="008F00A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264FBB" w:rsidRPr="008F00A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ทั้งนี้อัตราภาษีเงินได้ระหว่างกาลงวดปัจจุบัน</w:t>
      </w:r>
      <w:r w:rsidR="00264FBB" w:rsidRPr="008F00A7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สูง</w:t>
      </w:r>
      <w:r w:rsidR="00264FBB" w:rsidRPr="008F00A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กว่าอัตราภาษีเงินได้ระหว่างกาล</w:t>
      </w:r>
      <w:r w:rsidR="00BC6D9F">
        <w:rPr>
          <w:rFonts w:ascii="Browallia New" w:hAnsi="Browallia New" w:cs="Browallia New" w:hint="cs"/>
          <w:color w:val="000000"/>
          <w:sz w:val="26"/>
          <w:szCs w:val="26"/>
          <w:cs/>
        </w:rPr>
        <w:t>งวดเดียวกัน</w:t>
      </w:r>
      <w:r w:rsidR="00264FBB">
        <w:rPr>
          <w:rFonts w:ascii="Browallia New" w:hAnsi="Browallia New" w:cs="Browallia New"/>
          <w:color w:val="000000"/>
          <w:sz w:val="26"/>
          <w:szCs w:val="26"/>
          <w:cs/>
        </w:rPr>
        <w:t>ของปีที่แล้วเนื่องจากสิทธิ</w:t>
      </w:r>
      <w:r w:rsidR="00264FB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ลดหย่อนภาษีเงินได้นิติบุคคล</w:t>
      </w:r>
      <w:r w:rsidR="00BC6D9F">
        <w:rPr>
          <w:rFonts w:ascii="Browallia New" w:hAnsi="Browallia New" w:cs="Browallia New" w:hint="cs"/>
          <w:color w:val="000000"/>
          <w:sz w:val="26"/>
          <w:szCs w:val="26"/>
          <w:cs/>
        </w:rPr>
        <w:t>ตาม</w:t>
      </w:r>
      <w:r w:rsidR="00264FBB">
        <w:rPr>
          <w:rFonts w:ascii="Browallia New" w:hAnsi="Browallia New" w:cs="Browallia New"/>
          <w:color w:val="000000"/>
          <w:sz w:val="26"/>
          <w:szCs w:val="26"/>
          <w:cs/>
        </w:rPr>
        <w:t>บัตรส่งเสริม</w:t>
      </w:r>
      <w:r w:rsidR="00264FBB" w:rsidRPr="00264FBB">
        <w:rPr>
          <w:rFonts w:ascii="Browallia New" w:hAnsi="Browallia New" w:cs="Browallia New"/>
          <w:color w:val="000000"/>
          <w:sz w:val="26"/>
          <w:szCs w:val="26"/>
          <w:cs/>
        </w:rPr>
        <w:t>การลงทุน</w:t>
      </w:r>
      <w:r w:rsidR="00BC6D9F">
        <w:rPr>
          <w:rFonts w:ascii="Browallia New" w:hAnsi="Browallia New" w:cs="Browallia New" w:hint="cs"/>
          <w:color w:val="000000"/>
          <w:sz w:val="26"/>
          <w:szCs w:val="26"/>
          <w:cs/>
        </w:rPr>
        <w:t>บางฉบับได้สิ้นสุดลง</w:t>
      </w:r>
    </w:p>
    <w:p w14:paraId="3114568F" w14:textId="77777777" w:rsidR="003131F4" w:rsidRPr="000F36B2" w:rsidRDefault="003131F4" w:rsidP="003D7BE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131F4" w:rsidRPr="000F36B2" w14:paraId="43706A20" w14:textId="77777777" w:rsidTr="00FD05A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498496" w14:textId="5B85863E" w:rsidR="003131F4" w:rsidRPr="000F36B2" w:rsidRDefault="007D0CB4" w:rsidP="00FD05A8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D0CB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3131F4" w:rsidRPr="000F36B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3131F4" w:rsidRPr="000F36B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เงินปันผลจ่าย</w:t>
            </w:r>
          </w:p>
        </w:tc>
      </w:tr>
    </w:tbl>
    <w:p w14:paraId="4AA41C60" w14:textId="77777777" w:rsidR="003131F4" w:rsidRPr="000F36B2" w:rsidRDefault="003131F4" w:rsidP="003131F4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14E1650C" w14:textId="14A60ECA" w:rsidR="003131F4" w:rsidRPr="007C3216" w:rsidRDefault="003131F4" w:rsidP="003131F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36B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ตามมติ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ที่ประชุมสามัญผู้ถือหุ้นประจำปี</w:t>
      </w:r>
      <w:r w:rsidRPr="000F36B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7D0CB4" w:rsidRPr="007D0CB4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0F36B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เมษายน พ.ศ. </w:t>
      </w:r>
      <w:r w:rsidR="007D0CB4" w:rsidRPr="007D0CB4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0F36B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ผู้ถือหุ้น</w:t>
      </w:r>
      <w:r w:rsidR="005C0C9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มีมติ</w:t>
      </w:r>
      <w:r w:rsidRPr="000F36B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อนุมัติให้จ่าย</w:t>
      </w:r>
      <w:r w:rsidR="00FD28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</w:t>
      </w:r>
      <w:r w:rsidRPr="000F36B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ปันผลสำหรับผลการดำเนินงานประจำปี </w:t>
      </w:r>
      <w:r w:rsidR="007D0CB4" w:rsidRPr="007D0CB4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0F36B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F36B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="007D0CB4" w:rsidRPr="007D0CB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0F36B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D0CB4" w:rsidRPr="007D0CB4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0F36B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F36B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</w:t>
      </w:r>
      <w:r w:rsidRPr="000F36B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เป็นจำนวนเงินทั้งสิ้น </w:t>
      </w:r>
      <w:r w:rsidR="007D0CB4" w:rsidRPr="007D0CB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161</w:t>
      </w:r>
      <w:r w:rsidRPr="000F36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D0CB4" w:rsidRPr="007D0CB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0F36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F36B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</w:t>
      </w:r>
      <w:r w:rsidRPr="000F36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อย่างไรก็ตาม บริษัทได้จ่ายเงินปันผลระหว่างกาลไปแล้วในอัตราหุ้นละ </w:t>
      </w:r>
      <w:r w:rsidR="007D0CB4" w:rsidRPr="007D0CB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0F36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7D0CB4" w:rsidRPr="007D0CB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0F36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F36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บาท รวมเป็นเงิน</w:t>
      </w:r>
      <w:r w:rsidRPr="000F36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7D0CB4" w:rsidRPr="007D0CB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64</w:t>
      </w:r>
      <w:r w:rsidRPr="000F36B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7D0CB4" w:rsidRPr="007D0CB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0F36B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F36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ล้านบาท เมื่อวันที่ </w:t>
      </w:r>
      <w:r w:rsidR="007D0CB4" w:rsidRPr="007D0CB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0F36B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F36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กันยายน พ.ศ. </w:t>
      </w:r>
      <w:r w:rsidR="007D0CB4" w:rsidRPr="007D0CB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0F36B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C321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ดังนั้น</w:t>
      </w:r>
      <w:r w:rsidR="007C321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จึง</w:t>
      </w:r>
      <w:r w:rsidR="00086078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มี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เงินปันผลส่วนที่เหลือ</w:t>
      </w:r>
      <w:r w:rsidR="00F46427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ในอัตราหุ้นละ </w:t>
      </w:r>
      <w:r w:rsidR="007D0CB4" w:rsidRPr="007D0CB4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F46427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7D0CB4" w:rsidRPr="007D0CB4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="00F46427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บาท รวมเป็นเงิน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7D0CB4" w:rsidRPr="007D0CB4">
        <w:rPr>
          <w:rFonts w:ascii="Browallia New" w:hAnsi="Browallia New" w:cs="Browallia New"/>
          <w:color w:val="000000"/>
          <w:sz w:val="26"/>
          <w:szCs w:val="26"/>
          <w:lang w:val="en-GB"/>
        </w:rPr>
        <w:t>96</w:t>
      </w:r>
      <w:r w:rsidRPr="000F36B2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7D0CB4" w:rsidRPr="007D0CB4">
        <w:rPr>
          <w:rFonts w:ascii="Browallia New" w:hAnsi="Browallia New" w:cs="Browallia New"/>
          <w:color w:val="000000"/>
          <w:sz w:val="26"/>
          <w:szCs w:val="26"/>
          <w:lang w:val="en-GB"/>
        </w:rPr>
        <w:t>75</w:t>
      </w:r>
      <w:r w:rsidRPr="000F36B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 </w:t>
      </w:r>
      <w:r w:rsidR="00FD28B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ซึ่งได้จ่าย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ให้แก่ผู้ถือหุ้นในวันที่ </w:t>
      </w:r>
      <w:r w:rsidR="007D0CB4" w:rsidRPr="007D0CB4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  <w:r w:rsidRPr="000F36B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พฤษภาคม พ.ศ. </w:t>
      </w:r>
      <w:r w:rsidR="007D0CB4" w:rsidRPr="007D0CB4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</w:p>
    <w:p w14:paraId="25EE2C7E" w14:textId="77777777" w:rsidR="003131F4" w:rsidRPr="000F36B2" w:rsidRDefault="003131F4" w:rsidP="003D7BE3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D2D9AEA" w14:textId="77777777" w:rsidR="00A04B5C" w:rsidRPr="000F36B2" w:rsidRDefault="005C64AE" w:rsidP="008776EB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36B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A5626" w:rsidRPr="000F36B2" w14:paraId="33133405" w14:textId="77777777" w:rsidTr="009061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9CE53E" w14:textId="2987FA34" w:rsidR="006A5626" w:rsidRPr="000F36B2" w:rsidRDefault="007D0CB4" w:rsidP="0099197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0C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6A5626" w:rsidRPr="000F36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A5626" w:rsidRPr="000F36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2BF7C03" w14:textId="77777777" w:rsidR="0051135A" w:rsidRPr="000F36B2" w:rsidRDefault="0051135A" w:rsidP="00991975">
      <w:pPr>
        <w:jc w:val="thaiDistribute"/>
        <w:rPr>
          <w:rFonts w:ascii="Browallia New" w:eastAsia="SimSun" w:hAnsi="Browallia New" w:cs="Browallia New"/>
          <w:snapToGrid w:val="0"/>
          <w:color w:val="000000"/>
          <w:spacing w:val="-2"/>
          <w:sz w:val="26"/>
          <w:szCs w:val="26"/>
          <w:lang w:val="th-TH" w:eastAsia="th-TH"/>
        </w:rPr>
      </w:pPr>
    </w:p>
    <w:p w14:paraId="07052A8D" w14:textId="77777777" w:rsidR="009D5D6B" w:rsidRPr="000F36B2" w:rsidRDefault="009D5D6B" w:rsidP="0099197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th-TH"/>
        </w:rPr>
      </w:pP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ความสัมพันธ์ระหว่างบริษัทกับบุคคลหรือกิจการที่เกี่ยวข้องกันเป็นดังต่อไปนี้</w:t>
      </w:r>
    </w:p>
    <w:p w14:paraId="6C3E242F" w14:textId="77777777" w:rsidR="00F722B5" w:rsidRPr="000F36B2" w:rsidRDefault="00F722B5" w:rsidP="00991975">
      <w:pPr>
        <w:jc w:val="thaiDistribute"/>
        <w:rPr>
          <w:rFonts w:ascii="Browallia New" w:eastAsia="SimSun" w:hAnsi="Browallia New" w:cs="Browallia New"/>
          <w:snapToGrid w:val="0"/>
          <w:color w:val="000000"/>
          <w:spacing w:val="-2"/>
          <w:sz w:val="26"/>
          <w:szCs w:val="26"/>
          <w:lang w:val="th-TH" w:eastAsia="th-TH"/>
        </w:rPr>
      </w:pPr>
    </w:p>
    <w:tbl>
      <w:tblPr>
        <w:tblW w:w="9441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2961"/>
        <w:gridCol w:w="3690"/>
        <w:gridCol w:w="2790"/>
      </w:tblGrid>
      <w:tr w:rsidR="00F722B5" w:rsidRPr="000F36B2" w14:paraId="0424F0AA" w14:textId="77777777" w:rsidTr="008F00A7">
        <w:tc>
          <w:tcPr>
            <w:tcW w:w="296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6FF226A" w14:textId="77777777" w:rsidR="00F722B5" w:rsidRPr="000F36B2" w:rsidRDefault="00F722B5" w:rsidP="00FF2220">
            <w:pPr>
              <w:spacing w:before="6" w:after="6"/>
              <w:ind w:left="15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14:paraId="24D81719" w14:textId="77777777" w:rsidR="00F722B5" w:rsidRPr="000F36B2" w:rsidRDefault="00F722B5" w:rsidP="00FF2220">
            <w:pPr>
              <w:spacing w:before="6" w:after="6"/>
              <w:ind w:left="162" w:right="-72" w:hanging="16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ประเภทธุรกิจ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</w:tcPr>
          <w:p w14:paraId="10FAE4B7" w14:textId="77777777" w:rsidR="00F722B5" w:rsidRPr="000F36B2" w:rsidRDefault="00F722B5" w:rsidP="00FF2220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ลักษณะความสัมพันธ์</w:t>
            </w:r>
          </w:p>
        </w:tc>
      </w:tr>
      <w:tr w:rsidR="00F722B5" w:rsidRPr="000F36B2" w14:paraId="2E22087C" w14:textId="77777777" w:rsidTr="008F00A7">
        <w:tc>
          <w:tcPr>
            <w:tcW w:w="2961" w:type="dxa"/>
            <w:tcBorders>
              <w:top w:val="single" w:sz="4" w:space="0" w:color="auto"/>
            </w:tcBorders>
          </w:tcPr>
          <w:p w14:paraId="1831555E" w14:textId="77777777" w:rsidR="00F722B5" w:rsidRPr="000F36B2" w:rsidRDefault="00F722B5" w:rsidP="00FF2220">
            <w:pPr>
              <w:spacing w:before="6" w:after="6"/>
              <w:ind w:left="154"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3690" w:type="dxa"/>
            <w:tcBorders>
              <w:top w:val="single" w:sz="4" w:space="0" w:color="auto"/>
            </w:tcBorders>
          </w:tcPr>
          <w:p w14:paraId="37A4C60C" w14:textId="77777777" w:rsidR="00F722B5" w:rsidRPr="000F36B2" w:rsidRDefault="00F722B5" w:rsidP="00FF2220">
            <w:pPr>
              <w:spacing w:before="6" w:after="6"/>
              <w:ind w:left="162" w:right="-72" w:hanging="162"/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474E9E77" w14:textId="77777777" w:rsidR="00F722B5" w:rsidRPr="000F36B2" w:rsidRDefault="00F722B5" w:rsidP="00FF2220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</w:tr>
      <w:tr w:rsidR="00F722B5" w:rsidRPr="000F36B2" w14:paraId="02546A68" w14:textId="77777777" w:rsidTr="008F00A7">
        <w:tc>
          <w:tcPr>
            <w:tcW w:w="2961" w:type="dxa"/>
          </w:tcPr>
          <w:p w14:paraId="6AAC3AEF" w14:textId="77777777" w:rsidR="00F722B5" w:rsidRPr="000F36B2" w:rsidRDefault="00F722B5" w:rsidP="00FF2220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3690" w:type="dxa"/>
          </w:tcPr>
          <w:p w14:paraId="6C5DE45F" w14:textId="77777777" w:rsidR="00F722B5" w:rsidRPr="000F36B2" w:rsidRDefault="00F722B5" w:rsidP="00FF2220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</w:tcPr>
          <w:p w14:paraId="690F12E2" w14:textId="77777777" w:rsidR="00F722B5" w:rsidRPr="000F36B2" w:rsidRDefault="00F722B5" w:rsidP="00FF2220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F722B5" w:rsidRPr="000F36B2" w14:paraId="5EBE1B07" w14:textId="77777777" w:rsidTr="008F00A7">
        <w:tc>
          <w:tcPr>
            <w:tcW w:w="2961" w:type="dxa"/>
          </w:tcPr>
          <w:p w14:paraId="7B82C662" w14:textId="77777777" w:rsidR="00F722B5" w:rsidRPr="000F36B2" w:rsidRDefault="00F722B5" w:rsidP="00FF2220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ซันสวีท อินเตอร์เนชั่นแนล จำกัด</w:t>
            </w:r>
          </w:p>
        </w:tc>
        <w:tc>
          <w:tcPr>
            <w:tcW w:w="3690" w:type="dxa"/>
          </w:tcPr>
          <w:p w14:paraId="63019D0E" w14:textId="77777777" w:rsidR="00F722B5" w:rsidRDefault="00561C86" w:rsidP="00FF2220">
            <w:pPr>
              <w:spacing w:before="6" w:after="6"/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จำหน่ายสินค้าทางการเกษตร และจำหน่ายสินค้าอุปโภคบริโภคผ่านตู้จำหน่ายสินค้าอัตโนมัติ</w:t>
            </w:r>
          </w:p>
          <w:p w14:paraId="4FF311CE" w14:textId="77777777" w:rsidR="00CD6FDB" w:rsidRPr="005A15A8" w:rsidRDefault="00CD6FDB" w:rsidP="00FF2220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</w:tcPr>
          <w:p w14:paraId="3AFEDF02" w14:textId="77777777" w:rsidR="00F722B5" w:rsidRPr="000F36B2" w:rsidRDefault="00F722B5" w:rsidP="00FF2220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ถือหุ้นทางตรง มีผู้ถือหุ้นและ</w:t>
            </w: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br/>
              <w:t>มีกรรมการร่วมกัน</w:t>
            </w:r>
          </w:p>
        </w:tc>
      </w:tr>
      <w:tr w:rsidR="00F722B5" w:rsidRPr="000F36B2" w14:paraId="090A5F7F" w14:textId="77777777" w:rsidTr="008F00A7">
        <w:tc>
          <w:tcPr>
            <w:tcW w:w="2961" w:type="dxa"/>
          </w:tcPr>
          <w:p w14:paraId="3E1FCA70" w14:textId="77777777" w:rsidR="00F722B5" w:rsidRPr="000F36B2" w:rsidRDefault="00F722B5" w:rsidP="00FF2220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3690" w:type="dxa"/>
          </w:tcPr>
          <w:p w14:paraId="64A5FDEE" w14:textId="77777777" w:rsidR="00F722B5" w:rsidRPr="000F36B2" w:rsidRDefault="00F722B5" w:rsidP="00FF2220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90" w:type="dxa"/>
          </w:tcPr>
          <w:p w14:paraId="4F0B8C18" w14:textId="77777777" w:rsidR="00F722B5" w:rsidRPr="000F36B2" w:rsidRDefault="00F722B5" w:rsidP="00FF2220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F722B5" w:rsidRPr="000F36B2" w14:paraId="02BAFBB6" w14:textId="77777777" w:rsidTr="008F00A7">
        <w:tc>
          <w:tcPr>
            <w:tcW w:w="2961" w:type="dxa"/>
          </w:tcPr>
          <w:p w14:paraId="6DFE3864" w14:textId="77777777" w:rsidR="00F722B5" w:rsidRPr="000F36B2" w:rsidRDefault="00F722B5" w:rsidP="00FF2220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ซันสวีท ไบโอ เอ็นเนอยี่ จำกัด</w:t>
            </w:r>
          </w:p>
        </w:tc>
        <w:tc>
          <w:tcPr>
            <w:tcW w:w="3690" w:type="dxa"/>
          </w:tcPr>
          <w:p w14:paraId="539E0D93" w14:textId="77777777" w:rsidR="00F722B5" w:rsidRDefault="00F722B5" w:rsidP="00FF2220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ผลิตและจำหน่ายพลังงานไฟฟ้าและสินค้าแปรรูปจากวัสดุเหลือใช้ทางการเกษตร</w:t>
            </w:r>
          </w:p>
          <w:p w14:paraId="4CC64971" w14:textId="1E0226FA" w:rsidR="008B0C25" w:rsidRPr="000F36B2" w:rsidRDefault="008B0C25" w:rsidP="00FF2220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</w:tcPr>
          <w:p w14:paraId="6DFC4A4A" w14:textId="77777777" w:rsidR="00F722B5" w:rsidRPr="008B0C25" w:rsidRDefault="00F96913" w:rsidP="00FF2220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8B0C25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>บริษัทภายใต้การควบคุมเดียวกันและ</w:t>
            </w:r>
            <w:r w:rsidR="00F722B5" w:rsidRPr="008B0C2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F722B5" w:rsidRPr="000F36B2" w14:paraId="44FA0E47" w14:textId="77777777" w:rsidTr="008F00A7">
        <w:tc>
          <w:tcPr>
            <w:tcW w:w="2961" w:type="dxa"/>
          </w:tcPr>
          <w:p w14:paraId="5A572E49" w14:textId="77777777" w:rsidR="00F722B5" w:rsidRPr="000F36B2" w:rsidRDefault="00F722B5" w:rsidP="00FF2220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โซสวีท จำกัด</w:t>
            </w:r>
          </w:p>
        </w:tc>
        <w:tc>
          <w:tcPr>
            <w:tcW w:w="3690" w:type="dxa"/>
          </w:tcPr>
          <w:p w14:paraId="649E0A68" w14:textId="77777777" w:rsidR="00F722B5" w:rsidRDefault="00F722B5" w:rsidP="00FF2220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จำหน่ายผลิตภัณฑ์จากข้าวโพดหวาน</w:t>
            </w: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br/>
              <w:t>เพื่อธุรกิจร้านค้าปลีกในระบบแฟรนไชส์</w:t>
            </w:r>
          </w:p>
          <w:p w14:paraId="5D979710" w14:textId="0FDE7793" w:rsidR="008B0C25" w:rsidRPr="000F36B2" w:rsidRDefault="008B0C25" w:rsidP="00FF2220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90" w:type="dxa"/>
          </w:tcPr>
          <w:p w14:paraId="1B8B2AEA" w14:textId="77777777" w:rsidR="00F722B5" w:rsidRPr="000F36B2" w:rsidRDefault="00F96913" w:rsidP="00FF2220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B0C25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>บริษัทภายใต้การควบคุมเดียวกันและ</w:t>
            </w:r>
            <w:r w:rsidRPr="008B0C2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F722B5" w:rsidRPr="000F36B2" w14:paraId="236A3413" w14:textId="77777777" w:rsidTr="008F00A7">
        <w:tc>
          <w:tcPr>
            <w:tcW w:w="2961" w:type="dxa"/>
          </w:tcPr>
          <w:p w14:paraId="48028745" w14:textId="77777777" w:rsidR="00F722B5" w:rsidRPr="000F36B2" w:rsidRDefault="00F722B5" w:rsidP="00FF2220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ซันสวีท อโกรเทค จำกัด</w:t>
            </w:r>
          </w:p>
        </w:tc>
        <w:tc>
          <w:tcPr>
            <w:tcW w:w="3690" w:type="dxa"/>
          </w:tcPr>
          <w:p w14:paraId="240C34DD" w14:textId="77777777" w:rsidR="00F722B5" w:rsidRPr="000F36B2" w:rsidRDefault="00F722B5" w:rsidP="00FF2220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ผลิตและจำหน่ายผลไม้กระป๋อง</w:t>
            </w:r>
          </w:p>
          <w:p w14:paraId="7CB6E790" w14:textId="77777777" w:rsidR="00F722B5" w:rsidRDefault="00F722B5" w:rsidP="00FF2220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และพืชผลทางการเกษตร</w:t>
            </w:r>
          </w:p>
          <w:p w14:paraId="0354D11D" w14:textId="0D9087D0" w:rsidR="008B0C25" w:rsidRPr="000F36B2" w:rsidRDefault="008B0C25" w:rsidP="00FF2220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90" w:type="dxa"/>
          </w:tcPr>
          <w:p w14:paraId="67E6FC4E" w14:textId="77777777" w:rsidR="00F722B5" w:rsidRPr="000F36B2" w:rsidRDefault="00F96913" w:rsidP="00FF2220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B0C25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>บริษัทภายใต้การควบคุมเดียวกันและ</w:t>
            </w:r>
            <w:r w:rsidRPr="008B0C2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F722B5" w:rsidRPr="000F36B2" w14:paraId="58B6169D" w14:textId="77777777" w:rsidTr="008F00A7">
        <w:tc>
          <w:tcPr>
            <w:tcW w:w="2961" w:type="dxa"/>
          </w:tcPr>
          <w:p w14:paraId="3C5C916C" w14:textId="77777777" w:rsidR="00F722B5" w:rsidRPr="000F36B2" w:rsidRDefault="00F722B5" w:rsidP="00FF2220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ซันไชน์ ทราเวล จำกัด</w:t>
            </w:r>
          </w:p>
        </w:tc>
        <w:tc>
          <w:tcPr>
            <w:tcW w:w="3690" w:type="dxa"/>
          </w:tcPr>
          <w:p w14:paraId="4643B1E1" w14:textId="77777777" w:rsidR="00F722B5" w:rsidRDefault="00F722B5" w:rsidP="00FF2220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ประกอบกิจการดำเนินธุรกิจนำเที่ยว</w:t>
            </w: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รวมทั้งธุรกิจที่เกี่ยวข้องกับการนำเที่ยวทุกประเภท</w:t>
            </w:r>
          </w:p>
          <w:p w14:paraId="2E0BCFD1" w14:textId="77777777" w:rsidR="00CD6FDB" w:rsidRPr="000F36B2" w:rsidRDefault="00CD6FDB" w:rsidP="00FF2220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90" w:type="dxa"/>
          </w:tcPr>
          <w:p w14:paraId="16305EEB" w14:textId="77777777" w:rsidR="00F722B5" w:rsidRPr="000F36B2" w:rsidRDefault="00F722B5" w:rsidP="00FF2220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F722B5" w:rsidRPr="000F36B2" w14:paraId="7545C954" w14:textId="77777777" w:rsidTr="008F00A7">
        <w:tc>
          <w:tcPr>
            <w:tcW w:w="2961" w:type="dxa"/>
          </w:tcPr>
          <w:p w14:paraId="5C8E7C8B" w14:textId="77777777" w:rsidR="00F722B5" w:rsidRDefault="00F722B5" w:rsidP="00FF2220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เวียงเจ็ดริน จำกัด</w:t>
            </w:r>
          </w:p>
          <w:p w14:paraId="614CD5D5" w14:textId="77777777" w:rsidR="00CD6FDB" w:rsidRPr="000F36B2" w:rsidRDefault="00CD6FDB" w:rsidP="00FF2220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3690" w:type="dxa"/>
          </w:tcPr>
          <w:p w14:paraId="5BB43773" w14:textId="77777777" w:rsidR="00F722B5" w:rsidRDefault="00F722B5" w:rsidP="00FF2220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จำหน่ายและเป็นตัวแทนจำหน่ายไอศกรีม</w:t>
            </w:r>
          </w:p>
          <w:p w14:paraId="2BC02646" w14:textId="77777777" w:rsidR="00C937A7" w:rsidRPr="000F36B2" w:rsidRDefault="00C937A7" w:rsidP="00FF2220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90" w:type="dxa"/>
          </w:tcPr>
          <w:p w14:paraId="058909B3" w14:textId="77777777" w:rsidR="00F722B5" w:rsidRPr="000F36B2" w:rsidRDefault="00F722B5" w:rsidP="00FF2220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F722B5" w:rsidRPr="000F36B2" w14:paraId="69DE5E34" w14:textId="77777777" w:rsidTr="008F00A7">
        <w:tc>
          <w:tcPr>
            <w:tcW w:w="2961" w:type="dxa"/>
          </w:tcPr>
          <w:p w14:paraId="5785FBB0" w14:textId="77777777" w:rsidR="00F722B5" w:rsidRDefault="00F722B5" w:rsidP="00FF2220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เชียงใหม่วิสาหกิจเพื่อสังคม จำกัด</w:t>
            </w:r>
          </w:p>
          <w:p w14:paraId="1149894A" w14:textId="1D977C3D" w:rsidR="00CA5EB3" w:rsidRPr="000F36B2" w:rsidRDefault="00CA5EB3" w:rsidP="00FF2220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690" w:type="dxa"/>
          </w:tcPr>
          <w:p w14:paraId="27164D12" w14:textId="77777777" w:rsidR="00C937A7" w:rsidRDefault="00F722B5" w:rsidP="008F00A7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ดำเนินธุรกิจเพื่อสังคม</w:t>
            </w:r>
          </w:p>
          <w:p w14:paraId="4D249367" w14:textId="4C3EFA54" w:rsidR="00CA5EB3" w:rsidRPr="000F36B2" w:rsidRDefault="00CA5EB3" w:rsidP="008F00A7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90" w:type="dxa"/>
          </w:tcPr>
          <w:p w14:paraId="0F37C71D" w14:textId="77777777" w:rsidR="00F722B5" w:rsidRPr="000F36B2" w:rsidRDefault="00F722B5" w:rsidP="00FF2220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CA5EB3" w:rsidRPr="000F36B2" w14:paraId="0D2B2BE0" w14:textId="77777777" w:rsidTr="008F00A7">
        <w:tc>
          <w:tcPr>
            <w:tcW w:w="2961" w:type="dxa"/>
          </w:tcPr>
          <w:p w14:paraId="50C1EAD4" w14:textId="12BC8792" w:rsidR="00CA5EB3" w:rsidRPr="007F0D8F" w:rsidRDefault="00CA5EB3" w:rsidP="00FF2220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F0D8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บริษัท กิตติคุณชัย จำกัด</w:t>
            </w:r>
          </w:p>
        </w:tc>
        <w:tc>
          <w:tcPr>
            <w:tcW w:w="3690" w:type="dxa"/>
          </w:tcPr>
          <w:p w14:paraId="3A5AA7AC" w14:textId="32F5FD9D" w:rsidR="00CA5EB3" w:rsidRPr="002004A6" w:rsidRDefault="00EF4669" w:rsidP="008F00A7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EF4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ดำเนินธุรกิจ</w:t>
            </w:r>
            <w:r w:rsidR="003419A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ลงทุน</w:t>
            </w:r>
            <w:r w:rsidRPr="00EF4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ในบริษัทอื่น</w:t>
            </w:r>
          </w:p>
        </w:tc>
        <w:tc>
          <w:tcPr>
            <w:tcW w:w="2790" w:type="dxa"/>
          </w:tcPr>
          <w:p w14:paraId="42DF5776" w14:textId="71EBEF88" w:rsidR="00CA5EB3" w:rsidRPr="007F0D8F" w:rsidRDefault="00CA5EB3" w:rsidP="00FF2220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F0D8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มี</w:t>
            </w:r>
            <w:r w:rsidRPr="007F0D8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ผู้ถือหุ้นและมีกรรมการร่วมกัน</w:t>
            </w:r>
          </w:p>
        </w:tc>
      </w:tr>
    </w:tbl>
    <w:p w14:paraId="12D0D359" w14:textId="2C6948E3" w:rsidR="00367763" w:rsidRDefault="00367763" w:rsidP="0076184C">
      <w:pPr>
        <w:jc w:val="thaiDistribute"/>
        <w:rPr>
          <w:rFonts w:ascii="Browallia New" w:eastAsia="SimSun" w:hAnsi="Browallia New" w:cs="Browallia New"/>
          <w:snapToGrid w:val="0"/>
          <w:color w:val="000000"/>
          <w:spacing w:val="-2"/>
          <w:sz w:val="26"/>
          <w:szCs w:val="26"/>
          <w:lang w:val="th-TH" w:eastAsia="th-TH"/>
        </w:rPr>
      </w:pPr>
    </w:p>
    <w:p w14:paraId="7048CABB" w14:textId="77777777" w:rsidR="001F3AB8" w:rsidRPr="000F36B2" w:rsidRDefault="00367763" w:rsidP="0076184C">
      <w:pPr>
        <w:jc w:val="thaiDistribute"/>
        <w:rPr>
          <w:rFonts w:ascii="Browallia New" w:eastAsia="SimSun" w:hAnsi="Browallia New" w:cs="Browallia New"/>
          <w:snapToGrid w:val="0"/>
          <w:color w:val="000000"/>
          <w:spacing w:val="-2"/>
          <w:sz w:val="26"/>
          <w:szCs w:val="26"/>
          <w:lang w:val="th-TH" w:eastAsia="th-TH"/>
        </w:rPr>
      </w:pPr>
      <w:r>
        <w:rPr>
          <w:rFonts w:ascii="Browallia New" w:eastAsia="SimSun" w:hAnsi="Browallia New" w:cs="Browallia New"/>
          <w:snapToGrid w:val="0"/>
          <w:color w:val="000000"/>
          <w:spacing w:val="-2"/>
          <w:sz w:val="26"/>
          <w:szCs w:val="26"/>
          <w:cs/>
          <w:lang w:val="th-TH" w:eastAsia="th-TH"/>
        </w:rPr>
        <w:br w:type="page"/>
      </w:r>
    </w:p>
    <w:p w14:paraId="33965A20" w14:textId="77777777" w:rsidR="009D5D6B" w:rsidRPr="000F36B2" w:rsidRDefault="009D5D6B" w:rsidP="0076184C">
      <w:pPr>
        <w:jc w:val="thaiDistribute"/>
        <w:rPr>
          <w:rFonts w:ascii="Browallia New" w:eastAsia="SimSun" w:hAnsi="Browallia New" w:cs="Browallia New"/>
          <w:snapToGrid w:val="0"/>
          <w:color w:val="000000"/>
          <w:spacing w:val="-2"/>
          <w:sz w:val="26"/>
          <w:szCs w:val="26"/>
          <w:lang w:val="th-TH" w:eastAsia="th-TH"/>
        </w:rPr>
      </w:pPr>
      <w:r w:rsidRPr="000F36B2">
        <w:rPr>
          <w:rFonts w:ascii="Browallia New" w:eastAsia="SimSun" w:hAnsi="Browallia New" w:cs="Browallia New"/>
          <w:snapToGrid w:val="0"/>
          <w:color w:val="000000"/>
          <w:spacing w:val="-2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2A0C5093" w14:textId="77777777" w:rsidR="00C93AB1" w:rsidRPr="000F36B2" w:rsidRDefault="00C93AB1" w:rsidP="0076184C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</w:pPr>
    </w:p>
    <w:p w14:paraId="357BCDCD" w14:textId="037EA1D7" w:rsidR="009D5D6B" w:rsidRPr="000F36B2" w:rsidRDefault="007D0CB4" w:rsidP="0099197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D0CB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9D5D6B" w:rsidRPr="000F36B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D0CB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D5D6B" w:rsidRPr="000F36B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D5D6B" w:rsidRPr="000F36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รายได้จากการขายสินค้าและบริการ</w:t>
      </w:r>
    </w:p>
    <w:p w14:paraId="6993065D" w14:textId="77777777" w:rsidR="00FA0828" w:rsidRPr="000F36B2" w:rsidRDefault="00FA0828" w:rsidP="0099197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8681645" w14:textId="7E42A86F" w:rsidR="00AC52DA" w:rsidRPr="000F36B2" w:rsidRDefault="00AC52DA" w:rsidP="00991975">
      <w:pPr>
        <w:ind w:left="540"/>
        <w:jc w:val="thaiDistribute"/>
        <w:rPr>
          <w:rFonts w:ascii="Browallia New" w:eastAsia="SimSun" w:hAnsi="Browallia New" w:cs="Browallia New"/>
          <w:b/>
          <w:bCs/>
          <w:snapToGrid w:val="0"/>
          <w:spacing w:val="-2"/>
          <w:sz w:val="26"/>
          <w:szCs w:val="26"/>
          <w:cs/>
          <w:lang w:val="en-GB" w:eastAsia="th-TH"/>
        </w:rPr>
      </w:pPr>
      <w:r w:rsidRPr="000F36B2">
        <w:rPr>
          <w:rFonts w:ascii="Browallia New" w:eastAsia="SimSun" w:hAnsi="Browallia New" w:cs="Browallia New"/>
          <w:b/>
          <w:bCs/>
          <w:snapToGrid w:val="0"/>
          <w:color w:val="000000"/>
          <w:spacing w:val="-2"/>
          <w:sz w:val="26"/>
          <w:szCs w:val="26"/>
          <w:cs/>
          <w:lang w:val="th-TH" w:eastAsia="th-TH"/>
        </w:rPr>
        <w:t>สำหรับ</w:t>
      </w:r>
      <w:r w:rsidRPr="000F36B2">
        <w:rPr>
          <w:rFonts w:ascii="Browallia New" w:eastAsia="SimSun" w:hAnsi="Browallia New" w:cs="Browallia New"/>
          <w:b/>
          <w:bCs/>
          <w:snapToGrid w:val="0"/>
          <w:spacing w:val="-2"/>
          <w:sz w:val="26"/>
          <w:szCs w:val="26"/>
          <w:cs/>
          <w:lang w:val="th-TH" w:eastAsia="th-TH"/>
        </w:rPr>
        <w:t>งวด</w:t>
      </w:r>
      <w:r w:rsidR="00D4230B">
        <w:rPr>
          <w:rFonts w:ascii="Browallia New" w:eastAsia="SimSun" w:hAnsi="Browallia New" w:cs="Browallia New"/>
          <w:b/>
          <w:bCs/>
          <w:snapToGrid w:val="0"/>
          <w:spacing w:val="-2"/>
          <w:sz w:val="26"/>
          <w:szCs w:val="26"/>
          <w:cs/>
          <w:lang w:val="th-TH" w:eastAsia="th-TH"/>
        </w:rPr>
        <w:t>เก้าเดือน</w:t>
      </w:r>
      <w:r w:rsidRPr="000F36B2">
        <w:rPr>
          <w:rFonts w:ascii="Browallia New" w:eastAsia="SimSun" w:hAnsi="Browallia New" w:cs="Browallia New"/>
          <w:b/>
          <w:bCs/>
          <w:snapToGrid w:val="0"/>
          <w:spacing w:val="-2"/>
          <w:sz w:val="26"/>
          <w:szCs w:val="26"/>
          <w:cs/>
          <w:lang w:val="th-TH" w:eastAsia="th-TH"/>
        </w:rPr>
        <w:t xml:space="preserve">สิ้นสุดวันที่ </w:t>
      </w:r>
      <w:r w:rsidR="007D0CB4" w:rsidRPr="007D0CB4">
        <w:rPr>
          <w:rFonts w:ascii="Browallia New" w:eastAsia="SimSun" w:hAnsi="Browallia New" w:cs="Browallia New"/>
          <w:b/>
          <w:bCs/>
          <w:snapToGrid w:val="0"/>
          <w:spacing w:val="-2"/>
          <w:sz w:val="26"/>
          <w:szCs w:val="26"/>
          <w:lang w:val="en-GB" w:eastAsia="th-TH"/>
        </w:rPr>
        <w:t>30</w:t>
      </w:r>
      <w:r w:rsidR="00D4230B">
        <w:rPr>
          <w:rFonts w:ascii="Browallia New" w:eastAsia="SimSun" w:hAnsi="Browallia New" w:cs="Browallia New"/>
          <w:b/>
          <w:bCs/>
          <w:snapToGrid w:val="0"/>
          <w:spacing w:val="-2"/>
          <w:sz w:val="26"/>
          <w:szCs w:val="26"/>
          <w:lang w:val="en-GB" w:eastAsia="th-TH"/>
        </w:rPr>
        <w:t xml:space="preserve"> </w:t>
      </w:r>
      <w:r w:rsidR="00D4230B">
        <w:rPr>
          <w:rFonts w:ascii="Browallia New" w:eastAsia="SimSun" w:hAnsi="Browallia New" w:cs="Browallia New"/>
          <w:b/>
          <w:bCs/>
          <w:snapToGrid w:val="0"/>
          <w:spacing w:val="-2"/>
          <w:sz w:val="26"/>
          <w:szCs w:val="26"/>
          <w:cs/>
          <w:lang w:val="en-GB" w:eastAsia="th-TH"/>
        </w:rPr>
        <w:t>กันยายน</w:t>
      </w:r>
    </w:p>
    <w:p w14:paraId="5C2B31E7" w14:textId="77777777" w:rsidR="00AC52DA" w:rsidRPr="000F36B2" w:rsidRDefault="00AC52DA" w:rsidP="00991975">
      <w:pPr>
        <w:ind w:left="540"/>
        <w:jc w:val="thaiDistribute"/>
        <w:rPr>
          <w:rFonts w:ascii="Browallia New" w:eastAsia="SimSun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1440"/>
        <w:gridCol w:w="1440"/>
      </w:tblGrid>
      <w:tr w:rsidR="00FA0828" w:rsidRPr="000F36B2" w14:paraId="5996A740" w14:textId="77777777" w:rsidTr="008F00A7">
        <w:tc>
          <w:tcPr>
            <w:tcW w:w="3780" w:type="dxa"/>
            <w:vAlign w:val="bottom"/>
          </w:tcPr>
          <w:p w14:paraId="002646C9" w14:textId="77777777" w:rsidR="00FA0828" w:rsidRPr="000F36B2" w:rsidRDefault="00FA0828" w:rsidP="008F00A7">
            <w:pPr>
              <w:pStyle w:val="a3"/>
              <w:spacing w:before="6" w:after="6"/>
              <w:ind w:left="525" w:right="68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634A8" w14:textId="77777777" w:rsidR="00FA0828" w:rsidRPr="000F36B2" w:rsidRDefault="00FA0828" w:rsidP="00721238">
            <w:pPr>
              <w:spacing w:before="6" w:after="6"/>
              <w:ind w:right="-10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EEE3E" w14:textId="77777777" w:rsidR="00FA0828" w:rsidRPr="000F36B2" w:rsidRDefault="00FA0828" w:rsidP="00721238">
            <w:pPr>
              <w:spacing w:before="6" w:after="6"/>
              <w:ind w:right="-10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0F36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D7DC9" w:rsidRPr="000F36B2" w14:paraId="05E0C35F" w14:textId="77777777" w:rsidTr="008F00A7">
        <w:tc>
          <w:tcPr>
            <w:tcW w:w="3780" w:type="dxa"/>
            <w:vAlign w:val="bottom"/>
          </w:tcPr>
          <w:p w14:paraId="039B1D4B" w14:textId="77777777" w:rsidR="005D7DC9" w:rsidRPr="000F36B2" w:rsidRDefault="005D7DC9" w:rsidP="00721238">
            <w:pPr>
              <w:pStyle w:val="a3"/>
              <w:spacing w:before="6" w:after="6"/>
              <w:ind w:left="52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F6DF5" w14:textId="77777777" w:rsidR="005D7DC9" w:rsidRPr="000F36B2" w:rsidRDefault="005D7DC9" w:rsidP="0072123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A342E" w14:textId="77777777" w:rsidR="005D7DC9" w:rsidRPr="000F36B2" w:rsidRDefault="005D7DC9" w:rsidP="0072123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FA0828" w:rsidRPr="000F36B2" w14:paraId="5E43E89D" w14:textId="77777777" w:rsidTr="008F00A7">
        <w:tc>
          <w:tcPr>
            <w:tcW w:w="3780" w:type="dxa"/>
            <w:vAlign w:val="bottom"/>
          </w:tcPr>
          <w:p w14:paraId="1AB3D454" w14:textId="77777777" w:rsidR="00FA0828" w:rsidRPr="000F36B2" w:rsidRDefault="00FA0828" w:rsidP="00721238">
            <w:pPr>
              <w:pStyle w:val="a3"/>
              <w:spacing w:before="6" w:after="6"/>
              <w:ind w:left="52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E5528F" w14:textId="0F7EF03B" w:rsidR="00FA0828" w:rsidRPr="000F36B2" w:rsidRDefault="00300FE6" w:rsidP="007212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7D0CB4" w:rsidRPr="007D0CB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9D330F" w14:textId="193EECF4" w:rsidR="00FA0828" w:rsidRPr="000F36B2" w:rsidRDefault="00300FE6" w:rsidP="007212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7D0CB4" w:rsidRPr="007D0CB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2564</w:t>
            </w:r>
            <w:r w:rsidRPr="000F36B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BC8AB5" w14:textId="2844BE77" w:rsidR="00FA0828" w:rsidRPr="000F36B2" w:rsidRDefault="00300FE6" w:rsidP="007212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7D0CB4" w:rsidRPr="007D0CB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222DCC" w14:textId="23238893" w:rsidR="00FA0828" w:rsidRPr="000F36B2" w:rsidRDefault="00300FE6" w:rsidP="007212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7D0CB4" w:rsidRPr="007D0CB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2564</w:t>
            </w:r>
            <w:r w:rsidRPr="000F36B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FA0828" w:rsidRPr="000F36B2" w14:paraId="1049E0D0" w14:textId="77777777" w:rsidTr="008F00A7">
        <w:tc>
          <w:tcPr>
            <w:tcW w:w="3780" w:type="dxa"/>
            <w:vAlign w:val="bottom"/>
          </w:tcPr>
          <w:p w14:paraId="6E3FB276" w14:textId="77777777" w:rsidR="00FA0828" w:rsidRPr="000F36B2" w:rsidRDefault="00FA0828" w:rsidP="00721238">
            <w:pPr>
              <w:pStyle w:val="a3"/>
              <w:spacing w:before="6" w:after="6"/>
              <w:ind w:left="52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AE5A7F" w14:textId="77777777" w:rsidR="00FA0828" w:rsidRPr="000F36B2" w:rsidRDefault="00FA0828" w:rsidP="007212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D276E7" w14:textId="77777777" w:rsidR="00FA0828" w:rsidRPr="000F36B2" w:rsidRDefault="00FA0828" w:rsidP="007212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2861AD" w14:textId="77777777" w:rsidR="00FA0828" w:rsidRPr="000F36B2" w:rsidRDefault="00FA0828" w:rsidP="007212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37D095" w14:textId="77777777" w:rsidR="00FA0828" w:rsidRPr="000F36B2" w:rsidRDefault="00FA0828" w:rsidP="007212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61FA7" w:rsidRPr="000F36B2" w14:paraId="7BE9CCD2" w14:textId="77777777" w:rsidTr="008F00A7">
        <w:tc>
          <w:tcPr>
            <w:tcW w:w="3780" w:type="dxa"/>
            <w:vAlign w:val="bottom"/>
          </w:tcPr>
          <w:p w14:paraId="7D4248A0" w14:textId="77777777" w:rsidR="00E61FA7" w:rsidRPr="000F36B2" w:rsidRDefault="00E61FA7" w:rsidP="00E61FA7">
            <w:pPr>
              <w:spacing w:before="6" w:after="6"/>
              <w:ind w:left="525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F36B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รายได้จากการให้บริการแก่</w:t>
            </w:r>
          </w:p>
          <w:p w14:paraId="72E923C0" w14:textId="77777777" w:rsidR="00E61FA7" w:rsidRPr="000F36B2" w:rsidRDefault="00E61FA7" w:rsidP="00E61FA7">
            <w:pPr>
              <w:spacing w:before="6" w:after="6"/>
              <w:ind w:left="525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F36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0D5FE1" w14:textId="2FFE157F" w:rsidR="00E61FA7" w:rsidRPr="004C1FCB" w:rsidRDefault="004C1FCB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1FC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D242091" w14:textId="7A46A744" w:rsidR="00E61FA7" w:rsidRPr="000F36B2" w:rsidRDefault="00E61FA7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49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022ED3" w14:textId="1D24656A" w:rsidR="00E61FA7" w:rsidRPr="004C1FCB" w:rsidRDefault="007D0CB4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1FCB" w:rsidRPr="004C1F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4C1FCB" w:rsidRPr="004C1F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vAlign w:val="bottom"/>
          </w:tcPr>
          <w:p w14:paraId="04CB0775" w14:textId="0F696548" w:rsidR="00E61FA7" w:rsidRPr="000F36B2" w:rsidRDefault="007D0CB4" w:rsidP="00E61FA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0C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="00E61FA7" w:rsidRPr="00AC44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61FA7" w:rsidRPr="000F36B2" w14:paraId="1C0CF2CF" w14:textId="77777777" w:rsidTr="008F00A7">
        <w:tc>
          <w:tcPr>
            <w:tcW w:w="3780" w:type="dxa"/>
            <w:vAlign w:val="bottom"/>
          </w:tcPr>
          <w:p w14:paraId="536392C4" w14:textId="77777777" w:rsidR="00E61FA7" w:rsidRPr="000F36B2" w:rsidRDefault="00E61FA7" w:rsidP="00E61FA7">
            <w:pPr>
              <w:spacing w:before="6" w:after="6"/>
              <w:ind w:left="525" w:right="-1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ภายใต้การควบคุมเดียวกัน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025A6C" w14:textId="185346B0" w:rsidR="00E61FA7" w:rsidRPr="004C1FCB" w:rsidRDefault="007D0CB4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C1FCB" w:rsidRPr="004C1F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2B53A652" w14:textId="60DA1197" w:rsidR="00E61FA7" w:rsidRPr="000F36B2" w:rsidRDefault="00E61FA7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205D66" w14:textId="1389AD2C" w:rsidR="00E61FA7" w:rsidRPr="004C1FCB" w:rsidRDefault="007D0CB4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C1FCB" w:rsidRPr="004C1F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4BABE214" w14:textId="28E1AAFE" w:rsidR="00E61FA7" w:rsidRPr="000F36B2" w:rsidRDefault="00E61FA7" w:rsidP="00E61FA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61FA7" w:rsidRPr="000F36B2" w14:paraId="5350B543" w14:textId="77777777" w:rsidTr="008F00A7">
        <w:tc>
          <w:tcPr>
            <w:tcW w:w="3780" w:type="dxa"/>
            <w:vAlign w:val="bottom"/>
          </w:tcPr>
          <w:p w14:paraId="37CBA500" w14:textId="77777777" w:rsidR="00E61FA7" w:rsidRPr="000F36B2" w:rsidRDefault="00E61FA7" w:rsidP="00E61FA7">
            <w:pPr>
              <w:spacing w:before="6" w:after="6"/>
              <w:ind w:left="525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5B483" w14:textId="60DD48F4" w:rsidR="00E61FA7" w:rsidRPr="004C1FCB" w:rsidRDefault="007D0CB4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1FCB" w:rsidRPr="004C1F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6AD252" w14:textId="5C035681" w:rsidR="00E61FA7" w:rsidRPr="00367763" w:rsidRDefault="007D0CB4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61FA7" w:rsidRPr="00AC44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134744" w14:textId="7A3AB63C" w:rsidR="00E61FA7" w:rsidRPr="004C1FCB" w:rsidRDefault="007D0CB4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1FCB" w:rsidRPr="004C1F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A1CD60" w14:textId="1EA60616" w:rsidR="00E61FA7" w:rsidRPr="00367763" w:rsidRDefault="007D0CB4" w:rsidP="00E61FA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7D0C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E61FA7" w:rsidRPr="00AC44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</w:tr>
      <w:tr w:rsidR="00E61FA7" w:rsidRPr="000F36B2" w14:paraId="3BEFF631" w14:textId="77777777" w:rsidTr="008F00A7">
        <w:tc>
          <w:tcPr>
            <w:tcW w:w="3780" w:type="dxa"/>
            <w:vAlign w:val="bottom"/>
          </w:tcPr>
          <w:p w14:paraId="5A46BFED" w14:textId="77777777" w:rsidR="00E61FA7" w:rsidRPr="000F36B2" w:rsidRDefault="00E61FA7" w:rsidP="00E61FA7">
            <w:pPr>
              <w:spacing w:before="6" w:after="6"/>
              <w:ind w:left="52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3DD936" w14:textId="4E7771B7" w:rsidR="00E61FA7" w:rsidRPr="004C1FCB" w:rsidRDefault="007D0CB4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C1FCB" w:rsidRPr="004C1F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2DEF5" w14:textId="6FFDDED2" w:rsidR="00E61FA7" w:rsidRPr="000F36B2" w:rsidRDefault="007D0CB4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61FA7" w:rsidRPr="00AC44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F03DE3" w14:textId="0FFF382D" w:rsidR="00E61FA7" w:rsidRPr="004C1FCB" w:rsidRDefault="007D0CB4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1FCB" w:rsidRPr="004C1F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4C1FCB" w:rsidRPr="004C1F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301FD" w14:textId="0CDB6CF1" w:rsidR="00E61FA7" w:rsidRPr="000F36B2" w:rsidRDefault="007D0CB4" w:rsidP="00E61FA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0C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="00E61FA7" w:rsidRPr="00AC44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</w:tr>
      <w:tr w:rsidR="00E61FA7" w:rsidRPr="000F36B2" w14:paraId="11E4338B" w14:textId="77777777" w:rsidTr="008F00A7">
        <w:tc>
          <w:tcPr>
            <w:tcW w:w="3780" w:type="dxa"/>
            <w:vAlign w:val="bottom"/>
          </w:tcPr>
          <w:p w14:paraId="7FC480E0" w14:textId="77777777" w:rsidR="00E61FA7" w:rsidRPr="000F36B2" w:rsidRDefault="00E61FA7" w:rsidP="00E61FA7">
            <w:pPr>
              <w:spacing w:before="6" w:after="6"/>
              <w:ind w:left="52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9111BA" w14:textId="77777777" w:rsidR="00E61FA7" w:rsidRPr="000F36B2" w:rsidRDefault="00E61FA7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61EC41" w14:textId="77777777" w:rsidR="00E61FA7" w:rsidRPr="000F36B2" w:rsidRDefault="00E61FA7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B151BA" w14:textId="77777777" w:rsidR="00E61FA7" w:rsidRPr="000F36B2" w:rsidRDefault="00E61FA7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993DCB" w14:textId="77777777" w:rsidR="00E61FA7" w:rsidRPr="000F36B2" w:rsidRDefault="00E61FA7" w:rsidP="00E61F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61FA7" w:rsidRPr="000F36B2" w14:paraId="07CFA3A7" w14:textId="77777777" w:rsidTr="008F00A7">
        <w:tc>
          <w:tcPr>
            <w:tcW w:w="3780" w:type="dxa"/>
            <w:vAlign w:val="bottom"/>
          </w:tcPr>
          <w:p w14:paraId="7A9A2812" w14:textId="77777777" w:rsidR="00E61FA7" w:rsidRPr="000F36B2" w:rsidRDefault="00E61FA7" w:rsidP="00E61FA7">
            <w:pPr>
              <w:spacing w:before="6" w:after="6"/>
              <w:ind w:left="52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F36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รายได้ค่าเช่ารับจาก </w:t>
            </w:r>
          </w:p>
          <w:p w14:paraId="0700384F" w14:textId="77777777" w:rsidR="00E61FA7" w:rsidRPr="000F36B2" w:rsidRDefault="00E61FA7" w:rsidP="00E61FA7">
            <w:pPr>
              <w:spacing w:before="6" w:after="6"/>
              <w:ind w:left="52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F36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7CF103" w14:textId="2DF447CA" w:rsidR="00E61FA7" w:rsidRPr="000F36B2" w:rsidRDefault="004C1FCB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A36D06B" w14:textId="34DF299C" w:rsidR="00E61FA7" w:rsidRPr="000F36B2" w:rsidRDefault="00E61FA7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49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E6418E" w14:textId="16F15E82" w:rsidR="00E61FA7" w:rsidRPr="004C1FCB" w:rsidRDefault="007D0CB4" w:rsidP="008B0C2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4C1FCB" w:rsidRPr="004C1F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636DD6A0" w14:textId="33CD806B" w:rsidR="00E61FA7" w:rsidRPr="000F36B2" w:rsidRDefault="007D0CB4" w:rsidP="00E61FA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E61FA7" w:rsidRPr="00AC44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61FA7" w:rsidRPr="000F36B2" w14:paraId="36251DD2" w14:textId="77777777" w:rsidTr="008F00A7">
        <w:tc>
          <w:tcPr>
            <w:tcW w:w="3780" w:type="dxa"/>
            <w:vAlign w:val="bottom"/>
          </w:tcPr>
          <w:p w14:paraId="43C5E3E2" w14:textId="77777777" w:rsidR="00E61FA7" w:rsidRPr="000F36B2" w:rsidRDefault="00E61FA7" w:rsidP="00E61FA7">
            <w:pPr>
              <w:tabs>
                <w:tab w:val="left" w:pos="1243"/>
              </w:tabs>
              <w:spacing w:before="6" w:after="6"/>
              <w:ind w:left="525" w:right="-15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C42102" w14:textId="181EC654" w:rsidR="00E61FA7" w:rsidRPr="004C1FCB" w:rsidRDefault="007D0CB4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4C1FCB" w:rsidRPr="004C1F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32FD48" w14:textId="2A411105" w:rsidR="00E61FA7" w:rsidRPr="000F36B2" w:rsidRDefault="007D0CB4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E61FA7" w:rsidRPr="00AC44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2B6570" w14:textId="176D32FD" w:rsidR="00E61FA7" w:rsidRPr="004C1FCB" w:rsidRDefault="007D0CB4" w:rsidP="008B0C2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 w:rsidR="004C1FCB" w:rsidRPr="004C1F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DF2898" w14:textId="497CF524" w:rsidR="00E61FA7" w:rsidRPr="000F36B2" w:rsidRDefault="007D0CB4" w:rsidP="00E61FA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 w:rsidR="00E61FA7" w:rsidRPr="00AC44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  <w:tr w:rsidR="00E61FA7" w:rsidRPr="000F36B2" w14:paraId="2414DFE5" w14:textId="77777777" w:rsidTr="008F00A7">
        <w:tc>
          <w:tcPr>
            <w:tcW w:w="3780" w:type="dxa"/>
            <w:vAlign w:val="bottom"/>
          </w:tcPr>
          <w:p w14:paraId="48F5E086" w14:textId="77777777" w:rsidR="00E61FA7" w:rsidRPr="000F36B2" w:rsidRDefault="00E61FA7" w:rsidP="00E61FA7">
            <w:pPr>
              <w:spacing w:before="6" w:after="6"/>
              <w:ind w:left="525" w:right="-15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B3495A" w14:textId="5349E2F5" w:rsidR="00E61FA7" w:rsidRPr="000F36B2" w:rsidRDefault="007D0CB4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4C1FCB" w:rsidRPr="004C1F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1BEE9" w14:textId="6ABBEC42" w:rsidR="00E61FA7" w:rsidRPr="000F36B2" w:rsidRDefault="007D0CB4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E61FA7" w:rsidRPr="00AC44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D5D9D7" w14:textId="7C216B24" w:rsidR="00E61FA7" w:rsidRPr="004C1FCB" w:rsidRDefault="007D0CB4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4C1FCB" w:rsidRPr="004C1F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30E36" w14:textId="20CCE941" w:rsidR="00E61FA7" w:rsidRPr="004C1FCB" w:rsidRDefault="007D0CB4" w:rsidP="00E61F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E61FA7" w:rsidRPr="004C1F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</w:tbl>
    <w:p w14:paraId="4FDE2976" w14:textId="77777777" w:rsidR="000A4427" w:rsidRPr="000F36B2" w:rsidRDefault="000A4427" w:rsidP="004701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8E96278" w14:textId="5F387C14" w:rsidR="00083BD3" w:rsidRPr="000F36B2" w:rsidRDefault="007D0CB4" w:rsidP="0099197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D0CB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F62CC4" w:rsidRPr="000F36B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7D0CB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83BD3" w:rsidRPr="000F36B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83BD3" w:rsidRPr="000F36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</w:t>
      </w:r>
      <w:r w:rsidR="00837D4D" w:rsidRPr="000F36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ซื้อสินค้าและ</w:t>
      </w:r>
      <w:r w:rsidR="00083BD3" w:rsidRPr="000F36B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รับบริการ</w:t>
      </w:r>
    </w:p>
    <w:p w14:paraId="4C735DD3" w14:textId="77777777" w:rsidR="00AC52DA" w:rsidRPr="000F36B2" w:rsidRDefault="00AC52DA" w:rsidP="0072123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0E34564" w14:textId="4F1DE5C4" w:rsidR="00AC52DA" w:rsidRPr="000F36B2" w:rsidRDefault="00AC52DA" w:rsidP="00721238">
      <w:pPr>
        <w:ind w:left="540"/>
        <w:jc w:val="thaiDistribute"/>
        <w:rPr>
          <w:rFonts w:ascii="Browallia New" w:eastAsia="SimSun" w:hAnsi="Browallia New" w:cs="Browallia New"/>
          <w:b/>
          <w:bCs/>
          <w:snapToGrid w:val="0"/>
          <w:spacing w:val="-2"/>
          <w:sz w:val="26"/>
          <w:szCs w:val="26"/>
          <w:cs/>
          <w:lang w:val="en-GB" w:eastAsia="th-TH"/>
        </w:rPr>
      </w:pPr>
      <w:r w:rsidRPr="000F36B2">
        <w:rPr>
          <w:rFonts w:ascii="Browallia New" w:eastAsia="SimSun" w:hAnsi="Browallia New" w:cs="Browallia New"/>
          <w:b/>
          <w:bCs/>
          <w:snapToGrid w:val="0"/>
          <w:color w:val="000000"/>
          <w:spacing w:val="-2"/>
          <w:sz w:val="26"/>
          <w:szCs w:val="26"/>
          <w:cs/>
          <w:lang w:val="th-TH" w:eastAsia="th-TH"/>
        </w:rPr>
        <w:t>สำหรับ</w:t>
      </w:r>
      <w:r w:rsidRPr="000F36B2">
        <w:rPr>
          <w:rFonts w:ascii="Browallia New" w:eastAsia="SimSun" w:hAnsi="Browallia New" w:cs="Browallia New"/>
          <w:b/>
          <w:bCs/>
          <w:snapToGrid w:val="0"/>
          <w:spacing w:val="-2"/>
          <w:sz w:val="26"/>
          <w:szCs w:val="26"/>
          <w:cs/>
          <w:lang w:val="th-TH" w:eastAsia="th-TH"/>
        </w:rPr>
        <w:t>งวด</w:t>
      </w:r>
      <w:r w:rsidR="00D4230B">
        <w:rPr>
          <w:rFonts w:ascii="Browallia New" w:eastAsia="SimSun" w:hAnsi="Browallia New" w:cs="Browallia New"/>
          <w:b/>
          <w:bCs/>
          <w:snapToGrid w:val="0"/>
          <w:spacing w:val="-2"/>
          <w:sz w:val="26"/>
          <w:szCs w:val="26"/>
          <w:cs/>
          <w:lang w:val="th-TH" w:eastAsia="th-TH"/>
        </w:rPr>
        <w:t>เก้าเดือน</w:t>
      </w:r>
      <w:r w:rsidRPr="000F36B2">
        <w:rPr>
          <w:rFonts w:ascii="Browallia New" w:eastAsia="SimSun" w:hAnsi="Browallia New" w:cs="Browallia New"/>
          <w:b/>
          <w:bCs/>
          <w:snapToGrid w:val="0"/>
          <w:spacing w:val="-2"/>
          <w:sz w:val="26"/>
          <w:szCs w:val="26"/>
          <w:cs/>
          <w:lang w:val="th-TH" w:eastAsia="th-TH"/>
        </w:rPr>
        <w:t xml:space="preserve">สิ้นสุดวันที่ </w:t>
      </w:r>
      <w:r w:rsidR="007D0CB4" w:rsidRPr="007D0CB4">
        <w:rPr>
          <w:rFonts w:ascii="Browallia New" w:eastAsia="SimSun" w:hAnsi="Browallia New" w:cs="Browallia New"/>
          <w:b/>
          <w:bCs/>
          <w:snapToGrid w:val="0"/>
          <w:spacing w:val="-2"/>
          <w:sz w:val="26"/>
          <w:szCs w:val="26"/>
          <w:lang w:val="en-GB" w:eastAsia="th-TH"/>
        </w:rPr>
        <w:t>30</w:t>
      </w:r>
      <w:r w:rsidR="00D4230B">
        <w:rPr>
          <w:rFonts w:ascii="Browallia New" w:eastAsia="SimSun" w:hAnsi="Browallia New" w:cs="Browallia New"/>
          <w:b/>
          <w:bCs/>
          <w:snapToGrid w:val="0"/>
          <w:spacing w:val="-2"/>
          <w:sz w:val="26"/>
          <w:szCs w:val="26"/>
          <w:lang w:val="en-GB" w:eastAsia="th-TH"/>
        </w:rPr>
        <w:t xml:space="preserve"> </w:t>
      </w:r>
      <w:r w:rsidR="00D4230B">
        <w:rPr>
          <w:rFonts w:ascii="Browallia New" w:eastAsia="SimSun" w:hAnsi="Browallia New" w:cs="Browallia New"/>
          <w:b/>
          <w:bCs/>
          <w:snapToGrid w:val="0"/>
          <w:spacing w:val="-2"/>
          <w:sz w:val="26"/>
          <w:szCs w:val="26"/>
          <w:cs/>
          <w:lang w:val="en-GB" w:eastAsia="th-TH"/>
        </w:rPr>
        <w:t>กันยายน</w:t>
      </w:r>
    </w:p>
    <w:p w14:paraId="29E9C9B9" w14:textId="77777777" w:rsidR="00083BD3" w:rsidRPr="000F36B2" w:rsidRDefault="00083BD3" w:rsidP="0072123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1440"/>
        <w:gridCol w:w="1440"/>
      </w:tblGrid>
      <w:tr w:rsidR="006D4AC0" w:rsidRPr="000F36B2" w14:paraId="697A341D" w14:textId="77777777" w:rsidTr="008F00A7">
        <w:tc>
          <w:tcPr>
            <w:tcW w:w="3780" w:type="dxa"/>
            <w:vAlign w:val="bottom"/>
          </w:tcPr>
          <w:p w14:paraId="08EC811F" w14:textId="77777777" w:rsidR="006D4AC0" w:rsidRPr="000F36B2" w:rsidRDefault="006D4AC0" w:rsidP="00721238">
            <w:pPr>
              <w:pStyle w:val="a3"/>
              <w:spacing w:before="6" w:after="6"/>
              <w:ind w:left="525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2491B" w14:textId="77777777" w:rsidR="006D4AC0" w:rsidRPr="000F36B2" w:rsidRDefault="006D4AC0" w:rsidP="00FF2220">
            <w:pPr>
              <w:spacing w:before="6" w:after="6"/>
              <w:ind w:right="-10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B73E6" w14:textId="77777777" w:rsidR="006D4AC0" w:rsidRPr="000F36B2" w:rsidRDefault="006D4AC0" w:rsidP="00FF2220">
            <w:pPr>
              <w:spacing w:before="6" w:after="6"/>
              <w:ind w:right="-10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D7DC9" w:rsidRPr="000F36B2" w14:paraId="286A22AF" w14:textId="77777777" w:rsidTr="008F00A7">
        <w:tc>
          <w:tcPr>
            <w:tcW w:w="3780" w:type="dxa"/>
            <w:vAlign w:val="bottom"/>
          </w:tcPr>
          <w:p w14:paraId="102E3C84" w14:textId="77777777" w:rsidR="005D7DC9" w:rsidRPr="000F36B2" w:rsidRDefault="005D7DC9" w:rsidP="00721238">
            <w:pPr>
              <w:pStyle w:val="a3"/>
              <w:spacing w:before="6" w:after="6"/>
              <w:ind w:left="525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450B8" w14:textId="77777777" w:rsidR="005D7DC9" w:rsidRPr="000F36B2" w:rsidRDefault="005D7DC9" w:rsidP="005D7DC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298898" w14:textId="77777777" w:rsidR="005D7DC9" w:rsidRPr="000F36B2" w:rsidRDefault="005D7DC9" w:rsidP="005D7DC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D4AC0" w:rsidRPr="000F36B2" w14:paraId="5C0DCF89" w14:textId="77777777" w:rsidTr="008F00A7">
        <w:tc>
          <w:tcPr>
            <w:tcW w:w="3780" w:type="dxa"/>
            <w:vAlign w:val="bottom"/>
          </w:tcPr>
          <w:p w14:paraId="0AC169E5" w14:textId="77777777" w:rsidR="006D4AC0" w:rsidRPr="000F36B2" w:rsidRDefault="006D4AC0" w:rsidP="00721238">
            <w:pPr>
              <w:pStyle w:val="a3"/>
              <w:spacing w:before="6" w:after="6"/>
              <w:ind w:left="525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083342" w14:textId="3C7BDF04" w:rsidR="006D4AC0" w:rsidRPr="000F36B2" w:rsidRDefault="00300FE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7D0CB4" w:rsidRPr="007D0CB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A3463E" w14:textId="3F56B3E7" w:rsidR="006D4AC0" w:rsidRPr="000F36B2" w:rsidRDefault="00300FE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7D0CB4" w:rsidRPr="007D0CB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2564</w:t>
            </w:r>
            <w:r w:rsidRPr="000F36B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CA7524" w14:textId="5015381D" w:rsidR="006D4AC0" w:rsidRPr="000F36B2" w:rsidRDefault="00300FE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7D0CB4" w:rsidRPr="007D0CB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FCBDE5" w14:textId="54312F3B" w:rsidR="006D4AC0" w:rsidRPr="000F36B2" w:rsidRDefault="00300FE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7D0CB4" w:rsidRPr="007D0CB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2564</w:t>
            </w:r>
            <w:r w:rsidRPr="000F36B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6D4AC0" w:rsidRPr="000F36B2" w14:paraId="14BE33C3" w14:textId="77777777" w:rsidTr="008F00A7">
        <w:tc>
          <w:tcPr>
            <w:tcW w:w="3780" w:type="dxa"/>
            <w:vAlign w:val="bottom"/>
          </w:tcPr>
          <w:p w14:paraId="18DF9057" w14:textId="77777777" w:rsidR="006D4AC0" w:rsidRPr="000F36B2" w:rsidRDefault="006D4AC0" w:rsidP="00721238">
            <w:pPr>
              <w:pStyle w:val="a3"/>
              <w:spacing w:before="6" w:after="6"/>
              <w:ind w:left="525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B11DB7" w14:textId="77777777" w:rsidR="006D4AC0" w:rsidRPr="000F36B2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CDD397" w14:textId="77777777" w:rsidR="006D4AC0" w:rsidRPr="000F36B2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3B2718" w14:textId="77777777" w:rsidR="006D4AC0" w:rsidRPr="000F36B2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577206" w14:textId="77777777" w:rsidR="006D4AC0" w:rsidRPr="000F36B2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D4AC0" w:rsidRPr="000F36B2" w14:paraId="3C58739C" w14:textId="77777777" w:rsidTr="008F00A7">
        <w:tc>
          <w:tcPr>
            <w:tcW w:w="3780" w:type="dxa"/>
            <w:vAlign w:val="bottom"/>
          </w:tcPr>
          <w:p w14:paraId="5FD482C0" w14:textId="77777777" w:rsidR="006D4AC0" w:rsidRPr="000F36B2" w:rsidRDefault="000A4427" w:rsidP="00721238">
            <w:pPr>
              <w:spacing w:before="6" w:after="6"/>
              <w:ind w:left="525" w:right="-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ซื้อสินค้าจาก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A8E174" w14:textId="77777777" w:rsidR="006D4AC0" w:rsidRPr="000F36B2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7DE19F3" w14:textId="77777777" w:rsidR="006D4AC0" w:rsidRPr="000F36B2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E964E07" w14:textId="77777777" w:rsidR="006D4AC0" w:rsidRPr="000F36B2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73C38B6" w14:textId="77777777" w:rsidR="006D4AC0" w:rsidRPr="000F36B2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4427" w:rsidRPr="000F36B2" w14:paraId="1D834637" w14:textId="77777777" w:rsidTr="008F00A7">
        <w:tc>
          <w:tcPr>
            <w:tcW w:w="3780" w:type="dxa"/>
            <w:vAlign w:val="bottom"/>
          </w:tcPr>
          <w:p w14:paraId="28580B2E" w14:textId="77777777" w:rsidR="000A4427" w:rsidRPr="000F36B2" w:rsidRDefault="000A4427" w:rsidP="00721238">
            <w:pPr>
              <w:spacing w:before="6" w:after="6"/>
              <w:ind w:left="525" w:right="-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Pr="000F36B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B19F94" w14:textId="5DFF3749" w:rsidR="000A4427" w:rsidRPr="000F36B2" w:rsidRDefault="009E0F6F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D43CFA0" w14:textId="29509961" w:rsidR="000A4427" w:rsidRPr="000F36B2" w:rsidRDefault="00E61FA7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810550" w14:textId="63100BAE" w:rsidR="000A4427" w:rsidRPr="009E0F6F" w:rsidRDefault="007D0CB4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E0F6F" w:rsidRPr="009E0F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9E0F6F" w:rsidRPr="009E0F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40" w:type="dxa"/>
            <w:vAlign w:val="bottom"/>
          </w:tcPr>
          <w:p w14:paraId="09B5C640" w14:textId="1418E2BA" w:rsidR="000A4427" w:rsidRPr="000F36B2" w:rsidRDefault="00E61FA7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0A4427" w:rsidRPr="000F36B2" w14:paraId="66F3CE36" w14:textId="77777777" w:rsidTr="008F00A7">
        <w:tc>
          <w:tcPr>
            <w:tcW w:w="3780" w:type="dxa"/>
            <w:vAlign w:val="bottom"/>
          </w:tcPr>
          <w:p w14:paraId="502971F6" w14:textId="77777777" w:rsidR="000A4427" w:rsidRPr="000F36B2" w:rsidRDefault="000A4427" w:rsidP="00721238">
            <w:pPr>
              <w:spacing w:before="6" w:after="6"/>
              <w:ind w:left="525" w:right="-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05DD3B" w14:textId="77777777" w:rsidR="000A4427" w:rsidRPr="000F36B2" w:rsidRDefault="000A4427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050BBB" w14:textId="77777777" w:rsidR="000A4427" w:rsidRPr="000F36B2" w:rsidRDefault="000A4427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9FE2F9" w14:textId="77777777" w:rsidR="000A4427" w:rsidRPr="000F36B2" w:rsidRDefault="000A4427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D31C5C" w14:textId="77777777" w:rsidR="000A4427" w:rsidRPr="000F36B2" w:rsidRDefault="000A4427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4427" w:rsidRPr="000F36B2" w14:paraId="28B533A1" w14:textId="77777777" w:rsidTr="008F00A7">
        <w:tc>
          <w:tcPr>
            <w:tcW w:w="3780" w:type="dxa"/>
            <w:vAlign w:val="bottom"/>
          </w:tcPr>
          <w:p w14:paraId="323AD0D3" w14:textId="77777777" w:rsidR="000A4427" w:rsidRPr="000F36B2" w:rsidRDefault="000A4427" w:rsidP="00721238">
            <w:pPr>
              <w:spacing w:before="6" w:after="6"/>
              <w:ind w:left="525" w:right="-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ค่าเช่าจ่ายแก่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69F503" w14:textId="77777777" w:rsidR="000A4427" w:rsidRPr="000F36B2" w:rsidRDefault="000A4427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E93D13" w14:textId="77777777" w:rsidR="000A4427" w:rsidRPr="000F36B2" w:rsidRDefault="000A4427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D8B23B" w14:textId="77777777" w:rsidR="000A4427" w:rsidRPr="000F36B2" w:rsidRDefault="000A4427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63A6158" w14:textId="77777777" w:rsidR="000A4427" w:rsidRPr="000F36B2" w:rsidRDefault="000A4427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1FA7" w:rsidRPr="000F36B2" w14:paraId="17D9FAEC" w14:textId="77777777" w:rsidTr="008F00A7">
        <w:tc>
          <w:tcPr>
            <w:tcW w:w="3780" w:type="dxa"/>
            <w:vAlign w:val="bottom"/>
          </w:tcPr>
          <w:p w14:paraId="4A8A65FA" w14:textId="77777777" w:rsidR="00E61FA7" w:rsidRPr="000F36B2" w:rsidRDefault="00E61FA7" w:rsidP="00E61FA7">
            <w:pPr>
              <w:spacing w:before="6" w:after="6"/>
              <w:ind w:left="525" w:right="-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Pr="000F36B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771464" w14:textId="22F8C98E" w:rsidR="00E61FA7" w:rsidRPr="000F36B2" w:rsidRDefault="009E0F6F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55621BD" w14:textId="7AB7AC88" w:rsidR="00E61FA7" w:rsidRPr="000F36B2" w:rsidRDefault="00E61FA7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449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59083B" w14:textId="17FDF385" w:rsidR="00E61FA7" w:rsidRPr="009E0F6F" w:rsidRDefault="007D0CB4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9E0F6F" w:rsidRPr="009E0F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69D9E97" w14:textId="4D2BE688" w:rsidR="00E61FA7" w:rsidRPr="000F36B2" w:rsidRDefault="007D0CB4" w:rsidP="00E61F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0C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E61FA7" w:rsidRPr="00AC44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61FA7" w:rsidRPr="000F36B2" w14:paraId="29E9A10F" w14:textId="77777777" w:rsidTr="008F00A7">
        <w:tc>
          <w:tcPr>
            <w:tcW w:w="3780" w:type="dxa"/>
            <w:vAlign w:val="bottom"/>
          </w:tcPr>
          <w:p w14:paraId="207BF126" w14:textId="77777777" w:rsidR="00E61FA7" w:rsidRPr="000F36B2" w:rsidRDefault="00E61FA7" w:rsidP="00E61FA7">
            <w:pPr>
              <w:spacing w:before="6" w:after="6"/>
              <w:ind w:left="52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F36B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DF083C" w14:textId="3D5924DA" w:rsidR="00E61FA7" w:rsidRPr="000F36B2" w:rsidRDefault="009E0F6F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4BBFF1" w14:textId="78A9AD6F" w:rsidR="00E61FA7" w:rsidRPr="000F36B2" w:rsidRDefault="007D0CB4" w:rsidP="008B0C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E61FA7" w:rsidRPr="00AC44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0F215E" w14:textId="12BE81C1" w:rsidR="00E61FA7" w:rsidRPr="009E0F6F" w:rsidRDefault="009E0F6F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F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80026B" w14:textId="6E7B6C07" w:rsidR="00E61FA7" w:rsidRPr="000F36B2" w:rsidRDefault="007D0CB4" w:rsidP="00E61F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D0C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E61FA7" w:rsidRPr="00AC44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</w:p>
        </w:tc>
      </w:tr>
      <w:tr w:rsidR="00E61FA7" w:rsidRPr="000F36B2" w14:paraId="26A9BB6A" w14:textId="77777777" w:rsidTr="008F00A7">
        <w:tc>
          <w:tcPr>
            <w:tcW w:w="3780" w:type="dxa"/>
            <w:vAlign w:val="bottom"/>
          </w:tcPr>
          <w:p w14:paraId="02D47C4B" w14:textId="77777777" w:rsidR="00E61FA7" w:rsidRPr="000F36B2" w:rsidRDefault="00E61FA7" w:rsidP="00E61FA7">
            <w:pPr>
              <w:spacing w:before="6" w:after="6"/>
              <w:ind w:left="52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B0F36F" w14:textId="1FE797FD" w:rsidR="00E61FA7" w:rsidRPr="000F36B2" w:rsidRDefault="009E0F6F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7A6EC" w14:textId="756AC7D2" w:rsidR="00E61FA7" w:rsidRPr="000F36B2" w:rsidRDefault="007D0CB4" w:rsidP="008B0C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E61FA7" w:rsidRPr="00AC44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4B5BB0" w14:textId="71D29615" w:rsidR="00E61FA7" w:rsidRPr="009E0F6F" w:rsidRDefault="007D0CB4" w:rsidP="008B0C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9E0F6F" w:rsidRPr="009E0F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9525E" w14:textId="0FEA4C5A" w:rsidR="00E61FA7" w:rsidRPr="000F36B2" w:rsidRDefault="007D0CB4" w:rsidP="00E61F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D0C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E61FA7" w:rsidRPr="00AC44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</w:p>
        </w:tc>
      </w:tr>
      <w:tr w:rsidR="00E61FA7" w:rsidRPr="000F36B2" w14:paraId="387F04F7" w14:textId="77777777" w:rsidTr="008F00A7">
        <w:tc>
          <w:tcPr>
            <w:tcW w:w="3780" w:type="dxa"/>
            <w:vAlign w:val="bottom"/>
          </w:tcPr>
          <w:p w14:paraId="58878E20" w14:textId="77777777" w:rsidR="00E61FA7" w:rsidRPr="000F36B2" w:rsidRDefault="00E61FA7" w:rsidP="00E61FA7">
            <w:pPr>
              <w:spacing w:before="6" w:after="6"/>
              <w:ind w:left="52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643970" w14:textId="77777777" w:rsidR="00E61FA7" w:rsidRPr="000F36B2" w:rsidRDefault="00E61FA7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FC7966" w14:textId="77777777" w:rsidR="00E61FA7" w:rsidRPr="000F36B2" w:rsidRDefault="00E61FA7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9ED42" w14:textId="77777777" w:rsidR="00E61FA7" w:rsidRPr="009E0F6F" w:rsidRDefault="00E61FA7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9FE773" w14:textId="77777777" w:rsidR="00E61FA7" w:rsidRPr="000F36B2" w:rsidRDefault="00E61FA7" w:rsidP="00E61F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61FA7" w:rsidRPr="000F36B2" w14:paraId="6F16BABA" w14:textId="77777777" w:rsidTr="008F00A7">
        <w:tc>
          <w:tcPr>
            <w:tcW w:w="3780" w:type="dxa"/>
            <w:vAlign w:val="bottom"/>
          </w:tcPr>
          <w:p w14:paraId="7BEE3791" w14:textId="5042E8BC" w:rsidR="00E61FA7" w:rsidRPr="000F36B2" w:rsidRDefault="00E61FA7" w:rsidP="00E61FA7">
            <w:pPr>
              <w:spacing w:before="6" w:after="6"/>
              <w:ind w:left="52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ค่าใช้จ่ายอื่นจ่ายแก่</w:t>
            </w:r>
            <w:r w:rsidRPr="000F36B2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  <w:t xml:space="preserve">   </w:t>
            </w:r>
            <w:r w:rsidRPr="000F36B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D6AC95" w14:textId="38FAF015" w:rsidR="00E61FA7" w:rsidRPr="000F36B2" w:rsidRDefault="009E0F6F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2A7DA85" w14:textId="46257789" w:rsidR="00E61FA7" w:rsidRPr="000F36B2" w:rsidRDefault="007D0CB4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E61FA7" w:rsidRPr="00AC44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770D0A" w14:textId="0DD92222" w:rsidR="00E61FA7" w:rsidRPr="009E0F6F" w:rsidRDefault="009E0F6F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F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E3C019D" w14:textId="6F3AC67D" w:rsidR="00E61FA7" w:rsidRPr="000F36B2" w:rsidRDefault="007D0CB4" w:rsidP="00E61F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E61FA7" w:rsidRPr="00AC44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606517A" w14:textId="77777777" w:rsidR="005C64AE" w:rsidRPr="000F36B2" w:rsidRDefault="008F00A7" w:rsidP="004701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4B70A257" w14:textId="1D596E06" w:rsidR="00AF21AF" w:rsidRPr="000F36B2" w:rsidRDefault="007D0CB4" w:rsidP="00AF21AF">
      <w:pPr>
        <w:tabs>
          <w:tab w:val="left" w:pos="1134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D0CB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AF21AF" w:rsidRPr="000F36B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7D0CB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F21AF" w:rsidRPr="000F36B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ยอดค้างชำระที่เกิดจากการซื้อขายสินค้าและบริการ</w:t>
      </w:r>
    </w:p>
    <w:p w14:paraId="3B10C876" w14:textId="77777777" w:rsidR="009D5D6B" w:rsidRPr="000F36B2" w:rsidRDefault="009D5D6B" w:rsidP="0099197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56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83"/>
        <w:gridCol w:w="1667"/>
        <w:gridCol w:w="1472"/>
        <w:gridCol w:w="1699"/>
        <w:gridCol w:w="1440"/>
      </w:tblGrid>
      <w:tr w:rsidR="006D4AC0" w:rsidRPr="000F36B2" w14:paraId="7AD38215" w14:textId="77777777" w:rsidTr="006B2E5C">
        <w:tc>
          <w:tcPr>
            <w:tcW w:w="3283" w:type="dxa"/>
            <w:vAlign w:val="bottom"/>
          </w:tcPr>
          <w:p w14:paraId="0DE71D14" w14:textId="77777777" w:rsidR="006D4AC0" w:rsidRPr="000F36B2" w:rsidRDefault="006D4AC0" w:rsidP="006B2E5C">
            <w:pPr>
              <w:pStyle w:val="a3"/>
              <w:spacing w:before="6" w:after="6"/>
              <w:ind w:left="52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1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3434E" w14:textId="77777777" w:rsidR="006D4AC0" w:rsidRPr="000F36B2" w:rsidRDefault="006D4AC0" w:rsidP="00FF2220">
            <w:pPr>
              <w:spacing w:before="6" w:after="6"/>
              <w:ind w:right="-10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A0CA1" w14:textId="77777777" w:rsidR="006D4AC0" w:rsidRPr="000F36B2" w:rsidRDefault="006D4AC0" w:rsidP="00FF2220">
            <w:pPr>
              <w:spacing w:before="6" w:after="6"/>
              <w:ind w:right="-10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6D4AC0" w:rsidRPr="000F36B2" w14:paraId="409C2AED" w14:textId="77777777" w:rsidTr="006B2E5C">
        <w:tc>
          <w:tcPr>
            <w:tcW w:w="3283" w:type="dxa"/>
            <w:vAlign w:val="bottom"/>
          </w:tcPr>
          <w:p w14:paraId="1F325ABD" w14:textId="77777777" w:rsidR="006D4AC0" w:rsidRPr="000F36B2" w:rsidRDefault="006D4AC0" w:rsidP="006B2E5C">
            <w:pPr>
              <w:pStyle w:val="a3"/>
              <w:spacing w:before="6" w:after="6"/>
              <w:ind w:left="52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  <w:vAlign w:val="bottom"/>
          </w:tcPr>
          <w:p w14:paraId="69CFC8EB" w14:textId="77777777" w:rsidR="006D4AC0" w:rsidRPr="000F36B2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14:paraId="635BCB6A" w14:textId="77777777" w:rsidR="006D4AC0" w:rsidRPr="000F36B2" w:rsidRDefault="006D4AC0" w:rsidP="00FF2220">
            <w:pPr>
              <w:spacing w:before="6" w:after="6"/>
              <w:ind w:right="-10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53979EDD" w14:textId="77777777" w:rsidR="006D4AC0" w:rsidRPr="000F36B2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B659B3" w14:textId="77777777" w:rsidR="006D4AC0" w:rsidRPr="000F36B2" w:rsidRDefault="006D4AC0" w:rsidP="00FF2220">
            <w:pPr>
              <w:spacing w:before="6" w:after="6"/>
              <w:ind w:right="-10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6D4AC0" w:rsidRPr="000F36B2" w14:paraId="5DBB2E79" w14:textId="77777777" w:rsidTr="006B2E5C">
        <w:tc>
          <w:tcPr>
            <w:tcW w:w="3283" w:type="dxa"/>
            <w:vAlign w:val="bottom"/>
          </w:tcPr>
          <w:p w14:paraId="4227AC86" w14:textId="77777777" w:rsidR="006D4AC0" w:rsidRPr="000F36B2" w:rsidRDefault="006D4AC0" w:rsidP="006B2E5C">
            <w:pPr>
              <w:pStyle w:val="a3"/>
              <w:spacing w:before="6" w:after="6"/>
              <w:ind w:left="52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67" w:type="dxa"/>
            <w:vAlign w:val="bottom"/>
          </w:tcPr>
          <w:p w14:paraId="07127623" w14:textId="474CE9F2" w:rsidR="006D4AC0" w:rsidRPr="000F36B2" w:rsidRDefault="007D0CB4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7D0CB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D4230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D4230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72" w:type="dxa"/>
            <w:vAlign w:val="bottom"/>
          </w:tcPr>
          <w:p w14:paraId="6A4ACDF1" w14:textId="60C2B744" w:rsidR="006D4AC0" w:rsidRPr="000F36B2" w:rsidRDefault="007D0CB4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6D4AC0" w:rsidRPr="000F36B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699" w:type="dxa"/>
            <w:vAlign w:val="bottom"/>
          </w:tcPr>
          <w:p w14:paraId="52CB7D5A" w14:textId="2434D1ED" w:rsidR="006D4AC0" w:rsidRPr="000F36B2" w:rsidRDefault="007D0CB4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7D0CB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D4230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D4230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394C7A0" w14:textId="7EE0A9B5" w:rsidR="006D4AC0" w:rsidRPr="000F36B2" w:rsidRDefault="007D0CB4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6D4AC0" w:rsidRPr="000F36B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D4AC0" w:rsidRPr="000F36B2" w14:paraId="4C5C1E57" w14:textId="77777777" w:rsidTr="006B2E5C">
        <w:tc>
          <w:tcPr>
            <w:tcW w:w="3283" w:type="dxa"/>
            <w:vAlign w:val="bottom"/>
          </w:tcPr>
          <w:p w14:paraId="70F2C0A1" w14:textId="77777777" w:rsidR="006D4AC0" w:rsidRPr="000F36B2" w:rsidRDefault="006D4AC0" w:rsidP="006B2E5C">
            <w:pPr>
              <w:pStyle w:val="a3"/>
              <w:spacing w:before="6" w:after="6"/>
              <w:ind w:left="52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67" w:type="dxa"/>
            <w:vAlign w:val="bottom"/>
          </w:tcPr>
          <w:p w14:paraId="2BD4D72D" w14:textId="3F6BB613" w:rsidR="006D4AC0" w:rsidRPr="000F36B2" w:rsidRDefault="00300FE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7D0CB4" w:rsidRPr="007D0CB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72" w:type="dxa"/>
            <w:vAlign w:val="bottom"/>
          </w:tcPr>
          <w:p w14:paraId="1F4FA866" w14:textId="613883AC" w:rsidR="006D4AC0" w:rsidRPr="000F36B2" w:rsidRDefault="00300FE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7D0CB4" w:rsidRPr="007D0CB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2564</w:t>
            </w:r>
            <w:r w:rsidRPr="000F36B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699" w:type="dxa"/>
            <w:vAlign w:val="bottom"/>
          </w:tcPr>
          <w:p w14:paraId="4DFC1CBB" w14:textId="03F38368" w:rsidR="006D4AC0" w:rsidRPr="000F36B2" w:rsidRDefault="00300FE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7D0CB4" w:rsidRPr="007D0CB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5BE71D4E" w14:textId="47CB4240" w:rsidR="006D4AC0" w:rsidRPr="000F36B2" w:rsidRDefault="00300FE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7D0CB4" w:rsidRPr="007D0CB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2564</w:t>
            </w:r>
            <w:r w:rsidRPr="000F36B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6D4AC0" w:rsidRPr="000F36B2" w14:paraId="65DA4EA7" w14:textId="77777777" w:rsidTr="006B2E5C">
        <w:tc>
          <w:tcPr>
            <w:tcW w:w="3283" w:type="dxa"/>
            <w:vAlign w:val="bottom"/>
          </w:tcPr>
          <w:p w14:paraId="0504C3C1" w14:textId="77777777" w:rsidR="006D4AC0" w:rsidRPr="000F36B2" w:rsidRDefault="006D4AC0" w:rsidP="006B2E5C">
            <w:pPr>
              <w:pStyle w:val="a3"/>
              <w:spacing w:before="6" w:after="6"/>
              <w:ind w:left="52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67" w:type="dxa"/>
            <w:tcBorders>
              <w:bottom w:val="single" w:sz="4" w:space="0" w:color="auto"/>
            </w:tcBorders>
            <w:vAlign w:val="bottom"/>
          </w:tcPr>
          <w:p w14:paraId="22D675EB" w14:textId="77777777" w:rsidR="006D4AC0" w:rsidRPr="000F36B2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vAlign w:val="bottom"/>
          </w:tcPr>
          <w:p w14:paraId="187671B2" w14:textId="77777777" w:rsidR="006D4AC0" w:rsidRPr="000F36B2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12F46B6B" w14:textId="77777777" w:rsidR="006D4AC0" w:rsidRPr="000F36B2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C9B2B9" w14:textId="77777777" w:rsidR="006D4AC0" w:rsidRPr="000F36B2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E46DE" w:rsidRPr="000F36B2" w14:paraId="78E85279" w14:textId="77777777" w:rsidTr="00EF4669">
        <w:tc>
          <w:tcPr>
            <w:tcW w:w="3283" w:type="dxa"/>
            <w:vAlign w:val="bottom"/>
          </w:tcPr>
          <w:p w14:paraId="63525616" w14:textId="77777777" w:rsidR="000E46DE" w:rsidRPr="000F36B2" w:rsidRDefault="000E46DE" w:rsidP="00EF4669">
            <w:pPr>
              <w:tabs>
                <w:tab w:val="left" w:pos="1987"/>
              </w:tabs>
              <w:spacing w:before="6" w:after="6"/>
              <w:ind w:left="52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67" w:type="dxa"/>
            <w:shd w:val="clear" w:color="auto" w:fill="FAFAFA"/>
            <w:vAlign w:val="bottom"/>
          </w:tcPr>
          <w:p w14:paraId="68BD7031" w14:textId="77777777" w:rsidR="000E46DE" w:rsidRDefault="000E46DE" w:rsidP="000718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2" w:type="dxa"/>
            <w:vAlign w:val="bottom"/>
          </w:tcPr>
          <w:p w14:paraId="4685FEB6" w14:textId="77777777" w:rsidR="000E46DE" w:rsidRPr="000F36B2" w:rsidRDefault="000E46DE" w:rsidP="000718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99" w:type="dxa"/>
            <w:shd w:val="clear" w:color="auto" w:fill="FAFAFA"/>
            <w:vAlign w:val="bottom"/>
          </w:tcPr>
          <w:p w14:paraId="1D897013" w14:textId="77777777" w:rsidR="000E46DE" w:rsidRPr="007D0CB4" w:rsidRDefault="000E46DE" w:rsidP="000718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C9D4838" w14:textId="77777777" w:rsidR="000E46DE" w:rsidRDefault="000E46DE" w:rsidP="000718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71898" w:rsidRPr="000F36B2" w14:paraId="5B95CEA4" w14:textId="77777777" w:rsidTr="00EF4669">
        <w:tc>
          <w:tcPr>
            <w:tcW w:w="3283" w:type="dxa"/>
            <w:vAlign w:val="bottom"/>
          </w:tcPr>
          <w:p w14:paraId="6FD78B99" w14:textId="6131FA6B" w:rsidR="00071898" w:rsidRPr="000F36B2" w:rsidRDefault="00BC40CB" w:rsidP="00EF4669">
            <w:pPr>
              <w:tabs>
                <w:tab w:val="left" w:pos="1987"/>
              </w:tabs>
              <w:spacing w:before="6" w:after="6"/>
              <w:ind w:left="52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  <w:r w:rsidR="00071898"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EF4669"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บริษัทย่อ</w:t>
            </w:r>
            <w:r w:rsidR="00EF4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ย</w:t>
            </w:r>
          </w:p>
        </w:tc>
        <w:tc>
          <w:tcPr>
            <w:tcW w:w="1667" w:type="dxa"/>
            <w:shd w:val="clear" w:color="auto" w:fill="FAFAFA"/>
            <w:vAlign w:val="bottom"/>
          </w:tcPr>
          <w:p w14:paraId="3B136C7D" w14:textId="20E0FE46" w:rsidR="00071898" w:rsidRPr="000F36B2" w:rsidRDefault="009E0F6F" w:rsidP="000718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72" w:type="dxa"/>
            <w:vAlign w:val="bottom"/>
          </w:tcPr>
          <w:p w14:paraId="7335C435" w14:textId="77777777" w:rsidR="00071898" w:rsidRPr="000F36B2" w:rsidRDefault="00BC40CB" w:rsidP="000718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70B52C6C" w14:textId="06048BED" w:rsidR="00071898" w:rsidRPr="000F36B2" w:rsidRDefault="007D0CB4" w:rsidP="000718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9E0F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vAlign w:val="bottom"/>
          </w:tcPr>
          <w:p w14:paraId="71761F25" w14:textId="60D14FEE" w:rsidR="00071898" w:rsidRPr="000F36B2" w:rsidRDefault="00EF4669" w:rsidP="000718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A4427" w:rsidRPr="000F36B2" w14:paraId="3C57FE5D" w14:textId="77777777" w:rsidTr="006B2E5C">
        <w:tc>
          <w:tcPr>
            <w:tcW w:w="3283" w:type="dxa"/>
            <w:vAlign w:val="bottom"/>
          </w:tcPr>
          <w:p w14:paraId="5293CC18" w14:textId="7E9EE6A2" w:rsidR="000A4427" w:rsidRPr="000F36B2" w:rsidRDefault="000A4427" w:rsidP="006B2E5C">
            <w:pPr>
              <w:ind w:left="52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  <w:r w:rsidR="00EF4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EF4669"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667" w:type="dxa"/>
            <w:shd w:val="clear" w:color="auto" w:fill="FAFAFA"/>
            <w:vAlign w:val="bottom"/>
          </w:tcPr>
          <w:p w14:paraId="0B099F32" w14:textId="02561103" w:rsidR="000A4427" w:rsidRPr="000F36B2" w:rsidRDefault="00EF4669" w:rsidP="006B2E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72" w:type="dxa"/>
            <w:vAlign w:val="bottom"/>
          </w:tcPr>
          <w:p w14:paraId="0B2CF8EA" w14:textId="73B31C12" w:rsidR="000A4427" w:rsidRPr="000F36B2" w:rsidRDefault="00EF4669" w:rsidP="006B2E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5755E1E1" w14:textId="6860AABD" w:rsidR="000A4427" w:rsidRPr="000F36B2" w:rsidRDefault="007D0CB4" w:rsidP="006B2E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F46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EF46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vAlign w:val="bottom"/>
          </w:tcPr>
          <w:p w14:paraId="14C74969" w14:textId="58F43F2B" w:rsidR="000A4427" w:rsidRPr="000F36B2" w:rsidRDefault="00EF4669" w:rsidP="006B2E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2774A" w:rsidRPr="000F36B2" w14:paraId="608CD6EF" w14:textId="77777777" w:rsidTr="006B2E5C">
        <w:tc>
          <w:tcPr>
            <w:tcW w:w="3283" w:type="dxa"/>
            <w:vAlign w:val="bottom"/>
          </w:tcPr>
          <w:p w14:paraId="5B4CFD07" w14:textId="695BB004" w:rsidR="0012774A" w:rsidRPr="000F36B2" w:rsidRDefault="0012774A" w:rsidP="006B2E5C">
            <w:pPr>
              <w:tabs>
                <w:tab w:val="left" w:pos="1987"/>
              </w:tabs>
              <w:spacing w:before="6" w:after="6"/>
              <w:ind w:left="52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เจ้าหนี้อื่น</w:t>
            </w:r>
            <w:r w:rsidR="00EF4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3419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EF4669"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667" w:type="dxa"/>
            <w:shd w:val="clear" w:color="auto" w:fill="FAFAFA"/>
            <w:vAlign w:val="bottom"/>
          </w:tcPr>
          <w:p w14:paraId="3393CF02" w14:textId="3AD7610E" w:rsidR="0012774A" w:rsidRPr="000F36B2" w:rsidRDefault="00EF4669" w:rsidP="0012774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72" w:type="dxa"/>
            <w:vAlign w:val="bottom"/>
          </w:tcPr>
          <w:p w14:paraId="487954EB" w14:textId="3948C20B" w:rsidR="0012774A" w:rsidRPr="000F36B2" w:rsidRDefault="00EF4669" w:rsidP="001277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71BBA95D" w14:textId="2BD0C5B4" w:rsidR="0012774A" w:rsidRPr="000F36B2" w:rsidRDefault="00EF4669" w:rsidP="001277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75D4780" w14:textId="4115075B" w:rsidR="0012774A" w:rsidRPr="000F36B2" w:rsidRDefault="007D0CB4" w:rsidP="001277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EF46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</w:tbl>
    <w:p w14:paraId="6825C8ED" w14:textId="77777777" w:rsidR="00A2188A" w:rsidRPr="000F36B2" w:rsidRDefault="00A2188A" w:rsidP="0099197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C9A0C4F" w14:textId="163BBE49" w:rsidR="009D5D6B" w:rsidRPr="000F36B2" w:rsidRDefault="007D0CB4" w:rsidP="00991975">
      <w:pPr>
        <w:tabs>
          <w:tab w:val="left" w:pos="1134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D0CB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9D5D6B" w:rsidRPr="000F36B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7D0CB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D5D6B" w:rsidRPr="000F36B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0CD6EEDF" w14:textId="77777777" w:rsidR="009D5D6B" w:rsidRPr="000F36B2" w:rsidRDefault="009D5D6B" w:rsidP="0099197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C968F05" w14:textId="51E5673D" w:rsidR="00A5751C" w:rsidRPr="000F36B2" w:rsidRDefault="00861B0A" w:rsidP="00EC36CB">
      <w:pPr>
        <w:ind w:left="539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</w:pPr>
      <w:r w:rsidRPr="000F36B2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ผู้บริหารสำคัญของบริษัท รวมถึงกรรมการ (ไม่ว่าจะทำหน้าที่ในระดับบริหารหรือไม่) </w:t>
      </w:r>
      <w:r w:rsidR="001820E8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GB"/>
        </w:rPr>
        <w:t>และ</w:t>
      </w:r>
      <w:r w:rsidR="00404AEA" w:rsidRPr="000F36B2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คณะผู้บริหารระดับสูง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ค่าตอบแทนที่จ่ายหรือค้างจ่ายสำหรับผู้บริหารสำคัญของกิจการ</w:t>
      </w:r>
      <w:r w:rsidRPr="000F36B2">
        <w:rPr>
          <w:rFonts w:ascii="Browallia New" w:hAnsi="Browallia New" w:cs="Browallia New"/>
          <w:sz w:val="26"/>
          <w:szCs w:val="26"/>
          <w:cs/>
          <w:lang w:val="en-GB"/>
        </w:rPr>
        <w:t>สำหรับงวด</w:t>
      </w:r>
      <w:r w:rsidR="00D4230B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0F36B2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7D0CB4" w:rsidRPr="007D0CB4">
        <w:rPr>
          <w:rFonts w:ascii="Browallia New" w:hAnsi="Browallia New" w:cs="Browallia New"/>
          <w:sz w:val="26"/>
          <w:szCs w:val="26"/>
          <w:lang w:val="en-GB"/>
        </w:rPr>
        <w:t>30</w:t>
      </w:r>
      <w:r w:rsidR="00D4230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230B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300FE6"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7D0CB4" w:rsidRPr="007D0CB4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300FE6"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7D0CB4" w:rsidRPr="007D0CB4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="00300FE6"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E46D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มีรายละเอียดดังนี้</w:t>
      </w:r>
    </w:p>
    <w:p w14:paraId="26F97A86" w14:textId="77777777" w:rsidR="00E362DF" w:rsidRPr="000F36B2" w:rsidRDefault="00E362DF" w:rsidP="00E362D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548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408"/>
        <w:gridCol w:w="1570"/>
        <w:gridCol w:w="1570"/>
      </w:tblGrid>
      <w:tr w:rsidR="00FA0828" w:rsidRPr="000F36B2" w14:paraId="3E9C248F" w14:textId="77777777" w:rsidTr="00CE72B6">
        <w:trPr>
          <w:cantSplit/>
        </w:trPr>
        <w:tc>
          <w:tcPr>
            <w:tcW w:w="6408" w:type="dxa"/>
            <w:vAlign w:val="bottom"/>
          </w:tcPr>
          <w:p w14:paraId="4BDE3A00" w14:textId="77777777" w:rsidR="00FA0828" w:rsidRPr="000F36B2" w:rsidRDefault="00FA0828" w:rsidP="00FF2220">
            <w:pPr>
              <w:spacing w:before="6" w:after="6"/>
              <w:ind w:left="527" w:right="-7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3EB3E" w14:textId="77777777" w:rsidR="00FA0828" w:rsidRPr="000F36B2" w:rsidRDefault="00FA0828" w:rsidP="00FF2220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3F4469D0" w14:textId="77777777" w:rsidR="00FA0828" w:rsidRPr="000F36B2" w:rsidRDefault="00FA0828" w:rsidP="00FF2220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A0828" w:rsidRPr="000F36B2" w14:paraId="3640BF02" w14:textId="77777777" w:rsidTr="00CE72B6">
        <w:trPr>
          <w:cantSplit/>
        </w:trPr>
        <w:tc>
          <w:tcPr>
            <w:tcW w:w="6408" w:type="dxa"/>
            <w:vAlign w:val="bottom"/>
          </w:tcPr>
          <w:p w14:paraId="07334D2E" w14:textId="77777777" w:rsidR="00FA0828" w:rsidRPr="000F36B2" w:rsidRDefault="00FA0828" w:rsidP="00FF2220">
            <w:pPr>
              <w:spacing w:before="6" w:after="6"/>
              <w:ind w:left="527" w:right="-7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56249F46" w14:textId="77777777" w:rsidR="00FA0828" w:rsidRPr="000F36B2" w:rsidRDefault="00FA0828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55FF17CC" w14:textId="77777777" w:rsidR="00FA0828" w:rsidRPr="000F36B2" w:rsidRDefault="00FA0828" w:rsidP="00FF2220">
            <w:pPr>
              <w:spacing w:before="6" w:after="6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FA0828" w:rsidRPr="000F36B2" w14:paraId="5C8C32D7" w14:textId="77777777" w:rsidTr="00CE72B6">
        <w:trPr>
          <w:cantSplit/>
        </w:trPr>
        <w:tc>
          <w:tcPr>
            <w:tcW w:w="6408" w:type="dxa"/>
            <w:vAlign w:val="bottom"/>
          </w:tcPr>
          <w:p w14:paraId="6CEC77A8" w14:textId="77777777" w:rsidR="00FA0828" w:rsidRPr="000F36B2" w:rsidRDefault="00FA0828" w:rsidP="00FF2220">
            <w:pPr>
              <w:spacing w:before="6" w:after="6"/>
              <w:ind w:left="527" w:right="-7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0" w:type="dxa"/>
            <w:vAlign w:val="bottom"/>
          </w:tcPr>
          <w:p w14:paraId="46B75042" w14:textId="20BACAD1" w:rsidR="00FA0828" w:rsidRPr="000F36B2" w:rsidRDefault="00300FE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D0CB4"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70" w:type="dxa"/>
            <w:vAlign w:val="bottom"/>
          </w:tcPr>
          <w:p w14:paraId="018EC0EF" w14:textId="547FD69F" w:rsidR="00FA0828" w:rsidRPr="000F36B2" w:rsidRDefault="00300FE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D0CB4"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FA0828" w:rsidRPr="000F36B2" w14:paraId="662450DB" w14:textId="77777777" w:rsidTr="00CE72B6">
        <w:trPr>
          <w:cantSplit/>
        </w:trPr>
        <w:tc>
          <w:tcPr>
            <w:tcW w:w="6408" w:type="dxa"/>
            <w:vAlign w:val="bottom"/>
          </w:tcPr>
          <w:p w14:paraId="09874DC8" w14:textId="77777777" w:rsidR="00FA0828" w:rsidRPr="000F36B2" w:rsidRDefault="00FA0828" w:rsidP="00FF2220">
            <w:pPr>
              <w:spacing w:before="6" w:after="6"/>
              <w:ind w:left="527" w:right="-7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26BFB146" w14:textId="77777777" w:rsidR="00FA0828" w:rsidRPr="000F36B2" w:rsidRDefault="00FA0828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23008613" w14:textId="77777777" w:rsidR="00FA0828" w:rsidRPr="000F36B2" w:rsidRDefault="00FA0828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A0828" w:rsidRPr="000F36B2" w14:paraId="70816196" w14:textId="77777777" w:rsidTr="00CE72B6">
        <w:trPr>
          <w:cantSplit/>
          <w:trHeight w:val="99"/>
        </w:trPr>
        <w:tc>
          <w:tcPr>
            <w:tcW w:w="6408" w:type="dxa"/>
          </w:tcPr>
          <w:p w14:paraId="1A3EC61D" w14:textId="77777777" w:rsidR="00FA0828" w:rsidRPr="000F36B2" w:rsidRDefault="00FA0828" w:rsidP="00FF2220">
            <w:pPr>
              <w:spacing w:before="6" w:after="6"/>
              <w:ind w:left="527" w:right="-71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FAFAFA"/>
          </w:tcPr>
          <w:p w14:paraId="7543173B" w14:textId="77777777" w:rsidR="00FA0828" w:rsidRPr="000F36B2" w:rsidRDefault="00FA0828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29DF2454" w14:textId="77777777" w:rsidR="00FA0828" w:rsidRPr="000F36B2" w:rsidRDefault="00FA0828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61FA7" w:rsidRPr="000F36B2" w14:paraId="303872B6" w14:textId="77777777" w:rsidTr="00CE72B6">
        <w:trPr>
          <w:cantSplit/>
          <w:trHeight w:val="99"/>
        </w:trPr>
        <w:tc>
          <w:tcPr>
            <w:tcW w:w="6408" w:type="dxa"/>
          </w:tcPr>
          <w:p w14:paraId="2E89A4BD" w14:textId="77777777" w:rsidR="00E61FA7" w:rsidRPr="000F36B2" w:rsidRDefault="00E61FA7" w:rsidP="00E61FA7">
            <w:pPr>
              <w:spacing w:before="6" w:after="6"/>
              <w:ind w:left="527" w:right="-7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7181BA34" w14:textId="44B59C1D" w:rsidR="00E61FA7" w:rsidRPr="009E0F6F" w:rsidRDefault="007D0CB4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9E0F6F" w:rsidRPr="009E0F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="009E0F6F" w:rsidRPr="009E0F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570" w:type="dxa"/>
            <w:vAlign w:val="bottom"/>
          </w:tcPr>
          <w:p w14:paraId="18D14B0A" w14:textId="18A46824" w:rsidR="00E61FA7" w:rsidRPr="000F36B2" w:rsidRDefault="007D0CB4" w:rsidP="00E61F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8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9,673,092</w:t>
            </w:r>
          </w:p>
        </w:tc>
      </w:tr>
      <w:tr w:rsidR="00E61FA7" w:rsidRPr="000F36B2" w14:paraId="5AD9820C" w14:textId="77777777" w:rsidTr="00CE72B6">
        <w:trPr>
          <w:cantSplit/>
          <w:trHeight w:val="171"/>
        </w:trPr>
        <w:tc>
          <w:tcPr>
            <w:tcW w:w="6408" w:type="dxa"/>
          </w:tcPr>
          <w:p w14:paraId="00956CD0" w14:textId="77777777" w:rsidR="00E61FA7" w:rsidRPr="000F36B2" w:rsidRDefault="00E61FA7" w:rsidP="00E61FA7">
            <w:pPr>
              <w:spacing w:before="6" w:after="6"/>
              <w:ind w:left="5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7C1FFB" w14:textId="693EF266" w:rsidR="00E61FA7" w:rsidRPr="009E0F6F" w:rsidRDefault="007D0CB4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9E0F6F" w:rsidRPr="009E0F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57E3D7C5" w14:textId="7B71C424" w:rsidR="00E61FA7" w:rsidRPr="000F36B2" w:rsidRDefault="007D0CB4" w:rsidP="00E61F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="00E61FA7" w:rsidRPr="00AC44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</w:tr>
      <w:tr w:rsidR="00E61FA7" w:rsidRPr="000F36B2" w14:paraId="3136E53E" w14:textId="77777777" w:rsidTr="00CE72B6">
        <w:trPr>
          <w:cantSplit/>
          <w:trHeight w:val="171"/>
        </w:trPr>
        <w:tc>
          <w:tcPr>
            <w:tcW w:w="6408" w:type="dxa"/>
          </w:tcPr>
          <w:p w14:paraId="655EEC43" w14:textId="77777777" w:rsidR="00E61FA7" w:rsidRPr="000F36B2" w:rsidRDefault="00E61FA7" w:rsidP="00E61FA7">
            <w:pPr>
              <w:spacing w:before="6" w:after="6"/>
              <w:ind w:left="5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9AA162" w14:textId="4BCE5040" w:rsidR="00E61FA7" w:rsidRPr="009E0F6F" w:rsidRDefault="007D0CB4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9E0F6F" w:rsidRPr="009E0F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="009E0F6F" w:rsidRPr="009E0F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DD451" w14:textId="681C393F" w:rsidR="00E61FA7" w:rsidRPr="000F36B2" w:rsidRDefault="0028245A" w:rsidP="00E61F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20,000,603</w:t>
            </w:r>
          </w:p>
        </w:tc>
      </w:tr>
    </w:tbl>
    <w:p w14:paraId="22054FBF" w14:textId="77777777" w:rsidR="00367763" w:rsidRDefault="00367763" w:rsidP="00EC36CB">
      <w:pPr>
        <w:tabs>
          <w:tab w:val="left" w:pos="1134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0D10C28" w14:textId="77777777" w:rsidR="00D82295" w:rsidRPr="000F36B2" w:rsidRDefault="00367763" w:rsidP="00EC36CB">
      <w:pPr>
        <w:tabs>
          <w:tab w:val="left" w:pos="1134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A5626" w:rsidRPr="000F36B2" w14:paraId="6B440F35" w14:textId="77777777" w:rsidTr="009061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CC3618" w14:textId="386090F6" w:rsidR="006A5626" w:rsidRPr="000F36B2" w:rsidRDefault="007D0CB4" w:rsidP="0099197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5" w:name="_Hlk39584974"/>
            <w:r w:rsidRPr="007D0C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6A5626" w:rsidRPr="000F36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A5626" w:rsidRPr="000F36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  <w:bookmarkEnd w:id="5"/>
    </w:tbl>
    <w:p w14:paraId="2D0851F3" w14:textId="77777777" w:rsidR="006A5626" w:rsidRPr="000F36B2" w:rsidRDefault="006A5626" w:rsidP="00991975">
      <w:pPr>
        <w:ind w:firstLine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33CAE1F" w14:textId="3EAF5C08" w:rsidR="00706FB7" w:rsidRPr="000F36B2" w:rsidRDefault="007D0CB4" w:rsidP="0099197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D0CB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706FB7" w:rsidRPr="000F36B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D0CB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06FB7" w:rsidRPr="000F36B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06FB7" w:rsidRPr="000F36B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</w:t>
      </w:r>
      <w:r w:rsidR="00F60063" w:rsidRPr="000F36B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ซื้อ</w:t>
      </w:r>
      <w:r w:rsidR="00706FB7" w:rsidRPr="000F36B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ขายเงินตราต่างประเทศ</w:t>
      </w:r>
      <w:r w:rsidR="00EB72B8" w:rsidRPr="000F36B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ล่วงหน้า</w:t>
      </w:r>
    </w:p>
    <w:p w14:paraId="39F0A2BE" w14:textId="77777777" w:rsidR="00555D82" w:rsidRPr="000F36B2" w:rsidRDefault="00555D82" w:rsidP="0099197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FA037CD" w14:textId="77777777" w:rsidR="00246877" w:rsidRPr="000F36B2" w:rsidRDefault="00246877" w:rsidP="00246877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0F36B2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สัญญาซื้อเงินตราต่างประเทศล่วงหน้า</w:t>
      </w:r>
    </w:p>
    <w:p w14:paraId="20899914" w14:textId="77777777" w:rsidR="00246877" w:rsidRPr="000F36B2" w:rsidRDefault="00246877" w:rsidP="0099197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9C2536E" w14:textId="49E02217" w:rsidR="00706FB7" w:rsidRPr="000F36B2" w:rsidRDefault="00706FB7" w:rsidP="0099197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36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7D0CB4" w:rsidRPr="007D0C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D4230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D4230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Pr="000F36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300FE6" w:rsidRPr="000F36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7D0CB4" w:rsidRPr="007D0C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0F36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วันครบกำหนดชำระเงินของสัญญา</w:t>
      </w:r>
      <w:r w:rsidR="00246877" w:rsidRPr="000F36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ซื้อ</w:t>
      </w:r>
      <w:r w:rsidRPr="000F36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เงินตราต่างประเทศล่วงหน้าที่เปิดสถานะไว้มีอายุ</w:t>
      </w:r>
      <w:r w:rsidR="00246877" w:rsidRPr="000F36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7D0CB4" w:rsidRPr="007D0C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Pr="000F36B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F36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เดือน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9169E7"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(</w:t>
      </w:r>
      <w:r w:rsidR="007D0CB4" w:rsidRPr="007D0CB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9169E7" w:rsidRPr="000F36B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169E7"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300FE6"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7D0CB4" w:rsidRPr="007D0CB4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="009169E7" w:rsidRPr="000F36B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: </w:t>
      </w:r>
      <w:r w:rsidR="00246877"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ไม่มี</w:t>
      </w:r>
      <w:r w:rsidR="009169E7"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) 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จำนวนเงินและอัตราแลกเปลี่ยนตามสัญญามีดังนี้</w:t>
      </w:r>
    </w:p>
    <w:p w14:paraId="0F078186" w14:textId="77777777" w:rsidR="00706FB7" w:rsidRPr="000F36B2" w:rsidRDefault="00706FB7" w:rsidP="0099197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4614" w:type="pct"/>
        <w:tblInd w:w="648" w:type="dxa"/>
        <w:tblLayout w:type="fixed"/>
        <w:tblLook w:val="04A0" w:firstRow="1" w:lastRow="0" w:firstColumn="1" w:lastColumn="0" w:noHBand="0" w:noVBand="1"/>
      </w:tblPr>
      <w:tblGrid>
        <w:gridCol w:w="1831"/>
        <w:gridCol w:w="1181"/>
        <w:gridCol w:w="1186"/>
        <w:gridCol w:w="1181"/>
        <w:gridCol w:w="1186"/>
        <w:gridCol w:w="1181"/>
        <w:gridCol w:w="1173"/>
        <w:gridCol w:w="11"/>
      </w:tblGrid>
      <w:tr w:rsidR="00D42F01" w:rsidRPr="008F00A7" w14:paraId="43919061" w14:textId="77777777" w:rsidTr="00BF53B0">
        <w:trPr>
          <w:gridAfter w:val="1"/>
          <w:wAfter w:w="6" w:type="pct"/>
          <w:trHeight w:val="20"/>
        </w:trPr>
        <w:tc>
          <w:tcPr>
            <w:tcW w:w="1026" w:type="pct"/>
            <w:shd w:val="clear" w:color="auto" w:fill="auto"/>
            <w:vAlign w:val="center"/>
          </w:tcPr>
          <w:p w14:paraId="2E00AE00" w14:textId="77777777" w:rsidR="00D42F01" w:rsidRPr="008F00A7" w:rsidRDefault="00D42F01" w:rsidP="00254C7F">
            <w:pPr>
              <w:spacing w:before="10" w:after="10"/>
              <w:ind w:left="-108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3968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FF1F1" w14:textId="77777777" w:rsidR="00D42F01" w:rsidRPr="008F00A7" w:rsidRDefault="00D42F01" w:rsidP="00254C7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00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 w:rsidR="002D3AB7" w:rsidRPr="008F00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D42F01" w:rsidRPr="008F00A7" w14:paraId="6ED27DDA" w14:textId="77777777" w:rsidTr="00BF53B0">
        <w:trPr>
          <w:trHeight w:val="20"/>
        </w:trPr>
        <w:tc>
          <w:tcPr>
            <w:tcW w:w="1026" w:type="pct"/>
            <w:shd w:val="clear" w:color="auto" w:fill="auto"/>
            <w:vAlign w:val="center"/>
          </w:tcPr>
          <w:p w14:paraId="425CAD62" w14:textId="77777777" w:rsidR="00D42F01" w:rsidRPr="008F00A7" w:rsidRDefault="00D42F01" w:rsidP="00254C7F">
            <w:pPr>
              <w:spacing w:before="10" w:after="10"/>
              <w:ind w:left="-108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7461C3" w14:textId="77777777" w:rsidR="00D42F01" w:rsidRPr="008F00A7" w:rsidRDefault="00D42F01" w:rsidP="00254C7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00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3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77BE3" w14:textId="77777777" w:rsidR="00D42F01" w:rsidRPr="008F00A7" w:rsidRDefault="00D42F01" w:rsidP="00254C7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00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อัตราแลกเปลี่ยนตามสัญญา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B88BA8" w14:textId="77777777" w:rsidR="00D42F01" w:rsidRPr="008F00A7" w:rsidRDefault="00D42F01" w:rsidP="00254C7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F00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 (บาท)</w:t>
            </w:r>
          </w:p>
        </w:tc>
      </w:tr>
      <w:tr w:rsidR="000276EB" w:rsidRPr="008F00A7" w14:paraId="26716011" w14:textId="77777777" w:rsidTr="00BF53B0">
        <w:trPr>
          <w:trHeight w:val="20"/>
        </w:trPr>
        <w:tc>
          <w:tcPr>
            <w:tcW w:w="1026" w:type="pct"/>
            <w:shd w:val="clear" w:color="auto" w:fill="auto"/>
            <w:vAlign w:val="center"/>
          </w:tcPr>
          <w:p w14:paraId="1C32FB86" w14:textId="77777777" w:rsidR="00D42F01" w:rsidRPr="008F00A7" w:rsidRDefault="00D42F01" w:rsidP="00254C7F">
            <w:pPr>
              <w:spacing w:before="10" w:after="10"/>
              <w:ind w:left="-108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809BC" w14:textId="77777777" w:rsidR="00D42F01" w:rsidRPr="008F00A7" w:rsidRDefault="00D42F01" w:rsidP="00254C7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F00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F00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  <w:r w:rsidRPr="008F00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A6B21" w14:textId="77777777" w:rsidR="00D42F01" w:rsidRPr="008F00A7" w:rsidRDefault="00D42F01" w:rsidP="00254C7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F00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F00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  <w:r w:rsidRPr="008F00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CB851" w14:textId="77777777" w:rsidR="00D42F01" w:rsidRPr="008F00A7" w:rsidRDefault="00D42F01" w:rsidP="00254C7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00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F00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  <w:r w:rsidRPr="008F00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7C168" w14:textId="77777777" w:rsidR="00D42F01" w:rsidRPr="008F00A7" w:rsidRDefault="00D42F01" w:rsidP="00254C7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00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F00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  <w:r w:rsidRPr="008F00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83A5A6" w14:textId="77777777" w:rsidR="00D42F01" w:rsidRPr="008F00A7" w:rsidRDefault="00D42F01" w:rsidP="00254C7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00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F00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  <w:r w:rsidRPr="008F00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6964F" w14:textId="77777777" w:rsidR="00D42F01" w:rsidRPr="008F00A7" w:rsidRDefault="00D42F01" w:rsidP="00254C7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F00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F00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  <w:r w:rsidRPr="008F00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276EB" w:rsidRPr="008F00A7" w14:paraId="6654D193" w14:textId="77777777" w:rsidTr="00BF53B0">
        <w:trPr>
          <w:trHeight w:val="20"/>
        </w:trPr>
        <w:tc>
          <w:tcPr>
            <w:tcW w:w="1026" w:type="pct"/>
            <w:shd w:val="clear" w:color="auto" w:fill="auto"/>
            <w:vAlign w:val="center"/>
          </w:tcPr>
          <w:p w14:paraId="667F4051" w14:textId="77777777" w:rsidR="00D42F01" w:rsidRPr="008F00A7" w:rsidRDefault="00D42F01" w:rsidP="00254C7F">
            <w:pPr>
              <w:spacing w:before="10" w:after="10"/>
              <w:ind w:left="-108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3AD362F4" w14:textId="74B9E81B" w:rsidR="00D42F01" w:rsidRPr="008F00A7" w:rsidRDefault="007D0CB4" w:rsidP="00254C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423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23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5A880A53" w14:textId="72439714" w:rsidR="00D42F01" w:rsidRPr="008F00A7" w:rsidRDefault="007D0CB4" w:rsidP="00254C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D0C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2F01" w:rsidRPr="008F00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000EA45" w14:textId="149D3335" w:rsidR="00D42F01" w:rsidRPr="008F00A7" w:rsidRDefault="007D0CB4" w:rsidP="00254C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D0C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423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23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2E2823EC" w14:textId="4BDB24B4" w:rsidR="00D42F01" w:rsidRPr="008F00A7" w:rsidRDefault="007D0CB4" w:rsidP="00254C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D0C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2F01" w:rsidRPr="008F00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4F6D9D1" w14:textId="14C7E806" w:rsidR="00D42F01" w:rsidRPr="008F00A7" w:rsidRDefault="007D0CB4" w:rsidP="00254C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D0C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423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23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662" w:type="pct"/>
            <w:gridSpan w:val="2"/>
            <w:shd w:val="clear" w:color="auto" w:fill="auto"/>
            <w:vAlign w:val="bottom"/>
          </w:tcPr>
          <w:p w14:paraId="1D0F12E6" w14:textId="76179886" w:rsidR="00D42F01" w:rsidRPr="008F00A7" w:rsidRDefault="007D0CB4" w:rsidP="00254C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D0C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2F01" w:rsidRPr="008F00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276EB" w:rsidRPr="008F00A7" w14:paraId="07DF655A" w14:textId="77777777" w:rsidTr="00BF53B0">
        <w:trPr>
          <w:trHeight w:val="20"/>
        </w:trPr>
        <w:tc>
          <w:tcPr>
            <w:tcW w:w="10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F8F44E" w14:textId="77777777" w:rsidR="00D42F01" w:rsidRPr="008F00A7" w:rsidRDefault="00D42F01" w:rsidP="00254C7F">
            <w:pPr>
              <w:spacing w:before="10" w:after="10"/>
              <w:ind w:left="-108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8F00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สกุลเงินต่างประเทศ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C13080" w14:textId="355F26B0" w:rsidR="00D42F01" w:rsidRPr="008F00A7" w:rsidRDefault="00300FE6" w:rsidP="00254C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F00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D0CB4" w:rsidRPr="007D0C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E6204" w14:textId="4A419EDF" w:rsidR="00D42F01" w:rsidRPr="008F00A7" w:rsidRDefault="00300FE6" w:rsidP="00254C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F00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D0CB4" w:rsidRPr="007D0C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  <w:r w:rsidRPr="008F00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B2D9D2" w14:textId="7B67518B" w:rsidR="00D42F01" w:rsidRPr="008F00A7" w:rsidRDefault="00300FE6" w:rsidP="00254C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F00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D0CB4" w:rsidRPr="007D0C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5B00C5" w14:textId="156526BF" w:rsidR="00D42F01" w:rsidRPr="008F00A7" w:rsidRDefault="00300FE6" w:rsidP="00254C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F00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D0CB4" w:rsidRPr="007D0C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  <w:r w:rsidRPr="008F00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393C60" w14:textId="6FDB2430" w:rsidR="00D42F01" w:rsidRPr="008F00A7" w:rsidRDefault="00300FE6" w:rsidP="00254C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F00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D0CB4" w:rsidRPr="007D0C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6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CDFFE8" w14:textId="64DE0A5E" w:rsidR="00D42F01" w:rsidRPr="008F00A7" w:rsidRDefault="00300FE6" w:rsidP="00254C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F00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D0CB4" w:rsidRPr="007D0C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  <w:r w:rsidRPr="008F00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0276EB" w:rsidRPr="008F00A7" w14:paraId="0E2A9A95" w14:textId="77777777" w:rsidTr="00BF53B0">
        <w:trPr>
          <w:trHeight w:val="77"/>
        </w:trPr>
        <w:tc>
          <w:tcPr>
            <w:tcW w:w="10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3FE572" w14:textId="77777777" w:rsidR="00D42F01" w:rsidRPr="008F00A7" w:rsidRDefault="00D42F01" w:rsidP="00254C7F">
            <w:pPr>
              <w:spacing w:before="10" w:after="10"/>
              <w:ind w:left="-10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51FF49" w14:textId="77777777" w:rsidR="00D42F01" w:rsidRPr="008F00A7" w:rsidRDefault="00D42F01" w:rsidP="00254C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BB6830" w14:textId="77777777" w:rsidR="00D42F01" w:rsidRPr="008F00A7" w:rsidRDefault="00D42F01" w:rsidP="00254C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98DD04" w14:textId="77777777" w:rsidR="00D42F01" w:rsidRPr="008F00A7" w:rsidRDefault="00D42F01" w:rsidP="00254C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3CBA6" w14:textId="77777777" w:rsidR="00D42F01" w:rsidRPr="008F00A7" w:rsidRDefault="00D42F01" w:rsidP="00254C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88A067" w14:textId="77777777" w:rsidR="00D42F01" w:rsidRPr="008F00A7" w:rsidRDefault="00D42F01" w:rsidP="00254C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6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7E8E6C" w14:textId="77777777" w:rsidR="00D42F01" w:rsidRPr="008F00A7" w:rsidRDefault="00D42F01" w:rsidP="00254C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BF53B0" w:rsidRPr="008F00A7" w14:paraId="0E72CF4A" w14:textId="77777777" w:rsidTr="00BF53B0">
        <w:trPr>
          <w:trHeight w:val="153"/>
        </w:trPr>
        <w:tc>
          <w:tcPr>
            <w:tcW w:w="1026" w:type="pct"/>
            <w:shd w:val="clear" w:color="auto" w:fill="auto"/>
            <w:vAlign w:val="center"/>
          </w:tcPr>
          <w:p w14:paraId="1378F556" w14:textId="77777777" w:rsidR="00BF53B0" w:rsidRPr="008F00A7" w:rsidRDefault="00246877" w:rsidP="00BF53B0">
            <w:pPr>
              <w:spacing w:before="10" w:after="10"/>
              <w:ind w:left="-108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F00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ยูโร</w:t>
            </w:r>
          </w:p>
        </w:tc>
        <w:tc>
          <w:tcPr>
            <w:tcW w:w="661" w:type="pct"/>
            <w:shd w:val="clear" w:color="auto" w:fill="FAFAFA"/>
          </w:tcPr>
          <w:p w14:paraId="2268A85B" w14:textId="0B39C17E" w:rsidR="00BF53B0" w:rsidRPr="008F00A7" w:rsidRDefault="007D0CB4" w:rsidP="00BF53B0">
            <w:pPr>
              <w:spacing w:before="10" w:after="10"/>
              <w:ind w:left="-10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9E0F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350</w:t>
            </w:r>
            <w:r w:rsidR="009E0F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40F62CF" w14:textId="77777777" w:rsidR="00BF53B0" w:rsidRPr="008F00A7" w:rsidRDefault="00246877" w:rsidP="00BF53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F00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661" w:type="pct"/>
            <w:shd w:val="clear" w:color="auto" w:fill="FAFAFA"/>
            <w:vAlign w:val="center"/>
          </w:tcPr>
          <w:p w14:paraId="7D4E5811" w14:textId="3186330B" w:rsidR="00BF53B0" w:rsidRPr="008F00A7" w:rsidRDefault="007D0CB4" w:rsidP="009E0F6F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36</w:t>
            </w:r>
            <w:r w:rsidR="009E0F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95</w:t>
            </w:r>
            <w:r w:rsidR="009E0F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37</w:t>
            </w:r>
            <w:r w:rsidR="009E0F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53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1957F35" w14:textId="77777777" w:rsidR="00BF53B0" w:rsidRPr="008F00A7" w:rsidRDefault="00246877" w:rsidP="00BF53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F00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661" w:type="pct"/>
            <w:shd w:val="clear" w:color="auto" w:fill="FAFAFA"/>
            <w:vAlign w:val="center"/>
          </w:tcPr>
          <w:p w14:paraId="1F3DF7FC" w14:textId="11BF9CFD" w:rsidR="00BF53B0" w:rsidRPr="008F00A7" w:rsidRDefault="007D0CB4" w:rsidP="00BF53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50</w:t>
            </w:r>
            <w:r w:rsidR="009E0F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145</w:t>
            </w:r>
            <w:r w:rsidR="009E0F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075</w:t>
            </w:r>
          </w:p>
        </w:tc>
        <w:tc>
          <w:tcPr>
            <w:tcW w:w="662" w:type="pct"/>
            <w:gridSpan w:val="2"/>
            <w:shd w:val="clear" w:color="auto" w:fill="auto"/>
            <w:vAlign w:val="center"/>
          </w:tcPr>
          <w:p w14:paraId="275F4F52" w14:textId="77777777" w:rsidR="00BF53B0" w:rsidRPr="008F00A7" w:rsidRDefault="00246877" w:rsidP="00BF53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F00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6586FCD5" w14:textId="77777777" w:rsidR="00A2188A" w:rsidRPr="000F36B2" w:rsidRDefault="00A2188A" w:rsidP="0099197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69E6501" w14:textId="77777777" w:rsidR="00246877" w:rsidRPr="000F36B2" w:rsidRDefault="00246877" w:rsidP="00246877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0F36B2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สัญญาขายเงินตราต่างประเทศล่วงหน้า</w:t>
      </w:r>
    </w:p>
    <w:p w14:paraId="059580E1" w14:textId="77777777" w:rsidR="00246877" w:rsidRPr="000F36B2" w:rsidRDefault="00246877" w:rsidP="0024687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37DDCFA" w14:textId="25BA0D32" w:rsidR="00246877" w:rsidRPr="000F36B2" w:rsidRDefault="00246877" w:rsidP="0024687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36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7D0CB4" w:rsidRPr="007D0C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D4230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D4230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Pr="000F36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7D0CB4" w:rsidRPr="007D0C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0F36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วันครบกำหนดชำระเงินของสัญญาขายเงินตราต่างประเทศล่วงหน้าที่เปิดสถานะไว้มีอายุ </w:t>
      </w:r>
      <w:r w:rsidR="007D0CB4" w:rsidRPr="007D0C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Pr="000F36B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F36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เดือน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(</w:t>
      </w:r>
      <w:r w:rsidR="007D0CB4" w:rsidRPr="007D0CB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0F36B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7D0CB4" w:rsidRPr="007D0CB4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0F36B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: </w:t>
      </w:r>
      <w:r w:rsidR="007D0CB4" w:rsidRPr="007D0CB4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เดือน) จำนวนเงินและอัตราแลกเปลี่ยนตามสัญญามีดังนี้</w:t>
      </w:r>
    </w:p>
    <w:p w14:paraId="1E93473A" w14:textId="77777777" w:rsidR="00246877" w:rsidRPr="000F36B2" w:rsidRDefault="00246877" w:rsidP="0024687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4614" w:type="pct"/>
        <w:tblInd w:w="648" w:type="dxa"/>
        <w:tblLayout w:type="fixed"/>
        <w:tblLook w:val="04A0" w:firstRow="1" w:lastRow="0" w:firstColumn="1" w:lastColumn="0" w:noHBand="0" w:noVBand="1"/>
      </w:tblPr>
      <w:tblGrid>
        <w:gridCol w:w="1831"/>
        <w:gridCol w:w="1181"/>
        <w:gridCol w:w="1186"/>
        <w:gridCol w:w="1181"/>
        <w:gridCol w:w="1186"/>
        <w:gridCol w:w="1181"/>
        <w:gridCol w:w="1173"/>
        <w:gridCol w:w="11"/>
      </w:tblGrid>
      <w:tr w:rsidR="00246877" w:rsidRPr="000F36B2" w14:paraId="32C49F7E" w14:textId="77777777" w:rsidTr="004F5C87">
        <w:trPr>
          <w:gridAfter w:val="1"/>
          <w:wAfter w:w="6" w:type="pct"/>
          <w:trHeight w:val="20"/>
        </w:trPr>
        <w:tc>
          <w:tcPr>
            <w:tcW w:w="1026" w:type="pct"/>
            <w:shd w:val="clear" w:color="auto" w:fill="auto"/>
            <w:vAlign w:val="center"/>
          </w:tcPr>
          <w:p w14:paraId="13203ED6" w14:textId="77777777" w:rsidR="00246877" w:rsidRPr="000F36B2" w:rsidRDefault="00246877" w:rsidP="004F5C87">
            <w:pPr>
              <w:spacing w:before="10" w:after="10"/>
              <w:ind w:left="-108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3968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174526" w14:textId="77777777" w:rsidR="00246877" w:rsidRPr="000F36B2" w:rsidRDefault="00246877" w:rsidP="004F5C87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246877" w:rsidRPr="000F36B2" w14:paraId="5CBE1434" w14:textId="77777777" w:rsidTr="004F5C87">
        <w:trPr>
          <w:trHeight w:val="20"/>
        </w:trPr>
        <w:tc>
          <w:tcPr>
            <w:tcW w:w="1026" w:type="pct"/>
            <w:shd w:val="clear" w:color="auto" w:fill="auto"/>
            <w:vAlign w:val="center"/>
          </w:tcPr>
          <w:p w14:paraId="3C2772B3" w14:textId="77777777" w:rsidR="00246877" w:rsidRPr="000F36B2" w:rsidRDefault="00246877" w:rsidP="004F5C87">
            <w:pPr>
              <w:spacing w:before="10" w:after="10"/>
              <w:ind w:left="-108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81345" w14:textId="77777777" w:rsidR="00246877" w:rsidRPr="000F36B2" w:rsidRDefault="00246877" w:rsidP="004F5C87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3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81A87" w14:textId="77777777" w:rsidR="00246877" w:rsidRPr="000F36B2" w:rsidRDefault="00246877" w:rsidP="004F5C87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อัตราแลกเปลี่ยนตามสัญญา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DE8C6E" w14:textId="77777777" w:rsidR="00246877" w:rsidRPr="000F36B2" w:rsidRDefault="00246877" w:rsidP="004F5C87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 (บาท)</w:t>
            </w:r>
          </w:p>
        </w:tc>
      </w:tr>
      <w:tr w:rsidR="00246877" w:rsidRPr="000F36B2" w14:paraId="170A9646" w14:textId="77777777" w:rsidTr="004F5C87">
        <w:trPr>
          <w:trHeight w:val="20"/>
        </w:trPr>
        <w:tc>
          <w:tcPr>
            <w:tcW w:w="1026" w:type="pct"/>
            <w:shd w:val="clear" w:color="auto" w:fill="auto"/>
            <w:vAlign w:val="center"/>
          </w:tcPr>
          <w:p w14:paraId="0319EA3B" w14:textId="77777777" w:rsidR="00246877" w:rsidRPr="000F36B2" w:rsidRDefault="00246877" w:rsidP="004F5C87">
            <w:pPr>
              <w:spacing w:before="10" w:after="10"/>
              <w:ind w:left="-108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B9D06" w14:textId="77777777" w:rsidR="00246877" w:rsidRPr="000F36B2" w:rsidRDefault="00246877" w:rsidP="004F5C87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0F36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  <w:r w:rsidRPr="000F36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39C83" w14:textId="77777777" w:rsidR="00246877" w:rsidRPr="000F36B2" w:rsidRDefault="00246877" w:rsidP="004F5C87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0F36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  <w:r w:rsidRPr="000F36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83A4F" w14:textId="77777777" w:rsidR="00246877" w:rsidRPr="000F36B2" w:rsidRDefault="00246877" w:rsidP="004F5C87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0F36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  <w:r w:rsidRPr="000F36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1D80C" w14:textId="77777777" w:rsidR="00246877" w:rsidRPr="000F36B2" w:rsidRDefault="00246877" w:rsidP="004F5C87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36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0F36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  <w:r w:rsidRPr="000F36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C9F4D6" w14:textId="77777777" w:rsidR="00246877" w:rsidRPr="000F36B2" w:rsidRDefault="00246877" w:rsidP="004F5C87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0F36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  <w:r w:rsidRPr="000F36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2A397" w14:textId="77777777" w:rsidR="00246877" w:rsidRPr="000F36B2" w:rsidRDefault="00246877" w:rsidP="004F5C87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0F36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  <w:r w:rsidRPr="000F36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46877" w:rsidRPr="000F36B2" w14:paraId="753647A5" w14:textId="77777777" w:rsidTr="004F5C87">
        <w:trPr>
          <w:trHeight w:val="20"/>
        </w:trPr>
        <w:tc>
          <w:tcPr>
            <w:tcW w:w="1026" w:type="pct"/>
            <w:shd w:val="clear" w:color="auto" w:fill="auto"/>
            <w:vAlign w:val="center"/>
          </w:tcPr>
          <w:p w14:paraId="0C33BAAC" w14:textId="77777777" w:rsidR="00246877" w:rsidRPr="000F36B2" w:rsidRDefault="00246877" w:rsidP="004F5C87">
            <w:pPr>
              <w:spacing w:before="10" w:after="10"/>
              <w:ind w:left="-108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378D17A6" w14:textId="2BCF08A2" w:rsidR="00246877" w:rsidRPr="000F36B2" w:rsidRDefault="007D0CB4" w:rsidP="004F5C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423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23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3AD119DD" w14:textId="2DBA23ED" w:rsidR="00246877" w:rsidRPr="000F36B2" w:rsidRDefault="007D0CB4" w:rsidP="004F5C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D0C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46877" w:rsidRPr="000F36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2DA15F8" w14:textId="18B296B1" w:rsidR="00246877" w:rsidRPr="000F36B2" w:rsidRDefault="007D0CB4" w:rsidP="004F5C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D0C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423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23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0389870A" w14:textId="72B654E0" w:rsidR="00246877" w:rsidRPr="000F36B2" w:rsidRDefault="007D0CB4" w:rsidP="004F5C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D0C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46877" w:rsidRPr="000F36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E0E4A19" w14:textId="3B80BA61" w:rsidR="00246877" w:rsidRPr="000F36B2" w:rsidRDefault="007D0CB4" w:rsidP="004F5C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D0C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423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23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662" w:type="pct"/>
            <w:gridSpan w:val="2"/>
            <w:shd w:val="clear" w:color="auto" w:fill="auto"/>
            <w:vAlign w:val="bottom"/>
          </w:tcPr>
          <w:p w14:paraId="153D8C26" w14:textId="0A1C08D5" w:rsidR="00246877" w:rsidRPr="000F36B2" w:rsidRDefault="007D0CB4" w:rsidP="004F5C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D0C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46877" w:rsidRPr="000F36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46877" w:rsidRPr="000F36B2" w14:paraId="68367F8B" w14:textId="77777777" w:rsidTr="004F5C87">
        <w:trPr>
          <w:trHeight w:val="20"/>
        </w:trPr>
        <w:tc>
          <w:tcPr>
            <w:tcW w:w="10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78DD6" w14:textId="77777777" w:rsidR="00246877" w:rsidRPr="000F36B2" w:rsidRDefault="00246877" w:rsidP="004F5C87">
            <w:pPr>
              <w:spacing w:before="10" w:after="10"/>
              <w:ind w:left="-108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F36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สกุลเงินต่างประเทศ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91F30" w14:textId="2334104A" w:rsidR="00246877" w:rsidRPr="000F36B2" w:rsidRDefault="00246877" w:rsidP="004F5C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D0CB4" w:rsidRPr="007D0C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EE431D" w14:textId="0059F6DB" w:rsidR="00246877" w:rsidRPr="000F36B2" w:rsidRDefault="00246877" w:rsidP="004F5C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D0CB4" w:rsidRPr="007D0C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  <w:r w:rsidRPr="000F36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917EBC" w14:textId="74C70245" w:rsidR="00246877" w:rsidRPr="000F36B2" w:rsidRDefault="00246877" w:rsidP="004F5C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D0CB4" w:rsidRPr="007D0C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B7CBE9" w14:textId="05778F4F" w:rsidR="00246877" w:rsidRPr="000F36B2" w:rsidRDefault="00246877" w:rsidP="004F5C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D0CB4" w:rsidRPr="007D0C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  <w:r w:rsidRPr="000F36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168CC6" w14:textId="58171714" w:rsidR="00246877" w:rsidRPr="000F36B2" w:rsidRDefault="00246877" w:rsidP="004F5C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D0CB4" w:rsidRPr="007D0C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6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236DC3" w14:textId="2B4F8886" w:rsidR="00246877" w:rsidRPr="000F36B2" w:rsidRDefault="00246877" w:rsidP="004F5C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D0CB4" w:rsidRPr="007D0C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  <w:r w:rsidRPr="000F36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246877" w:rsidRPr="000F36B2" w14:paraId="4D08D602" w14:textId="77777777" w:rsidTr="004F5C87">
        <w:trPr>
          <w:trHeight w:val="77"/>
        </w:trPr>
        <w:tc>
          <w:tcPr>
            <w:tcW w:w="10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7F00F" w14:textId="77777777" w:rsidR="00246877" w:rsidRPr="000F36B2" w:rsidRDefault="00246877" w:rsidP="004F5C87">
            <w:pPr>
              <w:spacing w:before="10" w:after="10"/>
              <w:ind w:left="-10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512CE4" w14:textId="77777777" w:rsidR="00246877" w:rsidRPr="000F36B2" w:rsidRDefault="00246877" w:rsidP="004F5C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33FE92" w14:textId="77777777" w:rsidR="00246877" w:rsidRPr="000F36B2" w:rsidRDefault="00246877" w:rsidP="004F5C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B9F56B" w14:textId="77777777" w:rsidR="00246877" w:rsidRPr="000F36B2" w:rsidRDefault="00246877" w:rsidP="004F5C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08BD32" w14:textId="77777777" w:rsidR="00246877" w:rsidRPr="000F36B2" w:rsidRDefault="00246877" w:rsidP="004F5C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4F1143" w14:textId="77777777" w:rsidR="00246877" w:rsidRPr="000F36B2" w:rsidRDefault="00246877" w:rsidP="004F5C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6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5618F9" w14:textId="77777777" w:rsidR="00246877" w:rsidRPr="000F36B2" w:rsidRDefault="00246877" w:rsidP="004F5C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246877" w:rsidRPr="000F36B2" w14:paraId="247CDF40" w14:textId="77777777" w:rsidTr="004F5C87">
        <w:trPr>
          <w:trHeight w:val="153"/>
        </w:trPr>
        <w:tc>
          <w:tcPr>
            <w:tcW w:w="1026" w:type="pct"/>
            <w:shd w:val="clear" w:color="auto" w:fill="auto"/>
            <w:vAlign w:val="center"/>
          </w:tcPr>
          <w:p w14:paraId="6706E47D" w14:textId="77777777" w:rsidR="00246877" w:rsidRPr="000F36B2" w:rsidRDefault="00246877" w:rsidP="004F5C87">
            <w:pPr>
              <w:spacing w:before="10" w:after="10"/>
              <w:ind w:left="-108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661" w:type="pct"/>
            <w:shd w:val="clear" w:color="auto" w:fill="FAFAFA"/>
          </w:tcPr>
          <w:p w14:paraId="0E78807B" w14:textId="18503CED" w:rsidR="00246877" w:rsidRPr="000F36B2" w:rsidRDefault="007D0CB4" w:rsidP="004F5C87">
            <w:pPr>
              <w:spacing w:before="10" w:after="10"/>
              <w:ind w:left="-10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19</w:t>
            </w:r>
            <w:r w:rsidR="009E0F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080</w:t>
            </w:r>
            <w:r w:rsidR="009E0F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855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FE5A5D5" w14:textId="7C1B2E72" w:rsidR="00246877" w:rsidRPr="000F36B2" w:rsidRDefault="007D0CB4" w:rsidP="004F5C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13</w:t>
            </w:r>
            <w:r w:rsidR="00246877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598</w:t>
            </w:r>
            <w:r w:rsidR="00246877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191</w:t>
            </w:r>
          </w:p>
        </w:tc>
        <w:tc>
          <w:tcPr>
            <w:tcW w:w="661" w:type="pct"/>
            <w:shd w:val="clear" w:color="auto" w:fill="FAFAFA"/>
            <w:vAlign w:val="center"/>
          </w:tcPr>
          <w:p w14:paraId="6817AA3A" w14:textId="49B4FED1" w:rsidR="00246877" w:rsidRPr="000F36B2" w:rsidRDefault="007D0CB4" w:rsidP="004F5C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33</w:t>
            </w:r>
            <w:r w:rsidR="009E0F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40</w:t>
            </w:r>
            <w:r w:rsidR="007150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9E0F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  <w:r w:rsidR="007150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36</w:t>
            </w:r>
            <w:r w:rsidR="007150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87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EEA68B5" w14:textId="169FA30A" w:rsidR="00246877" w:rsidRPr="000F36B2" w:rsidRDefault="007D0CB4" w:rsidP="004F5C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32</w:t>
            </w:r>
            <w:r w:rsidR="00246877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52</w:t>
            </w:r>
            <w:r w:rsidR="00246877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33</w:t>
            </w:r>
            <w:r w:rsidR="00246877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77</w:t>
            </w:r>
          </w:p>
        </w:tc>
        <w:tc>
          <w:tcPr>
            <w:tcW w:w="661" w:type="pct"/>
            <w:shd w:val="clear" w:color="auto" w:fill="FAFAFA"/>
            <w:vAlign w:val="center"/>
          </w:tcPr>
          <w:p w14:paraId="31BFC856" w14:textId="3BC11AAF" w:rsidR="00246877" w:rsidRPr="000F36B2" w:rsidRDefault="007D0CB4" w:rsidP="004F5C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671</w:t>
            </w:r>
            <w:r w:rsidR="007150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170</w:t>
            </w:r>
            <w:r w:rsidR="007150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563</w:t>
            </w:r>
          </w:p>
        </w:tc>
        <w:tc>
          <w:tcPr>
            <w:tcW w:w="662" w:type="pct"/>
            <w:gridSpan w:val="2"/>
            <w:shd w:val="clear" w:color="auto" w:fill="auto"/>
            <w:vAlign w:val="center"/>
          </w:tcPr>
          <w:p w14:paraId="25756A54" w14:textId="3F8EA8CE" w:rsidR="00246877" w:rsidRPr="000F36B2" w:rsidRDefault="007D0CB4" w:rsidP="004F5C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451</w:t>
            </w:r>
            <w:r w:rsidR="00246877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719</w:t>
            </w:r>
            <w:r w:rsidR="00246877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555</w:t>
            </w:r>
          </w:p>
        </w:tc>
      </w:tr>
    </w:tbl>
    <w:p w14:paraId="658D5FB5" w14:textId="77777777" w:rsidR="00246877" w:rsidRPr="000F36B2" w:rsidRDefault="00246877" w:rsidP="0024687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B9D8B33" w14:textId="77777777" w:rsidR="00F60063" w:rsidRPr="000F36B2" w:rsidRDefault="00F60063" w:rsidP="007126F0">
      <w:pPr>
        <w:pStyle w:val="Default"/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i/>
          <w:iCs/>
          <w:color w:val="C45911"/>
          <w:sz w:val="26"/>
          <w:szCs w:val="26"/>
        </w:rPr>
      </w:pPr>
      <w:r w:rsidRPr="000F36B2">
        <w:rPr>
          <w:rFonts w:ascii="Browallia New" w:eastAsia="Arial Unicode MS" w:hAnsi="Browallia New" w:cs="Browallia New"/>
          <w:i/>
          <w:iCs/>
          <w:color w:val="C45911"/>
          <w:sz w:val="26"/>
          <w:szCs w:val="26"/>
          <w:cs/>
        </w:rPr>
        <w:t>มูลค่ายุติธรรม</w:t>
      </w:r>
    </w:p>
    <w:p w14:paraId="65F22BAC" w14:textId="77777777" w:rsidR="00F60063" w:rsidRPr="000F36B2" w:rsidRDefault="00F60063" w:rsidP="007126F0">
      <w:pPr>
        <w:pStyle w:val="Default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8240FA" w14:textId="3BFC4A9E" w:rsidR="0084372A" w:rsidRPr="000F36B2" w:rsidRDefault="00F60063" w:rsidP="007126F0">
      <w:pPr>
        <w:pStyle w:val="Default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00A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มูลค่ายุติธรรมสุทธิของสัญญา</w:t>
      </w:r>
      <w:r w:rsidR="00354ADD" w:rsidRPr="008F00A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ซื้อ</w:t>
      </w:r>
      <w:r w:rsidRPr="008F00A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ขายเงินตราต่างประเทศล่วงหน้า</w:t>
      </w:r>
      <w:r w:rsidRPr="008F00A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8F00A7">
        <w:rPr>
          <w:rFonts w:ascii="Browallia New" w:hAnsi="Browallia New" w:cs="Browallia New"/>
          <w:spacing w:val="-8"/>
          <w:sz w:val="26"/>
          <w:szCs w:val="26"/>
          <w:cs/>
        </w:rPr>
        <w:t xml:space="preserve">ณ </w:t>
      </w:r>
      <w:r w:rsidRPr="008F00A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วันที่ </w:t>
      </w:r>
      <w:r w:rsidR="007D0CB4" w:rsidRPr="007D0CB4">
        <w:rPr>
          <w:rFonts w:ascii="Browallia New" w:eastAsia="Arial Unicode MS" w:hAnsi="Browallia New" w:cs="Browallia New"/>
          <w:spacing w:val="-8"/>
          <w:sz w:val="26"/>
          <w:szCs w:val="26"/>
        </w:rPr>
        <w:t>30</w:t>
      </w:r>
      <w:r w:rsidR="00D4230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D4230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กันยายน</w:t>
      </w:r>
      <w:r w:rsidRPr="008F00A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300FE6" w:rsidRPr="008F00A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7D0CB4" w:rsidRPr="007D0CB4">
        <w:rPr>
          <w:rFonts w:ascii="Browallia New" w:eastAsia="Arial Unicode MS" w:hAnsi="Browallia New" w:cs="Browallia New"/>
          <w:spacing w:val="-8"/>
          <w:sz w:val="26"/>
          <w:szCs w:val="26"/>
        </w:rPr>
        <w:t>2565</w:t>
      </w:r>
      <w:r w:rsidRPr="008F00A7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และวันที่ </w:t>
      </w:r>
      <w:r w:rsidR="007D0CB4" w:rsidRPr="007D0CB4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8F00A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8F00A7">
        <w:rPr>
          <w:rFonts w:ascii="Browallia New" w:hAnsi="Browallia New" w:cs="Browallia New"/>
          <w:spacing w:val="-8"/>
          <w:sz w:val="26"/>
          <w:szCs w:val="26"/>
          <w:cs/>
        </w:rPr>
        <w:t xml:space="preserve">ธันวาคม </w:t>
      </w:r>
      <w:r w:rsidR="00300FE6" w:rsidRPr="008F00A7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7D0CB4" w:rsidRPr="007D0CB4">
        <w:rPr>
          <w:rFonts w:ascii="Browallia New" w:hAnsi="Browallia New" w:cs="Browallia New"/>
          <w:spacing w:val="-8"/>
          <w:sz w:val="26"/>
          <w:szCs w:val="26"/>
        </w:rPr>
        <w:t>2564</w:t>
      </w:r>
      <w:r w:rsidRPr="000F36B2">
        <w:rPr>
          <w:rFonts w:ascii="Browallia New" w:hAnsi="Browallia New" w:cs="Browallia New"/>
          <w:sz w:val="26"/>
          <w:szCs w:val="26"/>
        </w:rPr>
        <w:t xml:space="preserve"> </w:t>
      </w:r>
      <w:r w:rsidRPr="000F36B2">
        <w:rPr>
          <w:rFonts w:ascii="Browallia New" w:eastAsia="Arial Unicode MS" w:hAnsi="Browallia New" w:cs="Browallia New"/>
          <w:sz w:val="26"/>
          <w:szCs w:val="26"/>
          <w:cs/>
        </w:rPr>
        <w:t>แสดงไว้ในหมายเหตุ</w:t>
      </w:r>
      <w:r w:rsidR="00D57ED7" w:rsidRPr="000F36B2">
        <w:rPr>
          <w:rFonts w:ascii="Browallia New" w:eastAsia="Arial Unicode MS" w:hAnsi="Browallia New" w:cs="Browallia New"/>
          <w:sz w:val="26"/>
          <w:szCs w:val="26"/>
          <w:cs/>
        </w:rPr>
        <w:t xml:space="preserve">ฯ </w:t>
      </w:r>
      <w:r w:rsidRPr="000F36B2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7D0CB4" w:rsidRPr="007D0CB4">
        <w:rPr>
          <w:rFonts w:ascii="Browallia New" w:eastAsia="Arial Unicode MS" w:hAnsi="Browallia New" w:cs="Browallia New"/>
          <w:sz w:val="26"/>
          <w:szCs w:val="26"/>
        </w:rPr>
        <w:t>6</w:t>
      </w:r>
    </w:p>
    <w:p w14:paraId="1E0361FB" w14:textId="77777777" w:rsidR="00A8402F" w:rsidRPr="00367763" w:rsidRDefault="00367763" w:rsidP="007126F0">
      <w:pPr>
        <w:pStyle w:val="Default"/>
        <w:ind w:left="540"/>
        <w:jc w:val="thaiDistribute"/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2D2A5A4" w14:textId="751D1AD4" w:rsidR="00A8402F" w:rsidRPr="000F36B2" w:rsidRDefault="007D0CB4" w:rsidP="00A8402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D0CB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A8402F" w:rsidRPr="000F36B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D0CB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8402F" w:rsidRPr="000F36B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8402F" w:rsidRPr="000F36B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หนังสือค้ำประกันจากธนาคาร</w:t>
      </w:r>
    </w:p>
    <w:p w14:paraId="662934AE" w14:textId="77777777" w:rsidR="006C7D22" w:rsidRPr="00367763" w:rsidRDefault="006C7D22" w:rsidP="00991975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55D6E894" w14:textId="77777777" w:rsidR="006C7D22" w:rsidRPr="000F36B2" w:rsidRDefault="00DC333F" w:rsidP="0099197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กลุ่มกิจการมีหนังสือค้ำประกัน</w:t>
      </w:r>
      <w:r w:rsidR="005028B8"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ธนาคารเพื่อค้ำประกัน</w:t>
      </w:r>
      <w:r w:rsidR="007F2249"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เกี่ยวกับ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การดำเนินงานตามปกติของธุรกิจ</w:t>
      </w:r>
      <w:r w:rsidR="007D1405"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ดังต่อไปนี้</w:t>
      </w:r>
    </w:p>
    <w:p w14:paraId="30A55FCA" w14:textId="77777777" w:rsidR="008D71C3" w:rsidRPr="00367763" w:rsidRDefault="008D71C3" w:rsidP="00991975">
      <w:pPr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tbl>
      <w:tblPr>
        <w:tblW w:w="9011" w:type="dxa"/>
        <w:tblInd w:w="558" w:type="dxa"/>
        <w:tblLook w:val="04A0" w:firstRow="1" w:lastRow="0" w:firstColumn="1" w:lastColumn="0" w:noHBand="0" w:noVBand="1"/>
      </w:tblPr>
      <w:tblGrid>
        <w:gridCol w:w="5717"/>
        <w:gridCol w:w="1710"/>
        <w:gridCol w:w="1578"/>
        <w:gridCol w:w="6"/>
      </w:tblGrid>
      <w:tr w:rsidR="00434C55" w:rsidRPr="000F36B2" w14:paraId="3AE760F2" w14:textId="77777777" w:rsidTr="00FA0828">
        <w:trPr>
          <w:gridAfter w:val="1"/>
          <w:wAfter w:w="6" w:type="dxa"/>
        </w:trPr>
        <w:tc>
          <w:tcPr>
            <w:tcW w:w="5717" w:type="dxa"/>
            <w:shd w:val="clear" w:color="auto" w:fill="auto"/>
          </w:tcPr>
          <w:p w14:paraId="5358A30C" w14:textId="77777777" w:rsidR="0040428D" w:rsidRPr="000F36B2" w:rsidRDefault="0040428D" w:rsidP="003E33C5">
            <w:pPr>
              <w:spacing w:before="10" w:after="10"/>
              <w:ind w:left="2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2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3D4F6" w14:textId="77777777" w:rsidR="00CC1CFE" w:rsidRPr="000F36B2" w:rsidRDefault="00D72FDD" w:rsidP="003E33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ข้อมูลทางการเงินรวมแล</w:t>
            </w:r>
            <w:r w:rsidR="001616C8"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ะ</w:t>
            </w:r>
          </w:p>
          <w:p w14:paraId="18BD8D6E" w14:textId="77777777" w:rsidR="0040428D" w:rsidRPr="000F36B2" w:rsidRDefault="001616C8" w:rsidP="003E33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C333F" w:rsidRPr="000F36B2" w14:paraId="0171813D" w14:textId="77777777" w:rsidTr="00FA0828">
        <w:tc>
          <w:tcPr>
            <w:tcW w:w="5717" w:type="dxa"/>
            <w:shd w:val="clear" w:color="auto" w:fill="auto"/>
          </w:tcPr>
          <w:p w14:paraId="597EEF4A" w14:textId="77777777" w:rsidR="00DC333F" w:rsidRPr="000F36B2" w:rsidRDefault="00DC333F" w:rsidP="003E33C5">
            <w:pPr>
              <w:spacing w:before="10" w:after="10"/>
              <w:ind w:left="2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75AEDFBE" w14:textId="77777777" w:rsidR="00DC333F" w:rsidRPr="000F36B2" w:rsidRDefault="00FD0DA5" w:rsidP="003E33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50CA7183" w14:textId="77777777" w:rsidR="00DC333F" w:rsidRPr="000F36B2" w:rsidRDefault="00FD0DA5" w:rsidP="003E33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FD0DA5" w:rsidRPr="000F36B2" w14:paraId="1615BB09" w14:textId="77777777" w:rsidTr="00FA0828">
        <w:tc>
          <w:tcPr>
            <w:tcW w:w="5717" w:type="dxa"/>
            <w:shd w:val="clear" w:color="auto" w:fill="auto"/>
          </w:tcPr>
          <w:p w14:paraId="7A77C20B" w14:textId="77777777" w:rsidR="00FD0DA5" w:rsidRPr="000F36B2" w:rsidRDefault="00FD0DA5" w:rsidP="003E33C5">
            <w:pPr>
              <w:spacing w:before="10" w:after="10"/>
              <w:ind w:left="2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5F5C2BBD" w14:textId="30B8DDD8" w:rsidR="00FD0DA5" w:rsidRPr="000F36B2" w:rsidRDefault="007D0CB4" w:rsidP="003E33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D0C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4230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23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6E06CDE5" w14:textId="4C6FF00C" w:rsidR="00FD0DA5" w:rsidRPr="000F36B2" w:rsidRDefault="007D0CB4" w:rsidP="003E33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D0DA5"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</w:tr>
      <w:tr w:rsidR="00FD0DA5" w:rsidRPr="000F36B2" w14:paraId="1B7957FE" w14:textId="77777777" w:rsidTr="00FA0828">
        <w:tc>
          <w:tcPr>
            <w:tcW w:w="5717" w:type="dxa"/>
            <w:shd w:val="clear" w:color="auto" w:fill="auto"/>
          </w:tcPr>
          <w:p w14:paraId="5AB51106" w14:textId="77777777" w:rsidR="00FD0DA5" w:rsidRPr="000F36B2" w:rsidRDefault="00FD0DA5" w:rsidP="003E33C5">
            <w:pPr>
              <w:spacing w:before="10" w:after="10"/>
              <w:ind w:left="2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6F5AFB54" w14:textId="7590F1DD" w:rsidR="00FD0DA5" w:rsidRPr="000F36B2" w:rsidRDefault="00300FE6" w:rsidP="003E33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D0CB4"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1068B1CA" w14:textId="72007850" w:rsidR="00FD0DA5" w:rsidRPr="000F36B2" w:rsidRDefault="00300FE6" w:rsidP="003E33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D0CB4"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FD0DA5" w:rsidRPr="000F36B2" w14:paraId="66FD729A" w14:textId="77777777" w:rsidTr="00FA0828">
        <w:tc>
          <w:tcPr>
            <w:tcW w:w="5717" w:type="dxa"/>
            <w:shd w:val="clear" w:color="auto" w:fill="auto"/>
          </w:tcPr>
          <w:p w14:paraId="19317B4D" w14:textId="77777777" w:rsidR="00FD0DA5" w:rsidRPr="000F36B2" w:rsidRDefault="00FD0DA5" w:rsidP="003E33C5">
            <w:pPr>
              <w:spacing w:before="10" w:after="10"/>
              <w:ind w:left="2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A53EC27" w14:textId="77777777" w:rsidR="00FD0DA5" w:rsidRPr="000F36B2" w:rsidRDefault="00FD0DA5" w:rsidP="006B2E5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9749F8" w14:textId="77777777" w:rsidR="00FD0DA5" w:rsidRPr="000F36B2" w:rsidRDefault="00FD0DA5" w:rsidP="006B2E5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D0DA5" w:rsidRPr="008F00A7" w14:paraId="7D8E8EDB" w14:textId="77777777" w:rsidTr="008B0EA9">
        <w:tc>
          <w:tcPr>
            <w:tcW w:w="5717" w:type="dxa"/>
            <w:shd w:val="clear" w:color="auto" w:fill="auto"/>
          </w:tcPr>
          <w:p w14:paraId="2422710A" w14:textId="77777777" w:rsidR="00FD0DA5" w:rsidRPr="008F00A7" w:rsidRDefault="00FD0DA5" w:rsidP="003E33C5">
            <w:pPr>
              <w:spacing w:before="10" w:after="10"/>
              <w:ind w:left="22"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5857401B" w14:textId="77777777" w:rsidR="00FD0DA5" w:rsidRPr="008F00A7" w:rsidRDefault="00FD0DA5" w:rsidP="006B2E5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4343D8" w14:textId="77777777" w:rsidR="00FD0DA5" w:rsidRPr="008F00A7" w:rsidRDefault="00FD0DA5" w:rsidP="006B2E5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FD0DA5" w:rsidRPr="000F36B2" w14:paraId="4EFB0AFB" w14:textId="77777777" w:rsidTr="008B0EA9">
        <w:tc>
          <w:tcPr>
            <w:tcW w:w="5717" w:type="dxa"/>
            <w:shd w:val="clear" w:color="auto" w:fill="auto"/>
          </w:tcPr>
          <w:p w14:paraId="610B5C25" w14:textId="77777777" w:rsidR="00FD0DA5" w:rsidRPr="000F36B2" w:rsidRDefault="00FD0DA5" w:rsidP="004701D9">
            <w:pPr>
              <w:spacing w:before="10" w:after="10"/>
              <w:ind w:left="-17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เพื่อค้ำประกัน</w:t>
            </w:r>
            <w:r w:rsidR="00A1601E"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การใช้</w:t>
            </w: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ไฟฟ้า</w:t>
            </w:r>
          </w:p>
        </w:tc>
        <w:tc>
          <w:tcPr>
            <w:tcW w:w="1710" w:type="dxa"/>
            <w:shd w:val="clear" w:color="auto" w:fill="FAFAFA"/>
          </w:tcPr>
          <w:p w14:paraId="0BDAE990" w14:textId="0059CD0C" w:rsidR="00FD0DA5" w:rsidRPr="000F36B2" w:rsidRDefault="007D0CB4" w:rsidP="006B2E5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150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="007150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683EDEED" w14:textId="6F30C041" w:rsidR="00FD0DA5" w:rsidRPr="000F36B2" w:rsidRDefault="007D0CB4" w:rsidP="006B2E5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</w:t>
            </w:r>
            <w:r w:rsidR="00800AF3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154</w:t>
            </w:r>
            <w:r w:rsidR="00800AF3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500</w:t>
            </w:r>
          </w:p>
        </w:tc>
      </w:tr>
    </w:tbl>
    <w:p w14:paraId="0FE113B5" w14:textId="77777777" w:rsidR="00A02D07" w:rsidRPr="00367763" w:rsidRDefault="00A02D07" w:rsidP="00991975">
      <w:pPr>
        <w:tabs>
          <w:tab w:val="left" w:pos="1134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</w:p>
    <w:p w14:paraId="48BDB609" w14:textId="077933E0" w:rsidR="001616C8" w:rsidRPr="000F36B2" w:rsidRDefault="007D0CB4" w:rsidP="00991975">
      <w:pPr>
        <w:tabs>
          <w:tab w:val="left" w:pos="1134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D0CB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1616C8" w:rsidRPr="000F36B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D0CB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1616C8" w:rsidRPr="000F36B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ภาระผูกพันจากสัญญาที่สำคัญ</w:t>
      </w:r>
    </w:p>
    <w:p w14:paraId="30FD4259" w14:textId="77777777" w:rsidR="001616C8" w:rsidRPr="00367763" w:rsidRDefault="001616C8" w:rsidP="00991975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7EE72A51" w14:textId="720A761C" w:rsidR="001616C8" w:rsidRPr="000F36B2" w:rsidRDefault="00CA058A" w:rsidP="00CA058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กลุ่มกิจการมีภาระผูกพันที่เป็นข้อผูกมัดจากสัญญาขายสินค้าล่วงหน้ากับลูกค้าภายในระยะเวลาระหว่าง </w:t>
      </w:r>
      <w:r w:rsidR="007D0CB4" w:rsidRPr="007D0CB4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เดือน ถึง </w:t>
      </w:r>
      <w:r w:rsidR="007D0CB4" w:rsidRPr="007D0CB4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ปี </w:t>
      </w:r>
      <w:r w:rsidR="0025467E" w:rsidRPr="000F36B2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ซึ่งยังไม่ได้รับรู้ใน</w:t>
      </w:r>
      <w:r w:rsidR="00CF4CFE"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ข้อมูลทาง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การเงิน</w:t>
      </w:r>
      <w:r w:rsidR="00CF4CFE"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ดังต่อไปนี้</w:t>
      </w:r>
    </w:p>
    <w:p w14:paraId="054F6B67" w14:textId="77777777" w:rsidR="00FD1E3F" w:rsidRPr="00367763" w:rsidRDefault="00FD1E3F" w:rsidP="00CA058A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9022" w:type="dxa"/>
        <w:tblInd w:w="558" w:type="dxa"/>
        <w:tblLook w:val="04A0" w:firstRow="1" w:lastRow="0" w:firstColumn="1" w:lastColumn="0" w:noHBand="0" w:noVBand="1"/>
      </w:tblPr>
      <w:tblGrid>
        <w:gridCol w:w="5760"/>
        <w:gridCol w:w="1721"/>
        <w:gridCol w:w="1541"/>
      </w:tblGrid>
      <w:tr w:rsidR="00434C55" w:rsidRPr="000F36B2" w14:paraId="030AD58E" w14:textId="77777777" w:rsidTr="00082692">
        <w:tc>
          <w:tcPr>
            <w:tcW w:w="5760" w:type="dxa"/>
            <w:shd w:val="clear" w:color="auto" w:fill="auto"/>
          </w:tcPr>
          <w:p w14:paraId="52D7F934" w14:textId="77777777" w:rsidR="008B5523" w:rsidRPr="000F36B2" w:rsidRDefault="008B5523" w:rsidP="00FF2220">
            <w:pPr>
              <w:spacing w:before="10" w:after="10"/>
              <w:ind w:left="2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00EDD" w14:textId="77777777" w:rsidR="008B5523" w:rsidRPr="000F36B2" w:rsidRDefault="008B5523" w:rsidP="00FF222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45C71F5C" w14:textId="77777777" w:rsidR="008B5523" w:rsidRPr="000F36B2" w:rsidRDefault="008B5523" w:rsidP="00FF222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E62DC" w:rsidRPr="000F36B2" w14:paraId="6E161D68" w14:textId="77777777" w:rsidTr="00082692">
        <w:tc>
          <w:tcPr>
            <w:tcW w:w="5760" w:type="dxa"/>
            <w:shd w:val="clear" w:color="auto" w:fill="auto"/>
          </w:tcPr>
          <w:p w14:paraId="51AF66DA" w14:textId="77777777" w:rsidR="00FE62DC" w:rsidRPr="000F36B2" w:rsidRDefault="00FE62DC" w:rsidP="00FF2220">
            <w:pPr>
              <w:spacing w:before="10" w:after="10"/>
              <w:ind w:left="2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</w:tcPr>
          <w:p w14:paraId="510990DD" w14:textId="77777777" w:rsidR="00FE62DC" w:rsidRPr="000F36B2" w:rsidRDefault="00FE62DC" w:rsidP="00FF222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14:paraId="77074CB1" w14:textId="77777777" w:rsidR="00FE62DC" w:rsidRPr="000F36B2" w:rsidRDefault="00FE62DC" w:rsidP="00FF222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FE62DC" w:rsidRPr="000F36B2" w14:paraId="3FC1E604" w14:textId="77777777" w:rsidTr="00082692">
        <w:tc>
          <w:tcPr>
            <w:tcW w:w="5760" w:type="dxa"/>
            <w:shd w:val="clear" w:color="auto" w:fill="auto"/>
          </w:tcPr>
          <w:p w14:paraId="61730967" w14:textId="77777777" w:rsidR="00FE62DC" w:rsidRPr="000F36B2" w:rsidRDefault="00FE62DC" w:rsidP="00FF2220">
            <w:pPr>
              <w:spacing w:before="10" w:after="10"/>
              <w:ind w:left="2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1" w:type="dxa"/>
            <w:shd w:val="clear" w:color="auto" w:fill="auto"/>
          </w:tcPr>
          <w:p w14:paraId="153CA08B" w14:textId="03162FC3" w:rsidR="00FE62DC" w:rsidRPr="000F36B2" w:rsidRDefault="007D0CB4" w:rsidP="00FF222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D0C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4230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23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41" w:type="dxa"/>
            <w:shd w:val="clear" w:color="auto" w:fill="auto"/>
          </w:tcPr>
          <w:p w14:paraId="51E7AC18" w14:textId="0FA4E1AC" w:rsidR="00FE62DC" w:rsidRPr="000F36B2" w:rsidRDefault="007D0CB4" w:rsidP="00FF222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E62DC" w:rsidRPr="000F36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</w:tr>
      <w:tr w:rsidR="00FE62DC" w:rsidRPr="000F36B2" w14:paraId="4263B261" w14:textId="77777777" w:rsidTr="00082692">
        <w:tc>
          <w:tcPr>
            <w:tcW w:w="5760" w:type="dxa"/>
            <w:shd w:val="clear" w:color="auto" w:fill="auto"/>
          </w:tcPr>
          <w:p w14:paraId="0CA2045E" w14:textId="77777777" w:rsidR="00FE62DC" w:rsidRPr="000F36B2" w:rsidRDefault="00FE62DC" w:rsidP="00FF2220">
            <w:pPr>
              <w:spacing w:before="10" w:after="10"/>
              <w:ind w:left="2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</w:tcPr>
          <w:p w14:paraId="3E8E469E" w14:textId="4073C9E4" w:rsidR="00FE62DC" w:rsidRPr="000F36B2" w:rsidRDefault="00300FE6" w:rsidP="00FF222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D0CB4"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14:paraId="7337E546" w14:textId="0374130C" w:rsidR="00FE62DC" w:rsidRPr="000F36B2" w:rsidRDefault="00300FE6" w:rsidP="00FF222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D0CB4"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FE62DC" w:rsidRPr="000F36B2" w14:paraId="12EF6F9C" w14:textId="77777777" w:rsidTr="00082692">
        <w:tc>
          <w:tcPr>
            <w:tcW w:w="5760" w:type="dxa"/>
            <w:shd w:val="clear" w:color="auto" w:fill="auto"/>
          </w:tcPr>
          <w:p w14:paraId="05BF0823" w14:textId="77777777" w:rsidR="00FE62DC" w:rsidRPr="000F36B2" w:rsidRDefault="00FE62DC" w:rsidP="004701D9">
            <w:pPr>
              <w:spacing w:before="10" w:after="10"/>
              <w:ind w:left="-17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สัญญาขายสินค้าล่วงหน้า</w:t>
            </w:r>
            <w:r w:rsidR="00E033C1"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ในสกุลเงิน</w:t>
            </w:r>
          </w:p>
        </w:tc>
        <w:tc>
          <w:tcPr>
            <w:tcW w:w="1721" w:type="dxa"/>
            <w:shd w:val="clear" w:color="auto" w:fill="FAFAFA"/>
          </w:tcPr>
          <w:p w14:paraId="0CA7D27A" w14:textId="77777777" w:rsidR="00FE62DC" w:rsidRPr="000F36B2" w:rsidRDefault="00FE62DC" w:rsidP="00FF222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41" w:type="dxa"/>
            <w:shd w:val="clear" w:color="auto" w:fill="auto"/>
          </w:tcPr>
          <w:p w14:paraId="1D4248CC" w14:textId="77777777" w:rsidR="00FE62DC" w:rsidRPr="000F36B2" w:rsidRDefault="00FE62DC" w:rsidP="00FF222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00AF3" w:rsidRPr="000F36B2" w14:paraId="2B9AD720" w14:textId="77777777" w:rsidTr="00F729C3">
        <w:tc>
          <w:tcPr>
            <w:tcW w:w="5760" w:type="dxa"/>
            <w:shd w:val="clear" w:color="auto" w:fill="auto"/>
          </w:tcPr>
          <w:p w14:paraId="069981AD" w14:textId="77777777" w:rsidR="00800AF3" w:rsidRPr="000F36B2" w:rsidRDefault="00800AF3" w:rsidP="004701D9">
            <w:pPr>
              <w:spacing w:before="10" w:after="10"/>
              <w:ind w:left="-17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บาท</w:t>
            </w:r>
          </w:p>
        </w:tc>
        <w:tc>
          <w:tcPr>
            <w:tcW w:w="1721" w:type="dxa"/>
            <w:shd w:val="clear" w:color="auto" w:fill="FAFAFA"/>
          </w:tcPr>
          <w:p w14:paraId="4A1080B2" w14:textId="1CE692C1" w:rsidR="00800AF3" w:rsidRPr="000F36B2" w:rsidRDefault="007D0CB4" w:rsidP="00800AF3">
            <w:pPr>
              <w:spacing w:before="10" w:after="10"/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265</w:t>
            </w:r>
            <w:r w:rsidR="007150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935</w:t>
            </w:r>
            <w:r w:rsidR="007150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731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76260500" w14:textId="3030AB35" w:rsidR="00800AF3" w:rsidRPr="000F36B2" w:rsidRDefault="007D0CB4" w:rsidP="00800AF3">
            <w:pPr>
              <w:spacing w:before="10" w:after="10"/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122</w:t>
            </w:r>
            <w:r w:rsidR="00800AF3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998</w:t>
            </w:r>
            <w:r w:rsidR="00800AF3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504</w:t>
            </w:r>
          </w:p>
        </w:tc>
      </w:tr>
      <w:tr w:rsidR="00800AF3" w:rsidRPr="000F36B2" w14:paraId="36A5DC73" w14:textId="77777777" w:rsidTr="00082692">
        <w:tc>
          <w:tcPr>
            <w:tcW w:w="5760" w:type="dxa"/>
            <w:shd w:val="clear" w:color="auto" w:fill="auto"/>
          </w:tcPr>
          <w:p w14:paraId="6E3B9F7E" w14:textId="77777777" w:rsidR="00800AF3" w:rsidRPr="000F36B2" w:rsidRDefault="00800AF3" w:rsidP="004701D9">
            <w:pPr>
              <w:spacing w:before="10" w:after="10"/>
              <w:ind w:left="-17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ดอลลาร์สหรัฐ</w:t>
            </w:r>
          </w:p>
        </w:tc>
        <w:tc>
          <w:tcPr>
            <w:tcW w:w="1721" w:type="dxa"/>
            <w:shd w:val="clear" w:color="auto" w:fill="FAFAFA"/>
          </w:tcPr>
          <w:p w14:paraId="00629FCF" w14:textId="21A5C228" w:rsidR="00800AF3" w:rsidRPr="000F36B2" w:rsidRDefault="007D0CB4" w:rsidP="00800AF3">
            <w:pPr>
              <w:spacing w:before="10" w:after="10"/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</w:t>
            </w:r>
            <w:r w:rsidR="005E70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6,422,945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62998590" w14:textId="6742F48D" w:rsidR="00800AF3" w:rsidRPr="000F36B2" w:rsidRDefault="007D0CB4" w:rsidP="00800AF3">
            <w:pPr>
              <w:spacing w:before="10" w:after="10"/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33</w:t>
            </w:r>
            <w:r w:rsidR="00800AF3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545</w:t>
            </w:r>
            <w:r w:rsidR="00800AF3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618</w:t>
            </w:r>
          </w:p>
        </w:tc>
      </w:tr>
      <w:tr w:rsidR="00800AF3" w:rsidRPr="000F36B2" w14:paraId="26D326D3" w14:textId="77777777" w:rsidTr="00082692">
        <w:tc>
          <w:tcPr>
            <w:tcW w:w="5760" w:type="dxa"/>
            <w:shd w:val="clear" w:color="auto" w:fill="auto"/>
          </w:tcPr>
          <w:p w14:paraId="140708AA" w14:textId="77777777" w:rsidR="00800AF3" w:rsidRPr="000F36B2" w:rsidRDefault="00800AF3" w:rsidP="004701D9">
            <w:pPr>
              <w:spacing w:before="10" w:after="10"/>
              <w:ind w:left="-17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เยน</w:t>
            </w:r>
          </w:p>
        </w:tc>
        <w:tc>
          <w:tcPr>
            <w:tcW w:w="1721" w:type="dxa"/>
            <w:shd w:val="clear" w:color="auto" w:fill="FAFAFA"/>
          </w:tcPr>
          <w:p w14:paraId="6CE40FE9" w14:textId="4CCC5224" w:rsidR="00800AF3" w:rsidRPr="000F36B2" w:rsidRDefault="007D0CB4" w:rsidP="00800AF3">
            <w:pPr>
              <w:spacing w:before="10" w:after="10"/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</w:t>
            </w:r>
            <w:r w:rsidR="005E70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12,692,250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044359A8" w14:textId="621B620B" w:rsidR="00800AF3" w:rsidRPr="000F36B2" w:rsidRDefault="007D0CB4" w:rsidP="00800AF3">
            <w:pPr>
              <w:spacing w:before="10" w:after="10"/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167</w:t>
            </w:r>
            <w:r w:rsidR="00800AF3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930</w:t>
            </w:r>
            <w:r w:rsidR="00800AF3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850</w:t>
            </w:r>
          </w:p>
        </w:tc>
      </w:tr>
      <w:tr w:rsidR="00800AF3" w:rsidRPr="000F36B2" w14:paraId="5B656782" w14:textId="77777777" w:rsidTr="00082692">
        <w:tc>
          <w:tcPr>
            <w:tcW w:w="5760" w:type="dxa"/>
            <w:shd w:val="clear" w:color="auto" w:fill="auto"/>
          </w:tcPr>
          <w:p w14:paraId="0D852740" w14:textId="77777777" w:rsidR="00800AF3" w:rsidRPr="000F36B2" w:rsidRDefault="00800AF3" w:rsidP="004701D9">
            <w:pPr>
              <w:spacing w:before="10" w:after="10"/>
              <w:ind w:left="-17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ยูโร</w:t>
            </w:r>
          </w:p>
        </w:tc>
        <w:tc>
          <w:tcPr>
            <w:tcW w:w="1721" w:type="dxa"/>
            <w:shd w:val="clear" w:color="auto" w:fill="FAFAFA"/>
          </w:tcPr>
          <w:p w14:paraId="483F7760" w14:textId="399274E7" w:rsidR="00800AF3" w:rsidRPr="000F36B2" w:rsidRDefault="007D0CB4" w:rsidP="00800AF3">
            <w:pPr>
              <w:spacing w:before="10" w:after="10"/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</w:t>
            </w:r>
            <w:r w:rsidR="007150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080</w:t>
            </w:r>
            <w:r w:rsidR="007150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45D36F66" w14:textId="7E96D9F0" w:rsidR="00800AF3" w:rsidRPr="000F36B2" w:rsidRDefault="007D0CB4" w:rsidP="00800AF3">
            <w:pPr>
              <w:spacing w:before="10" w:after="10"/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</w:t>
            </w:r>
            <w:r w:rsidR="00800AF3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232</w:t>
            </w:r>
            <w:r w:rsidR="00800AF3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500</w:t>
            </w:r>
          </w:p>
        </w:tc>
      </w:tr>
    </w:tbl>
    <w:p w14:paraId="5C40BCB1" w14:textId="77777777" w:rsidR="00F51789" w:rsidRPr="00367763" w:rsidRDefault="00F51789" w:rsidP="006B2E5C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3A93C3AB" w14:textId="77777777" w:rsidR="00F60063" w:rsidRPr="000F36B2" w:rsidRDefault="00F60063" w:rsidP="006B2E5C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36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จำนวนเงินที่แสดงอยู่ในตารางข้างต้นแสดงเป็นสกุลเงินตามที่ปรากฎอยู่ในสัญญา</w:t>
      </w:r>
    </w:p>
    <w:p w14:paraId="51C64A24" w14:textId="77777777" w:rsidR="00A8402F" w:rsidRPr="00367763" w:rsidRDefault="00A8402F" w:rsidP="006B2E5C">
      <w:pPr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3F172ACF" w14:textId="64A0BEF5" w:rsidR="00A8402F" w:rsidRPr="000F36B2" w:rsidRDefault="007D0CB4" w:rsidP="00A8402F">
      <w:pPr>
        <w:tabs>
          <w:tab w:val="left" w:pos="1134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D0CB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A8402F" w:rsidRPr="000F36B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D0CB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8402F" w:rsidRPr="000F36B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ภาระผูกพันรายจ่ายฝ่ายทุน</w:t>
      </w:r>
    </w:p>
    <w:p w14:paraId="76D217F8" w14:textId="77777777" w:rsidR="00055777" w:rsidRPr="00367763" w:rsidRDefault="00055777" w:rsidP="00991975">
      <w:pPr>
        <w:ind w:left="547" w:hanging="7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74EE7DF3" w14:textId="77777777" w:rsidR="00055777" w:rsidRPr="000F36B2" w:rsidRDefault="006F48C2" w:rsidP="00991975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ภาระผูกพันที่เป็นข้อผูกมัดที่เกี่ยวข้องกับ</w:t>
      </w:r>
      <w:r w:rsidR="00055777"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รายจ่ายฝ่ายทุน</w:t>
      </w:r>
      <w:r w:rsidR="004204AC"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</w:t>
      </w:r>
      <w:r w:rsidR="002E0408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ยัง</w:t>
      </w:r>
      <w:r w:rsidR="00055777"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ไม่ได้รับรู้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ในข้อมูล</w:t>
      </w:r>
      <w:r w:rsidR="00A1601E"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การเงิน</w:t>
      </w:r>
      <w:r w:rsidR="000E26BC"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มี</w:t>
      </w:r>
      <w:r w:rsidRPr="000F36B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ดังต่อไปนี้</w:t>
      </w:r>
    </w:p>
    <w:p w14:paraId="7C62D307" w14:textId="77777777" w:rsidR="008F4FBC" w:rsidRPr="00367763" w:rsidRDefault="008F4FBC" w:rsidP="00991975">
      <w:pPr>
        <w:ind w:left="547" w:hanging="7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955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400"/>
        <w:gridCol w:w="1706"/>
        <w:gridCol w:w="1444"/>
      </w:tblGrid>
      <w:tr w:rsidR="00FE36B4" w:rsidRPr="000F36B2" w14:paraId="6633DD9F" w14:textId="77777777" w:rsidTr="00721238">
        <w:trPr>
          <w:cantSplit/>
        </w:trPr>
        <w:tc>
          <w:tcPr>
            <w:tcW w:w="6400" w:type="dxa"/>
            <w:vAlign w:val="bottom"/>
          </w:tcPr>
          <w:p w14:paraId="7646A834" w14:textId="77777777" w:rsidR="00FE36B4" w:rsidRPr="000F36B2" w:rsidRDefault="00FE36B4" w:rsidP="00FF2220">
            <w:pPr>
              <w:spacing w:before="10" w:after="10"/>
              <w:ind w:left="527" w:right="-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</w:tcBorders>
            <w:vAlign w:val="bottom"/>
          </w:tcPr>
          <w:p w14:paraId="0FAFCC0E" w14:textId="77777777" w:rsidR="00FE36B4" w:rsidRPr="000F36B2" w:rsidRDefault="00FE36B4" w:rsidP="00FF222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FE36B4" w:rsidRPr="000F36B2" w14:paraId="700B88E2" w14:textId="77777777" w:rsidTr="00721238">
        <w:trPr>
          <w:cantSplit/>
        </w:trPr>
        <w:tc>
          <w:tcPr>
            <w:tcW w:w="6400" w:type="dxa"/>
            <w:vAlign w:val="bottom"/>
          </w:tcPr>
          <w:p w14:paraId="6ECA00DD" w14:textId="77777777" w:rsidR="00FE36B4" w:rsidRPr="000F36B2" w:rsidRDefault="00FE36B4" w:rsidP="00FF2220">
            <w:pPr>
              <w:tabs>
                <w:tab w:val="left" w:pos="900"/>
              </w:tabs>
              <w:spacing w:before="10" w:after="10"/>
              <w:ind w:left="5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  <w:vAlign w:val="bottom"/>
          </w:tcPr>
          <w:p w14:paraId="569011E6" w14:textId="77777777" w:rsidR="00FE36B4" w:rsidRPr="000F36B2" w:rsidRDefault="00FE36B4" w:rsidP="00FF222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E36B4" w:rsidRPr="000F36B2" w14:paraId="2D33BD99" w14:textId="77777777" w:rsidTr="00721238">
        <w:trPr>
          <w:cantSplit/>
        </w:trPr>
        <w:tc>
          <w:tcPr>
            <w:tcW w:w="6400" w:type="dxa"/>
            <w:vAlign w:val="bottom"/>
          </w:tcPr>
          <w:p w14:paraId="058F2843" w14:textId="77777777" w:rsidR="00FE36B4" w:rsidRPr="000F36B2" w:rsidRDefault="00FE36B4" w:rsidP="00FF2220">
            <w:pPr>
              <w:spacing w:before="10" w:after="10"/>
              <w:ind w:left="527" w:right="-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vAlign w:val="bottom"/>
          </w:tcPr>
          <w:p w14:paraId="60084404" w14:textId="77777777" w:rsidR="00FE36B4" w:rsidRPr="000F36B2" w:rsidRDefault="00FE36B4" w:rsidP="00FF222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82637B4" w14:textId="77777777" w:rsidR="00FE36B4" w:rsidRPr="000F36B2" w:rsidRDefault="00FE36B4" w:rsidP="00FF222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FE36B4" w:rsidRPr="000F36B2" w14:paraId="2036F024" w14:textId="77777777" w:rsidTr="00721238">
        <w:trPr>
          <w:cantSplit/>
        </w:trPr>
        <w:tc>
          <w:tcPr>
            <w:tcW w:w="6400" w:type="dxa"/>
            <w:vAlign w:val="bottom"/>
          </w:tcPr>
          <w:p w14:paraId="34FD5BD1" w14:textId="77777777" w:rsidR="00FE36B4" w:rsidRPr="000F36B2" w:rsidRDefault="00FE36B4" w:rsidP="00FF2220">
            <w:pPr>
              <w:spacing w:before="10" w:after="10"/>
              <w:ind w:left="527" w:right="-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vAlign w:val="bottom"/>
          </w:tcPr>
          <w:p w14:paraId="76B83478" w14:textId="43890801" w:rsidR="00FE36B4" w:rsidRPr="000F36B2" w:rsidRDefault="007D0CB4" w:rsidP="00FF222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423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423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FE36B4"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  <w:p w14:paraId="13C1CDBE" w14:textId="4AA1B044" w:rsidR="00FE36B4" w:rsidRPr="000F36B2" w:rsidRDefault="00300FE6" w:rsidP="00FF222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D0CB4"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4" w:type="dxa"/>
            <w:vAlign w:val="bottom"/>
          </w:tcPr>
          <w:p w14:paraId="0CFEA61A" w14:textId="26DF4CA9" w:rsidR="00FE36B4" w:rsidRPr="000F36B2" w:rsidRDefault="007D0CB4" w:rsidP="00FF222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E36B4"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E36B4"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300FE6"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7D0C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  <w:r w:rsidR="00300FE6"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FE36B4" w:rsidRPr="000F36B2" w14:paraId="26D743C2" w14:textId="77777777" w:rsidTr="00721238">
        <w:trPr>
          <w:cantSplit/>
        </w:trPr>
        <w:tc>
          <w:tcPr>
            <w:tcW w:w="6400" w:type="dxa"/>
            <w:vAlign w:val="bottom"/>
          </w:tcPr>
          <w:p w14:paraId="76A74D7F" w14:textId="77777777" w:rsidR="00FE36B4" w:rsidRPr="000F36B2" w:rsidRDefault="00FE36B4" w:rsidP="00FF2220">
            <w:pPr>
              <w:spacing w:before="10" w:after="10"/>
              <w:ind w:left="527" w:right="-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vAlign w:val="bottom"/>
            <w:hideMark/>
          </w:tcPr>
          <w:p w14:paraId="0B54F8BA" w14:textId="77777777" w:rsidR="00FE36B4" w:rsidRPr="000F36B2" w:rsidRDefault="00FE36B4" w:rsidP="00FF222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  <w:hideMark/>
          </w:tcPr>
          <w:p w14:paraId="55D6A726" w14:textId="77777777" w:rsidR="00FE36B4" w:rsidRPr="000F36B2" w:rsidRDefault="00FE36B4" w:rsidP="00FF222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00AF3" w:rsidRPr="008F00A7" w14:paraId="141787FB" w14:textId="77777777" w:rsidTr="008B0EA9">
        <w:trPr>
          <w:cantSplit/>
          <w:trHeight w:val="99"/>
        </w:trPr>
        <w:tc>
          <w:tcPr>
            <w:tcW w:w="6400" w:type="dxa"/>
            <w:vAlign w:val="bottom"/>
          </w:tcPr>
          <w:p w14:paraId="2B4F32FC" w14:textId="77777777" w:rsidR="00800AF3" w:rsidRPr="008F00A7" w:rsidRDefault="00800AF3" w:rsidP="00800AF3">
            <w:pPr>
              <w:spacing w:before="10" w:after="10"/>
              <w:ind w:left="527" w:right="-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63A84B" w14:textId="77777777" w:rsidR="00800AF3" w:rsidRPr="008F00A7" w:rsidRDefault="00800AF3" w:rsidP="00800A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423C084F" w14:textId="77777777" w:rsidR="00800AF3" w:rsidRPr="008F00A7" w:rsidRDefault="00800AF3" w:rsidP="00800A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00AF3" w:rsidRPr="000F36B2" w14:paraId="135D70D1" w14:textId="77777777" w:rsidTr="008B0EA9">
        <w:trPr>
          <w:cantSplit/>
          <w:trHeight w:val="171"/>
        </w:trPr>
        <w:tc>
          <w:tcPr>
            <w:tcW w:w="6400" w:type="dxa"/>
            <w:vAlign w:val="bottom"/>
          </w:tcPr>
          <w:p w14:paraId="65C87462" w14:textId="77777777" w:rsidR="00800AF3" w:rsidRPr="000F36B2" w:rsidRDefault="00800AF3" w:rsidP="00800AF3">
            <w:pPr>
              <w:spacing w:before="10" w:after="10"/>
              <w:ind w:left="52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</w:t>
            </w:r>
            <w:r w:rsidR="00F601CE" w:rsidRPr="000F36B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601CE"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เครื่องจักร</w:t>
            </w: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706" w:type="dxa"/>
            <w:shd w:val="clear" w:color="auto" w:fill="FAFAFA"/>
            <w:vAlign w:val="bottom"/>
          </w:tcPr>
          <w:p w14:paraId="5625C963" w14:textId="686B165D" w:rsidR="00800AF3" w:rsidRPr="000F36B2" w:rsidRDefault="007D0CB4" w:rsidP="00800A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7150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="007150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0C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</w:p>
        </w:tc>
        <w:tc>
          <w:tcPr>
            <w:tcW w:w="1444" w:type="dxa"/>
          </w:tcPr>
          <w:p w14:paraId="02ABC97D" w14:textId="25A9E293" w:rsidR="00800AF3" w:rsidRPr="000F36B2" w:rsidRDefault="007D0CB4" w:rsidP="00800A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800AF3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  <w:r w:rsidR="00800AF3"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D0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</w:tr>
    </w:tbl>
    <w:p w14:paraId="02BDC272" w14:textId="77777777" w:rsidR="006B2E5C" w:rsidRPr="000F36B2" w:rsidRDefault="008F00A7" w:rsidP="008F3CDB">
      <w:pPr>
        <w:pStyle w:val="a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F3CDB" w:rsidRPr="000F36B2" w14:paraId="5DDC7705" w14:textId="77777777" w:rsidTr="00C37C7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D94297" w14:textId="528B2B0D" w:rsidR="008F3CDB" w:rsidRPr="000F36B2" w:rsidRDefault="007D0CB4" w:rsidP="00C37C7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D0C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8F3CDB" w:rsidRPr="000F36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F3CDB" w:rsidRPr="000F36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หนี้สินที่อาจเกิดขึ้น</w:t>
            </w:r>
          </w:p>
        </w:tc>
      </w:tr>
    </w:tbl>
    <w:p w14:paraId="6DCED554" w14:textId="77777777" w:rsidR="008F3CDB" w:rsidRPr="000F36B2" w:rsidRDefault="008F3CDB" w:rsidP="008F3CDB">
      <w:pPr>
        <w:pStyle w:val="a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DAE18A" w14:textId="75699E4A" w:rsidR="00A02D07" w:rsidRPr="000F36B2" w:rsidRDefault="008F3CDB" w:rsidP="008F3CD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0F36B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หนี้สินที่อาจเกิดขึ้นจากคดีฟ้องร้องที่ได้</w:t>
      </w:r>
      <w:r w:rsidR="00BE229C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เปิดเผย</w:t>
      </w:r>
      <w:r w:rsidRPr="000F36B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ไว้ในงบการเงินประจำปี พ.ศ. </w:t>
      </w:r>
      <w:r w:rsidR="007D0CB4" w:rsidRPr="007D0CB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2564</w:t>
      </w:r>
      <w:r w:rsidRPr="000F36B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กรณีที่บริษัท</w:t>
      </w:r>
      <w:r w:rsidRPr="000F36B2">
        <w:rPr>
          <w:rFonts w:ascii="Browallia New" w:hAnsi="Browallia New" w:cs="Browallia New"/>
          <w:sz w:val="26"/>
          <w:szCs w:val="26"/>
          <w:cs/>
          <w:lang w:val="en-GB"/>
        </w:rPr>
        <w:t>ถูกฟ้องเป็นจำเลยในคดีแพ่งจาก</w:t>
      </w:r>
      <w:r w:rsidRPr="000E46D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บริษัทเอกชนแห่งหนึ่ง เพื่อเรียกร้องค่า</w:t>
      </w:r>
      <w:r w:rsidR="00F14302" w:rsidRPr="000E46D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ใช้จ่ายในการแก้ไขการติดตั้งเครื่องจักร</w:t>
      </w:r>
      <w:r w:rsidRPr="000E46D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7D0CB4" w:rsidRPr="000E46DE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0E46D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="007D0CB4" w:rsidRPr="000E46DE">
        <w:rPr>
          <w:rFonts w:ascii="Browallia New" w:hAnsi="Browallia New" w:cs="Browallia New"/>
          <w:spacing w:val="-6"/>
          <w:sz w:val="26"/>
          <w:szCs w:val="26"/>
          <w:lang w:val="en-GB"/>
        </w:rPr>
        <w:t>69</w:t>
      </w:r>
      <w:r w:rsidRPr="000E46D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 พร้อมดอกเบี้ยในอัตราร้อยละ </w:t>
      </w:r>
      <w:r w:rsidR="007D0CB4" w:rsidRPr="000E46DE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0E46D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ต่อปี</w:t>
      </w:r>
      <w:r w:rsidRPr="000F36B2">
        <w:rPr>
          <w:rFonts w:ascii="Browallia New" w:hAnsi="Browallia New" w:cs="Browallia New"/>
          <w:sz w:val="26"/>
          <w:szCs w:val="26"/>
          <w:cs/>
          <w:lang w:val="en-GB"/>
        </w:rPr>
        <w:t>นับตั้งแต่วันฟ้อง บริษัทปฏิเสธการจ่ายเงินดังกล่าว เนื่องจากพิจารณาว่าเป็นค่าใช้จ่าย</w:t>
      </w:r>
      <w:r w:rsidR="00F14302" w:rsidRPr="000F36B2">
        <w:rPr>
          <w:rFonts w:ascii="Browallia New" w:hAnsi="Browallia New" w:cs="Browallia New"/>
          <w:sz w:val="26"/>
          <w:szCs w:val="26"/>
          <w:cs/>
          <w:lang w:val="en-GB"/>
        </w:rPr>
        <w:t>ที่ไม่เหมาะสม</w:t>
      </w:r>
      <w:r w:rsidRPr="000F36B2">
        <w:rPr>
          <w:rFonts w:ascii="Browallia New" w:hAnsi="Browallia New" w:cs="Browallia New"/>
          <w:sz w:val="26"/>
          <w:szCs w:val="26"/>
          <w:cs/>
          <w:lang w:val="en-GB"/>
        </w:rPr>
        <w:t xml:space="preserve"> ปัจจุบันคดีอยู่ระหว่างการพิจารณาของศาลชั้นต้น </w:t>
      </w:r>
      <w:r w:rsidRPr="000F36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ฝ่ายบริหารเชื่อว่าเมื่อคดีถึงที่สุด</w:t>
      </w:r>
      <w:r w:rsidRPr="000F36B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F36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บริษัทจะไม่ได้รับผลเสียหายที่มีสาระสำคัญ จึงไม่ได้บันทึกประมาณการหนี้สินไว้ในข้อมูลทางการเงินนี้</w:t>
      </w:r>
    </w:p>
    <w:p w14:paraId="120B45E0" w14:textId="55C9B44B" w:rsidR="009A4E88" w:rsidRDefault="009A4E88" w:rsidP="009F281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65A09" w14:paraId="4AA9F7B6" w14:textId="77777777" w:rsidTr="00065A0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856F2B5" w14:textId="7714E383" w:rsidR="00065A09" w:rsidRDefault="00065A09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7590DD20" w14:textId="77777777" w:rsidR="00065A09" w:rsidRDefault="00065A09" w:rsidP="00065A0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3AA7A4F" w14:textId="77777777" w:rsidR="00065A09" w:rsidRDefault="00065A09" w:rsidP="00065A09">
      <w:pPr>
        <w:jc w:val="thaiDistribute"/>
        <w:rPr>
          <w:rFonts w:ascii="Browallia New" w:eastAsia="Arial Unicode MS" w:hAnsi="Browallia New" w:cs="Browallia New"/>
          <w:i/>
          <w:iCs/>
          <w:color w:val="C45911"/>
          <w:sz w:val="26"/>
          <w:szCs w:val="26"/>
        </w:rPr>
      </w:pPr>
      <w:r>
        <w:rPr>
          <w:rFonts w:ascii="Browallia New" w:eastAsia="Arial Unicode MS" w:hAnsi="Browallia New" w:cs="Browallia New"/>
          <w:i/>
          <w:iCs/>
          <w:color w:val="C45911"/>
          <w:sz w:val="26"/>
          <w:szCs w:val="26"/>
          <w:cs/>
        </w:rPr>
        <w:t>การจ่ายเงินปันผลระหว่างกาล</w:t>
      </w:r>
    </w:p>
    <w:p w14:paraId="4E231605" w14:textId="77777777" w:rsidR="00065A09" w:rsidRDefault="00065A09" w:rsidP="00065A09">
      <w:pPr>
        <w:jc w:val="thaiDistribute"/>
        <w:rPr>
          <w:rFonts w:ascii="Browallia New" w:eastAsia="Arial Unicode MS" w:hAnsi="Browallia New" w:cs="Browallia New"/>
          <w:i/>
          <w:iCs/>
          <w:color w:val="C45911"/>
          <w:sz w:val="26"/>
          <w:szCs w:val="26"/>
        </w:rPr>
      </w:pPr>
    </w:p>
    <w:p w14:paraId="3310982E" w14:textId="22296D8C" w:rsidR="00065A09" w:rsidRPr="00BF6118" w:rsidRDefault="00065A09" w:rsidP="00065A0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ตามมติที่ประชุมคณะกรรมการบริษัทเมื่อวันที่ 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พฤศจิกายน</w:t>
      </w:r>
      <w:r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2565 </w:t>
      </w:r>
      <w:r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ได้อนุมัติให้จ่ายเงินปันผลระหว่างกาลจาก</w:t>
      </w:r>
      <w:r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  <w:t>ผลการดำเนินงานตั้งแต่</w:t>
      </w:r>
      <w:r w:rsidRPr="00BF61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Pr="00BF611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BF61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Pr="00BF6118">
        <w:rPr>
          <w:rFonts w:ascii="Browallia New" w:hAnsi="Browallia New" w:cs="Browallia New"/>
          <w:spacing w:val="-4"/>
          <w:sz w:val="26"/>
          <w:szCs w:val="26"/>
          <w:lang w:val="en-GB"/>
        </w:rPr>
        <w:t>256</w:t>
      </w:r>
      <w:r w:rsidR="00C96B3F" w:rsidRPr="00BF6118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BF611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F61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ถึง </w:t>
      </w:r>
      <w:r w:rsidRPr="00BF6118">
        <w:rPr>
          <w:rFonts w:ascii="Browallia New" w:hAnsi="Browallia New" w:cs="Browallia New"/>
          <w:sz w:val="26"/>
          <w:szCs w:val="26"/>
          <w:lang w:val="en-GB"/>
        </w:rPr>
        <w:t xml:space="preserve">30 </w:t>
      </w:r>
      <w:r w:rsidR="00BF6118" w:rsidRPr="00BF6118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Pr="00BF6118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Pr="00BF6118">
        <w:rPr>
          <w:rFonts w:ascii="Browallia New" w:hAnsi="Browallia New" w:cs="Browallia New"/>
          <w:sz w:val="26"/>
          <w:szCs w:val="26"/>
          <w:lang w:val="en-GB"/>
        </w:rPr>
        <w:t>256</w:t>
      </w:r>
      <w:r w:rsidR="00C96B3F" w:rsidRPr="00BF6118">
        <w:rPr>
          <w:rFonts w:ascii="Browallia New" w:hAnsi="Browallia New" w:cs="Browallia New"/>
          <w:sz w:val="26"/>
          <w:szCs w:val="26"/>
          <w:lang w:val="en-GB"/>
        </w:rPr>
        <w:t>5</w:t>
      </w:r>
      <w:r w:rsidRPr="00BF61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F6118">
        <w:rPr>
          <w:rFonts w:ascii="Browallia New" w:hAnsi="Browallia New" w:cs="Browallia New"/>
          <w:sz w:val="26"/>
          <w:szCs w:val="26"/>
          <w:cs/>
          <w:lang w:val="en-GB"/>
        </w:rPr>
        <w:t xml:space="preserve">ให้แก่ผู้ถือหุ้นสามัญทั้งหมดจำนวน </w:t>
      </w:r>
      <w:r w:rsidR="00C96B3F" w:rsidRPr="00BF6118">
        <w:rPr>
          <w:rFonts w:ascii="Browallia New" w:hAnsi="Browallia New" w:cs="Browallia New"/>
          <w:sz w:val="26"/>
          <w:szCs w:val="26"/>
          <w:lang w:val="en-GB"/>
        </w:rPr>
        <w:t xml:space="preserve">644,997,425 </w:t>
      </w:r>
      <w:r w:rsidRPr="00BF6118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</w:t>
      </w:r>
      <w:r w:rsidRPr="00BF6118">
        <w:rPr>
          <w:rFonts w:ascii="Browallia New" w:hAnsi="Browallia New" w:cs="Browallia New"/>
          <w:sz w:val="26"/>
          <w:szCs w:val="26"/>
          <w:lang w:val="en-GB"/>
        </w:rPr>
        <w:br/>
      </w:r>
      <w:r w:rsidRPr="00BF611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ในอัตราหุ้นละ</w:t>
      </w:r>
      <w:r w:rsidRPr="00BF611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BF6118" w:rsidRPr="00BF6118">
        <w:rPr>
          <w:rFonts w:ascii="Browallia New" w:hAnsi="Browallia New" w:cs="Browallia New"/>
          <w:spacing w:val="-2"/>
          <w:sz w:val="26"/>
          <w:szCs w:val="26"/>
          <w:lang w:val="en-GB"/>
        </w:rPr>
        <w:t>0.05</w:t>
      </w:r>
      <w:r w:rsidRPr="00BF611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บาท รวมเป็นเงินทั้งสิ้น </w:t>
      </w:r>
      <w:r w:rsidR="00BF6118" w:rsidRPr="00BF6118">
        <w:rPr>
          <w:rFonts w:ascii="Browallia New" w:hAnsi="Browallia New" w:cs="Browallia New"/>
          <w:spacing w:val="-2"/>
          <w:sz w:val="26"/>
          <w:szCs w:val="26"/>
          <w:lang w:val="en-GB"/>
        </w:rPr>
        <w:t>32.2</w:t>
      </w:r>
      <w:r w:rsidR="00843F36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5</w:t>
      </w:r>
      <w:r w:rsidR="00C96B3F" w:rsidRPr="00BF611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BF611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ล้านบาท โดยจะจ่ายเงินปันผลดังกล่าวให้แก่ผู้ถือหุ้นในวันที่ </w:t>
      </w:r>
      <w:r w:rsidR="00BF6118" w:rsidRPr="00BF611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9 </w:t>
      </w:r>
      <w:r w:rsidR="00BF6118" w:rsidRPr="00BF6118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ธันวาคม พ.ศ. </w:t>
      </w:r>
      <w:r w:rsidR="00BF6118" w:rsidRPr="00BF6118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</w:p>
    <w:p w14:paraId="36169396" w14:textId="1B28C261" w:rsidR="00065A09" w:rsidRPr="00BF6118" w:rsidRDefault="00065A09" w:rsidP="009F281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05460" w:rsidRPr="000F36B2" w14:paraId="50AD8011" w14:textId="77777777" w:rsidTr="004169F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845493" w14:textId="14B56342" w:rsidR="00205460" w:rsidRPr="000F36B2" w:rsidRDefault="007D0CB4" w:rsidP="0099197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D0C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65A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205460" w:rsidRPr="000F36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B3819" w:rsidRPr="000F36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2B16DEE6" w14:textId="77777777" w:rsidR="00205460" w:rsidRPr="000F36B2" w:rsidRDefault="00205460" w:rsidP="0099197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771E56A" w14:textId="73A548DB" w:rsidR="009E288B" w:rsidRPr="008B0C25" w:rsidRDefault="008B3819" w:rsidP="00991975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</w:pPr>
      <w:r w:rsidRPr="008B0C2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7D0CB4" w:rsidRPr="008B0C2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10</w:t>
      </w:r>
      <w:r w:rsidR="00EF4669" w:rsidRPr="008B0C2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EF4669" w:rsidRPr="008B0C25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GB"/>
        </w:rPr>
        <w:t>พฤศจิกายน</w:t>
      </w:r>
      <w:r w:rsidR="00D4230B" w:rsidRPr="008B0C2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8B0C2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7D0CB4" w:rsidRPr="008B0C2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2565</w:t>
      </w:r>
    </w:p>
    <w:p w14:paraId="577ACE66" w14:textId="77777777" w:rsidR="006B2E5C" w:rsidRPr="00D4230B" w:rsidRDefault="006B2E5C" w:rsidP="0099197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sectPr w:rsidR="006B2E5C" w:rsidRPr="00D4230B" w:rsidSect="00100B61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86CD9" w14:textId="77777777" w:rsidR="00710E66" w:rsidRDefault="00710E66">
      <w:r>
        <w:separator/>
      </w:r>
    </w:p>
  </w:endnote>
  <w:endnote w:type="continuationSeparator" w:id="0">
    <w:p w14:paraId="787262C8" w14:textId="77777777" w:rsidR="00710E66" w:rsidRDefault="00710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ChalalaiClassicas">
    <w:altName w:val="Calibri"/>
    <w:charset w:val="01"/>
    <w:family w:val="auto"/>
    <w:pitch w:val="variable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33890" w14:textId="77777777" w:rsidR="006B2E5C" w:rsidRPr="00E614F3" w:rsidRDefault="006B2E5C" w:rsidP="00E502F3">
    <w:pPr>
      <w:pStyle w:val="a7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E614F3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E614F3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E614F3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3</w:t>
    </w:r>
    <w:r w:rsidRPr="00B5111F">
      <w:rPr>
        <w:rFonts w:ascii="Browallia New" w:hAnsi="Browallia New" w:cs="Browallia New"/>
        <w:noProof/>
        <w:sz w:val="26"/>
        <w:szCs w:val="26"/>
        <w:lang w:val="en-GB"/>
      </w:rPr>
      <w:t>1</w:t>
    </w:r>
    <w:r w:rsidRPr="00E614F3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05CA6" w14:textId="77777777" w:rsidR="00710E66" w:rsidRDefault="00710E66">
      <w:r>
        <w:separator/>
      </w:r>
    </w:p>
  </w:footnote>
  <w:footnote w:type="continuationSeparator" w:id="0">
    <w:p w14:paraId="5E998E9A" w14:textId="77777777" w:rsidR="00710E66" w:rsidRDefault="00710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780FF" w14:textId="77777777" w:rsidR="006B2E5C" w:rsidRPr="00E614F3" w:rsidRDefault="006B2E5C" w:rsidP="00E614F3">
    <w:pPr>
      <w:jc w:val="thaiDistribute"/>
      <w:rPr>
        <w:rFonts w:ascii="Browallia New" w:hAnsi="Browallia New" w:cs="Browallia New"/>
        <w:b/>
        <w:bCs/>
        <w:snapToGrid w:val="0"/>
        <w:color w:val="000000"/>
        <w:sz w:val="26"/>
        <w:szCs w:val="26"/>
        <w:cs/>
        <w:lang w:eastAsia="th-TH"/>
      </w:rPr>
    </w:pPr>
    <w:r w:rsidRPr="00E614F3">
      <w:rPr>
        <w:rFonts w:ascii="Browallia New" w:hAnsi="Browallia New" w:cs="Browallia New"/>
        <w:b/>
        <w:bCs/>
        <w:snapToGrid w:val="0"/>
        <w:color w:val="000000"/>
        <w:sz w:val="26"/>
        <w:szCs w:val="26"/>
        <w:cs/>
        <w:lang w:eastAsia="th-TH"/>
      </w:rPr>
      <w:t>บริษัท ซันสวีท จำกัด</w:t>
    </w:r>
    <w:r w:rsidRPr="00E614F3">
      <w:rPr>
        <w:rFonts w:ascii="Browallia New" w:hAnsi="Browallia New" w:cs="Browallia New"/>
        <w:b/>
        <w:bCs/>
        <w:snapToGrid w:val="0"/>
        <w:color w:val="000000"/>
        <w:sz w:val="26"/>
        <w:szCs w:val="26"/>
        <w:lang w:eastAsia="th-TH"/>
      </w:rPr>
      <w:t xml:space="preserve"> </w:t>
    </w:r>
    <w:r w:rsidRPr="00E614F3">
      <w:rPr>
        <w:rFonts w:ascii="Browallia New" w:hAnsi="Browallia New" w:cs="Browallia New"/>
        <w:b/>
        <w:bCs/>
        <w:snapToGrid w:val="0"/>
        <w:color w:val="000000"/>
        <w:sz w:val="26"/>
        <w:szCs w:val="26"/>
        <w:cs/>
        <w:lang w:eastAsia="th-TH"/>
      </w:rPr>
      <w:t>(มหาชน)</w:t>
    </w:r>
  </w:p>
  <w:p w14:paraId="41FC5F2C" w14:textId="77777777" w:rsidR="006B2E5C" w:rsidRPr="00E614F3" w:rsidRDefault="006B2E5C" w:rsidP="00E614F3">
    <w:pPr>
      <w:pBdr>
        <w:bottom w:val="single" w:sz="8" w:space="1" w:color="auto"/>
      </w:pBdr>
      <w:jc w:val="thaiDistribute"/>
      <w:rPr>
        <w:rFonts w:ascii="Browallia New" w:hAnsi="Browallia New" w:cs="Browallia New"/>
        <w:b/>
        <w:bCs/>
        <w:sz w:val="26"/>
        <w:szCs w:val="26"/>
      </w:rPr>
    </w:pPr>
    <w:r w:rsidRPr="00E614F3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09DBFF18" w14:textId="5278338A" w:rsidR="006B2E5C" w:rsidRPr="00E614F3" w:rsidRDefault="006B2E5C" w:rsidP="00E614F3">
    <w:pPr>
      <w:pBdr>
        <w:bottom w:val="single" w:sz="8" w:space="1" w:color="auto"/>
      </w:pBdr>
      <w:jc w:val="thaiDistribute"/>
      <w:rPr>
        <w:rFonts w:ascii="Browallia New" w:hAnsi="Browallia New" w:cs="Browallia New"/>
        <w:b/>
        <w:bCs/>
        <w:sz w:val="26"/>
        <w:szCs w:val="26"/>
        <w:cs/>
      </w:rPr>
    </w:pPr>
    <w:r w:rsidRPr="00E614F3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="007E516B">
      <w:rPr>
        <w:rFonts w:ascii="Browallia New" w:hAnsi="Browallia New" w:cs="Browallia New" w:hint="cs"/>
        <w:b/>
        <w:bCs/>
        <w:sz w:val="26"/>
        <w:szCs w:val="26"/>
        <w:cs/>
      </w:rPr>
      <w:t>เก้า</w:t>
    </w:r>
    <w:r w:rsidRPr="00146F4E">
      <w:rPr>
        <w:rFonts w:ascii="Browallia New" w:hAnsi="Browallia New" w:cs="Browallia New" w:hint="cs"/>
        <w:b/>
        <w:bCs/>
        <w:sz w:val="26"/>
        <w:szCs w:val="26"/>
        <w:cs/>
      </w:rPr>
      <w:t>เดือน</w:t>
    </w:r>
    <w:r w:rsidRPr="00E614F3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7D0CB4" w:rsidRPr="007D0CB4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="007E516B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กันยายน</w:t>
    </w:r>
    <w:r w:rsidRPr="00E614F3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="007D0CB4" w:rsidRPr="007D0CB4">
      <w:rPr>
        <w:rFonts w:ascii="Browallia New" w:hAnsi="Browallia New" w:cs="Browallia New"/>
        <w:b/>
        <w:bCs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02294"/>
    <w:multiLevelType w:val="hybridMultilevel"/>
    <w:tmpl w:val="A86CABA8"/>
    <w:lvl w:ilvl="0" w:tplc="B45CA70E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FC5106"/>
    <w:multiLevelType w:val="hybridMultilevel"/>
    <w:tmpl w:val="5C88326C"/>
    <w:lvl w:ilvl="0" w:tplc="A7A261DA">
      <w:start w:val="27"/>
      <w:numFmt w:val="bullet"/>
      <w:lvlText w:val="-"/>
      <w:lvlJc w:val="left"/>
      <w:pPr>
        <w:ind w:left="54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3F846C46"/>
    <w:multiLevelType w:val="hybridMultilevel"/>
    <w:tmpl w:val="1592C0AA"/>
    <w:lvl w:ilvl="0" w:tplc="E32825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6D52A6"/>
    <w:multiLevelType w:val="hybridMultilevel"/>
    <w:tmpl w:val="87122C54"/>
    <w:lvl w:ilvl="0" w:tplc="DCBEEE9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65625"/>
    <w:multiLevelType w:val="hybridMultilevel"/>
    <w:tmpl w:val="88D82BCC"/>
    <w:lvl w:ilvl="0" w:tplc="7AC0A9A4">
      <w:start w:val="31"/>
      <w:numFmt w:val="bullet"/>
      <w:lvlText w:val=""/>
      <w:lvlJc w:val="left"/>
      <w:pPr>
        <w:ind w:left="720" w:hanging="360"/>
      </w:pPr>
      <w:rPr>
        <w:rFonts w:ascii="Wingdings" w:eastAsia="Arial Unicode MS" w:hAnsi="Wingdings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22002E"/>
    <w:multiLevelType w:val="hybridMultilevel"/>
    <w:tmpl w:val="C65074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D76EE4"/>
    <w:multiLevelType w:val="hybridMultilevel"/>
    <w:tmpl w:val="691E1124"/>
    <w:lvl w:ilvl="0" w:tplc="F2765B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9978012">
    <w:abstractNumId w:val="4"/>
  </w:num>
  <w:num w:numId="2" w16cid:durableId="1742094096">
    <w:abstractNumId w:val="0"/>
  </w:num>
  <w:num w:numId="3" w16cid:durableId="1253975288">
    <w:abstractNumId w:val="7"/>
  </w:num>
  <w:num w:numId="4" w16cid:durableId="1287203174">
    <w:abstractNumId w:val="3"/>
  </w:num>
  <w:num w:numId="5" w16cid:durableId="857232570">
    <w:abstractNumId w:val="5"/>
  </w:num>
  <w:num w:numId="6" w16cid:durableId="1110932477">
    <w:abstractNumId w:val="1"/>
  </w:num>
  <w:num w:numId="7" w16cid:durableId="1061832695">
    <w:abstractNumId w:val="2"/>
  </w:num>
  <w:num w:numId="8" w16cid:durableId="2141461008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10896"/>
    <w:rsid w:val="00000134"/>
    <w:rsid w:val="0000113E"/>
    <w:rsid w:val="000031EC"/>
    <w:rsid w:val="00003694"/>
    <w:rsid w:val="000040C7"/>
    <w:rsid w:val="00004A66"/>
    <w:rsid w:val="000056A8"/>
    <w:rsid w:val="00007174"/>
    <w:rsid w:val="000102E6"/>
    <w:rsid w:val="000104E0"/>
    <w:rsid w:val="0001063D"/>
    <w:rsid w:val="000106A6"/>
    <w:rsid w:val="00010959"/>
    <w:rsid w:val="00011769"/>
    <w:rsid w:val="00011B59"/>
    <w:rsid w:val="00012C9D"/>
    <w:rsid w:val="00012E7D"/>
    <w:rsid w:val="00014337"/>
    <w:rsid w:val="0001606F"/>
    <w:rsid w:val="00016383"/>
    <w:rsid w:val="00016939"/>
    <w:rsid w:val="00016A08"/>
    <w:rsid w:val="00017110"/>
    <w:rsid w:val="00017750"/>
    <w:rsid w:val="00020A83"/>
    <w:rsid w:val="00020CDE"/>
    <w:rsid w:val="00020D86"/>
    <w:rsid w:val="00021461"/>
    <w:rsid w:val="0002153D"/>
    <w:rsid w:val="000215D4"/>
    <w:rsid w:val="00021A7F"/>
    <w:rsid w:val="00021EE2"/>
    <w:rsid w:val="000221BE"/>
    <w:rsid w:val="000223C2"/>
    <w:rsid w:val="0002256F"/>
    <w:rsid w:val="000226E3"/>
    <w:rsid w:val="0002332C"/>
    <w:rsid w:val="00023BBC"/>
    <w:rsid w:val="00023E19"/>
    <w:rsid w:val="00024416"/>
    <w:rsid w:val="0002454D"/>
    <w:rsid w:val="000246F2"/>
    <w:rsid w:val="00024FCC"/>
    <w:rsid w:val="00025655"/>
    <w:rsid w:val="000256F5"/>
    <w:rsid w:val="00025DE5"/>
    <w:rsid w:val="00025F04"/>
    <w:rsid w:val="00026192"/>
    <w:rsid w:val="00026DAF"/>
    <w:rsid w:val="00026F66"/>
    <w:rsid w:val="000276EB"/>
    <w:rsid w:val="0002789C"/>
    <w:rsid w:val="00027B3A"/>
    <w:rsid w:val="000306E6"/>
    <w:rsid w:val="00030B7A"/>
    <w:rsid w:val="000313DD"/>
    <w:rsid w:val="00031FEE"/>
    <w:rsid w:val="000323F2"/>
    <w:rsid w:val="00032961"/>
    <w:rsid w:val="000345FE"/>
    <w:rsid w:val="00034693"/>
    <w:rsid w:val="00035170"/>
    <w:rsid w:val="000359D3"/>
    <w:rsid w:val="00036CFB"/>
    <w:rsid w:val="00036D69"/>
    <w:rsid w:val="00036EE6"/>
    <w:rsid w:val="000379EE"/>
    <w:rsid w:val="0004022D"/>
    <w:rsid w:val="000404E2"/>
    <w:rsid w:val="00040588"/>
    <w:rsid w:val="000406CB"/>
    <w:rsid w:val="00040F5A"/>
    <w:rsid w:val="00041352"/>
    <w:rsid w:val="0004158E"/>
    <w:rsid w:val="0004178F"/>
    <w:rsid w:val="00041796"/>
    <w:rsid w:val="00041F42"/>
    <w:rsid w:val="00042129"/>
    <w:rsid w:val="00042BBB"/>
    <w:rsid w:val="0004317D"/>
    <w:rsid w:val="000431F2"/>
    <w:rsid w:val="0004320A"/>
    <w:rsid w:val="0004338F"/>
    <w:rsid w:val="00043723"/>
    <w:rsid w:val="000438E2"/>
    <w:rsid w:val="00043FF2"/>
    <w:rsid w:val="000447C4"/>
    <w:rsid w:val="0004491F"/>
    <w:rsid w:val="000452E4"/>
    <w:rsid w:val="00045DB0"/>
    <w:rsid w:val="00045E48"/>
    <w:rsid w:val="00045EA9"/>
    <w:rsid w:val="00046F0F"/>
    <w:rsid w:val="000473A7"/>
    <w:rsid w:val="00047535"/>
    <w:rsid w:val="00047A05"/>
    <w:rsid w:val="00047A34"/>
    <w:rsid w:val="00047B51"/>
    <w:rsid w:val="000509A2"/>
    <w:rsid w:val="00051C46"/>
    <w:rsid w:val="00051DA3"/>
    <w:rsid w:val="000522B8"/>
    <w:rsid w:val="000527B4"/>
    <w:rsid w:val="00052AB8"/>
    <w:rsid w:val="00052B78"/>
    <w:rsid w:val="00052C7B"/>
    <w:rsid w:val="00052E4D"/>
    <w:rsid w:val="00053361"/>
    <w:rsid w:val="000534B4"/>
    <w:rsid w:val="00054476"/>
    <w:rsid w:val="0005497F"/>
    <w:rsid w:val="00054E51"/>
    <w:rsid w:val="000556EB"/>
    <w:rsid w:val="00055777"/>
    <w:rsid w:val="00055D3D"/>
    <w:rsid w:val="000567E9"/>
    <w:rsid w:val="00057983"/>
    <w:rsid w:val="00057AC8"/>
    <w:rsid w:val="000601B2"/>
    <w:rsid w:val="00061874"/>
    <w:rsid w:val="00061C23"/>
    <w:rsid w:val="00061FB5"/>
    <w:rsid w:val="0006237D"/>
    <w:rsid w:val="00062C58"/>
    <w:rsid w:val="00064011"/>
    <w:rsid w:val="00064869"/>
    <w:rsid w:val="00064891"/>
    <w:rsid w:val="000648F0"/>
    <w:rsid w:val="00064CAE"/>
    <w:rsid w:val="000655DA"/>
    <w:rsid w:val="0006589A"/>
    <w:rsid w:val="000659C9"/>
    <w:rsid w:val="00065A09"/>
    <w:rsid w:val="00066033"/>
    <w:rsid w:val="0006630E"/>
    <w:rsid w:val="00066321"/>
    <w:rsid w:val="000669D7"/>
    <w:rsid w:val="00066BE4"/>
    <w:rsid w:val="000675B7"/>
    <w:rsid w:val="00067B68"/>
    <w:rsid w:val="00067C3B"/>
    <w:rsid w:val="0007020A"/>
    <w:rsid w:val="00070210"/>
    <w:rsid w:val="00070B81"/>
    <w:rsid w:val="00070D1A"/>
    <w:rsid w:val="00070F6D"/>
    <w:rsid w:val="00071898"/>
    <w:rsid w:val="00073B69"/>
    <w:rsid w:val="00073BF2"/>
    <w:rsid w:val="0007472E"/>
    <w:rsid w:val="00074BFF"/>
    <w:rsid w:val="00074D18"/>
    <w:rsid w:val="00075904"/>
    <w:rsid w:val="000764BF"/>
    <w:rsid w:val="00076D74"/>
    <w:rsid w:val="00076FEF"/>
    <w:rsid w:val="00077630"/>
    <w:rsid w:val="000803BB"/>
    <w:rsid w:val="00080404"/>
    <w:rsid w:val="00080828"/>
    <w:rsid w:val="00080F27"/>
    <w:rsid w:val="00081ED3"/>
    <w:rsid w:val="00082692"/>
    <w:rsid w:val="00082822"/>
    <w:rsid w:val="000831EC"/>
    <w:rsid w:val="0008340D"/>
    <w:rsid w:val="00083BD3"/>
    <w:rsid w:val="00083C71"/>
    <w:rsid w:val="00084385"/>
    <w:rsid w:val="00084487"/>
    <w:rsid w:val="00084ABE"/>
    <w:rsid w:val="00084FE2"/>
    <w:rsid w:val="00085251"/>
    <w:rsid w:val="00085C89"/>
    <w:rsid w:val="00086075"/>
    <w:rsid w:val="00086078"/>
    <w:rsid w:val="00086102"/>
    <w:rsid w:val="00086906"/>
    <w:rsid w:val="00086952"/>
    <w:rsid w:val="0008753D"/>
    <w:rsid w:val="00087D63"/>
    <w:rsid w:val="000902FE"/>
    <w:rsid w:val="0009058E"/>
    <w:rsid w:val="000908B1"/>
    <w:rsid w:val="00091201"/>
    <w:rsid w:val="0009123C"/>
    <w:rsid w:val="00091362"/>
    <w:rsid w:val="000940D8"/>
    <w:rsid w:val="00094649"/>
    <w:rsid w:val="0009473F"/>
    <w:rsid w:val="00094853"/>
    <w:rsid w:val="000951B8"/>
    <w:rsid w:val="0009524F"/>
    <w:rsid w:val="000952AD"/>
    <w:rsid w:val="0009542A"/>
    <w:rsid w:val="00095AA4"/>
    <w:rsid w:val="00096080"/>
    <w:rsid w:val="00096EFC"/>
    <w:rsid w:val="00097704"/>
    <w:rsid w:val="000978D3"/>
    <w:rsid w:val="000A00D7"/>
    <w:rsid w:val="000A0407"/>
    <w:rsid w:val="000A08DE"/>
    <w:rsid w:val="000A092D"/>
    <w:rsid w:val="000A2174"/>
    <w:rsid w:val="000A22E4"/>
    <w:rsid w:val="000A333F"/>
    <w:rsid w:val="000A3FDA"/>
    <w:rsid w:val="000A4427"/>
    <w:rsid w:val="000A4A69"/>
    <w:rsid w:val="000A5ED6"/>
    <w:rsid w:val="000A63B5"/>
    <w:rsid w:val="000A71A0"/>
    <w:rsid w:val="000A7399"/>
    <w:rsid w:val="000A7B38"/>
    <w:rsid w:val="000B06AB"/>
    <w:rsid w:val="000B0C4F"/>
    <w:rsid w:val="000B19C0"/>
    <w:rsid w:val="000B3ABE"/>
    <w:rsid w:val="000B3B5F"/>
    <w:rsid w:val="000B4F05"/>
    <w:rsid w:val="000B503C"/>
    <w:rsid w:val="000B51F4"/>
    <w:rsid w:val="000B55BD"/>
    <w:rsid w:val="000B5CBA"/>
    <w:rsid w:val="000B5E2A"/>
    <w:rsid w:val="000B6549"/>
    <w:rsid w:val="000B721F"/>
    <w:rsid w:val="000B727F"/>
    <w:rsid w:val="000B77ED"/>
    <w:rsid w:val="000C03C9"/>
    <w:rsid w:val="000C0A4A"/>
    <w:rsid w:val="000C0EDA"/>
    <w:rsid w:val="000C0F94"/>
    <w:rsid w:val="000C1511"/>
    <w:rsid w:val="000C1D46"/>
    <w:rsid w:val="000C235B"/>
    <w:rsid w:val="000C29B2"/>
    <w:rsid w:val="000C2D07"/>
    <w:rsid w:val="000C3570"/>
    <w:rsid w:val="000C382F"/>
    <w:rsid w:val="000C41DB"/>
    <w:rsid w:val="000C46FD"/>
    <w:rsid w:val="000C4DC1"/>
    <w:rsid w:val="000C557C"/>
    <w:rsid w:val="000C5968"/>
    <w:rsid w:val="000C6F60"/>
    <w:rsid w:val="000C77D5"/>
    <w:rsid w:val="000D09A8"/>
    <w:rsid w:val="000D0A84"/>
    <w:rsid w:val="000D0C7E"/>
    <w:rsid w:val="000D1311"/>
    <w:rsid w:val="000D1734"/>
    <w:rsid w:val="000D1D6B"/>
    <w:rsid w:val="000D333D"/>
    <w:rsid w:val="000D40BA"/>
    <w:rsid w:val="000D47DA"/>
    <w:rsid w:val="000D57F2"/>
    <w:rsid w:val="000D6036"/>
    <w:rsid w:val="000D6512"/>
    <w:rsid w:val="000D660A"/>
    <w:rsid w:val="000D6E5C"/>
    <w:rsid w:val="000D6FDF"/>
    <w:rsid w:val="000D76D9"/>
    <w:rsid w:val="000E00B2"/>
    <w:rsid w:val="000E014C"/>
    <w:rsid w:val="000E0F02"/>
    <w:rsid w:val="000E1BDE"/>
    <w:rsid w:val="000E1F5F"/>
    <w:rsid w:val="000E26BC"/>
    <w:rsid w:val="000E3952"/>
    <w:rsid w:val="000E3AA3"/>
    <w:rsid w:val="000E46DE"/>
    <w:rsid w:val="000E4E32"/>
    <w:rsid w:val="000E4F12"/>
    <w:rsid w:val="000E4F22"/>
    <w:rsid w:val="000E60CE"/>
    <w:rsid w:val="000E67B7"/>
    <w:rsid w:val="000E6C45"/>
    <w:rsid w:val="000E7343"/>
    <w:rsid w:val="000E74E1"/>
    <w:rsid w:val="000E7605"/>
    <w:rsid w:val="000E7F15"/>
    <w:rsid w:val="000F0152"/>
    <w:rsid w:val="000F087A"/>
    <w:rsid w:val="000F0948"/>
    <w:rsid w:val="000F0F1D"/>
    <w:rsid w:val="000F145C"/>
    <w:rsid w:val="000F14C7"/>
    <w:rsid w:val="000F16B1"/>
    <w:rsid w:val="000F1922"/>
    <w:rsid w:val="000F23B7"/>
    <w:rsid w:val="000F255A"/>
    <w:rsid w:val="000F3439"/>
    <w:rsid w:val="000F36B2"/>
    <w:rsid w:val="000F385F"/>
    <w:rsid w:val="000F4091"/>
    <w:rsid w:val="000F4414"/>
    <w:rsid w:val="000F4AE5"/>
    <w:rsid w:val="000F4F6A"/>
    <w:rsid w:val="000F60DE"/>
    <w:rsid w:val="000F6349"/>
    <w:rsid w:val="000F6958"/>
    <w:rsid w:val="000F6E3F"/>
    <w:rsid w:val="000F74BD"/>
    <w:rsid w:val="000F769C"/>
    <w:rsid w:val="001002BE"/>
    <w:rsid w:val="00100A6A"/>
    <w:rsid w:val="00100B61"/>
    <w:rsid w:val="00100E92"/>
    <w:rsid w:val="00100EAE"/>
    <w:rsid w:val="00100FC7"/>
    <w:rsid w:val="001010CA"/>
    <w:rsid w:val="00101E77"/>
    <w:rsid w:val="00101FB8"/>
    <w:rsid w:val="001028CD"/>
    <w:rsid w:val="001033D4"/>
    <w:rsid w:val="001044CB"/>
    <w:rsid w:val="00104520"/>
    <w:rsid w:val="00105493"/>
    <w:rsid w:val="001056BC"/>
    <w:rsid w:val="001056D7"/>
    <w:rsid w:val="00105DA2"/>
    <w:rsid w:val="001063F0"/>
    <w:rsid w:val="00106948"/>
    <w:rsid w:val="00107610"/>
    <w:rsid w:val="001076BC"/>
    <w:rsid w:val="00107C0E"/>
    <w:rsid w:val="00107FDF"/>
    <w:rsid w:val="001102E5"/>
    <w:rsid w:val="00110666"/>
    <w:rsid w:val="00110B05"/>
    <w:rsid w:val="00110BD3"/>
    <w:rsid w:val="00110D09"/>
    <w:rsid w:val="00110ECC"/>
    <w:rsid w:val="00111EF2"/>
    <w:rsid w:val="00112903"/>
    <w:rsid w:val="0011360E"/>
    <w:rsid w:val="00113B8A"/>
    <w:rsid w:val="00114BB6"/>
    <w:rsid w:val="00115424"/>
    <w:rsid w:val="001167DE"/>
    <w:rsid w:val="00116BCA"/>
    <w:rsid w:val="00116C57"/>
    <w:rsid w:val="00116C9B"/>
    <w:rsid w:val="0011757F"/>
    <w:rsid w:val="00117ED6"/>
    <w:rsid w:val="00120DF4"/>
    <w:rsid w:val="00121E59"/>
    <w:rsid w:val="00121E83"/>
    <w:rsid w:val="00121EE8"/>
    <w:rsid w:val="00122AC4"/>
    <w:rsid w:val="00122C1A"/>
    <w:rsid w:val="001231E0"/>
    <w:rsid w:val="001236F2"/>
    <w:rsid w:val="00123834"/>
    <w:rsid w:val="00123936"/>
    <w:rsid w:val="00123B88"/>
    <w:rsid w:val="00124697"/>
    <w:rsid w:val="00124D0A"/>
    <w:rsid w:val="00124F4B"/>
    <w:rsid w:val="001250B1"/>
    <w:rsid w:val="00125A1E"/>
    <w:rsid w:val="001266EE"/>
    <w:rsid w:val="001267F6"/>
    <w:rsid w:val="0012698F"/>
    <w:rsid w:val="00126E49"/>
    <w:rsid w:val="0012774A"/>
    <w:rsid w:val="00127CDB"/>
    <w:rsid w:val="001305B4"/>
    <w:rsid w:val="00131133"/>
    <w:rsid w:val="001318FD"/>
    <w:rsid w:val="00131EA1"/>
    <w:rsid w:val="00132D68"/>
    <w:rsid w:val="0013306A"/>
    <w:rsid w:val="00133B96"/>
    <w:rsid w:val="00135163"/>
    <w:rsid w:val="00135F41"/>
    <w:rsid w:val="00136606"/>
    <w:rsid w:val="001367B6"/>
    <w:rsid w:val="00136A14"/>
    <w:rsid w:val="00137BD4"/>
    <w:rsid w:val="00137EA0"/>
    <w:rsid w:val="00140525"/>
    <w:rsid w:val="00140E83"/>
    <w:rsid w:val="001410ED"/>
    <w:rsid w:val="00141B4A"/>
    <w:rsid w:val="00141C6B"/>
    <w:rsid w:val="0014202C"/>
    <w:rsid w:val="001429C8"/>
    <w:rsid w:val="00142DAE"/>
    <w:rsid w:val="00143CD3"/>
    <w:rsid w:val="00144616"/>
    <w:rsid w:val="001447FA"/>
    <w:rsid w:val="001450DE"/>
    <w:rsid w:val="00145771"/>
    <w:rsid w:val="00145C2C"/>
    <w:rsid w:val="00146D74"/>
    <w:rsid w:val="00146F4E"/>
    <w:rsid w:val="00150099"/>
    <w:rsid w:val="0015084C"/>
    <w:rsid w:val="001510A5"/>
    <w:rsid w:val="001515D1"/>
    <w:rsid w:val="001520EF"/>
    <w:rsid w:val="00152E89"/>
    <w:rsid w:val="00152EE6"/>
    <w:rsid w:val="001537E6"/>
    <w:rsid w:val="00153C6C"/>
    <w:rsid w:val="00154748"/>
    <w:rsid w:val="00154DCB"/>
    <w:rsid w:val="001558C9"/>
    <w:rsid w:val="00155B7A"/>
    <w:rsid w:val="00155E6A"/>
    <w:rsid w:val="00155F29"/>
    <w:rsid w:val="00156127"/>
    <w:rsid w:val="00156332"/>
    <w:rsid w:val="00157C0E"/>
    <w:rsid w:val="00157C72"/>
    <w:rsid w:val="00157D5E"/>
    <w:rsid w:val="00157F84"/>
    <w:rsid w:val="00157FBC"/>
    <w:rsid w:val="00160032"/>
    <w:rsid w:val="001616C8"/>
    <w:rsid w:val="001633F9"/>
    <w:rsid w:val="00163993"/>
    <w:rsid w:val="0016419B"/>
    <w:rsid w:val="001647FA"/>
    <w:rsid w:val="00164A0B"/>
    <w:rsid w:val="00165F81"/>
    <w:rsid w:val="00166497"/>
    <w:rsid w:val="001669BA"/>
    <w:rsid w:val="00166B26"/>
    <w:rsid w:val="00167831"/>
    <w:rsid w:val="0017045E"/>
    <w:rsid w:val="0017069C"/>
    <w:rsid w:val="00170E0D"/>
    <w:rsid w:val="00171314"/>
    <w:rsid w:val="001719EF"/>
    <w:rsid w:val="00171B3E"/>
    <w:rsid w:val="00171D75"/>
    <w:rsid w:val="00172169"/>
    <w:rsid w:val="00172CE2"/>
    <w:rsid w:val="00173197"/>
    <w:rsid w:val="00173483"/>
    <w:rsid w:val="00173623"/>
    <w:rsid w:val="001738FA"/>
    <w:rsid w:val="00173908"/>
    <w:rsid w:val="00174032"/>
    <w:rsid w:val="00174606"/>
    <w:rsid w:val="00174913"/>
    <w:rsid w:val="00174A01"/>
    <w:rsid w:val="00174CBB"/>
    <w:rsid w:val="001750FA"/>
    <w:rsid w:val="00175FBB"/>
    <w:rsid w:val="00176008"/>
    <w:rsid w:val="001771AD"/>
    <w:rsid w:val="001810EB"/>
    <w:rsid w:val="00181611"/>
    <w:rsid w:val="00181911"/>
    <w:rsid w:val="001820E8"/>
    <w:rsid w:val="00182566"/>
    <w:rsid w:val="0018290B"/>
    <w:rsid w:val="00182D85"/>
    <w:rsid w:val="00183209"/>
    <w:rsid w:val="00183CA7"/>
    <w:rsid w:val="00184572"/>
    <w:rsid w:val="00184FCE"/>
    <w:rsid w:val="0018524A"/>
    <w:rsid w:val="00185525"/>
    <w:rsid w:val="00185738"/>
    <w:rsid w:val="00185835"/>
    <w:rsid w:val="0018584D"/>
    <w:rsid w:val="00186671"/>
    <w:rsid w:val="00190090"/>
    <w:rsid w:val="00191D22"/>
    <w:rsid w:val="00191DB8"/>
    <w:rsid w:val="00191F54"/>
    <w:rsid w:val="00192B40"/>
    <w:rsid w:val="00193160"/>
    <w:rsid w:val="0019339C"/>
    <w:rsid w:val="0019378A"/>
    <w:rsid w:val="00194121"/>
    <w:rsid w:val="001942E3"/>
    <w:rsid w:val="0019675A"/>
    <w:rsid w:val="0019682C"/>
    <w:rsid w:val="00196D23"/>
    <w:rsid w:val="001A021B"/>
    <w:rsid w:val="001A0253"/>
    <w:rsid w:val="001A0CC2"/>
    <w:rsid w:val="001A150B"/>
    <w:rsid w:val="001A17A1"/>
    <w:rsid w:val="001A20DF"/>
    <w:rsid w:val="001A23C1"/>
    <w:rsid w:val="001A246C"/>
    <w:rsid w:val="001A247A"/>
    <w:rsid w:val="001A2525"/>
    <w:rsid w:val="001A3B67"/>
    <w:rsid w:val="001A3F64"/>
    <w:rsid w:val="001A576A"/>
    <w:rsid w:val="001A5A51"/>
    <w:rsid w:val="001A5D04"/>
    <w:rsid w:val="001A5D38"/>
    <w:rsid w:val="001A5FA3"/>
    <w:rsid w:val="001A7234"/>
    <w:rsid w:val="001A7722"/>
    <w:rsid w:val="001A7950"/>
    <w:rsid w:val="001A7F1E"/>
    <w:rsid w:val="001B103F"/>
    <w:rsid w:val="001B15FF"/>
    <w:rsid w:val="001B1BAD"/>
    <w:rsid w:val="001B23FB"/>
    <w:rsid w:val="001B2FCB"/>
    <w:rsid w:val="001B39A9"/>
    <w:rsid w:val="001B43A4"/>
    <w:rsid w:val="001B5803"/>
    <w:rsid w:val="001B58A8"/>
    <w:rsid w:val="001B5CB1"/>
    <w:rsid w:val="001B5E49"/>
    <w:rsid w:val="001B602B"/>
    <w:rsid w:val="001B61D0"/>
    <w:rsid w:val="001B6E5C"/>
    <w:rsid w:val="001B7005"/>
    <w:rsid w:val="001B7464"/>
    <w:rsid w:val="001C0E97"/>
    <w:rsid w:val="001C1056"/>
    <w:rsid w:val="001C1C35"/>
    <w:rsid w:val="001C2180"/>
    <w:rsid w:val="001C235B"/>
    <w:rsid w:val="001C24CD"/>
    <w:rsid w:val="001C291E"/>
    <w:rsid w:val="001C2954"/>
    <w:rsid w:val="001C29BE"/>
    <w:rsid w:val="001C2F96"/>
    <w:rsid w:val="001C30D5"/>
    <w:rsid w:val="001C43F4"/>
    <w:rsid w:val="001C44EB"/>
    <w:rsid w:val="001C5C97"/>
    <w:rsid w:val="001C5C9C"/>
    <w:rsid w:val="001C5E45"/>
    <w:rsid w:val="001C6117"/>
    <w:rsid w:val="001C65C9"/>
    <w:rsid w:val="001C663D"/>
    <w:rsid w:val="001C6924"/>
    <w:rsid w:val="001C6948"/>
    <w:rsid w:val="001C6B0C"/>
    <w:rsid w:val="001C6E32"/>
    <w:rsid w:val="001D0E9C"/>
    <w:rsid w:val="001D13EE"/>
    <w:rsid w:val="001D1874"/>
    <w:rsid w:val="001D1A77"/>
    <w:rsid w:val="001D20F7"/>
    <w:rsid w:val="001D2210"/>
    <w:rsid w:val="001D25B3"/>
    <w:rsid w:val="001D26D3"/>
    <w:rsid w:val="001D32BB"/>
    <w:rsid w:val="001D3944"/>
    <w:rsid w:val="001D3CB8"/>
    <w:rsid w:val="001D415E"/>
    <w:rsid w:val="001D421D"/>
    <w:rsid w:val="001D502C"/>
    <w:rsid w:val="001D65A8"/>
    <w:rsid w:val="001D6650"/>
    <w:rsid w:val="001D6A68"/>
    <w:rsid w:val="001D7C3E"/>
    <w:rsid w:val="001D7D6C"/>
    <w:rsid w:val="001E0537"/>
    <w:rsid w:val="001E06CC"/>
    <w:rsid w:val="001E09F8"/>
    <w:rsid w:val="001E0AF3"/>
    <w:rsid w:val="001E0E6D"/>
    <w:rsid w:val="001E295A"/>
    <w:rsid w:val="001E2BB9"/>
    <w:rsid w:val="001E366D"/>
    <w:rsid w:val="001E3CC4"/>
    <w:rsid w:val="001E45D0"/>
    <w:rsid w:val="001E5A72"/>
    <w:rsid w:val="001E5AA6"/>
    <w:rsid w:val="001E5E64"/>
    <w:rsid w:val="001E5F15"/>
    <w:rsid w:val="001E63A5"/>
    <w:rsid w:val="001E6CE4"/>
    <w:rsid w:val="001E6D8C"/>
    <w:rsid w:val="001E7A18"/>
    <w:rsid w:val="001E7BB1"/>
    <w:rsid w:val="001F052D"/>
    <w:rsid w:val="001F19CC"/>
    <w:rsid w:val="001F1C82"/>
    <w:rsid w:val="001F285B"/>
    <w:rsid w:val="001F2AC5"/>
    <w:rsid w:val="001F394C"/>
    <w:rsid w:val="001F3AB8"/>
    <w:rsid w:val="001F3CD9"/>
    <w:rsid w:val="001F496E"/>
    <w:rsid w:val="001F4ED9"/>
    <w:rsid w:val="001F67A6"/>
    <w:rsid w:val="001F6B12"/>
    <w:rsid w:val="001F6DCA"/>
    <w:rsid w:val="001F70E1"/>
    <w:rsid w:val="001F720C"/>
    <w:rsid w:val="001F7610"/>
    <w:rsid w:val="001F762C"/>
    <w:rsid w:val="001F777F"/>
    <w:rsid w:val="001F7A1D"/>
    <w:rsid w:val="001F7E5B"/>
    <w:rsid w:val="002004A6"/>
    <w:rsid w:val="00200BAF"/>
    <w:rsid w:val="0020102E"/>
    <w:rsid w:val="00203B27"/>
    <w:rsid w:val="00203D04"/>
    <w:rsid w:val="00203D29"/>
    <w:rsid w:val="00204FAE"/>
    <w:rsid w:val="00205305"/>
    <w:rsid w:val="00205460"/>
    <w:rsid w:val="00206389"/>
    <w:rsid w:val="00206CE4"/>
    <w:rsid w:val="00206EE2"/>
    <w:rsid w:val="00207534"/>
    <w:rsid w:val="00207825"/>
    <w:rsid w:val="00207A12"/>
    <w:rsid w:val="00210932"/>
    <w:rsid w:val="00210A35"/>
    <w:rsid w:val="00211168"/>
    <w:rsid w:val="00211AA7"/>
    <w:rsid w:val="00211C60"/>
    <w:rsid w:val="0021244D"/>
    <w:rsid w:val="002127A5"/>
    <w:rsid w:val="00212D20"/>
    <w:rsid w:val="00213871"/>
    <w:rsid w:val="00214302"/>
    <w:rsid w:val="002144A1"/>
    <w:rsid w:val="00214865"/>
    <w:rsid w:val="0021536D"/>
    <w:rsid w:val="0021580C"/>
    <w:rsid w:val="00215D04"/>
    <w:rsid w:val="002161F9"/>
    <w:rsid w:val="00216C37"/>
    <w:rsid w:val="00217BC6"/>
    <w:rsid w:val="00220794"/>
    <w:rsid w:val="00220F0E"/>
    <w:rsid w:val="00221231"/>
    <w:rsid w:val="0022154C"/>
    <w:rsid w:val="00221A50"/>
    <w:rsid w:val="00221E88"/>
    <w:rsid w:val="002226A8"/>
    <w:rsid w:val="0022280E"/>
    <w:rsid w:val="00223233"/>
    <w:rsid w:val="002233A5"/>
    <w:rsid w:val="0022389E"/>
    <w:rsid w:val="00223C53"/>
    <w:rsid w:val="0022452B"/>
    <w:rsid w:val="00224738"/>
    <w:rsid w:val="002249C0"/>
    <w:rsid w:val="00224DC9"/>
    <w:rsid w:val="00226A85"/>
    <w:rsid w:val="00226F9B"/>
    <w:rsid w:val="00227442"/>
    <w:rsid w:val="0022770E"/>
    <w:rsid w:val="00230C56"/>
    <w:rsid w:val="00232527"/>
    <w:rsid w:val="00232672"/>
    <w:rsid w:val="00232B89"/>
    <w:rsid w:val="00232DD8"/>
    <w:rsid w:val="00233036"/>
    <w:rsid w:val="00233559"/>
    <w:rsid w:val="002338ED"/>
    <w:rsid w:val="002341C9"/>
    <w:rsid w:val="002345F0"/>
    <w:rsid w:val="00234616"/>
    <w:rsid w:val="002351B6"/>
    <w:rsid w:val="002358A5"/>
    <w:rsid w:val="00235A60"/>
    <w:rsid w:val="002361E0"/>
    <w:rsid w:val="00237AC8"/>
    <w:rsid w:val="00237AF5"/>
    <w:rsid w:val="00237F4A"/>
    <w:rsid w:val="00240028"/>
    <w:rsid w:val="002400AA"/>
    <w:rsid w:val="00240849"/>
    <w:rsid w:val="00241A51"/>
    <w:rsid w:val="00241BAC"/>
    <w:rsid w:val="00242016"/>
    <w:rsid w:val="002420B2"/>
    <w:rsid w:val="00242571"/>
    <w:rsid w:val="00242640"/>
    <w:rsid w:val="002433AD"/>
    <w:rsid w:val="00243889"/>
    <w:rsid w:val="00243D6C"/>
    <w:rsid w:val="00243F8D"/>
    <w:rsid w:val="002445FC"/>
    <w:rsid w:val="0024477C"/>
    <w:rsid w:val="0024535E"/>
    <w:rsid w:val="0024545F"/>
    <w:rsid w:val="0024603D"/>
    <w:rsid w:val="00246378"/>
    <w:rsid w:val="00246877"/>
    <w:rsid w:val="00246996"/>
    <w:rsid w:val="00246AC0"/>
    <w:rsid w:val="00246B46"/>
    <w:rsid w:val="00246BE0"/>
    <w:rsid w:val="00247391"/>
    <w:rsid w:val="002474B9"/>
    <w:rsid w:val="00251103"/>
    <w:rsid w:val="0025119E"/>
    <w:rsid w:val="00251424"/>
    <w:rsid w:val="00252221"/>
    <w:rsid w:val="002525BD"/>
    <w:rsid w:val="00252633"/>
    <w:rsid w:val="002529E5"/>
    <w:rsid w:val="00252CE0"/>
    <w:rsid w:val="0025375F"/>
    <w:rsid w:val="00253FCF"/>
    <w:rsid w:val="0025467E"/>
    <w:rsid w:val="00254C14"/>
    <w:rsid w:val="00254C7F"/>
    <w:rsid w:val="002561F6"/>
    <w:rsid w:val="002567C8"/>
    <w:rsid w:val="002578D9"/>
    <w:rsid w:val="002579E9"/>
    <w:rsid w:val="00257AE8"/>
    <w:rsid w:val="00257E05"/>
    <w:rsid w:val="00260713"/>
    <w:rsid w:val="00261AA9"/>
    <w:rsid w:val="00261CD5"/>
    <w:rsid w:val="00262514"/>
    <w:rsid w:val="00262A4C"/>
    <w:rsid w:val="00262EFF"/>
    <w:rsid w:val="0026380E"/>
    <w:rsid w:val="00263E2F"/>
    <w:rsid w:val="00263F76"/>
    <w:rsid w:val="002643AC"/>
    <w:rsid w:val="002644D4"/>
    <w:rsid w:val="00264AC4"/>
    <w:rsid w:val="00264FBB"/>
    <w:rsid w:val="0026597B"/>
    <w:rsid w:val="00266ECB"/>
    <w:rsid w:val="00267D77"/>
    <w:rsid w:val="002700A8"/>
    <w:rsid w:val="00270152"/>
    <w:rsid w:val="00270E05"/>
    <w:rsid w:val="00270EAA"/>
    <w:rsid w:val="00271408"/>
    <w:rsid w:val="00271690"/>
    <w:rsid w:val="002729A2"/>
    <w:rsid w:val="002729A4"/>
    <w:rsid w:val="002732D2"/>
    <w:rsid w:val="00273447"/>
    <w:rsid w:val="00273509"/>
    <w:rsid w:val="00273753"/>
    <w:rsid w:val="00273A47"/>
    <w:rsid w:val="00274035"/>
    <w:rsid w:val="00274862"/>
    <w:rsid w:val="0027518E"/>
    <w:rsid w:val="00275B40"/>
    <w:rsid w:val="00276109"/>
    <w:rsid w:val="002763DF"/>
    <w:rsid w:val="00276790"/>
    <w:rsid w:val="00276F12"/>
    <w:rsid w:val="00276F73"/>
    <w:rsid w:val="0027715E"/>
    <w:rsid w:val="0027785A"/>
    <w:rsid w:val="0028003F"/>
    <w:rsid w:val="0028004F"/>
    <w:rsid w:val="00281987"/>
    <w:rsid w:val="002822ED"/>
    <w:rsid w:val="0028245A"/>
    <w:rsid w:val="0028260A"/>
    <w:rsid w:val="002828FF"/>
    <w:rsid w:val="00282968"/>
    <w:rsid w:val="00282A22"/>
    <w:rsid w:val="00284333"/>
    <w:rsid w:val="00284619"/>
    <w:rsid w:val="00284DF8"/>
    <w:rsid w:val="00285D59"/>
    <w:rsid w:val="00286333"/>
    <w:rsid w:val="00286365"/>
    <w:rsid w:val="00286408"/>
    <w:rsid w:val="0028659E"/>
    <w:rsid w:val="00286959"/>
    <w:rsid w:val="002869A9"/>
    <w:rsid w:val="00286B92"/>
    <w:rsid w:val="0028768C"/>
    <w:rsid w:val="00287719"/>
    <w:rsid w:val="00287CB5"/>
    <w:rsid w:val="00287E3D"/>
    <w:rsid w:val="0029015D"/>
    <w:rsid w:val="00290295"/>
    <w:rsid w:val="0029056F"/>
    <w:rsid w:val="00290B8C"/>
    <w:rsid w:val="00290C4E"/>
    <w:rsid w:val="00290D4D"/>
    <w:rsid w:val="00291238"/>
    <w:rsid w:val="00292020"/>
    <w:rsid w:val="00292591"/>
    <w:rsid w:val="002927D2"/>
    <w:rsid w:val="00294427"/>
    <w:rsid w:val="00295146"/>
    <w:rsid w:val="002960A1"/>
    <w:rsid w:val="00296ED6"/>
    <w:rsid w:val="00297212"/>
    <w:rsid w:val="0029750D"/>
    <w:rsid w:val="00297725"/>
    <w:rsid w:val="00297854"/>
    <w:rsid w:val="002A017C"/>
    <w:rsid w:val="002A0DBF"/>
    <w:rsid w:val="002A150E"/>
    <w:rsid w:val="002A1649"/>
    <w:rsid w:val="002A1B5A"/>
    <w:rsid w:val="002A1DCF"/>
    <w:rsid w:val="002A2174"/>
    <w:rsid w:val="002A275D"/>
    <w:rsid w:val="002A27AF"/>
    <w:rsid w:val="002A2A38"/>
    <w:rsid w:val="002A3AF2"/>
    <w:rsid w:val="002A415E"/>
    <w:rsid w:val="002A43B3"/>
    <w:rsid w:val="002A4907"/>
    <w:rsid w:val="002A4974"/>
    <w:rsid w:val="002A4E39"/>
    <w:rsid w:val="002A5129"/>
    <w:rsid w:val="002A5583"/>
    <w:rsid w:val="002A5896"/>
    <w:rsid w:val="002A7C5F"/>
    <w:rsid w:val="002B045C"/>
    <w:rsid w:val="002B0A8B"/>
    <w:rsid w:val="002B15F5"/>
    <w:rsid w:val="002B2A8A"/>
    <w:rsid w:val="002B2B47"/>
    <w:rsid w:val="002B3D96"/>
    <w:rsid w:val="002B3EF8"/>
    <w:rsid w:val="002B48E8"/>
    <w:rsid w:val="002B49F5"/>
    <w:rsid w:val="002B5BCB"/>
    <w:rsid w:val="002B6B8B"/>
    <w:rsid w:val="002B73A4"/>
    <w:rsid w:val="002C0899"/>
    <w:rsid w:val="002C0C0C"/>
    <w:rsid w:val="002C0ED9"/>
    <w:rsid w:val="002C0EED"/>
    <w:rsid w:val="002C1DE6"/>
    <w:rsid w:val="002C2574"/>
    <w:rsid w:val="002C25CC"/>
    <w:rsid w:val="002C25E1"/>
    <w:rsid w:val="002C266A"/>
    <w:rsid w:val="002C2823"/>
    <w:rsid w:val="002C2F91"/>
    <w:rsid w:val="002C33BA"/>
    <w:rsid w:val="002C40C3"/>
    <w:rsid w:val="002C5115"/>
    <w:rsid w:val="002C5580"/>
    <w:rsid w:val="002C5CDC"/>
    <w:rsid w:val="002C5F26"/>
    <w:rsid w:val="002C65E0"/>
    <w:rsid w:val="002C6D32"/>
    <w:rsid w:val="002C6E88"/>
    <w:rsid w:val="002C7175"/>
    <w:rsid w:val="002C743F"/>
    <w:rsid w:val="002D06C9"/>
    <w:rsid w:val="002D0CEF"/>
    <w:rsid w:val="002D1FFD"/>
    <w:rsid w:val="002D27E2"/>
    <w:rsid w:val="002D34AD"/>
    <w:rsid w:val="002D3545"/>
    <w:rsid w:val="002D3AB7"/>
    <w:rsid w:val="002D4112"/>
    <w:rsid w:val="002D49AA"/>
    <w:rsid w:val="002D5C6E"/>
    <w:rsid w:val="002D5E45"/>
    <w:rsid w:val="002D6352"/>
    <w:rsid w:val="002D65B8"/>
    <w:rsid w:val="002D6BCF"/>
    <w:rsid w:val="002E0408"/>
    <w:rsid w:val="002E0678"/>
    <w:rsid w:val="002E074E"/>
    <w:rsid w:val="002E07F2"/>
    <w:rsid w:val="002E0D70"/>
    <w:rsid w:val="002E12B0"/>
    <w:rsid w:val="002E2BD6"/>
    <w:rsid w:val="002E2E22"/>
    <w:rsid w:val="002E2E80"/>
    <w:rsid w:val="002E2F7B"/>
    <w:rsid w:val="002E3313"/>
    <w:rsid w:val="002E4DC1"/>
    <w:rsid w:val="002E4F03"/>
    <w:rsid w:val="002E554C"/>
    <w:rsid w:val="002E5C42"/>
    <w:rsid w:val="002E5EAF"/>
    <w:rsid w:val="002E6368"/>
    <w:rsid w:val="002E6A60"/>
    <w:rsid w:val="002E6B2B"/>
    <w:rsid w:val="002E7094"/>
    <w:rsid w:val="002E738E"/>
    <w:rsid w:val="002E7ECF"/>
    <w:rsid w:val="002F05CB"/>
    <w:rsid w:val="002F13DB"/>
    <w:rsid w:val="002F1885"/>
    <w:rsid w:val="002F1A14"/>
    <w:rsid w:val="002F1CF7"/>
    <w:rsid w:val="002F2A10"/>
    <w:rsid w:val="002F2DCF"/>
    <w:rsid w:val="002F46AA"/>
    <w:rsid w:val="002F5487"/>
    <w:rsid w:val="002F557C"/>
    <w:rsid w:val="002F5975"/>
    <w:rsid w:val="002F5B54"/>
    <w:rsid w:val="002F5C73"/>
    <w:rsid w:val="002F5E2D"/>
    <w:rsid w:val="002F5E70"/>
    <w:rsid w:val="002F6098"/>
    <w:rsid w:val="002F611B"/>
    <w:rsid w:val="002F6454"/>
    <w:rsid w:val="002F6745"/>
    <w:rsid w:val="002F67F5"/>
    <w:rsid w:val="002F6DA0"/>
    <w:rsid w:val="002F76B3"/>
    <w:rsid w:val="002F7775"/>
    <w:rsid w:val="002F7CDD"/>
    <w:rsid w:val="003001CB"/>
    <w:rsid w:val="003006D2"/>
    <w:rsid w:val="00300C42"/>
    <w:rsid w:val="00300FE6"/>
    <w:rsid w:val="00301131"/>
    <w:rsid w:val="003014F9"/>
    <w:rsid w:val="0030163A"/>
    <w:rsid w:val="0030163C"/>
    <w:rsid w:val="00301D13"/>
    <w:rsid w:val="00302A83"/>
    <w:rsid w:val="00302C61"/>
    <w:rsid w:val="00303578"/>
    <w:rsid w:val="00303E48"/>
    <w:rsid w:val="0030491A"/>
    <w:rsid w:val="00304A7E"/>
    <w:rsid w:val="00304ED0"/>
    <w:rsid w:val="00305862"/>
    <w:rsid w:val="00305934"/>
    <w:rsid w:val="0030673F"/>
    <w:rsid w:val="003070A5"/>
    <w:rsid w:val="003072AD"/>
    <w:rsid w:val="003078AF"/>
    <w:rsid w:val="00307EDF"/>
    <w:rsid w:val="003114E0"/>
    <w:rsid w:val="0031214C"/>
    <w:rsid w:val="0031225D"/>
    <w:rsid w:val="003131F4"/>
    <w:rsid w:val="0031332B"/>
    <w:rsid w:val="00314904"/>
    <w:rsid w:val="00314DA7"/>
    <w:rsid w:val="00315145"/>
    <w:rsid w:val="003153EE"/>
    <w:rsid w:val="0031618E"/>
    <w:rsid w:val="00316A9A"/>
    <w:rsid w:val="00316AFB"/>
    <w:rsid w:val="00316BDE"/>
    <w:rsid w:val="00316D2E"/>
    <w:rsid w:val="003175C4"/>
    <w:rsid w:val="003179EA"/>
    <w:rsid w:val="00317EDF"/>
    <w:rsid w:val="003206C8"/>
    <w:rsid w:val="00320CD0"/>
    <w:rsid w:val="00320F36"/>
    <w:rsid w:val="003216C8"/>
    <w:rsid w:val="00321C3D"/>
    <w:rsid w:val="00322598"/>
    <w:rsid w:val="00322665"/>
    <w:rsid w:val="00322EDA"/>
    <w:rsid w:val="00323647"/>
    <w:rsid w:val="00324562"/>
    <w:rsid w:val="00324A2D"/>
    <w:rsid w:val="00324BDE"/>
    <w:rsid w:val="00325600"/>
    <w:rsid w:val="00325B47"/>
    <w:rsid w:val="00327882"/>
    <w:rsid w:val="00327932"/>
    <w:rsid w:val="00331D7B"/>
    <w:rsid w:val="003328E0"/>
    <w:rsid w:val="00332EA0"/>
    <w:rsid w:val="003331C8"/>
    <w:rsid w:val="00333772"/>
    <w:rsid w:val="00334392"/>
    <w:rsid w:val="0033444D"/>
    <w:rsid w:val="003344F4"/>
    <w:rsid w:val="003347E0"/>
    <w:rsid w:val="00335709"/>
    <w:rsid w:val="00335B4A"/>
    <w:rsid w:val="00336800"/>
    <w:rsid w:val="00336D8C"/>
    <w:rsid w:val="00337250"/>
    <w:rsid w:val="00337F4E"/>
    <w:rsid w:val="00340C23"/>
    <w:rsid w:val="00340CAC"/>
    <w:rsid w:val="0034152C"/>
    <w:rsid w:val="003419A9"/>
    <w:rsid w:val="00342267"/>
    <w:rsid w:val="00343A11"/>
    <w:rsid w:val="00343B98"/>
    <w:rsid w:val="00344C94"/>
    <w:rsid w:val="00345707"/>
    <w:rsid w:val="00345820"/>
    <w:rsid w:val="00345F39"/>
    <w:rsid w:val="0034610E"/>
    <w:rsid w:val="003468AE"/>
    <w:rsid w:val="00346EE6"/>
    <w:rsid w:val="00347746"/>
    <w:rsid w:val="003505DE"/>
    <w:rsid w:val="003506F6"/>
    <w:rsid w:val="0035097A"/>
    <w:rsid w:val="00350F67"/>
    <w:rsid w:val="00351A37"/>
    <w:rsid w:val="00352054"/>
    <w:rsid w:val="003522B1"/>
    <w:rsid w:val="00352C8D"/>
    <w:rsid w:val="00352FA1"/>
    <w:rsid w:val="00352FAE"/>
    <w:rsid w:val="00352FDB"/>
    <w:rsid w:val="0035310A"/>
    <w:rsid w:val="003532D5"/>
    <w:rsid w:val="00353316"/>
    <w:rsid w:val="00353FA5"/>
    <w:rsid w:val="00354153"/>
    <w:rsid w:val="00354ADD"/>
    <w:rsid w:val="00354E0B"/>
    <w:rsid w:val="00354FBA"/>
    <w:rsid w:val="00355CC4"/>
    <w:rsid w:val="00355DCD"/>
    <w:rsid w:val="00355E5B"/>
    <w:rsid w:val="00356168"/>
    <w:rsid w:val="00356468"/>
    <w:rsid w:val="00356720"/>
    <w:rsid w:val="003567AC"/>
    <w:rsid w:val="003568F9"/>
    <w:rsid w:val="00356B97"/>
    <w:rsid w:val="00356E56"/>
    <w:rsid w:val="00356F85"/>
    <w:rsid w:val="00357078"/>
    <w:rsid w:val="003574D3"/>
    <w:rsid w:val="00360171"/>
    <w:rsid w:val="00360272"/>
    <w:rsid w:val="003602B4"/>
    <w:rsid w:val="003603BA"/>
    <w:rsid w:val="003605AE"/>
    <w:rsid w:val="0036075E"/>
    <w:rsid w:val="003610FB"/>
    <w:rsid w:val="003614CD"/>
    <w:rsid w:val="00361C07"/>
    <w:rsid w:val="00362D48"/>
    <w:rsid w:val="003634C1"/>
    <w:rsid w:val="00363C68"/>
    <w:rsid w:val="00363EFF"/>
    <w:rsid w:val="00364892"/>
    <w:rsid w:val="003648C2"/>
    <w:rsid w:val="00364956"/>
    <w:rsid w:val="00366080"/>
    <w:rsid w:val="0036689D"/>
    <w:rsid w:val="00366A78"/>
    <w:rsid w:val="003671D3"/>
    <w:rsid w:val="00367763"/>
    <w:rsid w:val="00367884"/>
    <w:rsid w:val="00367E51"/>
    <w:rsid w:val="003705B4"/>
    <w:rsid w:val="00370887"/>
    <w:rsid w:val="00371038"/>
    <w:rsid w:val="00371289"/>
    <w:rsid w:val="0037180E"/>
    <w:rsid w:val="00371D5D"/>
    <w:rsid w:val="00372820"/>
    <w:rsid w:val="003730B2"/>
    <w:rsid w:val="003732BF"/>
    <w:rsid w:val="00373A1C"/>
    <w:rsid w:val="00373F5F"/>
    <w:rsid w:val="00374E66"/>
    <w:rsid w:val="00376018"/>
    <w:rsid w:val="00376F04"/>
    <w:rsid w:val="003774A5"/>
    <w:rsid w:val="0038078F"/>
    <w:rsid w:val="00380F53"/>
    <w:rsid w:val="003815D6"/>
    <w:rsid w:val="00381F12"/>
    <w:rsid w:val="00382152"/>
    <w:rsid w:val="00382AC0"/>
    <w:rsid w:val="00382C49"/>
    <w:rsid w:val="00382F9B"/>
    <w:rsid w:val="0038313D"/>
    <w:rsid w:val="00383B2E"/>
    <w:rsid w:val="00383BD7"/>
    <w:rsid w:val="00383D1F"/>
    <w:rsid w:val="003846FA"/>
    <w:rsid w:val="00384B8E"/>
    <w:rsid w:val="00386641"/>
    <w:rsid w:val="00387104"/>
    <w:rsid w:val="003873A3"/>
    <w:rsid w:val="00387B6A"/>
    <w:rsid w:val="00390C30"/>
    <w:rsid w:val="00391474"/>
    <w:rsid w:val="00391578"/>
    <w:rsid w:val="003915C5"/>
    <w:rsid w:val="003917CE"/>
    <w:rsid w:val="003919B6"/>
    <w:rsid w:val="0039280B"/>
    <w:rsid w:val="003929A9"/>
    <w:rsid w:val="00392F94"/>
    <w:rsid w:val="00393D2D"/>
    <w:rsid w:val="00393E0E"/>
    <w:rsid w:val="00394123"/>
    <w:rsid w:val="003942CD"/>
    <w:rsid w:val="003945D3"/>
    <w:rsid w:val="00394A9A"/>
    <w:rsid w:val="00394D9D"/>
    <w:rsid w:val="003960B8"/>
    <w:rsid w:val="003974CF"/>
    <w:rsid w:val="003A03EB"/>
    <w:rsid w:val="003A06C6"/>
    <w:rsid w:val="003A0F67"/>
    <w:rsid w:val="003A15CB"/>
    <w:rsid w:val="003A1E7F"/>
    <w:rsid w:val="003A22D6"/>
    <w:rsid w:val="003A2B5F"/>
    <w:rsid w:val="003A332C"/>
    <w:rsid w:val="003A4246"/>
    <w:rsid w:val="003A4F2B"/>
    <w:rsid w:val="003A538E"/>
    <w:rsid w:val="003A58FD"/>
    <w:rsid w:val="003A5D8C"/>
    <w:rsid w:val="003A6371"/>
    <w:rsid w:val="003A6DD2"/>
    <w:rsid w:val="003A71C3"/>
    <w:rsid w:val="003A71C4"/>
    <w:rsid w:val="003A7643"/>
    <w:rsid w:val="003A7CFE"/>
    <w:rsid w:val="003A7D17"/>
    <w:rsid w:val="003A7F78"/>
    <w:rsid w:val="003B07AF"/>
    <w:rsid w:val="003B0F06"/>
    <w:rsid w:val="003B106F"/>
    <w:rsid w:val="003B11A2"/>
    <w:rsid w:val="003B1621"/>
    <w:rsid w:val="003B19AB"/>
    <w:rsid w:val="003B1B0E"/>
    <w:rsid w:val="003B1B72"/>
    <w:rsid w:val="003B1C1B"/>
    <w:rsid w:val="003B20B3"/>
    <w:rsid w:val="003B27A0"/>
    <w:rsid w:val="003B3405"/>
    <w:rsid w:val="003B3486"/>
    <w:rsid w:val="003B3A1E"/>
    <w:rsid w:val="003B3EE3"/>
    <w:rsid w:val="003B4292"/>
    <w:rsid w:val="003B574B"/>
    <w:rsid w:val="003B6141"/>
    <w:rsid w:val="003B6754"/>
    <w:rsid w:val="003B7E22"/>
    <w:rsid w:val="003C0C25"/>
    <w:rsid w:val="003C0C69"/>
    <w:rsid w:val="003C1094"/>
    <w:rsid w:val="003C10F3"/>
    <w:rsid w:val="003C1B3F"/>
    <w:rsid w:val="003C21A4"/>
    <w:rsid w:val="003C21B6"/>
    <w:rsid w:val="003C27B7"/>
    <w:rsid w:val="003C2AB4"/>
    <w:rsid w:val="003C2F09"/>
    <w:rsid w:val="003C3FE4"/>
    <w:rsid w:val="003C4B12"/>
    <w:rsid w:val="003C5C31"/>
    <w:rsid w:val="003C6067"/>
    <w:rsid w:val="003C6A34"/>
    <w:rsid w:val="003C783F"/>
    <w:rsid w:val="003C7AE5"/>
    <w:rsid w:val="003D01AB"/>
    <w:rsid w:val="003D0412"/>
    <w:rsid w:val="003D0D3A"/>
    <w:rsid w:val="003D1598"/>
    <w:rsid w:val="003D16FC"/>
    <w:rsid w:val="003D2527"/>
    <w:rsid w:val="003D28D0"/>
    <w:rsid w:val="003D2C8D"/>
    <w:rsid w:val="003D2DF0"/>
    <w:rsid w:val="003D33E3"/>
    <w:rsid w:val="003D347D"/>
    <w:rsid w:val="003D3612"/>
    <w:rsid w:val="003D3CBA"/>
    <w:rsid w:val="003D53B3"/>
    <w:rsid w:val="003D59A4"/>
    <w:rsid w:val="003D5D8A"/>
    <w:rsid w:val="003D60DC"/>
    <w:rsid w:val="003D6904"/>
    <w:rsid w:val="003D72D1"/>
    <w:rsid w:val="003D7BE3"/>
    <w:rsid w:val="003D7D06"/>
    <w:rsid w:val="003D7F3F"/>
    <w:rsid w:val="003E0154"/>
    <w:rsid w:val="003E0D60"/>
    <w:rsid w:val="003E173C"/>
    <w:rsid w:val="003E18B1"/>
    <w:rsid w:val="003E33C5"/>
    <w:rsid w:val="003E349A"/>
    <w:rsid w:val="003E34F3"/>
    <w:rsid w:val="003E35FD"/>
    <w:rsid w:val="003E38F4"/>
    <w:rsid w:val="003E391D"/>
    <w:rsid w:val="003E590B"/>
    <w:rsid w:val="003E5984"/>
    <w:rsid w:val="003E67E4"/>
    <w:rsid w:val="003E7601"/>
    <w:rsid w:val="003E79D8"/>
    <w:rsid w:val="003E7A29"/>
    <w:rsid w:val="003E7F3D"/>
    <w:rsid w:val="003F06E0"/>
    <w:rsid w:val="003F0895"/>
    <w:rsid w:val="003F1374"/>
    <w:rsid w:val="003F1DF9"/>
    <w:rsid w:val="003F2576"/>
    <w:rsid w:val="003F2652"/>
    <w:rsid w:val="003F2719"/>
    <w:rsid w:val="003F3244"/>
    <w:rsid w:val="003F34C4"/>
    <w:rsid w:val="003F36AA"/>
    <w:rsid w:val="003F3D59"/>
    <w:rsid w:val="003F4C4E"/>
    <w:rsid w:val="003F5943"/>
    <w:rsid w:val="003F5E56"/>
    <w:rsid w:val="003F6834"/>
    <w:rsid w:val="003F69DD"/>
    <w:rsid w:val="003F7502"/>
    <w:rsid w:val="003F7CAE"/>
    <w:rsid w:val="003F7FE5"/>
    <w:rsid w:val="004004D9"/>
    <w:rsid w:val="00400595"/>
    <w:rsid w:val="00400D0D"/>
    <w:rsid w:val="00400D8B"/>
    <w:rsid w:val="00400E8F"/>
    <w:rsid w:val="004013DA"/>
    <w:rsid w:val="00401884"/>
    <w:rsid w:val="004018CA"/>
    <w:rsid w:val="00402047"/>
    <w:rsid w:val="00402899"/>
    <w:rsid w:val="004028D1"/>
    <w:rsid w:val="00402EB4"/>
    <w:rsid w:val="00402FCB"/>
    <w:rsid w:val="004035DA"/>
    <w:rsid w:val="0040428D"/>
    <w:rsid w:val="004048B2"/>
    <w:rsid w:val="00404989"/>
    <w:rsid w:val="004049D3"/>
    <w:rsid w:val="00404AEA"/>
    <w:rsid w:val="00405085"/>
    <w:rsid w:val="0040548F"/>
    <w:rsid w:val="00405688"/>
    <w:rsid w:val="00405D73"/>
    <w:rsid w:val="004064B5"/>
    <w:rsid w:val="0040704E"/>
    <w:rsid w:val="0040797C"/>
    <w:rsid w:val="004079E5"/>
    <w:rsid w:val="00407A4D"/>
    <w:rsid w:val="004102EE"/>
    <w:rsid w:val="0041044C"/>
    <w:rsid w:val="00411165"/>
    <w:rsid w:val="0041137A"/>
    <w:rsid w:val="00411A52"/>
    <w:rsid w:val="004120B1"/>
    <w:rsid w:val="00412617"/>
    <w:rsid w:val="00412FFF"/>
    <w:rsid w:val="004131A7"/>
    <w:rsid w:val="00413B71"/>
    <w:rsid w:val="00413F96"/>
    <w:rsid w:val="00415BD4"/>
    <w:rsid w:val="00415CBD"/>
    <w:rsid w:val="00415F61"/>
    <w:rsid w:val="00416025"/>
    <w:rsid w:val="004160A7"/>
    <w:rsid w:val="0041619A"/>
    <w:rsid w:val="00416592"/>
    <w:rsid w:val="00416643"/>
    <w:rsid w:val="004169F7"/>
    <w:rsid w:val="0041740E"/>
    <w:rsid w:val="0041780E"/>
    <w:rsid w:val="00417813"/>
    <w:rsid w:val="004204AC"/>
    <w:rsid w:val="004215B2"/>
    <w:rsid w:val="00421BB0"/>
    <w:rsid w:val="00421D65"/>
    <w:rsid w:val="00423141"/>
    <w:rsid w:val="004231B7"/>
    <w:rsid w:val="004233E7"/>
    <w:rsid w:val="00423626"/>
    <w:rsid w:val="00424062"/>
    <w:rsid w:val="00424E24"/>
    <w:rsid w:val="00425BCF"/>
    <w:rsid w:val="00425EA0"/>
    <w:rsid w:val="00426242"/>
    <w:rsid w:val="00426619"/>
    <w:rsid w:val="00426BFE"/>
    <w:rsid w:val="00426F78"/>
    <w:rsid w:val="0042721D"/>
    <w:rsid w:val="00427388"/>
    <w:rsid w:val="00427547"/>
    <w:rsid w:val="00427D96"/>
    <w:rsid w:val="00430358"/>
    <w:rsid w:val="004306BC"/>
    <w:rsid w:val="00430723"/>
    <w:rsid w:val="00430B1F"/>
    <w:rsid w:val="00430B48"/>
    <w:rsid w:val="00430F68"/>
    <w:rsid w:val="00431989"/>
    <w:rsid w:val="00432458"/>
    <w:rsid w:val="0043274E"/>
    <w:rsid w:val="00432996"/>
    <w:rsid w:val="00432C4E"/>
    <w:rsid w:val="00432DEC"/>
    <w:rsid w:val="00432EEE"/>
    <w:rsid w:val="00432EF2"/>
    <w:rsid w:val="00433379"/>
    <w:rsid w:val="00433BFD"/>
    <w:rsid w:val="004340B7"/>
    <w:rsid w:val="004342FD"/>
    <w:rsid w:val="00434C55"/>
    <w:rsid w:val="0043503B"/>
    <w:rsid w:val="004352AA"/>
    <w:rsid w:val="004355F5"/>
    <w:rsid w:val="0043583A"/>
    <w:rsid w:val="00435C9E"/>
    <w:rsid w:val="00435D76"/>
    <w:rsid w:val="0043731F"/>
    <w:rsid w:val="004373E9"/>
    <w:rsid w:val="0043797B"/>
    <w:rsid w:val="00437E1B"/>
    <w:rsid w:val="00440941"/>
    <w:rsid w:val="00440D09"/>
    <w:rsid w:val="00440F3F"/>
    <w:rsid w:val="00440FEE"/>
    <w:rsid w:val="00441B4C"/>
    <w:rsid w:val="0044234F"/>
    <w:rsid w:val="00442820"/>
    <w:rsid w:val="004428DB"/>
    <w:rsid w:val="00442AE0"/>
    <w:rsid w:val="004439FC"/>
    <w:rsid w:val="00443BF7"/>
    <w:rsid w:val="00444A04"/>
    <w:rsid w:val="00444BA7"/>
    <w:rsid w:val="00444DA6"/>
    <w:rsid w:val="00445BA5"/>
    <w:rsid w:val="00446546"/>
    <w:rsid w:val="00446A3C"/>
    <w:rsid w:val="00446E3B"/>
    <w:rsid w:val="00446F87"/>
    <w:rsid w:val="00447DBE"/>
    <w:rsid w:val="00451296"/>
    <w:rsid w:val="00451337"/>
    <w:rsid w:val="00451AB3"/>
    <w:rsid w:val="00451BB4"/>
    <w:rsid w:val="00452A96"/>
    <w:rsid w:val="00452E59"/>
    <w:rsid w:val="0045343B"/>
    <w:rsid w:val="00454706"/>
    <w:rsid w:val="00454BD6"/>
    <w:rsid w:val="00454DC0"/>
    <w:rsid w:val="00454FF2"/>
    <w:rsid w:val="00455365"/>
    <w:rsid w:val="004555DE"/>
    <w:rsid w:val="00456518"/>
    <w:rsid w:val="00457036"/>
    <w:rsid w:val="00460F3C"/>
    <w:rsid w:val="004614BF"/>
    <w:rsid w:val="0046177A"/>
    <w:rsid w:val="00461EEF"/>
    <w:rsid w:val="0046269A"/>
    <w:rsid w:val="00462AEF"/>
    <w:rsid w:val="00462EAA"/>
    <w:rsid w:val="004633B1"/>
    <w:rsid w:val="004636E7"/>
    <w:rsid w:val="004638E5"/>
    <w:rsid w:val="004640D7"/>
    <w:rsid w:val="004659D1"/>
    <w:rsid w:val="0046713F"/>
    <w:rsid w:val="00467219"/>
    <w:rsid w:val="00467A7E"/>
    <w:rsid w:val="00467BD1"/>
    <w:rsid w:val="004701D9"/>
    <w:rsid w:val="004707AB"/>
    <w:rsid w:val="004710A4"/>
    <w:rsid w:val="004712F1"/>
    <w:rsid w:val="004715AD"/>
    <w:rsid w:val="00471A90"/>
    <w:rsid w:val="00472350"/>
    <w:rsid w:val="00472644"/>
    <w:rsid w:val="00472E7A"/>
    <w:rsid w:val="00472E9A"/>
    <w:rsid w:val="00472FE6"/>
    <w:rsid w:val="00473253"/>
    <w:rsid w:val="0047445B"/>
    <w:rsid w:val="00477284"/>
    <w:rsid w:val="00480036"/>
    <w:rsid w:val="00480D05"/>
    <w:rsid w:val="0048141E"/>
    <w:rsid w:val="00482205"/>
    <w:rsid w:val="004828F0"/>
    <w:rsid w:val="004846DA"/>
    <w:rsid w:val="00484AB3"/>
    <w:rsid w:val="004857ED"/>
    <w:rsid w:val="004858ED"/>
    <w:rsid w:val="004861E7"/>
    <w:rsid w:val="00486A85"/>
    <w:rsid w:val="00486D07"/>
    <w:rsid w:val="00486E73"/>
    <w:rsid w:val="00486E77"/>
    <w:rsid w:val="004903DA"/>
    <w:rsid w:val="0049150B"/>
    <w:rsid w:val="00491625"/>
    <w:rsid w:val="00491CE1"/>
    <w:rsid w:val="00491DE2"/>
    <w:rsid w:val="004927E5"/>
    <w:rsid w:val="00492B52"/>
    <w:rsid w:val="00492B5D"/>
    <w:rsid w:val="00493392"/>
    <w:rsid w:val="00493C24"/>
    <w:rsid w:val="00495B4E"/>
    <w:rsid w:val="00495CB1"/>
    <w:rsid w:val="00496788"/>
    <w:rsid w:val="004A06B3"/>
    <w:rsid w:val="004A1348"/>
    <w:rsid w:val="004A1B27"/>
    <w:rsid w:val="004A2EE8"/>
    <w:rsid w:val="004A3449"/>
    <w:rsid w:val="004A3B0B"/>
    <w:rsid w:val="004A3C03"/>
    <w:rsid w:val="004A42F4"/>
    <w:rsid w:val="004A4F06"/>
    <w:rsid w:val="004A5462"/>
    <w:rsid w:val="004A54E3"/>
    <w:rsid w:val="004A55DF"/>
    <w:rsid w:val="004A5631"/>
    <w:rsid w:val="004A6FAD"/>
    <w:rsid w:val="004A713F"/>
    <w:rsid w:val="004A74E1"/>
    <w:rsid w:val="004A7ADD"/>
    <w:rsid w:val="004B0F31"/>
    <w:rsid w:val="004B1299"/>
    <w:rsid w:val="004B2971"/>
    <w:rsid w:val="004B2D18"/>
    <w:rsid w:val="004B3550"/>
    <w:rsid w:val="004B3E31"/>
    <w:rsid w:val="004B3E6D"/>
    <w:rsid w:val="004B46BF"/>
    <w:rsid w:val="004B4BA4"/>
    <w:rsid w:val="004B4EA6"/>
    <w:rsid w:val="004B4EE4"/>
    <w:rsid w:val="004B5269"/>
    <w:rsid w:val="004B546B"/>
    <w:rsid w:val="004B59C1"/>
    <w:rsid w:val="004B5F54"/>
    <w:rsid w:val="004B616D"/>
    <w:rsid w:val="004B7136"/>
    <w:rsid w:val="004B7447"/>
    <w:rsid w:val="004B7643"/>
    <w:rsid w:val="004C03BE"/>
    <w:rsid w:val="004C04D5"/>
    <w:rsid w:val="004C0BB8"/>
    <w:rsid w:val="004C1470"/>
    <w:rsid w:val="004C1623"/>
    <w:rsid w:val="004C18A7"/>
    <w:rsid w:val="004C18C8"/>
    <w:rsid w:val="004C1B0C"/>
    <w:rsid w:val="004C1CE2"/>
    <w:rsid w:val="004C1EBE"/>
    <w:rsid w:val="004C1FCB"/>
    <w:rsid w:val="004C20A7"/>
    <w:rsid w:val="004C25D0"/>
    <w:rsid w:val="004C2838"/>
    <w:rsid w:val="004C2C1B"/>
    <w:rsid w:val="004C2D4E"/>
    <w:rsid w:val="004C3C57"/>
    <w:rsid w:val="004C3DE4"/>
    <w:rsid w:val="004C423A"/>
    <w:rsid w:val="004C435B"/>
    <w:rsid w:val="004C5386"/>
    <w:rsid w:val="004C545C"/>
    <w:rsid w:val="004C552E"/>
    <w:rsid w:val="004C5615"/>
    <w:rsid w:val="004C56A5"/>
    <w:rsid w:val="004C56DF"/>
    <w:rsid w:val="004C572B"/>
    <w:rsid w:val="004C5E51"/>
    <w:rsid w:val="004C651B"/>
    <w:rsid w:val="004C67FF"/>
    <w:rsid w:val="004C68F4"/>
    <w:rsid w:val="004C6C7F"/>
    <w:rsid w:val="004C6FC8"/>
    <w:rsid w:val="004C70A3"/>
    <w:rsid w:val="004C733F"/>
    <w:rsid w:val="004C772D"/>
    <w:rsid w:val="004C7F64"/>
    <w:rsid w:val="004D055F"/>
    <w:rsid w:val="004D061E"/>
    <w:rsid w:val="004D0A4A"/>
    <w:rsid w:val="004D13F9"/>
    <w:rsid w:val="004D2688"/>
    <w:rsid w:val="004D2BE5"/>
    <w:rsid w:val="004D3253"/>
    <w:rsid w:val="004D3D91"/>
    <w:rsid w:val="004D422F"/>
    <w:rsid w:val="004D6263"/>
    <w:rsid w:val="004D65B0"/>
    <w:rsid w:val="004D6881"/>
    <w:rsid w:val="004D69E9"/>
    <w:rsid w:val="004D6A18"/>
    <w:rsid w:val="004D7222"/>
    <w:rsid w:val="004E051B"/>
    <w:rsid w:val="004E0C65"/>
    <w:rsid w:val="004E10A0"/>
    <w:rsid w:val="004E1A34"/>
    <w:rsid w:val="004E2580"/>
    <w:rsid w:val="004E2DA6"/>
    <w:rsid w:val="004E3883"/>
    <w:rsid w:val="004E4A61"/>
    <w:rsid w:val="004E4D75"/>
    <w:rsid w:val="004E501E"/>
    <w:rsid w:val="004E60BD"/>
    <w:rsid w:val="004E615E"/>
    <w:rsid w:val="004E6C1E"/>
    <w:rsid w:val="004E6DFE"/>
    <w:rsid w:val="004F06BD"/>
    <w:rsid w:val="004F073D"/>
    <w:rsid w:val="004F0A03"/>
    <w:rsid w:val="004F110D"/>
    <w:rsid w:val="004F1D21"/>
    <w:rsid w:val="004F27E7"/>
    <w:rsid w:val="004F2CBB"/>
    <w:rsid w:val="004F2CC5"/>
    <w:rsid w:val="004F31FB"/>
    <w:rsid w:val="004F376E"/>
    <w:rsid w:val="004F394C"/>
    <w:rsid w:val="004F3CF3"/>
    <w:rsid w:val="004F3D1E"/>
    <w:rsid w:val="004F4CA5"/>
    <w:rsid w:val="004F4CCE"/>
    <w:rsid w:val="004F54AE"/>
    <w:rsid w:val="004F555A"/>
    <w:rsid w:val="004F5C87"/>
    <w:rsid w:val="004F6FFF"/>
    <w:rsid w:val="004F7719"/>
    <w:rsid w:val="004F7EEC"/>
    <w:rsid w:val="005003DF"/>
    <w:rsid w:val="00500F85"/>
    <w:rsid w:val="005021D1"/>
    <w:rsid w:val="005028B8"/>
    <w:rsid w:val="00503F4F"/>
    <w:rsid w:val="00504B6E"/>
    <w:rsid w:val="0050551D"/>
    <w:rsid w:val="005056D3"/>
    <w:rsid w:val="00505766"/>
    <w:rsid w:val="00505825"/>
    <w:rsid w:val="0050611E"/>
    <w:rsid w:val="005065EF"/>
    <w:rsid w:val="00506829"/>
    <w:rsid w:val="005074C7"/>
    <w:rsid w:val="00507BC7"/>
    <w:rsid w:val="00510505"/>
    <w:rsid w:val="005108C8"/>
    <w:rsid w:val="00511075"/>
    <w:rsid w:val="00511140"/>
    <w:rsid w:val="0051135A"/>
    <w:rsid w:val="0051170A"/>
    <w:rsid w:val="00512342"/>
    <w:rsid w:val="0051279B"/>
    <w:rsid w:val="00512808"/>
    <w:rsid w:val="00512F72"/>
    <w:rsid w:val="00513D41"/>
    <w:rsid w:val="00514AB2"/>
    <w:rsid w:val="00514D1E"/>
    <w:rsid w:val="00514E32"/>
    <w:rsid w:val="00516143"/>
    <w:rsid w:val="00516CC7"/>
    <w:rsid w:val="00516E6F"/>
    <w:rsid w:val="005170C1"/>
    <w:rsid w:val="0051764C"/>
    <w:rsid w:val="00517F24"/>
    <w:rsid w:val="00520828"/>
    <w:rsid w:val="00520881"/>
    <w:rsid w:val="00520E21"/>
    <w:rsid w:val="0052153E"/>
    <w:rsid w:val="00521764"/>
    <w:rsid w:val="00521D07"/>
    <w:rsid w:val="0052236F"/>
    <w:rsid w:val="00522475"/>
    <w:rsid w:val="005230EC"/>
    <w:rsid w:val="00523391"/>
    <w:rsid w:val="00524462"/>
    <w:rsid w:val="005244BF"/>
    <w:rsid w:val="0052544D"/>
    <w:rsid w:val="0052587D"/>
    <w:rsid w:val="00525AB2"/>
    <w:rsid w:val="00525E7F"/>
    <w:rsid w:val="0052606D"/>
    <w:rsid w:val="00526635"/>
    <w:rsid w:val="00527103"/>
    <w:rsid w:val="005302B4"/>
    <w:rsid w:val="0053044E"/>
    <w:rsid w:val="00530CFA"/>
    <w:rsid w:val="0053120F"/>
    <w:rsid w:val="00531338"/>
    <w:rsid w:val="00531A93"/>
    <w:rsid w:val="00532389"/>
    <w:rsid w:val="00532E12"/>
    <w:rsid w:val="00533954"/>
    <w:rsid w:val="00533CC7"/>
    <w:rsid w:val="0053683B"/>
    <w:rsid w:val="00536B25"/>
    <w:rsid w:val="00536F26"/>
    <w:rsid w:val="00537317"/>
    <w:rsid w:val="005376DE"/>
    <w:rsid w:val="005401A8"/>
    <w:rsid w:val="0054123F"/>
    <w:rsid w:val="00541700"/>
    <w:rsid w:val="00541EDE"/>
    <w:rsid w:val="00542089"/>
    <w:rsid w:val="00542857"/>
    <w:rsid w:val="00542A0D"/>
    <w:rsid w:val="00543367"/>
    <w:rsid w:val="0054346A"/>
    <w:rsid w:val="00543A67"/>
    <w:rsid w:val="00543FEC"/>
    <w:rsid w:val="005444F5"/>
    <w:rsid w:val="00544714"/>
    <w:rsid w:val="00544930"/>
    <w:rsid w:val="00544A7E"/>
    <w:rsid w:val="00544E22"/>
    <w:rsid w:val="00545123"/>
    <w:rsid w:val="00545F36"/>
    <w:rsid w:val="00546421"/>
    <w:rsid w:val="00546698"/>
    <w:rsid w:val="00546A97"/>
    <w:rsid w:val="00546D29"/>
    <w:rsid w:val="0055083E"/>
    <w:rsid w:val="00550BD6"/>
    <w:rsid w:val="00551004"/>
    <w:rsid w:val="00551065"/>
    <w:rsid w:val="005516E7"/>
    <w:rsid w:val="005518D7"/>
    <w:rsid w:val="005519BD"/>
    <w:rsid w:val="00551B40"/>
    <w:rsid w:val="00551CE0"/>
    <w:rsid w:val="00552A74"/>
    <w:rsid w:val="00552E66"/>
    <w:rsid w:val="00552F1C"/>
    <w:rsid w:val="00553017"/>
    <w:rsid w:val="005531DC"/>
    <w:rsid w:val="005533AD"/>
    <w:rsid w:val="0055387A"/>
    <w:rsid w:val="0055591B"/>
    <w:rsid w:val="00555D82"/>
    <w:rsid w:val="00556A27"/>
    <w:rsid w:val="00556B01"/>
    <w:rsid w:val="00556D96"/>
    <w:rsid w:val="0055706E"/>
    <w:rsid w:val="005570FD"/>
    <w:rsid w:val="005572FC"/>
    <w:rsid w:val="00557731"/>
    <w:rsid w:val="00557AD5"/>
    <w:rsid w:val="0056040C"/>
    <w:rsid w:val="00560917"/>
    <w:rsid w:val="00560B7A"/>
    <w:rsid w:val="00560F89"/>
    <w:rsid w:val="005612F7"/>
    <w:rsid w:val="0056164C"/>
    <w:rsid w:val="005618B9"/>
    <w:rsid w:val="005619CC"/>
    <w:rsid w:val="00561C86"/>
    <w:rsid w:val="00561F5D"/>
    <w:rsid w:val="00562525"/>
    <w:rsid w:val="005625A1"/>
    <w:rsid w:val="00562DF0"/>
    <w:rsid w:val="00563A57"/>
    <w:rsid w:val="00564B7D"/>
    <w:rsid w:val="00565299"/>
    <w:rsid w:val="00566B27"/>
    <w:rsid w:val="00566D03"/>
    <w:rsid w:val="005676D1"/>
    <w:rsid w:val="00567BB9"/>
    <w:rsid w:val="00567DDB"/>
    <w:rsid w:val="005700FB"/>
    <w:rsid w:val="00570C7B"/>
    <w:rsid w:val="00570D3F"/>
    <w:rsid w:val="00571281"/>
    <w:rsid w:val="00571365"/>
    <w:rsid w:val="005716A8"/>
    <w:rsid w:val="00572076"/>
    <w:rsid w:val="00572FDA"/>
    <w:rsid w:val="0057380E"/>
    <w:rsid w:val="00574768"/>
    <w:rsid w:val="00574AF8"/>
    <w:rsid w:val="00574ECE"/>
    <w:rsid w:val="005751DE"/>
    <w:rsid w:val="00576530"/>
    <w:rsid w:val="005767F3"/>
    <w:rsid w:val="00576CCB"/>
    <w:rsid w:val="00580233"/>
    <w:rsid w:val="00580357"/>
    <w:rsid w:val="00580958"/>
    <w:rsid w:val="00581175"/>
    <w:rsid w:val="00581D0A"/>
    <w:rsid w:val="00582027"/>
    <w:rsid w:val="00582B1C"/>
    <w:rsid w:val="00583B62"/>
    <w:rsid w:val="00583F54"/>
    <w:rsid w:val="00584389"/>
    <w:rsid w:val="00584466"/>
    <w:rsid w:val="00584975"/>
    <w:rsid w:val="00585388"/>
    <w:rsid w:val="0058569E"/>
    <w:rsid w:val="00586575"/>
    <w:rsid w:val="005866E5"/>
    <w:rsid w:val="00586C03"/>
    <w:rsid w:val="0058784E"/>
    <w:rsid w:val="005907ED"/>
    <w:rsid w:val="00590CF9"/>
    <w:rsid w:val="00590DBD"/>
    <w:rsid w:val="005913F1"/>
    <w:rsid w:val="00591EAE"/>
    <w:rsid w:val="00593BC6"/>
    <w:rsid w:val="005940DF"/>
    <w:rsid w:val="00594102"/>
    <w:rsid w:val="00594A0F"/>
    <w:rsid w:val="00594AED"/>
    <w:rsid w:val="00594F81"/>
    <w:rsid w:val="005951B6"/>
    <w:rsid w:val="005956CA"/>
    <w:rsid w:val="00595F49"/>
    <w:rsid w:val="00595F69"/>
    <w:rsid w:val="00596BEF"/>
    <w:rsid w:val="00596DF3"/>
    <w:rsid w:val="00596FB4"/>
    <w:rsid w:val="0059700D"/>
    <w:rsid w:val="00597210"/>
    <w:rsid w:val="0059738C"/>
    <w:rsid w:val="005974BE"/>
    <w:rsid w:val="005978C1"/>
    <w:rsid w:val="005A0254"/>
    <w:rsid w:val="005A15A8"/>
    <w:rsid w:val="005A17E5"/>
    <w:rsid w:val="005A2282"/>
    <w:rsid w:val="005A2566"/>
    <w:rsid w:val="005A367E"/>
    <w:rsid w:val="005A39A8"/>
    <w:rsid w:val="005A45E7"/>
    <w:rsid w:val="005A5182"/>
    <w:rsid w:val="005A5274"/>
    <w:rsid w:val="005A5839"/>
    <w:rsid w:val="005A652C"/>
    <w:rsid w:val="005A6747"/>
    <w:rsid w:val="005A6951"/>
    <w:rsid w:val="005A6B3A"/>
    <w:rsid w:val="005A73F9"/>
    <w:rsid w:val="005A78CE"/>
    <w:rsid w:val="005B08B8"/>
    <w:rsid w:val="005B17B1"/>
    <w:rsid w:val="005B279B"/>
    <w:rsid w:val="005B28B7"/>
    <w:rsid w:val="005B2AE3"/>
    <w:rsid w:val="005B3007"/>
    <w:rsid w:val="005B3E57"/>
    <w:rsid w:val="005B42FA"/>
    <w:rsid w:val="005B4D3A"/>
    <w:rsid w:val="005B52C5"/>
    <w:rsid w:val="005B5A60"/>
    <w:rsid w:val="005B6466"/>
    <w:rsid w:val="005B6865"/>
    <w:rsid w:val="005B6D7D"/>
    <w:rsid w:val="005B7840"/>
    <w:rsid w:val="005B7E30"/>
    <w:rsid w:val="005B7EB6"/>
    <w:rsid w:val="005C0945"/>
    <w:rsid w:val="005C0C93"/>
    <w:rsid w:val="005C0DE6"/>
    <w:rsid w:val="005C1927"/>
    <w:rsid w:val="005C2FAC"/>
    <w:rsid w:val="005C3334"/>
    <w:rsid w:val="005C3853"/>
    <w:rsid w:val="005C3A1D"/>
    <w:rsid w:val="005C3A7C"/>
    <w:rsid w:val="005C3FF2"/>
    <w:rsid w:val="005C4111"/>
    <w:rsid w:val="005C4665"/>
    <w:rsid w:val="005C4ACE"/>
    <w:rsid w:val="005C4B43"/>
    <w:rsid w:val="005C54B3"/>
    <w:rsid w:val="005C5E1F"/>
    <w:rsid w:val="005C635D"/>
    <w:rsid w:val="005C64AE"/>
    <w:rsid w:val="005C6759"/>
    <w:rsid w:val="005C6CD7"/>
    <w:rsid w:val="005C6D17"/>
    <w:rsid w:val="005C7446"/>
    <w:rsid w:val="005C7489"/>
    <w:rsid w:val="005C74BF"/>
    <w:rsid w:val="005C7737"/>
    <w:rsid w:val="005D0828"/>
    <w:rsid w:val="005D08B1"/>
    <w:rsid w:val="005D22EB"/>
    <w:rsid w:val="005D2C7F"/>
    <w:rsid w:val="005D32B1"/>
    <w:rsid w:val="005D365F"/>
    <w:rsid w:val="005D3AFD"/>
    <w:rsid w:val="005D3E40"/>
    <w:rsid w:val="005D4A32"/>
    <w:rsid w:val="005D583C"/>
    <w:rsid w:val="005D5B33"/>
    <w:rsid w:val="005D6862"/>
    <w:rsid w:val="005D6A6F"/>
    <w:rsid w:val="005D6AAD"/>
    <w:rsid w:val="005D7303"/>
    <w:rsid w:val="005D7341"/>
    <w:rsid w:val="005D7ADE"/>
    <w:rsid w:val="005D7DC9"/>
    <w:rsid w:val="005E00E5"/>
    <w:rsid w:val="005E03F6"/>
    <w:rsid w:val="005E18C7"/>
    <w:rsid w:val="005E1A57"/>
    <w:rsid w:val="005E1D61"/>
    <w:rsid w:val="005E219C"/>
    <w:rsid w:val="005E27B4"/>
    <w:rsid w:val="005E2A72"/>
    <w:rsid w:val="005E3356"/>
    <w:rsid w:val="005E381E"/>
    <w:rsid w:val="005E3B7D"/>
    <w:rsid w:val="005E3C84"/>
    <w:rsid w:val="005E40BF"/>
    <w:rsid w:val="005E4247"/>
    <w:rsid w:val="005E48F9"/>
    <w:rsid w:val="005E6688"/>
    <w:rsid w:val="005E7008"/>
    <w:rsid w:val="005E73C6"/>
    <w:rsid w:val="005E755D"/>
    <w:rsid w:val="005E7FDF"/>
    <w:rsid w:val="005F0F36"/>
    <w:rsid w:val="005F1763"/>
    <w:rsid w:val="005F3572"/>
    <w:rsid w:val="005F3D35"/>
    <w:rsid w:val="005F3D8C"/>
    <w:rsid w:val="005F4338"/>
    <w:rsid w:val="005F4863"/>
    <w:rsid w:val="005F58FD"/>
    <w:rsid w:val="005F60B7"/>
    <w:rsid w:val="005F6484"/>
    <w:rsid w:val="005F6607"/>
    <w:rsid w:val="005F6E79"/>
    <w:rsid w:val="005F6EA5"/>
    <w:rsid w:val="005F7143"/>
    <w:rsid w:val="005F714E"/>
    <w:rsid w:val="005F71F5"/>
    <w:rsid w:val="005F721E"/>
    <w:rsid w:val="006000A1"/>
    <w:rsid w:val="00600207"/>
    <w:rsid w:val="0060035D"/>
    <w:rsid w:val="006007F7"/>
    <w:rsid w:val="006009AB"/>
    <w:rsid w:val="00600A29"/>
    <w:rsid w:val="00601E5E"/>
    <w:rsid w:val="00602185"/>
    <w:rsid w:val="00602E03"/>
    <w:rsid w:val="00603149"/>
    <w:rsid w:val="00604129"/>
    <w:rsid w:val="00605143"/>
    <w:rsid w:val="006058D9"/>
    <w:rsid w:val="00606308"/>
    <w:rsid w:val="0060663F"/>
    <w:rsid w:val="00607FC7"/>
    <w:rsid w:val="006112E4"/>
    <w:rsid w:val="006115F9"/>
    <w:rsid w:val="00611CFD"/>
    <w:rsid w:val="00611E40"/>
    <w:rsid w:val="00611E7D"/>
    <w:rsid w:val="00612032"/>
    <w:rsid w:val="00612676"/>
    <w:rsid w:val="00612CCF"/>
    <w:rsid w:val="00613B5F"/>
    <w:rsid w:val="00613DAB"/>
    <w:rsid w:val="00613E1E"/>
    <w:rsid w:val="00614460"/>
    <w:rsid w:val="00614703"/>
    <w:rsid w:val="00614D52"/>
    <w:rsid w:val="006154FC"/>
    <w:rsid w:val="006155A2"/>
    <w:rsid w:val="006166E3"/>
    <w:rsid w:val="0061678C"/>
    <w:rsid w:val="00616912"/>
    <w:rsid w:val="00616C5A"/>
    <w:rsid w:val="00616C6A"/>
    <w:rsid w:val="0061790F"/>
    <w:rsid w:val="00617FA1"/>
    <w:rsid w:val="006208D6"/>
    <w:rsid w:val="00620F85"/>
    <w:rsid w:val="006210A5"/>
    <w:rsid w:val="00621255"/>
    <w:rsid w:val="00621534"/>
    <w:rsid w:val="006215A5"/>
    <w:rsid w:val="00621EA1"/>
    <w:rsid w:val="006225BB"/>
    <w:rsid w:val="00623196"/>
    <w:rsid w:val="00624FC4"/>
    <w:rsid w:val="00625DC5"/>
    <w:rsid w:val="006262C2"/>
    <w:rsid w:val="00626719"/>
    <w:rsid w:val="00626D18"/>
    <w:rsid w:val="00626E4D"/>
    <w:rsid w:val="00627099"/>
    <w:rsid w:val="0062712D"/>
    <w:rsid w:val="0062780F"/>
    <w:rsid w:val="00627898"/>
    <w:rsid w:val="00627AC5"/>
    <w:rsid w:val="00630012"/>
    <w:rsid w:val="00630056"/>
    <w:rsid w:val="0063023C"/>
    <w:rsid w:val="00630381"/>
    <w:rsid w:val="006312F9"/>
    <w:rsid w:val="00631491"/>
    <w:rsid w:val="006314BD"/>
    <w:rsid w:val="00632BDE"/>
    <w:rsid w:val="00632D13"/>
    <w:rsid w:val="00632DA3"/>
    <w:rsid w:val="00632F8E"/>
    <w:rsid w:val="006340C0"/>
    <w:rsid w:val="00634843"/>
    <w:rsid w:val="00635028"/>
    <w:rsid w:val="006351A1"/>
    <w:rsid w:val="006352D9"/>
    <w:rsid w:val="00635A7F"/>
    <w:rsid w:val="00635AC0"/>
    <w:rsid w:val="00635EAD"/>
    <w:rsid w:val="00635F25"/>
    <w:rsid w:val="0063665E"/>
    <w:rsid w:val="00636842"/>
    <w:rsid w:val="00636BC6"/>
    <w:rsid w:val="00636BE3"/>
    <w:rsid w:val="00636BF7"/>
    <w:rsid w:val="00641732"/>
    <w:rsid w:val="006417BA"/>
    <w:rsid w:val="00641849"/>
    <w:rsid w:val="00641A18"/>
    <w:rsid w:val="006423CD"/>
    <w:rsid w:val="0064264E"/>
    <w:rsid w:val="00643E79"/>
    <w:rsid w:val="006445F4"/>
    <w:rsid w:val="00645476"/>
    <w:rsid w:val="00645ABE"/>
    <w:rsid w:val="00646F6F"/>
    <w:rsid w:val="0064704B"/>
    <w:rsid w:val="00647D6C"/>
    <w:rsid w:val="00650028"/>
    <w:rsid w:val="00650585"/>
    <w:rsid w:val="00650824"/>
    <w:rsid w:val="00650924"/>
    <w:rsid w:val="00650BD3"/>
    <w:rsid w:val="00651612"/>
    <w:rsid w:val="00653AB4"/>
    <w:rsid w:val="00653B4F"/>
    <w:rsid w:val="00654B65"/>
    <w:rsid w:val="00654FBB"/>
    <w:rsid w:val="006552EB"/>
    <w:rsid w:val="006554E4"/>
    <w:rsid w:val="00655949"/>
    <w:rsid w:val="00656230"/>
    <w:rsid w:val="00656C02"/>
    <w:rsid w:val="0066098F"/>
    <w:rsid w:val="006609CC"/>
    <w:rsid w:val="00661435"/>
    <w:rsid w:val="006615AA"/>
    <w:rsid w:val="006621C0"/>
    <w:rsid w:val="00662747"/>
    <w:rsid w:val="006627C4"/>
    <w:rsid w:val="006636F0"/>
    <w:rsid w:val="006637C7"/>
    <w:rsid w:val="006645A2"/>
    <w:rsid w:val="006649A5"/>
    <w:rsid w:val="006653B2"/>
    <w:rsid w:val="00665623"/>
    <w:rsid w:val="006659E9"/>
    <w:rsid w:val="00665CDE"/>
    <w:rsid w:val="00665D25"/>
    <w:rsid w:val="00666123"/>
    <w:rsid w:val="006665D2"/>
    <w:rsid w:val="006669C8"/>
    <w:rsid w:val="006669EE"/>
    <w:rsid w:val="00667216"/>
    <w:rsid w:val="006674B5"/>
    <w:rsid w:val="0066776F"/>
    <w:rsid w:val="00667807"/>
    <w:rsid w:val="00667DA0"/>
    <w:rsid w:val="0067000B"/>
    <w:rsid w:val="00670193"/>
    <w:rsid w:val="006701DA"/>
    <w:rsid w:val="006719BD"/>
    <w:rsid w:val="00671A90"/>
    <w:rsid w:val="00671B98"/>
    <w:rsid w:val="006735CC"/>
    <w:rsid w:val="0067388B"/>
    <w:rsid w:val="00674054"/>
    <w:rsid w:val="0067436A"/>
    <w:rsid w:val="006743FA"/>
    <w:rsid w:val="00674964"/>
    <w:rsid w:val="006753E7"/>
    <w:rsid w:val="006758A5"/>
    <w:rsid w:val="00675E6A"/>
    <w:rsid w:val="0067609D"/>
    <w:rsid w:val="006767EA"/>
    <w:rsid w:val="006776AE"/>
    <w:rsid w:val="006776D3"/>
    <w:rsid w:val="006779B4"/>
    <w:rsid w:val="00680ED8"/>
    <w:rsid w:val="00680F64"/>
    <w:rsid w:val="0068129C"/>
    <w:rsid w:val="006819BC"/>
    <w:rsid w:val="00681A3E"/>
    <w:rsid w:val="00683AA5"/>
    <w:rsid w:val="00683BB0"/>
    <w:rsid w:val="0068442B"/>
    <w:rsid w:val="0068631E"/>
    <w:rsid w:val="006863B9"/>
    <w:rsid w:val="006867B9"/>
    <w:rsid w:val="006867DA"/>
    <w:rsid w:val="00686B18"/>
    <w:rsid w:val="00686B19"/>
    <w:rsid w:val="00686D7A"/>
    <w:rsid w:val="00687041"/>
    <w:rsid w:val="006875D3"/>
    <w:rsid w:val="00690D25"/>
    <w:rsid w:val="00691A46"/>
    <w:rsid w:val="006920BE"/>
    <w:rsid w:val="00692B53"/>
    <w:rsid w:val="0069315B"/>
    <w:rsid w:val="00693594"/>
    <w:rsid w:val="00693835"/>
    <w:rsid w:val="00693BD4"/>
    <w:rsid w:val="006944BE"/>
    <w:rsid w:val="006947A6"/>
    <w:rsid w:val="006951BF"/>
    <w:rsid w:val="0069645E"/>
    <w:rsid w:val="00696888"/>
    <w:rsid w:val="00696B58"/>
    <w:rsid w:val="00697DAC"/>
    <w:rsid w:val="006A05A5"/>
    <w:rsid w:val="006A115A"/>
    <w:rsid w:val="006A2822"/>
    <w:rsid w:val="006A2DAE"/>
    <w:rsid w:val="006A35FE"/>
    <w:rsid w:val="006A3B98"/>
    <w:rsid w:val="006A3E5D"/>
    <w:rsid w:val="006A410F"/>
    <w:rsid w:val="006A4421"/>
    <w:rsid w:val="006A4584"/>
    <w:rsid w:val="006A4592"/>
    <w:rsid w:val="006A49E1"/>
    <w:rsid w:val="006A4CF5"/>
    <w:rsid w:val="006A517C"/>
    <w:rsid w:val="006A5626"/>
    <w:rsid w:val="006A71FE"/>
    <w:rsid w:val="006A7728"/>
    <w:rsid w:val="006A7A7C"/>
    <w:rsid w:val="006A7CFE"/>
    <w:rsid w:val="006A7D3E"/>
    <w:rsid w:val="006A7ED0"/>
    <w:rsid w:val="006B05D3"/>
    <w:rsid w:val="006B080E"/>
    <w:rsid w:val="006B0D30"/>
    <w:rsid w:val="006B1345"/>
    <w:rsid w:val="006B24EE"/>
    <w:rsid w:val="006B2947"/>
    <w:rsid w:val="006B2E5C"/>
    <w:rsid w:val="006B36C1"/>
    <w:rsid w:val="006B3A16"/>
    <w:rsid w:val="006B3BF5"/>
    <w:rsid w:val="006B4252"/>
    <w:rsid w:val="006B48B7"/>
    <w:rsid w:val="006B4E77"/>
    <w:rsid w:val="006B50D4"/>
    <w:rsid w:val="006B558E"/>
    <w:rsid w:val="006B59AB"/>
    <w:rsid w:val="006B62AA"/>
    <w:rsid w:val="006B63C6"/>
    <w:rsid w:val="006B63FF"/>
    <w:rsid w:val="006B7065"/>
    <w:rsid w:val="006B7BBA"/>
    <w:rsid w:val="006C0A26"/>
    <w:rsid w:val="006C18D2"/>
    <w:rsid w:val="006C1A10"/>
    <w:rsid w:val="006C1BBD"/>
    <w:rsid w:val="006C2ABE"/>
    <w:rsid w:val="006C3626"/>
    <w:rsid w:val="006C3831"/>
    <w:rsid w:val="006C399F"/>
    <w:rsid w:val="006C43A2"/>
    <w:rsid w:val="006C467A"/>
    <w:rsid w:val="006C4DCC"/>
    <w:rsid w:val="006C5817"/>
    <w:rsid w:val="006C5A08"/>
    <w:rsid w:val="006C5E0D"/>
    <w:rsid w:val="006C68A2"/>
    <w:rsid w:val="006C6B89"/>
    <w:rsid w:val="006C6CFE"/>
    <w:rsid w:val="006C785B"/>
    <w:rsid w:val="006C7D22"/>
    <w:rsid w:val="006D034A"/>
    <w:rsid w:val="006D08DC"/>
    <w:rsid w:val="006D1748"/>
    <w:rsid w:val="006D1A2B"/>
    <w:rsid w:val="006D1BF8"/>
    <w:rsid w:val="006D2400"/>
    <w:rsid w:val="006D2AEE"/>
    <w:rsid w:val="006D3A64"/>
    <w:rsid w:val="006D3A86"/>
    <w:rsid w:val="006D3DC2"/>
    <w:rsid w:val="006D41E2"/>
    <w:rsid w:val="006D4716"/>
    <w:rsid w:val="006D4AC0"/>
    <w:rsid w:val="006D4F11"/>
    <w:rsid w:val="006D5A39"/>
    <w:rsid w:val="006D5E39"/>
    <w:rsid w:val="006D6028"/>
    <w:rsid w:val="006D624F"/>
    <w:rsid w:val="006D75D2"/>
    <w:rsid w:val="006D7D50"/>
    <w:rsid w:val="006D7FE0"/>
    <w:rsid w:val="006E11C9"/>
    <w:rsid w:val="006E1634"/>
    <w:rsid w:val="006E17CC"/>
    <w:rsid w:val="006E2526"/>
    <w:rsid w:val="006E2A48"/>
    <w:rsid w:val="006E3167"/>
    <w:rsid w:val="006E31C2"/>
    <w:rsid w:val="006E3B37"/>
    <w:rsid w:val="006E3B8C"/>
    <w:rsid w:val="006E3EA9"/>
    <w:rsid w:val="006E4477"/>
    <w:rsid w:val="006E4886"/>
    <w:rsid w:val="006E4BE5"/>
    <w:rsid w:val="006E4EFD"/>
    <w:rsid w:val="006E533C"/>
    <w:rsid w:val="006E573A"/>
    <w:rsid w:val="006E6B4E"/>
    <w:rsid w:val="006E70BB"/>
    <w:rsid w:val="006E79AC"/>
    <w:rsid w:val="006F0E36"/>
    <w:rsid w:val="006F17BA"/>
    <w:rsid w:val="006F1DE4"/>
    <w:rsid w:val="006F284C"/>
    <w:rsid w:val="006F48C2"/>
    <w:rsid w:val="006F5049"/>
    <w:rsid w:val="006F541A"/>
    <w:rsid w:val="006F5D35"/>
    <w:rsid w:val="006F6C2D"/>
    <w:rsid w:val="006F6F88"/>
    <w:rsid w:val="006F7B4B"/>
    <w:rsid w:val="0070027C"/>
    <w:rsid w:val="00700404"/>
    <w:rsid w:val="0070073D"/>
    <w:rsid w:val="0070097E"/>
    <w:rsid w:val="00700BFF"/>
    <w:rsid w:val="00700F37"/>
    <w:rsid w:val="00700FE2"/>
    <w:rsid w:val="007014B6"/>
    <w:rsid w:val="00701C57"/>
    <w:rsid w:val="007021DF"/>
    <w:rsid w:val="00702B99"/>
    <w:rsid w:val="0070311C"/>
    <w:rsid w:val="0070359C"/>
    <w:rsid w:val="007038E9"/>
    <w:rsid w:val="007051D0"/>
    <w:rsid w:val="007052B9"/>
    <w:rsid w:val="007052E1"/>
    <w:rsid w:val="00706256"/>
    <w:rsid w:val="0070667D"/>
    <w:rsid w:val="00706FB7"/>
    <w:rsid w:val="00707453"/>
    <w:rsid w:val="00707822"/>
    <w:rsid w:val="00710E66"/>
    <w:rsid w:val="00711532"/>
    <w:rsid w:val="00711E73"/>
    <w:rsid w:val="0071211B"/>
    <w:rsid w:val="00712148"/>
    <w:rsid w:val="00712502"/>
    <w:rsid w:val="007126F0"/>
    <w:rsid w:val="0071291F"/>
    <w:rsid w:val="007131E4"/>
    <w:rsid w:val="0071320E"/>
    <w:rsid w:val="00713722"/>
    <w:rsid w:val="007150E4"/>
    <w:rsid w:val="007157AF"/>
    <w:rsid w:val="00715C5D"/>
    <w:rsid w:val="00715DF1"/>
    <w:rsid w:val="00717AF2"/>
    <w:rsid w:val="00717C76"/>
    <w:rsid w:val="00720351"/>
    <w:rsid w:val="00720AF8"/>
    <w:rsid w:val="00721238"/>
    <w:rsid w:val="00721292"/>
    <w:rsid w:val="00721549"/>
    <w:rsid w:val="007219C7"/>
    <w:rsid w:val="007237C3"/>
    <w:rsid w:val="00723A5F"/>
    <w:rsid w:val="00723B25"/>
    <w:rsid w:val="0072444A"/>
    <w:rsid w:val="007247A3"/>
    <w:rsid w:val="00724D07"/>
    <w:rsid w:val="007250CD"/>
    <w:rsid w:val="00725968"/>
    <w:rsid w:val="00725C1C"/>
    <w:rsid w:val="00725D64"/>
    <w:rsid w:val="00725D67"/>
    <w:rsid w:val="00726246"/>
    <w:rsid w:val="007266AF"/>
    <w:rsid w:val="0072701D"/>
    <w:rsid w:val="007276AE"/>
    <w:rsid w:val="00727C70"/>
    <w:rsid w:val="007307A3"/>
    <w:rsid w:val="00731635"/>
    <w:rsid w:val="00731E44"/>
    <w:rsid w:val="00731F15"/>
    <w:rsid w:val="00732E74"/>
    <w:rsid w:val="00732F21"/>
    <w:rsid w:val="00734EE2"/>
    <w:rsid w:val="0073546C"/>
    <w:rsid w:val="007354E7"/>
    <w:rsid w:val="007357E7"/>
    <w:rsid w:val="00735E95"/>
    <w:rsid w:val="00736404"/>
    <w:rsid w:val="007365D1"/>
    <w:rsid w:val="007366A7"/>
    <w:rsid w:val="0073695C"/>
    <w:rsid w:val="00736A8E"/>
    <w:rsid w:val="00737350"/>
    <w:rsid w:val="007373A2"/>
    <w:rsid w:val="007374FD"/>
    <w:rsid w:val="007376AD"/>
    <w:rsid w:val="00740082"/>
    <w:rsid w:val="00740168"/>
    <w:rsid w:val="00740586"/>
    <w:rsid w:val="00740D3F"/>
    <w:rsid w:val="007416E1"/>
    <w:rsid w:val="00741A76"/>
    <w:rsid w:val="00742BE7"/>
    <w:rsid w:val="00742D76"/>
    <w:rsid w:val="007434F8"/>
    <w:rsid w:val="00743B6C"/>
    <w:rsid w:val="00744AF9"/>
    <w:rsid w:val="00745383"/>
    <w:rsid w:val="00745E67"/>
    <w:rsid w:val="00746274"/>
    <w:rsid w:val="0074635F"/>
    <w:rsid w:val="007465C8"/>
    <w:rsid w:val="0074763D"/>
    <w:rsid w:val="007478C2"/>
    <w:rsid w:val="007500E0"/>
    <w:rsid w:val="0075042D"/>
    <w:rsid w:val="007507FF"/>
    <w:rsid w:val="0075099B"/>
    <w:rsid w:val="00750FE0"/>
    <w:rsid w:val="0075105D"/>
    <w:rsid w:val="00751B73"/>
    <w:rsid w:val="00752470"/>
    <w:rsid w:val="007525DC"/>
    <w:rsid w:val="0075293F"/>
    <w:rsid w:val="00752EF9"/>
    <w:rsid w:val="0075320C"/>
    <w:rsid w:val="00753AD8"/>
    <w:rsid w:val="0075415D"/>
    <w:rsid w:val="007545FC"/>
    <w:rsid w:val="00754B81"/>
    <w:rsid w:val="00755753"/>
    <w:rsid w:val="0075616E"/>
    <w:rsid w:val="0075663F"/>
    <w:rsid w:val="0075680E"/>
    <w:rsid w:val="0075688F"/>
    <w:rsid w:val="00756B6F"/>
    <w:rsid w:val="00756E8A"/>
    <w:rsid w:val="007574AB"/>
    <w:rsid w:val="0075760F"/>
    <w:rsid w:val="00757DE1"/>
    <w:rsid w:val="007600E6"/>
    <w:rsid w:val="007608CA"/>
    <w:rsid w:val="00760CCC"/>
    <w:rsid w:val="00761256"/>
    <w:rsid w:val="0076182B"/>
    <w:rsid w:val="0076184C"/>
    <w:rsid w:val="00761E99"/>
    <w:rsid w:val="007622D6"/>
    <w:rsid w:val="007625EF"/>
    <w:rsid w:val="0076270D"/>
    <w:rsid w:val="007633B6"/>
    <w:rsid w:val="007633E7"/>
    <w:rsid w:val="00763C75"/>
    <w:rsid w:val="0076473B"/>
    <w:rsid w:val="00764ABB"/>
    <w:rsid w:val="00764D09"/>
    <w:rsid w:val="00765658"/>
    <w:rsid w:val="007658AC"/>
    <w:rsid w:val="00765931"/>
    <w:rsid w:val="00765B9F"/>
    <w:rsid w:val="00765E6A"/>
    <w:rsid w:val="00766929"/>
    <w:rsid w:val="00767021"/>
    <w:rsid w:val="00767BF4"/>
    <w:rsid w:val="00770464"/>
    <w:rsid w:val="00770834"/>
    <w:rsid w:val="00771076"/>
    <w:rsid w:val="007714C1"/>
    <w:rsid w:val="007715DE"/>
    <w:rsid w:val="00773093"/>
    <w:rsid w:val="00773120"/>
    <w:rsid w:val="00773A66"/>
    <w:rsid w:val="007740CF"/>
    <w:rsid w:val="00774D68"/>
    <w:rsid w:val="007756E5"/>
    <w:rsid w:val="007757F2"/>
    <w:rsid w:val="0077607B"/>
    <w:rsid w:val="00776406"/>
    <w:rsid w:val="00776902"/>
    <w:rsid w:val="00776A20"/>
    <w:rsid w:val="00777C47"/>
    <w:rsid w:val="00777D0F"/>
    <w:rsid w:val="00780152"/>
    <w:rsid w:val="00780594"/>
    <w:rsid w:val="00780969"/>
    <w:rsid w:val="00780B23"/>
    <w:rsid w:val="007811C3"/>
    <w:rsid w:val="007811D2"/>
    <w:rsid w:val="00781A30"/>
    <w:rsid w:val="00782356"/>
    <w:rsid w:val="00782558"/>
    <w:rsid w:val="00782A24"/>
    <w:rsid w:val="00783152"/>
    <w:rsid w:val="0078347F"/>
    <w:rsid w:val="007845F8"/>
    <w:rsid w:val="00784B82"/>
    <w:rsid w:val="00785E62"/>
    <w:rsid w:val="007874DF"/>
    <w:rsid w:val="007875C4"/>
    <w:rsid w:val="0078766F"/>
    <w:rsid w:val="00790296"/>
    <w:rsid w:val="00790F73"/>
    <w:rsid w:val="007914DB"/>
    <w:rsid w:val="00792684"/>
    <w:rsid w:val="00792D14"/>
    <w:rsid w:val="00792FCD"/>
    <w:rsid w:val="007931C8"/>
    <w:rsid w:val="007933A9"/>
    <w:rsid w:val="0079349F"/>
    <w:rsid w:val="00793C64"/>
    <w:rsid w:val="007951EC"/>
    <w:rsid w:val="00795C48"/>
    <w:rsid w:val="00795D9C"/>
    <w:rsid w:val="00795DC7"/>
    <w:rsid w:val="00795E73"/>
    <w:rsid w:val="00797077"/>
    <w:rsid w:val="00797971"/>
    <w:rsid w:val="00797DDE"/>
    <w:rsid w:val="007A06C6"/>
    <w:rsid w:val="007A0C92"/>
    <w:rsid w:val="007A1716"/>
    <w:rsid w:val="007A342B"/>
    <w:rsid w:val="007A3655"/>
    <w:rsid w:val="007A444C"/>
    <w:rsid w:val="007A50F8"/>
    <w:rsid w:val="007A5167"/>
    <w:rsid w:val="007A52D2"/>
    <w:rsid w:val="007A56E5"/>
    <w:rsid w:val="007A6785"/>
    <w:rsid w:val="007A67D1"/>
    <w:rsid w:val="007A6C43"/>
    <w:rsid w:val="007A6E23"/>
    <w:rsid w:val="007A73BE"/>
    <w:rsid w:val="007A78BE"/>
    <w:rsid w:val="007A7D4A"/>
    <w:rsid w:val="007B0AC9"/>
    <w:rsid w:val="007B12FD"/>
    <w:rsid w:val="007B167E"/>
    <w:rsid w:val="007B1D2E"/>
    <w:rsid w:val="007B238E"/>
    <w:rsid w:val="007B341F"/>
    <w:rsid w:val="007B345E"/>
    <w:rsid w:val="007B34D1"/>
    <w:rsid w:val="007B370D"/>
    <w:rsid w:val="007B3F10"/>
    <w:rsid w:val="007B45E4"/>
    <w:rsid w:val="007B4BF8"/>
    <w:rsid w:val="007B5165"/>
    <w:rsid w:val="007B58FF"/>
    <w:rsid w:val="007B5DEB"/>
    <w:rsid w:val="007B6AE8"/>
    <w:rsid w:val="007B6EC5"/>
    <w:rsid w:val="007C1A28"/>
    <w:rsid w:val="007C1D05"/>
    <w:rsid w:val="007C2FD0"/>
    <w:rsid w:val="007C3216"/>
    <w:rsid w:val="007C34FF"/>
    <w:rsid w:val="007C3E40"/>
    <w:rsid w:val="007C4CBD"/>
    <w:rsid w:val="007C5439"/>
    <w:rsid w:val="007C565A"/>
    <w:rsid w:val="007C5AB3"/>
    <w:rsid w:val="007C5B50"/>
    <w:rsid w:val="007C6193"/>
    <w:rsid w:val="007C65BF"/>
    <w:rsid w:val="007C6733"/>
    <w:rsid w:val="007C6944"/>
    <w:rsid w:val="007C733F"/>
    <w:rsid w:val="007C7957"/>
    <w:rsid w:val="007C796D"/>
    <w:rsid w:val="007C7C1B"/>
    <w:rsid w:val="007D0228"/>
    <w:rsid w:val="007D0229"/>
    <w:rsid w:val="007D0953"/>
    <w:rsid w:val="007D0CB4"/>
    <w:rsid w:val="007D1405"/>
    <w:rsid w:val="007D1A4E"/>
    <w:rsid w:val="007D1B4E"/>
    <w:rsid w:val="007D1FB8"/>
    <w:rsid w:val="007D207C"/>
    <w:rsid w:val="007D2174"/>
    <w:rsid w:val="007D2AA2"/>
    <w:rsid w:val="007D2BD6"/>
    <w:rsid w:val="007D369B"/>
    <w:rsid w:val="007D3C40"/>
    <w:rsid w:val="007D553C"/>
    <w:rsid w:val="007D62DC"/>
    <w:rsid w:val="007D644B"/>
    <w:rsid w:val="007D7122"/>
    <w:rsid w:val="007D7513"/>
    <w:rsid w:val="007E09E2"/>
    <w:rsid w:val="007E0AC8"/>
    <w:rsid w:val="007E0C9D"/>
    <w:rsid w:val="007E110E"/>
    <w:rsid w:val="007E1AE1"/>
    <w:rsid w:val="007E2340"/>
    <w:rsid w:val="007E2410"/>
    <w:rsid w:val="007E2590"/>
    <w:rsid w:val="007E26C1"/>
    <w:rsid w:val="007E3A5A"/>
    <w:rsid w:val="007E3F6F"/>
    <w:rsid w:val="007E516B"/>
    <w:rsid w:val="007E5455"/>
    <w:rsid w:val="007E575E"/>
    <w:rsid w:val="007E5874"/>
    <w:rsid w:val="007E626A"/>
    <w:rsid w:val="007E6757"/>
    <w:rsid w:val="007E6A1F"/>
    <w:rsid w:val="007E6D8C"/>
    <w:rsid w:val="007E7340"/>
    <w:rsid w:val="007E7C81"/>
    <w:rsid w:val="007F0D8F"/>
    <w:rsid w:val="007F2249"/>
    <w:rsid w:val="007F251D"/>
    <w:rsid w:val="007F2A79"/>
    <w:rsid w:val="007F2B0C"/>
    <w:rsid w:val="007F2B48"/>
    <w:rsid w:val="007F2BA7"/>
    <w:rsid w:val="007F3603"/>
    <w:rsid w:val="007F3849"/>
    <w:rsid w:val="007F3A6A"/>
    <w:rsid w:val="007F3CAB"/>
    <w:rsid w:val="007F530E"/>
    <w:rsid w:val="007F6086"/>
    <w:rsid w:val="007F633C"/>
    <w:rsid w:val="007F6C4A"/>
    <w:rsid w:val="007F7E30"/>
    <w:rsid w:val="007F7E41"/>
    <w:rsid w:val="008001D1"/>
    <w:rsid w:val="008009DD"/>
    <w:rsid w:val="00800AF3"/>
    <w:rsid w:val="00800F22"/>
    <w:rsid w:val="00801A16"/>
    <w:rsid w:val="00802094"/>
    <w:rsid w:val="00802F39"/>
    <w:rsid w:val="00804119"/>
    <w:rsid w:val="0080438A"/>
    <w:rsid w:val="00805F2C"/>
    <w:rsid w:val="008076A5"/>
    <w:rsid w:val="008078E8"/>
    <w:rsid w:val="00807927"/>
    <w:rsid w:val="00807D10"/>
    <w:rsid w:val="0081037A"/>
    <w:rsid w:val="008108AF"/>
    <w:rsid w:val="0081127D"/>
    <w:rsid w:val="00811736"/>
    <w:rsid w:val="008118B1"/>
    <w:rsid w:val="00811C7D"/>
    <w:rsid w:val="00811FB7"/>
    <w:rsid w:val="0081219E"/>
    <w:rsid w:val="00812A87"/>
    <w:rsid w:val="008133FF"/>
    <w:rsid w:val="008138EB"/>
    <w:rsid w:val="00813AD3"/>
    <w:rsid w:val="00813D03"/>
    <w:rsid w:val="008148EC"/>
    <w:rsid w:val="00814E72"/>
    <w:rsid w:val="0081511B"/>
    <w:rsid w:val="00815372"/>
    <w:rsid w:val="00815927"/>
    <w:rsid w:val="00816559"/>
    <w:rsid w:val="00816C1B"/>
    <w:rsid w:val="00817136"/>
    <w:rsid w:val="00817938"/>
    <w:rsid w:val="00821347"/>
    <w:rsid w:val="008215A9"/>
    <w:rsid w:val="0082187D"/>
    <w:rsid w:val="008222D3"/>
    <w:rsid w:val="00822499"/>
    <w:rsid w:val="00822503"/>
    <w:rsid w:val="0082291F"/>
    <w:rsid w:val="00822AB8"/>
    <w:rsid w:val="0082385E"/>
    <w:rsid w:val="008239E1"/>
    <w:rsid w:val="00823B83"/>
    <w:rsid w:val="00824D8B"/>
    <w:rsid w:val="0082505C"/>
    <w:rsid w:val="008255DA"/>
    <w:rsid w:val="008256CB"/>
    <w:rsid w:val="00825D82"/>
    <w:rsid w:val="00826031"/>
    <w:rsid w:val="008263A3"/>
    <w:rsid w:val="008264FD"/>
    <w:rsid w:val="00826CA4"/>
    <w:rsid w:val="0082735B"/>
    <w:rsid w:val="00827E13"/>
    <w:rsid w:val="00830428"/>
    <w:rsid w:val="00830CAF"/>
    <w:rsid w:val="00830F84"/>
    <w:rsid w:val="0083118B"/>
    <w:rsid w:val="00831E8B"/>
    <w:rsid w:val="00832050"/>
    <w:rsid w:val="00832275"/>
    <w:rsid w:val="00832533"/>
    <w:rsid w:val="008329E1"/>
    <w:rsid w:val="0083335B"/>
    <w:rsid w:val="008335A8"/>
    <w:rsid w:val="00833851"/>
    <w:rsid w:val="00833A14"/>
    <w:rsid w:val="00833AA6"/>
    <w:rsid w:val="00833D61"/>
    <w:rsid w:val="0083433D"/>
    <w:rsid w:val="00834C95"/>
    <w:rsid w:val="00834D01"/>
    <w:rsid w:val="00835C0E"/>
    <w:rsid w:val="00835DFD"/>
    <w:rsid w:val="00835E53"/>
    <w:rsid w:val="008362FB"/>
    <w:rsid w:val="00836926"/>
    <w:rsid w:val="00836E28"/>
    <w:rsid w:val="008373A3"/>
    <w:rsid w:val="008378C0"/>
    <w:rsid w:val="00837A1E"/>
    <w:rsid w:val="00837D4D"/>
    <w:rsid w:val="00837FAF"/>
    <w:rsid w:val="0084005D"/>
    <w:rsid w:val="008402EE"/>
    <w:rsid w:val="00840432"/>
    <w:rsid w:val="008405BE"/>
    <w:rsid w:val="0084077E"/>
    <w:rsid w:val="00840CBA"/>
    <w:rsid w:val="0084207D"/>
    <w:rsid w:val="008424FB"/>
    <w:rsid w:val="00842A55"/>
    <w:rsid w:val="0084372A"/>
    <w:rsid w:val="00843A0E"/>
    <w:rsid w:val="00843F36"/>
    <w:rsid w:val="008445D1"/>
    <w:rsid w:val="00844C81"/>
    <w:rsid w:val="008454BB"/>
    <w:rsid w:val="00846E97"/>
    <w:rsid w:val="00847E99"/>
    <w:rsid w:val="00847EB7"/>
    <w:rsid w:val="008501DF"/>
    <w:rsid w:val="008505B5"/>
    <w:rsid w:val="00850A76"/>
    <w:rsid w:val="00850C28"/>
    <w:rsid w:val="00851EBF"/>
    <w:rsid w:val="008520D4"/>
    <w:rsid w:val="0085258E"/>
    <w:rsid w:val="00853281"/>
    <w:rsid w:val="0085368D"/>
    <w:rsid w:val="00853883"/>
    <w:rsid w:val="00853E69"/>
    <w:rsid w:val="00855E9A"/>
    <w:rsid w:val="00856E52"/>
    <w:rsid w:val="0085722D"/>
    <w:rsid w:val="0086059C"/>
    <w:rsid w:val="00860643"/>
    <w:rsid w:val="008611E4"/>
    <w:rsid w:val="008618BD"/>
    <w:rsid w:val="008618C2"/>
    <w:rsid w:val="00861B00"/>
    <w:rsid w:val="00861B0A"/>
    <w:rsid w:val="008621E6"/>
    <w:rsid w:val="0086241F"/>
    <w:rsid w:val="0086299C"/>
    <w:rsid w:val="008639DD"/>
    <w:rsid w:val="0086518D"/>
    <w:rsid w:val="00865CDB"/>
    <w:rsid w:val="00865F8C"/>
    <w:rsid w:val="00866226"/>
    <w:rsid w:val="00867A97"/>
    <w:rsid w:val="00867F04"/>
    <w:rsid w:val="00870452"/>
    <w:rsid w:val="0087065D"/>
    <w:rsid w:val="00870B3E"/>
    <w:rsid w:val="00872088"/>
    <w:rsid w:val="008721BA"/>
    <w:rsid w:val="00872F2D"/>
    <w:rsid w:val="00873437"/>
    <w:rsid w:val="008734F2"/>
    <w:rsid w:val="0087351F"/>
    <w:rsid w:val="0087372E"/>
    <w:rsid w:val="00873798"/>
    <w:rsid w:val="00873EA6"/>
    <w:rsid w:val="0087405D"/>
    <w:rsid w:val="00874843"/>
    <w:rsid w:val="00874BED"/>
    <w:rsid w:val="00876373"/>
    <w:rsid w:val="00876AC0"/>
    <w:rsid w:val="00877562"/>
    <w:rsid w:val="008776EB"/>
    <w:rsid w:val="00881388"/>
    <w:rsid w:val="0088188C"/>
    <w:rsid w:val="0088212B"/>
    <w:rsid w:val="008821AB"/>
    <w:rsid w:val="008823E4"/>
    <w:rsid w:val="00882535"/>
    <w:rsid w:val="00882543"/>
    <w:rsid w:val="008825B6"/>
    <w:rsid w:val="008827BC"/>
    <w:rsid w:val="008832CB"/>
    <w:rsid w:val="00883589"/>
    <w:rsid w:val="008838F1"/>
    <w:rsid w:val="00883BD4"/>
    <w:rsid w:val="00883BFD"/>
    <w:rsid w:val="00883D23"/>
    <w:rsid w:val="0088418F"/>
    <w:rsid w:val="008844BE"/>
    <w:rsid w:val="00884CE4"/>
    <w:rsid w:val="008856F4"/>
    <w:rsid w:val="00885ECE"/>
    <w:rsid w:val="00886512"/>
    <w:rsid w:val="00886789"/>
    <w:rsid w:val="00886FF0"/>
    <w:rsid w:val="00887122"/>
    <w:rsid w:val="0088735D"/>
    <w:rsid w:val="008876F7"/>
    <w:rsid w:val="00890C0B"/>
    <w:rsid w:val="008918FA"/>
    <w:rsid w:val="00891B7D"/>
    <w:rsid w:val="008923E7"/>
    <w:rsid w:val="0089274E"/>
    <w:rsid w:val="0089278F"/>
    <w:rsid w:val="00892C3F"/>
    <w:rsid w:val="00892E5B"/>
    <w:rsid w:val="00892E91"/>
    <w:rsid w:val="00893ADA"/>
    <w:rsid w:val="00893BD6"/>
    <w:rsid w:val="00893C94"/>
    <w:rsid w:val="008945B0"/>
    <w:rsid w:val="0089545B"/>
    <w:rsid w:val="00896411"/>
    <w:rsid w:val="0089701D"/>
    <w:rsid w:val="00897279"/>
    <w:rsid w:val="00897403"/>
    <w:rsid w:val="008974C0"/>
    <w:rsid w:val="00897804"/>
    <w:rsid w:val="00897DD1"/>
    <w:rsid w:val="008A1282"/>
    <w:rsid w:val="008A1896"/>
    <w:rsid w:val="008A1DF8"/>
    <w:rsid w:val="008A2F98"/>
    <w:rsid w:val="008A3440"/>
    <w:rsid w:val="008A3577"/>
    <w:rsid w:val="008A3CDB"/>
    <w:rsid w:val="008A4C6C"/>
    <w:rsid w:val="008A6601"/>
    <w:rsid w:val="008A7C39"/>
    <w:rsid w:val="008A7C9A"/>
    <w:rsid w:val="008A7F60"/>
    <w:rsid w:val="008B0914"/>
    <w:rsid w:val="008B0C25"/>
    <w:rsid w:val="008B0EA9"/>
    <w:rsid w:val="008B1370"/>
    <w:rsid w:val="008B1647"/>
    <w:rsid w:val="008B2237"/>
    <w:rsid w:val="008B2E60"/>
    <w:rsid w:val="008B3578"/>
    <w:rsid w:val="008B3819"/>
    <w:rsid w:val="008B3CEE"/>
    <w:rsid w:val="008B4326"/>
    <w:rsid w:val="008B4C5D"/>
    <w:rsid w:val="008B4E21"/>
    <w:rsid w:val="008B5449"/>
    <w:rsid w:val="008B5523"/>
    <w:rsid w:val="008B5585"/>
    <w:rsid w:val="008B5A27"/>
    <w:rsid w:val="008B6762"/>
    <w:rsid w:val="008B67CA"/>
    <w:rsid w:val="008B7C6C"/>
    <w:rsid w:val="008C0247"/>
    <w:rsid w:val="008C0256"/>
    <w:rsid w:val="008C02F4"/>
    <w:rsid w:val="008C0769"/>
    <w:rsid w:val="008C248B"/>
    <w:rsid w:val="008C28A1"/>
    <w:rsid w:val="008C2F2D"/>
    <w:rsid w:val="008C3E42"/>
    <w:rsid w:val="008C42D3"/>
    <w:rsid w:val="008C4F27"/>
    <w:rsid w:val="008C518E"/>
    <w:rsid w:val="008C5A09"/>
    <w:rsid w:val="008C667A"/>
    <w:rsid w:val="008C71CE"/>
    <w:rsid w:val="008C7487"/>
    <w:rsid w:val="008C7CA3"/>
    <w:rsid w:val="008D056E"/>
    <w:rsid w:val="008D0AF2"/>
    <w:rsid w:val="008D0BDC"/>
    <w:rsid w:val="008D10AD"/>
    <w:rsid w:val="008D1A4B"/>
    <w:rsid w:val="008D1AB7"/>
    <w:rsid w:val="008D1D2B"/>
    <w:rsid w:val="008D2037"/>
    <w:rsid w:val="008D26EC"/>
    <w:rsid w:val="008D3581"/>
    <w:rsid w:val="008D3716"/>
    <w:rsid w:val="008D3895"/>
    <w:rsid w:val="008D414D"/>
    <w:rsid w:val="008D43D6"/>
    <w:rsid w:val="008D48D6"/>
    <w:rsid w:val="008D4A23"/>
    <w:rsid w:val="008D4D27"/>
    <w:rsid w:val="008D5461"/>
    <w:rsid w:val="008D6064"/>
    <w:rsid w:val="008D613E"/>
    <w:rsid w:val="008D6640"/>
    <w:rsid w:val="008D6A8F"/>
    <w:rsid w:val="008D71C3"/>
    <w:rsid w:val="008D7A3D"/>
    <w:rsid w:val="008E1389"/>
    <w:rsid w:val="008E1574"/>
    <w:rsid w:val="008E1AEC"/>
    <w:rsid w:val="008E1B3A"/>
    <w:rsid w:val="008E3B77"/>
    <w:rsid w:val="008E3DE6"/>
    <w:rsid w:val="008E43A9"/>
    <w:rsid w:val="008E4498"/>
    <w:rsid w:val="008E4A9C"/>
    <w:rsid w:val="008E4CFC"/>
    <w:rsid w:val="008E54E6"/>
    <w:rsid w:val="008E6639"/>
    <w:rsid w:val="008E7286"/>
    <w:rsid w:val="008E7623"/>
    <w:rsid w:val="008E766A"/>
    <w:rsid w:val="008E7BA3"/>
    <w:rsid w:val="008E7EC9"/>
    <w:rsid w:val="008E7F2F"/>
    <w:rsid w:val="008F00A7"/>
    <w:rsid w:val="008F152F"/>
    <w:rsid w:val="008F1733"/>
    <w:rsid w:val="008F1A46"/>
    <w:rsid w:val="008F3B03"/>
    <w:rsid w:val="008F3B55"/>
    <w:rsid w:val="008F3CDB"/>
    <w:rsid w:val="008F485C"/>
    <w:rsid w:val="008F4FBC"/>
    <w:rsid w:val="008F5469"/>
    <w:rsid w:val="008F5534"/>
    <w:rsid w:val="008F5B84"/>
    <w:rsid w:val="008F61F7"/>
    <w:rsid w:val="008F66BE"/>
    <w:rsid w:val="008F6CFF"/>
    <w:rsid w:val="009000B4"/>
    <w:rsid w:val="0090014B"/>
    <w:rsid w:val="0090021E"/>
    <w:rsid w:val="0090033E"/>
    <w:rsid w:val="00900812"/>
    <w:rsid w:val="0090086E"/>
    <w:rsid w:val="00900891"/>
    <w:rsid w:val="00900BDB"/>
    <w:rsid w:val="00900E27"/>
    <w:rsid w:val="0090146B"/>
    <w:rsid w:val="0090150B"/>
    <w:rsid w:val="00901EB4"/>
    <w:rsid w:val="0090262E"/>
    <w:rsid w:val="00902838"/>
    <w:rsid w:val="00902EFF"/>
    <w:rsid w:val="00904F31"/>
    <w:rsid w:val="0090512A"/>
    <w:rsid w:val="009051BD"/>
    <w:rsid w:val="00905566"/>
    <w:rsid w:val="00906162"/>
    <w:rsid w:val="00907C54"/>
    <w:rsid w:val="00907D3E"/>
    <w:rsid w:val="009109C5"/>
    <w:rsid w:val="00910A5E"/>
    <w:rsid w:val="00910D9F"/>
    <w:rsid w:val="00910DA8"/>
    <w:rsid w:val="00910FC0"/>
    <w:rsid w:val="0091121A"/>
    <w:rsid w:val="00911739"/>
    <w:rsid w:val="00911AE1"/>
    <w:rsid w:val="009123A1"/>
    <w:rsid w:val="009136C7"/>
    <w:rsid w:val="00913D7A"/>
    <w:rsid w:val="009143AD"/>
    <w:rsid w:val="0091479B"/>
    <w:rsid w:val="00914EEB"/>
    <w:rsid w:val="00915557"/>
    <w:rsid w:val="00915DD8"/>
    <w:rsid w:val="0091624F"/>
    <w:rsid w:val="009169E7"/>
    <w:rsid w:val="00916A85"/>
    <w:rsid w:val="00917714"/>
    <w:rsid w:val="009208A1"/>
    <w:rsid w:val="009208BD"/>
    <w:rsid w:val="00920FF9"/>
    <w:rsid w:val="00921125"/>
    <w:rsid w:val="009213CD"/>
    <w:rsid w:val="00921491"/>
    <w:rsid w:val="009226D8"/>
    <w:rsid w:val="00922A4E"/>
    <w:rsid w:val="00922FBD"/>
    <w:rsid w:val="009236DF"/>
    <w:rsid w:val="00923CEE"/>
    <w:rsid w:val="0092408E"/>
    <w:rsid w:val="00924E5F"/>
    <w:rsid w:val="0092536F"/>
    <w:rsid w:val="009253CE"/>
    <w:rsid w:val="009254B1"/>
    <w:rsid w:val="00925D83"/>
    <w:rsid w:val="00925E3C"/>
    <w:rsid w:val="00926563"/>
    <w:rsid w:val="009265E3"/>
    <w:rsid w:val="0092775B"/>
    <w:rsid w:val="0093008A"/>
    <w:rsid w:val="0093030F"/>
    <w:rsid w:val="009308D8"/>
    <w:rsid w:val="00930CFD"/>
    <w:rsid w:val="00931A06"/>
    <w:rsid w:val="00931AC4"/>
    <w:rsid w:val="009327DA"/>
    <w:rsid w:val="0093317B"/>
    <w:rsid w:val="00933915"/>
    <w:rsid w:val="009339D7"/>
    <w:rsid w:val="00933A76"/>
    <w:rsid w:val="00933E70"/>
    <w:rsid w:val="00934CC1"/>
    <w:rsid w:val="009351FA"/>
    <w:rsid w:val="00935288"/>
    <w:rsid w:val="009360C3"/>
    <w:rsid w:val="009371FF"/>
    <w:rsid w:val="009377D2"/>
    <w:rsid w:val="00937EBD"/>
    <w:rsid w:val="0094072F"/>
    <w:rsid w:val="009407B7"/>
    <w:rsid w:val="009414EE"/>
    <w:rsid w:val="00941859"/>
    <w:rsid w:val="00941C75"/>
    <w:rsid w:val="00941FE3"/>
    <w:rsid w:val="00942829"/>
    <w:rsid w:val="00942884"/>
    <w:rsid w:val="009433D8"/>
    <w:rsid w:val="0094373E"/>
    <w:rsid w:val="009438A8"/>
    <w:rsid w:val="00943C79"/>
    <w:rsid w:val="0094450E"/>
    <w:rsid w:val="00944645"/>
    <w:rsid w:val="00944B8D"/>
    <w:rsid w:val="00944DF4"/>
    <w:rsid w:val="00944EC1"/>
    <w:rsid w:val="00945162"/>
    <w:rsid w:val="009453F4"/>
    <w:rsid w:val="0094545F"/>
    <w:rsid w:val="0094559F"/>
    <w:rsid w:val="0094761E"/>
    <w:rsid w:val="00947AD7"/>
    <w:rsid w:val="009509BF"/>
    <w:rsid w:val="00950B2E"/>
    <w:rsid w:val="0095148B"/>
    <w:rsid w:val="009517DA"/>
    <w:rsid w:val="00951CD5"/>
    <w:rsid w:val="00952896"/>
    <w:rsid w:val="009533F8"/>
    <w:rsid w:val="009539D6"/>
    <w:rsid w:val="00953F53"/>
    <w:rsid w:val="0095419F"/>
    <w:rsid w:val="00954341"/>
    <w:rsid w:val="009543A1"/>
    <w:rsid w:val="0095514B"/>
    <w:rsid w:val="00956231"/>
    <w:rsid w:val="00956725"/>
    <w:rsid w:val="00956C79"/>
    <w:rsid w:val="00957D87"/>
    <w:rsid w:val="00957DE5"/>
    <w:rsid w:val="00957FB9"/>
    <w:rsid w:val="00960A08"/>
    <w:rsid w:val="00961886"/>
    <w:rsid w:val="00962036"/>
    <w:rsid w:val="00963273"/>
    <w:rsid w:val="009637D6"/>
    <w:rsid w:val="009638B9"/>
    <w:rsid w:val="009653FD"/>
    <w:rsid w:val="00965520"/>
    <w:rsid w:val="009655A8"/>
    <w:rsid w:val="00965CE5"/>
    <w:rsid w:val="009667EC"/>
    <w:rsid w:val="0096691E"/>
    <w:rsid w:val="009671F0"/>
    <w:rsid w:val="00967A35"/>
    <w:rsid w:val="00970166"/>
    <w:rsid w:val="009701B1"/>
    <w:rsid w:val="009725AB"/>
    <w:rsid w:val="00972753"/>
    <w:rsid w:val="00972AFE"/>
    <w:rsid w:val="00972F28"/>
    <w:rsid w:val="0097377C"/>
    <w:rsid w:val="009743C9"/>
    <w:rsid w:val="00975B05"/>
    <w:rsid w:val="00976B04"/>
    <w:rsid w:val="00976B5F"/>
    <w:rsid w:val="00980257"/>
    <w:rsid w:val="00980480"/>
    <w:rsid w:val="00980B80"/>
    <w:rsid w:val="00981730"/>
    <w:rsid w:val="0098185C"/>
    <w:rsid w:val="0098228B"/>
    <w:rsid w:val="009823D6"/>
    <w:rsid w:val="00983024"/>
    <w:rsid w:val="009861B0"/>
    <w:rsid w:val="00987B13"/>
    <w:rsid w:val="009904B1"/>
    <w:rsid w:val="00990AC9"/>
    <w:rsid w:val="00991254"/>
    <w:rsid w:val="00991975"/>
    <w:rsid w:val="009926E2"/>
    <w:rsid w:val="00992ED5"/>
    <w:rsid w:val="00994EB5"/>
    <w:rsid w:val="009956F4"/>
    <w:rsid w:val="009962CC"/>
    <w:rsid w:val="009967D8"/>
    <w:rsid w:val="009A01D0"/>
    <w:rsid w:val="009A091D"/>
    <w:rsid w:val="009A0E17"/>
    <w:rsid w:val="009A2347"/>
    <w:rsid w:val="009A3460"/>
    <w:rsid w:val="009A3B26"/>
    <w:rsid w:val="009A3C02"/>
    <w:rsid w:val="009A4622"/>
    <w:rsid w:val="009A483A"/>
    <w:rsid w:val="009A4E88"/>
    <w:rsid w:val="009A54AC"/>
    <w:rsid w:val="009A68F9"/>
    <w:rsid w:val="009A6E1B"/>
    <w:rsid w:val="009A758E"/>
    <w:rsid w:val="009A7766"/>
    <w:rsid w:val="009A7F1D"/>
    <w:rsid w:val="009B104B"/>
    <w:rsid w:val="009B278A"/>
    <w:rsid w:val="009B36F2"/>
    <w:rsid w:val="009B4955"/>
    <w:rsid w:val="009B63A3"/>
    <w:rsid w:val="009B75C1"/>
    <w:rsid w:val="009C02DE"/>
    <w:rsid w:val="009C0628"/>
    <w:rsid w:val="009C123E"/>
    <w:rsid w:val="009C1713"/>
    <w:rsid w:val="009C19C5"/>
    <w:rsid w:val="009C2877"/>
    <w:rsid w:val="009C2D17"/>
    <w:rsid w:val="009C305B"/>
    <w:rsid w:val="009C3800"/>
    <w:rsid w:val="009C3D2D"/>
    <w:rsid w:val="009C3EB6"/>
    <w:rsid w:val="009C43A1"/>
    <w:rsid w:val="009C4403"/>
    <w:rsid w:val="009C484E"/>
    <w:rsid w:val="009C4EF5"/>
    <w:rsid w:val="009C5219"/>
    <w:rsid w:val="009C533E"/>
    <w:rsid w:val="009C5F28"/>
    <w:rsid w:val="009C630C"/>
    <w:rsid w:val="009C6640"/>
    <w:rsid w:val="009C66EA"/>
    <w:rsid w:val="009C7083"/>
    <w:rsid w:val="009C736C"/>
    <w:rsid w:val="009C79EF"/>
    <w:rsid w:val="009C7D1E"/>
    <w:rsid w:val="009D0175"/>
    <w:rsid w:val="009D0960"/>
    <w:rsid w:val="009D0B7C"/>
    <w:rsid w:val="009D0FA3"/>
    <w:rsid w:val="009D1FBD"/>
    <w:rsid w:val="009D276E"/>
    <w:rsid w:val="009D2B6E"/>
    <w:rsid w:val="009D417D"/>
    <w:rsid w:val="009D4423"/>
    <w:rsid w:val="009D460F"/>
    <w:rsid w:val="009D4850"/>
    <w:rsid w:val="009D4B3F"/>
    <w:rsid w:val="009D5D6B"/>
    <w:rsid w:val="009D5F42"/>
    <w:rsid w:val="009D5F4D"/>
    <w:rsid w:val="009D6644"/>
    <w:rsid w:val="009D69FD"/>
    <w:rsid w:val="009D7323"/>
    <w:rsid w:val="009D7411"/>
    <w:rsid w:val="009E0173"/>
    <w:rsid w:val="009E0F6F"/>
    <w:rsid w:val="009E1222"/>
    <w:rsid w:val="009E14FB"/>
    <w:rsid w:val="009E16E3"/>
    <w:rsid w:val="009E1767"/>
    <w:rsid w:val="009E1C72"/>
    <w:rsid w:val="009E1F01"/>
    <w:rsid w:val="009E207A"/>
    <w:rsid w:val="009E288B"/>
    <w:rsid w:val="009E2D5F"/>
    <w:rsid w:val="009E351E"/>
    <w:rsid w:val="009E3EEE"/>
    <w:rsid w:val="009E4609"/>
    <w:rsid w:val="009E4AEB"/>
    <w:rsid w:val="009E4EAD"/>
    <w:rsid w:val="009E554C"/>
    <w:rsid w:val="009E5CB3"/>
    <w:rsid w:val="009E62CD"/>
    <w:rsid w:val="009E6A7B"/>
    <w:rsid w:val="009E74A1"/>
    <w:rsid w:val="009E7C02"/>
    <w:rsid w:val="009F04A0"/>
    <w:rsid w:val="009F0B5F"/>
    <w:rsid w:val="009F1412"/>
    <w:rsid w:val="009F176D"/>
    <w:rsid w:val="009F17B1"/>
    <w:rsid w:val="009F1AAB"/>
    <w:rsid w:val="009F1F9D"/>
    <w:rsid w:val="009F2213"/>
    <w:rsid w:val="009F22A1"/>
    <w:rsid w:val="009F2543"/>
    <w:rsid w:val="009F2811"/>
    <w:rsid w:val="009F3C9B"/>
    <w:rsid w:val="009F3CAF"/>
    <w:rsid w:val="009F4B12"/>
    <w:rsid w:val="009F503E"/>
    <w:rsid w:val="009F644B"/>
    <w:rsid w:val="009F6FE3"/>
    <w:rsid w:val="009F703E"/>
    <w:rsid w:val="009F7185"/>
    <w:rsid w:val="009F7FA2"/>
    <w:rsid w:val="00A00052"/>
    <w:rsid w:val="00A00962"/>
    <w:rsid w:val="00A00B2E"/>
    <w:rsid w:val="00A014B3"/>
    <w:rsid w:val="00A0227F"/>
    <w:rsid w:val="00A02D07"/>
    <w:rsid w:val="00A0330C"/>
    <w:rsid w:val="00A03879"/>
    <w:rsid w:val="00A03C6F"/>
    <w:rsid w:val="00A0477E"/>
    <w:rsid w:val="00A04967"/>
    <w:rsid w:val="00A04B5C"/>
    <w:rsid w:val="00A04B77"/>
    <w:rsid w:val="00A06416"/>
    <w:rsid w:val="00A06EBA"/>
    <w:rsid w:val="00A07A3F"/>
    <w:rsid w:val="00A07E6D"/>
    <w:rsid w:val="00A106AD"/>
    <w:rsid w:val="00A10EBB"/>
    <w:rsid w:val="00A11701"/>
    <w:rsid w:val="00A118F9"/>
    <w:rsid w:val="00A12474"/>
    <w:rsid w:val="00A128A6"/>
    <w:rsid w:val="00A12DC7"/>
    <w:rsid w:val="00A12E87"/>
    <w:rsid w:val="00A136AB"/>
    <w:rsid w:val="00A139B7"/>
    <w:rsid w:val="00A13EEC"/>
    <w:rsid w:val="00A14077"/>
    <w:rsid w:val="00A140A5"/>
    <w:rsid w:val="00A14C45"/>
    <w:rsid w:val="00A15297"/>
    <w:rsid w:val="00A1542A"/>
    <w:rsid w:val="00A15DF8"/>
    <w:rsid w:val="00A1601E"/>
    <w:rsid w:val="00A160B5"/>
    <w:rsid w:val="00A1693E"/>
    <w:rsid w:val="00A16A6F"/>
    <w:rsid w:val="00A171EE"/>
    <w:rsid w:val="00A17684"/>
    <w:rsid w:val="00A17A33"/>
    <w:rsid w:val="00A17D26"/>
    <w:rsid w:val="00A17F36"/>
    <w:rsid w:val="00A2067C"/>
    <w:rsid w:val="00A21288"/>
    <w:rsid w:val="00A21379"/>
    <w:rsid w:val="00A2188A"/>
    <w:rsid w:val="00A22320"/>
    <w:rsid w:val="00A232C1"/>
    <w:rsid w:val="00A236BF"/>
    <w:rsid w:val="00A24660"/>
    <w:rsid w:val="00A2492A"/>
    <w:rsid w:val="00A2500D"/>
    <w:rsid w:val="00A257DD"/>
    <w:rsid w:val="00A2621A"/>
    <w:rsid w:val="00A27291"/>
    <w:rsid w:val="00A2779F"/>
    <w:rsid w:val="00A27CFD"/>
    <w:rsid w:val="00A3070B"/>
    <w:rsid w:val="00A30F18"/>
    <w:rsid w:val="00A31ADB"/>
    <w:rsid w:val="00A31CA3"/>
    <w:rsid w:val="00A3204B"/>
    <w:rsid w:val="00A32916"/>
    <w:rsid w:val="00A32E86"/>
    <w:rsid w:val="00A33157"/>
    <w:rsid w:val="00A337CB"/>
    <w:rsid w:val="00A33AED"/>
    <w:rsid w:val="00A34687"/>
    <w:rsid w:val="00A34B8A"/>
    <w:rsid w:val="00A34D10"/>
    <w:rsid w:val="00A34DE7"/>
    <w:rsid w:val="00A3511D"/>
    <w:rsid w:val="00A35654"/>
    <w:rsid w:val="00A3582C"/>
    <w:rsid w:val="00A35D2D"/>
    <w:rsid w:val="00A35FDF"/>
    <w:rsid w:val="00A3615F"/>
    <w:rsid w:val="00A3717D"/>
    <w:rsid w:val="00A405A9"/>
    <w:rsid w:val="00A40D0A"/>
    <w:rsid w:val="00A42B6F"/>
    <w:rsid w:val="00A42F20"/>
    <w:rsid w:val="00A4324A"/>
    <w:rsid w:val="00A441F5"/>
    <w:rsid w:val="00A44941"/>
    <w:rsid w:val="00A4495C"/>
    <w:rsid w:val="00A45331"/>
    <w:rsid w:val="00A45942"/>
    <w:rsid w:val="00A45AFC"/>
    <w:rsid w:val="00A45F0C"/>
    <w:rsid w:val="00A47112"/>
    <w:rsid w:val="00A4787A"/>
    <w:rsid w:val="00A47A2A"/>
    <w:rsid w:val="00A47A59"/>
    <w:rsid w:val="00A501A0"/>
    <w:rsid w:val="00A506CF"/>
    <w:rsid w:val="00A515AC"/>
    <w:rsid w:val="00A528D9"/>
    <w:rsid w:val="00A52A7A"/>
    <w:rsid w:val="00A52B60"/>
    <w:rsid w:val="00A54428"/>
    <w:rsid w:val="00A5496E"/>
    <w:rsid w:val="00A54A44"/>
    <w:rsid w:val="00A54D1D"/>
    <w:rsid w:val="00A5545E"/>
    <w:rsid w:val="00A55720"/>
    <w:rsid w:val="00A55D88"/>
    <w:rsid w:val="00A5609F"/>
    <w:rsid w:val="00A5613F"/>
    <w:rsid w:val="00A56211"/>
    <w:rsid w:val="00A5653E"/>
    <w:rsid w:val="00A568CF"/>
    <w:rsid w:val="00A56A43"/>
    <w:rsid w:val="00A5751C"/>
    <w:rsid w:val="00A60384"/>
    <w:rsid w:val="00A60486"/>
    <w:rsid w:val="00A60BB5"/>
    <w:rsid w:val="00A622B6"/>
    <w:rsid w:val="00A62B58"/>
    <w:rsid w:val="00A62CAB"/>
    <w:rsid w:val="00A63680"/>
    <w:rsid w:val="00A638DD"/>
    <w:rsid w:val="00A64BED"/>
    <w:rsid w:val="00A64DC0"/>
    <w:rsid w:val="00A661EA"/>
    <w:rsid w:val="00A6681A"/>
    <w:rsid w:val="00A6709E"/>
    <w:rsid w:val="00A67CC0"/>
    <w:rsid w:val="00A67E64"/>
    <w:rsid w:val="00A70257"/>
    <w:rsid w:val="00A70411"/>
    <w:rsid w:val="00A714A5"/>
    <w:rsid w:val="00A7155C"/>
    <w:rsid w:val="00A72710"/>
    <w:rsid w:val="00A72C2A"/>
    <w:rsid w:val="00A736AF"/>
    <w:rsid w:val="00A73701"/>
    <w:rsid w:val="00A752CA"/>
    <w:rsid w:val="00A753FC"/>
    <w:rsid w:val="00A75A67"/>
    <w:rsid w:val="00A75E4C"/>
    <w:rsid w:val="00A75EAE"/>
    <w:rsid w:val="00A77AAC"/>
    <w:rsid w:val="00A805F1"/>
    <w:rsid w:val="00A80C9A"/>
    <w:rsid w:val="00A80CA0"/>
    <w:rsid w:val="00A82386"/>
    <w:rsid w:val="00A82FF2"/>
    <w:rsid w:val="00A838FB"/>
    <w:rsid w:val="00A8402F"/>
    <w:rsid w:val="00A84159"/>
    <w:rsid w:val="00A84899"/>
    <w:rsid w:val="00A84FB5"/>
    <w:rsid w:val="00A8537F"/>
    <w:rsid w:val="00A858E1"/>
    <w:rsid w:val="00A85E8D"/>
    <w:rsid w:val="00A85EF7"/>
    <w:rsid w:val="00A867AB"/>
    <w:rsid w:val="00A86F02"/>
    <w:rsid w:val="00A87448"/>
    <w:rsid w:val="00A874A0"/>
    <w:rsid w:val="00A9007E"/>
    <w:rsid w:val="00A90C36"/>
    <w:rsid w:val="00A90CC0"/>
    <w:rsid w:val="00A914C5"/>
    <w:rsid w:val="00A91E1D"/>
    <w:rsid w:val="00A91EEC"/>
    <w:rsid w:val="00A9250E"/>
    <w:rsid w:val="00A92F33"/>
    <w:rsid w:val="00A93660"/>
    <w:rsid w:val="00A9400B"/>
    <w:rsid w:val="00A95567"/>
    <w:rsid w:val="00A955DC"/>
    <w:rsid w:val="00A96539"/>
    <w:rsid w:val="00A9719C"/>
    <w:rsid w:val="00A977D9"/>
    <w:rsid w:val="00A979D6"/>
    <w:rsid w:val="00A979F9"/>
    <w:rsid w:val="00A97C66"/>
    <w:rsid w:val="00A97C6B"/>
    <w:rsid w:val="00AA114C"/>
    <w:rsid w:val="00AA1BF9"/>
    <w:rsid w:val="00AA262F"/>
    <w:rsid w:val="00AA2D73"/>
    <w:rsid w:val="00AA34C8"/>
    <w:rsid w:val="00AA3FD0"/>
    <w:rsid w:val="00AA423C"/>
    <w:rsid w:val="00AA4CCC"/>
    <w:rsid w:val="00AA5402"/>
    <w:rsid w:val="00AA5CC4"/>
    <w:rsid w:val="00AA64E8"/>
    <w:rsid w:val="00AA655A"/>
    <w:rsid w:val="00AB02E6"/>
    <w:rsid w:val="00AB02FE"/>
    <w:rsid w:val="00AB12CD"/>
    <w:rsid w:val="00AB1F5C"/>
    <w:rsid w:val="00AB2620"/>
    <w:rsid w:val="00AB33D3"/>
    <w:rsid w:val="00AB35DC"/>
    <w:rsid w:val="00AB3BB2"/>
    <w:rsid w:val="00AB4207"/>
    <w:rsid w:val="00AB4249"/>
    <w:rsid w:val="00AB491C"/>
    <w:rsid w:val="00AB49EA"/>
    <w:rsid w:val="00AB4D59"/>
    <w:rsid w:val="00AB4ECD"/>
    <w:rsid w:val="00AB4FD9"/>
    <w:rsid w:val="00AB5182"/>
    <w:rsid w:val="00AB57E6"/>
    <w:rsid w:val="00AB6077"/>
    <w:rsid w:val="00AB6585"/>
    <w:rsid w:val="00AB7913"/>
    <w:rsid w:val="00AB7973"/>
    <w:rsid w:val="00AB7D69"/>
    <w:rsid w:val="00AB7F11"/>
    <w:rsid w:val="00AC0093"/>
    <w:rsid w:val="00AC00C8"/>
    <w:rsid w:val="00AC032D"/>
    <w:rsid w:val="00AC1C8C"/>
    <w:rsid w:val="00AC205B"/>
    <w:rsid w:val="00AC246D"/>
    <w:rsid w:val="00AC25BC"/>
    <w:rsid w:val="00AC3189"/>
    <w:rsid w:val="00AC3F87"/>
    <w:rsid w:val="00AC4491"/>
    <w:rsid w:val="00AC48A0"/>
    <w:rsid w:val="00AC49C2"/>
    <w:rsid w:val="00AC5075"/>
    <w:rsid w:val="00AC5093"/>
    <w:rsid w:val="00AC52DA"/>
    <w:rsid w:val="00AC54F8"/>
    <w:rsid w:val="00AC5D19"/>
    <w:rsid w:val="00AC61F5"/>
    <w:rsid w:val="00AC65F3"/>
    <w:rsid w:val="00AC6693"/>
    <w:rsid w:val="00AC680E"/>
    <w:rsid w:val="00AC69C1"/>
    <w:rsid w:val="00AC6EA4"/>
    <w:rsid w:val="00AC7B9A"/>
    <w:rsid w:val="00AC7BB8"/>
    <w:rsid w:val="00AC7EA8"/>
    <w:rsid w:val="00AD0AC3"/>
    <w:rsid w:val="00AD0D62"/>
    <w:rsid w:val="00AD0F70"/>
    <w:rsid w:val="00AD0FB2"/>
    <w:rsid w:val="00AD1242"/>
    <w:rsid w:val="00AD1585"/>
    <w:rsid w:val="00AD2380"/>
    <w:rsid w:val="00AD2823"/>
    <w:rsid w:val="00AD3148"/>
    <w:rsid w:val="00AD3437"/>
    <w:rsid w:val="00AD3BF6"/>
    <w:rsid w:val="00AD4329"/>
    <w:rsid w:val="00AD46F6"/>
    <w:rsid w:val="00AD4951"/>
    <w:rsid w:val="00AD4AFA"/>
    <w:rsid w:val="00AD4E76"/>
    <w:rsid w:val="00AD5FA4"/>
    <w:rsid w:val="00AD67B3"/>
    <w:rsid w:val="00AD67E9"/>
    <w:rsid w:val="00AD7423"/>
    <w:rsid w:val="00AE0629"/>
    <w:rsid w:val="00AE07CE"/>
    <w:rsid w:val="00AE086F"/>
    <w:rsid w:val="00AE0B92"/>
    <w:rsid w:val="00AE10F1"/>
    <w:rsid w:val="00AE11BE"/>
    <w:rsid w:val="00AE122A"/>
    <w:rsid w:val="00AE1ADB"/>
    <w:rsid w:val="00AE2130"/>
    <w:rsid w:val="00AE2192"/>
    <w:rsid w:val="00AE2448"/>
    <w:rsid w:val="00AE26F6"/>
    <w:rsid w:val="00AE2939"/>
    <w:rsid w:val="00AE2B13"/>
    <w:rsid w:val="00AE3937"/>
    <w:rsid w:val="00AE4738"/>
    <w:rsid w:val="00AE48AE"/>
    <w:rsid w:val="00AE5113"/>
    <w:rsid w:val="00AE6CBE"/>
    <w:rsid w:val="00AE7046"/>
    <w:rsid w:val="00AF01E5"/>
    <w:rsid w:val="00AF0BF7"/>
    <w:rsid w:val="00AF0F06"/>
    <w:rsid w:val="00AF0F96"/>
    <w:rsid w:val="00AF149E"/>
    <w:rsid w:val="00AF1606"/>
    <w:rsid w:val="00AF1F55"/>
    <w:rsid w:val="00AF21AF"/>
    <w:rsid w:val="00AF234C"/>
    <w:rsid w:val="00AF2379"/>
    <w:rsid w:val="00AF2433"/>
    <w:rsid w:val="00AF2811"/>
    <w:rsid w:val="00AF294F"/>
    <w:rsid w:val="00AF320D"/>
    <w:rsid w:val="00AF3761"/>
    <w:rsid w:val="00AF3C61"/>
    <w:rsid w:val="00AF3DF0"/>
    <w:rsid w:val="00AF455A"/>
    <w:rsid w:val="00AF4D31"/>
    <w:rsid w:val="00AF5301"/>
    <w:rsid w:val="00AF6263"/>
    <w:rsid w:val="00AF63DB"/>
    <w:rsid w:val="00AF6D0B"/>
    <w:rsid w:val="00AF6D82"/>
    <w:rsid w:val="00AF70D8"/>
    <w:rsid w:val="00AF71C0"/>
    <w:rsid w:val="00AF752D"/>
    <w:rsid w:val="00AF7BEC"/>
    <w:rsid w:val="00AF7D7A"/>
    <w:rsid w:val="00AF7ED7"/>
    <w:rsid w:val="00B004B7"/>
    <w:rsid w:val="00B007CB"/>
    <w:rsid w:val="00B00A3C"/>
    <w:rsid w:val="00B010D0"/>
    <w:rsid w:val="00B01AAF"/>
    <w:rsid w:val="00B01C41"/>
    <w:rsid w:val="00B024FC"/>
    <w:rsid w:val="00B02B70"/>
    <w:rsid w:val="00B0338D"/>
    <w:rsid w:val="00B03464"/>
    <w:rsid w:val="00B0347A"/>
    <w:rsid w:val="00B036AA"/>
    <w:rsid w:val="00B05377"/>
    <w:rsid w:val="00B059E8"/>
    <w:rsid w:val="00B06903"/>
    <w:rsid w:val="00B06C36"/>
    <w:rsid w:val="00B06D64"/>
    <w:rsid w:val="00B07190"/>
    <w:rsid w:val="00B072A9"/>
    <w:rsid w:val="00B073A5"/>
    <w:rsid w:val="00B073D9"/>
    <w:rsid w:val="00B07468"/>
    <w:rsid w:val="00B07A37"/>
    <w:rsid w:val="00B07B52"/>
    <w:rsid w:val="00B07D21"/>
    <w:rsid w:val="00B07FCE"/>
    <w:rsid w:val="00B10DA1"/>
    <w:rsid w:val="00B10E2F"/>
    <w:rsid w:val="00B118F8"/>
    <w:rsid w:val="00B12863"/>
    <w:rsid w:val="00B12C4F"/>
    <w:rsid w:val="00B139C6"/>
    <w:rsid w:val="00B14247"/>
    <w:rsid w:val="00B145D4"/>
    <w:rsid w:val="00B149DF"/>
    <w:rsid w:val="00B165F1"/>
    <w:rsid w:val="00B16D8C"/>
    <w:rsid w:val="00B16E99"/>
    <w:rsid w:val="00B170C8"/>
    <w:rsid w:val="00B175C2"/>
    <w:rsid w:val="00B17B4D"/>
    <w:rsid w:val="00B17BBE"/>
    <w:rsid w:val="00B203AD"/>
    <w:rsid w:val="00B204B9"/>
    <w:rsid w:val="00B21068"/>
    <w:rsid w:val="00B21A3B"/>
    <w:rsid w:val="00B22A12"/>
    <w:rsid w:val="00B24E65"/>
    <w:rsid w:val="00B2505E"/>
    <w:rsid w:val="00B25073"/>
    <w:rsid w:val="00B25AE9"/>
    <w:rsid w:val="00B261C5"/>
    <w:rsid w:val="00B26A2C"/>
    <w:rsid w:val="00B26C69"/>
    <w:rsid w:val="00B27715"/>
    <w:rsid w:val="00B27CBC"/>
    <w:rsid w:val="00B306D3"/>
    <w:rsid w:val="00B30A91"/>
    <w:rsid w:val="00B314DB"/>
    <w:rsid w:val="00B31DAA"/>
    <w:rsid w:val="00B31FF0"/>
    <w:rsid w:val="00B321DB"/>
    <w:rsid w:val="00B32E04"/>
    <w:rsid w:val="00B32F90"/>
    <w:rsid w:val="00B34346"/>
    <w:rsid w:val="00B3506A"/>
    <w:rsid w:val="00B3703A"/>
    <w:rsid w:val="00B3709D"/>
    <w:rsid w:val="00B3774A"/>
    <w:rsid w:val="00B37A86"/>
    <w:rsid w:val="00B37DAD"/>
    <w:rsid w:val="00B405D0"/>
    <w:rsid w:val="00B408F6"/>
    <w:rsid w:val="00B40FEA"/>
    <w:rsid w:val="00B416D2"/>
    <w:rsid w:val="00B43D51"/>
    <w:rsid w:val="00B4457B"/>
    <w:rsid w:val="00B4540E"/>
    <w:rsid w:val="00B4554C"/>
    <w:rsid w:val="00B459FA"/>
    <w:rsid w:val="00B468C0"/>
    <w:rsid w:val="00B5047B"/>
    <w:rsid w:val="00B506A8"/>
    <w:rsid w:val="00B5111F"/>
    <w:rsid w:val="00B5137F"/>
    <w:rsid w:val="00B516D1"/>
    <w:rsid w:val="00B524E0"/>
    <w:rsid w:val="00B525D0"/>
    <w:rsid w:val="00B52649"/>
    <w:rsid w:val="00B52AC2"/>
    <w:rsid w:val="00B52B3E"/>
    <w:rsid w:val="00B52C90"/>
    <w:rsid w:val="00B531B6"/>
    <w:rsid w:val="00B5360D"/>
    <w:rsid w:val="00B53BD9"/>
    <w:rsid w:val="00B55F1D"/>
    <w:rsid w:val="00B562F3"/>
    <w:rsid w:val="00B563DA"/>
    <w:rsid w:val="00B57827"/>
    <w:rsid w:val="00B60399"/>
    <w:rsid w:val="00B603EF"/>
    <w:rsid w:val="00B605D9"/>
    <w:rsid w:val="00B61485"/>
    <w:rsid w:val="00B618EF"/>
    <w:rsid w:val="00B61F5D"/>
    <w:rsid w:val="00B623BA"/>
    <w:rsid w:val="00B631DC"/>
    <w:rsid w:val="00B639A5"/>
    <w:rsid w:val="00B63E80"/>
    <w:rsid w:val="00B64006"/>
    <w:rsid w:val="00B642F0"/>
    <w:rsid w:val="00B65036"/>
    <w:rsid w:val="00B65D3B"/>
    <w:rsid w:val="00B65D4C"/>
    <w:rsid w:val="00B65E05"/>
    <w:rsid w:val="00B66074"/>
    <w:rsid w:val="00B663A6"/>
    <w:rsid w:val="00B66C4F"/>
    <w:rsid w:val="00B67633"/>
    <w:rsid w:val="00B70298"/>
    <w:rsid w:val="00B71525"/>
    <w:rsid w:val="00B71877"/>
    <w:rsid w:val="00B71F9F"/>
    <w:rsid w:val="00B72482"/>
    <w:rsid w:val="00B72C64"/>
    <w:rsid w:val="00B72CFF"/>
    <w:rsid w:val="00B73066"/>
    <w:rsid w:val="00B73E06"/>
    <w:rsid w:val="00B73F64"/>
    <w:rsid w:val="00B750FF"/>
    <w:rsid w:val="00B7529B"/>
    <w:rsid w:val="00B761B8"/>
    <w:rsid w:val="00B761DA"/>
    <w:rsid w:val="00B768EF"/>
    <w:rsid w:val="00B76A2C"/>
    <w:rsid w:val="00B76CA4"/>
    <w:rsid w:val="00B773B1"/>
    <w:rsid w:val="00B779A6"/>
    <w:rsid w:val="00B804E1"/>
    <w:rsid w:val="00B80F0D"/>
    <w:rsid w:val="00B81A98"/>
    <w:rsid w:val="00B81AE1"/>
    <w:rsid w:val="00B829FC"/>
    <w:rsid w:val="00B82A6F"/>
    <w:rsid w:val="00B8301B"/>
    <w:rsid w:val="00B83088"/>
    <w:rsid w:val="00B83641"/>
    <w:rsid w:val="00B83673"/>
    <w:rsid w:val="00B83C7F"/>
    <w:rsid w:val="00B83E25"/>
    <w:rsid w:val="00B8439E"/>
    <w:rsid w:val="00B849C5"/>
    <w:rsid w:val="00B852C6"/>
    <w:rsid w:val="00B85CE6"/>
    <w:rsid w:val="00B86ECC"/>
    <w:rsid w:val="00B871DF"/>
    <w:rsid w:val="00B900DA"/>
    <w:rsid w:val="00B90801"/>
    <w:rsid w:val="00B91AA3"/>
    <w:rsid w:val="00B929A8"/>
    <w:rsid w:val="00B93DF1"/>
    <w:rsid w:val="00B93F44"/>
    <w:rsid w:val="00B9408B"/>
    <w:rsid w:val="00B9447B"/>
    <w:rsid w:val="00B947E5"/>
    <w:rsid w:val="00B948B8"/>
    <w:rsid w:val="00B95027"/>
    <w:rsid w:val="00B95AF2"/>
    <w:rsid w:val="00B95BD1"/>
    <w:rsid w:val="00B9610E"/>
    <w:rsid w:val="00B97179"/>
    <w:rsid w:val="00B97621"/>
    <w:rsid w:val="00B976AE"/>
    <w:rsid w:val="00B97BD6"/>
    <w:rsid w:val="00BA1824"/>
    <w:rsid w:val="00BA1837"/>
    <w:rsid w:val="00BA1B70"/>
    <w:rsid w:val="00BA2475"/>
    <w:rsid w:val="00BA26B5"/>
    <w:rsid w:val="00BA2CC8"/>
    <w:rsid w:val="00BA2D72"/>
    <w:rsid w:val="00BA4016"/>
    <w:rsid w:val="00BA4470"/>
    <w:rsid w:val="00BA4FEA"/>
    <w:rsid w:val="00BA59AA"/>
    <w:rsid w:val="00BA65F2"/>
    <w:rsid w:val="00BA68E0"/>
    <w:rsid w:val="00BA6A53"/>
    <w:rsid w:val="00BA6FAE"/>
    <w:rsid w:val="00BA714B"/>
    <w:rsid w:val="00BA73F4"/>
    <w:rsid w:val="00BA753C"/>
    <w:rsid w:val="00BA7EAE"/>
    <w:rsid w:val="00BB08CB"/>
    <w:rsid w:val="00BB0D55"/>
    <w:rsid w:val="00BB1266"/>
    <w:rsid w:val="00BB1B5E"/>
    <w:rsid w:val="00BB210E"/>
    <w:rsid w:val="00BB2891"/>
    <w:rsid w:val="00BB3365"/>
    <w:rsid w:val="00BB382F"/>
    <w:rsid w:val="00BB3DAC"/>
    <w:rsid w:val="00BB4362"/>
    <w:rsid w:val="00BB4E01"/>
    <w:rsid w:val="00BB54AE"/>
    <w:rsid w:val="00BB5976"/>
    <w:rsid w:val="00BB6189"/>
    <w:rsid w:val="00BC05AA"/>
    <w:rsid w:val="00BC0F2E"/>
    <w:rsid w:val="00BC125E"/>
    <w:rsid w:val="00BC1547"/>
    <w:rsid w:val="00BC1795"/>
    <w:rsid w:val="00BC2090"/>
    <w:rsid w:val="00BC2492"/>
    <w:rsid w:val="00BC2603"/>
    <w:rsid w:val="00BC2817"/>
    <w:rsid w:val="00BC29C9"/>
    <w:rsid w:val="00BC2EE6"/>
    <w:rsid w:val="00BC357E"/>
    <w:rsid w:val="00BC37DC"/>
    <w:rsid w:val="00BC3EB7"/>
    <w:rsid w:val="00BC40CB"/>
    <w:rsid w:val="00BC40CF"/>
    <w:rsid w:val="00BC434E"/>
    <w:rsid w:val="00BC4996"/>
    <w:rsid w:val="00BC502F"/>
    <w:rsid w:val="00BC52A4"/>
    <w:rsid w:val="00BC5C33"/>
    <w:rsid w:val="00BC5F7D"/>
    <w:rsid w:val="00BC6247"/>
    <w:rsid w:val="00BC6287"/>
    <w:rsid w:val="00BC63D1"/>
    <w:rsid w:val="00BC65E5"/>
    <w:rsid w:val="00BC69D7"/>
    <w:rsid w:val="00BC6D9F"/>
    <w:rsid w:val="00BC6E7C"/>
    <w:rsid w:val="00BC7689"/>
    <w:rsid w:val="00BC7C83"/>
    <w:rsid w:val="00BD04D1"/>
    <w:rsid w:val="00BD1BDB"/>
    <w:rsid w:val="00BD1E80"/>
    <w:rsid w:val="00BD2226"/>
    <w:rsid w:val="00BD284B"/>
    <w:rsid w:val="00BD2EF2"/>
    <w:rsid w:val="00BD3CCE"/>
    <w:rsid w:val="00BD4121"/>
    <w:rsid w:val="00BD4C75"/>
    <w:rsid w:val="00BD4ED1"/>
    <w:rsid w:val="00BD50F3"/>
    <w:rsid w:val="00BD5504"/>
    <w:rsid w:val="00BD58E7"/>
    <w:rsid w:val="00BD59E7"/>
    <w:rsid w:val="00BD6808"/>
    <w:rsid w:val="00BD76C9"/>
    <w:rsid w:val="00BD780D"/>
    <w:rsid w:val="00BE022B"/>
    <w:rsid w:val="00BE04DE"/>
    <w:rsid w:val="00BE1E9D"/>
    <w:rsid w:val="00BE1F44"/>
    <w:rsid w:val="00BE2136"/>
    <w:rsid w:val="00BE229C"/>
    <w:rsid w:val="00BE3367"/>
    <w:rsid w:val="00BE38BB"/>
    <w:rsid w:val="00BE3DB6"/>
    <w:rsid w:val="00BE3F55"/>
    <w:rsid w:val="00BE4418"/>
    <w:rsid w:val="00BE446F"/>
    <w:rsid w:val="00BE4E10"/>
    <w:rsid w:val="00BE508B"/>
    <w:rsid w:val="00BE5A69"/>
    <w:rsid w:val="00BE6766"/>
    <w:rsid w:val="00BF019E"/>
    <w:rsid w:val="00BF1CCB"/>
    <w:rsid w:val="00BF2411"/>
    <w:rsid w:val="00BF24CF"/>
    <w:rsid w:val="00BF276D"/>
    <w:rsid w:val="00BF36B2"/>
    <w:rsid w:val="00BF4A0F"/>
    <w:rsid w:val="00BF4FC9"/>
    <w:rsid w:val="00BF53B0"/>
    <w:rsid w:val="00BF59B7"/>
    <w:rsid w:val="00BF60C6"/>
    <w:rsid w:val="00BF6118"/>
    <w:rsid w:val="00BF6A53"/>
    <w:rsid w:val="00BF7C28"/>
    <w:rsid w:val="00C00B52"/>
    <w:rsid w:val="00C01B8A"/>
    <w:rsid w:val="00C034B3"/>
    <w:rsid w:val="00C0378E"/>
    <w:rsid w:val="00C03A04"/>
    <w:rsid w:val="00C03E37"/>
    <w:rsid w:val="00C05786"/>
    <w:rsid w:val="00C0579B"/>
    <w:rsid w:val="00C067AD"/>
    <w:rsid w:val="00C06FF2"/>
    <w:rsid w:val="00C078A3"/>
    <w:rsid w:val="00C0790F"/>
    <w:rsid w:val="00C10443"/>
    <w:rsid w:val="00C10601"/>
    <w:rsid w:val="00C10A75"/>
    <w:rsid w:val="00C11523"/>
    <w:rsid w:val="00C118F8"/>
    <w:rsid w:val="00C11E74"/>
    <w:rsid w:val="00C121F7"/>
    <w:rsid w:val="00C125B0"/>
    <w:rsid w:val="00C125B3"/>
    <w:rsid w:val="00C12647"/>
    <w:rsid w:val="00C12D44"/>
    <w:rsid w:val="00C12E58"/>
    <w:rsid w:val="00C13068"/>
    <w:rsid w:val="00C14371"/>
    <w:rsid w:val="00C15369"/>
    <w:rsid w:val="00C153F3"/>
    <w:rsid w:val="00C155D3"/>
    <w:rsid w:val="00C15B49"/>
    <w:rsid w:val="00C16238"/>
    <w:rsid w:val="00C170E4"/>
    <w:rsid w:val="00C17D0A"/>
    <w:rsid w:val="00C20499"/>
    <w:rsid w:val="00C21259"/>
    <w:rsid w:val="00C21342"/>
    <w:rsid w:val="00C21CA5"/>
    <w:rsid w:val="00C21DA5"/>
    <w:rsid w:val="00C22292"/>
    <w:rsid w:val="00C22837"/>
    <w:rsid w:val="00C22C17"/>
    <w:rsid w:val="00C24543"/>
    <w:rsid w:val="00C25046"/>
    <w:rsid w:val="00C25635"/>
    <w:rsid w:val="00C25DA3"/>
    <w:rsid w:val="00C261AF"/>
    <w:rsid w:val="00C269BF"/>
    <w:rsid w:val="00C26C26"/>
    <w:rsid w:val="00C270FE"/>
    <w:rsid w:val="00C27105"/>
    <w:rsid w:val="00C27508"/>
    <w:rsid w:val="00C278BA"/>
    <w:rsid w:val="00C313AA"/>
    <w:rsid w:val="00C31D86"/>
    <w:rsid w:val="00C3353C"/>
    <w:rsid w:val="00C339E8"/>
    <w:rsid w:val="00C33C8A"/>
    <w:rsid w:val="00C33E36"/>
    <w:rsid w:val="00C342D2"/>
    <w:rsid w:val="00C345D6"/>
    <w:rsid w:val="00C34632"/>
    <w:rsid w:val="00C3494E"/>
    <w:rsid w:val="00C35577"/>
    <w:rsid w:val="00C3617D"/>
    <w:rsid w:val="00C36213"/>
    <w:rsid w:val="00C36ECC"/>
    <w:rsid w:val="00C3709A"/>
    <w:rsid w:val="00C37935"/>
    <w:rsid w:val="00C37B9F"/>
    <w:rsid w:val="00C37C75"/>
    <w:rsid w:val="00C40C52"/>
    <w:rsid w:val="00C40D06"/>
    <w:rsid w:val="00C40EFC"/>
    <w:rsid w:val="00C415A4"/>
    <w:rsid w:val="00C41762"/>
    <w:rsid w:val="00C417B2"/>
    <w:rsid w:val="00C41D45"/>
    <w:rsid w:val="00C4225A"/>
    <w:rsid w:val="00C42837"/>
    <w:rsid w:val="00C42BF1"/>
    <w:rsid w:val="00C43174"/>
    <w:rsid w:val="00C437F2"/>
    <w:rsid w:val="00C44071"/>
    <w:rsid w:val="00C44D4C"/>
    <w:rsid w:val="00C45B0D"/>
    <w:rsid w:val="00C45B55"/>
    <w:rsid w:val="00C47EFE"/>
    <w:rsid w:val="00C51004"/>
    <w:rsid w:val="00C52B66"/>
    <w:rsid w:val="00C532E1"/>
    <w:rsid w:val="00C53338"/>
    <w:rsid w:val="00C5340E"/>
    <w:rsid w:val="00C540B9"/>
    <w:rsid w:val="00C54808"/>
    <w:rsid w:val="00C5488C"/>
    <w:rsid w:val="00C549CA"/>
    <w:rsid w:val="00C54E63"/>
    <w:rsid w:val="00C54EB6"/>
    <w:rsid w:val="00C553EF"/>
    <w:rsid w:val="00C55549"/>
    <w:rsid w:val="00C55EAF"/>
    <w:rsid w:val="00C5647F"/>
    <w:rsid w:val="00C568F7"/>
    <w:rsid w:val="00C570CC"/>
    <w:rsid w:val="00C5712A"/>
    <w:rsid w:val="00C5770B"/>
    <w:rsid w:val="00C60398"/>
    <w:rsid w:val="00C6051D"/>
    <w:rsid w:val="00C609E9"/>
    <w:rsid w:val="00C60AC7"/>
    <w:rsid w:val="00C61993"/>
    <w:rsid w:val="00C619C2"/>
    <w:rsid w:val="00C61AC5"/>
    <w:rsid w:val="00C62594"/>
    <w:rsid w:val="00C642E8"/>
    <w:rsid w:val="00C6433A"/>
    <w:rsid w:val="00C64500"/>
    <w:rsid w:val="00C647C1"/>
    <w:rsid w:val="00C6614D"/>
    <w:rsid w:val="00C66BAC"/>
    <w:rsid w:val="00C670E4"/>
    <w:rsid w:val="00C67AB5"/>
    <w:rsid w:val="00C67B9D"/>
    <w:rsid w:val="00C7099A"/>
    <w:rsid w:val="00C712C0"/>
    <w:rsid w:val="00C71C48"/>
    <w:rsid w:val="00C72655"/>
    <w:rsid w:val="00C73019"/>
    <w:rsid w:val="00C7319B"/>
    <w:rsid w:val="00C734DE"/>
    <w:rsid w:val="00C7456A"/>
    <w:rsid w:val="00C75470"/>
    <w:rsid w:val="00C75499"/>
    <w:rsid w:val="00C757D9"/>
    <w:rsid w:val="00C77C7D"/>
    <w:rsid w:val="00C8023A"/>
    <w:rsid w:val="00C81315"/>
    <w:rsid w:val="00C81719"/>
    <w:rsid w:val="00C8185F"/>
    <w:rsid w:val="00C81EF1"/>
    <w:rsid w:val="00C81F15"/>
    <w:rsid w:val="00C821C2"/>
    <w:rsid w:val="00C82B10"/>
    <w:rsid w:val="00C82BBE"/>
    <w:rsid w:val="00C82C53"/>
    <w:rsid w:val="00C8359D"/>
    <w:rsid w:val="00C841C8"/>
    <w:rsid w:val="00C84973"/>
    <w:rsid w:val="00C8497C"/>
    <w:rsid w:val="00C849D1"/>
    <w:rsid w:val="00C850D9"/>
    <w:rsid w:val="00C859E2"/>
    <w:rsid w:val="00C86286"/>
    <w:rsid w:val="00C86611"/>
    <w:rsid w:val="00C86895"/>
    <w:rsid w:val="00C87981"/>
    <w:rsid w:val="00C879EB"/>
    <w:rsid w:val="00C87E6C"/>
    <w:rsid w:val="00C905F9"/>
    <w:rsid w:val="00C91438"/>
    <w:rsid w:val="00C91857"/>
    <w:rsid w:val="00C91A2F"/>
    <w:rsid w:val="00C91A31"/>
    <w:rsid w:val="00C91D59"/>
    <w:rsid w:val="00C920F8"/>
    <w:rsid w:val="00C9238B"/>
    <w:rsid w:val="00C927AD"/>
    <w:rsid w:val="00C9298B"/>
    <w:rsid w:val="00C937A7"/>
    <w:rsid w:val="00C93AB1"/>
    <w:rsid w:val="00C947B4"/>
    <w:rsid w:val="00C958D3"/>
    <w:rsid w:val="00C9592C"/>
    <w:rsid w:val="00C95D97"/>
    <w:rsid w:val="00C9616C"/>
    <w:rsid w:val="00C968A9"/>
    <w:rsid w:val="00C96B3F"/>
    <w:rsid w:val="00C9702A"/>
    <w:rsid w:val="00C97350"/>
    <w:rsid w:val="00C9745A"/>
    <w:rsid w:val="00C975B0"/>
    <w:rsid w:val="00C97CA2"/>
    <w:rsid w:val="00CA058A"/>
    <w:rsid w:val="00CA0A4E"/>
    <w:rsid w:val="00CA10BA"/>
    <w:rsid w:val="00CA1D76"/>
    <w:rsid w:val="00CA2300"/>
    <w:rsid w:val="00CA32F7"/>
    <w:rsid w:val="00CA36C9"/>
    <w:rsid w:val="00CA37F2"/>
    <w:rsid w:val="00CA4AC1"/>
    <w:rsid w:val="00CA5052"/>
    <w:rsid w:val="00CA51A8"/>
    <w:rsid w:val="00CA51E7"/>
    <w:rsid w:val="00CA5352"/>
    <w:rsid w:val="00CA5728"/>
    <w:rsid w:val="00CA59B2"/>
    <w:rsid w:val="00CA5B39"/>
    <w:rsid w:val="00CA5D3D"/>
    <w:rsid w:val="00CA5EB3"/>
    <w:rsid w:val="00CA653D"/>
    <w:rsid w:val="00CA7947"/>
    <w:rsid w:val="00CB0AD4"/>
    <w:rsid w:val="00CB171E"/>
    <w:rsid w:val="00CB22FE"/>
    <w:rsid w:val="00CB286E"/>
    <w:rsid w:val="00CB289E"/>
    <w:rsid w:val="00CB2C72"/>
    <w:rsid w:val="00CB331F"/>
    <w:rsid w:val="00CB3548"/>
    <w:rsid w:val="00CB38E0"/>
    <w:rsid w:val="00CB3E97"/>
    <w:rsid w:val="00CB461B"/>
    <w:rsid w:val="00CB4642"/>
    <w:rsid w:val="00CB4BAF"/>
    <w:rsid w:val="00CB4C3B"/>
    <w:rsid w:val="00CB6918"/>
    <w:rsid w:val="00CB70C6"/>
    <w:rsid w:val="00CB71EC"/>
    <w:rsid w:val="00CB78DD"/>
    <w:rsid w:val="00CC0397"/>
    <w:rsid w:val="00CC0D4C"/>
    <w:rsid w:val="00CC1814"/>
    <w:rsid w:val="00CC1CFE"/>
    <w:rsid w:val="00CC1FC4"/>
    <w:rsid w:val="00CC1FF0"/>
    <w:rsid w:val="00CC20CC"/>
    <w:rsid w:val="00CC2F24"/>
    <w:rsid w:val="00CC2F32"/>
    <w:rsid w:val="00CC391A"/>
    <w:rsid w:val="00CC3FD4"/>
    <w:rsid w:val="00CC68DF"/>
    <w:rsid w:val="00CC6A1A"/>
    <w:rsid w:val="00CC6BA6"/>
    <w:rsid w:val="00CC7CB0"/>
    <w:rsid w:val="00CC7D6C"/>
    <w:rsid w:val="00CC7E13"/>
    <w:rsid w:val="00CD000B"/>
    <w:rsid w:val="00CD132A"/>
    <w:rsid w:val="00CD1B6F"/>
    <w:rsid w:val="00CD1C92"/>
    <w:rsid w:val="00CD21E9"/>
    <w:rsid w:val="00CD259A"/>
    <w:rsid w:val="00CD3179"/>
    <w:rsid w:val="00CD3446"/>
    <w:rsid w:val="00CD36CB"/>
    <w:rsid w:val="00CD41DE"/>
    <w:rsid w:val="00CD4A99"/>
    <w:rsid w:val="00CD4D43"/>
    <w:rsid w:val="00CD5F81"/>
    <w:rsid w:val="00CD628C"/>
    <w:rsid w:val="00CD6FDB"/>
    <w:rsid w:val="00CD7D51"/>
    <w:rsid w:val="00CE047A"/>
    <w:rsid w:val="00CE1B38"/>
    <w:rsid w:val="00CE2513"/>
    <w:rsid w:val="00CE28C0"/>
    <w:rsid w:val="00CE2D5B"/>
    <w:rsid w:val="00CE3280"/>
    <w:rsid w:val="00CE3D06"/>
    <w:rsid w:val="00CE3FE1"/>
    <w:rsid w:val="00CE4419"/>
    <w:rsid w:val="00CE4B13"/>
    <w:rsid w:val="00CE4E1C"/>
    <w:rsid w:val="00CE5489"/>
    <w:rsid w:val="00CE5D08"/>
    <w:rsid w:val="00CE603F"/>
    <w:rsid w:val="00CE6D4A"/>
    <w:rsid w:val="00CE72B6"/>
    <w:rsid w:val="00CE734B"/>
    <w:rsid w:val="00CE7DA6"/>
    <w:rsid w:val="00CF0062"/>
    <w:rsid w:val="00CF11C4"/>
    <w:rsid w:val="00CF16AE"/>
    <w:rsid w:val="00CF27AE"/>
    <w:rsid w:val="00CF2A37"/>
    <w:rsid w:val="00CF3246"/>
    <w:rsid w:val="00CF3B1A"/>
    <w:rsid w:val="00CF3FDD"/>
    <w:rsid w:val="00CF4618"/>
    <w:rsid w:val="00CF471B"/>
    <w:rsid w:val="00CF4C33"/>
    <w:rsid w:val="00CF4CFE"/>
    <w:rsid w:val="00CF4D3C"/>
    <w:rsid w:val="00CF5A2C"/>
    <w:rsid w:val="00CF5C66"/>
    <w:rsid w:val="00CF5F5B"/>
    <w:rsid w:val="00CF6EC0"/>
    <w:rsid w:val="00CF739F"/>
    <w:rsid w:val="00CF740D"/>
    <w:rsid w:val="00CF7A6D"/>
    <w:rsid w:val="00D00084"/>
    <w:rsid w:val="00D0050E"/>
    <w:rsid w:val="00D00A5B"/>
    <w:rsid w:val="00D0161A"/>
    <w:rsid w:val="00D0180C"/>
    <w:rsid w:val="00D02A81"/>
    <w:rsid w:val="00D036DC"/>
    <w:rsid w:val="00D03B72"/>
    <w:rsid w:val="00D043DE"/>
    <w:rsid w:val="00D0440C"/>
    <w:rsid w:val="00D04538"/>
    <w:rsid w:val="00D053AB"/>
    <w:rsid w:val="00D057FE"/>
    <w:rsid w:val="00D05828"/>
    <w:rsid w:val="00D07007"/>
    <w:rsid w:val="00D0727C"/>
    <w:rsid w:val="00D07B27"/>
    <w:rsid w:val="00D1020F"/>
    <w:rsid w:val="00D104C8"/>
    <w:rsid w:val="00D10DE1"/>
    <w:rsid w:val="00D10F42"/>
    <w:rsid w:val="00D12747"/>
    <w:rsid w:val="00D12BB1"/>
    <w:rsid w:val="00D134CE"/>
    <w:rsid w:val="00D13E77"/>
    <w:rsid w:val="00D1420F"/>
    <w:rsid w:val="00D149C7"/>
    <w:rsid w:val="00D14AAA"/>
    <w:rsid w:val="00D14FD3"/>
    <w:rsid w:val="00D150B8"/>
    <w:rsid w:val="00D15A4A"/>
    <w:rsid w:val="00D160E5"/>
    <w:rsid w:val="00D167A9"/>
    <w:rsid w:val="00D16D01"/>
    <w:rsid w:val="00D17440"/>
    <w:rsid w:val="00D175EF"/>
    <w:rsid w:val="00D17793"/>
    <w:rsid w:val="00D177C6"/>
    <w:rsid w:val="00D17C2F"/>
    <w:rsid w:val="00D21EE4"/>
    <w:rsid w:val="00D223D7"/>
    <w:rsid w:val="00D226AF"/>
    <w:rsid w:val="00D22F80"/>
    <w:rsid w:val="00D23B4B"/>
    <w:rsid w:val="00D23F8D"/>
    <w:rsid w:val="00D244C0"/>
    <w:rsid w:val="00D24836"/>
    <w:rsid w:val="00D256B2"/>
    <w:rsid w:val="00D259AE"/>
    <w:rsid w:val="00D25ED3"/>
    <w:rsid w:val="00D262DE"/>
    <w:rsid w:val="00D2646C"/>
    <w:rsid w:val="00D2667E"/>
    <w:rsid w:val="00D2779B"/>
    <w:rsid w:val="00D27A08"/>
    <w:rsid w:val="00D27EBA"/>
    <w:rsid w:val="00D30A83"/>
    <w:rsid w:val="00D30FFF"/>
    <w:rsid w:val="00D310DD"/>
    <w:rsid w:val="00D319CE"/>
    <w:rsid w:val="00D328FC"/>
    <w:rsid w:val="00D32F67"/>
    <w:rsid w:val="00D3322B"/>
    <w:rsid w:val="00D3397C"/>
    <w:rsid w:val="00D33DD7"/>
    <w:rsid w:val="00D33DF7"/>
    <w:rsid w:val="00D344A6"/>
    <w:rsid w:val="00D34915"/>
    <w:rsid w:val="00D35AEA"/>
    <w:rsid w:val="00D3670A"/>
    <w:rsid w:val="00D37154"/>
    <w:rsid w:val="00D3716A"/>
    <w:rsid w:val="00D37A96"/>
    <w:rsid w:val="00D37AAF"/>
    <w:rsid w:val="00D40006"/>
    <w:rsid w:val="00D4017C"/>
    <w:rsid w:val="00D413A4"/>
    <w:rsid w:val="00D41E8D"/>
    <w:rsid w:val="00D41F0B"/>
    <w:rsid w:val="00D41FB3"/>
    <w:rsid w:val="00D4230B"/>
    <w:rsid w:val="00D42510"/>
    <w:rsid w:val="00D42F01"/>
    <w:rsid w:val="00D43512"/>
    <w:rsid w:val="00D43525"/>
    <w:rsid w:val="00D436E1"/>
    <w:rsid w:val="00D44131"/>
    <w:rsid w:val="00D44A81"/>
    <w:rsid w:val="00D44DD5"/>
    <w:rsid w:val="00D454C1"/>
    <w:rsid w:val="00D45E17"/>
    <w:rsid w:val="00D45E62"/>
    <w:rsid w:val="00D475F7"/>
    <w:rsid w:val="00D477C5"/>
    <w:rsid w:val="00D477D7"/>
    <w:rsid w:val="00D50A0F"/>
    <w:rsid w:val="00D50C2D"/>
    <w:rsid w:val="00D513C9"/>
    <w:rsid w:val="00D51772"/>
    <w:rsid w:val="00D51C92"/>
    <w:rsid w:val="00D51FA8"/>
    <w:rsid w:val="00D54298"/>
    <w:rsid w:val="00D54428"/>
    <w:rsid w:val="00D54837"/>
    <w:rsid w:val="00D553EB"/>
    <w:rsid w:val="00D555E7"/>
    <w:rsid w:val="00D572AC"/>
    <w:rsid w:val="00D57785"/>
    <w:rsid w:val="00D57C2C"/>
    <w:rsid w:val="00D57ED7"/>
    <w:rsid w:val="00D60798"/>
    <w:rsid w:val="00D607B4"/>
    <w:rsid w:val="00D60ECA"/>
    <w:rsid w:val="00D61049"/>
    <w:rsid w:val="00D63FD5"/>
    <w:rsid w:val="00D6499C"/>
    <w:rsid w:val="00D65A19"/>
    <w:rsid w:val="00D664EB"/>
    <w:rsid w:val="00D669CD"/>
    <w:rsid w:val="00D66BD2"/>
    <w:rsid w:val="00D6738B"/>
    <w:rsid w:val="00D7096F"/>
    <w:rsid w:val="00D71259"/>
    <w:rsid w:val="00D71419"/>
    <w:rsid w:val="00D7155C"/>
    <w:rsid w:val="00D71850"/>
    <w:rsid w:val="00D71D5A"/>
    <w:rsid w:val="00D71F1E"/>
    <w:rsid w:val="00D720A8"/>
    <w:rsid w:val="00D72AB3"/>
    <w:rsid w:val="00D72E9C"/>
    <w:rsid w:val="00D72FDD"/>
    <w:rsid w:val="00D73220"/>
    <w:rsid w:val="00D73D6B"/>
    <w:rsid w:val="00D742F7"/>
    <w:rsid w:val="00D74BCB"/>
    <w:rsid w:val="00D74DF3"/>
    <w:rsid w:val="00D74EA3"/>
    <w:rsid w:val="00D76A71"/>
    <w:rsid w:val="00D77837"/>
    <w:rsid w:val="00D77CD2"/>
    <w:rsid w:val="00D77FEC"/>
    <w:rsid w:val="00D8095C"/>
    <w:rsid w:val="00D81195"/>
    <w:rsid w:val="00D812F6"/>
    <w:rsid w:val="00D82008"/>
    <w:rsid w:val="00D82295"/>
    <w:rsid w:val="00D8345A"/>
    <w:rsid w:val="00D83E4A"/>
    <w:rsid w:val="00D83FFA"/>
    <w:rsid w:val="00D84CBA"/>
    <w:rsid w:val="00D8589F"/>
    <w:rsid w:val="00D864CD"/>
    <w:rsid w:val="00D86509"/>
    <w:rsid w:val="00D86794"/>
    <w:rsid w:val="00D868CD"/>
    <w:rsid w:val="00D870BD"/>
    <w:rsid w:val="00D87160"/>
    <w:rsid w:val="00D87726"/>
    <w:rsid w:val="00D879E6"/>
    <w:rsid w:val="00D909DD"/>
    <w:rsid w:val="00D90A6C"/>
    <w:rsid w:val="00D91937"/>
    <w:rsid w:val="00D91A67"/>
    <w:rsid w:val="00D91A70"/>
    <w:rsid w:val="00D91CDB"/>
    <w:rsid w:val="00D92452"/>
    <w:rsid w:val="00D93130"/>
    <w:rsid w:val="00D94587"/>
    <w:rsid w:val="00D94633"/>
    <w:rsid w:val="00D9464A"/>
    <w:rsid w:val="00D94C3F"/>
    <w:rsid w:val="00D95012"/>
    <w:rsid w:val="00D952E7"/>
    <w:rsid w:val="00D95E02"/>
    <w:rsid w:val="00D965FE"/>
    <w:rsid w:val="00D96816"/>
    <w:rsid w:val="00D96E60"/>
    <w:rsid w:val="00D97436"/>
    <w:rsid w:val="00D9762C"/>
    <w:rsid w:val="00D97E37"/>
    <w:rsid w:val="00DA1679"/>
    <w:rsid w:val="00DA1870"/>
    <w:rsid w:val="00DA1BE5"/>
    <w:rsid w:val="00DA2038"/>
    <w:rsid w:val="00DA2062"/>
    <w:rsid w:val="00DA2EF3"/>
    <w:rsid w:val="00DA45E7"/>
    <w:rsid w:val="00DA4A77"/>
    <w:rsid w:val="00DA5A82"/>
    <w:rsid w:val="00DA5AC7"/>
    <w:rsid w:val="00DA5D37"/>
    <w:rsid w:val="00DA645D"/>
    <w:rsid w:val="00DA6705"/>
    <w:rsid w:val="00DA6F0C"/>
    <w:rsid w:val="00DA7152"/>
    <w:rsid w:val="00DA7239"/>
    <w:rsid w:val="00DA79C5"/>
    <w:rsid w:val="00DB0B17"/>
    <w:rsid w:val="00DB19D3"/>
    <w:rsid w:val="00DB2066"/>
    <w:rsid w:val="00DB2866"/>
    <w:rsid w:val="00DB4320"/>
    <w:rsid w:val="00DB43BC"/>
    <w:rsid w:val="00DB5B17"/>
    <w:rsid w:val="00DB5F14"/>
    <w:rsid w:val="00DB6816"/>
    <w:rsid w:val="00DB6B0A"/>
    <w:rsid w:val="00DB6C26"/>
    <w:rsid w:val="00DB70D7"/>
    <w:rsid w:val="00DB713E"/>
    <w:rsid w:val="00DB7444"/>
    <w:rsid w:val="00DB78A4"/>
    <w:rsid w:val="00DB7EF8"/>
    <w:rsid w:val="00DC01BC"/>
    <w:rsid w:val="00DC0D55"/>
    <w:rsid w:val="00DC1D49"/>
    <w:rsid w:val="00DC2426"/>
    <w:rsid w:val="00DC2D5C"/>
    <w:rsid w:val="00DC333F"/>
    <w:rsid w:val="00DC47B9"/>
    <w:rsid w:val="00DC6253"/>
    <w:rsid w:val="00DC6C2C"/>
    <w:rsid w:val="00DC7058"/>
    <w:rsid w:val="00DC772E"/>
    <w:rsid w:val="00DD063A"/>
    <w:rsid w:val="00DD0938"/>
    <w:rsid w:val="00DD176B"/>
    <w:rsid w:val="00DD1968"/>
    <w:rsid w:val="00DD1A35"/>
    <w:rsid w:val="00DD2D31"/>
    <w:rsid w:val="00DD32E7"/>
    <w:rsid w:val="00DD335D"/>
    <w:rsid w:val="00DD3DA5"/>
    <w:rsid w:val="00DD3ECC"/>
    <w:rsid w:val="00DD4DE4"/>
    <w:rsid w:val="00DD51DC"/>
    <w:rsid w:val="00DD52B9"/>
    <w:rsid w:val="00DD5916"/>
    <w:rsid w:val="00DD613C"/>
    <w:rsid w:val="00DD634A"/>
    <w:rsid w:val="00DD6A4F"/>
    <w:rsid w:val="00DE1EEA"/>
    <w:rsid w:val="00DE2ABA"/>
    <w:rsid w:val="00DE3DDF"/>
    <w:rsid w:val="00DE3E71"/>
    <w:rsid w:val="00DE4C3C"/>
    <w:rsid w:val="00DE5300"/>
    <w:rsid w:val="00DE53EC"/>
    <w:rsid w:val="00DE57C2"/>
    <w:rsid w:val="00DE5E9C"/>
    <w:rsid w:val="00DE682D"/>
    <w:rsid w:val="00DE7461"/>
    <w:rsid w:val="00DE76FE"/>
    <w:rsid w:val="00DE7827"/>
    <w:rsid w:val="00DE7E37"/>
    <w:rsid w:val="00DF01DD"/>
    <w:rsid w:val="00DF09C1"/>
    <w:rsid w:val="00DF0B12"/>
    <w:rsid w:val="00DF0C1E"/>
    <w:rsid w:val="00DF0D12"/>
    <w:rsid w:val="00DF0DEF"/>
    <w:rsid w:val="00DF119D"/>
    <w:rsid w:val="00DF24DE"/>
    <w:rsid w:val="00DF3253"/>
    <w:rsid w:val="00DF4684"/>
    <w:rsid w:val="00DF4D38"/>
    <w:rsid w:val="00DF53D7"/>
    <w:rsid w:val="00DF65DA"/>
    <w:rsid w:val="00DF6872"/>
    <w:rsid w:val="00DF78FB"/>
    <w:rsid w:val="00E00C2A"/>
    <w:rsid w:val="00E00FEF"/>
    <w:rsid w:val="00E01A2A"/>
    <w:rsid w:val="00E020BB"/>
    <w:rsid w:val="00E020C4"/>
    <w:rsid w:val="00E028CB"/>
    <w:rsid w:val="00E02B3C"/>
    <w:rsid w:val="00E02F93"/>
    <w:rsid w:val="00E033C1"/>
    <w:rsid w:val="00E03A98"/>
    <w:rsid w:val="00E03F21"/>
    <w:rsid w:val="00E045A9"/>
    <w:rsid w:val="00E04BBE"/>
    <w:rsid w:val="00E04F5B"/>
    <w:rsid w:val="00E05076"/>
    <w:rsid w:val="00E051C7"/>
    <w:rsid w:val="00E05CBC"/>
    <w:rsid w:val="00E06312"/>
    <w:rsid w:val="00E06382"/>
    <w:rsid w:val="00E065BE"/>
    <w:rsid w:val="00E06BE9"/>
    <w:rsid w:val="00E07AF7"/>
    <w:rsid w:val="00E10387"/>
    <w:rsid w:val="00E107C2"/>
    <w:rsid w:val="00E10896"/>
    <w:rsid w:val="00E1091E"/>
    <w:rsid w:val="00E11656"/>
    <w:rsid w:val="00E12194"/>
    <w:rsid w:val="00E12720"/>
    <w:rsid w:val="00E13EF3"/>
    <w:rsid w:val="00E14DB2"/>
    <w:rsid w:val="00E1557C"/>
    <w:rsid w:val="00E15C16"/>
    <w:rsid w:val="00E16832"/>
    <w:rsid w:val="00E17E74"/>
    <w:rsid w:val="00E21379"/>
    <w:rsid w:val="00E23159"/>
    <w:rsid w:val="00E23279"/>
    <w:rsid w:val="00E233E4"/>
    <w:rsid w:val="00E23A0B"/>
    <w:rsid w:val="00E23E74"/>
    <w:rsid w:val="00E2421F"/>
    <w:rsid w:val="00E24D1F"/>
    <w:rsid w:val="00E2537E"/>
    <w:rsid w:val="00E26235"/>
    <w:rsid w:val="00E2662D"/>
    <w:rsid w:val="00E26F35"/>
    <w:rsid w:val="00E271F4"/>
    <w:rsid w:val="00E27798"/>
    <w:rsid w:val="00E27C7B"/>
    <w:rsid w:val="00E27FE1"/>
    <w:rsid w:val="00E3049C"/>
    <w:rsid w:val="00E3060E"/>
    <w:rsid w:val="00E30F0B"/>
    <w:rsid w:val="00E314E3"/>
    <w:rsid w:val="00E31DE5"/>
    <w:rsid w:val="00E323C1"/>
    <w:rsid w:val="00E3296D"/>
    <w:rsid w:val="00E32C3A"/>
    <w:rsid w:val="00E3336B"/>
    <w:rsid w:val="00E336FD"/>
    <w:rsid w:val="00E34C11"/>
    <w:rsid w:val="00E34F18"/>
    <w:rsid w:val="00E36282"/>
    <w:rsid w:val="00E362DF"/>
    <w:rsid w:val="00E36DC6"/>
    <w:rsid w:val="00E36F69"/>
    <w:rsid w:val="00E374C9"/>
    <w:rsid w:val="00E401A0"/>
    <w:rsid w:val="00E40A45"/>
    <w:rsid w:val="00E40A94"/>
    <w:rsid w:val="00E40C72"/>
    <w:rsid w:val="00E41474"/>
    <w:rsid w:val="00E41575"/>
    <w:rsid w:val="00E416A6"/>
    <w:rsid w:val="00E42AF9"/>
    <w:rsid w:val="00E42E4D"/>
    <w:rsid w:val="00E430F4"/>
    <w:rsid w:val="00E4321F"/>
    <w:rsid w:val="00E438D3"/>
    <w:rsid w:val="00E44322"/>
    <w:rsid w:val="00E446BF"/>
    <w:rsid w:val="00E44762"/>
    <w:rsid w:val="00E44BA3"/>
    <w:rsid w:val="00E45125"/>
    <w:rsid w:val="00E4525D"/>
    <w:rsid w:val="00E45AF3"/>
    <w:rsid w:val="00E45D4E"/>
    <w:rsid w:val="00E46BF6"/>
    <w:rsid w:val="00E4775B"/>
    <w:rsid w:val="00E500A5"/>
    <w:rsid w:val="00E502F3"/>
    <w:rsid w:val="00E50F25"/>
    <w:rsid w:val="00E50F70"/>
    <w:rsid w:val="00E5165F"/>
    <w:rsid w:val="00E518A0"/>
    <w:rsid w:val="00E519E6"/>
    <w:rsid w:val="00E51B84"/>
    <w:rsid w:val="00E52B3A"/>
    <w:rsid w:val="00E52B6C"/>
    <w:rsid w:val="00E5337E"/>
    <w:rsid w:val="00E53639"/>
    <w:rsid w:val="00E5375C"/>
    <w:rsid w:val="00E537DE"/>
    <w:rsid w:val="00E542C8"/>
    <w:rsid w:val="00E544E4"/>
    <w:rsid w:val="00E548D9"/>
    <w:rsid w:val="00E54BAB"/>
    <w:rsid w:val="00E56E48"/>
    <w:rsid w:val="00E574A9"/>
    <w:rsid w:val="00E57F5F"/>
    <w:rsid w:val="00E60007"/>
    <w:rsid w:val="00E6026D"/>
    <w:rsid w:val="00E60930"/>
    <w:rsid w:val="00E614F3"/>
    <w:rsid w:val="00E61A0B"/>
    <w:rsid w:val="00E61EEA"/>
    <w:rsid w:val="00E61FA7"/>
    <w:rsid w:val="00E63361"/>
    <w:rsid w:val="00E637C8"/>
    <w:rsid w:val="00E63C07"/>
    <w:rsid w:val="00E63D12"/>
    <w:rsid w:val="00E63D3F"/>
    <w:rsid w:val="00E6445D"/>
    <w:rsid w:val="00E64509"/>
    <w:rsid w:val="00E64729"/>
    <w:rsid w:val="00E6486E"/>
    <w:rsid w:val="00E66AF5"/>
    <w:rsid w:val="00E672FF"/>
    <w:rsid w:val="00E67939"/>
    <w:rsid w:val="00E67EE0"/>
    <w:rsid w:val="00E70534"/>
    <w:rsid w:val="00E70BEF"/>
    <w:rsid w:val="00E70D68"/>
    <w:rsid w:val="00E71611"/>
    <w:rsid w:val="00E71636"/>
    <w:rsid w:val="00E71A60"/>
    <w:rsid w:val="00E72D34"/>
    <w:rsid w:val="00E735B1"/>
    <w:rsid w:val="00E757D8"/>
    <w:rsid w:val="00E7612F"/>
    <w:rsid w:val="00E76912"/>
    <w:rsid w:val="00E76A6C"/>
    <w:rsid w:val="00E76B65"/>
    <w:rsid w:val="00E76C3D"/>
    <w:rsid w:val="00E7762B"/>
    <w:rsid w:val="00E777FB"/>
    <w:rsid w:val="00E8222A"/>
    <w:rsid w:val="00E822B0"/>
    <w:rsid w:val="00E837E3"/>
    <w:rsid w:val="00E84666"/>
    <w:rsid w:val="00E84A2C"/>
    <w:rsid w:val="00E8574C"/>
    <w:rsid w:val="00E85911"/>
    <w:rsid w:val="00E85F6D"/>
    <w:rsid w:val="00E8653A"/>
    <w:rsid w:val="00E8683D"/>
    <w:rsid w:val="00E87FA8"/>
    <w:rsid w:val="00E900CC"/>
    <w:rsid w:val="00E90834"/>
    <w:rsid w:val="00E91144"/>
    <w:rsid w:val="00E919C3"/>
    <w:rsid w:val="00E91C38"/>
    <w:rsid w:val="00E925F8"/>
    <w:rsid w:val="00E93705"/>
    <w:rsid w:val="00E93BA5"/>
    <w:rsid w:val="00E93E14"/>
    <w:rsid w:val="00E96661"/>
    <w:rsid w:val="00E96AE0"/>
    <w:rsid w:val="00E96BBF"/>
    <w:rsid w:val="00E97015"/>
    <w:rsid w:val="00E9721D"/>
    <w:rsid w:val="00E97B46"/>
    <w:rsid w:val="00EA0073"/>
    <w:rsid w:val="00EA0181"/>
    <w:rsid w:val="00EA0855"/>
    <w:rsid w:val="00EA0EF1"/>
    <w:rsid w:val="00EA162F"/>
    <w:rsid w:val="00EA190D"/>
    <w:rsid w:val="00EA21F3"/>
    <w:rsid w:val="00EA2534"/>
    <w:rsid w:val="00EA259D"/>
    <w:rsid w:val="00EA2AA3"/>
    <w:rsid w:val="00EA3124"/>
    <w:rsid w:val="00EA3532"/>
    <w:rsid w:val="00EA3687"/>
    <w:rsid w:val="00EA40F1"/>
    <w:rsid w:val="00EA48EE"/>
    <w:rsid w:val="00EA4DAE"/>
    <w:rsid w:val="00EA5184"/>
    <w:rsid w:val="00EA5223"/>
    <w:rsid w:val="00EA550E"/>
    <w:rsid w:val="00EA60AF"/>
    <w:rsid w:val="00EA61CA"/>
    <w:rsid w:val="00EA64B4"/>
    <w:rsid w:val="00EA662D"/>
    <w:rsid w:val="00EA7424"/>
    <w:rsid w:val="00EB0704"/>
    <w:rsid w:val="00EB0EBF"/>
    <w:rsid w:val="00EB0F21"/>
    <w:rsid w:val="00EB1153"/>
    <w:rsid w:val="00EB1287"/>
    <w:rsid w:val="00EB17AD"/>
    <w:rsid w:val="00EB1E0A"/>
    <w:rsid w:val="00EB1FBD"/>
    <w:rsid w:val="00EB2656"/>
    <w:rsid w:val="00EB3002"/>
    <w:rsid w:val="00EB3012"/>
    <w:rsid w:val="00EB307C"/>
    <w:rsid w:val="00EB378A"/>
    <w:rsid w:val="00EB4345"/>
    <w:rsid w:val="00EB67AA"/>
    <w:rsid w:val="00EB6946"/>
    <w:rsid w:val="00EB69DE"/>
    <w:rsid w:val="00EB6A98"/>
    <w:rsid w:val="00EB7082"/>
    <w:rsid w:val="00EB72B8"/>
    <w:rsid w:val="00EB7F67"/>
    <w:rsid w:val="00EC107F"/>
    <w:rsid w:val="00EC16A8"/>
    <w:rsid w:val="00EC1BEC"/>
    <w:rsid w:val="00EC269E"/>
    <w:rsid w:val="00EC28BA"/>
    <w:rsid w:val="00EC2E22"/>
    <w:rsid w:val="00EC36CB"/>
    <w:rsid w:val="00EC407F"/>
    <w:rsid w:val="00EC41B0"/>
    <w:rsid w:val="00EC4362"/>
    <w:rsid w:val="00EC53F3"/>
    <w:rsid w:val="00EC58D3"/>
    <w:rsid w:val="00EC6BD1"/>
    <w:rsid w:val="00EC71CD"/>
    <w:rsid w:val="00EC7AC5"/>
    <w:rsid w:val="00EC7F2C"/>
    <w:rsid w:val="00ED088A"/>
    <w:rsid w:val="00ED112B"/>
    <w:rsid w:val="00ED12B7"/>
    <w:rsid w:val="00ED13F8"/>
    <w:rsid w:val="00ED22AA"/>
    <w:rsid w:val="00ED269B"/>
    <w:rsid w:val="00ED2CC6"/>
    <w:rsid w:val="00ED30E4"/>
    <w:rsid w:val="00ED4390"/>
    <w:rsid w:val="00ED4395"/>
    <w:rsid w:val="00ED47AA"/>
    <w:rsid w:val="00ED4814"/>
    <w:rsid w:val="00ED54FD"/>
    <w:rsid w:val="00ED5B30"/>
    <w:rsid w:val="00ED6250"/>
    <w:rsid w:val="00ED6269"/>
    <w:rsid w:val="00ED62BA"/>
    <w:rsid w:val="00ED6486"/>
    <w:rsid w:val="00ED6F37"/>
    <w:rsid w:val="00ED7330"/>
    <w:rsid w:val="00ED7447"/>
    <w:rsid w:val="00EE099D"/>
    <w:rsid w:val="00EE1051"/>
    <w:rsid w:val="00EE1A74"/>
    <w:rsid w:val="00EE1AA3"/>
    <w:rsid w:val="00EE1EE0"/>
    <w:rsid w:val="00EE2D56"/>
    <w:rsid w:val="00EE3CEB"/>
    <w:rsid w:val="00EE3D17"/>
    <w:rsid w:val="00EE45F9"/>
    <w:rsid w:val="00EE510E"/>
    <w:rsid w:val="00EE51AE"/>
    <w:rsid w:val="00EE5254"/>
    <w:rsid w:val="00EE5514"/>
    <w:rsid w:val="00EE5DF8"/>
    <w:rsid w:val="00EE65FD"/>
    <w:rsid w:val="00EE6A39"/>
    <w:rsid w:val="00EF043C"/>
    <w:rsid w:val="00EF10BF"/>
    <w:rsid w:val="00EF1D29"/>
    <w:rsid w:val="00EF1F69"/>
    <w:rsid w:val="00EF2440"/>
    <w:rsid w:val="00EF3694"/>
    <w:rsid w:val="00EF3B93"/>
    <w:rsid w:val="00EF3CCF"/>
    <w:rsid w:val="00EF3FFA"/>
    <w:rsid w:val="00EF451B"/>
    <w:rsid w:val="00EF4669"/>
    <w:rsid w:val="00EF46C4"/>
    <w:rsid w:val="00EF4EBE"/>
    <w:rsid w:val="00EF4F3A"/>
    <w:rsid w:val="00EF5528"/>
    <w:rsid w:val="00EF57ED"/>
    <w:rsid w:val="00EF5D56"/>
    <w:rsid w:val="00EF6DD0"/>
    <w:rsid w:val="00EF6E68"/>
    <w:rsid w:val="00EF7C86"/>
    <w:rsid w:val="00F00030"/>
    <w:rsid w:val="00F00A9A"/>
    <w:rsid w:val="00F01063"/>
    <w:rsid w:val="00F01C6E"/>
    <w:rsid w:val="00F01CC5"/>
    <w:rsid w:val="00F029A7"/>
    <w:rsid w:val="00F034DA"/>
    <w:rsid w:val="00F03CC2"/>
    <w:rsid w:val="00F043A1"/>
    <w:rsid w:val="00F0447E"/>
    <w:rsid w:val="00F04F9F"/>
    <w:rsid w:val="00F05C15"/>
    <w:rsid w:val="00F0625A"/>
    <w:rsid w:val="00F06570"/>
    <w:rsid w:val="00F06982"/>
    <w:rsid w:val="00F07877"/>
    <w:rsid w:val="00F079DE"/>
    <w:rsid w:val="00F1022E"/>
    <w:rsid w:val="00F110E3"/>
    <w:rsid w:val="00F11872"/>
    <w:rsid w:val="00F11EDA"/>
    <w:rsid w:val="00F12477"/>
    <w:rsid w:val="00F131D6"/>
    <w:rsid w:val="00F14302"/>
    <w:rsid w:val="00F15E6C"/>
    <w:rsid w:val="00F16083"/>
    <w:rsid w:val="00F177F2"/>
    <w:rsid w:val="00F17971"/>
    <w:rsid w:val="00F17BFF"/>
    <w:rsid w:val="00F17E61"/>
    <w:rsid w:val="00F21177"/>
    <w:rsid w:val="00F21786"/>
    <w:rsid w:val="00F21F0A"/>
    <w:rsid w:val="00F2367B"/>
    <w:rsid w:val="00F239F8"/>
    <w:rsid w:val="00F23D96"/>
    <w:rsid w:val="00F245ED"/>
    <w:rsid w:val="00F24AB3"/>
    <w:rsid w:val="00F24DED"/>
    <w:rsid w:val="00F253AC"/>
    <w:rsid w:val="00F254F6"/>
    <w:rsid w:val="00F259E2"/>
    <w:rsid w:val="00F26508"/>
    <w:rsid w:val="00F26894"/>
    <w:rsid w:val="00F2689D"/>
    <w:rsid w:val="00F26A96"/>
    <w:rsid w:val="00F27588"/>
    <w:rsid w:val="00F27985"/>
    <w:rsid w:val="00F279E1"/>
    <w:rsid w:val="00F30400"/>
    <w:rsid w:val="00F3195D"/>
    <w:rsid w:val="00F31973"/>
    <w:rsid w:val="00F319B6"/>
    <w:rsid w:val="00F320F4"/>
    <w:rsid w:val="00F33AF5"/>
    <w:rsid w:val="00F33D9A"/>
    <w:rsid w:val="00F34036"/>
    <w:rsid w:val="00F3434E"/>
    <w:rsid w:val="00F3496C"/>
    <w:rsid w:val="00F35021"/>
    <w:rsid w:val="00F35548"/>
    <w:rsid w:val="00F358FD"/>
    <w:rsid w:val="00F35DF4"/>
    <w:rsid w:val="00F36555"/>
    <w:rsid w:val="00F367E1"/>
    <w:rsid w:val="00F36AE4"/>
    <w:rsid w:val="00F3718E"/>
    <w:rsid w:val="00F37260"/>
    <w:rsid w:val="00F375C9"/>
    <w:rsid w:val="00F40013"/>
    <w:rsid w:val="00F40BCD"/>
    <w:rsid w:val="00F41005"/>
    <w:rsid w:val="00F4109D"/>
    <w:rsid w:val="00F41148"/>
    <w:rsid w:val="00F414DE"/>
    <w:rsid w:val="00F418CB"/>
    <w:rsid w:val="00F41CC3"/>
    <w:rsid w:val="00F43672"/>
    <w:rsid w:val="00F43C2C"/>
    <w:rsid w:val="00F43DAB"/>
    <w:rsid w:val="00F43F18"/>
    <w:rsid w:val="00F4471D"/>
    <w:rsid w:val="00F456B1"/>
    <w:rsid w:val="00F462D1"/>
    <w:rsid w:val="00F46427"/>
    <w:rsid w:val="00F47033"/>
    <w:rsid w:val="00F50025"/>
    <w:rsid w:val="00F50429"/>
    <w:rsid w:val="00F516A8"/>
    <w:rsid w:val="00F51789"/>
    <w:rsid w:val="00F5241F"/>
    <w:rsid w:val="00F524F5"/>
    <w:rsid w:val="00F531B4"/>
    <w:rsid w:val="00F534E2"/>
    <w:rsid w:val="00F536AD"/>
    <w:rsid w:val="00F5446D"/>
    <w:rsid w:val="00F54C89"/>
    <w:rsid w:val="00F550DF"/>
    <w:rsid w:val="00F55A11"/>
    <w:rsid w:val="00F5616E"/>
    <w:rsid w:val="00F5624F"/>
    <w:rsid w:val="00F5641E"/>
    <w:rsid w:val="00F56B06"/>
    <w:rsid w:val="00F5759E"/>
    <w:rsid w:val="00F5764A"/>
    <w:rsid w:val="00F60063"/>
    <w:rsid w:val="00F601CE"/>
    <w:rsid w:val="00F60BF5"/>
    <w:rsid w:val="00F60E46"/>
    <w:rsid w:val="00F60F7A"/>
    <w:rsid w:val="00F61AFB"/>
    <w:rsid w:val="00F62141"/>
    <w:rsid w:val="00F62444"/>
    <w:rsid w:val="00F62CC4"/>
    <w:rsid w:val="00F6307E"/>
    <w:rsid w:val="00F631BB"/>
    <w:rsid w:val="00F634B1"/>
    <w:rsid w:val="00F63A72"/>
    <w:rsid w:val="00F64144"/>
    <w:rsid w:val="00F6519D"/>
    <w:rsid w:val="00F6569E"/>
    <w:rsid w:val="00F65AC9"/>
    <w:rsid w:val="00F66299"/>
    <w:rsid w:val="00F663B6"/>
    <w:rsid w:val="00F66C03"/>
    <w:rsid w:val="00F675F5"/>
    <w:rsid w:val="00F67C21"/>
    <w:rsid w:val="00F70406"/>
    <w:rsid w:val="00F70583"/>
    <w:rsid w:val="00F713E1"/>
    <w:rsid w:val="00F715F0"/>
    <w:rsid w:val="00F715F3"/>
    <w:rsid w:val="00F71769"/>
    <w:rsid w:val="00F718A2"/>
    <w:rsid w:val="00F722B5"/>
    <w:rsid w:val="00F72319"/>
    <w:rsid w:val="00F729C3"/>
    <w:rsid w:val="00F72B6C"/>
    <w:rsid w:val="00F72B6E"/>
    <w:rsid w:val="00F72E1D"/>
    <w:rsid w:val="00F732B3"/>
    <w:rsid w:val="00F735EC"/>
    <w:rsid w:val="00F738AA"/>
    <w:rsid w:val="00F73E1A"/>
    <w:rsid w:val="00F75450"/>
    <w:rsid w:val="00F75D84"/>
    <w:rsid w:val="00F7600C"/>
    <w:rsid w:val="00F7747D"/>
    <w:rsid w:val="00F801F1"/>
    <w:rsid w:val="00F80CC9"/>
    <w:rsid w:val="00F80D74"/>
    <w:rsid w:val="00F81113"/>
    <w:rsid w:val="00F81550"/>
    <w:rsid w:val="00F81D81"/>
    <w:rsid w:val="00F823B2"/>
    <w:rsid w:val="00F8341D"/>
    <w:rsid w:val="00F8356C"/>
    <w:rsid w:val="00F84987"/>
    <w:rsid w:val="00F84ACD"/>
    <w:rsid w:val="00F852FB"/>
    <w:rsid w:val="00F864E1"/>
    <w:rsid w:val="00F86917"/>
    <w:rsid w:val="00F87BE8"/>
    <w:rsid w:val="00F90F07"/>
    <w:rsid w:val="00F90F20"/>
    <w:rsid w:val="00F91257"/>
    <w:rsid w:val="00F91915"/>
    <w:rsid w:val="00F91B1E"/>
    <w:rsid w:val="00F9285E"/>
    <w:rsid w:val="00F92D1A"/>
    <w:rsid w:val="00F93B18"/>
    <w:rsid w:val="00F93B5B"/>
    <w:rsid w:val="00F93C54"/>
    <w:rsid w:val="00F93DC5"/>
    <w:rsid w:val="00F940E5"/>
    <w:rsid w:val="00F94C26"/>
    <w:rsid w:val="00F94F6A"/>
    <w:rsid w:val="00F9570C"/>
    <w:rsid w:val="00F95A60"/>
    <w:rsid w:val="00F96913"/>
    <w:rsid w:val="00F96C45"/>
    <w:rsid w:val="00F96E3C"/>
    <w:rsid w:val="00F97267"/>
    <w:rsid w:val="00FA050E"/>
    <w:rsid w:val="00FA0828"/>
    <w:rsid w:val="00FA0879"/>
    <w:rsid w:val="00FA0C05"/>
    <w:rsid w:val="00FA0F88"/>
    <w:rsid w:val="00FA1076"/>
    <w:rsid w:val="00FA2362"/>
    <w:rsid w:val="00FA23E9"/>
    <w:rsid w:val="00FA2798"/>
    <w:rsid w:val="00FA2B5D"/>
    <w:rsid w:val="00FA2E83"/>
    <w:rsid w:val="00FA345B"/>
    <w:rsid w:val="00FA35EF"/>
    <w:rsid w:val="00FA3982"/>
    <w:rsid w:val="00FA4C88"/>
    <w:rsid w:val="00FA505F"/>
    <w:rsid w:val="00FA5649"/>
    <w:rsid w:val="00FA63E4"/>
    <w:rsid w:val="00FB04B9"/>
    <w:rsid w:val="00FB0BFB"/>
    <w:rsid w:val="00FB0C9B"/>
    <w:rsid w:val="00FB12EB"/>
    <w:rsid w:val="00FB19CF"/>
    <w:rsid w:val="00FB21EC"/>
    <w:rsid w:val="00FB277C"/>
    <w:rsid w:val="00FB2A8E"/>
    <w:rsid w:val="00FB2BAA"/>
    <w:rsid w:val="00FB2EC3"/>
    <w:rsid w:val="00FB2EC6"/>
    <w:rsid w:val="00FB3570"/>
    <w:rsid w:val="00FB3B33"/>
    <w:rsid w:val="00FB3D77"/>
    <w:rsid w:val="00FB4771"/>
    <w:rsid w:val="00FB490D"/>
    <w:rsid w:val="00FB51C8"/>
    <w:rsid w:val="00FB57FF"/>
    <w:rsid w:val="00FB634B"/>
    <w:rsid w:val="00FB649D"/>
    <w:rsid w:val="00FB67B1"/>
    <w:rsid w:val="00FB6ADE"/>
    <w:rsid w:val="00FB715E"/>
    <w:rsid w:val="00FB72C6"/>
    <w:rsid w:val="00FC0B79"/>
    <w:rsid w:val="00FC33A7"/>
    <w:rsid w:val="00FC361E"/>
    <w:rsid w:val="00FC432D"/>
    <w:rsid w:val="00FC4397"/>
    <w:rsid w:val="00FC49DE"/>
    <w:rsid w:val="00FC4A05"/>
    <w:rsid w:val="00FC5886"/>
    <w:rsid w:val="00FC6401"/>
    <w:rsid w:val="00FC6BB3"/>
    <w:rsid w:val="00FC6DCD"/>
    <w:rsid w:val="00FC6DF6"/>
    <w:rsid w:val="00FC721C"/>
    <w:rsid w:val="00FC7372"/>
    <w:rsid w:val="00FC7A65"/>
    <w:rsid w:val="00FC7FB8"/>
    <w:rsid w:val="00FD03B4"/>
    <w:rsid w:val="00FD05A8"/>
    <w:rsid w:val="00FD0CC3"/>
    <w:rsid w:val="00FD0DA5"/>
    <w:rsid w:val="00FD0EF5"/>
    <w:rsid w:val="00FD1024"/>
    <w:rsid w:val="00FD1872"/>
    <w:rsid w:val="00FD1E3F"/>
    <w:rsid w:val="00FD23BD"/>
    <w:rsid w:val="00FD23C8"/>
    <w:rsid w:val="00FD28B6"/>
    <w:rsid w:val="00FD2EEC"/>
    <w:rsid w:val="00FD30EB"/>
    <w:rsid w:val="00FD315C"/>
    <w:rsid w:val="00FD4040"/>
    <w:rsid w:val="00FD4546"/>
    <w:rsid w:val="00FD5488"/>
    <w:rsid w:val="00FD586A"/>
    <w:rsid w:val="00FD5921"/>
    <w:rsid w:val="00FD5B72"/>
    <w:rsid w:val="00FD6DCD"/>
    <w:rsid w:val="00FD7E44"/>
    <w:rsid w:val="00FE0384"/>
    <w:rsid w:val="00FE03D7"/>
    <w:rsid w:val="00FE0FB1"/>
    <w:rsid w:val="00FE1FEE"/>
    <w:rsid w:val="00FE20DC"/>
    <w:rsid w:val="00FE20F4"/>
    <w:rsid w:val="00FE2B0F"/>
    <w:rsid w:val="00FE2BEF"/>
    <w:rsid w:val="00FE3346"/>
    <w:rsid w:val="00FE3375"/>
    <w:rsid w:val="00FE36B4"/>
    <w:rsid w:val="00FE3A43"/>
    <w:rsid w:val="00FE3CAC"/>
    <w:rsid w:val="00FE3D9A"/>
    <w:rsid w:val="00FE5D1A"/>
    <w:rsid w:val="00FE5D6E"/>
    <w:rsid w:val="00FE5F98"/>
    <w:rsid w:val="00FE62DC"/>
    <w:rsid w:val="00FE6709"/>
    <w:rsid w:val="00FE6E7F"/>
    <w:rsid w:val="00FE7505"/>
    <w:rsid w:val="00FE7C1B"/>
    <w:rsid w:val="00FF0233"/>
    <w:rsid w:val="00FF037C"/>
    <w:rsid w:val="00FF0970"/>
    <w:rsid w:val="00FF0D9E"/>
    <w:rsid w:val="00FF0DA6"/>
    <w:rsid w:val="00FF1354"/>
    <w:rsid w:val="00FF1544"/>
    <w:rsid w:val="00FF1AB0"/>
    <w:rsid w:val="00FF1E15"/>
    <w:rsid w:val="00FF2220"/>
    <w:rsid w:val="00FF2291"/>
    <w:rsid w:val="00FF2703"/>
    <w:rsid w:val="00FF2770"/>
    <w:rsid w:val="00FF2C2D"/>
    <w:rsid w:val="00FF2D2A"/>
    <w:rsid w:val="00FF36F0"/>
    <w:rsid w:val="00FF3F80"/>
    <w:rsid w:val="00FF40C1"/>
    <w:rsid w:val="00FF49D9"/>
    <w:rsid w:val="00FF5043"/>
    <w:rsid w:val="00FF594A"/>
    <w:rsid w:val="00FF60B3"/>
    <w:rsid w:val="00FF63C2"/>
    <w:rsid w:val="00FF69B9"/>
    <w:rsid w:val="00FF6A90"/>
    <w:rsid w:val="00FF6EE7"/>
    <w:rsid w:val="00FF7055"/>
    <w:rsid w:val="00FF70F5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F33604"/>
  <w15:chartTrackingRefBased/>
  <w15:docId w15:val="{24D6A2E4-F7C5-4F1A-B361-B63567698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52470"/>
    <w:pPr>
      <w:jc w:val="both"/>
    </w:pPr>
    <w:rPr>
      <w:rFonts w:ascii="Arial" w:hAnsi="Arial"/>
    </w:rPr>
  </w:style>
  <w:style w:type="paragraph" w:styleId="1">
    <w:name w:val="heading 1"/>
    <w:basedOn w:val="a"/>
    <w:next w:val="a"/>
    <w:link w:val="10"/>
    <w:qFormat/>
    <w:rsid w:val="0022389E"/>
    <w:pPr>
      <w:keepNext/>
      <w:ind w:right="389"/>
      <w:outlineLvl w:val="0"/>
    </w:pPr>
    <w:rPr>
      <w:rFonts w:ascii="CordiaUPC" w:hAnsi="CordiaUPC" w:cs="AngsanaUPC"/>
      <w:sz w:val="28"/>
      <w:szCs w:val="28"/>
      <w:lang w:val="th-TH"/>
    </w:rPr>
  </w:style>
  <w:style w:type="paragraph" w:styleId="2">
    <w:name w:val="heading 2"/>
    <w:basedOn w:val="a"/>
    <w:next w:val="a"/>
    <w:link w:val="20"/>
    <w:qFormat/>
    <w:rsid w:val="0022389E"/>
    <w:pPr>
      <w:keepNext/>
      <w:tabs>
        <w:tab w:val="left" w:pos="540"/>
      </w:tabs>
      <w:ind w:left="360"/>
      <w:outlineLvl w:val="1"/>
    </w:pPr>
    <w:rPr>
      <w:rFonts w:ascii="CordiaUPC" w:hAnsi="CordiaUPC" w:cs="AngsanaUPC"/>
      <w:color w:val="000000"/>
      <w:sz w:val="28"/>
      <w:szCs w:val="28"/>
      <w:lang w:val="th-TH"/>
    </w:rPr>
  </w:style>
  <w:style w:type="paragraph" w:styleId="3">
    <w:name w:val="heading 3"/>
    <w:basedOn w:val="a"/>
    <w:next w:val="a"/>
    <w:link w:val="30"/>
    <w:qFormat/>
    <w:rsid w:val="0022389E"/>
    <w:pPr>
      <w:keepNext/>
      <w:jc w:val="center"/>
      <w:outlineLvl w:val="2"/>
    </w:pPr>
    <w:rPr>
      <w:rFonts w:ascii="CordiaUPC" w:hAnsi="CordiaUPC" w:cs="AngsanaUPC"/>
      <w:sz w:val="28"/>
      <w:szCs w:val="28"/>
      <w:lang w:val="th-TH"/>
    </w:rPr>
  </w:style>
  <w:style w:type="paragraph" w:styleId="4">
    <w:name w:val="heading 4"/>
    <w:basedOn w:val="a"/>
    <w:next w:val="a"/>
    <w:link w:val="40"/>
    <w:qFormat/>
    <w:rsid w:val="0022389E"/>
    <w:pPr>
      <w:keepNext/>
      <w:ind w:left="360"/>
      <w:jc w:val="left"/>
      <w:outlineLvl w:val="3"/>
    </w:pPr>
    <w:rPr>
      <w:rFonts w:ascii="CordiaUPC" w:hAnsi="CordiaUPC" w:cs="AngsanaUPC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2389E"/>
    <w:pPr>
      <w:keepNext/>
      <w:ind w:left="1080"/>
      <w:outlineLvl w:val="4"/>
    </w:pPr>
    <w:rPr>
      <w:rFonts w:ascii="CordiaUPC" w:hAnsi="CordiaUPC" w:cs="AngsanaUPC"/>
      <w:sz w:val="28"/>
      <w:szCs w:val="28"/>
    </w:rPr>
  </w:style>
  <w:style w:type="paragraph" w:styleId="6">
    <w:name w:val="heading 6"/>
    <w:basedOn w:val="a"/>
    <w:next w:val="a"/>
    <w:link w:val="60"/>
    <w:qFormat/>
    <w:rsid w:val="0022389E"/>
    <w:pPr>
      <w:keepNext/>
      <w:ind w:left="720"/>
      <w:outlineLvl w:val="5"/>
    </w:pPr>
    <w:rPr>
      <w:rFonts w:ascii="CordiaUPC" w:hAnsi="CordiaUPC" w:cs="AngsanaUPC"/>
      <w:sz w:val="28"/>
      <w:szCs w:val="28"/>
    </w:rPr>
  </w:style>
  <w:style w:type="paragraph" w:styleId="7">
    <w:name w:val="heading 7"/>
    <w:basedOn w:val="a"/>
    <w:next w:val="a"/>
    <w:link w:val="70"/>
    <w:qFormat/>
    <w:rsid w:val="0022389E"/>
    <w:pPr>
      <w:keepNext/>
      <w:tabs>
        <w:tab w:val="left" w:pos="1080"/>
      </w:tabs>
      <w:ind w:left="720" w:hanging="360"/>
      <w:outlineLvl w:val="6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8">
    <w:name w:val="heading 8"/>
    <w:basedOn w:val="a"/>
    <w:next w:val="a"/>
    <w:link w:val="80"/>
    <w:qFormat/>
    <w:rsid w:val="0022389E"/>
    <w:pPr>
      <w:keepNext/>
      <w:ind w:left="720"/>
      <w:jc w:val="left"/>
      <w:outlineLvl w:val="7"/>
    </w:pPr>
    <w:rPr>
      <w:rFonts w:ascii="CordiaUPC" w:hAnsi="CordiaUPC" w:cs="AngsanaUPC"/>
      <w:sz w:val="28"/>
      <w:szCs w:val="28"/>
    </w:rPr>
  </w:style>
  <w:style w:type="paragraph" w:styleId="9">
    <w:name w:val="heading 9"/>
    <w:basedOn w:val="a"/>
    <w:next w:val="a"/>
    <w:link w:val="90"/>
    <w:qFormat/>
    <w:rsid w:val="0022389E"/>
    <w:pPr>
      <w:keepNext/>
      <w:ind w:left="540"/>
      <w:jc w:val="left"/>
      <w:outlineLvl w:val="8"/>
    </w:pPr>
    <w:rPr>
      <w:rFonts w:ascii="CordiaUPC" w:hAnsi="CordiaUPC" w:cs="AngsanaUPC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416025"/>
    <w:rPr>
      <w:rFonts w:cs="AngsanaUPC"/>
      <w:sz w:val="28"/>
      <w:szCs w:val="28"/>
      <w:lang w:val="th-TH" w:eastAsia="en-US"/>
    </w:rPr>
  </w:style>
  <w:style w:type="character" w:customStyle="1" w:styleId="20">
    <w:name w:val="หัวเรื่อง 2 อักขระ"/>
    <w:link w:val="2"/>
    <w:rsid w:val="004E6DFE"/>
    <w:rPr>
      <w:rFonts w:cs="AngsanaUPC"/>
      <w:color w:val="000000"/>
      <w:sz w:val="28"/>
      <w:szCs w:val="28"/>
      <w:lang w:val="th-TH" w:eastAsia="en-US"/>
    </w:rPr>
  </w:style>
  <w:style w:type="character" w:customStyle="1" w:styleId="30">
    <w:name w:val="หัวเรื่อง 3 อักขระ"/>
    <w:link w:val="3"/>
    <w:rsid w:val="00416025"/>
    <w:rPr>
      <w:rFonts w:cs="AngsanaUPC"/>
      <w:sz w:val="28"/>
      <w:szCs w:val="28"/>
      <w:lang w:val="th-TH" w:eastAsia="en-US"/>
    </w:rPr>
  </w:style>
  <w:style w:type="character" w:customStyle="1" w:styleId="40">
    <w:name w:val="หัวเรื่อง 4 อักขระ"/>
    <w:link w:val="4"/>
    <w:rsid w:val="00416025"/>
    <w:rPr>
      <w:rFonts w:cs="AngsanaUPC"/>
      <w:b/>
      <w:bCs/>
      <w:sz w:val="28"/>
      <w:szCs w:val="28"/>
      <w:lang w:val="en-US" w:eastAsia="en-US"/>
    </w:rPr>
  </w:style>
  <w:style w:type="character" w:customStyle="1" w:styleId="50">
    <w:name w:val="หัวเรื่อง 5 อักขระ"/>
    <w:link w:val="5"/>
    <w:rsid w:val="00416025"/>
    <w:rPr>
      <w:rFonts w:cs="AngsanaUPC"/>
      <w:sz w:val="28"/>
      <w:szCs w:val="28"/>
      <w:lang w:val="en-US" w:eastAsia="en-US"/>
    </w:rPr>
  </w:style>
  <w:style w:type="character" w:customStyle="1" w:styleId="60">
    <w:name w:val="หัวเรื่อง 6 อักขระ"/>
    <w:link w:val="6"/>
    <w:rsid w:val="00416025"/>
    <w:rPr>
      <w:rFonts w:cs="AngsanaUPC"/>
      <w:sz w:val="28"/>
      <w:szCs w:val="28"/>
      <w:lang w:val="en-US" w:eastAsia="en-US"/>
    </w:rPr>
  </w:style>
  <w:style w:type="character" w:customStyle="1" w:styleId="70">
    <w:name w:val="หัวเรื่อง 7 อักขระ"/>
    <w:link w:val="7"/>
    <w:rsid w:val="00416025"/>
    <w:rPr>
      <w:rFonts w:cs="AngsanaUPC"/>
      <w:b/>
      <w:bCs/>
      <w:sz w:val="28"/>
      <w:szCs w:val="28"/>
      <w:lang w:val="th-TH" w:eastAsia="en-US"/>
    </w:rPr>
  </w:style>
  <w:style w:type="character" w:customStyle="1" w:styleId="80">
    <w:name w:val="หัวเรื่อง 8 อักขระ"/>
    <w:link w:val="8"/>
    <w:rsid w:val="00416025"/>
    <w:rPr>
      <w:rFonts w:cs="AngsanaUPC"/>
      <w:sz w:val="28"/>
      <w:szCs w:val="28"/>
      <w:lang w:val="en-US" w:eastAsia="en-US"/>
    </w:rPr>
  </w:style>
  <w:style w:type="character" w:customStyle="1" w:styleId="90">
    <w:name w:val="หัวเรื่อง 9 อักขระ"/>
    <w:link w:val="9"/>
    <w:rsid w:val="00416025"/>
    <w:rPr>
      <w:rFonts w:cs="AngsanaUPC"/>
      <w:sz w:val="28"/>
      <w:szCs w:val="28"/>
      <w:lang w:val="en-US" w:eastAsia="en-US"/>
    </w:rPr>
  </w:style>
  <w:style w:type="paragraph" w:customStyle="1" w:styleId="a3">
    <w:name w:val="เนื้อเรื่อง"/>
    <w:basedOn w:val="a"/>
    <w:rsid w:val="0022389E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a4">
    <w:name w:val="annotation reference"/>
    <w:semiHidden/>
    <w:rsid w:val="0022389E"/>
    <w:rPr>
      <w:rFonts w:cs="CordiaUPC"/>
      <w:sz w:val="16"/>
      <w:szCs w:val="16"/>
    </w:rPr>
  </w:style>
  <w:style w:type="paragraph" w:styleId="a5">
    <w:name w:val="annotation text"/>
    <w:basedOn w:val="a"/>
    <w:link w:val="a6"/>
    <w:rsid w:val="0022389E"/>
  </w:style>
  <w:style w:type="character" w:customStyle="1" w:styleId="a6">
    <w:name w:val="ข้อความข้อคิดเห็น อักขระ"/>
    <w:link w:val="a5"/>
    <w:rsid w:val="002A150E"/>
    <w:rPr>
      <w:rFonts w:ascii="Arial" w:hAnsi="Arial"/>
      <w:lang w:val="en-US" w:eastAsia="en-US"/>
    </w:rPr>
  </w:style>
  <w:style w:type="paragraph" w:styleId="a7">
    <w:name w:val="footer"/>
    <w:basedOn w:val="a"/>
    <w:link w:val="a8"/>
    <w:uiPriority w:val="99"/>
    <w:rsid w:val="0022389E"/>
    <w:pPr>
      <w:tabs>
        <w:tab w:val="center" w:pos="4153"/>
        <w:tab w:val="right" w:pos="8306"/>
      </w:tabs>
    </w:pPr>
  </w:style>
  <w:style w:type="character" w:customStyle="1" w:styleId="a8">
    <w:name w:val="ท้ายกระดาษ อักขระ"/>
    <w:link w:val="a7"/>
    <w:uiPriority w:val="99"/>
    <w:rsid w:val="001E2BB9"/>
    <w:rPr>
      <w:rFonts w:ascii="Arial" w:hAnsi="Arial"/>
      <w:lang w:val="en-US" w:eastAsia="en-US"/>
    </w:rPr>
  </w:style>
  <w:style w:type="character" w:styleId="a9">
    <w:name w:val="page number"/>
    <w:basedOn w:val="a0"/>
    <w:rsid w:val="0022389E"/>
  </w:style>
  <w:style w:type="paragraph" w:styleId="aa">
    <w:name w:val="header"/>
    <w:basedOn w:val="a"/>
    <w:link w:val="ab"/>
    <w:rsid w:val="0022389E"/>
    <w:pPr>
      <w:tabs>
        <w:tab w:val="center" w:pos="4153"/>
        <w:tab w:val="right" w:pos="8306"/>
      </w:tabs>
    </w:pPr>
  </w:style>
  <w:style w:type="character" w:customStyle="1" w:styleId="ab">
    <w:name w:val="หัวกระดาษ อักขระ"/>
    <w:link w:val="aa"/>
    <w:locked/>
    <w:rsid w:val="00612032"/>
    <w:rPr>
      <w:rFonts w:ascii="Arial" w:hAnsi="Arial"/>
      <w:lang w:val="en-US" w:eastAsia="en-US"/>
    </w:rPr>
  </w:style>
  <w:style w:type="paragraph" w:styleId="ac">
    <w:name w:val="Body Text"/>
    <w:basedOn w:val="a"/>
    <w:link w:val="ad"/>
    <w:rsid w:val="0022389E"/>
    <w:pPr>
      <w:ind w:right="389"/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ad">
    <w:name w:val="เนื้อความ อักขระ"/>
    <w:link w:val="ac"/>
    <w:rsid w:val="00416025"/>
    <w:rPr>
      <w:rFonts w:cs="AngsanaUPC"/>
      <w:sz w:val="28"/>
      <w:szCs w:val="28"/>
      <w:lang w:val="th-TH" w:eastAsia="en-US"/>
    </w:rPr>
  </w:style>
  <w:style w:type="paragraph" w:styleId="ae">
    <w:name w:val="Document Map"/>
    <w:basedOn w:val="a"/>
    <w:link w:val="af"/>
    <w:semiHidden/>
    <w:rsid w:val="0022389E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af">
    <w:name w:val="ผังเอกสาร อักขระ"/>
    <w:link w:val="ae"/>
    <w:semiHidden/>
    <w:rsid w:val="00416025"/>
    <w:rPr>
      <w:rFonts w:ascii="Cordia New" w:hAnsi="Arial" w:cs="Cordia New"/>
      <w:sz w:val="28"/>
      <w:szCs w:val="28"/>
      <w:shd w:val="clear" w:color="auto" w:fill="000080"/>
      <w:lang w:val="en-US" w:eastAsia="en-US"/>
    </w:rPr>
  </w:style>
  <w:style w:type="paragraph" w:styleId="af0">
    <w:name w:val="Body Text Indent"/>
    <w:basedOn w:val="a"/>
    <w:link w:val="af1"/>
    <w:rsid w:val="0022389E"/>
    <w:pPr>
      <w:ind w:left="1080"/>
    </w:pPr>
    <w:rPr>
      <w:rFonts w:ascii="CordiaUPC" w:hAnsi="CordiaUPC" w:cs="AngsanaUPC"/>
      <w:sz w:val="28"/>
      <w:szCs w:val="28"/>
    </w:rPr>
  </w:style>
  <w:style w:type="character" w:customStyle="1" w:styleId="af1">
    <w:name w:val="การเยื้องเนื้อความ อักขระ"/>
    <w:link w:val="af0"/>
    <w:rsid w:val="00416025"/>
    <w:rPr>
      <w:rFonts w:cs="AngsanaUPC"/>
      <w:sz w:val="28"/>
      <w:szCs w:val="28"/>
      <w:lang w:val="en-US" w:eastAsia="en-US"/>
    </w:rPr>
  </w:style>
  <w:style w:type="paragraph" w:styleId="21">
    <w:name w:val="Body Text Indent 2"/>
    <w:basedOn w:val="a"/>
    <w:link w:val="22"/>
    <w:rsid w:val="0022389E"/>
    <w:pPr>
      <w:ind w:left="360"/>
    </w:pPr>
    <w:rPr>
      <w:rFonts w:ascii="CordiaUPC" w:hAnsi="CordiaUPC" w:cs="AngsanaUPC"/>
      <w:sz w:val="28"/>
      <w:szCs w:val="28"/>
    </w:rPr>
  </w:style>
  <w:style w:type="character" w:customStyle="1" w:styleId="22">
    <w:name w:val="การเยื้องเนื้อความ 2 อักขระ"/>
    <w:link w:val="21"/>
    <w:rsid w:val="00416025"/>
    <w:rPr>
      <w:rFonts w:cs="AngsanaUPC"/>
      <w:sz w:val="28"/>
      <w:szCs w:val="28"/>
      <w:lang w:val="en-US" w:eastAsia="en-US"/>
    </w:rPr>
  </w:style>
  <w:style w:type="paragraph" w:styleId="af2">
    <w:name w:val="Block Text"/>
    <w:basedOn w:val="a"/>
    <w:rsid w:val="0022389E"/>
    <w:pPr>
      <w:tabs>
        <w:tab w:val="left" w:pos="1080"/>
        <w:tab w:val="right" w:pos="9000"/>
      </w:tabs>
      <w:ind w:left="720" w:right="-691"/>
    </w:pPr>
    <w:rPr>
      <w:rFonts w:ascii="CordiaUPC" w:hAnsi="CordiaUPC" w:cs="AngsanaUPC"/>
      <w:sz w:val="28"/>
      <w:szCs w:val="28"/>
      <w:lang w:val="th-TH"/>
    </w:rPr>
  </w:style>
  <w:style w:type="paragraph" w:styleId="23">
    <w:name w:val="Body Text 2"/>
    <w:basedOn w:val="a"/>
    <w:link w:val="24"/>
    <w:rsid w:val="0022389E"/>
    <w:pPr>
      <w:tabs>
        <w:tab w:val="left" w:pos="1080"/>
      </w:tabs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24">
    <w:name w:val="เนื้อความ 2 อักขระ"/>
    <w:link w:val="23"/>
    <w:rsid w:val="00416025"/>
    <w:rPr>
      <w:rFonts w:cs="AngsanaUPC"/>
      <w:sz w:val="28"/>
      <w:szCs w:val="28"/>
      <w:lang w:val="th-TH" w:eastAsia="en-US"/>
    </w:rPr>
  </w:style>
  <w:style w:type="paragraph" w:styleId="31">
    <w:name w:val="Body Text Indent 3"/>
    <w:basedOn w:val="a"/>
    <w:link w:val="32"/>
    <w:rsid w:val="0022389E"/>
    <w:pPr>
      <w:ind w:left="720"/>
      <w:jc w:val="thaiDistribute"/>
    </w:pPr>
    <w:rPr>
      <w:rFonts w:ascii="Angsana New"/>
      <w:sz w:val="29"/>
      <w:szCs w:val="29"/>
      <w:lang w:val="th-TH"/>
    </w:rPr>
  </w:style>
  <w:style w:type="character" w:customStyle="1" w:styleId="32">
    <w:name w:val="การเยื้องเนื้อความ 3 อักขระ"/>
    <w:link w:val="31"/>
    <w:rsid w:val="00416025"/>
    <w:rPr>
      <w:rFonts w:ascii="Angsana New" w:hAnsi="Arial"/>
      <w:sz w:val="29"/>
      <w:szCs w:val="29"/>
      <w:lang w:val="th-TH" w:eastAsia="en-US"/>
    </w:rPr>
  </w:style>
  <w:style w:type="paragraph" w:styleId="33">
    <w:name w:val="Body Text 3"/>
    <w:basedOn w:val="a"/>
    <w:link w:val="34"/>
    <w:rsid w:val="0022389E"/>
    <w:pPr>
      <w:pBdr>
        <w:bottom w:val="single" w:sz="4" w:space="1" w:color="auto"/>
      </w:pBdr>
      <w:ind w:right="64"/>
      <w:jc w:val="right"/>
    </w:pPr>
    <w:rPr>
      <w:b/>
      <w:bCs/>
      <w:sz w:val="29"/>
      <w:szCs w:val="29"/>
      <w:lang w:val="th-TH"/>
    </w:rPr>
  </w:style>
  <w:style w:type="character" w:customStyle="1" w:styleId="34">
    <w:name w:val="เนื้อความ 3 อักขระ"/>
    <w:link w:val="33"/>
    <w:rsid w:val="00416025"/>
    <w:rPr>
      <w:rFonts w:ascii="Arial" w:hAnsi="Arial"/>
      <w:b/>
      <w:bCs/>
      <w:sz w:val="29"/>
      <w:szCs w:val="29"/>
      <w:lang w:val="th-TH" w:eastAsia="en-US"/>
    </w:rPr>
  </w:style>
  <w:style w:type="paragraph" w:customStyle="1" w:styleId="af3">
    <w:name w:val="???????????"/>
    <w:basedOn w:val="a"/>
    <w:rsid w:val="0022389E"/>
    <w:pPr>
      <w:widowControl w:val="0"/>
      <w:ind w:right="386"/>
      <w:jc w:val="left"/>
    </w:pPr>
    <w:rPr>
      <w:rFonts w:ascii="Cordia New" w:hAnsi="Cordia New"/>
    </w:rPr>
  </w:style>
  <w:style w:type="paragraph" w:styleId="af4">
    <w:name w:val="Balloon Text"/>
    <w:basedOn w:val="a"/>
    <w:link w:val="af5"/>
    <w:uiPriority w:val="99"/>
    <w:semiHidden/>
    <w:rsid w:val="0022389E"/>
    <w:rPr>
      <w:rFonts w:ascii="Tahoma" w:hAnsi="Tahoma"/>
      <w:sz w:val="16"/>
      <w:szCs w:val="18"/>
    </w:rPr>
  </w:style>
  <w:style w:type="character" w:customStyle="1" w:styleId="af5">
    <w:name w:val="ข้อความบอลลูน อักขระ"/>
    <w:link w:val="af4"/>
    <w:uiPriority w:val="99"/>
    <w:semiHidden/>
    <w:rsid w:val="00416025"/>
    <w:rPr>
      <w:rFonts w:ascii="Tahoma" w:hAnsi="Tahoma"/>
      <w:sz w:val="16"/>
      <w:szCs w:val="18"/>
      <w:lang w:val="en-US" w:eastAsia="en-US"/>
    </w:rPr>
  </w:style>
  <w:style w:type="paragraph" w:styleId="25">
    <w:name w:val="List 2"/>
    <w:basedOn w:val="a"/>
    <w:rsid w:val="0022389E"/>
    <w:pPr>
      <w:ind w:left="720" w:hanging="360"/>
      <w:jc w:val="left"/>
    </w:pPr>
    <w:rPr>
      <w:rFonts w:ascii="CordiaUPC" w:hAnsi="CordiaUPC" w:cs="CordiaUPC"/>
      <w:lang w:val="en-GB"/>
    </w:rPr>
  </w:style>
  <w:style w:type="paragraph" w:styleId="af6">
    <w:name w:val="Normal (Web)"/>
    <w:basedOn w:val="a"/>
    <w:uiPriority w:val="99"/>
    <w:rsid w:val="0022389E"/>
    <w:pPr>
      <w:spacing w:before="100" w:beforeAutospacing="1" w:after="100" w:afterAutospacing="1"/>
      <w:jc w:val="left"/>
    </w:pPr>
    <w:rPr>
      <w:rFonts w:ascii="Arial Unicode MS" w:hAnsi="Times New Roman" w:cs="Arial Unicode MS"/>
      <w:sz w:val="24"/>
      <w:szCs w:val="24"/>
    </w:rPr>
  </w:style>
  <w:style w:type="character" w:styleId="af7">
    <w:name w:val="Hyperlink"/>
    <w:uiPriority w:val="99"/>
    <w:rsid w:val="00153C6C"/>
    <w:rPr>
      <w:color w:val="0000FF"/>
      <w:u w:val="single"/>
    </w:rPr>
  </w:style>
  <w:style w:type="table" w:styleId="af8">
    <w:name w:val="Table Grid"/>
    <w:basedOn w:val="a1"/>
    <w:uiPriority w:val="59"/>
    <w:rsid w:val="00EF1D2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FollowedHyperlink"/>
    <w:rsid w:val="00BC5F7D"/>
    <w:rPr>
      <w:rFonts w:cs="Times New Roman"/>
      <w:color w:val="800080"/>
      <w:u w:val="single"/>
    </w:rPr>
  </w:style>
  <w:style w:type="paragraph" w:styleId="11">
    <w:name w:val="index 1"/>
    <w:basedOn w:val="a"/>
    <w:next w:val="a"/>
    <w:autoRedefine/>
    <w:rsid w:val="00A979D6"/>
    <w:pPr>
      <w:ind w:left="200" w:hanging="200"/>
    </w:pPr>
    <w:rPr>
      <w:szCs w:val="25"/>
    </w:rPr>
  </w:style>
  <w:style w:type="paragraph" w:styleId="afa">
    <w:name w:val="index heading"/>
    <w:basedOn w:val="a"/>
    <w:next w:val="11"/>
    <w:rsid w:val="00A979D6"/>
    <w:rPr>
      <w:rFonts w:ascii="Cordia New" w:eastAsia="Cordia New" w:hAnsi="Cordia New" w:cs="Cordia New"/>
      <w:b/>
      <w:bCs/>
      <w:sz w:val="28"/>
      <w:szCs w:val="28"/>
      <w:lang w:val="en-GB"/>
    </w:rPr>
  </w:style>
  <w:style w:type="character" w:styleId="afb">
    <w:name w:val="Emphasis"/>
    <w:uiPriority w:val="20"/>
    <w:qFormat/>
    <w:rsid w:val="00A106AD"/>
    <w:rPr>
      <w:i/>
      <w:iCs/>
    </w:rPr>
  </w:style>
  <w:style w:type="paragraph" w:customStyle="1" w:styleId="acctcolumnheading">
    <w:name w:val="acct column heading"/>
    <w:aliases w:val="ac"/>
    <w:basedOn w:val="a"/>
    <w:rsid w:val="000D40BA"/>
    <w:pPr>
      <w:spacing w:after="260" w:line="260" w:lineRule="atLeast"/>
      <w:jc w:val="center"/>
    </w:pPr>
    <w:rPr>
      <w:rFonts w:ascii="Times New Roman" w:eastAsia="MS Mincho" w:hAnsi="Times New Roman"/>
      <w:sz w:val="22"/>
      <w:lang w:val="en-GB" w:bidi="ar-SA"/>
    </w:rPr>
  </w:style>
  <w:style w:type="paragraph" w:styleId="afc">
    <w:name w:val="List Paragraph"/>
    <w:basedOn w:val="a"/>
    <w:uiPriority w:val="34"/>
    <w:qFormat/>
    <w:rsid w:val="000D40BA"/>
    <w:pPr>
      <w:ind w:left="720"/>
      <w:contextualSpacing/>
      <w:jc w:val="left"/>
    </w:pPr>
    <w:rPr>
      <w:rFonts w:ascii="Times New Roman" w:hAnsi="Times New Roman"/>
      <w:sz w:val="28"/>
      <w:szCs w:val="35"/>
      <w:lang w:val="th-TH"/>
    </w:rPr>
  </w:style>
  <w:style w:type="paragraph" w:styleId="afd">
    <w:name w:val="No Spacing"/>
    <w:uiPriority w:val="1"/>
    <w:qFormat/>
    <w:rsid w:val="00944B8D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afe">
    <w:name w:val="macro"/>
    <w:link w:val="aff"/>
    <w:rsid w:val="005260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aff">
    <w:name w:val="ข้อความแมโคร อักขระ"/>
    <w:link w:val="afe"/>
    <w:rsid w:val="0052606D"/>
    <w:rPr>
      <w:rFonts w:ascii="Courier New" w:eastAsia="MS Mincho" w:hAnsi="Courier New"/>
      <w:lang w:val="en-AU" w:eastAsia="en-US"/>
    </w:rPr>
  </w:style>
  <w:style w:type="paragraph" w:customStyle="1" w:styleId="aff0">
    <w:name w:val="à¹×éÍàÃ×èÍ§"/>
    <w:basedOn w:val="a"/>
    <w:rsid w:val="00C24543"/>
    <w:pPr>
      <w:ind w:right="386"/>
      <w:jc w:val="left"/>
    </w:pPr>
    <w:rPr>
      <w:rFonts w:ascii="Cordia New" w:hAnsi="Cordia New" w:cs="AngsanaUPC"/>
      <w:sz w:val="28"/>
      <w:szCs w:val="28"/>
    </w:rPr>
  </w:style>
  <w:style w:type="paragraph" w:customStyle="1" w:styleId="E">
    <w:name w:val="??E"/>
    <w:basedOn w:val="a"/>
    <w:rsid w:val="00F75D84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character" w:styleId="aff1">
    <w:name w:val="endnote reference"/>
    <w:rsid w:val="002A150E"/>
    <w:rPr>
      <w:rFonts w:ascii="PSLChalalaiClassicas" w:hAnsi="PSLChalalaiClassicas"/>
      <w:sz w:val="20"/>
      <w:szCs w:val="20"/>
      <w:vertAlign w:val="superscript"/>
    </w:rPr>
  </w:style>
  <w:style w:type="paragraph" w:styleId="aff2">
    <w:name w:val="envelope address"/>
    <w:basedOn w:val="a"/>
    <w:rsid w:val="002A150E"/>
    <w:pPr>
      <w:framePr w:w="7920" w:h="1980" w:hRule="exact" w:hSpace="180" w:wrap="auto" w:hAnchor="page" w:xAlign="center" w:yAlign="bottom"/>
      <w:ind w:left="2880"/>
    </w:pPr>
    <w:rPr>
      <w:rFonts w:ascii="PSLChalalaiClassicas" w:eastAsia="Courier New" w:hAnsi="PSLChalalaiClassicas"/>
    </w:rPr>
  </w:style>
  <w:style w:type="paragraph" w:styleId="aff3">
    <w:name w:val="envelope return"/>
    <w:basedOn w:val="a"/>
    <w:rsid w:val="002A150E"/>
    <w:rPr>
      <w:rFonts w:ascii="PSLChalalaiClassicas" w:eastAsia="Courier New" w:hAnsi="PSLChalalaiClassicas"/>
    </w:rPr>
  </w:style>
  <w:style w:type="character" w:styleId="aff4">
    <w:name w:val="footnote reference"/>
    <w:rsid w:val="002A150E"/>
    <w:rPr>
      <w:rFonts w:ascii="PSLChalalaiClassicas" w:hAnsi="PSLChalalaiClassicas"/>
      <w:sz w:val="20"/>
      <w:szCs w:val="20"/>
      <w:vertAlign w:val="superscript"/>
    </w:rPr>
  </w:style>
  <w:style w:type="character" w:styleId="aff5">
    <w:name w:val="line number"/>
    <w:rsid w:val="002A150E"/>
    <w:rPr>
      <w:rFonts w:ascii="PSLChalalaiClassicas" w:hAnsi="PSLChalalaiClassicas"/>
      <w:sz w:val="16"/>
      <w:szCs w:val="16"/>
    </w:rPr>
  </w:style>
  <w:style w:type="paragraph" w:styleId="aff6">
    <w:name w:val="Message Header"/>
    <w:basedOn w:val="a"/>
    <w:link w:val="aff7"/>
    <w:rsid w:val="002A15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PSLChalalaiClassicas" w:eastAsia="Courier New" w:hAnsi="PSLChalalaiClassicas"/>
    </w:rPr>
  </w:style>
  <w:style w:type="character" w:customStyle="1" w:styleId="aff7">
    <w:name w:val="ส่วนหัวข้อความ อักขระ"/>
    <w:link w:val="aff6"/>
    <w:rsid w:val="002A150E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aff8">
    <w:name w:val="Plain Text"/>
    <w:basedOn w:val="a"/>
    <w:link w:val="aff9"/>
    <w:rsid w:val="002A150E"/>
    <w:rPr>
      <w:rFonts w:ascii="PSLChalalaiClassicas" w:eastAsia="Courier New" w:hAnsi="PSLChalalaiClassicas"/>
    </w:rPr>
  </w:style>
  <w:style w:type="character" w:customStyle="1" w:styleId="aff9">
    <w:name w:val="ข้อความธรรมดา อักขระ"/>
    <w:link w:val="aff8"/>
    <w:rsid w:val="002A150E"/>
    <w:rPr>
      <w:rFonts w:ascii="PSLChalalaiClassicas" w:eastAsia="Courier New" w:hAnsi="PSLChalalaiClassicas"/>
      <w:lang w:val="en-US" w:eastAsia="en-US"/>
    </w:rPr>
  </w:style>
  <w:style w:type="character" w:styleId="affa">
    <w:name w:val="Strong"/>
    <w:qFormat/>
    <w:rsid w:val="002A150E"/>
    <w:rPr>
      <w:rFonts w:ascii="PSLChalalaiClassicas" w:hAnsi="PSLChalalaiClassicas"/>
      <w:b/>
      <w:bCs/>
      <w:sz w:val="24"/>
      <w:szCs w:val="24"/>
    </w:rPr>
  </w:style>
  <w:style w:type="paragraph" w:styleId="affb">
    <w:name w:val="Subtitle"/>
    <w:basedOn w:val="a"/>
    <w:link w:val="affc"/>
    <w:qFormat/>
    <w:rsid w:val="002A150E"/>
    <w:pPr>
      <w:spacing w:after="60"/>
      <w:jc w:val="center"/>
      <w:outlineLvl w:val="1"/>
    </w:pPr>
    <w:rPr>
      <w:rFonts w:ascii="PSLChalalaiClassicas" w:eastAsia="Courier New" w:hAnsi="PSLChalalaiClassicas"/>
    </w:rPr>
  </w:style>
  <w:style w:type="character" w:customStyle="1" w:styleId="affc">
    <w:name w:val="ชื่อเรื่องรอง อักขระ"/>
    <w:link w:val="affb"/>
    <w:rsid w:val="002A150E"/>
    <w:rPr>
      <w:rFonts w:ascii="PSLChalalaiClassicas" w:eastAsia="Courier New" w:hAnsi="PSLChalalaiClassicas"/>
      <w:lang w:val="en-US" w:eastAsia="en-US"/>
    </w:rPr>
  </w:style>
  <w:style w:type="paragraph" w:styleId="affd">
    <w:name w:val="Title"/>
    <w:basedOn w:val="a"/>
    <w:link w:val="affe"/>
    <w:qFormat/>
    <w:rsid w:val="002A150E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kern w:val="36"/>
    </w:rPr>
  </w:style>
  <w:style w:type="character" w:customStyle="1" w:styleId="affe">
    <w:name w:val="ชื่อเรื่อง อักขระ"/>
    <w:link w:val="affd"/>
    <w:rsid w:val="002A150E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afff">
    <w:name w:val="toa heading"/>
    <w:basedOn w:val="a"/>
    <w:next w:val="a"/>
    <w:rsid w:val="002A150E"/>
    <w:pPr>
      <w:spacing w:before="120"/>
    </w:pPr>
    <w:rPr>
      <w:rFonts w:ascii="PSLChalalaiClassicas" w:eastAsia="Courier New" w:hAnsi="PSLChalalaiClassicas" w:cs="Courier New"/>
      <w:b/>
      <w:bCs/>
    </w:rPr>
  </w:style>
  <w:style w:type="paragraph" w:styleId="91">
    <w:name w:val="toc 9"/>
    <w:basedOn w:val="a"/>
    <w:next w:val="a"/>
    <w:autoRedefine/>
    <w:uiPriority w:val="39"/>
    <w:rsid w:val="002A150E"/>
    <w:pPr>
      <w:ind w:left="1600"/>
    </w:pPr>
    <w:rPr>
      <w:rFonts w:ascii="PSLChalalaiClassicas" w:eastAsia="Courier New" w:hAnsi="PSLChalalaiClassicas"/>
    </w:rPr>
  </w:style>
  <w:style w:type="paragraph" w:customStyle="1" w:styleId="7I-7H-">
    <w:name w:val="@7I-@#7H-"/>
    <w:basedOn w:val="a"/>
    <w:next w:val="a"/>
    <w:rsid w:val="002A150E"/>
    <w:pPr>
      <w:jc w:val="left"/>
    </w:pPr>
    <w:rPr>
      <w:rFonts w:ascii="PSLChalalaiClassicas" w:eastAsia="Courier New" w:hAnsi="PSLChalalaiClassicas" w:cs="Courier New"/>
      <w:b/>
      <w:bCs/>
      <w:snapToGrid w:val="0"/>
      <w:sz w:val="24"/>
      <w:szCs w:val="24"/>
      <w:lang w:val="th-TH" w:eastAsia="th-TH"/>
    </w:rPr>
  </w:style>
  <w:style w:type="paragraph" w:styleId="afff0">
    <w:name w:val="caption"/>
    <w:basedOn w:val="a"/>
    <w:next w:val="a"/>
    <w:qFormat/>
    <w:rsid w:val="002A150E"/>
    <w:pPr>
      <w:ind w:left="426" w:right="-691" w:hanging="426"/>
      <w:jc w:val="left"/>
    </w:pPr>
    <w:rPr>
      <w:rFonts w:ascii="Courier New" w:eastAsia="Courier New" w:hAnsi="Courier New" w:cs="PSLChalalaiClassicas"/>
      <w:b/>
      <w:bCs/>
      <w:sz w:val="26"/>
      <w:szCs w:val="26"/>
    </w:rPr>
  </w:style>
  <w:style w:type="paragraph" w:styleId="afff1">
    <w:name w:val="Normal Indent"/>
    <w:basedOn w:val="a"/>
    <w:rsid w:val="002A150E"/>
    <w:pPr>
      <w:ind w:left="720"/>
      <w:jc w:val="left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paragraph" w:customStyle="1" w:styleId="acctfourfigures">
    <w:name w:val="acct four figures"/>
    <w:aliases w:val="a4"/>
    <w:basedOn w:val="a"/>
    <w:rsid w:val="002A150E"/>
    <w:pPr>
      <w:tabs>
        <w:tab w:val="decimal" w:pos="765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character" w:customStyle="1" w:styleId="CommentTextChar">
    <w:name w:val="Comment Text Char"/>
    <w:rsid w:val="002A150E"/>
    <w:rPr>
      <w:rFonts w:ascii="PSLChalalaiClassicas" w:hAnsi="PSLChalalaiClassicas"/>
      <w:szCs w:val="25"/>
    </w:rPr>
  </w:style>
  <w:style w:type="paragraph" w:styleId="afff2">
    <w:name w:val="annotation subject"/>
    <w:basedOn w:val="a5"/>
    <w:next w:val="a5"/>
    <w:link w:val="afff3"/>
    <w:rsid w:val="002A150E"/>
    <w:rPr>
      <w:rFonts w:ascii="PSLChalalaiClassicas" w:eastAsia="Courier New" w:hAnsi="PSLChalalaiClassicas"/>
      <w:b/>
      <w:bCs/>
      <w:szCs w:val="25"/>
    </w:rPr>
  </w:style>
  <w:style w:type="character" w:customStyle="1" w:styleId="afff3">
    <w:name w:val="ชื่อเรื่องของข้อคิดเห็น อักขระ"/>
    <w:link w:val="afff2"/>
    <w:rsid w:val="002A150E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afff4">
    <w:name w:val="Revision"/>
    <w:hidden/>
    <w:uiPriority w:val="99"/>
    <w:semiHidden/>
    <w:rsid w:val="002A150E"/>
    <w:rPr>
      <w:rFonts w:ascii="PSLChalalaiClassicas" w:eastAsia="Courier New" w:hAnsi="PSLChalalaiClassicas"/>
      <w:szCs w:val="25"/>
    </w:rPr>
  </w:style>
  <w:style w:type="paragraph" w:styleId="afff5">
    <w:name w:val="footnote text"/>
    <w:basedOn w:val="a"/>
    <w:link w:val="afff6"/>
    <w:rsid w:val="00A3070B"/>
    <w:pPr>
      <w:jc w:val="left"/>
    </w:pPr>
    <w:rPr>
      <w:rFonts w:ascii="Angsana New" w:eastAsia="Cordia New" w:hAnsi="Angsana New" w:cs="Cordia New"/>
      <w:color w:val="000000"/>
      <w:szCs w:val="23"/>
    </w:rPr>
  </w:style>
  <w:style w:type="character" w:customStyle="1" w:styleId="afff6">
    <w:name w:val="ข้อความเชิงอรรถ อักขระ"/>
    <w:link w:val="afff5"/>
    <w:rsid w:val="00A3070B"/>
    <w:rPr>
      <w:rFonts w:ascii="Angsana New" w:eastAsia="Cordia New" w:hAnsi="Angsana New" w:cs="Cordia New"/>
      <w:color w:val="000000"/>
      <w:szCs w:val="23"/>
      <w:lang w:val="en-US" w:eastAsia="en-US"/>
    </w:rPr>
  </w:style>
  <w:style w:type="paragraph" w:styleId="35">
    <w:name w:val="toc 3"/>
    <w:basedOn w:val="a"/>
    <w:next w:val="a"/>
    <w:autoRedefine/>
    <w:uiPriority w:val="39"/>
    <w:rsid w:val="00A3070B"/>
    <w:pPr>
      <w:ind w:left="480"/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26">
    <w:name w:val="toc 2"/>
    <w:basedOn w:val="a"/>
    <w:next w:val="a"/>
    <w:autoRedefine/>
    <w:uiPriority w:val="39"/>
    <w:rsid w:val="00A3070B"/>
    <w:pPr>
      <w:tabs>
        <w:tab w:val="left" w:pos="720"/>
        <w:tab w:val="right" w:leader="dot" w:pos="9737"/>
      </w:tabs>
      <w:spacing w:line="280" w:lineRule="exact"/>
      <w:ind w:left="245"/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12">
    <w:name w:val="toc 1"/>
    <w:basedOn w:val="a"/>
    <w:next w:val="a"/>
    <w:autoRedefine/>
    <w:uiPriority w:val="39"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41">
    <w:name w:val="toc 4"/>
    <w:basedOn w:val="a"/>
    <w:next w:val="a"/>
    <w:autoRedefine/>
    <w:uiPriority w:val="39"/>
    <w:rsid w:val="00A3070B"/>
    <w:pPr>
      <w:ind w:left="720"/>
      <w:jc w:val="left"/>
    </w:pPr>
    <w:rPr>
      <w:rFonts w:ascii="Times New Roman" w:hAnsi="Times New Roman"/>
      <w:sz w:val="24"/>
      <w:szCs w:val="28"/>
    </w:rPr>
  </w:style>
  <w:style w:type="paragraph" w:styleId="51">
    <w:name w:val="toc 5"/>
    <w:basedOn w:val="a"/>
    <w:next w:val="a"/>
    <w:autoRedefine/>
    <w:uiPriority w:val="39"/>
    <w:rsid w:val="00A3070B"/>
    <w:pPr>
      <w:ind w:left="960"/>
      <w:jc w:val="left"/>
    </w:pPr>
    <w:rPr>
      <w:rFonts w:ascii="Times New Roman" w:hAnsi="Times New Roman"/>
      <w:sz w:val="24"/>
      <w:szCs w:val="28"/>
    </w:rPr>
  </w:style>
  <w:style w:type="paragraph" w:styleId="61">
    <w:name w:val="toc 6"/>
    <w:basedOn w:val="a"/>
    <w:next w:val="a"/>
    <w:autoRedefine/>
    <w:uiPriority w:val="39"/>
    <w:rsid w:val="00A3070B"/>
    <w:pPr>
      <w:ind w:left="1200"/>
      <w:jc w:val="left"/>
    </w:pPr>
    <w:rPr>
      <w:rFonts w:ascii="Times New Roman" w:hAnsi="Times New Roman"/>
      <w:sz w:val="24"/>
      <w:szCs w:val="28"/>
    </w:rPr>
  </w:style>
  <w:style w:type="paragraph" w:styleId="71">
    <w:name w:val="toc 7"/>
    <w:basedOn w:val="a"/>
    <w:next w:val="a"/>
    <w:autoRedefine/>
    <w:uiPriority w:val="39"/>
    <w:rsid w:val="00A3070B"/>
    <w:pPr>
      <w:ind w:left="1440"/>
      <w:jc w:val="left"/>
    </w:pPr>
    <w:rPr>
      <w:rFonts w:ascii="Times New Roman" w:hAnsi="Times New Roman"/>
      <w:sz w:val="24"/>
      <w:szCs w:val="28"/>
    </w:rPr>
  </w:style>
  <w:style w:type="paragraph" w:styleId="81">
    <w:name w:val="toc 8"/>
    <w:basedOn w:val="a"/>
    <w:next w:val="a"/>
    <w:autoRedefine/>
    <w:uiPriority w:val="39"/>
    <w:rsid w:val="00A3070B"/>
    <w:pPr>
      <w:ind w:left="1680"/>
      <w:jc w:val="left"/>
    </w:pPr>
    <w:rPr>
      <w:rFonts w:ascii="Times New Roman" w:hAnsi="Times New Roman"/>
      <w:sz w:val="24"/>
      <w:szCs w:val="28"/>
    </w:rPr>
  </w:style>
  <w:style w:type="paragraph" w:customStyle="1" w:styleId="Style2">
    <w:name w:val="Style2"/>
    <w:basedOn w:val="a"/>
    <w:rsid w:val="00A3070B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cs="Times New Roman"/>
      <w:b/>
      <w:bCs/>
      <w:caps/>
      <w:sz w:val="18"/>
      <w:szCs w:val="18"/>
      <w:lang w:val="en-GB"/>
    </w:rPr>
  </w:style>
  <w:style w:type="paragraph" w:customStyle="1" w:styleId="Style3">
    <w:name w:val="Style3"/>
    <w:basedOn w:val="a"/>
    <w:rsid w:val="00A3070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cs="Times New Roman"/>
      <w:sz w:val="16"/>
      <w:szCs w:val="16"/>
      <w:lang w:val="en-GB"/>
    </w:rPr>
  </w:style>
  <w:style w:type="paragraph" w:customStyle="1" w:styleId="7I-7H-4">
    <w:name w:val="@7I-@#7H-4"/>
    <w:basedOn w:val="a"/>
    <w:next w:val="a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a"/>
    <w:rsid w:val="00A3070B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lang w:val="en-GB" w:bidi="ar-SA"/>
    </w:rPr>
  </w:style>
  <w:style w:type="paragraph" w:customStyle="1" w:styleId="7I-7H-1">
    <w:name w:val="@7I-@#7H-1"/>
    <w:basedOn w:val="a"/>
    <w:next w:val="a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a"/>
    <w:rsid w:val="00A3070B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Cs w:val="24"/>
      <w:lang w:bidi="ar-SA"/>
    </w:rPr>
  </w:style>
  <w:style w:type="paragraph" w:customStyle="1" w:styleId="BodySingle">
    <w:name w:val="Body Single"/>
    <w:rsid w:val="00A3070B"/>
    <w:rPr>
      <w:rFonts w:ascii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a"/>
    <w:rsid w:val="00A3070B"/>
    <w:pPr>
      <w:spacing w:before="120" w:after="120"/>
      <w:ind w:firstLine="709"/>
      <w:jc w:val="left"/>
    </w:pPr>
    <w:rPr>
      <w:rFonts w:ascii="Times New Roman" w:hAnsi="Times New Roman" w:cs="Times New Roman"/>
      <w:lang w:bidi="ar-SA"/>
    </w:rPr>
  </w:style>
  <w:style w:type="paragraph" w:styleId="afff7">
    <w:name w:val="TOC Heading"/>
    <w:basedOn w:val="1"/>
    <w:next w:val="a"/>
    <w:uiPriority w:val="39"/>
    <w:unhideWhenUsed/>
    <w:qFormat/>
    <w:rsid w:val="00A3070B"/>
    <w:pPr>
      <w:keepLines/>
      <w:spacing w:before="480" w:line="276" w:lineRule="auto"/>
      <w:ind w:right="0"/>
      <w:jc w:val="left"/>
      <w:outlineLvl w:val="9"/>
    </w:pPr>
    <w:rPr>
      <w:rFonts w:ascii="Cambria" w:hAnsi="Cambria" w:cs="Angsana New"/>
      <w:b/>
      <w:bCs/>
      <w:color w:val="4F81BD"/>
      <w:lang w:val="en-US" w:bidi="ar-SA"/>
    </w:rPr>
  </w:style>
  <w:style w:type="paragraph" w:customStyle="1" w:styleId="7I-7H-3">
    <w:name w:val="@7I-@#7H-3"/>
    <w:basedOn w:val="a"/>
    <w:next w:val="a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customStyle="1" w:styleId="7I-7H-2">
    <w:name w:val="@7I-@#7H-2"/>
    <w:basedOn w:val="a"/>
    <w:next w:val="a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afff8">
    <w:name w:val="table of figures"/>
    <w:basedOn w:val="a"/>
    <w:next w:val="a"/>
    <w:unhideWhenUsed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30"/>
    </w:rPr>
  </w:style>
  <w:style w:type="paragraph" w:customStyle="1" w:styleId="Default">
    <w:name w:val="Default"/>
    <w:rsid w:val="00721549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GB"/>
    </w:rPr>
  </w:style>
  <w:style w:type="table" w:customStyle="1" w:styleId="PwCTableText">
    <w:name w:val="PwC Table Text"/>
    <w:basedOn w:val="a1"/>
    <w:uiPriority w:val="99"/>
    <w:qFormat/>
    <w:rsid w:val="007A50F8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a1"/>
    <w:uiPriority w:val="99"/>
    <w:qFormat/>
    <w:rsid w:val="00BF1CCB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a1"/>
    <w:next w:val="af8"/>
    <w:uiPriority w:val="59"/>
    <w:rsid w:val="000B3ABE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a1"/>
    <w:next w:val="af8"/>
    <w:uiPriority w:val="59"/>
    <w:rsid w:val="00EE5DF8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a1"/>
    <w:uiPriority w:val="99"/>
    <w:qFormat/>
    <w:rsid w:val="00EE5DF8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fssti1-th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51A73-A290-4F10-8F59-355BF25B9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fssti1-th</Template>
  <TotalTime>161</TotalTime>
  <Pages>14</Pages>
  <Words>2892</Words>
  <Characters>16486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FSSTD.S1.TH</vt:lpstr>
    </vt:vector>
  </TitlesOfParts>
  <Company>Price Waterhouse</Company>
  <LinksUpToDate>false</LinksUpToDate>
  <CharactersWithSpaces>19340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FSSTD.S1.TH</dc:title>
  <dc:subject/>
  <dc:creator>PRICE WATERHOUSE</dc:creator>
  <cp:keywords/>
  <dc:description/>
  <cp:lastModifiedBy>Narisara  Jopang</cp:lastModifiedBy>
  <cp:revision>59</cp:revision>
  <cp:lastPrinted>2022-10-31T18:51:00Z</cp:lastPrinted>
  <dcterms:created xsi:type="dcterms:W3CDTF">2022-08-30T09:22:00Z</dcterms:created>
  <dcterms:modified xsi:type="dcterms:W3CDTF">2022-11-10T10:08:00Z</dcterms:modified>
</cp:coreProperties>
</file>