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832E1A" w:rsidRPr="0008263F" w14:paraId="1265B191" w14:textId="77777777" w:rsidTr="00871576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F058AEB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AF650A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DC3FA49" w14:textId="77777777" w:rsidR="00832E1A" w:rsidRPr="00FF618F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F618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สารบัญ</w:t>
            </w:r>
          </w:p>
        </w:tc>
      </w:tr>
      <w:tr w:rsidR="00832E1A" w:rsidRPr="00711FB8" w14:paraId="3B18AFA4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59C2A5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D0BE9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60EA690" w14:textId="77777777" w:rsidR="00832E1A" w:rsidRPr="00711FB8" w:rsidRDefault="00832E1A" w:rsidP="008715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2E23E1" w:rsidRPr="0008263F" w14:paraId="40AD1CE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16EB70" w14:textId="678A17F6" w:rsidR="002E23E1" w:rsidRPr="0008263F" w:rsidRDefault="002E23E1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352FEC1" w14:textId="77777777" w:rsidR="002E23E1" w:rsidRPr="0008263F" w:rsidRDefault="002E23E1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040E81" w14:textId="741E719A" w:rsidR="002E23E1" w:rsidRPr="0008263F" w:rsidRDefault="003F4BBE" w:rsidP="002E23E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3F4BBE" w:rsidRPr="0008263F" w14:paraId="683EEAF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6413B6E" w14:textId="59268F13" w:rsidR="003F4BBE" w:rsidRPr="00D94F60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F919B96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00AC545" w14:textId="202E4B85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F4BBE" w:rsidRPr="0008263F" w14:paraId="354F18B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3B23BC" w14:textId="70BFA68A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D6BE43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4DD773" w14:textId="64B11F73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8263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F4BBE" w:rsidRPr="0008263F" w14:paraId="72DE32F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673F853" w14:textId="5342ABA6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0A6BCF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D6AE02" w14:textId="60DC6ECB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F4BBE" w:rsidRPr="0008263F" w14:paraId="614FB82D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56A01F" w14:textId="3D6D5873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349B67B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EA51C5" w14:textId="430E3368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</w:tr>
      <w:tr w:rsidR="003F4BBE" w:rsidRPr="0008263F" w14:paraId="2599103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597D60" w14:textId="47FE4773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62B9C59" w14:textId="77777777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19DF52" w14:textId="591F61B2" w:rsidR="003F4BBE" w:rsidRPr="0008263F" w:rsidRDefault="003F4BBE" w:rsidP="003F4BB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772A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F4314" w:rsidRPr="0008263F" w14:paraId="58DECF1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1BAE5B" w14:textId="4102052D" w:rsidR="00FF4314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1FCB73E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0EABBB" w14:textId="72CF806F" w:rsidR="00FF4314" w:rsidRPr="003772AA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F4314" w:rsidRPr="0008263F" w14:paraId="1AF4F3A9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50F25A" w14:textId="1C654F7C" w:rsidR="00FF4314" w:rsidRPr="00FD22F8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6E1F7E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BAF27A" w14:textId="7D13E218" w:rsidR="00FF4314" w:rsidRPr="003772AA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F4314" w:rsidRPr="0008263F" w14:paraId="437F71D5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0DA2D0" w14:textId="22AFEDFB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4F6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A2BD044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E19E37" w14:textId="65D96984" w:rsidR="00FF4314" w:rsidRPr="003664C6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B5F1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F4314" w:rsidRPr="0008263F" w14:paraId="34B9331A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1BEE6E" w14:textId="77777777" w:rsidR="00FF4314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6D744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CD155B" w14:textId="77777777" w:rsidR="00FF4314" w:rsidRPr="00DB5F19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F4314" w:rsidRPr="0008263F" w14:paraId="40A3F74E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EA4DC7" w14:textId="77777777" w:rsidR="00FF4314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B6A343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BA1FE41" w14:textId="77777777" w:rsidR="00FF4314" w:rsidRPr="00DB5F19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FF4314" w:rsidRPr="0008263F" w14:paraId="0B7DC473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533031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6CC53B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D744F9" w14:textId="77777777" w:rsidR="00FF4314" w:rsidRPr="0008263F" w:rsidRDefault="00FF4314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FF4314" w:rsidRPr="0008263F" w14:paraId="47452072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E627E5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957E45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C19DD21" w14:textId="77777777" w:rsidR="00FF4314" w:rsidRPr="0008263F" w:rsidRDefault="00FF4314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4314" w:rsidRPr="0008263F" w14:paraId="77823037" w14:textId="77777777" w:rsidTr="00871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FA7DA5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300AD" w14:textId="77777777" w:rsidR="00FF4314" w:rsidRPr="0008263F" w:rsidRDefault="00FF4314" w:rsidP="00FF431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43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B2DCF9B" w14:textId="77777777" w:rsidR="00FF4314" w:rsidRPr="0008263F" w:rsidRDefault="00FF4314" w:rsidP="00FF4314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5880B60D" w14:textId="77777777" w:rsidR="006A34F6" w:rsidRPr="006E4B1C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CD4E52A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E68714B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7CF3FCF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24CFC1E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514E0B90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A1E74F2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3D793564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E02101F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0316A73" w14:textId="77777777" w:rsidR="006A34F6" w:rsidRPr="006A34F6" w:rsidRDefault="006A34F6" w:rsidP="006A34F6">
      <w:pPr>
        <w:rPr>
          <w:rFonts w:ascii="Angsana New" w:hAnsi="Angsana New"/>
          <w:sz w:val="30"/>
          <w:szCs w:val="30"/>
        </w:rPr>
      </w:pPr>
    </w:p>
    <w:p w14:paraId="62CD9AE9" w14:textId="77777777" w:rsidR="006A34F6" w:rsidRDefault="006A34F6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4BCD462" w14:textId="77777777" w:rsidR="006A34F6" w:rsidRDefault="006A34F6" w:rsidP="006A3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center"/>
        <w:rPr>
          <w:rFonts w:ascii="Angsana New" w:hAnsi="Angsana New"/>
          <w:sz w:val="30"/>
          <w:szCs w:val="30"/>
        </w:rPr>
      </w:pPr>
    </w:p>
    <w:p w14:paraId="5B2C711E" w14:textId="77777777" w:rsidR="00C41766" w:rsidRPr="006F159D" w:rsidRDefault="00832E1A" w:rsidP="00A308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34F6">
        <w:rPr>
          <w:rFonts w:ascii="Angsana New" w:hAnsi="Angsana New"/>
          <w:sz w:val="30"/>
          <w:szCs w:val="30"/>
        </w:rPr>
        <w:br w:type="page"/>
      </w:r>
      <w:r w:rsidR="00C41766" w:rsidRPr="004969BE">
        <w:rPr>
          <w:rFonts w:ascii="Angsana New" w:hAnsi="Angsana New"/>
          <w:sz w:val="30"/>
          <w:szCs w:val="30"/>
          <w:cs/>
        </w:rPr>
        <w:lastRenderedPageBreak/>
        <w:t>หมายเหตุ</w:t>
      </w:r>
      <w:r w:rsidR="00C41766" w:rsidRPr="006F159D">
        <w:rPr>
          <w:rFonts w:ascii="Angsana New" w:hAnsi="Angsana New"/>
          <w:sz w:val="30"/>
          <w:szCs w:val="30"/>
          <w:cs/>
        </w:rPr>
        <w:t>ประกอบงบการเงินเป็นส่วนหนึ่งของงบการเงิน</w:t>
      </w:r>
      <w:r w:rsidR="00000FE3" w:rsidRPr="006F159D">
        <w:rPr>
          <w:rFonts w:ascii="Angsana New" w:hAnsi="Angsana New"/>
          <w:sz w:val="30"/>
          <w:szCs w:val="30"/>
          <w:cs/>
        </w:rPr>
        <w:t>ระหว่างกาล</w:t>
      </w:r>
      <w:r w:rsidR="00C41766" w:rsidRPr="006F159D">
        <w:rPr>
          <w:rFonts w:ascii="Angsana New" w:hAnsi="Angsana New"/>
          <w:sz w:val="30"/>
          <w:szCs w:val="30"/>
          <w:cs/>
        </w:rPr>
        <w:t>นี้</w:t>
      </w:r>
    </w:p>
    <w:p w14:paraId="52FC6A9B" w14:textId="77777777" w:rsidR="00C41766" w:rsidRPr="006F159D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3892ACED" w14:textId="325F1B27" w:rsidR="0054798C" w:rsidRPr="006F159D" w:rsidRDefault="00C41766" w:rsidP="00366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งบการเงิน</w:t>
      </w:r>
      <w:r w:rsidR="001B7203" w:rsidRPr="006F159D">
        <w:rPr>
          <w:rFonts w:ascii="Angsana New" w:hAnsi="Angsana New"/>
          <w:sz w:val="30"/>
          <w:szCs w:val="30"/>
          <w:cs/>
        </w:rPr>
        <w:t>ระหว่างกาล</w:t>
      </w:r>
      <w:r w:rsidR="0061056C"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/>
          <w:sz w:val="30"/>
          <w:szCs w:val="30"/>
          <w:cs/>
        </w:rPr>
        <w:t>ได้รับอนุมัติ</w:t>
      </w:r>
      <w:r w:rsidR="001B7203" w:rsidRPr="006F159D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6F159D">
        <w:rPr>
          <w:rFonts w:ascii="Angsana New" w:hAnsi="Angsana New"/>
          <w:sz w:val="30"/>
          <w:szCs w:val="30"/>
          <w:cs/>
        </w:rPr>
        <w:t>จาก</w:t>
      </w:r>
      <w:r w:rsidR="003256E1" w:rsidRPr="006F159D">
        <w:rPr>
          <w:rFonts w:ascii="Angsana New" w:hAnsi="Angsana New" w:hint="cs"/>
          <w:sz w:val="30"/>
          <w:szCs w:val="30"/>
          <w:cs/>
        </w:rPr>
        <w:t>คณะ</w:t>
      </w:r>
      <w:r w:rsidRPr="006F159D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FF618F" w:rsidRPr="006F159D">
        <w:rPr>
          <w:rFonts w:ascii="Angsana New" w:hAnsi="Angsana New" w:hint="cs"/>
          <w:sz w:val="30"/>
          <w:szCs w:val="30"/>
          <w:cs/>
        </w:rPr>
        <w:t xml:space="preserve"> </w:t>
      </w:r>
      <w:r w:rsidR="000D66DD">
        <w:rPr>
          <w:rFonts w:ascii="Angsana New" w:hAnsi="Angsana New"/>
          <w:sz w:val="30"/>
          <w:szCs w:val="30"/>
        </w:rPr>
        <w:t>1</w:t>
      </w:r>
      <w:r w:rsidR="00FF4314">
        <w:rPr>
          <w:rFonts w:ascii="Angsana New" w:hAnsi="Angsana New"/>
          <w:sz w:val="30"/>
          <w:szCs w:val="30"/>
        </w:rPr>
        <w:t>0</w:t>
      </w:r>
      <w:r w:rsidR="000D66DD">
        <w:rPr>
          <w:rFonts w:ascii="Angsana New" w:hAnsi="Angsana New"/>
          <w:sz w:val="30"/>
          <w:szCs w:val="30"/>
        </w:rPr>
        <w:t xml:space="preserve"> </w:t>
      </w:r>
      <w:r w:rsidR="000D66DD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D66DD">
        <w:rPr>
          <w:rFonts w:ascii="Angsana New" w:hAnsi="Angsana New"/>
          <w:sz w:val="30"/>
          <w:szCs w:val="30"/>
        </w:rPr>
        <w:t>2565</w:t>
      </w:r>
    </w:p>
    <w:p w14:paraId="6E00DA29" w14:textId="77777777" w:rsidR="00C41766" w:rsidRPr="006F159D" w:rsidRDefault="00C41766" w:rsidP="004969BE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2" w:right="-43"/>
        <w:rPr>
          <w:rFonts w:ascii="Angsana New" w:hAnsi="Angsana New"/>
          <w:sz w:val="30"/>
          <w:szCs w:val="30"/>
        </w:rPr>
      </w:pPr>
    </w:p>
    <w:p w14:paraId="0DC80C11" w14:textId="6A991F9B" w:rsidR="003F4BBE" w:rsidRPr="006F159D" w:rsidRDefault="003F4BBE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AD26F42" w14:textId="7B0FA621" w:rsidR="003F4BBE" w:rsidRPr="006F159D" w:rsidRDefault="003F4BBE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14:paraId="4222C59A" w14:textId="60824430" w:rsidR="003F4BBE" w:rsidRPr="006F159D" w:rsidRDefault="003F4BBE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บริษัทดำเนินธุรกิจหลักเกี่ยวกับการผลิตและจำหน่ายท่อทองแดงไร้ตะเข็บชนิดต่าง</w:t>
      </w:r>
      <w:r w:rsidR="006F159D"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ๆ ซึ่งเป็นส่วนประกอบที่สำคัญที่จะนำไปใช้ในอุตสาหกรรมการผลิตเครื่องปรับอากาศและตู้เย็น </w:t>
      </w:r>
    </w:p>
    <w:p w14:paraId="4B03878D" w14:textId="77777777" w:rsidR="003F4BBE" w:rsidRPr="006F159D" w:rsidRDefault="003F4BBE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p w14:paraId="226537F3" w14:textId="13E505F5" w:rsidR="003F4BBE" w:rsidRPr="006F159D" w:rsidRDefault="003F4BBE" w:rsidP="006F1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 xml:space="preserve">บริษัทใหญ่และบริษัทใหญ่ในลำดับสูงสุดในระหว่างปีได้แก่ </w:t>
      </w:r>
      <w:r w:rsidRPr="006F159D">
        <w:rPr>
          <w:rFonts w:ascii="Angsana New" w:hAnsi="Angsana New"/>
          <w:sz w:val="30"/>
          <w:szCs w:val="30"/>
        </w:rPr>
        <w:t>CTJ Holdings2, Ltd. (</w:t>
      </w:r>
      <w:r w:rsidRPr="006F159D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Pr="006F159D">
        <w:rPr>
          <w:rFonts w:ascii="Angsana New" w:hAnsi="Angsana New"/>
          <w:sz w:val="30"/>
          <w:szCs w:val="30"/>
        </w:rPr>
        <w:t xml:space="preserve">42.25) </w:t>
      </w:r>
      <w:r w:rsidRPr="006F159D">
        <w:rPr>
          <w:rFonts w:ascii="Angsana New" w:hAnsi="Angsana New"/>
          <w:sz w:val="30"/>
          <w:szCs w:val="30"/>
          <w:cs/>
        </w:rPr>
        <w:t>ซึ่งเป็นบริษัทที่จัดตั้งขึ้นในประเทศญี่ปุ่น</w:t>
      </w:r>
    </w:p>
    <w:p w14:paraId="54223CAD" w14:textId="77777777" w:rsidR="003F4BBE" w:rsidRPr="006F159D" w:rsidRDefault="003F4BBE" w:rsidP="003F4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34DE2783" w14:textId="07B03403" w:rsidR="00842F07" w:rsidRPr="006F159D" w:rsidRDefault="0077658B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6F159D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B941DD4" w14:textId="77777777" w:rsidR="001074E3" w:rsidRPr="006F159D" w:rsidRDefault="001074E3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005062C0" w14:textId="01B3C629" w:rsidR="00B62EDB" w:rsidRPr="006F159D" w:rsidRDefault="00974CA7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 w:hint="cs"/>
          <w:sz w:val="30"/>
          <w:szCs w:val="30"/>
          <w:cs/>
        </w:rPr>
        <w:t>งบ</w:t>
      </w:r>
      <w:r w:rsidRPr="006F159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C62C1F" w:rsidRPr="006F159D">
        <w:rPr>
          <w:rFonts w:ascii="Angsana New" w:hAnsi="Angsana New" w:hint="cs"/>
          <w:sz w:val="30"/>
          <w:szCs w:val="30"/>
          <w:cs/>
        </w:rPr>
        <w:t>แบบย่อ</w:t>
      </w:r>
      <w:r w:rsidRPr="006F159D">
        <w:rPr>
          <w:rFonts w:ascii="Angsana New" w:hAnsi="Angsana New"/>
          <w:sz w:val="30"/>
          <w:szCs w:val="30"/>
          <w:cs/>
        </w:rPr>
        <w:t>นี้</w:t>
      </w:r>
      <w:r w:rsidRPr="006F159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6F159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6F159D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Pr="006F159D">
        <w:rPr>
          <w:rFonts w:ascii="Angsana New" w:hAnsi="Angsana New"/>
          <w:sz w:val="30"/>
          <w:szCs w:val="30"/>
          <w:cs/>
        </w:rPr>
        <w:t>จัดทำ</w:t>
      </w:r>
      <w:r w:rsidR="00C62C1F" w:rsidRPr="006F159D">
        <w:rPr>
          <w:rFonts w:ascii="Angsana New" w:hAnsi="Angsana New"/>
          <w:sz w:val="30"/>
          <w:szCs w:val="30"/>
          <w:cs/>
        </w:rPr>
        <w:br/>
      </w:r>
      <w:r w:rsidRPr="006F159D">
        <w:rPr>
          <w:rFonts w:ascii="Angsana New" w:hAnsi="Angsana New" w:hint="cs"/>
          <w:spacing w:val="-2"/>
          <w:sz w:val="30"/>
          <w:szCs w:val="30"/>
          <w:cs/>
        </w:rPr>
        <w:t>หมายเหตุประกอบงบการเงิน</w:t>
      </w:r>
      <w:r w:rsidRPr="006F159D">
        <w:rPr>
          <w:rFonts w:ascii="Angsana New" w:hAnsi="Angsana New"/>
          <w:spacing w:val="-2"/>
          <w:sz w:val="30"/>
          <w:szCs w:val="30"/>
          <w:cs/>
        </w:rPr>
        <w:t>ระหว่างกาลในรูปแบบย่อ</w:t>
      </w:r>
      <w:r w:rsidR="00C62C1F" w:rsidRPr="006F159D">
        <w:rPr>
          <w:rFonts w:ascii="Angsana New" w:hAnsi="Angsana New" w:hint="cs"/>
          <w:spacing w:val="-2"/>
          <w:sz w:val="30"/>
          <w:szCs w:val="30"/>
          <w:cs/>
        </w:rPr>
        <w:t xml:space="preserve"> (“งบการเงินระหว่างกาล”) </w:t>
      </w:r>
      <w:r w:rsidRPr="006F159D">
        <w:rPr>
          <w:rFonts w:ascii="Angsana New" w:hAnsi="Angsana New"/>
          <w:spacing w:val="-2"/>
          <w:sz w:val="30"/>
          <w:szCs w:val="30"/>
          <w:cs/>
        </w:rPr>
        <w:t>ตามมาตรฐานการบัญชี ฉบับที่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="00D94F60" w:rsidRPr="006F159D">
        <w:rPr>
          <w:rFonts w:ascii="Angsana New" w:hAnsi="Angsana New"/>
          <w:sz w:val="30"/>
          <w:szCs w:val="30"/>
        </w:rPr>
        <w:t>34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 xml:space="preserve">เรื่อง </w:t>
      </w:r>
      <w:r w:rsidRPr="006F159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การเงิ</w:t>
      </w:r>
      <w:r w:rsidR="00662F19" w:rsidRPr="006F159D">
        <w:rPr>
          <w:rFonts w:ascii="Angsana New" w:hAnsi="Angsana New" w:hint="cs"/>
          <w:i/>
          <w:iCs/>
          <w:sz w:val="30"/>
          <w:szCs w:val="30"/>
          <w:cs/>
        </w:rPr>
        <w:t>น</w:t>
      </w:r>
      <w:r w:rsidRPr="006F159D">
        <w:rPr>
          <w:rFonts w:ascii="Angsana New" w:hAnsi="Angsana New"/>
          <w:i/>
          <w:iCs/>
          <w:sz w:val="30"/>
          <w:szCs w:val="30"/>
          <w:cs/>
        </w:rPr>
        <w:t>ระหว่างกาล</w:t>
      </w:r>
      <w:r w:rsidRPr="006F159D">
        <w:rPr>
          <w:rFonts w:ascii="Angsana New" w:hAnsi="Angsana New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6F159D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Pr="006F159D">
        <w:rPr>
          <w:rFonts w:ascii="Angsana New" w:hAnsi="Angsana New"/>
          <w:sz w:val="30"/>
          <w:szCs w:val="30"/>
          <w:cs/>
        </w:rPr>
        <w:t>กฎระเบียบและประกาศ</w:t>
      </w:r>
      <w:r w:rsidRPr="006F159D">
        <w:rPr>
          <w:rFonts w:ascii="Angsana New" w:hAnsi="Angsana New"/>
          <w:spacing w:val="6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F159D">
        <w:rPr>
          <w:rFonts w:ascii="Angsana New" w:hAnsi="Angsana New"/>
          <w:sz w:val="30"/>
          <w:szCs w:val="30"/>
        </w:rPr>
        <w:t xml:space="preserve"> </w:t>
      </w:r>
      <w:r w:rsidR="001074E3" w:rsidRPr="006F159D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997EA0" w:rsidRPr="006F159D">
        <w:rPr>
          <w:rFonts w:ascii="Angsana New" w:hAnsi="Angsana New"/>
          <w:sz w:val="30"/>
          <w:szCs w:val="30"/>
        </w:rPr>
        <w:t xml:space="preserve"> </w:t>
      </w:r>
      <w:r w:rsidR="001074E3" w:rsidRPr="006F159D">
        <w:rPr>
          <w:rFonts w:ascii="Angsana New" w:hAnsi="Angsana New"/>
          <w:sz w:val="30"/>
          <w:szCs w:val="30"/>
          <w:cs/>
        </w:rPr>
        <w:t>ดังนั้นการอ่าน</w:t>
      </w:r>
      <w:r w:rsidR="003F4BBE" w:rsidRPr="006F159D">
        <w:rPr>
          <w:rFonts w:ascii="Angsana New" w:hAnsi="Angsana New"/>
          <w:sz w:val="30"/>
          <w:szCs w:val="30"/>
        </w:rPr>
        <w:br/>
      </w:r>
      <w:r w:rsidR="001074E3" w:rsidRPr="006F159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D94F60" w:rsidRPr="006F159D">
        <w:rPr>
          <w:rFonts w:ascii="Angsana New" w:hAnsi="Angsana New"/>
          <w:sz w:val="30"/>
          <w:szCs w:val="30"/>
        </w:rPr>
        <w:t>31</w:t>
      </w:r>
      <w:r w:rsidR="00FC6073" w:rsidRPr="006F159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4F60" w:rsidRPr="006F159D">
        <w:rPr>
          <w:rFonts w:ascii="Angsana New" w:hAnsi="Angsana New"/>
          <w:sz w:val="30"/>
          <w:szCs w:val="30"/>
        </w:rPr>
        <w:t>256</w:t>
      </w:r>
      <w:r w:rsidR="002E23E1" w:rsidRPr="006F159D">
        <w:rPr>
          <w:rFonts w:ascii="Angsana New" w:hAnsi="Angsana New"/>
          <w:sz w:val="30"/>
          <w:szCs w:val="30"/>
        </w:rPr>
        <w:t>4</w:t>
      </w:r>
    </w:p>
    <w:p w14:paraId="59F1D251" w14:textId="77777777" w:rsidR="00A55125" w:rsidRPr="006F159D" w:rsidRDefault="00A55125" w:rsidP="006A1257">
      <w:pPr>
        <w:pStyle w:val="BodyTex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rPr>
          <w:rFonts w:ascii="Angsana New" w:hAnsi="Angsana New"/>
          <w:sz w:val="30"/>
          <w:szCs w:val="30"/>
        </w:rPr>
      </w:pPr>
    </w:p>
    <w:p w14:paraId="2D1E665D" w14:textId="5D74B122" w:rsidR="00F1341B" w:rsidRDefault="00D637E7" w:rsidP="00D637E7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F159D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</w:t>
      </w:r>
      <w:r w:rsidRPr="00D637E7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D94F60" w:rsidRPr="00D94F60">
        <w:rPr>
          <w:rFonts w:ascii="Angsana New" w:hAnsi="Angsana New"/>
          <w:sz w:val="30"/>
          <w:szCs w:val="30"/>
        </w:rPr>
        <w:t>31</w:t>
      </w:r>
      <w:r w:rsidRPr="00D637E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4F60" w:rsidRPr="00D94F60">
        <w:rPr>
          <w:rFonts w:ascii="Angsana New" w:hAnsi="Angsana New"/>
          <w:sz w:val="30"/>
          <w:szCs w:val="30"/>
        </w:rPr>
        <w:t>256</w:t>
      </w:r>
      <w:r w:rsidR="002E23E1">
        <w:rPr>
          <w:rFonts w:ascii="Angsana New" w:hAnsi="Angsana New"/>
          <w:sz w:val="30"/>
          <w:szCs w:val="30"/>
        </w:rPr>
        <w:t>4</w:t>
      </w:r>
    </w:p>
    <w:p w14:paraId="678B3A16" w14:textId="4D5203EE" w:rsidR="00115133" w:rsidRPr="00AD05E4" w:rsidRDefault="002E23E1" w:rsidP="002E23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DF61259" w14:textId="77777777" w:rsidR="00842F07" w:rsidRPr="00AF10A0" w:rsidRDefault="001B47C1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AF10A0">
        <w:rPr>
          <w:rFonts w:ascii="Angsana New" w:hAnsi="Angsana New"/>
          <w:b/>
          <w:bCs/>
          <w:sz w:val="30"/>
          <w:szCs w:val="30"/>
          <w:cs/>
        </w:rPr>
        <w:lastRenderedPageBreak/>
        <w:t>บุคคล</w:t>
      </w:r>
      <w:r w:rsidRPr="00AF10A0">
        <w:rPr>
          <w:rFonts w:ascii="Angsana New" w:hAnsi="Angsana New"/>
          <w:b/>
          <w:bCs/>
          <w:sz w:val="30"/>
          <w:szCs w:val="30"/>
          <w:cs/>
          <w:lang w:val="th-TH"/>
        </w:rPr>
        <w:t>หรือกิจการที่เกี่ยวข้องกัน</w:t>
      </w:r>
    </w:p>
    <w:p w14:paraId="742ACD6D" w14:textId="77777777" w:rsidR="00842F07" w:rsidRPr="00515333" w:rsidRDefault="00842F07" w:rsidP="00467021">
      <w:pPr>
        <w:pStyle w:val="FSBlank"/>
      </w:pPr>
    </w:p>
    <w:p w14:paraId="1E3A48F9" w14:textId="7E156BA8" w:rsidR="00463C1E" w:rsidRPr="006F159D" w:rsidRDefault="00463C1E" w:rsidP="00463C1E">
      <w:pPr>
        <w:pStyle w:val="FSContent"/>
      </w:pPr>
      <w:r w:rsidRPr="006F159D">
        <w:rPr>
          <w:cs/>
        </w:rPr>
        <w:t>รายการที่สำคัญกับบุคคลหรือกิจการที่เกี่ยวข้องกันสำหรับ</w:t>
      </w:r>
      <w:r w:rsidR="006040B9" w:rsidRPr="006F159D">
        <w:rPr>
          <w:rFonts w:hint="cs"/>
          <w:cs/>
        </w:rPr>
        <w:t>งวด</w:t>
      </w:r>
      <w:r w:rsidR="00FF4314">
        <w:rPr>
          <w:rFonts w:hint="cs"/>
          <w:cs/>
        </w:rPr>
        <w:t>สามเดือนและ</w:t>
      </w:r>
      <w:r w:rsidR="00A00D29">
        <w:rPr>
          <w:rFonts w:hint="cs"/>
          <w:cs/>
        </w:rPr>
        <w:t>เก้า</w:t>
      </w:r>
      <w:r w:rsidR="006040B9" w:rsidRPr="006F159D">
        <w:rPr>
          <w:rFonts w:hint="cs"/>
          <w:cs/>
        </w:rPr>
        <w:t>เดือน</w:t>
      </w:r>
      <w:r w:rsidRPr="006F159D">
        <w:rPr>
          <w:cs/>
        </w:rPr>
        <w:t xml:space="preserve">สิ้นสุดวันที่ </w:t>
      </w:r>
      <w:r w:rsidR="002E23E1" w:rsidRPr="006F159D">
        <w:t>3</w:t>
      </w:r>
      <w:r w:rsidR="00E863B3">
        <w:t xml:space="preserve">0 </w:t>
      </w:r>
      <w:r w:rsidR="00A00D29">
        <w:rPr>
          <w:rFonts w:hint="cs"/>
          <w:cs/>
        </w:rPr>
        <w:t xml:space="preserve">กันยายน </w:t>
      </w:r>
      <w:r w:rsidR="00FF4314">
        <w:rPr>
          <w:cs/>
        </w:rPr>
        <w:br/>
      </w:r>
      <w:r w:rsidRPr="006F159D">
        <w:rPr>
          <w:cs/>
        </w:rPr>
        <w:t>สรุปได้ดังนี้</w:t>
      </w:r>
    </w:p>
    <w:p w14:paraId="1963C796" w14:textId="18D3AAE0" w:rsidR="0021502C" w:rsidRPr="00515333" w:rsidRDefault="0021502C" w:rsidP="00463C1E">
      <w:pPr>
        <w:pStyle w:val="FSContent"/>
        <w:rPr>
          <w:sz w:val="20"/>
          <w:szCs w:val="20"/>
        </w:rPr>
      </w:pPr>
    </w:p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E863B3" w:rsidRPr="00D5409B" w14:paraId="57521C50" w14:textId="77777777" w:rsidTr="00B33005">
        <w:trPr>
          <w:tblHeader/>
        </w:trPr>
        <w:tc>
          <w:tcPr>
            <w:tcW w:w="6290" w:type="dxa"/>
          </w:tcPr>
          <w:p w14:paraId="2C68F348" w14:textId="457239F2" w:rsidR="00E863B3" w:rsidRPr="00D5409B" w:rsidRDefault="00E863B3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00D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4" w:type="dxa"/>
          </w:tcPr>
          <w:p w14:paraId="5149CE12" w14:textId="1FCE3113" w:rsidR="00E863B3" w:rsidRPr="00D5409B" w:rsidRDefault="00E863B3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F85D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17737C3B" w14:textId="77777777" w:rsidR="00E863B3" w:rsidRPr="00D5409B" w:rsidRDefault="00E863B3" w:rsidP="00515333">
            <w:pPr>
              <w:tabs>
                <w:tab w:val="decimal" w:pos="1062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471A84B" w14:textId="03A2CCFF" w:rsidR="00E863B3" w:rsidRPr="00D5409B" w:rsidRDefault="00E863B3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F85D5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863B3" w:rsidRPr="00D5409B" w14:paraId="602B6F87" w14:textId="77777777" w:rsidTr="00B33005">
        <w:trPr>
          <w:tblHeader/>
        </w:trPr>
        <w:tc>
          <w:tcPr>
            <w:tcW w:w="6290" w:type="dxa"/>
          </w:tcPr>
          <w:p w14:paraId="04150574" w14:textId="77777777" w:rsidR="00E863B3" w:rsidRPr="00D5409B" w:rsidRDefault="00E863B3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357EE532" w14:textId="77777777" w:rsidR="00E863B3" w:rsidRPr="00D5409B" w:rsidRDefault="00E863B3" w:rsidP="00515333">
            <w:pPr>
              <w:spacing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D50" w:rsidRPr="0037579F" w14:paraId="41DFB8D7" w14:textId="77777777" w:rsidTr="00B33005">
        <w:tc>
          <w:tcPr>
            <w:tcW w:w="6290" w:type="dxa"/>
          </w:tcPr>
          <w:p w14:paraId="06792212" w14:textId="77777777" w:rsidR="00F85D50" w:rsidRPr="0037579F" w:rsidRDefault="00F85D50" w:rsidP="00515333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701CBEF7" w14:textId="77777777" w:rsidR="00F85D50" w:rsidRPr="0037579F" w:rsidRDefault="00F85D50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6ECF0" w14:textId="77777777" w:rsidR="00F85D50" w:rsidRPr="0037579F" w:rsidRDefault="00F85D50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54C798B" w14:textId="77777777" w:rsidR="00F85D50" w:rsidRPr="0037579F" w:rsidRDefault="00F85D50" w:rsidP="00515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314" w:rsidRPr="0037579F" w14:paraId="1A7255C6" w14:textId="77777777" w:rsidTr="00B33005">
        <w:tc>
          <w:tcPr>
            <w:tcW w:w="6290" w:type="dxa"/>
          </w:tcPr>
          <w:p w14:paraId="3EC2E6CC" w14:textId="77777777" w:rsidR="00FF4314" w:rsidRPr="0037579F" w:rsidRDefault="00FF4314" w:rsidP="00FF4314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561D0004" w14:textId="5E9585A3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390,256</w:t>
            </w:r>
          </w:p>
        </w:tc>
        <w:tc>
          <w:tcPr>
            <w:tcW w:w="236" w:type="dxa"/>
          </w:tcPr>
          <w:p w14:paraId="3196867A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76B1B4CF" w14:textId="66772C2E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319,699</w:t>
            </w:r>
          </w:p>
        </w:tc>
      </w:tr>
      <w:tr w:rsidR="00FF4314" w:rsidRPr="0037579F" w14:paraId="17A98B65" w14:textId="77777777" w:rsidTr="00B33005">
        <w:tc>
          <w:tcPr>
            <w:tcW w:w="6290" w:type="dxa"/>
          </w:tcPr>
          <w:p w14:paraId="2F51480D" w14:textId="45799D31" w:rsidR="00FF4314" w:rsidRPr="0037579F" w:rsidRDefault="00FF4314" w:rsidP="00FF4314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354" w:type="dxa"/>
          </w:tcPr>
          <w:p w14:paraId="5C45DA43" w14:textId="26555971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D31760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334B251" w14:textId="62CD4C7B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14,994</w:t>
            </w:r>
          </w:p>
        </w:tc>
      </w:tr>
      <w:tr w:rsidR="00FF4314" w:rsidRPr="0037579F" w14:paraId="0387C03F" w14:textId="77777777" w:rsidTr="00B33005">
        <w:tc>
          <w:tcPr>
            <w:tcW w:w="6290" w:type="dxa"/>
          </w:tcPr>
          <w:p w14:paraId="3AE8630D" w14:textId="7E4EECF3" w:rsidR="00FF4314" w:rsidRPr="0037579F" w:rsidRDefault="00FF4314" w:rsidP="00FF4314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354" w:type="dxa"/>
          </w:tcPr>
          <w:p w14:paraId="002CBF4C" w14:textId="7704061A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B3645B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01DD52C" w14:textId="5487B3F3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23,997</w:t>
            </w:r>
          </w:p>
        </w:tc>
      </w:tr>
      <w:tr w:rsidR="00FF4314" w:rsidRPr="0037579F" w14:paraId="1064B404" w14:textId="77777777" w:rsidTr="00B33005">
        <w:tc>
          <w:tcPr>
            <w:tcW w:w="6290" w:type="dxa"/>
          </w:tcPr>
          <w:p w14:paraId="5E555D7C" w14:textId="7A94878A" w:rsidR="00FF4314" w:rsidRPr="0037579F" w:rsidRDefault="00FF4314" w:rsidP="00FF4314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</w:t>
            </w:r>
            <w:r w:rsidR="00E21AFA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รับความช่วยเหลือทางเทคนิค</w:t>
            </w:r>
          </w:p>
        </w:tc>
        <w:tc>
          <w:tcPr>
            <w:tcW w:w="1354" w:type="dxa"/>
          </w:tcPr>
          <w:p w14:paraId="0BF04CF2" w14:textId="69B86D6D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3,741</w:t>
            </w:r>
          </w:p>
        </w:tc>
        <w:tc>
          <w:tcPr>
            <w:tcW w:w="236" w:type="dxa"/>
          </w:tcPr>
          <w:p w14:paraId="1CC48CCC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B5A4062" w14:textId="4A9B9875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2,823</w:t>
            </w:r>
          </w:p>
        </w:tc>
      </w:tr>
      <w:tr w:rsidR="00FF4314" w:rsidRPr="0037579F" w14:paraId="4B9E078B" w14:textId="77777777" w:rsidTr="00B33005">
        <w:tc>
          <w:tcPr>
            <w:tcW w:w="6290" w:type="dxa"/>
          </w:tcPr>
          <w:p w14:paraId="025AAAB7" w14:textId="67DAE21F" w:rsidR="00FF4314" w:rsidRPr="0037579F" w:rsidRDefault="00FF4314" w:rsidP="00FF4314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6B53D6DD" w14:textId="5420277C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1,643</w:t>
            </w:r>
          </w:p>
        </w:tc>
        <w:tc>
          <w:tcPr>
            <w:tcW w:w="236" w:type="dxa"/>
          </w:tcPr>
          <w:p w14:paraId="0A66D8D2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698B680" w14:textId="02567262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1,201</w:t>
            </w:r>
          </w:p>
        </w:tc>
      </w:tr>
      <w:tr w:rsidR="00FF4314" w:rsidRPr="00515333" w14:paraId="0E109B50" w14:textId="77777777" w:rsidTr="00B33005">
        <w:tc>
          <w:tcPr>
            <w:tcW w:w="6290" w:type="dxa"/>
          </w:tcPr>
          <w:p w14:paraId="324DF756" w14:textId="77777777" w:rsidR="00FF4314" w:rsidRPr="00515333" w:rsidRDefault="00FF4314" w:rsidP="00FF4314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14:paraId="74166C17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3DA3FF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6C92802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4314" w:rsidRPr="0037579F" w14:paraId="6BE4E24A" w14:textId="77777777" w:rsidTr="00FF4314">
        <w:trPr>
          <w:trHeight w:val="281"/>
        </w:trPr>
        <w:tc>
          <w:tcPr>
            <w:tcW w:w="6290" w:type="dxa"/>
          </w:tcPr>
          <w:p w14:paraId="2E230396" w14:textId="77777777" w:rsidR="00FF4314" w:rsidRPr="0037579F" w:rsidRDefault="00FF4314" w:rsidP="00FF4314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104D5BD3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C86853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D56F43E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4314" w:rsidRPr="0037579F" w14:paraId="5FE8C337" w14:textId="77777777" w:rsidTr="00B33005">
        <w:tc>
          <w:tcPr>
            <w:tcW w:w="6290" w:type="dxa"/>
          </w:tcPr>
          <w:p w14:paraId="46CA13B7" w14:textId="77777777" w:rsidR="00FF4314" w:rsidRPr="0037579F" w:rsidRDefault="00FF4314" w:rsidP="00FF4314">
            <w:pPr>
              <w:spacing w:line="380" w:lineRule="exact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51631D6F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6D0FE0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D06FB71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4314" w:rsidRPr="0037579F" w14:paraId="2AC7FBA3" w14:textId="77777777" w:rsidTr="00B33005">
        <w:tc>
          <w:tcPr>
            <w:tcW w:w="6290" w:type="dxa"/>
          </w:tcPr>
          <w:p w14:paraId="7F95F26A" w14:textId="77777777" w:rsidR="00FF4314" w:rsidRPr="0037579F" w:rsidRDefault="00FF4314" w:rsidP="00FF4314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3681B9C1" w14:textId="3AC9C96C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7,905</w:t>
            </w:r>
          </w:p>
        </w:tc>
        <w:tc>
          <w:tcPr>
            <w:tcW w:w="236" w:type="dxa"/>
          </w:tcPr>
          <w:p w14:paraId="29BFF4A9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419BF2D" w14:textId="5DAE9619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8,510</w:t>
            </w:r>
          </w:p>
        </w:tc>
      </w:tr>
      <w:tr w:rsidR="00FF4314" w:rsidRPr="0037579F" w14:paraId="7202119F" w14:textId="77777777" w:rsidTr="00B33005">
        <w:tc>
          <w:tcPr>
            <w:tcW w:w="6290" w:type="dxa"/>
          </w:tcPr>
          <w:p w14:paraId="550D7155" w14:textId="77777777" w:rsidR="00FF4314" w:rsidRPr="0037579F" w:rsidRDefault="00FF4314" w:rsidP="00FF4314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7FC1B0E7" w14:textId="453FBA65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236" w:type="dxa"/>
          </w:tcPr>
          <w:p w14:paraId="44AC84C1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96DBD40" w14:textId="4E311C04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</w:tr>
      <w:tr w:rsidR="00FF4314" w:rsidRPr="0037579F" w14:paraId="1541C813" w14:textId="77777777" w:rsidTr="00B33005">
        <w:tc>
          <w:tcPr>
            <w:tcW w:w="6290" w:type="dxa"/>
          </w:tcPr>
          <w:p w14:paraId="546AE4A4" w14:textId="77777777" w:rsidR="00FF4314" w:rsidRPr="0037579F" w:rsidRDefault="00FF4314" w:rsidP="00FF4314">
            <w:pPr>
              <w:spacing w:line="380" w:lineRule="exact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23D2465D" w14:textId="7913E8BC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8,108</w:t>
            </w:r>
          </w:p>
        </w:tc>
        <w:tc>
          <w:tcPr>
            <w:tcW w:w="236" w:type="dxa"/>
          </w:tcPr>
          <w:p w14:paraId="54E22F02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43235AC" w14:textId="6CDA2E76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380" w:lineRule="exact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8,911</w:t>
            </w:r>
          </w:p>
        </w:tc>
      </w:tr>
    </w:tbl>
    <w:p w14:paraId="17A54A69" w14:textId="77777777" w:rsidR="00E863B3" w:rsidRPr="00515333" w:rsidRDefault="00E863B3" w:rsidP="00E863B3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159" w:type="dxa"/>
        <w:tblInd w:w="450" w:type="dxa"/>
        <w:tblLook w:val="0000" w:firstRow="0" w:lastRow="0" w:firstColumn="0" w:lastColumn="0" w:noHBand="0" w:noVBand="0"/>
      </w:tblPr>
      <w:tblGrid>
        <w:gridCol w:w="6290"/>
        <w:gridCol w:w="1354"/>
        <w:gridCol w:w="236"/>
        <w:gridCol w:w="1279"/>
      </w:tblGrid>
      <w:tr w:rsidR="00E863B3" w:rsidRPr="00D5409B" w14:paraId="7429450A" w14:textId="77777777" w:rsidTr="00A00D29">
        <w:trPr>
          <w:tblHeader/>
        </w:trPr>
        <w:tc>
          <w:tcPr>
            <w:tcW w:w="6290" w:type="dxa"/>
          </w:tcPr>
          <w:p w14:paraId="3B2458E4" w14:textId="45262038" w:rsidR="00E863B3" w:rsidRPr="00D5409B" w:rsidRDefault="00E863B3" w:rsidP="00B209BE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="00A00D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D5409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00D2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4" w:type="dxa"/>
          </w:tcPr>
          <w:p w14:paraId="7C72E5E3" w14:textId="07435A2C" w:rsidR="00E863B3" w:rsidRPr="00D5409B" w:rsidRDefault="00E863B3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F85D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5EEA251B" w14:textId="77777777" w:rsidR="00E863B3" w:rsidRPr="00D5409B" w:rsidRDefault="00E863B3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579E6F86" w14:textId="64342B67" w:rsidR="00E863B3" w:rsidRPr="00D5409B" w:rsidRDefault="00E863B3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2F8">
              <w:rPr>
                <w:rFonts w:ascii="Angsana New" w:hAnsi="Angsana New"/>
                <w:sz w:val="30"/>
                <w:szCs w:val="30"/>
              </w:rPr>
              <w:t>256</w:t>
            </w:r>
            <w:r w:rsidR="00F85D50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863B3" w:rsidRPr="00D5409B" w14:paraId="2DD004AD" w14:textId="77777777" w:rsidTr="00A00D29">
        <w:trPr>
          <w:tblHeader/>
        </w:trPr>
        <w:tc>
          <w:tcPr>
            <w:tcW w:w="6290" w:type="dxa"/>
          </w:tcPr>
          <w:p w14:paraId="6E4A76E8" w14:textId="77777777" w:rsidR="00E863B3" w:rsidRPr="00D5409B" w:rsidRDefault="00E863B3" w:rsidP="00B209BE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9" w:type="dxa"/>
            <w:gridSpan w:val="3"/>
          </w:tcPr>
          <w:p w14:paraId="39C0A03D" w14:textId="77777777" w:rsidR="00E863B3" w:rsidRPr="00D5409B" w:rsidRDefault="00E863B3" w:rsidP="00B209BE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5409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85D50" w:rsidRPr="0037579F" w14:paraId="55ADD862" w14:textId="77777777" w:rsidTr="00A00D29">
        <w:tc>
          <w:tcPr>
            <w:tcW w:w="6290" w:type="dxa"/>
          </w:tcPr>
          <w:p w14:paraId="430CFC6A" w14:textId="77777777" w:rsidR="00F85D50" w:rsidRPr="0037579F" w:rsidRDefault="00F85D50" w:rsidP="00F85D50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4" w:type="dxa"/>
          </w:tcPr>
          <w:p w14:paraId="643C3AA2" w14:textId="77777777" w:rsidR="00F85D50" w:rsidRPr="0037579F" w:rsidRDefault="00F85D50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A247AB" w14:textId="77777777" w:rsidR="00F85D50" w:rsidRPr="0037579F" w:rsidRDefault="00F85D50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DA45DC2" w14:textId="77777777" w:rsidR="00F85D50" w:rsidRPr="0037579F" w:rsidRDefault="00F85D50" w:rsidP="00B33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4314" w:rsidRPr="0037579F" w14:paraId="6FF57493" w14:textId="77777777" w:rsidTr="00A00D29">
        <w:tc>
          <w:tcPr>
            <w:tcW w:w="6290" w:type="dxa"/>
          </w:tcPr>
          <w:p w14:paraId="0952F9A7" w14:textId="77777777" w:rsidR="00FF4314" w:rsidRPr="0037579F" w:rsidRDefault="00FF4314" w:rsidP="00FF431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37579F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4" w:type="dxa"/>
          </w:tcPr>
          <w:p w14:paraId="4F402B2C" w14:textId="04BF7274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1,238,858</w:t>
            </w:r>
          </w:p>
        </w:tc>
        <w:tc>
          <w:tcPr>
            <w:tcW w:w="236" w:type="dxa"/>
          </w:tcPr>
          <w:p w14:paraId="6BC516F7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30EF5B9" w14:textId="0A51B198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1,077,164</w:t>
            </w:r>
          </w:p>
        </w:tc>
      </w:tr>
      <w:tr w:rsidR="00FF4314" w:rsidRPr="0037579F" w14:paraId="38A18DDD" w14:textId="77777777" w:rsidTr="00A00D29">
        <w:tc>
          <w:tcPr>
            <w:tcW w:w="6290" w:type="dxa"/>
          </w:tcPr>
          <w:p w14:paraId="3686185A" w14:textId="012A9FA7" w:rsidR="00FF4314" w:rsidRPr="0037579F" w:rsidRDefault="00FF4314" w:rsidP="00FF431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1466F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354" w:type="dxa"/>
          </w:tcPr>
          <w:p w14:paraId="5161034B" w14:textId="3345915B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C842D8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AB90FD7" w14:textId="2CDCC582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14,994</w:t>
            </w:r>
          </w:p>
        </w:tc>
      </w:tr>
      <w:tr w:rsidR="00FF4314" w:rsidRPr="0037579F" w14:paraId="190148DC" w14:textId="77777777" w:rsidTr="00A00D29">
        <w:tc>
          <w:tcPr>
            <w:tcW w:w="6290" w:type="dxa"/>
          </w:tcPr>
          <w:p w14:paraId="1C890ABD" w14:textId="5B3B7008" w:rsidR="00FF4314" w:rsidRPr="0037579F" w:rsidRDefault="00FF4314" w:rsidP="00FF431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C60CB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</w:t>
            </w:r>
            <w:r w:rsidRPr="002C60CB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354" w:type="dxa"/>
          </w:tcPr>
          <w:p w14:paraId="506DACC8" w14:textId="7051589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380" w:lineRule="exact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8A505F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73A0C93" w14:textId="27A29BDA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23,997</w:t>
            </w:r>
          </w:p>
        </w:tc>
      </w:tr>
      <w:tr w:rsidR="00FF4314" w:rsidRPr="0037579F" w14:paraId="5E8ADAE9" w14:textId="77777777" w:rsidTr="00A00D29">
        <w:tc>
          <w:tcPr>
            <w:tcW w:w="6290" w:type="dxa"/>
          </w:tcPr>
          <w:p w14:paraId="28CC1A33" w14:textId="1866C886" w:rsidR="00FF4314" w:rsidRPr="0037579F" w:rsidRDefault="00FF4314" w:rsidP="00FF431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ค่าธรรมเนียมการรับความช่วยเหลือทางเทคนิค</w:t>
            </w:r>
          </w:p>
        </w:tc>
        <w:tc>
          <w:tcPr>
            <w:tcW w:w="1354" w:type="dxa"/>
          </w:tcPr>
          <w:p w14:paraId="3915D1DF" w14:textId="0A034AE1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10,192</w:t>
            </w:r>
          </w:p>
        </w:tc>
        <w:tc>
          <w:tcPr>
            <w:tcW w:w="236" w:type="dxa"/>
          </w:tcPr>
          <w:p w14:paraId="15212C75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4B3532E" w14:textId="6024BBFA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10,716</w:t>
            </w:r>
          </w:p>
        </w:tc>
      </w:tr>
      <w:tr w:rsidR="00FF4314" w:rsidRPr="0037579F" w14:paraId="0EA8A792" w14:textId="77777777" w:rsidTr="00A00D29">
        <w:tc>
          <w:tcPr>
            <w:tcW w:w="6290" w:type="dxa"/>
          </w:tcPr>
          <w:p w14:paraId="0FFCF643" w14:textId="1A816C9B" w:rsidR="00FF4314" w:rsidRPr="0037579F" w:rsidRDefault="00FF4314" w:rsidP="00FF431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C657F">
              <w:rPr>
                <w:rFonts w:ascii="Angsana New" w:hAnsi="Angsana New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354" w:type="dxa"/>
          </w:tcPr>
          <w:p w14:paraId="7680251B" w14:textId="16D9698C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4,835</w:t>
            </w:r>
          </w:p>
        </w:tc>
        <w:tc>
          <w:tcPr>
            <w:tcW w:w="236" w:type="dxa"/>
          </w:tcPr>
          <w:p w14:paraId="2D1C6290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34FDFB91" w14:textId="4411317F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left="-115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3,749</w:t>
            </w:r>
          </w:p>
        </w:tc>
      </w:tr>
      <w:tr w:rsidR="00FF4314" w:rsidRPr="0037579F" w14:paraId="2C4C87D1" w14:textId="77777777" w:rsidTr="00A00D29">
        <w:tc>
          <w:tcPr>
            <w:tcW w:w="6290" w:type="dxa"/>
          </w:tcPr>
          <w:p w14:paraId="49466665" w14:textId="77777777" w:rsidR="00FF4314" w:rsidRPr="006040B9" w:rsidRDefault="00FF4314" w:rsidP="00FF4314">
            <w:pPr>
              <w:spacing w:line="240" w:lineRule="auto"/>
              <w:ind w:right="-43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4" w:type="dxa"/>
          </w:tcPr>
          <w:p w14:paraId="2CD31F10" w14:textId="77777777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5B71A5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61238FB2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4314" w:rsidRPr="0037579F" w14:paraId="645D188F" w14:textId="77777777" w:rsidTr="00A00D29">
        <w:tc>
          <w:tcPr>
            <w:tcW w:w="6290" w:type="dxa"/>
          </w:tcPr>
          <w:p w14:paraId="0F0322D6" w14:textId="77777777" w:rsidR="00FF4314" w:rsidRPr="0037579F" w:rsidRDefault="00FF4314" w:rsidP="00FF4314">
            <w:pPr>
              <w:spacing w:line="240" w:lineRule="auto"/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4" w:type="dxa"/>
          </w:tcPr>
          <w:p w14:paraId="065C3148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DB39DA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A47177F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4314" w:rsidRPr="0037579F" w14:paraId="3A43BBA9" w14:textId="77777777" w:rsidTr="00A00D29">
        <w:tc>
          <w:tcPr>
            <w:tcW w:w="6290" w:type="dxa"/>
          </w:tcPr>
          <w:p w14:paraId="62841358" w14:textId="77777777" w:rsidR="00FF4314" w:rsidRPr="0037579F" w:rsidRDefault="00FF4314" w:rsidP="00FF4314">
            <w:pPr>
              <w:spacing w:line="240" w:lineRule="auto"/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4" w:type="dxa"/>
          </w:tcPr>
          <w:p w14:paraId="7FE6F84C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D079F0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AE2CF9F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4314" w:rsidRPr="0037579F" w14:paraId="7CE122D9" w14:textId="77777777" w:rsidTr="00A00D29">
        <w:tc>
          <w:tcPr>
            <w:tcW w:w="6290" w:type="dxa"/>
          </w:tcPr>
          <w:p w14:paraId="53832560" w14:textId="77777777" w:rsidR="00FF4314" w:rsidRPr="0037579F" w:rsidRDefault="00FF4314" w:rsidP="00FF4314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4" w:type="dxa"/>
          </w:tcPr>
          <w:p w14:paraId="693DABB0" w14:textId="616F4EC9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23,865</w:t>
            </w:r>
          </w:p>
        </w:tc>
        <w:tc>
          <w:tcPr>
            <w:tcW w:w="236" w:type="dxa"/>
          </w:tcPr>
          <w:p w14:paraId="7DF07AA4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0D9DE183" w14:textId="3C967CEF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25,993</w:t>
            </w:r>
          </w:p>
        </w:tc>
      </w:tr>
      <w:tr w:rsidR="00FF4314" w:rsidRPr="0037579F" w14:paraId="3B9F5631" w14:textId="77777777" w:rsidTr="00A00D29">
        <w:tc>
          <w:tcPr>
            <w:tcW w:w="6290" w:type="dxa"/>
          </w:tcPr>
          <w:p w14:paraId="6402CAE0" w14:textId="77777777" w:rsidR="00FF4314" w:rsidRPr="0037579F" w:rsidRDefault="00FF4314" w:rsidP="00FF4314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579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4" w:type="dxa"/>
          </w:tcPr>
          <w:p w14:paraId="5A2DF0E1" w14:textId="65E89C3D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236" w:type="dxa"/>
          </w:tcPr>
          <w:p w14:paraId="2F7ECB18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9" w:type="dxa"/>
          </w:tcPr>
          <w:p w14:paraId="2E422C04" w14:textId="58BA919A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sz w:val="30"/>
                <w:szCs w:val="30"/>
              </w:rPr>
              <w:t>1,203</w:t>
            </w:r>
          </w:p>
        </w:tc>
      </w:tr>
      <w:tr w:rsidR="00FF4314" w:rsidRPr="0037579F" w14:paraId="17D983C9" w14:textId="77777777" w:rsidTr="00A00D29">
        <w:tc>
          <w:tcPr>
            <w:tcW w:w="6290" w:type="dxa"/>
          </w:tcPr>
          <w:p w14:paraId="6ABA6D3D" w14:textId="77777777" w:rsidR="00FF4314" w:rsidRPr="0037579F" w:rsidRDefault="00FF4314" w:rsidP="00FF4314">
            <w:pPr>
              <w:spacing w:line="240" w:lineRule="auto"/>
              <w:ind w:right="-43" w:firstLine="34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5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CFDBC64" w14:textId="647B90D8" w:rsidR="00FF4314" w:rsidRPr="00FF4314" w:rsidRDefault="00FF4314" w:rsidP="00FF4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24,474</w:t>
            </w:r>
          </w:p>
        </w:tc>
        <w:tc>
          <w:tcPr>
            <w:tcW w:w="236" w:type="dxa"/>
          </w:tcPr>
          <w:p w14:paraId="7D310C23" w14:textId="77777777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DAB8350" w14:textId="401B8582" w:rsidR="00FF4314" w:rsidRPr="00FF4314" w:rsidRDefault="00FF4314" w:rsidP="00FF4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4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27,196</w:t>
            </w:r>
          </w:p>
        </w:tc>
      </w:tr>
    </w:tbl>
    <w:p w14:paraId="390EAE84" w14:textId="2B1D1400" w:rsidR="00BF1098" w:rsidRPr="00FF4314" w:rsidRDefault="00BF1098" w:rsidP="00BF1098">
      <w:pPr>
        <w:pStyle w:val="FSBlank"/>
        <w:rPr>
          <w:rFonts w:asciiTheme="majorBidi" w:hAnsiTheme="majorBidi" w:cstheme="majorBidi"/>
          <w:sz w:val="4"/>
          <w:szCs w:val="4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73"/>
        <w:gridCol w:w="1350"/>
        <w:gridCol w:w="236"/>
        <w:gridCol w:w="1312"/>
      </w:tblGrid>
      <w:tr w:rsidR="00B5291A" w:rsidRPr="0021502C" w14:paraId="1146B554" w14:textId="77777777" w:rsidTr="00515333">
        <w:trPr>
          <w:tblHeader/>
        </w:trPr>
        <w:tc>
          <w:tcPr>
            <w:tcW w:w="6273" w:type="dxa"/>
          </w:tcPr>
          <w:p w14:paraId="06F0EA7C" w14:textId="77777777" w:rsidR="00B5291A" w:rsidRPr="00B5291A" w:rsidRDefault="00B5291A" w:rsidP="009F4393">
            <w:pPr>
              <w:spacing w:line="240" w:lineRule="auto"/>
              <w:ind w:right="-43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60583C" w14:textId="3CCBE9C1" w:rsidR="00B5291A" w:rsidRPr="00D94F60" w:rsidRDefault="00A00D29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0225D0B0" w14:textId="77777777" w:rsidR="00B5291A" w:rsidRPr="0021502C" w:rsidRDefault="00B5291A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7FC3B013" w14:textId="56AC5AF0" w:rsidR="00B5291A" w:rsidRPr="00D94F60" w:rsidRDefault="00B5291A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F4393" w:rsidRPr="0021502C" w14:paraId="306C3296" w14:textId="77777777" w:rsidTr="00515333">
        <w:trPr>
          <w:tblHeader/>
        </w:trPr>
        <w:tc>
          <w:tcPr>
            <w:tcW w:w="6273" w:type="dxa"/>
          </w:tcPr>
          <w:p w14:paraId="56CED892" w14:textId="7A1301D8" w:rsidR="009F4393" w:rsidRPr="00B5291A" w:rsidRDefault="00B5291A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5291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1350" w:type="dxa"/>
          </w:tcPr>
          <w:p w14:paraId="58572D2F" w14:textId="62D21544" w:rsidR="009F4393" w:rsidRPr="0021502C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36D3D3E" w14:textId="77777777" w:rsidR="009F4393" w:rsidRPr="0021502C" w:rsidRDefault="009F4393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</w:tcPr>
          <w:p w14:paraId="30D32CD8" w14:textId="2C80561F" w:rsidR="009F4393" w:rsidRPr="0021502C" w:rsidRDefault="00D94F60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F4393" w:rsidRPr="0021502C" w14:paraId="7ABB8437" w14:textId="77777777" w:rsidTr="00515333">
        <w:trPr>
          <w:cantSplit/>
          <w:tblHeader/>
        </w:trPr>
        <w:tc>
          <w:tcPr>
            <w:tcW w:w="6273" w:type="dxa"/>
          </w:tcPr>
          <w:p w14:paraId="5A2D6A4C" w14:textId="77777777" w:rsidR="009F4393" w:rsidRPr="0021502C" w:rsidRDefault="009F4393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8" w:type="dxa"/>
            <w:gridSpan w:val="3"/>
          </w:tcPr>
          <w:p w14:paraId="1B53D914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F4393" w:rsidRPr="0021502C" w14:paraId="6C7D78A6" w14:textId="77777777" w:rsidTr="00515333">
        <w:trPr>
          <w:cantSplit/>
        </w:trPr>
        <w:tc>
          <w:tcPr>
            <w:tcW w:w="6273" w:type="dxa"/>
          </w:tcPr>
          <w:p w14:paraId="06CC3BC7" w14:textId="77777777" w:rsidR="009F4393" w:rsidRPr="0021502C" w:rsidRDefault="009F4393" w:rsidP="009F4393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98" w:type="dxa"/>
            <w:gridSpan w:val="3"/>
          </w:tcPr>
          <w:p w14:paraId="641DF644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9F4393" w:rsidRPr="0021502C" w14:paraId="10E452C7" w14:textId="77777777" w:rsidTr="00515333">
        <w:tc>
          <w:tcPr>
            <w:tcW w:w="6273" w:type="dxa"/>
            <w:vAlign w:val="bottom"/>
          </w:tcPr>
          <w:p w14:paraId="248A725D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522F93" w14:textId="29A41C48" w:rsidR="009F4393" w:rsidRPr="0021502C" w:rsidRDefault="000D66DD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406,592</w:t>
            </w:r>
          </w:p>
        </w:tc>
        <w:tc>
          <w:tcPr>
            <w:tcW w:w="236" w:type="dxa"/>
            <w:vAlign w:val="bottom"/>
          </w:tcPr>
          <w:p w14:paraId="61F819C7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0601DF68" w14:textId="04CA3EAB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402,240</w:t>
            </w:r>
          </w:p>
        </w:tc>
      </w:tr>
      <w:tr w:rsidR="009F4393" w:rsidRPr="00515333" w14:paraId="49A585EC" w14:textId="77777777" w:rsidTr="00515333">
        <w:trPr>
          <w:trHeight w:val="26"/>
        </w:trPr>
        <w:tc>
          <w:tcPr>
            <w:tcW w:w="6273" w:type="dxa"/>
          </w:tcPr>
          <w:p w14:paraId="3769D9A6" w14:textId="77777777" w:rsidR="009F4393" w:rsidRPr="00515333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spacing w:line="240" w:lineRule="auto"/>
              <w:ind w:right="-43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2CF7404" w14:textId="77777777" w:rsidR="009F4393" w:rsidRPr="00515333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BA2BEEF" w14:textId="77777777" w:rsidR="009F4393" w:rsidRPr="00515333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double" w:sz="4" w:space="0" w:color="auto"/>
            </w:tcBorders>
          </w:tcPr>
          <w:p w14:paraId="4D838581" w14:textId="77777777" w:rsidR="009F4393" w:rsidRPr="00515333" w:rsidRDefault="009F4393" w:rsidP="00DF2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120" w:lineRule="auto"/>
              <w:ind w:left="-108" w:right="-43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F4393" w:rsidRPr="0021502C" w14:paraId="0EDB0FE2" w14:textId="77777777" w:rsidTr="00515333">
        <w:trPr>
          <w:trHeight w:val="56"/>
        </w:trPr>
        <w:tc>
          <w:tcPr>
            <w:tcW w:w="6273" w:type="dxa"/>
            <w:vAlign w:val="bottom"/>
          </w:tcPr>
          <w:p w14:paraId="6E0F8353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50" w:type="dxa"/>
            <w:vAlign w:val="bottom"/>
          </w:tcPr>
          <w:p w14:paraId="642E0A20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475AF2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2D78D047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4393" w:rsidRPr="0021502C" w14:paraId="5E4822FD" w14:textId="77777777" w:rsidTr="00515333">
        <w:tc>
          <w:tcPr>
            <w:tcW w:w="6273" w:type="dxa"/>
            <w:vAlign w:val="bottom"/>
          </w:tcPr>
          <w:p w14:paraId="04FD0DA6" w14:textId="77777777" w:rsidR="009F4393" w:rsidRPr="0021502C" w:rsidRDefault="009F4393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left" w:pos="108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B0143C9" w14:textId="6FDB0ECA" w:rsidR="009F4393" w:rsidRPr="0021502C" w:rsidRDefault="000D66DD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4,863</w:t>
            </w:r>
          </w:p>
        </w:tc>
        <w:tc>
          <w:tcPr>
            <w:tcW w:w="236" w:type="dxa"/>
            <w:vAlign w:val="bottom"/>
          </w:tcPr>
          <w:p w14:paraId="7A9275D8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bottom w:val="double" w:sz="4" w:space="0" w:color="auto"/>
            </w:tcBorders>
            <w:vAlign w:val="bottom"/>
          </w:tcPr>
          <w:p w14:paraId="5FBFDB2C" w14:textId="1BA0130F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8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7,044</w:t>
            </w:r>
          </w:p>
        </w:tc>
      </w:tr>
    </w:tbl>
    <w:p w14:paraId="054820CE" w14:textId="77777777" w:rsidR="00367B7E" w:rsidRPr="00FF4314" w:rsidRDefault="00367B7E" w:rsidP="0040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68560A7" w14:textId="3FCA0785" w:rsidR="00096CAA" w:rsidRPr="00B5291A" w:rsidRDefault="00330632" w:rsidP="002150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B5291A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35D9A4EF" w14:textId="77777777" w:rsidR="00C978FE" w:rsidRPr="00FF4314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71" w:type="dxa"/>
        <w:tblInd w:w="450" w:type="dxa"/>
        <w:tblLook w:val="0000" w:firstRow="0" w:lastRow="0" w:firstColumn="0" w:lastColumn="0" w:noHBand="0" w:noVBand="0"/>
      </w:tblPr>
      <w:tblGrid>
        <w:gridCol w:w="5345"/>
        <w:gridCol w:w="928"/>
        <w:gridCol w:w="1344"/>
        <w:gridCol w:w="236"/>
        <w:gridCol w:w="34"/>
        <w:gridCol w:w="1284"/>
      </w:tblGrid>
      <w:tr w:rsidR="009F4393" w:rsidRPr="0021502C" w14:paraId="0B828C4F" w14:textId="77777777" w:rsidTr="000A6584">
        <w:tc>
          <w:tcPr>
            <w:tcW w:w="5364" w:type="dxa"/>
            <w:shd w:val="clear" w:color="auto" w:fill="auto"/>
          </w:tcPr>
          <w:p w14:paraId="79993C7D" w14:textId="77777777" w:rsidR="009F4393" w:rsidRPr="0021502C" w:rsidRDefault="009F4393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14:paraId="06B2752F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0" w:right="-86" w:firstLine="3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  <w:shd w:val="clear" w:color="auto" w:fill="auto"/>
          </w:tcPr>
          <w:p w14:paraId="0746439A" w14:textId="54BE7DED" w:rsidR="009F4393" w:rsidRPr="0021502C" w:rsidRDefault="00A00D29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shd w:val="clear" w:color="auto" w:fill="auto"/>
          </w:tcPr>
          <w:p w14:paraId="2D9C0EEA" w14:textId="77777777" w:rsidR="009F4393" w:rsidRPr="0021502C" w:rsidRDefault="009F4393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6F4E1AD" w14:textId="591E32AF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F4393"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4393" w:rsidRPr="0021502C" w14:paraId="3999A016" w14:textId="77777777" w:rsidTr="000A6584">
        <w:tc>
          <w:tcPr>
            <w:tcW w:w="5364" w:type="dxa"/>
            <w:shd w:val="clear" w:color="auto" w:fill="auto"/>
          </w:tcPr>
          <w:p w14:paraId="2A4D59BD" w14:textId="77777777" w:rsidR="009F4393" w:rsidRPr="0021502C" w:rsidRDefault="009F4393" w:rsidP="0021502C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7478737C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45" w:type="dxa"/>
            <w:shd w:val="clear" w:color="auto" w:fill="auto"/>
          </w:tcPr>
          <w:p w14:paraId="4BF3555B" w14:textId="1CDA4946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C2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511E60E5" w14:textId="77777777" w:rsidR="009F4393" w:rsidRPr="0021502C" w:rsidRDefault="009F4393" w:rsidP="0021502C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5780D0E" w14:textId="2EBBA0A3" w:rsidR="009F4393" w:rsidRPr="0021502C" w:rsidRDefault="00D94F60" w:rsidP="0021502C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7C2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F4393" w:rsidRPr="0021502C" w14:paraId="0FD119E3" w14:textId="77777777" w:rsidTr="000A6584">
        <w:tc>
          <w:tcPr>
            <w:tcW w:w="5364" w:type="dxa"/>
            <w:shd w:val="clear" w:color="auto" w:fill="auto"/>
          </w:tcPr>
          <w:p w14:paraId="559F4934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930" w:type="dxa"/>
            <w:shd w:val="clear" w:color="auto" w:fill="auto"/>
          </w:tcPr>
          <w:p w14:paraId="5AC8283B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77" w:type="dxa"/>
            <w:gridSpan w:val="4"/>
            <w:shd w:val="clear" w:color="auto" w:fill="auto"/>
          </w:tcPr>
          <w:p w14:paraId="4BBC3F31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150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F4393" w:rsidRPr="0021502C" w14:paraId="28E3D713" w14:textId="77777777" w:rsidTr="000A6584">
        <w:tc>
          <w:tcPr>
            <w:tcW w:w="5364" w:type="dxa"/>
            <w:shd w:val="clear" w:color="auto" w:fill="auto"/>
          </w:tcPr>
          <w:p w14:paraId="63DAE032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บุคคลหรือกิจการที่เกี่ยวข้อง</w:t>
            </w:r>
          </w:p>
        </w:tc>
        <w:tc>
          <w:tcPr>
            <w:tcW w:w="930" w:type="dxa"/>
            <w:shd w:val="clear" w:color="auto" w:fill="auto"/>
          </w:tcPr>
          <w:p w14:paraId="5ED7C9FC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76CB100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CF086B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482CC4A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F4393" w:rsidRPr="0021502C" w14:paraId="3E8227B9" w14:textId="77777777" w:rsidTr="000A6584">
        <w:tc>
          <w:tcPr>
            <w:tcW w:w="5364" w:type="dxa"/>
            <w:shd w:val="clear" w:color="auto" w:fill="auto"/>
          </w:tcPr>
          <w:p w14:paraId="47BEC37A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7C5DF569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0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3B9CB209" w14:textId="4A6C793F" w:rsidR="009F4393" w:rsidRPr="0021502C" w:rsidRDefault="000D66DD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406,592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66C489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28E7743" w14:textId="1D56081D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402,240</w:t>
            </w:r>
          </w:p>
        </w:tc>
      </w:tr>
      <w:tr w:rsidR="009F4393" w:rsidRPr="00422193" w14:paraId="2A010559" w14:textId="77777777" w:rsidTr="000A6584">
        <w:tc>
          <w:tcPr>
            <w:tcW w:w="5364" w:type="dxa"/>
            <w:shd w:val="clear" w:color="auto" w:fill="auto"/>
          </w:tcPr>
          <w:p w14:paraId="223AAAA4" w14:textId="77777777" w:rsidR="009F4393" w:rsidRPr="0021502C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3FB12587" w14:textId="621B062F" w:rsidR="009F4393" w:rsidRPr="0021502C" w:rsidRDefault="003F4BBE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F97E9E" w14:textId="1A68ED8E" w:rsidR="009F4393" w:rsidRPr="0021502C" w:rsidRDefault="000D66DD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406,592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7B2D51" w14:textId="77777777" w:rsidR="009F4393" w:rsidRPr="0021502C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665EC" w14:textId="031DAEBA" w:rsidR="009F4393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52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402,240</w:t>
            </w:r>
          </w:p>
        </w:tc>
      </w:tr>
      <w:tr w:rsidR="009F4393" w:rsidRPr="00515333" w14:paraId="68503D7F" w14:textId="77777777" w:rsidTr="000A6584">
        <w:tc>
          <w:tcPr>
            <w:tcW w:w="5364" w:type="dxa"/>
            <w:shd w:val="clear" w:color="auto" w:fill="auto"/>
          </w:tcPr>
          <w:p w14:paraId="7FCC0102" w14:textId="20E29804" w:rsidR="009F4393" w:rsidRPr="00515333" w:rsidRDefault="009F4393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0" w:type="dxa"/>
            <w:shd w:val="clear" w:color="auto" w:fill="auto"/>
          </w:tcPr>
          <w:p w14:paraId="504FA31C" w14:textId="77777777" w:rsidR="009F4393" w:rsidRPr="00515333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A314CE7" w14:textId="77777777" w:rsidR="009F4393" w:rsidRPr="00515333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600AB0" w14:textId="77777777" w:rsidR="009F4393" w:rsidRPr="00515333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2F86FACC" w14:textId="77777777" w:rsidR="009F4393" w:rsidRPr="00515333" w:rsidRDefault="009F4393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1502C" w:rsidRPr="00422193" w14:paraId="4B78B1F6" w14:textId="77777777" w:rsidTr="000A6584">
        <w:tc>
          <w:tcPr>
            <w:tcW w:w="5364" w:type="dxa"/>
            <w:shd w:val="clear" w:color="auto" w:fill="auto"/>
          </w:tcPr>
          <w:p w14:paraId="6798B587" w14:textId="7370CE5F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บุคคลหรือกิจการที่ไม่เกี่ยวข้องกัน  </w:t>
            </w:r>
          </w:p>
        </w:tc>
        <w:tc>
          <w:tcPr>
            <w:tcW w:w="930" w:type="dxa"/>
            <w:shd w:val="clear" w:color="auto" w:fill="auto"/>
          </w:tcPr>
          <w:p w14:paraId="6878E863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017810D6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A804F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57895B19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2C" w:rsidRPr="00422193" w14:paraId="7EC3E3FE" w14:textId="77777777" w:rsidTr="000A6584">
        <w:tc>
          <w:tcPr>
            <w:tcW w:w="5364" w:type="dxa"/>
            <w:shd w:val="clear" w:color="auto" w:fill="auto"/>
          </w:tcPr>
          <w:p w14:paraId="695425B9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30" w:type="dxa"/>
            <w:shd w:val="clear" w:color="auto" w:fill="auto"/>
          </w:tcPr>
          <w:p w14:paraId="5C381C52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2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6FA36821" w14:textId="113CD6AE" w:rsidR="0021502C" w:rsidRPr="0021502C" w:rsidRDefault="000D66DD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999,323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DE9ADE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78E8319A" w14:textId="6878E7DB" w:rsidR="0021502C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1,202,827</w:t>
            </w:r>
          </w:p>
        </w:tc>
      </w:tr>
      <w:tr w:rsidR="0021502C" w:rsidRPr="00422193" w14:paraId="08BC851B" w14:textId="77777777" w:rsidTr="000A6584">
        <w:tc>
          <w:tcPr>
            <w:tcW w:w="5364" w:type="dxa"/>
            <w:shd w:val="clear" w:color="auto" w:fill="auto"/>
          </w:tcPr>
          <w:p w14:paraId="3C0E7BA3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30" w:type="dxa"/>
            <w:shd w:val="clear" w:color="auto" w:fill="auto"/>
          </w:tcPr>
          <w:p w14:paraId="12A9F981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14:paraId="1DD582D0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3081AD7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14:paraId="08FA6334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1502C" w:rsidRPr="00422193" w14:paraId="7E727EDC" w14:textId="77777777" w:rsidTr="000A6584">
        <w:tc>
          <w:tcPr>
            <w:tcW w:w="5364" w:type="dxa"/>
            <w:shd w:val="clear" w:color="auto" w:fill="auto"/>
          </w:tcPr>
          <w:p w14:paraId="434B0DA9" w14:textId="41594F3A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21502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B5291A">
              <w:rPr>
                <w:rFonts w:asciiTheme="majorBidi" w:hAnsiTheme="majorBidi" w:cstheme="majorBidi"/>
                <w:sz w:val="30"/>
                <w:szCs w:val="30"/>
              </w:rPr>
              <w:t xml:space="preserve">90 </w:t>
            </w:r>
            <w:r w:rsidR="00B5291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30" w:type="dxa"/>
            <w:shd w:val="clear" w:color="auto" w:fill="auto"/>
          </w:tcPr>
          <w:p w14:paraId="3157F6B8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16A0C105" w14:textId="50C84F69" w:rsidR="0021502C" w:rsidRPr="0021502C" w:rsidRDefault="000D66DD" w:rsidP="008B5AB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70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0368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199DEE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1CC8761" w14:textId="3AF201EB" w:rsidR="0021502C" w:rsidRPr="0021502C" w:rsidRDefault="00B5291A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1,426</w:t>
            </w:r>
          </w:p>
        </w:tc>
      </w:tr>
      <w:tr w:rsidR="0021502C" w:rsidRPr="00422193" w14:paraId="5E3DD989" w14:textId="77777777" w:rsidTr="000A6584">
        <w:tc>
          <w:tcPr>
            <w:tcW w:w="5364" w:type="dxa"/>
            <w:shd w:val="clear" w:color="auto" w:fill="auto"/>
          </w:tcPr>
          <w:p w14:paraId="0979A9F9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dxa"/>
            <w:shd w:val="clear" w:color="auto" w:fill="auto"/>
          </w:tcPr>
          <w:p w14:paraId="1B7A663D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0EF27" w14:textId="73010094" w:rsidR="0021502C" w:rsidRPr="0021502C" w:rsidRDefault="000D66DD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999,83</w:t>
            </w:r>
            <w:r w:rsidR="000368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37F76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DB8F8" w14:textId="75A0EF08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52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204,253</w:t>
            </w:r>
          </w:p>
        </w:tc>
      </w:tr>
      <w:tr w:rsidR="0021502C" w:rsidRPr="00515333" w14:paraId="7722ADCA" w14:textId="77777777" w:rsidTr="000A6584">
        <w:tc>
          <w:tcPr>
            <w:tcW w:w="5364" w:type="dxa"/>
            <w:shd w:val="clear" w:color="auto" w:fill="auto"/>
          </w:tcPr>
          <w:p w14:paraId="05CF35A3" w14:textId="77777777" w:rsidR="0021502C" w:rsidRPr="00515333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auto"/>
          </w:tcPr>
          <w:p w14:paraId="79497206" w14:textId="77777777" w:rsidR="0021502C" w:rsidRPr="00515333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14:paraId="11A838C8" w14:textId="77777777" w:rsidR="0021502C" w:rsidRPr="00515333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D971A02" w14:textId="77777777" w:rsidR="0021502C" w:rsidRPr="00515333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14:paraId="28CDB843" w14:textId="77777777" w:rsidR="0021502C" w:rsidRPr="00515333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138"/>
              </w:tabs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21502C" w:rsidRPr="00422193" w14:paraId="30B459D2" w14:textId="77777777" w:rsidTr="000A6584">
        <w:tc>
          <w:tcPr>
            <w:tcW w:w="5364" w:type="dxa"/>
            <w:shd w:val="clear" w:color="auto" w:fill="auto"/>
          </w:tcPr>
          <w:p w14:paraId="08721B38" w14:textId="77777777" w:rsidR="0021502C" w:rsidRPr="0021502C" w:rsidRDefault="0021502C" w:rsidP="00215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0" w:type="dxa"/>
            <w:shd w:val="clear" w:color="auto" w:fill="auto"/>
          </w:tcPr>
          <w:p w14:paraId="1C8AD823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432"/>
                <w:tab w:val="decimal" w:pos="97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14:paraId="15927150" w14:textId="372E6353" w:rsidR="0021502C" w:rsidRPr="0021502C" w:rsidRDefault="000D66DD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1,406,43</w:t>
            </w:r>
            <w:r w:rsidR="000368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11BF30" w14:textId="77777777" w:rsidR="0021502C" w:rsidRPr="0021502C" w:rsidRDefault="0021502C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79E065F5" w14:textId="5748458A" w:rsidR="0021502C" w:rsidRPr="0021502C" w:rsidRDefault="00D94F60" w:rsidP="0021502C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1502C" w:rsidRPr="002150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B5291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606,493</w:t>
            </w:r>
          </w:p>
        </w:tc>
      </w:tr>
    </w:tbl>
    <w:p w14:paraId="7C36690D" w14:textId="77777777" w:rsidR="00F410F6" w:rsidRPr="00FF4314" w:rsidRDefault="00F410F6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827F459" w14:textId="4FDA13CC" w:rsidR="006526C5" w:rsidRPr="00B5291A" w:rsidRDefault="006526C5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B5291A" w:rsidRPr="00B5291A">
        <w:rPr>
          <w:rFonts w:asciiTheme="majorBidi" w:hAnsiTheme="majorBidi" w:cstheme="majorBidi"/>
          <w:sz w:val="30"/>
          <w:szCs w:val="30"/>
        </w:rPr>
        <w:t>3</w:t>
      </w:r>
      <w:r w:rsidR="0082287F">
        <w:rPr>
          <w:rFonts w:asciiTheme="majorBidi" w:hAnsiTheme="majorBidi" w:cstheme="majorBidi"/>
          <w:sz w:val="30"/>
          <w:szCs w:val="30"/>
        </w:rPr>
        <w:t xml:space="preserve">0 </w:t>
      </w:r>
      <w:r w:rsidR="00A00D29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82287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291A" w:rsidRPr="00B5291A">
        <w:rPr>
          <w:rFonts w:asciiTheme="majorBidi" w:hAnsiTheme="majorBidi" w:cstheme="majorBidi"/>
          <w:sz w:val="30"/>
          <w:szCs w:val="30"/>
        </w:rPr>
        <w:t>2565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94F60" w:rsidRPr="00B5291A">
        <w:rPr>
          <w:rFonts w:asciiTheme="majorBidi" w:hAnsiTheme="majorBidi" w:cstheme="majorBidi"/>
          <w:sz w:val="30"/>
          <w:szCs w:val="30"/>
        </w:rPr>
        <w:t>31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94F60" w:rsidRPr="00B5291A">
        <w:rPr>
          <w:rFonts w:asciiTheme="majorBidi" w:hAnsiTheme="majorBidi" w:cstheme="majorBidi"/>
          <w:sz w:val="30"/>
          <w:szCs w:val="30"/>
        </w:rPr>
        <w:t>256</w:t>
      </w:r>
      <w:r w:rsidR="00B5291A" w:rsidRPr="00B5291A">
        <w:rPr>
          <w:rFonts w:asciiTheme="majorBidi" w:hAnsiTheme="majorBidi" w:cstheme="majorBidi"/>
          <w:sz w:val="30"/>
          <w:szCs w:val="30"/>
        </w:rPr>
        <w:t>4</w:t>
      </w:r>
      <w:r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Pr="00B5291A">
        <w:rPr>
          <w:rFonts w:asciiTheme="majorBidi" w:hAnsiTheme="majorBidi" w:cstheme="majorBidi" w:hint="cs"/>
          <w:sz w:val="30"/>
          <w:szCs w:val="30"/>
          <w:cs/>
        </w:rPr>
        <w:t>บริษัทไม่มีผลขาดทุนจากการด้อยค่าของลูกหนี้การค้า</w:t>
      </w:r>
    </w:p>
    <w:p w14:paraId="2895500B" w14:textId="168E3534" w:rsidR="00B5291A" w:rsidRPr="00FF4314" w:rsidRDefault="00B529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2"/>
          <w:szCs w:val="12"/>
          <w:cs/>
        </w:rPr>
      </w:pPr>
    </w:p>
    <w:p w14:paraId="3105F6E7" w14:textId="31125D62" w:rsidR="006E4B1C" w:rsidRPr="00B5291A" w:rsidRDefault="006E4B1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5291A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สัญญาขายลดลูกหนี้</w:t>
      </w:r>
    </w:p>
    <w:p w14:paraId="2A4E36AF" w14:textId="1594A820" w:rsidR="006E4B1C" w:rsidRPr="00FF4314" w:rsidRDefault="006E4B1C" w:rsidP="00D738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3975E28" w14:textId="62AAB964" w:rsidR="00AD05E4" w:rsidRDefault="003F4BBE" w:rsidP="00F410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B5291A" w:rsidRPr="00B5291A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9E0F6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B5291A" w:rsidRPr="00B5291A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82287F">
        <w:rPr>
          <w:rFonts w:asciiTheme="majorBidi" w:hAnsiTheme="majorBidi" w:cstheme="majorBidi"/>
          <w:sz w:val="30"/>
          <w:szCs w:val="30"/>
        </w:rPr>
        <w:t xml:space="preserve">30 </w:t>
      </w:r>
      <w:r w:rsidR="009E0F64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B5291A" w:rsidRPr="00B5291A">
        <w:rPr>
          <w:rFonts w:asciiTheme="majorBidi" w:hAnsiTheme="majorBidi" w:cstheme="majorBidi"/>
          <w:sz w:val="30"/>
          <w:szCs w:val="30"/>
        </w:rPr>
        <w:t xml:space="preserve">2565 </w:t>
      </w:r>
      <w:r w:rsidR="00B5291A" w:rsidRPr="00B5291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912D9A" w:rsidRPr="00B5291A">
        <w:rPr>
          <w:rFonts w:asciiTheme="majorBidi" w:hAnsiTheme="majorBidi" w:cstheme="majorBidi" w:hint="cs"/>
          <w:sz w:val="30"/>
          <w:szCs w:val="30"/>
          <w:cs/>
        </w:rPr>
        <w:t>ได้โอนสิทธิเรียกร้องที่จะได้รับชำระหนี้จากลูกหนี้จำนวนเงิน</w:t>
      </w:r>
      <w:r w:rsidR="0082287F">
        <w:rPr>
          <w:rFonts w:asciiTheme="majorBidi" w:hAnsiTheme="majorBidi" w:cstheme="majorBidi"/>
          <w:sz w:val="30"/>
          <w:szCs w:val="30"/>
        </w:rPr>
        <w:t xml:space="preserve"> </w:t>
      </w:r>
      <w:r w:rsidR="000D66DD">
        <w:rPr>
          <w:rFonts w:asciiTheme="majorBidi" w:hAnsiTheme="majorBidi" w:cstheme="majorBidi"/>
          <w:sz w:val="30"/>
          <w:szCs w:val="30"/>
        </w:rPr>
        <w:t>1,435.84</w:t>
      </w:r>
      <w:r w:rsidR="0082287F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B5291A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B5291A">
        <w:rPr>
          <w:rFonts w:asciiTheme="majorBidi" w:hAnsiTheme="majorBidi" w:cstheme="majorBidi" w:hint="cs"/>
          <w:sz w:val="30"/>
          <w:szCs w:val="30"/>
          <w:cs/>
        </w:rPr>
        <w:t>ล้านบ</w:t>
      </w:r>
      <w:r w:rsidR="00912D9A" w:rsidRPr="00A345D5">
        <w:rPr>
          <w:rFonts w:asciiTheme="majorBidi" w:hAnsiTheme="majorBidi" w:cstheme="majorBidi" w:hint="cs"/>
          <w:sz w:val="30"/>
          <w:szCs w:val="30"/>
          <w:cs/>
        </w:rPr>
        <w:t>าท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912D9A"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94F60" w:rsidRPr="00D94F6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5291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912D9A"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5291A">
        <w:rPr>
          <w:rFonts w:asciiTheme="majorBidi" w:hAnsiTheme="majorBidi" w:cstheme="majorBidi"/>
          <w:i/>
          <w:iCs/>
          <w:sz w:val="30"/>
          <w:szCs w:val="30"/>
        </w:rPr>
        <w:t xml:space="preserve">1,128.48 </w:t>
      </w:r>
      <w:r w:rsidR="00B5291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912D9A"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ให้แก่สถาบันการเงินแห่งหนึ่งตามสัญญาขายลดลูกหนี้</w:t>
      </w:r>
      <w:r w:rsidR="005D7FE5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โดยบริษัทได้รับเงินจากสถาบันการเงิน </w:t>
      </w:r>
      <w:r w:rsidR="000D66DD">
        <w:rPr>
          <w:rFonts w:asciiTheme="majorBidi" w:hAnsiTheme="majorBidi" w:cstheme="majorBidi"/>
          <w:sz w:val="30"/>
          <w:szCs w:val="30"/>
        </w:rPr>
        <w:t>1,426.64</w:t>
      </w:r>
      <w:r w:rsidR="00912D9A" w:rsidRPr="00A345D5">
        <w:rPr>
          <w:rFonts w:asciiTheme="majorBidi" w:hAnsiTheme="majorBidi" w:cstheme="majorBidi"/>
          <w:sz w:val="30"/>
          <w:szCs w:val="30"/>
        </w:rPr>
        <w:t xml:space="preserve"> </w:t>
      </w:r>
      <w:r w:rsidR="00912D9A" w:rsidRPr="00A345D5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D94F60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D94F60">
        <w:rPr>
          <w:rFonts w:asciiTheme="majorBidi" w:hAnsiTheme="majorBidi" w:cstheme="majorBidi"/>
          <w:i/>
          <w:iCs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583F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>
        <w:rPr>
          <w:rFonts w:asciiTheme="majorBidi" w:hAnsiTheme="majorBidi" w:cstheme="majorBidi"/>
          <w:i/>
          <w:iCs/>
          <w:sz w:val="30"/>
          <w:szCs w:val="30"/>
        </w:rPr>
        <w:t xml:space="preserve">1,125.23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83FA2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 xml:space="preserve"> ทั้งนี้ การโอนสิทธิดังกล่าวหาก</w:t>
      </w:r>
      <w:r w:rsidR="00AD05E4">
        <w:rPr>
          <w:rFonts w:asciiTheme="majorBidi" w:hAnsiTheme="majorBidi" w:cstheme="majorBidi" w:hint="cs"/>
          <w:sz w:val="30"/>
          <w:szCs w:val="30"/>
          <w:cs/>
        </w:rPr>
        <w:t>สถาบันการเงินซึ่งเป็น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ผู้รับโอนไม่สามารถเรียกเก็บหนี้จากลูกหนี้ที่บร</w:t>
      </w:r>
      <w:r w:rsidR="007621D6">
        <w:rPr>
          <w:rFonts w:asciiTheme="majorBidi" w:hAnsiTheme="majorBidi" w:cstheme="majorBidi" w:hint="cs"/>
          <w:sz w:val="30"/>
          <w:szCs w:val="30"/>
          <w:cs/>
        </w:rPr>
        <w:t>ิ</w:t>
      </w:r>
      <w:r w:rsidR="00912D9A" w:rsidRPr="00583FA2">
        <w:rPr>
          <w:rFonts w:asciiTheme="majorBidi" w:hAnsiTheme="majorBidi" w:cstheme="majorBidi" w:hint="cs"/>
          <w:sz w:val="30"/>
          <w:szCs w:val="30"/>
          <w:cs/>
        </w:rPr>
        <w:t>ษัทโอนสิทธิได้</w:t>
      </w:r>
      <w:r w:rsidR="00AD05E4">
        <w:rPr>
          <w:rFonts w:asciiTheme="majorBidi" w:hAnsiTheme="majorBidi" w:cstheme="majorBidi" w:hint="cs"/>
          <w:sz w:val="30"/>
          <w:szCs w:val="30"/>
          <w:cs/>
        </w:rPr>
        <w:t>สถาบันการเงินดังกล่าว</w:t>
      </w:r>
      <w:r w:rsidR="00FA472A" w:rsidRPr="00583FA2">
        <w:rPr>
          <w:rFonts w:asciiTheme="majorBidi" w:hAnsiTheme="majorBidi" w:cstheme="majorBidi" w:hint="cs"/>
          <w:sz w:val="30"/>
          <w:szCs w:val="30"/>
          <w:cs/>
        </w:rPr>
        <w:t>ก็ไม่สามารถเรียกเก็บหนี้จากบริษัทได้อีกในภายหลัง</w:t>
      </w:r>
    </w:p>
    <w:p w14:paraId="1D557E53" w14:textId="689BC1B0" w:rsidR="00096CAA" w:rsidRDefault="00D72DE7" w:rsidP="00F446D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72DE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เงินกู้ยืมระยะสั้นจากสถาบันการเงิน</w:t>
      </w:r>
    </w:p>
    <w:p w14:paraId="73DC0367" w14:textId="77777777" w:rsidR="00C978FE" w:rsidRPr="006F159D" w:rsidRDefault="00C978FE" w:rsidP="00C9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1" w:type="dxa"/>
        <w:tblInd w:w="450" w:type="dxa"/>
        <w:tblLook w:val="0000" w:firstRow="0" w:lastRow="0" w:firstColumn="0" w:lastColumn="0" w:noHBand="0" w:noVBand="0"/>
      </w:tblPr>
      <w:tblGrid>
        <w:gridCol w:w="6300"/>
        <w:gridCol w:w="1347"/>
        <w:gridCol w:w="270"/>
        <w:gridCol w:w="1284"/>
      </w:tblGrid>
      <w:tr w:rsidR="0082287F" w:rsidRPr="00422193" w14:paraId="47EB6CB6" w14:textId="77777777" w:rsidTr="001C187C">
        <w:tc>
          <w:tcPr>
            <w:tcW w:w="6300" w:type="dxa"/>
          </w:tcPr>
          <w:p w14:paraId="5A7B6AAC" w14:textId="77777777" w:rsidR="0082287F" w:rsidRPr="00DE07C8" w:rsidRDefault="0082287F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7243193C" w14:textId="3570EC09" w:rsidR="0082287F" w:rsidRPr="00FF5AEA" w:rsidRDefault="009E0F64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32C0CDC" w14:textId="77777777" w:rsidR="0082287F" w:rsidRPr="00FF5AEA" w:rsidRDefault="0082287F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1BF6035B" w14:textId="3AE7DBF4" w:rsidR="0082287F" w:rsidRPr="00FF5AEA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F5AE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2287F" w:rsidRPr="00422193" w14:paraId="4518C8ED" w14:textId="77777777" w:rsidTr="001C187C">
        <w:tc>
          <w:tcPr>
            <w:tcW w:w="6300" w:type="dxa"/>
          </w:tcPr>
          <w:p w14:paraId="2DB653DE" w14:textId="77777777" w:rsidR="0082287F" w:rsidRDefault="0082287F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</w:tcPr>
          <w:p w14:paraId="3AFCF50C" w14:textId="20ED3F26" w:rsidR="0082287F" w:rsidRPr="00FF5AEA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51997D" w14:textId="77777777" w:rsidR="0082287F" w:rsidRPr="00FF5AEA" w:rsidRDefault="0082287F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767A18DD" w14:textId="31F1DCC6" w:rsidR="0082287F" w:rsidRPr="00FF5AEA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2287F" w:rsidRPr="00F17C44" w14:paraId="24E81071" w14:textId="77777777" w:rsidTr="001C187C">
        <w:tc>
          <w:tcPr>
            <w:tcW w:w="6300" w:type="dxa"/>
          </w:tcPr>
          <w:p w14:paraId="62E102A3" w14:textId="77777777" w:rsidR="0082287F" w:rsidRPr="00A345D5" w:rsidRDefault="0082287F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1" w:type="dxa"/>
            <w:gridSpan w:val="3"/>
          </w:tcPr>
          <w:p w14:paraId="43DA331F" w14:textId="77777777" w:rsidR="0082287F" w:rsidRPr="00F17C44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7C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287F" w:rsidRPr="00F17C44" w14:paraId="21432AB4" w14:textId="77777777" w:rsidTr="001C187C">
        <w:tc>
          <w:tcPr>
            <w:tcW w:w="6300" w:type="dxa"/>
          </w:tcPr>
          <w:p w14:paraId="12075C32" w14:textId="50ABB69A" w:rsidR="0082287F" w:rsidRPr="008B589C" w:rsidRDefault="0082287F" w:rsidP="0082287F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347" w:type="dxa"/>
          </w:tcPr>
          <w:p w14:paraId="2CA5208B" w14:textId="77777777" w:rsidR="0082287F" w:rsidRPr="00F17C44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E3F0C" w14:textId="77777777" w:rsidR="0082287F" w:rsidRPr="00F17C44" w:rsidRDefault="0082287F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A25A54C" w14:textId="77777777" w:rsidR="0082287F" w:rsidRPr="00F17C44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287F" w:rsidRPr="00F17C44" w14:paraId="2EF1A22B" w14:textId="77777777" w:rsidTr="001C187C">
        <w:tc>
          <w:tcPr>
            <w:tcW w:w="6300" w:type="dxa"/>
          </w:tcPr>
          <w:p w14:paraId="1DDD9E34" w14:textId="77777777" w:rsidR="0082287F" w:rsidRPr="008B589C" w:rsidRDefault="0082287F" w:rsidP="009F4393">
            <w:pPr>
              <w:spacing w:line="240" w:lineRule="auto"/>
              <w:ind w:right="389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58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347" w:type="dxa"/>
          </w:tcPr>
          <w:p w14:paraId="6F2CB8B7" w14:textId="77777777" w:rsidR="0082287F" w:rsidRPr="00F17C44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72E0E" w14:textId="77777777" w:rsidR="0082287F" w:rsidRPr="00F17C44" w:rsidRDefault="0082287F" w:rsidP="009F4393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4" w:type="dxa"/>
          </w:tcPr>
          <w:p w14:paraId="0B6EA662" w14:textId="77777777" w:rsidR="0082287F" w:rsidRPr="00F17C44" w:rsidRDefault="0082287F" w:rsidP="009F4393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287F" w:rsidRPr="00F17C44" w14:paraId="63903476" w14:textId="77777777" w:rsidTr="001C187C">
        <w:trPr>
          <w:cantSplit/>
        </w:trPr>
        <w:tc>
          <w:tcPr>
            <w:tcW w:w="6300" w:type="dxa"/>
          </w:tcPr>
          <w:p w14:paraId="06E717AD" w14:textId="77777777" w:rsidR="0082287F" w:rsidRPr="00096CAA" w:rsidRDefault="0082287F" w:rsidP="009F4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96CA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14:paraId="6666F8A3" w14:textId="4B2595C9" w:rsidR="0082287F" w:rsidRPr="002B1215" w:rsidRDefault="000D66DD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979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725,000</w:t>
            </w:r>
          </w:p>
        </w:tc>
        <w:tc>
          <w:tcPr>
            <w:tcW w:w="270" w:type="dxa"/>
          </w:tcPr>
          <w:p w14:paraId="175D8199" w14:textId="77777777" w:rsidR="0082287F" w:rsidRPr="00656B08" w:rsidRDefault="0082287F" w:rsidP="009F4393">
            <w:pPr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14:paraId="79419223" w14:textId="3D4A7CD5" w:rsidR="0082287F" w:rsidRPr="00656B08" w:rsidRDefault="0082287F" w:rsidP="009F4393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1068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888</w:t>
            </w:r>
            <w:r w:rsidRPr="00656B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94F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0922E8D7" w14:textId="77777777" w:rsidR="0044478C" w:rsidRPr="006F159D" w:rsidRDefault="0044478C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D371FF9" w14:textId="64115CD3" w:rsidR="000C4AA8" w:rsidRPr="006F159D" w:rsidRDefault="000C4AA8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6D28C9D" w14:textId="77777777" w:rsidR="000C4AA8" w:rsidRPr="006F159D" w:rsidRDefault="000C4AA8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05B96AC" w14:textId="6B9040B8" w:rsidR="00B57B3A" w:rsidRPr="006F159D" w:rsidRDefault="000C4AA8" w:rsidP="00FA4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B5291A" w:rsidRPr="006F159D">
        <w:rPr>
          <w:rFonts w:ascii="Angsana New" w:hAnsi="Angsana New"/>
          <w:spacing w:val="-2"/>
          <w:sz w:val="30"/>
          <w:szCs w:val="30"/>
        </w:rPr>
        <w:t>3</w:t>
      </w:r>
      <w:r w:rsidR="0082287F">
        <w:rPr>
          <w:rFonts w:ascii="Angsana New" w:hAnsi="Angsana New"/>
          <w:spacing w:val="-2"/>
          <w:sz w:val="30"/>
          <w:szCs w:val="30"/>
        </w:rPr>
        <w:t xml:space="preserve">0 </w:t>
      </w:r>
      <w:r w:rsidR="009E0F64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="0082287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5291A" w:rsidRPr="006F159D">
        <w:rPr>
          <w:rFonts w:ascii="Angsana New" w:hAnsi="Angsana New"/>
          <w:spacing w:val="-2"/>
          <w:sz w:val="30"/>
          <w:szCs w:val="30"/>
        </w:rPr>
        <w:t>2565</w:t>
      </w:r>
      <w:r w:rsidR="00F17C44" w:rsidRPr="006F159D">
        <w:rPr>
          <w:rFonts w:ascii="Angsana New" w:hAnsi="Angsana New"/>
          <w:spacing w:val="-2"/>
          <w:sz w:val="30"/>
          <w:szCs w:val="30"/>
        </w:rPr>
        <w:t xml:space="preserve"> </w:t>
      </w:r>
      <w:r w:rsidR="00FA69F2" w:rsidRPr="006F159D">
        <w:rPr>
          <w:rFonts w:asciiTheme="majorBidi" w:hAnsiTheme="majorBidi" w:cstheme="majorBidi"/>
          <w:spacing w:val="-2"/>
          <w:sz w:val="30"/>
          <w:szCs w:val="30"/>
          <w:cs/>
        </w:rPr>
        <w:t>เงินกู้ยืมระยะสั้นจากสถาบันการเงิน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จำนวน</w:t>
      </w:r>
      <w:r w:rsidR="00656B08"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4D21">
        <w:rPr>
          <w:rFonts w:asciiTheme="majorBidi" w:hAnsiTheme="majorBidi" w:cstheme="majorBidi"/>
          <w:spacing w:val="-2"/>
          <w:sz w:val="30"/>
          <w:szCs w:val="30"/>
        </w:rPr>
        <w:t>725</w:t>
      </w:r>
      <w:r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>ล้าน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>บาทมีกำหนดชำระคืน</w:t>
      </w:r>
      <w:r w:rsidR="00C82358"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>เมื่อทวงถาม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E6074" w:rsidRPr="006F159D">
        <w:rPr>
          <w:rFonts w:asciiTheme="majorBidi" w:hAnsiTheme="majorBidi" w:cstheme="majorBidi"/>
          <w:spacing w:val="-2"/>
          <w:sz w:val="30"/>
          <w:szCs w:val="30"/>
        </w:rPr>
        <w:br/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>ซึ่งเงินกู้ยืมดังกล่าวมีดอกเบี้ยในอัตราร้อยล</w:t>
      </w:r>
      <w:r w:rsidR="00656B08" w:rsidRPr="006F159D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0D66DD">
        <w:rPr>
          <w:rFonts w:asciiTheme="majorBidi" w:hAnsiTheme="majorBidi" w:cstheme="majorBidi"/>
          <w:spacing w:val="-2"/>
          <w:sz w:val="30"/>
          <w:szCs w:val="30"/>
        </w:rPr>
        <w:t>1.08</w:t>
      </w:r>
      <w:r w:rsidR="00367B7E"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4D21">
        <w:rPr>
          <w:rFonts w:asciiTheme="majorBidi" w:hAnsiTheme="majorBidi" w:cstheme="majorBidi"/>
          <w:spacing w:val="-2"/>
          <w:sz w:val="30"/>
          <w:szCs w:val="30"/>
        </w:rPr>
        <w:t xml:space="preserve">- </w:t>
      </w:r>
      <w:r w:rsidR="000D66DD">
        <w:rPr>
          <w:rFonts w:asciiTheme="majorBidi" w:hAnsiTheme="majorBidi" w:cstheme="majorBidi"/>
          <w:spacing w:val="-2"/>
          <w:sz w:val="30"/>
          <w:szCs w:val="30"/>
        </w:rPr>
        <w:t>1.65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58DE" w:rsidRPr="006F159D">
        <w:rPr>
          <w:rFonts w:asciiTheme="majorBidi" w:hAnsiTheme="majorBidi" w:cstheme="majorBidi"/>
          <w:spacing w:val="-2"/>
          <w:sz w:val="30"/>
          <w:szCs w:val="30"/>
          <w:cs/>
        </w:rPr>
        <w:t>ต่อปี</w:t>
      </w:r>
      <w:r w:rsidRPr="006F159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5291A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4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656B08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6F159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อัตราร้อยละ</w:t>
      </w:r>
      <w:r w:rsidR="00656B08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656B08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D94F60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>08</w:t>
      </w:r>
      <w:r w:rsidR="007C0405" w:rsidRPr="006F159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7C0405" w:rsidRPr="006F159D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ต่อปี</w:t>
      </w:r>
      <w:r w:rsidRPr="006F159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</w:p>
    <w:p w14:paraId="67364BD2" w14:textId="77777777" w:rsidR="00AD05E4" w:rsidRPr="006F159D" w:rsidRDefault="00AD05E4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6D3FCB" w14:textId="0964484C" w:rsidR="008C3D67" w:rsidRPr="006F159D" w:rsidRDefault="008C3D67" w:rsidP="00F17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159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วงเงินสินเชื่อที่ยังไม่ได้เบิกใช้</w:t>
      </w:r>
    </w:p>
    <w:p w14:paraId="0434FC9B" w14:textId="77777777" w:rsidR="00875C81" w:rsidRPr="006F159D" w:rsidRDefault="00875C81" w:rsidP="00F17C44">
      <w:pPr>
        <w:pStyle w:val="FSBlank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CB8013" w14:textId="2A12158A" w:rsidR="006E5CA4" w:rsidRPr="006F159D" w:rsidRDefault="00875C81" w:rsidP="006E5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 xml:space="preserve">ณ วันที่ </w:t>
      </w:r>
      <w:r w:rsidR="00B5291A" w:rsidRPr="006F159D">
        <w:rPr>
          <w:rFonts w:ascii="Angsana New" w:hAnsi="Angsana New"/>
          <w:spacing w:val="-2"/>
          <w:sz w:val="30"/>
          <w:szCs w:val="30"/>
        </w:rPr>
        <w:t>3</w:t>
      </w:r>
      <w:r w:rsidR="0082287F">
        <w:rPr>
          <w:rFonts w:ascii="Angsana New" w:hAnsi="Angsana New"/>
          <w:spacing w:val="-2"/>
          <w:sz w:val="30"/>
          <w:szCs w:val="30"/>
        </w:rPr>
        <w:t xml:space="preserve">0 </w:t>
      </w:r>
      <w:r w:rsidR="009E0F64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="00B5291A" w:rsidRPr="006F159D">
        <w:rPr>
          <w:rFonts w:ascii="Angsana New" w:hAnsi="Angsana New"/>
          <w:spacing w:val="-2"/>
          <w:sz w:val="30"/>
          <w:szCs w:val="30"/>
        </w:rPr>
        <w:t>2565</w:t>
      </w:r>
      <w:r w:rsidR="00F17C44" w:rsidRPr="006F159D">
        <w:rPr>
          <w:rFonts w:ascii="Angsana New" w:hAnsi="Angsana New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บริษัทมีวงเงินสินเชื่อที่ยังไม่ได้เบิกใช้จำนวนเงิน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0F71A0">
        <w:rPr>
          <w:rFonts w:asciiTheme="majorBidi" w:hAnsiTheme="majorBidi" w:cstheme="majorBidi"/>
          <w:spacing w:val="6"/>
          <w:sz w:val="30"/>
          <w:szCs w:val="30"/>
        </w:rPr>
        <w:t>6</w:t>
      </w:r>
      <w:r w:rsidRPr="006F159D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pacing w:val="6"/>
          <w:sz w:val="30"/>
          <w:szCs w:val="30"/>
          <w:cs/>
        </w:rPr>
        <w:t>ล้านเหรียญสหรัฐอเมริกา และ</w:t>
      </w:r>
      <w:r w:rsidR="00656B08"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="00B34D21">
        <w:rPr>
          <w:rFonts w:asciiTheme="majorBidi" w:hAnsiTheme="majorBidi" w:cstheme="majorBidi"/>
          <w:sz w:val="30"/>
          <w:szCs w:val="30"/>
        </w:rPr>
        <w:t>1,6</w:t>
      </w:r>
      <w:r w:rsidR="009365A2">
        <w:rPr>
          <w:rFonts w:asciiTheme="majorBidi" w:hAnsiTheme="majorBidi" w:cstheme="majorBidi"/>
          <w:sz w:val="30"/>
          <w:szCs w:val="30"/>
        </w:rPr>
        <w:t>37</w:t>
      </w:r>
      <w:r w:rsidR="00656B08"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94F60" w:rsidRPr="006F159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94F60" w:rsidRPr="006F159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5291A" w:rsidRPr="006F159D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656B08"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94F60" w:rsidRPr="006F159D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 แล</w:t>
      </w:r>
      <w:r w:rsidR="00656B08" w:rsidRPr="006F159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ะ </w:t>
      </w:r>
      <w:r w:rsidR="00B5291A" w:rsidRPr="006F159D">
        <w:rPr>
          <w:rFonts w:asciiTheme="majorBidi" w:hAnsiTheme="majorBidi" w:cstheme="majorBidi"/>
          <w:i/>
          <w:iCs/>
          <w:sz w:val="30"/>
          <w:szCs w:val="30"/>
        </w:rPr>
        <w:t>1,679</w:t>
      </w:r>
      <w:r w:rsidRPr="006F15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6F159D">
        <w:rPr>
          <w:rFonts w:asciiTheme="majorBidi" w:hAnsiTheme="majorBidi" w:cstheme="majorBidi"/>
          <w:sz w:val="30"/>
          <w:szCs w:val="30"/>
        </w:rPr>
        <w:t xml:space="preserve"> </w:t>
      </w:r>
      <w:r w:rsidRPr="006F159D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6A7E19" w14:textId="77777777" w:rsidR="00FA59EC" w:rsidRDefault="00FA59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D7432CC" w14:textId="7DAE7925" w:rsidR="00FA472A" w:rsidRPr="00FA472A" w:rsidRDefault="00BE7E43" w:rsidP="00CE607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E5036B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  <w:r w:rsidR="00801FF8" w:rsidRPr="00E5036B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45122506" w14:textId="3EC50A4F" w:rsidR="00FA472A" w:rsidRDefault="00FA472A" w:rsidP="007B5B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right" w:tblpY="-52"/>
        <w:tblW w:w="9195" w:type="dxa"/>
        <w:tblLayout w:type="fixed"/>
        <w:tblLook w:val="04A0" w:firstRow="1" w:lastRow="0" w:firstColumn="1" w:lastColumn="0" w:noHBand="0" w:noVBand="1"/>
      </w:tblPr>
      <w:tblGrid>
        <w:gridCol w:w="3993"/>
        <w:gridCol w:w="1107"/>
        <w:gridCol w:w="268"/>
        <w:gridCol w:w="1096"/>
        <w:gridCol w:w="268"/>
        <w:gridCol w:w="1107"/>
        <w:gridCol w:w="254"/>
        <w:gridCol w:w="1102"/>
      </w:tblGrid>
      <w:tr w:rsidR="00FC60FB" w:rsidRPr="00B57B3A" w14:paraId="7D425A04" w14:textId="77777777" w:rsidTr="009E0F64">
        <w:tc>
          <w:tcPr>
            <w:tcW w:w="2171" w:type="pct"/>
          </w:tcPr>
          <w:p w14:paraId="3CF8ABE9" w14:textId="77777777" w:rsidR="00FC60FB" w:rsidRPr="00860C33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2AE7EE33" w14:textId="77777777" w:rsidR="00FC60FB" w:rsidRPr="00860C33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46" w:type="pct"/>
          </w:tcPr>
          <w:p w14:paraId="1EA9EB3A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77B1DB98" w14:textId="6172BA7E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สำหรับงวด</w:t>
            </w:r>
            <w:r w:rsidR="009E0F64">
              <w:rPr>
                <w:rFonts w:ascii="Angsana New" w:hAnsi="Angsana New" w:hint="cs"/>
                <w:b/>
                <w:sz w:val="30"/>
                <w:szCs w:val="30"/>
                <w:cs/>
              </w:rPr>
              <w:t>เก้า</w:t>
            </w: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เดือนสิ้นสุด</w:t>
            </w:r>
          </w:p>
        </w:tc>
      </w:tr>
      <w:tr w:rsidR="00FC60FB" w:rsidRPr="00B57B3A" w14:paraId="400843E8" w14:textId="77777777" w:rsidTr="009E0F64">
        <w:tc>
          <w:tcPr>
            <w:tcW w:w="2171" w:type="pct"/>
          </w:tcPr>
          <w:p w14:paraId="758438C5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4" w:type="pct"/>
            <w:gridSpan w:val="3"/>
            <w:hideMark/>
          </w:tcPr>
          <w:p w14:paraId="6C82DE5E" w14:textId="047C2049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 w:rsidR="009E0F6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73999F47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hideMark/>
          </w:tcPr>
          <w:p w14:paraId="67804C9E" w14:textId="41B5C6F0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860C33">
              <w:rPr>
                <w:rFonts w:ascii="Angsana New" w:hAnsi="Angsana New" w:hint="cs"/>
                <w:b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30 </w:t>
            </w:r>
            <w:r w:rsidR="009E0F64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FC60FB" w:rsidRPr="00B57B3A" w14:paraId="665BD81B" w14:textId="77777777" w:rsidTr="009E0F64">
        <w:tc>
          <w:tcPr>
            <w:tcW w:w="2171" w:type="pct"/>
          </w:tcPr>
          <w:p w14:paraId="1821F473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69AB9918" w14:textId="6FCD0BC1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771D2C32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hideMark/>
          </w:tcPr>
          <w:p w14:paraId="35356B62" w14:textId="0D45191C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5D6553C2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hideMark/>
          </w:tcPr>
          <w:p w14:paraId="134B2C6B" w14:textId="07CBA62E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565</w:t>
            </w:r>
          </w:p>
        </w:tc>
        <w:tc>
          <w:tcPr>
            <w:tcW w:w="138" w:type="pct"/>
          </w:tcPr>
          <w:p w14:paraId="45F3D0C6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hideMark/>
          </w:tcPr>
          <w:p w14:paraId="359D15D8" w14:textId="2B247D66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564</w:t>
            </w:r>
          </w:p>
        </w:tc>
      </w:tr>
      <w:tr w:rsidR="00FC60FB" w:rsidRPr="00B57B3A" w14:paraId="33162EFA" w14:textId="77777777" w:rsidTr="009E0F64">
        <w:tc>
          <w:tcPr>
            <w:tcW w:w="2171" w:type="pct"/>
          </w:tcPr>
          <w:p w14:paraId="6C7E7F70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9" w:type="pct"/>
            <w:gridSpan w:val="7"/>
            <w:hideMark/>
          </w:tcPr>
          <w:p w14:paraId="4BEBE0A6" w14:textId="77777777" w:rsidR="00FC60FB" w:rsidRPr="00B57B3A" w:rsidRDefault="00FC60FB" w:rsidP="00B209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7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B57B3A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60FB" w:rsidRPr="00B57B3A" w14:paraId="0040B9CA" w14:textId="77777777" w:rsidTr="009E0F64">
        <w:trPr>
          <w:trHeight w:val="74"/>
        </w:trPr>
        <w:tc>
          <w:tcPr>
            <w:tcW w:w="2171" w:type="pct"/>
          </w:tcPr>
          <w:p w14:paraId="159CD0FA" w14:textId="0467CE79" w:rsidR="00FC60FB" w:rsidRPr="0037579F" w:rsidRDefault="00FC60FB" w:rsidP="00FC60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B08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02" w:type="pct"/>
            <w:vAlign w:val="bottom"/>
          </w:tcPr>
          <w:p w14:paraId="3C09B859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5BF20AA4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6F8F2D63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62CD19D0" w14:textId="77777777" w:rsidR="00FC60FB" w:rsidRPr="00B57B3A" w:rsidRDefault="00FC60FB" w:rsidP="00FC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71641B4C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2878318A" w14:textId="77777777" w:rsidR="00FC60FB" w:rsidRPr="00B57B3A" w:rsidRDefault="00FC60FB" w:rsidP="00FC60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26114996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60FB" w:rsidRPr="00B57B3A" w14:paraId="2E0B9A71" w14:textId="77777777" w:rsidTr="009E0F64">
        <w:trPr>
          <w:trHeight w:val="74"/>
        </w:trPr>
        <w:tc>
          <w:tcPr>
            <w:tcW w:w="2171" w:type="pct"/>
          </w:tcPr>
          <w:p w14:paraId="20F53CF1" w14:textId="1D689F72" w:rsidR="00FC60FB" w:rsidRPr="0037579F" w:rsidRDefault="00FC60FB" w:rsidP="00FC60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</w:t>
            </w:r>
          </w:p>
        </w:tc>
        <w:tc>
          <w:tcPr>
            <w:tcW w:w="602" w:type="pct"/>
            <w:vAlign w:val="bottom"/>
          </w:tcPr>
          <w:p w14:paraId="7B2FBB25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712B7339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</w:tcPr>
          <w:p w14:paraId="2AF04A6B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  <w:vAlign w:val="bottom"/>
          </w:tcPr>
          <w:p w14:paraId="5F63B653" w14:textId="77777777" w:rsidR="00FC60FB" w:rsidRPr="00B57B3A" w:rsidRDefault="00FC60FB" w:rsidP="00FC6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0F56649F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  <w:vAlign w:val="bottom"/>
          </w:tcPr>
          <w:p w14:paraId="005EF2C5" w14:textId="77777777" w:rsidR="00FC60FB" w:rsidRPr="00B57B3A" w:rsidRDefault="00FC60FB" w:rsidP="00FC60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</w:tcPr>
          <w:p w14:paraId="55941C39" w14:textId="77777777" w:rsidR="00FC60FB" w:rsidRPr="00B57B3A" w:rsidRDefault="00FC60FB" w:rsidP="00FC60F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63C4" w:rsidRPr="00B57B3A" w14:paraId="009379DD" w14:textId="77777777" w:rsidTr="009E0F64">
        <w:trPr>
          <w:trHeight w:val="74"/>
        </w:trPr>
        <w:tc>
          <w:tcPr>
            <w:tcW w:w="2171" w:type="pct"/>
            <w:vAlign w:val="bottom"/>
            <w:hideMark/>
          </w:tcPr>
          <w:p w14:paraId="42853137" w14:textId="77777777" w:rsidR="005163C4" w:rsidRPr="00B57B3A" w:rsidRDefault="005163C4" w:rsidP="005163C4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602" w:type="pct"/>
            <w:vAlign w:val="bottom"/>
          </w:tcPr>
          <w:p w14:paraId="0ABDDCCE" w14:textId="37EB5E10" w:rsidR="005163C4" w:rsidRPr="005163C4" w:rsidRDefault="005163C4" w:rsidP="005163C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1,038,468</w:t>
            </w:r>
          </w:p>
        </w:tc>
        <w:tc>
          <w:tcPr>
            <w:tcW w:w="146" w:type="pct"/>
            <w:vAlign w:val="bottom"/>
          </w:tcPr>
          <w:p w14:paraId="30CC8BCD" w14:textId="77777777" w:rsidR="005163C4" w:rsidRPr="005163C4" w:rsidRDefault="005163C4" w:rsidP="005163C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6" w:type="pct"/>
            <w:vAlign w:val="bottom"/>
            <w:hideMark/>
          </w:tcPr>
          <w:p w14:paraId="321BFD75" w14:textId="7D93737F" w:rsidR="005163C4" w:rsidRPr="005163C4" w:rsidRDefault="005163C4" w:rsidP="005163C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908,192</w:t>
            </w:r>
          </w:p>
        </w:tc>
        <w:tc>
          <w:tcPr>
            <w:tcW w:w="146" w:type="pct"/>
            <w:vAlign w:val="bottom"/>
          </w:tcPr>
          <w:p w14:paraId="76D73E01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2" w:type="pct"/>
            <w:vAlign w:val="bottom"/>
          </w:tcPr>
          <w:p w14:paraId="3A7297A9" w14:textId="78A48DD5" w:rsidR="005163C4" w:rsidRPr="005163C4" w:rsidRDefault="005163C4" w:rsidP="005163C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3,399,562</w:t>
            </w:r>
          </w:p>
        </w:tc>
        <w:tc>
          <w:tcPr>
            <w:tcW w:w="138" w:type="pct"/>
            <w:vAlign w:val="bottom"/>
          </w:tcPr>
          <w:p w14:paraId="59310C6E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49B6B03A" w14:textId="0C23EB28" w:rsidR="005163C4" w:rsidRPr="005163C4" w:rsidRDefault="005163C4" w:rsidP="005163C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3,012,418</w:t>
            </w:r>
          </w:p>
        </w:tc>
      </w:tr>
      <w:tr w:rsidR="005163C4" w:rsidRPr="00B57B3A" w14:paraId="1197980C" w14:textId="77777777" w:rsidTr="009E0F64">
        <w:tc>
          <w:tcPr>
            <w:tcW w:w="2171" w:type="pct"/>
            <w:vAlign w:val="bottom"/>
            <w:hideMark/>
          </w:tcPr>
          <w:p w14:paraId="34B6D021" w14:textId="77777777" w:rsidR="005163C4" w:rsidRPr="00B57B3A" w:rsidRDefault="005163C4" w:rsidP="005163C4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602" w:type="pct"/>
            <w:vAlign w:val="bottom"/>
          </w:tcPr>
          <w:p w14:paraId="645B4858" w14:textId="16E28354" w:rsidR="005163C4" w:rsidRPr="005163C4" w:rsidRDefault="005163C4" w:rsidP="005163C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201,512</w:t>
            </w:r>
          </w:p>
        </w:tc>
        <w:tc>
          <w:tcPr>
            <w:tcW w:w="146" w:type="pct"/>
            <w:vAlign w:val="bottom"/>
          </w:tcPr>
          <w:p w14:paraId="1CF352D1" w14:textId="77777777" w:rsidR="005163C4" w:rsidRPr="005163C4" w:rsidRDefault="005163C4" w:rsidP="005163C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  <w:hideMark/>
          </w:tcPr>
          <w:p w14:paraId="3DBCDADE" w14:textId="22FC2B21" w:rsidR="005163C4" w:rsidRPr="005163C4" w:rsidRDefault="005163C4" w:rsidP="005163C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125,940</w:t>
            </w:r>
          </w:p>
        </w:tc>
        <w:tc>
          <w:tcPr>
            <w:tcW w:w="146" w:type="pct"/>
            <w:vAlign w:val="bottom"/>
          </w:tcPr>
          <w:p w14:paraId="1125404E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5D20B904" w14:textId="4B4BD22A" w:rsidR="005163C4" w:rsidRPr="005163C4" w:rsidRDefault="005163C4" w:rsidP="005163C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626,664</w:t>
            </w:r>
          </w:p>
        </w:tc>
        <w:tc>
          <w:tcPr>
            <w:tcW w:w="138" w:type="pct"/>
            <w:vAlign w:val="bottom"/>
          </w:tcPr>
          <w:p w14:paraId="4B66AFA2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3D6CCA3F" w14:textId="0FF239CD" w:rsidR="005163C4" w:rsidRPr="005163C4" w:rsidRDefault="005163C4" w:rsidP="005163C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441,553</w:t>
            </w:r>
          </w:p>
        </w:tc>
      </w:tr>
      <w:tr w:rsidR="005163C4" w:rsidRPr="00B57B3A" w14:paraId="07566871" w14:textId="77777777" w:rsidTr="009E0F64">
        <w:tc>
          <w:tcPr>
            <w:tcW w:w="2171" w:type="pct"/>
            <w:vAlign w:val="bottom"/>
            <w:hideMark/>
          </w:tcPr>
          <w:p w14:paraId="7FB0D0EF" w14:textId="77777777" w:rsidR="005163C4" w:rsidRPr="00B57B3A" w:rsidRDefault="005163C4" w:rsidP="005163C4">
            <w:pPr>
              <w:ind w:left="163" w:hanging="18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602" w:type="pct"/>
            <w:vAlign w:val="bottom"/>
          </w:tcPr>
          <w:p w14:paraId="3D4C5317" w14:textId="4A7C0EB3" w:rsidR="005163C4" w:rsidRPr="005163C4" w:rsidRDefault="005163C4" w:rsidP="005163C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91,637</w:t>
            </w:r>
          </w:p>
        </w:tc>
        <w:tc>
          <w:tcPr>
            <w:tcW w:w="146" w:type="pct"/>
            <w:vAlign w:val="bottom"/>
          </w:tcPr>
          <w:p w14:paraId="341C7358" w14:textId="77777777" w:rsidR="005163C4" w:rsidRPr="005163C4" w:rsidRDefault="005163C4" w:rsidP="005163C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  <w:hideMark/>
          </w:tcPr>
          <w:p w14:paraId="4281D694" w14:textId="631B4AF1" w:rsidR="005163C4" w:rsidRPr="005163C4" w:rsidRDefault="005163C4" w:rsidP="005163C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102,129</w:t>
            </w:r>
          </w:p>
        </w:tc>
        <w:tc>
          <w:tcPr>
            <w:tcW w:w="146" w:type="pct"/>
            <w:vAlign w:val="bottom"/>
          </w:tcPr>
          <w:p w14:paraId="0A11BCEB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5892BFB" w14:textId="720B0488" w:rsidR="005163C4" w:rsidRPr="005163C4" w:rsidRDefault="005163C4" w:rsidP="005163C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269,008</w:t>
            </w:r>
          </w:p>
        </w:tc>
        <w:tc>
          <w:tcPr>
            <w:tcW w:w="138" w:type="pct"/>
            <w:vAlign w:val="bottom"/>
          </w:tcPr>
          <w:p w14:paraId="5A692741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vAlign w:val="bottom"/>
            <w:hideMark/>
          </w:tcPr>
          <w:p w14:paraId="0F13D81C" w14:textId="13DCEC7E" w:rsidR="005163C4" w:rsidRPr="005163C4" w:rsidRDefault="005163C4" w:rsidP="005163C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274,756</w:t>
            </w:r>
          </w:p>
        </w:tc>
      </w:tr>
      <w:tr w:rsidR="005163C4" w:rsidRPr="00B57B3A" w14:paraId="67CB2A1C" w14:textId="77777777" w:rsidTr="009E0F64">
        <w:tc>
          <w:tcPr>
            <w:tcW w:w="2171" w:type="pct"/>
            <w:vAlign w:val="bottom"/>
            <w:hideMark/>
          </w:tcPr>
          <w:p w14:paraId="18F1685B" w14:textId="77777777" w:rsidR="005163C4" w:rsidRPr="00B57B3A" w:rsidRDefault="005163C4" w:rsidP="005163C4">
            <w:pPr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3D3278" w14:textId="6E10E264" w:rsidR="005163C4" w:rsidRPr="005163C4" w:rsidRDefault="005163C4" w:rsidP="005163C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695,965</w:t>
            </w:r>
          </w:p>
        </w:tc>
        <w:tc>
          <w:tcPr>
            <w:tcW w:w="146" w:type="pct"/>
          </w:tcPr>
          <w:p w14:paraId="46C5DD0A" w14:textId="77777777" w:rsidR="005163C4" w:rsidRPr="005163C4" w:rsidRDefault="005163C4" w:rsidP="005163C4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BDB25C" w14:textId="1A792078" w:rsidR="005163C4" w:rsidRPr="005163C4" w:rsidRDefault="005163C4" w:rsidP="005163C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456,851</w:t>
            </w:r>
          </w:p>
        </w:tc>
        <w:tc>
          <w:tcPr>
            <w:tcW w:w="146" w:type="pct"/>
            <w:vAlign w:val="bottom"/>
          </w:tcPr>
          <w:p w14:paraId="1B70409A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B0ADE" w14:textId="1D58A421" w:rsidR="005163C4" w:rsidRPr="005163C4" w:rsidRDefault="005163C4" w:rsidP="005163C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1,716,676</w:t>
            </w:r>
          </w:p>
        </w:tc>
        <w:tc>
          <w:tcPr>
            <w:tcW w:w="138" w:type="pct"/>
          </w:tcPr>
          <w:p w14:paraId="718CC5F4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ind w:left="-17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323A4" w14:textId="69E5970B" w:rsidR="005163C4" w:rsidRPr="005163C4" w:rsidRDefault="005163C4" w:rsidP="005163C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163C4">
              <w:rPr>
                <w:rFonts w:asciiTheme="majorBidi" w:hAnsiTheme="majorBidi" w:cstheme="majorBidi"/>
                <w:sz w:val="30"/>
                <w:szCs w:val="30"/>
              </w:rPr>
              <w:t>1,421,796</w:t>
            </w:r>
          </w:p>
        </w:tc>
      </w:tr>
      <w:tr w:rsidR="005163C4" w:rsidRPr="00B57B3A" w14:paraId="2AA9ECFE" w14:textId="77777777" w:rsidTr="009E0F64">
        <w:tc>
          <w:tcPr>
            <w:tcW w:w="2171" w:type="pct"/>
            <w:vAlign w:val="bottom"/>
            <w:hideMark/>
          </w:tcPr>
          <w:p w14:paraId="781B64B6" w14:textId="77777777" w:rsidR="005163C4" w:rsidRPr="00B57B3A" w:rsidRDefault="005163C4" w:rsidP="005163C4">
            <w:pPr>
              <w:tabs>
                <w:tab w:val="left" w:pos="16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37579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F39393" w14:textId="67317C95" w:rsidR="005163C4" w:rsidRPr="005163C4" w:rsidRDefault="005163C4" w:rsidP="005163C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13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163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2,027,582</w:t>
            </w:r>
          </w:p>
        </w:tc>
        <w:tc>
          <w:tcPr>
            <w:tcW w:w="146" w:type="pct"/>
            <w:vAlign w:val="bottom"/>
          </w:tcPr>
          <w:p w14:paraId="1471592E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B76E6F7" w14:textId="442458B6" w:rsidR="005163C4" w:rsidRPr="005163C4" w:rsidRDefault="005163C4" w:rsidP="005163C4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163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1,593,112</w:t>
            </w:r>
          </w:p>
        </w:tc>
        <w:tc>
          <w:tcPr>
            <w:tcW w:w="146" w:type="pct"/>
            <w:vAlign w:val="bottom"/>
          </w:tcPr>
          <w:p w14:paraId="7B8786D7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4CE2A4" w14:textId="6AEB6328" w:rsidR="005163C4" w:rsidRPr="005163C4" w:rsidRDefault="005163C4" w:rsidP="005163C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163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6,011,910</w:t>
            </w:r>
          </w:p>
        </w:tc>
        <w:tc>
          <w:tcPr>
            <w:tcW w:w="138" w:type="pct"/>
            <w:vAlign w:val="bottom"/>
          </w:tcPr>
          <w:p w14:paraId="359F5CDC" w14:textId="77777777" w:rsidR="005163C4" w:rsidRPr="005163C4" w:rsidRDefault="005163C4" w:rsidP="00516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ind w:left="-17" w:right="-13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DBA2F00" w14:textId="58215C45" w:rsidR="005163C4" w:rsidRPr="005163C4" w:rsidRDefault="005163C4" w:rsidP="005163C4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7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5163C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5,150,523</w:t>
            </w:r>
          </w:p>
        </w:tc>
      </w:tr>
    </w:tbl>
    <w:p w14:paraId="4F3C61CD" w14:textId="1E5B51DB" w:rsidR="00293947" w:rsidRPr="00B34D21" w:rsidRDefault="00505C0C" w:rsidP="00B34D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5F942B94" w14:textId="77777777" w:rsidR="00FA59EC" w:rsidRDefault="00FA59EC" w:rsidP="0033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2E47169F" w14:textId="77777777" w:rsidR="00B34D21" w:rsidRDefault="00B34D21" w:rsidP="00B34D2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83B8CBA" w14:textId="77777777" w:rsidR="00B34D21" w:rsidRDefault="00B34D21" w:rsidP="00B34D2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24"/>
          <w:szCs w:val="24"/>
        </w:rPr>
      </w:pPr>
    </w:p>
    <w:p w14:paraId="1F92B9E7" w14:textId="77777777" w:rsidR="00B34D21" w:rsidRDefault="00B34D21" w:rsidP="00B34D21">
      <w:pPr>
        <w:tabs>
          <w:tab w:val="clear" w:pos="227"/>
          <w:tab w:val="clear" w:pos="454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24"/>
          <w:szCs w:val="24"/>
        </w:rPr>
        <w:tab/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AF28FFC" w14:textId="77777777" w:rsidR="00B34D21" w:rsidRDefault="00B34D21" w:rsidP="00B34D21">
      <w:pPr>
        <w:tabs>
          <w:tab w:val="clear" w:pos="227"/>
          <w:tab w:val="clear" w:pos="454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5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864"/>
        <w:gridCol w:w="1890"/>
        <w:gridCol w:w="1379"/>
        <w:gridCol w:w="234"/>
        <w:gridCol w:w="1717"/>
      </w:tblGrid>
      <w:tr w:rsidR="00B34D21" w14:paraId="64866810" w14:textId="77777777" w:rsidTr="008061CB">
        <w:tc>
          <w:tcPr>
            <w:tcW w:w="2070" w:type="dxa"/>
          </w:tcPr>
          <w:p w14:paraId="268A91D0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64" w:type="dxa"/>
            <w:vAlign w:val="bottom"/>
            <w:hideMark/>
          </w:tcPr>
          <w:p w14:paraId="2D08952E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วันที่อนุมัติ</w:t>
            </w:r>
          </w:p>
        </w:tc>
        <w:tc>
          <w:tcPr>
            <w:tcW w:w="1890" w:type="dxa"/>
            <w:vAlign w:val="bottom"/>
            <w:hideMark/>
          </w:tcPr>
          <w:p w14:paraId="3D4FDD87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กำหนดจ่าย</w:t>
            </w:r>
          </w:p>
          <w:p w14:paraId="3BF25963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  <w:tc>
          <w:tcPr>
            <w:tcW w:w="1379" w:type="dxa"/>
            <w:vAlign w:val="bottom"/>
            <w:hideMark/>
          </w:tcPr>
          <w:p w14:paraId="5B5C0088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อัตราเงินปันผลต่อหุ้น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34" w:type="dxa"/>
            <w:vAlign w:val="bottom"/>
          </w:tcPr>
          <w:p w14:paraId="738D4BE0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0EA4D4DA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จำนวนเงิน</w:t>
            </w:r>
          </w:p>
        </w:tc>
      </w:tr>
      <w:tr w:rsidR="00B34D21" w14:paraId="0FD7BBB9" w14:textId="77777777" w:rsidTr="008061CB">
        <w:tc>
          <w:tcPr>
            <w:tcW w:w="2070" w:type="dxa"/>
          </w:tcPr>
          <w:p w14:paraId="135328D9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7852CA0C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B1E1790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  <w:hideMark/>
          </w:tcPr>
          <w:p w14:paraId="6C7AA3AF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4" w:type="dxa"/>
            <w:vAlign w:val="bottom"/>
          </w:tcPr>
          <w:p w14:paraId="37E66F81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  <w:hideMark/>
          </w:tcPr>
          <w:p w14:paraId="1E507651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B34D21" w14:paraId="588AA53A" w14:textId="77777777" w:rsidTr="008061CB">
        <w:tc>
          <w:tcPr>
            <w:tcW w:w="2070" w:type="dxa"/>
            <w:vAlign w:val="bottom"/>
            <w:hideMark/>
          </w:tcPr>
          <w:p w14:paraId="624967D2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64" w:type="dxa"/>
            <w:vAlign w:val="bottom"/>
          </w:tcPr>
          <w:p w14:paraId="3520C54C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53DBE90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6CC47EDD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943DB59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4B42B0EF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4D21" w14:paraId="49AE7161" w14:textId="77777777" w:rsidTr="008061CB">
        <w:tc>
          <w:tcPr>
            <w:tcW w:w="2070" w:type="dxa"/>
            <w:hideMark/>
          </w:tcPr>
          <w:p w14:paraId="59F18B32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864" w:type="dxa"/>
            <w:vAlign w:val="bottom"/>
            <w:hideMark/>
          </w:tcPr>
          <w:p w14:paraId="2275D0F0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29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90" w:type="dxa"/>
            <w:vAlign w:val="bottom"/>
            <w:hideMark/>
          </w:tcPr>
          <w:p w14:paraId="1CDD3D83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8D9883" w14:textId="77777777" w:rsidR="00B34D21" w:rsidRDefault="00B34D21" w:rsidP="008061CB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2.625</w:t>
            </w:r>
          </w:p>
        </w:tc>
        <w:tc>
          <w:tcPr>
            <w:tcW w:w="234" w:type="dxa"/>
            <w:vAlign w:val="bottom"/>
          </w:tcPr>
          <w:p w14:paraId="4920D632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C618B4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>126,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B34D21" w14:paraId="2DE513FB" w14:textId="77777777" w:rsidTr="008061CB">
        <w:tc>
          <w:tcPr>
            <w:tcW w:w="2070" w:type="dxa"/>
          </w:tcPr>
          <w:p w14:paraId="444074B9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4" w:type="dxa"/>
            <w:vAlign w:val="bottom"/>
          </w:tcPr>
          <w:p w14:paraId="77CAB8EB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724F5CD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F678A4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4D7EE3C6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F5059D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4D21" w14:paraId="2AB2E077" w14:textId="77777777" w:rsidTr="008061CB">
        <w:tc>
          <w:tcPr>
            <w:tcW w:w="2070" w:type="dxa"/>
            <w:hideMark/>
          </w:tcPr>
          <w:p w14:paraId="483C43A6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64" w:type="dxa"/>
            <w:vAlign w:val="bottom"/>
          </w:tcPr>
          <w:p w14:paraId="4AFC0B60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24D3412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9" w:type="dxa"/>
            <w:vAlign w:val="bottom"/>
          </w:tcPr>
          <w:p w14:paraId="26D37A58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" w:type="dxa"/>
            <w:vAlign w:val="bottom"/>
          </w:tcPr>
          <w:p w14:paraId="1A0959B6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vAlign w:val="bottom"/>
          </w:tcPr>
          <w:p w14:paraId="73C3697D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34D21" w14:paraId="66627397" w14:textId="77777777" w:rsidTr="008061CB">
        <w:tc>
          <w:tcPr>
            <w:tcW w:w="2070" w:type="dxa"/>
            <w:hideMark/>
          </w:tcPr>
          <w:p w14:paraId="2B59F90B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4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เงินปันผลประจำปี</w:t>
            </w:r>
          </w:p>
        </w:tc>
        <w:tc>
          <w:tcPr>
            <w:tcW w:w="1864" w:type="dxa"/>
            <w:vAlign w:val="bottom"/>
            <w:hideMark/>
          </w:tcPr>
          <w:p w14:paraId="35B3DD3C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เมษายน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90" w:type="dxa"/>
            <w:vAlign w:val="bottom"/>
            <w:hideMark/>
          </w:tcPr>
          <w:p w14:paraId="503B1027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พฤษภาคม 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4E77B58" w14:textId="77777777" w:rsidR="00B34D21" w:rsidRDefault="00B34D21" w:rsidP="008061CB">
            <w:pPr>
              <w:pStyle w:val="block"/>
              <w:tabs>
                <w:tab w:val="left" w:pos="780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625</w:t>
            </w:r>
          </w:p>
        </w:tc>
        <w:tc>
          <w:tcPr>
            <w:tcW w:w="234" w:type="dxa"/>
            <w:vAlign w:val="bottom"/>
          </w:tcPr>
          <w:p w14:paraId="3F7383E9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D984A2D" w14:textId="77777777" w:rsidR="00B34D21" w:rsidRDefault="00B34D21" w:rsidP="008061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96" w:right="-1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78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000</w:t>
            </w:r>
          </w:p>
        </w:tc>
      </w:tr>
    </w:tbl>
    <w:p w14:paraId="4E6C1DB7" w14:textId="104C70E8" w:rsidR="00B34D21" w:rsidRDefault="00B34D21" w:rsidP="00330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  <w:sectPr w:rsidR="00B34D21" w:rsidSect="00827A88">
          <w:headerReference w:type="default" r:id="rId8"/>
          <w:footerReference w:type="default" r:id="rId9"/>
          <w:pgSz w:w="11909" w:h="16834" w:code="9"/>
          <w:pgMar w:top="691" w:right="1152" w:bottom="720" w:left="1152" w:header="720" w:footer="720" w:gutter="0"/>
          <w:pgNumType w:start="12"/>
          <w:cols w:space="720"/>
          <w:docGrid w:linePitch="245"/>
        </w:sectPr>
      </w:pPr>
    </w:p>
    <w:p w14:paraId="3CDA7B06" w14:textId="4CB3864F" w:rsidR="0059655D" w:rsidRPr="00166199" w:rsidRDefault="0059655D" w:rsidP="0059655D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30"/>
          <w:szCs w:val="30"/>
        </w:rPr>
      </w:pPr>
      <w:bookmarkStart w:id="2" w:name="_Hlk14918793"/>
      <w:r w:rsidRPr="0016619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166199">
        <w:rPr>
          <w:rFonts w:ascii="Angsana New" w:hAnsi="Angsana New"/>
          <w:b/>
          <w:bCs/>
          <w:sz w:val="30"/>
          <w:szCs w:val="30"/>
          <w:cs/>
        </w:rPr>
        <w:t>ครื่องมือทางการเงิน</w:t>
      </w:r>
    </w:p>
    <w:p w14:paraId="7A4AAFE1" w14:textId="77777777" w:rsidR="00C978FE" w:rsidRPr="007C3D64" w:rsidRDefault="00C978FE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b/>
          <w:bCs/>
          <w:sz w:val="12"/>
          <w:szCs w:val="12"/>
          <w:cs/>
          <w:lang w:val="en-GB"/>
        </w:rPr>
      </w:pPr>
    </w:p>
    <w:p w14:paraId="1E4A5176" w14:textId="77777777" w:rsidR="00C978FE" w:rsidRPr="00E8622D" w:rsidRDefault="00C978FE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8622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423E620" w14:textId="77777777" w:rsidR="00C978FE" w:rsidRPr="007C3D64" w:rsidRDefault="00C978FE" w:rsidP="007C3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both"/>
        <w:rPr>
          <w:rFonts w:ascii="Angsana New" w:hAnsi="Angsana New"/>
          <w:b/>
          <w:bCs/>
          <w:sz w:val="12"/>
          <w:szCs w:val="12"/>
        </w:rPr>
      </w:pPr>
    </w:p>
    <w:p w14:paraId="02A0FB8D" w14:textId="54A20294" w:rsidR="00426768" w:rsidRDefault="00C978FE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แต่ไม่รวมถึงการแสดงข้อมูลมูลค่ายุติธรรมสำหรับสินทรัพย์ทางการเงินและหนี้สินทางการเงินที่วัด</w:t>
      </w:r>
      <w:r w:rsidRPr="00E8622D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ค่าด้วย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ราคาทุนตัดจำหน่าย</w:t>
      </w:r>
      <w:r w:rsidRPr="00E8622D">
        <w:rPr>
          <w:rFonts w:asciiTheme="majorBidi" w:hAnsiTheme="majorBidi"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  <w:r w:rsidRPr="00E8622D">
        <w:rPr>
          <w:rFonts w:asciiTheme="majorBidi" w:hAnsiTheme="majorBidi" w:cs="Angsana New"/>
          <w:sz w:val="30"/>
          <w:szCs w:val="30"/>
          <w:lang w:bidi="th-TH"/>
        </w:rPr>
        <w:t xml:space="preserve"> </w:t>
      </w:r>
    </w:p>
    <w:p w14:paraId="6649BE9B" w14:textId="77777777" w:rsidR="00426768" w:rsidRPr="00426768" w:rsidRDefault="00426768" w:rsidP="007C3D6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8"/>
          <w:szCs w:val="8"/>
          <w:lang w:bidi="th-TH"/>
        </w:rPr>
      </w:pPr>
    </w:p>
    <w:tbl>
      <w:tblPr>
        <w:tblW w:w="146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551"/>
        <w:gridCol w:w="236"/>
        <w:gridCol w:w="1543"/>
        <w:gridCol w:w="236"/>
        <w:gridCol w:w="1093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426768" w:rsidRPr="00293947" w14:paraId="19535968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3E2D5E9E" w14:textId="77777777" w:rsidR="00426768" w:rsidRPr="00426768" w:rsidRDefault="00426768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59" w:type="dxa"/>
            <w:gridSpan w:val="5"/>
          </w:tcPr>
          <w:p w14:paraId="2CC64CB1" w14:textId="62DB3B3A" w:rsidR="00426768" w:rsidRPr="00426768" w:rsidRDefault="00426768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E78DE65" w14:textId="77777777" w:rsidR="00426768" w:rsidRPr="00426768" w:rsidRDefault="00426768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0E5CCDE4" w14:textId="0F7C0BE5" w:rsidR="00426768" w:rsidRPr="00426768" w:rsidRDefault="00426768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93947" w:rsidRPr="00293947" w14:paraId="5D760914" w14:textId="77777777" w:rsidTr="00293947">
        <w:trPr>
          <w:trHeight w:val="261"/>
          <w:tblHeader/>
        </w:trPr>
        <w:tc>
          <w:tcPr>
            <w:tcW w:w="5670" w:type="dxa"/>
            <w:vAlign w:val="bottom"/>
            <w:hideMark/>
          </w:tcPr>
          <w:p w14:paraId="0EB79D84" w14:textId="4FE1CA4D" w:rsidR="00293947" w:rsidRPr="00426768" w:rsidRDefault="00293947" w:rsidP="001C187C">
            <w:pPr>
              <w:spacing w:line="340" w:lineRule="exact"/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51" w:type="dxa"/>
          </w:tcPr>
          <w:p w14:paraId="1D503E18" w14:textId="18EBBF8D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2053E0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2A066FB" w14:textId="1F959F18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0E9BA1CC" w14:textId="77777777" w:rsidR="00293947" w:rsidRPr="00426768" w:rsidRDefault="00293947" w:rsidP="001C187C">
            <w:pPr>
              <w:pStyle w:val="NoSpacing"/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  <w:hideMark/>
          </w:tcPr>
          <w:p w14:paraId="039AD745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6412278" w14:textId="4915D41B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BD43C78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  <w:hideMark/>
          </w:tcPr>
          <w:p w14:paraId="3022DB22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43D720E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044D609A" w14:textId="7C0A14C1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277F9B6F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657AC099" w14:textId="7AAA30E5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313B8E2A" w14:textId="77777777" w:rsidR="00293947" w:rsidRPr="00426768" w:rsidRDefault="00293947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54C9C044" w14:textId="17D1DF6D" w:rsidR="00293947" w:rsidRPr="00426768" w:rsidRDefault="00293947" w:rsidP="001C187C">
            <w:pPr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AE1D6D4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24FB72F6" w14:textId="77777777" w:rsidR="00293947" w:rsidRPr="00426768" w:rsidRDefault="00293947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6768" w:rsidRPr="00293947" w14:paraId="20D7E759" w14:textId="77777777" w:rsidTr="0021502C">
        <w:trPr>
          <w:trHeight w:val="261"/>
          <w:tblHeader/>
        </w:trPr>
        <w:tc>
          <w:tcPr>
            <w:tcW w:w="5670" w:type="dxa"/>
            <w:vAlign w:val="bottom"/>
          </w:tcPr>
          <w:p w14:paraId="755883F6" w14:textId="77777777" w:rsidR="00426768" w:rsidRPr="00426768" w:rsidRDefault="00426768" w:rsidP="001C187C">
            <w:pPr>
              <w:spacing w:line="34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979" w:type="dxa"/>
            <w:gridSpan w:val="13"/>
          </w:tcPr>
          <w:p w14:paraId="577439BD" w14:textId="6FF2A82D" w:rsidR="00426768" w:rsidRPr="00426768" w:rsidRDefault="00426768" w:rsidP="001C187C">
            <w:pPr>
              <w:pStyle w:val="acctfourfigures"/>
              <w:tabs>
                <w:tab w:val="left" w:pos="720"/>
              </w:tabs>
              <w:spacing w:line="340" w:lineRule="exac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1C187C" w:rsidRPr="00293947" w14:paraId="58511CC7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71A7828C" w14:textId="703CDFB3" w:rsidR="001C187C" w:rsidRPr="00426768" w:rsidRDefault="001C187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3F215F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551" w:type="dxa"/>
          </w:tcPr>
          <w:p w14:paraId="42483C1B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6836AC67" w14:textId="77777777" w:rsidR="001C187C" w:rsidRPr="00426768" w:rsidRDefault="001C187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1480C808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B86A1DD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66FC75A6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7E3A3D63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B52083C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512B6A5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9F5B168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1A3B7F9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0D5B974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238637D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84DB622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C187C" w:rsidRPr="00293947" w14:paraId="0BA27AD6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57F2D926" w14:textId="77777777" w:rsidR="001C187C" w:rsidRPr="00426768" w:rsidRDefault="001C187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1A817733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C6A4AF" w14:textId="77777777" w:rsidR="001C187C" w:rsidRPr="00426768" w:rsidRDefault="001C187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26A8C084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2EE5402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7BA0C4E9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1AF22BE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6D4C165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7B0C0885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AFC570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D361B8D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2FCBBD1A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6224FDC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D5E745A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C187C" w:rsidRPr="00293947" w14:paraId="430511C7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4A2E3917" w14:textId="705650B7" w:rsidR="001C187C" w:rsidRPr="00426768" w:rsidRDefault="001C187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6A5110DA" w14:textId="22D16245" w:rsidR="001C187C" w:rsidRPr="00426768" w:rsidRDefault="00BC30AB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38,585</w:t>
            </w:r>
          </w:p>
        </w:tc>
        <w:tc>
          <w:tcPr>
            <w:tcW w:w="236" w:type="dxa"/>
          </w:tcPr>
          <w:p w14:paraId="430071CF" w14:textId="77777777" w:rsidR="001C187C" w:rsidRPr="00426768" w:rsidRDefault="001C187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031ADA49" w14:textId="50AA0C66" w:rsidR="001C187C" w:rsidRPr="00426768" w:rsidRDefault="00BC30AB" w:rsidP="001C187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</w:t>
            </w:r>
          </w:p>
        </w:tc>
        <w:tc>
          <w:tcPr>
            <w:tcW w:w="236" w:type="dxa"/>
          </w:tcPr>
          <w:p w14:paraId="3834CBF5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74BC7EDD" w14:textId="75E34CB5" w:rsidR="001C187C" w:rsidRPr="00426768" w:rsidRDefault="00BC30AB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38,633</w:t>
            </w:r>
          </w:p>
        </w:tc>
        <w:tc>
          <w:tcPr>
            <w:tcW w:w="236" w:type="dxa"/>
          </w:tcPr>
          <w:p w14:paraId="7E5BCFBB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33D250F" w14:textId="5D76BEC6" w:rsidR="001C187C" w:rsidRPr="00426768" w:rsidRDefault="00BC30AB" w:rsidP="001C187C">
            <w:pPr>
              <w:pStyle w:val="acctfourfigures"/>
              <w:tabs>
                <w:tab w:val="left" w:pos="343"/>
                <w:tab w:val="left" w:pos="401"/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BC3681E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7E4588" w14:textId="4DC9218C" w:rsidR="001C187C" w:rsidRPr="009504DC" w:rsidRDefault="00BC30AB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38,633</w:t>
            </w:r>
          </w:p>
        </w:tc>
        <w:tc>
          <w:tcPr>
            <w:tcW w:w="236" w:type="dxa"/>
          </w:tcPr>
          <w:p w14:paraId="113E24FC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81DA254" w14:textId="5EE62315" w:rsidR="001C187C" w:rsidRPr="00426768" w:rsidRDefault="00BC30AB" w:rsidP="001C187C">
            <w:pPr>
              <w:tabs>
                <w:tab w:val="clear" w:pos="227"/>
                <w:tab w:val="left" w:pos="288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E92EA2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3AEC694" w14:textId="101C2D5A" w:rsidR="001C187C" w:rsidRPr="00426768" w:rsidRDefault="00BC30AB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38,633</w:t>
            </w:r>
          </w:p>
        </w:tc>
      </w:tr>
      <w:tr w:rsidR="001C187C" w:rsidRPr="00293947" w14:paraId="5EC03D3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487DC5B" w14:textId="77777777" w:rsidR="001C187C" w:rsidRPr="00426768" w:rsidRDefault="001C187C" w:rsidP="001C187C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  <w:tcBorders>
              <w:bottom w:val="single" w:sz="4" w:space="0" w:color="auto"/>
            </w:tcBorders>
          </w:tcPr>
          <w:p w14:paraId="5B1D5976" w14:textId="456851B2" w:rsidR="001C187C" w:rsidRPr="00505C0C" w:rsidRDefault="00BC30AB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205,523</w:t>
            </w:r>
          </w:p>
        </w:tc>
        <w:tc>
          <w:tcPr>
            <w:tcW w:w="236" w:type="dxa"/>
          </w:tcPr>
          <w:p w14:paraId="0FFDEBDF" w14:textId="77777777" w:rsidR="001C187C" w:rsidRPr="00426768" w:rsidRDefault="001C187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bottom w:val="single" w:sz="4" w:space="0" w:color="auto"/>
            </w:tcBorders>
            <w:vAlign w:val="bottom"/>
          </w:tcPr>
          <w:p w14:paraId="1B4E81FC" w14:textId="663110F8" w:rsidR="001C187C" w:rsidRPr="00426768" w:rsidRDefault="00BC30AB" w:rsidP="001C187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DDD6E53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4340E2B8" w14:textId="1DDAB750" w:rsidR="001C187C" w:rsidRPr="00426768" w:rsidRDefault="00BC30AB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205,523</w:t>
            </w:r>
          </w:p>
        </w:tc>
        <w:tc>
          <w:tcPr>
            <w:tcW w:w="236" w:type="dxa"/>
          </w:tcPr>
          <w:p w14:paraId="2B46930C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8403E8" w14:textId="2F819CC7" w:rsidR="001C187C" w:rsidRPr="00426768" w:rsidRDefault="00BC30AB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C96BF3C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E33467A" w14:textId="2101D8C8" w:rsidR="001C187C" w:rsidRPr="009504DC" w:rsidRDefault="00BC30AB" w:rsidP="001C187C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205,523</w:t>
            </w:r>
          </w:p>
        </w:tc>
        <w:tc>
          <w:tcPr>
            <w:tcW w:w="236" w:type="dxa"/>
          </w:tcPr>
          <w:p w14:paraId="30237C74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6A4894" w14:textId="3DDCBFD6" w:rsidR="001C187C" w:rsidRPr="00426768" w:rsidRDefault="00BC30AB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46F38D1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9E3AF12" w14:textId="72E15370" w:rsidR="001C187C" w:rsidRPr="00426768" w:rsidRDefault="00BC30AB" w:rsidP="001C187C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205,523</w:t>
            </w:r>
          </w:p>
        </w:tc>
      </w:tr>
      <w:tr w:rsidR="001C187C" w:rsidRPr="00293947" w14:paraId="087A3990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FF8AA71" w14:textId="77777777" w:rsidR="001C187C" w:rsidRPr="00426768" w:rsidRDefault="001C187C" w:rsidP="001C187C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51AF6D84" w14:textId="6076E185" w:rsidR="001C187C" w:rsidRPr="00426768" w:rsidRDefault="00BC30AB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244,108</w:t>
            </w:r>
          </w:p>
        </w:tc>
        <w:tc>
          <w:tcPr>
            <w:tcW w:w="236" w:type="dxa"/>
          </w:tcPr>
          <w:p w14:paraId="52095132" w14:textId="77777777" w:rsidR="001C187C" w:rsidRPr="00426768" w:rsidRDefault="001C187C" w:rsidP="001C187C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CC8C0" w14:textId="34F99760" w:rsidR="001C187C" w:rsidRPr="00367B7E" w:rsidRDefault="00BC30AB" w:rsidP="001C187C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48</w:t>
            </w:r>
          </w:p>
        </w:tc>
        <w:tc>
          <w:tcPr>
            <w:tcW w:w="236" w:type="dxa"/>
          </w:tcPr>
          <w:p w14:paraId="302E4292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270D9" w14:textId="65AA9DDB" w:rsidR="001C187C" w:rsidRPr="00426768" w:rsidRDefault="00BC30AB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244,156</w:t>
            </w:r>
          </w:p>
        </w:tc>
        <w:tc>
          <w:tcPr>
            <w:tcW w:w="236" w:type="dxa"/>
          </w:tcPr>
          <w:p w14:paraId="50200C0C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87B12AE" w14:textId="2F507FCB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48893C0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698EE04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3EFCAF2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149884C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CFE920A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D357FF1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C187C" w:rsidRPr="001C187C" w14:paraId="747D5085" w14:textId="77777777" w:rsidTr="00293947">
        <w:trPr>
          <w:trHeight w:val="141"/>
          <w:tblHeader/>
        </w:trPr>
        <w:tc>
          <w:tcPr>
            <w:tcW w:w="5670" w:type="dxa"/>
            <w:vAlign w:val="bottom"/>
          </w:tcPr>
          <w:p w14:paraId="53FF0A46" w14:textId="77777777" w:rsidR="001C187C" w:rsidRPr="001C187C" w:rsidRDefault="001C187C" w:rsidP="001C187C">
            <w:pPr>
              <w:spacing w:line="240" w:lineRule="auto"/>
              <w:ind w:left="-19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51" w:type="dxa"/>
            <w:tcBorders>
              <w:top w:val="double" w:sz="4" w:space="0" w:color="auto"/>
            </w:tcBorders>
          </w:tcPr>
          <w:p w14:paraId="7A3A0BC6" w14:textId="77777777" w:rsidR="001C187C" w:rsidRPr="001C187C" w:rsidRDefault="001C187C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1FE29DCC" w14:textId="77777777" w:rsidR="001C187C" w:rsidRPr="001C187C" w:rsidRDefault="001C187C" w:rsidP="001C187C">
            <w:pPr>
              <w:pStyle w:val="NoSpacing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43" w:type="dxa"/>
            <w:tcBorders>
              <w:top w:val="double" w:sz="4" w:space="0" w:color="auto"/>
            </w:tcBorders>
            <w:vAlign w:val="bottom"/>
          </w:tcPr>
          <w:p w14:paraId="53CC601E" w14:textId="77777777" w:rsidR="001C187C" w:rsidRPr="001C187C" w:rsidRDefault="001C187C" w:rsidP="001C187C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29043E6" w14:textId="77777777" w:rsidR="001C187C" w:rsidRPr="001C187C" w:rsidRDefault="001C187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93" w:type="dxa"/>
            <w:tcBorders>
              <w:top w:val="double" w:sz="4" w:space="0" w:color="auto"/>
            </w:tcBorders>
            <w:vAlign w:val="bottom"/>
          </w:tcPr>
          <w:p w14:paraId="3786390A" w14:textId="77777777" w:rsidR="001C187C" w:rsidRPr="001C187C" w:rsidRDefault="001C187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346F9B8" w14:textId="77777777" w:rsidR="001C187C" w:rsidRPr="001C187C" w:rsidRDefault="001C187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4E6CD74" w14:textId="77777777" w:rsidR="001C187C" w:rsidRPr="001C187C" w:rsidRDefault="001C187C" w:rsidP="001C187C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6564AB29" w14:textId="77777777" w:rsidR="001C187C" w:rsidRPr="001C187C" w:rsidRDefault="001C187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20743CC" w14:textId="77777777" w:rsidR="001C187C" w:rsidRPr="001C187C" w:rsidRDefault="001C187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</w:tcPr>
          <w:p w14:paraId="4BC0C545" w14:textId="77777777" w:rsidR="001C187C" w:rsidRPr="001C187C" w:rsidRDefault="001C187C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4" w:type="dxa"/>
            <w:vAlign w:val="bottom"/>
          </w:tcPr>
          <w:p w14:paraId="3D5CD1F1" w14:textId="77777777" w:rsidR="001C187C" w:rsidRPr="001C187C" w:rsidRDefault="001C187C" w:rsidP="001C187C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CEED747" w14:textId="77777777" w:rsidR="001C187C" w:rsidRPr="001C187C" w:rsidRDefault="001C187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61C598A1" w14:textId="77777777" w:rsidR="001C187C" w:rsidRPr="001C187C" w:rsidRDefault="001C187C" w:rsidP="001C187C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1C187C" w:rsidRPr="00293947" w14:paraId="036B8E73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0686FE13" w14:textId="77777777" w:rsidR="001C187C" w:rsidRPr="00426768" w:rsidRDefault="001C187C" w:rsidP="001C187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</w:tcPr>
          <w:p w14:paraId="03CDC6D8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851F8D4" w14:textId="77777777" w:rsidR="001C187C" w:rsidRPr="00426768" w:rsidRDefault="001C187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4BC3A4DF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B98E045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36D4AE90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839A4D4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6751CAC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05D9F384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55FBA57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47C559A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0ECBF0E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56A21DA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3A170A7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C187C" w:rsidRPr="00293947" w14:paraId="1763E3BB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33CDA73C" w14:textId="349D961A" w:rsidR="001C187C" w:rsidRPr="00426768" w:rsidRDefault="001C187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73957E70" w14:textId="5F5D8C4B" w:rsidR="001C187C" w:rsidRPr="00426768" w:rsidRDefault="00BC30AB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(222)</w:t>
            </w:r>
          </w:p>
        </w:tc>
        <w:tc>
          <w:tcPr>
            <w:tcW w:w="236" w:type="dxa"/>
          </w:tcPr>
          <w:p w14:paraId="49208021" w14:textId="77777777" w:rsidR="001C187C" w:rsidRPr="00426768" w:rsidRDefault="001C187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7EE04C20" w14:textId="0FC100A9" w:rsidR="001C187C" w:rsidRPr="00426768" w:rsidRDefault="00BC30AB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(8,556)</w:t>
            </w:r>
          </w:p>
        </w:tc>
        <w:tc>
          <w:tcPr>
            <w:tcW w:w="236" w:type="dxa"/>
          </w:tcPr>
          <w:p w14:paraId="7DD5552B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0DA21967" w14:textId="515CC47D" w:rsidR="001C187C" w:rsidRPr="00426768" w:rsidRDefault="00BC30AB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(8,778)</w:t>
            </w:r>
          </w:p>
        </w:tc>
        <w:tc>
          <w:tcPr>
            <w:tcW w:w="236" w:type="dxa"/>
          </w:tcPr>
          <w:p w14:paraId="1EB532F3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8706667" w14:textId="2F676D9A" w:rsidR="001C187C" w:rsidRPr="00426768" w:rsidRDefault="00BC30AB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B1533E3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7748DB0" w14:textId="502052E3" w:rsidR="001C187C" w:rsidRPr="00426768" w:rsidRDefault="00BC30AB" w:rsidP="001C187C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(8,778)</w:t>
            </w:r>
          </w:p>
        </w:tc>
        <w:tc>
          <w:tcPr>
            <w:tcW w:w="236" w:type="dxa"/>
          </w:tcPr>
          <w:p w14:paraId="4D6C8D73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87B6000" w14:textId="7B04DE61" w:rsidR="001C187C" w:rsidRPr="00426768" w:rsidRDefault="00BC30AB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1EB712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561E391" w14:textId="3CF39F23" w:rsidR="001C187C" w:rsidRPr="00426768" w:rsidRDefault="00BC30AB" w:rsidP="001C187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(8,778)</w:t>
            </w:r>
          </w:p>
        </w:tc>
      </w:tr>
      <w:tr w:rsidR="001C187C" w:rsidRPr="00293947" w14:paraId="7AFB9A55" w14:textId="77777777" w:rsidTr="00293947">
        <w:trPr>
          <w:trHeight w:val="261"/>
          <w:tblHeader/>
        </w:trPr>
        <w:tc>
          <w:tcPr>
            <w:tcW w:w="5670" w:type="dxa"/>
            <w:vAlign w:val="bottom"/>
          </w:tcPr>
          <w:p w14:paraId="725DCD18" w14:textId="2F5E3004" w:rsidR="001C187C" w:rsidRPr="00426768" w:rsidRDefault="001C187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51" w:type="dxa"/>
          </w:tcPr>
          <w:p w14:paraId="13920C74" w14:textId="0BA5688B" w:rsidR="001C187C" w:rsidRPr="00426768" w:rsidRDefault="00BC30AB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(196,543)</w:t>
            </w:r>
          </w:p>
        </w:tc>
        <w:tc>
          <w:tcPr>
            <w:tcW w:w="236" w:type="dxa"/>
          </w:tcPr>
          <w:p w14:paraId="64F485FF" w14:textId="77777777" w:rsidR="001C187C" w:rsidRPr="00426768" w:rsidRDefault="001C187C" w:rsidP="001C187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3" w:type="dxa"/>
            <w:vAlign w:val="bottom"/>
          </w:tcPr>
          <w:p w14:paraId="13C568E6" w14:textId="7A4313F1" w:rsidR="001C187C" w:rsidRPr="00426768" w:rsidRDefault="00BC30AB" w:rsidP="001C187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1755EA31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</w:tcPr>
          <w:p w14:paraId="56061AD6" w14:textId="3E9C73C9" w:rsidR="001C187C" w:rsidRPr="00426768" w:rsidRDefault="00BC30AB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(196,543)</w:t>
            </w:r>
          </w:p>
        </w:tc>
        <w:tc>
          <w:tcPr>
            <w:tcW w:w="236" w:type="dxa"/>
          </w:tcPr>
          <w:p w14:paraId="4340770F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B2442D5" w14:textId="2DE48A88" w:rsidR="001C187C" w:rsidRPr="00426768" w:rsidRDefault="00BC30AB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924AAB0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EB4FC73" w14:textId="361266F7" w:rsidR="001C187C" w:rsidRPr="00426768" w:rsidRDefault="00BC30AB" w:rsidP="001C187C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(196,543)</w:t>
            </w:r>
          </w:p>
        </w:tc>
        <w:tc>
          <w:tcPr>
            <w:tcW w:w="236" w:type="dxa"/>
          </w:tcPr>
          <w:p w14:paraId="3045B1CD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CC2E035" w14:textId="04D4287A" w:rsidR="001C187C" w:rsidRPr="00426768" w:rsidRDefault="00BC30AB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B20502E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1B0E987" w14:textId="0510FBE1" w:rsidR="001C187C" w:rsidRPr="00426768" w:rsidRDefault="00BC30AB" w:rsidP="001C187C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(196,543)</w:t>
            </w:r>
          </w:p>
        </w:tc>
      </w:tr>
      <w:tr w:rsidR="001C187C" w:rsidRPr="00293947" w14:paraId="57337064" w14:textId="77777777" w:rsidTr="00293947">
        <w:trPr>
          <w:trHeight w:val="254"/>
          <w:tblHeader/>
        </w:trPr>
        <w:tc>
          <w:tcPr>
            <w:tcW w:w="5670" w:type="dxa"/>
            <w:vAlign w:val="bottom"/>
          </w:tcPr>
          <w:p w14:paraId="579FF613" w14:textId="77777777" w:rsidR="001C187C" w:rsidRPr="00426768" w:rsidRDefault="001C187C" w:rsidP="001C187C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51" w:type="dxa"/>
            <w:tcBorders>
              <w:top w:val="single" w:sz="4" w:space="0" w:color="auto"/>
              <w:bottom w:val="double" w:sz="4" w:space="0" w:color="auto"/>
            </w:tcBorders>
          </w:tcPr>
          <w:p w14:paraId="2EB02D24" w14:textId="32C00285" w:rsidR="001C187C" w:rsidRPr="00921F53" w:rsidRDefault="00BC30AB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(196,765)</w:t>
            </w:r>
          </w:p>
        </w:tc>
        <w:tc>
          <w:tcPr>
            <w:tcW w:w="236" w:type="dxa"/>
          </w:tcPr>
          <w:p w14:paraId="37C089AE" w14:textId="77777777" w:rsidR="001C187C" w:rsidRPr="00921F53" w:rsidRDefault="001C187C" w:rsidP="001C187C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EBC9D" w14:textId="17C479B7" w:rsidR="001C187C" w:rsidRPr="00921F53" w:rsidRDefault="00BC30AB" w:rsidP="001C187C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(8,556)</w:t>
            </w:r>
          </w:p>
        </w:tc>
        <w:tc>
          <w:tcPr>
            <w:tcW w:w="236" w:type="dxa"/>
          </w:tcPr>
          <w:p w14:paraId="6346BC28" w14:textId="77777777" w:rsidR="001C187C" w:rsidRPr="00921F53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CA8AA" w14:textId="7784741D" w:rsidR="001C187C" w:rsidRPr="00921F53" w:rsidRDefault="00BC30AB" w:rsidP="001C187C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(205,321)</w:t>
            </w:r>
          </w:p>
        </w:tc>
        <w:tc>
          <w:tcPr>
            <w:tcW w:w="236" w:type="dxa"/>
          </w:tcPr>
          <w:p w14:paraId="777F4C9C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9AAE81E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C97B305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BBA4C7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3AD3797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3A78C5" w14:textId="77777777" w:rsidR="001C187C" w:rsidRPr="00426768" w:rsidRDefault="001C187C" w:rsidP="001C187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937DA09" w14:textId="77777777" w:rsidR="001C187C" w:rsidRPr="00426768" w:rsidRDefault="001C187C" w:rsidP="001C187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EB45526" w14:textId="77777777" w:rsidR="001C187C" w:rsidRPr="00426768" w:rsidRDefault="001C187C" w:rsidP="001C187C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bookmarkEnd w:id="2"/>
    </w:tbl>
    <w:p w14:paraId="564200C2" w14:textId="77777777" w:rsidR="002E1453" w:rsidRDefault="002E1453" w:rsidP="002E1453"/>
    <w:p w14:paraId="6B6B8125" w14:textId="7CF175D2" w:rsidR="007C3D64" w:rsidRPr="007C3D64" w:rsidRDefault="007C3D64" w:rsidP="007C3D64">
      <w:pPr>
        <w:sectPr w:rsidR="007C3D64" w:rsidRPr="007C3D64" w:rsidSect="007C3D64">
          <w:foot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72"/>
        </w:sectPr>
      </w:pPr>
    </w:p>
    <w:tbl>
      <w:tblPr>
        <w:tblW w:w="147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36"/>
        <w:gridCol w:w="1564"/>
        <w:gridCol w:w="236"/>
        <w:gridCol w:w="1114"/>
        <w:gridCol w:w="236"/>
        <w:gridCol w:w="844"/>
        <w:gridCol w:w="236"/>
        <w:gridCol w:w="844"/>
        <w:gridCol w:w="236"/>
        <w:gridCol w:w="754"/>
        <w:gridCol w:w="236"/>
        <w:gridCol w:w="934"/>
      </w:tblGrid>
      <w:tr w:rsidR="00426768" w:rsidRPr="00D33292" w14:paraId="762850D7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56FEE7C9" w14:textId="77777777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</w:tcPr>
          <w:p w14:paraId="20F2032D" w14:textId="55A1CF0B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F70884C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84" w:type="dxa"/>
            <w:gridSpan w:val="7"/>
            <w:vAlign w:val="bottom"/>
          </w:tcPr>
          <w:p w14:paraId="77DD0C28" w14:textId="3B90BE86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26768" w:rsidRPr="00D33292" w14:paraId="4F47B838" w14:textId="77777777" w:rsidTr="00426768">
        <w:trPr>
          <w:trHeight w:val="261"/>
          <w:tblHeader/>
        </w:trPr>
        <w:tc>
          <w:tcPr>
            <w:tcW w:w="5760" w:type="dxa"/>
            <w:vAlign w:val="bottom"/>
            <w:hideMark/>
          </w:tcPr>
          <w:p w14:paraId="4EDF9F77" w14:textId="3769CF95" w:rsidR="00426768" w:rsidRPr="00426768" w:rsidRDefault="00426768" w:rsidP="00426768">
            <w:pPr>
              <w:ind w:left="-24" w:right="-90" w:firstLine="2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383DB07B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1A833F5" w14:textId="77777777" w:rsidR="00426768" w:rsidRPr="00426768" w:rsidRDefault="00426768" w:rsidP="009846A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BDECDCE" w14:textId="1CDDFD3F" w:rsidR="00426768" w:rsidRPr="00426768" w:rsidRDefault="00426768" w:rsidP="009846A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ในการป้องกัน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6D8A27EF" w14:textId="77777777" w:rsidR="00426768" w:rsidRPr="00426768" w:rsidRDefault="00426768" w:rsidP="00426768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0E52E649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4F5380EB" w14:textId="1D593AD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10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  <w:r w:rsidRPr="00426768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6BA87858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391DAEFF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2CF3D2F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236B1808" w14:textId="3669370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E85AA38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  <w:hideMark/>
          </w:tcPr>
          <w:p w14:paraId="48E012D7" w14:textId="0BDB1B13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573F9C8B" w14:textId="77777777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  <w:hideMark/>
          </w:tcPr>
          <w:p w14:paraId="3E65638D" w14:textId="6762930F" w:rsidR="00426768" w:rsidRPr="00426768" w:rsidRDefault="00426768" w:rsidP="00426768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94F60" w:rsidRPr="00D94F60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2A8F702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3718D8F3" w14:textId="77777777" w:rsidR="00426768" w:rsidRPr="00426768" w:rsidRDefault="00426768" w:rsidP="0042676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26768" w:rsidRPr="00D33292" w14:paraId="57F5ACED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1832CCD5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0" w:type="dxa"/>
            <w:gridSpan w:val="13"/>
          </w:tcPr>
          <w:p w14:paraId="400697AD" w14:textId="68CD30E8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426768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505C0C" w:rsidRPr="00D33292" w14:paraId="2BB4BC11" w14:textId="77777777" w:rsidTr="0021502C">
        <w:trPr>
          <w:trHeight w:val="261"/>
          <w:tblHeader/>
        </w:trPr>
        <w:tc>
          <w:tcPr>
            <w:tcW w:w="5760" w:type="dxa"/>
            <w:vAlign w:val="bottom"/>
          </w:tcPr>
          <w:p w14:paraId="58F25BFC" w14:textId="4F9F9026" w:rsidR="00505C0C" w:rsidRPr="00426768" w:rsidRDefault="00505C0C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D94F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94F6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9000" w:type="dxa"/>
            <w:gridSpan w:val="13"/>
          </w:tcPr>
          <w:p w14:paraId="64BFC350" w14:textId="77777777" w:rsidR="00505C0C" w:rsidRPr="00426768" w:rsidRDefault="00505C0C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426768" w:rsidRPr="00D33292" w14:paraId="6EFC517C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40A93601" w14:textId="77777777" w:rsidR="00426768" w:rsidRPr="00426768" w:rsidRDefault="00426768" w:rsidP="00FF61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6898DA5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60BBF24" w14:textId="77777777" w:rsidR="00426768" w:rsidRPr="00426768" w:rsidRDefault="00426768" w:rsidP="00FF618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1BB0BDDE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C83EBAA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F4C1CF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7BBEF2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FD2738D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7A7AD8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6B914EC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5646566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1792AE5C" w14:textId="77777777" w:rsidR="00426768" w:rsidRPr="00426768" w:rsidRDefault="00426768" w:rsidP="00FF618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137AAA7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F9AC173" w14:textId="77777777" w:rsidR="00426768" w:rsidRPr="00426768" w:rsidRDefault="00426768" w:rsidP="00FF618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531CF" w:rsidRPr="00D33292" w14:paraId="29457191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6A9B3024" w14:textId="2EE4D9CF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5E92C159" w14:textId="28C0C7F9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3,593</w:t>
            </w:r>
          </w:p>
        </w:tc>
        <w:tc>
          <w:tcPr>
            <w:tcW w:w="236" w:type="dxa"/>
          </w:tcPr>
          <w:p w14:paraId="3F105F3B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7222237C" w14:textId="59466A95" w:rsidR="00B531CF" w:rsidRPr="00426768" w:rsidRDefault="00B531CF" w:rsidP="0036795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798</w:t>
            </w:r>
          </w:p>
        </w:tc>
        <w:tc>
          <w:tcPr>
            <w:tcW w:w="236" w:type="dxa"/>
            <w:vAlign w:val="bottom"/>
          </w:tcPr>
          <w:p w14:paraId="22B8501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3E49E7B" w14:textId="4AED0E3D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236" w:type="dxa"/>
          </w:tcPr>
          <w:p w14:paraId="44A0834A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CD986F9" w14:textId="22E54C3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1BD72D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1A8F38" w14:textId="7D11B930" w:rsidR="00B531CF" w:rsidRPr="00426768" w:rsidRDefault="00B531CF" w:rsidP="00B531CF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4,391</w:t>
            </w:r>
          </w:p>
        </w:tc>
        <w:tc>
          <w:tcPr>
            <w:tcW w:w="236" w:type="dxa"/>
          </w:tcPr>
          <w:p w14:paraId="00F54831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CDF220B" w14:textId="113B0771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29DA35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1BA5233C" w14:textId="24EB5186" w:rsidR="00B531CF" w:rsidRPr="00426768" w:rsidRDefault="00B531CF" w:rsidP="00B531CF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4,391</w:t>
            </w:r>
          </w:p>
        </w:tc>
      </w:tr>
      <w:tr w:rsidR="00B531CF" w:rsidRPr="00D33292" w14:paraId="4C206E88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60CEF3DC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6E3BD3" w14:textId="0F158841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12,300</w:t>
            </w:r>
          </w:p>
        </w:tc>
        <w:tc>
          <w:tcPr>
            <w:tcW w:w="236" w:type="dxa"/>
          </w:tcPr>
          <w:p w14:paraId="65FA05FC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43C489F6" w14:textId="7D73B12A" w:rsidR="00B531CF" w:rsidRPr="00426768" w:rsidRDefault="00B531CF" w:rsidP="00B531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891084E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EF858A1" w14:textId="7BB7C35C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12,300</w:t>
            </w:r>
          </w:p>
        </w:tc>
        <w:tc>
          <w:tcPr>
            <w:tcW w:w="236" w:type="dxa"/>
          </w:tcPr>
          <w:p w14:paraId="686CC61E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FF95E7E" w14:textId="51A9A548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CAAC957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EFABF9D" w14:textId="2BFA5E8D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12,300</w:t>
            </w:r>
          </w:p>
        </w:tc>
        <w:tc>
          <w:tcPr>
            <w:tcW w:w="236" w:type="dxa"/>
          </w:tcPr>
          <w:p w14:paraId="44959592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3997C9F9" w14:textId="20994581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C1753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98771AB" w14:textId="72A343B0" w:rsidR="00B531CF" w:rsidRPr="00426768" w:rsidRDefault="00B531CF" w:rsidP="00B531CF">
            <w:pPr>
              <w:pStyle w:val="acctfourfigures"/>
              <w:tabs>
                <w:tab w:val="left" w:pos="626"/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12,300</w:t>
            </w:r>
          </w:p>
        </w:tc>
      </w:tr>
      <w:tr w:rsidR="00B531CF" w:rsidRPr="00D33292" w14:paraId="3B8AF82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133D4734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0E149AB" w14:textId="27DEBE32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15,893</w:t>
            </w:r>
          </w:p>
        </w:tc>
        <w:tc>
          <w:tcPr>
            <w:tcW w:w="236" w:type="dxa"/>
          </w:tcPr>
          <w:p w14:paraId="4DD3EC4D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D353D" w14:textId="091C2E6F" w:rsidR="00B531CF" w:rsidRPr="00426768" w:rsidRDefault="00B531CF" w:rsidP="00367951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798</w:t>
            </w:r>
          </w:p>
        </w:tc>
        <w:tc>
          <w:tcPr>
            <w:tcW w:w="236" w:type="dxa"/>
            <w:vAlign w:val="bottom"/>
          </w:tcPr>
          <w:p w14:paraId="4B53A7A0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8375" w14:textId="521303DF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16,691</w:t>
            </w:r>
          </w:p>
        </w:tc>
        <w:tc>
          <w:tcPr>
            <w:tcW w:w="236" w:type="dxa"/>
          </w:tcPr>
          <w:p w14:paraId="6F8A13A4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F20694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39727AAA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7D8B15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F18FBF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0C8677EA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B30F4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795E8E6E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531CF" w:rsidRPr="00D33292" w14:paraId="4C10E073" w14:textId="77777777" w:rsidTr="00426768">
        <w:trPr>
          <w:trHeight w:val="141"/>
          <w:tblHeader/>
        </w:trPr>
        <w:tc>
          <w:tcPr>
            <w:tcW w:w="5760" w:type="dxa"/>
            <w:vAlign w:val="bottom"/>
          </w:tcPr>
          <w:p w14:paraId="5D5F33CE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85349CB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1E42B010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  <w:vAlign w:val="bottom"/>
          </w:tcPr>
          <w:p w14:paraId="7F691BF1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BC1B44F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012F1E82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07B2129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58092AF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408828C4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290B9A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452E017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4" w:type="dxa"/>
            <w:vAlign w:val="bottom"/>
          </w:tcPr>
          <w:p w14:paraId="10FB4A57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135F94BF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54DA0C26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</w:tr>
      <w:tr w:rsidR="00B531CF" w:rsidRPr="00D33292" w14:paraId="0936A8E7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3E7F8307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</w:tcPr>
          <w:p w14:paraId="3CD288E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73DB965B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4A240BFB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CF4A8F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31034747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65D23B11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30F7EE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6AA44FDB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C98821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41C2832B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5E2EDCEA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6DDE41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984DD9D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B531CF" w:rsidRPr="00D33292" w14:paraId="236812E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1ACEC5A4" w14:textId="29060E5F" w:rsidR="00B531CF" w:rsidRPr="00426768" w:rsidRDefault="00B531CF" w:rsidP="00B531C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สัญญาซื้อขายเงินตราต่างประเทศล่วงหน้าที่ใช้ในการป้องกันความเสี่ยง</w:t>
            </w:r>
          </w:p>
        </w:tc>
        <w:tc>
          <w:tcPr>
            <w:tcW w:w="1530" w:type="dxa"/>
          </w:tcPr>
          <w:p w14:paraId="0980ED69" w14:textId="4C551733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(1,904)</w:t>
            </w:r>
          </w:p>
        </w:tc>
        <w:tc>
          <w:tcPr>
            <w:tcW w:w="236" w:type="dxa"/>
          </w:tcPr>
          <w:p w14:paraId="32209DE7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vAlign w:val="bottom"/>
          </w:tcPr>
          <w:p w14:paraId="285668B5" w14:textId="084E3B41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(1,543)</w:t>
            </w:r>
          </w:p>
        </w:tc>
        <w:tc>
          <w:tcPr>
            <w:tcW w:w="236" w:type="dxa"/>
            <w:vAlign w:val="bottom"/>
          </w:tcPr>
          <w:p w14:paraId="39A49B8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AEEB37F" w14:textId="2E15571D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(3,447)</w:t>
            </w:r>
          </w:p>
        </w:tc>
        <w:tc>
          <w:tcPr>
            <w:tcW w:w="236" w:type="dxa"/>
          </w:tcPr>
          <w:p w14:paraId="32691735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4AC20B4" w14:textId="7436AA0C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5A6F41B3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9386596" w14:textId="5C3877C7" w:rsidR="00B531CF" w:rsidRPr="00426768" w:rsidRDefault="00B531CF" w:rsidP="00B531CF">
            <w:pPr>
              <w:pStyle w:val="acctfourfigures"/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(3,447)</w:t>
            </w:r>
          </w:p>
        </w:tc>
        <w:tc>
          <w:tcPr>
            <w:tcW w:w="236" w:type="dxa"/>
          </w:tcPr>
          <w:p w14:paraId="039E2B7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65F67DB9" w14:textId="330C3C55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4207F6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C383578" w14:textId="5A6BB69F" w:rsidR="00B531CF" w:rsidRPr="00426768" w:rsidRDefault="00B531CF" w:rsidP="00B531C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(3,447)</w:t>
            </w:r>
          </w:p>
        </w:tc>
      </w:tr>
      <w:tr w:rsidR="00B531CF" w:rsidRPr="00D33292" w14:paraId="3993F3D6" w14:textId="77777777" w:rsidTr="00426768">
        <w:trPr>
          <w:trHeight w:val="254"/>
          <w:tblHeader/>
        </w:trPr>
        <w:tc>
          <w:tcPr>
            <w:tcW w:w="5760" w:type="dxa"/>
            <w:vAlign w:val="bottom"/>
          </w:tcPr>
          <w:p w14:paraId="6AAA5812" w14:textId="77777777" w:rsidR="00B531CF" w:rsidRPr="00426768" w:rsidRDefault="00B531CF" w:rsidP="00B531CF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26768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สัญญาซื้อขายทองแดงล่วงหน้าที่ใช้ในการป้องกันความเสี่ยง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01AC2B" w14:textId="45793DF6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36" w:type="dxa"/>
          </w:tcPr>
          <w:p w14:paraId="6F36AA3C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14:paraId="1F2DBDFA" w14:textId="3C43D839" w:rsidR="00B531CF" w:rsidRPr="00426768" w:rsidRDefault="00B531CF" w:rsidP="00B531C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0EDA688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81A8414" w14:textId="4EC10040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36" w:type="dxa"/>
          </w:tcPr>
          <w:p w14:paraId="1C49B07C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20447E2" w14:textId="702687F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94683D8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13CA7AB" w14:textId="7D57E1BC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  <w:tc>
          <w:tcPr>
            <w:tcW w:w="236" w:type="dxa"/>
          </w:tcPr>
          <w:p w14:paraId="3EF93FC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B10D4D0" w14:textId="777353E1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C124C0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3FABB6E3" w14:textId="7149DE2E" w:rsidR="00B531CF" w:rsidRPr="00426768" w:rsidRDefault="00B531CF" w:rsidP="00B531CF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(14,863)</w:t>
            </w:r>
          </w:p>
        </w:tc>
      </w:tr>
      <w:tr w:rsidR="00B531CF" w:rsidRPr="00D33292" w14:paraId="0317472A" w14:textId="77777777" w:rsidTr="00426768">
        <w:trPr>
          <w:trHeight w:val="261"/>
          <w:tblHeader/>
        </w:trPr>
        <w:tc>
          <w:tcPr>
            <w:tcW w:w="5760" w:type="dxa"/>
            <w:vAlign w:val="bottom"/>
          </w:tcPr>
          <w:p w14:paraId="7BFE3C9E" w14:textId="77777777" w:rsidR="00B531CF" w:rsidRPr="00426768" w:rsidRDefault="00B531CF" w:rsidP="00B531CF">
            <w:pPr>
              <w:ind w:left="-19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</w:t>
            </w:r>
            <w:r w:rsidRPr="0042676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3687E78" w14:textId="7C6FDBC5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(16,767)</w:t>
            </w:r>
          </w:p>
        </w:tc>
        <w:tc>
          <w:tcPr>
            <w:tcW w:w="236" w:type="dxa"/>
          </w:tcPr>
          <w:p w14:paraId="3AC8B236" w14:textId="77777777" w:rsidR="00B531CF" w:rsidRPr="00426768" w:rsidRDefault="00B531CF" w:rsidP="00B531CF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99BAE" w14:textId="0B478F4D" w:rsidR="00B531CF" w:rsidRPr="00426768" w:rsidRDefault="00B531CF" w:rsidP="00B531CF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(1,543)</w:t>
            </w:r>
          </w:p>
        </w:tc>
        <w:tc>
          <w:tcPr>
            <w:tcW w:w="236" w:type="dxa"/>
            <w:vAlign w:val="bottom"/>
          </w:tcPr>
          <w:p w14:paraId="450674E9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FF107" w14:textId="56555687" w:rsidR="00B531CF" w:rsidRPr="00426768" w:rsidRDefault="00B531CF" w:rsidP="00B531C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(18,310)</w:t>
            </w:r>
          </w:p>
        </w:tc>
        <w:tc>
          <w:tcPr>
            <w:tcW w:w="236" w:type="dxa"/>
          </w:tcPr>
          <w:p w14:paraId="158E5FFA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204C9C6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CBD5D23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7AAE7FF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2930B23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  <w:vAlign w:val="bottom"/>
          </w:tcPr>
          <w:p w14:paraId="7E1F0DF6" w14:textId="77777777" w:rsidR="00B531CF" w:rsidRPr="00426768" w:rsidRDefault="00B531CF" w:rsidP="00B531C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86784D1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65EEF84" w14:textId="77777777" w:rsidR="00B531CF" w:rsidRPr="00426768" w:rsidRDefault="00B531CF" w:rsidP="00B531C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</w:tbl>
    <w:p w14:paraId="2F11D02E" w14:textId="77777777" w:rsidR="00E8622D" w:rsidRDefault="00E8622D" w:rsidP="00E8622D">
      <w:pPr>
        <w:pStyle w:val="FSBlank"/>
        <w:ind w:left="0"/>
        <w:rPr>
          <w:b/>
          <w:bCs/>
          <w:sz w:val="30"/>
          <w:szCs w:val="30"/>
          <w:cs/>
        </w:rPr>
        <w:sectPr w:rsidR="00E8622D" w:rsidSect="00E8622D">
          <w:headerReference w:type="default" r:id="rId11"/>
          <w:footerReference w:type="default" r:id="rId12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</w:p>
    <w:p w14:paraId="27A76716" w14:textId="36BB941F" w:rsidR="009C5045" w:rsidRPr="00505C0C" w:rsidRDefault="00505C0C" w:rsidP="00546F86">
      <w:pPr>
        <w:pStyle w:val="FSContent"/>
        <w:ind w:left="540"/>
        <w:rPr>
          <w:cs/>
        </w:rPr>
      </w:pPr>
      <w:r w:rsidRPr="00505C0C">
        <w:rPr>
          <w:rFonts w:hint="cs"/>
          <w:cs/>
        </w:rPr>
        <w:lastRenderedPageBreak/>
        <w:t>ตาราง</w:t>
      </w:r>
      <w:r>
        <w:rPr>
          <w:rFonts w:hint="cs"/>
          <w:cs/>
        </w:rPr>
        <w:t>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6F159D">
        <w:br/>
      </w:r>
      <w:r>
        <w:rPr>
          <w:rFonts w:hint="cs"/>
          <w:cs/>
        </w:rPr>
        <w:t>งบแสดงฐานะการเงิน</w:t>
      </w:r>
    </w:p>
    <w:p w14:paraId="3DED3A07" w14:textId="77777777" w:rsidR="00505C0C" w:rsidRPr="006F159D" w:rsidRDefault="00505C0C" w:rsidP="00546F86">
      <w:pPr>
        <w:pStyle w:val="FSContent"/>
        <w:ind w:left="540"/>
      </w:pPr>
    </w:p>
    <w:tbl>
      <w:tblPr>
        <w:tblStyle w:val="TableGrid"/>
        <w:tblW w:w="909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236"/>
        <w:gridCol w:w="6514"/>
      </w:tblGrid>
      <w:tr w:rsidR="007111D9" w:rsidRPr="005D08DD" w14:paraId="22FF4F2C" w14:textId="77777777" w:rsidTr="006D4B2C">
        <w:trPr>
          <w:tblHeader/>
        </w:trPr>
        <w:tc>
          <w:tcPr>
            <w:tcW w:w="2340" w:type="dxa"/>
          </w:tcPr>
          <w:p w14:paraId="5C2A7601" w14:textId="77777777" w:rsidR="007111D9" w:rsidRPr="00A41284" w:rsidRDefault="007111D9" w:rsidP="006D4B2C">
            <w:pPr>
              <w:pStyle w:val="block"/>
              <w:spacing w:after="0" w:line="240" w:lineRule="atLeast"/>
              <w:ind w:left="-8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3FDFB59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21A07042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111D9" w:rsidRPr="005D08DD" w14:paraId="1BB3F769" w14:textId="77777777" w:rsidTr="006D4B2C">
        <w:tc>
          <w:tcPr>
            <w:tcW w:w="2340" w:type="dxa"/>
          </w:tcPr>
          <w:p w14:paraId="378D117E" w14:textId="77777777" w:rsidR="007111D9" w:rsidRPr="00A41284" w:rsidRDefault="007111D9" w:rsidP="005F67DF">
            <w:pPr>
              <w:pStyle w:val="block"/>
              <w:tabs>
                <w:tab w:val="left" w:pos="277"/>
              </w:tabs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</w:t>
            </w:r>
            <w:r w:rsidR="005F67DF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236" w:type="dxa"/>
          </w:tcPr>
          <w:p w14:paraId="39E4E5B1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14:paraId="1D4C85C1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2FFF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A4128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A41284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7111D9" w:rsidRPr="005D08DD" w14:paraId="0595098F" w14:textId="77777777" w:rsidTr="006D4B2C">
        <w:tc>
          <w:tcPr>
            <w:tcW w:w="2340" w:type="dxa"/>
          </w:tcPr>
          <w:p w14:paraId="622736C2" w14:textId="77777777" w:rsidR="007111D9" w:rsidRPr="00A41284" w:rsidRDefault="00EA0B4B" w:rsidP="00A41284">
            <w:pPr>
              <w:pStyle w:val="block"/>
              <w:spacing w:after="0" w:line="240" w:lineRule="atLeast"/>
              <w:ind w:left="76" w:right="-108" w:hanging="16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สัญญาซื้อขายทองแดง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ล่วงหน้า</w:t>
            </w:r>
          </w:p>
        </w:tc>
        <w:tc>
          <w:tcPr>
            <w:tcW w:w="236" w:type="dxa"/>
          </w:tcPr>
          <w:p w14:paraId="156C927C" w14:textId="77777777" w:rsidR="007111D9" w:rsidRPr="00A41284" w:rsidRDefault="007111D9" w:rsidP="00C6346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6514" w:type="dxa"/>
          </w:tcPr>
          <w:p w14:paraId="013C6901" w14:textId="77777777" w:rsidR="007111D9" w:rsidRPr="00A41284" w:rsidRDefault="00DB6743" w:rsidP="00C6346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highlight w:val="yellow"/>
                <w:cs/>
                <w:lang w:bidi="th-TH"/>
              </w:rPr>
            </w:pPr>
            <w:r w:rsidRPr="00962FF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เทคนิคการเปรียบเทียบราคาตลาด</w:t>
            </w:r>
            <w:r w:rsidRPr="00A4128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มูลค่ายุติธรรมอ้างอิงราคาเสนอซื้อขายจาก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นายหน้า สัญญาแบบเดียวกันที่มีการซื้อขายในตลาดที่มีสภาพคล่องและราคเสนอ</w:t>
            </w:r>
            <w:r w:rsidR="0098251C" w:rsidRPr="00A41284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41284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419C5D49" w14:textId="77777777" w:rsidR="00330632" w:rsidRPr="00C0675D" w:rsidRDefault="00330632" w:rsidP="007C4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6B3908C" w14:textId="77777777" w:rsidR="00330632" w:rsidRPr="00D301A8" w:rsidRDefault="00330632" w:rsidP="006D4B2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7"/>
        <w:jc w:val="both"/>
        <w:rPr>
          <w:rFonts w:ascii="Angsana New" w:hAnsi="Angsana New"/>
          <w:sz w:val="30"/>
          <w:szCs w:val="30"/>
        </w:rPr>
      </w:pPr>
      <w:r w:rsidRPr="00D301A8">
        <w:rPr>
          <w:rFonts w:ascii="Angsana New" w:hAnsi="Angsana New"/>
          <w:b/>
          <w:bCs/>
          <w:sz w:val="30"/>
          <w:szCs w:val="30"/>
          <w:cs/>
        </w:rPr>
        <w:t>ภาระผูกพันที่มีกับบุคคลหรือกิจการที่ไม่เกี่ยวข้องกัน</w:t>
      </w:r>
    </w:p>
    <w:p w14:paraId="51BD08F9" w14:textId="77777777" w:rsidR="0066016B" w:rsidRPr="006F159D" w:rsidRDefault="0066016B" w:rsidP="003153C0">
      <w:pPr>
        <w:pStyle w:val="FSBlank"/>
        <w:rPr>
          <w:sz w:val="30"/>
          <w:szCs w:val="30"/>
        </w:rPr>
      </w:pPr>
    </w:p>
    <w:tbl>
      <w:tblPr>
        <w:tblW w:w="94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96"/>
        <w:gridCol w:w="1260"/>
        <w:gridCol w:w="236"/>
        <w:gridCol w:w="1254"/>
        <w:gridCol w:w="6"/>
      </w:tblGrid>
      <w:tr w:rsidR="00CF1E9F" w:rsidRPr="00484F1E" w14:paraId="3147AF56" w14:textId="77777777" w:rsidTr="006D4B2C">
        <w:trPr>
          <w:tblHeader/>
        </w:trPr>
        <w:tc>
          <w:tcPr>
            <w:tcW w:w="6696" w:type="dxa"/>
          </w:tcPr>
          <w:p w14:paraId="5C0E288C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3678E0" w14:textId="32898BC8" w:rsidR="00CF1E9F" w:rsidRPr="00484F1E" w:rsidRDefault="003F215F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12C7E013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8EC034F" w14:textId="6D066F20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CF1E9F" w:rsidRPr="00484F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1E9F" w:rsidRPr="00484F1E" w14:paraId="04217CDB" w14:textId="77777777" w:rsidTr="006D4B2C">
        <w:trPr>
          <w:tblHeader/>
        </w:trPr>
        <w:tc>
          <w:tcPr>
            <w:tcW w:w="6696" w:type="dxa"/>
          </w:tcPr>
          <w:p w14:paraId="261E5494" w14:textId="77777777" w:rsidR="00CF1E9F" w:rsidRPr="00484F1E" w:rsidRDefault="00CF1E9F" w:rsidP="00CF1E9F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9F7F8A" w14:textId="60A37C71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531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5ECBFCE" w14:textId="77777777" w:rsidR="00CF1E9F" w:rsidRPr="00484F1E" w:rsidRDefault="00CF1E9F" w:rsidP="00CF1E9F">
            <w:pPr>
              <w:tabs>
                <w:tab w:val="decimal" w:pos="1062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6870041" w14:textId="799B8959" w:rsidR="00CF1E9F" w:rsidRPr="00484F1E" w:rsidRDefault="00D94F60" w:rsidP="00CF1E9F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4F6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B531C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52EF5" w:rsidRPr="00484F1E" w14:paraId="5AF098E2" w14:textId="77777777" w:rsidTr="006D4B2C">
        <w:trPr>
          <w:gridAfter w:val="1"/>
          <w:wAfter w:w="6" w:type="dxa"/>
          <w:cantSplit/>
          <w:tblHeader/>
        </w:trPr>
        <w:tc>
          <w:tcPr>
            <w:tcW w:w="6696" w:type="dxa"/>
          </w:tcPr>
          <w:p w14:paraId="13BF9CBA" w14:textId="77777777" w:rsidR="00752EF5" w:rsidRPr="00484F1E" w:rsidRDefault="00752EF5" w:rsidP="000532AC">
            <w:pPr>
              <w:spacing w:line="240" w:lineRule="auto"/>
              <w:ind w:right="38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0" w:type="dxa"/>
            <w:gridSpan w:val="3"/>
          </w:tcPr>
          <w:p w14:paraId="38EC43C4" w14:textId="77777777" w:rsidR="00752EF5" w:rsidRPr="00484F1E" w:rsidRDefault="00752EF5" w:rsidP="000532AC">
            <w:pPr>
              <w:spacing w:line="240" w:lineRule="auto"/>
              <w:ind w:left="-86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4F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622D" w:rsidRPr="00484F1E" w14:paraId="49763A26" w14:textId="77777777" w:rsidTr="006D4B2C">
        <w:tc>
          <w:tcPr>
            <w:tcW w:w="6696" w:type="dxa"/>
          </w:tcPr>
          <w:p w14:paraId="5B25F868" w14:textId="6943ABCF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B531C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84F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60" w:type="dxa"/>
          </w:tcPr>
          <w:p w14:paraId="5AB7939C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69BBE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5B19A38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622D" w:rsidRPr="00484F1E" w14:paraId="773EB6F1" w14:textId="77777777" w:rsidTr="006D4B2C">
        <w:tc>
          <w:tcPr>
            <w:tcW w:w="6696" w:type="dxa"/>
          </w:tcPr>
          <w:p w14:paraId="57A19B8B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DD9183B" w14:textId="299467FD" w:rsidR="00E8622D" w:rsidRPr="00484F1E" w:rsidRDefault="00051A71" w:rsidP="0096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1,620</w:t>
            </w:r>
          </w:p>
        </w:tc>
        <w:tc>
          <w:tcPr>
            <w:tcW w:w="236" w:type="dxa"/>
          </w:tcPr>
          <w:p w14:paraId="3C838F7D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247239" w14:textId="76530E2D" w:rsidR="00E8622D" w:rsidRPr="00484F1E" w:rsidRDefault="00B531C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left="-108" w:right="-17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E8622D" w:rsidRPr="00484F1E" w14:paraId="3ED5B91B" w14:textId="77777777" w:rsidTr="006D4B2C">
        <w:tc>
          <w:tcPr>
            <w:tcW w:w="6696" w:type="dxa"/>
          </w:tcPr>
          <w:p w14:paraId="3BFD2B4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84F1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</w:t>
            </w:r>
            <w:r w:rsidRPr="00484F1E">
              <w:rPr>
                <w:rFonts w:ascii="Angsana New" w:hAnsi="Angsana New" w:hint="cs"/>
                <w:sz w:val="30"/>
                <w:szCs w:val="30"/>
                <w:cs/>
              </w:rPr>
              <w:t>รเพื่อค้ำประกันการใช้ไฟฟ้า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71C94F" w14:textId="53072E20" w:rsidR="00E8622D" w:rsidRPr="00484F1E" w:rsidRDefault="00B34D21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  <w:tc>
          <w:tcPr>
            <w:tcW w:w="236" w:type="dxa"/>
          </w:tcPr>
          <w:p w14:paraId="7A44D455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3D92ABCD" w14:textId="4733D7BE" w:rsidR="00E8622D" w:rsidRPr="00484F1E" w:rsidRDefault="00B531C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13,369</w:t>
            </w:r>
          </w:p>
        </w:tc>
      </w:tr>
      <w:tr w:rsidR="00E8622D" w:rsidRPr="00484F1E" w14:paraId="35530A57" w14:textId="77777777" w:rsidTr="006D4B2C">
        <w:tc>
          <w:tcPr>
            <w:tcW w:w="6696" w:type="dxa"/>
          </w:tcPr>
          <w:p w14:paraId="282B0E49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4F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6CFD951" w14:textId="0CBB9A5D" w:rsidR="00E8622D" w:rsidRPr="00484F1E" w:rsidRDefault="00051A71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14,989</w:t>
            </w:r>
          </w:p>
        </w:tc>
        <w:tc>
          <w:tcPr>
            <w:tcW w:w="236" w:type="dxa"/>
          </w:tcPr>
          <w:p w14:paraId="3ED0C740" w14:textId="77777777" w:rsidR="00E8622D" w:rsidRPr="00484F1E" w:rsidRDefault="00E8622D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ind w:right="13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78BF62" w14:textId="5057C7A2" w:rsidR="00E8622D" w:rsidRPr="00484F1E" w:rsidRDefault="00B531CF" w:rsidP="00E86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7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13,423</w:t>
            </w:r>
          </w:p>
        </w:tc>
      </w:tr>
    </w:tbl>
    <w:p w14:paraId="41634113" w14:textId="661E930A" w:rsidR="005B3986" w:rsidRDefault="005B3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</w:p>
    <w:p w14:paraId="221B0532" w14:textId="77777777" w:rsidR="00F410F6" w:rsidRDefault="00F41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4A4DE41B" w14:textId="4A971C07" w:rsidR="005B3986" w:rsidRPr="006F159D" w:rsidRDefault="005B3986" w:rsidP="005B3986">
      <w:pPr>
        <w:pStyle w:val="FSBlank"/>
        <w:rPr>
          <w:b/>
          <w:bCs/>
          <w:i/>
          <w:iCs/>
          <w:sz w:val="30"/>
          <w:szCs w:val="30"/>
        </w:rPr>
      </w:pPr>
      <w:r w:rsidRPr="004D0040">
        <w:rPr>
          <w:b/>
          <w:bCs/>
          <w:i/>
          <w:iCs/>
          <w:sz w:val="30"/>
          <w:szCs w:val="30"/>
          <w:cs/>
        </w:rPr>
        <w:lastRenderedPageBreak/>
        <w:t>สัญญา</w:t>
      </w:r>
      <w:r w:rsidRPr="006F159D">
        <w:rPr>
          <w:b/>
          <w:bCs/>
          <w:i/>
          <w:iCs/>
          <w:sz w:val="30"/>
          <w:szCs w:val="30"/>
          <w:cs/>
        </w:rPr>
        <w:t>สำคัญกับกิจการที่ไม่เกี่ยวข้องกัน</w:t>
      </w:r>
    </w:p>
    <w:p w14:paraId="2934A9C4" w14:textId="77777777" w:rsidR="005B3986" w:rsidRPr="006F159D" w:rsidRDefault="005B3986" w:rsidP="005B3986">
      <w:pPr>
        <w:pStyle w:val="FSBlank"/>
        <w:rPr>
          <w:sz w:val="30"/>
          <w:szCs w:val="30"/>
        </w:rPr>
      </w:pPr>
    </w:p>
    <w:p w14:paraId="64618264" w14:textId="77777777" w:rsidR="005B3986" w:rsidRPr="006F159D" w:rsidRDefault="005B3986" w:rsidP="005B3986">
      <w:pPr>
        <w:pStyle w:val="FSBlank"/>
        <w:rPr>
          <w:sz w:val="30"/>
          <w:szCs w:val="30"/>
          <w:u w:val="single"/>
        </w:rPr>
      </w:pPr>
      <w:r w:rsidRPr="006F159D">
        <w:rPr>
          <w:sz w:val="30"/>
          <w:szCs w:val="30"/>
          <w:u w:val="single"/>
          <w:cs/>
        </w:rPr>
        <w:t>สัญญาป้องกันความเสี่ยง</w:t>
      </w:r>
    </w:p>
    <w:p w14:paraId="0BD42D65" w14:textId="77777777" w:rsidR="005B3986" w:rsidRPr="006F159D" w:rsidRDefault="005B3986" w:rsidP="005B3986">
      <w:pPr>
        <w:pStyle w:val="FSBlank"/>
        <w:rPr>
          <w:sz w:val="30"/>
          <w:szCs w:val="30"/>
        </w:rPr>
      </w:pPr>
    </w:p>
    <w:p w14:paraId="65DE20DB" w14:textId="5EBA6CED" w:rsidR="005B3986" w:rsidRPr="006F159D" w:rsidRDefault="005B3986" w:rsidP="005B3986">
      <w:pPr>
        <w:pStyle w:val="FSBlank"/>
        <w:rPr>
          <w:sz w:val="30"/>
          <w:szCs w:val="30"/>
        </w:rPr>
      </w:pPr>
      <w:r w:rsidRPr="006F159D">
        <w:rPr>
          <w:sz w:val="30"/>
          <w:szCs w:val="30"/>
          <w:cs/>
        </w:rPr>
        <w:t xml:space="preserve">บริษัทได้ทำสัญญาป้องกันความเสี่ยงกับกิจการที่ไม่เกี่ยวข้องกันได้แก่ บริษัท </w:t>
      </w:r>
      <w:r w:rsidRPr="006F159D">
        <w:rPr>
          <w:sz w:val="30"/>
          <w:szCs w:val="30"/>
        </w:rPr>
        <w:t>Toyota Tsusho Metals Ltd.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และ บริษัท </w:t>
      </w:r>
      <w:proofErr w:type="spellStart"/>
      <w:r>
        <w:rPr>
          <w:sz w:val="30"/>
          <w:szCs w:val="30"/>
        </w:rPr>
        <w:t>Triland</w:t>
      </w:r>
      <w:proofErr w:type="spellEnd"/>
      <w:r>
        <w:rPr>
          <w:sz w:val="30"/>
          <w:szCs w:val="30"/>
        </w:rPr>
        <w:t xml:space="preserve"> Metals Ltd.</w:t>
      </w:r>
      <w:r w:rsidRPr="006F159D">
        <w:rPr>
          <w:sz w:val="30"/>
          <w:szCs w:val="30"/>
        </w:rPr>
        <w:t xml:space="preserve"> </w:t>
      </w:r>
      <w:r w:rsidRPr="006F159D">
        <w:rPr>
          <w:sz w:val="30"/>
          <w:szCs w:val="30"/>
          <w:cs/>
        </w:rPr>
        <w:t>ซึ่งเป็นบริษัทหลักทรัพย์ (</w:t>
      </w:r>
      <w:r w:rsidRPr="006F159D">
        <w:rPr>
          <w:sz w:val="30"/>
          <w:szCs w:val="30"/>
        </w:rPr>
        <w:t xml:space="preserve">Broker) </w:t>
      </w:r>
      <w:r w:rsidRPr="006F159D">
        <w:rPr>
          <w:sz w:val="30"/>
          <w:szCs w:val="30"/>
          <w:cs/>
        </w:rPr>
        <w:t xml:space="preserve">เพื่อป้องกันความเสี่ยงจากการผันผวนของราคาจากการขายผลิตภัณฑ์ทองแดงของบริษัทให้กับลูกค้าในประเทศไทย ภายใต้เงื่อนไขของสัญญา บริษัทหลักทรัพย์ดังกล่าวจะให้บริการกับบริษัทโดยเข้าทำสัญญาป้องกันความเสี่ยงกับ </w:t>
      </w:r>
      <w:r w:rsidRPr="006F159D">
        <w:rPr>
          <w:sz w:val="30"/>
          <w:szCs w:val="30"/>
        </w:rPr>
        <w:t xml:space="preserve">London Metal Exchange market </w:t>
      </w:r>
      <w:r w:rsidRPr="006F159D">
        <w:rPr>
          <w:sz w:val="30"/>
          <w:szCs w:val="30"/>
          <w:cs/>
        </w:rPr>
        <w:t>ภายใต้เงื่อนไขและข้อตกลงตามที่ระบุไว้ในแต่ละแบบคำขอจากบริษัท ในการนี้บริษัทมีภาระผูกพันที่จะต้องจ่ายค่าบริการในอัตราตามที่ระบุในสัญญาและ</w:t>
      </w:r>
      <w:r w:rsidRPr="006F159D">
        <w:rPr>
          <w:rFonts w:hint="cs"/>
          <w:sz w:val="30"/>
          <w:szCs w:val="30"/>
          <w:cs/>
        </w:rPr>
        <w:t>รวมถึง</w:t>
      </w:r>
      <w:r w:rsidRPr="006F159D">
        <w:rPr>
          <w:sz w:val="30"/>
          <w:szCs w:val="30"/>
          <w:cs/>
        </w:rPr>
        <w:t>ผลต่างระหว่างราคาที่ป้องกันความเสี่ยงกับราคาตลาดจ่ายชำระโดยบริษัทหรือบริษัทหลักทรัพย์ดังกล่าวแล้วแต่กรณีเมื่อสิ้นสุดแต่ละรอบระยะเวลาที่ป้องกันความเสี่ยง หรือ</w:t>
      </w:r>
      <w:r w:rsidRPr="006F159D">
        <w:rPr>
          <w:rFonts w:hint="cs"/>
          <w:sz w:val="30"/>
          <w:szCs w:val="30"/>
          <w:cs/>
        </w:rPr>
        <w:t>ตามที่ระบุในสัญญา</w:t>
      </w:r>
      <w:r w:rsidRPr="006F159D">
        <w:rPr>
          <w:sz w:val="30"/>
          <w:szCs w:val="30"/>
          <w:cs/>
        </w:rPr>
        <w:t xml:space="preserve"> สัญญาเหล่านี้มีผลบังคับใช้ตั้งแต่วันที่ในสัญญา จนกว่าคู่สัญญาฝ่ายใดฝ่ายหนึ่งจะยกเลิกสัญญาด้วยการแจ้งเป็นลายลักษณ์อักษร</w:t>
      </w:r>
    </w:p>
    <w:p w14:paraId="30B24294" w14:textId="159F4EFF" w:rsidR="005B3986" w:rsidRPr="006A1257" w:rsidRDefault="005B3986" w:rsidP="006A1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i/>
          <w:iCs/>
          <w:sz w:val="30"/>
          <w:szCs w:val="30"/>
        </w:rPr>
      </w:pPr>
    </w:p>
    <w:p w14:paraId="00A59912" w14:textId="451E0EB9" w:rsidR="00B531CF" w:rsidRDefault="00B531CF" w:rsidP="004D0040">
      <w:pPr>
        <w:pStyle w:val="FSBlank"/>
        <w:rPr>
          <w:sz w:val="30"/>
          <w:szCs w:val="30"/>
        </w:rPr>
      </w:pPr>
    </w:p>
    <w:sectPr w:rsidR="00B531CF" w:rsidSect="007C3D64"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8877B" w14:textId="77777777" w:rsidR="002B08A7" w:rsidRDefault="002B08A7">
      <w:r>
        <w:separator/>
      </w:r>
    </w:p>
  </w:endnote>
  <w:endnote w:type="continuationSeparator" w:id="0">
    <w:p w14:paraId="4A388EE7" w14:textId="77777777" w:rsidR="002B08A7" w:rsidRDefault="002B08A7">
      <w:r>
        <w:continuationSeparator/>
      </w:r>
    </w:p>
  </w:endnote>
  <w:endnote w:type="continuationNotice" w:id="1">
    <w:p w14:paraId="01E7CACA" w14:textId="77777777" w:rsidR="002B08A7" w:rsidRDefault="002B08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F21DB" w14:textId="055963B1" w:rsidR="00FC13B3" w:rsidRPr="00890FC5" w:rsidRDefault="00FC13B3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D94F6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A7150" w14:textId="77777777" w:rsidR="007C3D64" w:rsidRPr="00890FC5" w:rsidRDefault="007C3D64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D94F6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63DBE" w14:textId="77777777" w:rsidR="007C3D64" w:rsidRPr="00890FC5" w:rsidRDefault="007C3D64" w:rsidP="00FF618F">
    <w:pPr>
      <w:pStyle w:val="Footer"/>
      <w:jc w:val="center"/>
      <w:rPr>
        <w:rFonts w:ascii="Angsana New" w:hAnsi="Angsana New"/>
        <w:sz w:val="30"/>
        <w:szCs w:val="30"/>
      </w:rPr>
    </w:pPr>
    <w:r w:rsidRPr="0088386A">
      <w:rPr>
        <w:rFonts w:ascii="Angsana New" w:hAnsi="Angsana New"/>
        <w:sz w:val="30"/>
        <w:szCs w:val="30"/>
      </w:rPr>
      <w:fldChar w:fldCharType="begin"/>
    </w:r>
    <w:r w:rsidRPr="0088386A">
      <w:rPr>
        <w:rFonts w:ascii="Angsana New" w:hAnsi="Angsana New"/>
        <w:sz w:val="30"/>
        <w:szCs w:val="30"/>
      </w:rPr>
      <w:instrText xml:space="preserve"> PAGE   \* MERGEFORMAT </w:instrText>
    </w:r>
    <w:r w:rsidRPr="0088386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D94F60">
      <w:rPr>
        <w:rFonts w:ascii="Angsana New" w:hAnsi="Angsana New"/>
        <w:noProof/>
        <w:sz w:val="30"/>
        <w:szCs w:val="30"/>
      </w:rPr>
      <w:t>3</w:t>
    </w:r>
    <w:r w:rsidRPr="0088386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093C6" w14:textId="4EFC6B21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D94F60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F11C641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0322B" w14:textId="33D2522C" w:rsidR="00FC13B3" w:rsidRPr="00C70DC4" w:rsidRDefault="00FC13B3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D94F60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911602F" w14:textId="77777777" w:rsidR="00FC13B3" w:rsidRPr="00C70DC4" w:rsidRDefault="00FC13B3" w:rsidP="003D3E6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4608E" w14:textId="77777777" w:rsidR="002B08A7" w:rsidRDefault="002B08A7">
      <w:r>
        <w:separator/>
      </w:r>
    </w:p>
  </w:footnote>
  <w:footnote w:type="continuationSeparator" w:id="0">
    <w:p w14:paraId="5091346F" w14:textId="77777777" w:rsidR="002B08A7" w:rsidRDefault="002B08A7">
      <w:r>
        <w:continuationSeparator/>
      </w:r>
    </w:p>
  </w:footnote>
  <w:footnote w:type="continuationNotice" w:id="1">
    <w:p w14:paraId="18FB4163" w14:textId="77777777" w:rsidR="002B08A7" w:rsidRDefault="002B08A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F88E" w14:textId="77777777" w:rsidR="00FC13B3" w:rsidRPr="00A81676" w:rsidRDefault="00FC13B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bookmarkStart w:id="0" w:name="_Hlk68857696"/>
    <w:bookmarkStart w:id="1" w:name="_Hlk68857697"/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4445CCB" w14:textId="77777777" w:rsidR="00FC13B3" w:rsidRPr="006C5D17" w:rsidRDefault="00FC13B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DA89F3B" w14:textId="5305639D" w:rsidR="00FC13B3" w:rsidRPr="00A86E49" w:rsidRDefault="00FC13B3" w:rsidP="00E96D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F6615">
      <w:rPr>
        <w:rFonts w:ascii="Angsana New" w:hAnsi="Angsana New" w:hint="cs"/>
        <w:b/>
        <w:bCs/>
        <w:sz w:val="32"/>
        <w:szCs w:val="32"/>
        <w:cs/>
      </w:rPr>
      <w:t>และ</w:t>
    </w:r>
    <w:r w:rsidR="00A00D29">
      <w:rPr>
        <w:rFonts w:ascii="Angsana New" w:hAnsi="Angsana New" w:hint="cs"/>
        <w:b/>
        <w:bCs/>
        <w:sz w:val="32"/>
        <w:szCs w:val="32"/>
        <w:cs/>
      </w:rPr>
      <w:t>เก้า</w:t>
    </w:r>
    <w:r w:rsidR="00CF6615">
      <w:rPr>
        <w:rFonts w:ascii="Angsana New" w:hAnsi="Angsana New" w:hint="cs"/>
        <w:b/>
        <w:bCs/>
        <w:sz w:val="32"/>
        <w:szCs w:val="32"/>
        <w:cs/>
      </w:rPr>
      <w:t>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CF6615" w:rsidRPr="00CF6615">
      <w:rPr>
        <w:rFonts w:ascii="Angsana New" w:hAnsi="Angsana New"/>
        <w:b/>
        <w:bCs/>
        <w:sz w:val="32"/>
        <w:szCs w:val="32"/>
      </w:rPr>
      <w:t xml:space="preserve">30 </w:t>
    </w:r>
    <w:r w:rsidR="00A00D29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bookmarkEnd w:id="0"/>
  <w:bookmarkEnd w:id="1"/>
  <w:p w14:paraId="18F158DA" w14:textId="77777777" w:rsidR="00FC13B3" w:rsidRPr="00AB510F" w:rsidRDefault="00FC13B3" w:rsidP="00FF61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B5CAA" w14:textId="77777777" w:rsidR="00FC13B3" w:rsidRPr="00A81676" w:rsidRDefault="00FC13B3" w:rsidP="00E862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7FEEC3F0" w14:textId="77777777" w:rsidR="00FC13B3" w:rsidRPr="006C5D17" w:rsidRDefault="00FC13B3" w:rsidP="00FF61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C323A38" w14:textId="7FBAD651" w:rsidR="00FC13B3" w:rsidRDefault="007C3D64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 w:rsidRPr="00CF6615"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232375E" w14:textId="77777777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81D85" w14:textId="77777777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555186CE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3AD60AF" w14:textId="00B176A9" w:rsidR="00FC13B3" w:rsidRPr="00A86E49" w:rsidRDefault="00A00D29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B4BE9E7" w14:textId="060767E0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48BF" w14:textId="77777777" w:rsidR="00FC13B3" w:rsidRPr="00A81676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45A6BB3A" w14:textId="77777777" w:rsidR="00FC13B3" w:rsidRPr="006C5D17" w:rsidRDefault="00FC13B3" w:rsidP="00484F1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0687D78" w14:textId="412FBA2B" w:rsidR="00FC13B3" w:rsidRDefault="00A00D29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Pr="00CF6615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2E23E1">
      <w:rPr>
        <w:rFonts w:ascii="Angsana New" w:hAnsi="Angsana New"/>
        <w:b/>
        <w:bCs/>
        <w:sz w:val="32"/>
        <w:szCs w:val="32"/>
      </w:rPr>
      <w:t xml:space="preserve">2565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D6B032A" w14:textId="69626846" w:rsidR="00FC13B3" w:rsidRPr="00AB510F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75C6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4ED5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52B5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2C6C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2ED2"/>
    <w:rsid w:val="00213D20"/>
    <w:rsid w:val="00214BF1"/>
    <w:rsid w:val="0021502C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2EB5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4BD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67951"/>
    <w:rsid w:val="00367B7E"/>
    <w:rsid w:val="00370104"/>
    <w:rsid w:val="0037055C"/>
    <w:rsid w:val="0037365C"/>
    <w:rsid w:val="00374B43"/>
    <w:rsid w:val="003757A2"/>
    <w:rsid w:val="00375D12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4E79"/>
    <w:rsid w:val="003850B5"/>
    <w:rsid w:val="00391D68"/>
    <w:rsid w:val="00391FFC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5D9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BF6"/>
    <w:rsid w:val="004322CC"/>
    <w:rsid w:val="0043380A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78C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5333"/>
    <w:rsid w:val="005163C4"/>
    <w:rsid w:val="005171E8"/>
    <w:rsid w:val="0051797F"/>
    <w:rsid w:val="005205C8"/>
    <w:rsid w:val="00520E53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1AA8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C6E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3C38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87F"/>
    <w:rsid w:val="00822A87"/>
    <w:rsid w:val="00823918"/>
    <w:rsid w:val="0082446D"/>
    <w:rsid w:val="00827A88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788A"/>
    <w:rsid w:val="00870A79"/>
    <w:rsid w:val="00871008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4393"/>
    <w:rsid w:val="009F65FA"/>
    <w:rsid w:val="009F676F"/>
    <w:rsid w:val="00A00439"/>
    <w:rsid w:val="00A00658"/>
    <w:rsid w:val="00A008C0"/>
    <w:rsid w:val="00A00D29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24B8"/>
    <w:rsid w:val="00A23F5B"/>
    <w:rsid w:val="00A26163"/>
    <w:rsid w:val="00A26303"/>
    <w:rsid w:val="00A26CCD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5E4"/>
    <w:rsid w:val="00AD0D80"/>
    <w:rsid w:val="00AD0D8A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75D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0E4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47B54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4C65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1AFA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3D8"/>
    <w:rsid w:val="00EB77C7"/>
    <w:rsid w:val="00EC0913"/>
    <w:rsid w:val="00EC0D26"/>
    <w:rsid w:val="00EC153A"/>
    <w:rsid w:val="00EC1966"/>
    <w:rsid w:val="00EC1C8D"/>
    <w:rsid w:val="00EC395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52F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7209"/>
    <w:rsid w:val="00FD0569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10</Pages>
  <Words>1761</Words>
  <Characters>7869</Characters>
  <Application>Microsoft Office Word</Application>
  <DocSecurity>0</DocSecurity>
  <Lines>65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2021-10-21T15:48:00Z</cp:lastPrinted>
  <dcterms:created xsi:type="dcterms:W3CDTF">2022-11-07T07:23:00Z</dcterms:created>
  <dcterms:modified xsi:type="dcterms:W3CDTF">2022-11-07T07:24:00Z</dcterms:modified>
</cp:coreProperties>
</file>