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cs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126262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(Asia)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A001B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5F813138" w14:textId="42FA702A" w:rsidR="0082511A" w:rsidRDefault="0082511A" w:rsidP="0082511A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for the three-month</w:t>
            </w:r>
            <w:r>
              <w:rPr>
                <w:rFonts w:cs="Times New Roman"/>
                <w:sz w:val="36"/>
                <w:szCs w:val="36"/>
              </w:rPr>
              <w:t xml:space="preserve"> and </w:t>
            </w:r>
            <w:r w:rsidR="001A7F11">
              <w:rPr>
                <w:rFonts w:cs="Times New Roman"/>
                <w:sz w:val="36"/>
                <w:szCs w:val="36"/>
              </w:rPr>
              <w:t>nine</w:t>
            </w:r>
            <w:r>
              <w:rPr>
                <w:rFonts w:cs="Times New Roman"/>
                <w:sz w:val="36"/>
                <w:szCs w:val="36"/>
              </w:rPr>
              <w:t>-month</w:t>
            </w:r>
            <w:r w:rsidRPr="007A001B">
              <w:rPr>
                <w:rFonts w:cs="Times New Roman"/>
                <w:sz w:val="36"/>
                <w:szCs w:val="36"/>
              </w:rPr>
              <w:t xml:space="preserve"> 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7A001B">
              <w:rPr>
                <w:rFonts w:cs="Times New Roman"/>
                <w:sz w:val="36"/>
                <w:szCs w:val="36"/>
              </w:rPr>
              <w:t xml:space="preserve"> ended </w:t>
            </w:r>
          </w:p>
          <w:p w14:paraId="7A4A2495" w14:textId="13E2E54C" w:rsidR="0082511A" w:rsidRPr="0076195A" w:rsidRDefault="0082511A" w:rsidP="0082511A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 xml:space="preserve">30 </w:t>
            </w:r>
            <w:r w:rsidR="001A7F11">
              <w:rPr>
                <w:rFonts w:cs="Times New Roman"/>
                <w:sz w:val="36"/>
                <w:szCs w:val="36"/>
              </w:rPr>
              <w:t>September</w:t>
            </w:r>
            <w:r w:rsidRPr="007A001B">
              <w:rPr>
                <w:rFonts w:cs="Times New Roman"/>
                <w:sz w:val="36"/>
                <w:szCs w:val="36"/>
              </w:rPr>
              <w:t xml:space="preserve"> 20</w:t>
            </w:r>
            <w:r>
              <w:rPr>
                <w:rFonts w:cs="Times New Roman"/>
                <w:sz w:val="36"/>
                <w:szCs w:val="36"/>
              </w:rPr>
              <w:t>2</w:t>
            </w:r>
            <w:r>
              <w:rPr>
                <w:rFonts w:cstheme="minorBidi"/>
                <w:sz w:val="36"/>
                <w:szCs w:val="45"/>
                <w:lang w:val="en-US" w:bidi="th-TH"/>
              </w:rPr>
              <w:t>2</w:t>
            </w:r>
          </w:p>
          <w:p w14:paraId="096A4FE9" w14:textId="77777777" w:rsidR="0082511A" w:rsidRPr="007A001B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442EEA" w:rsidRDefault="0082511A" w:rsidP="0082511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3F0F48F" w14:textId="79810A94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67FC1CE" w14:textId="77777777" w:rsidR="00932729" w:rsidRDefault="0093272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4275955F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3A1002">
        <w:rPr>
          <w:bCs/>
          <w:spacing w:val="-6"/>
          <w:szCs w:val="28"/>
        </w:rPr>
        <w:t>Independent Auditor’s Report on Review</w:t>
      </w:r>
      <w:r>
        <w:rPr>
          <w:bCs/>
          <w:spacing w:val="-6"/>
          <w:szCs w:val="28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rFonts w:cs="Times New Roman"/>
          <w:spacing w:val="-6"/>
        </w:rPr>
        <w:t xml:space="preserve"> </w:t>
      </w:r>
    </w:p>
    <w:p w14:paraId="48F66189" w14:textId="77777777" w:rsidR="0076195A" w:rsidRPr="003A1002" w:rsidRDefault="0076195A" w:rsidP="00000066">
      <w:pPr>
        <w:pStyle w:val="acctmainheading"/>
        <w:spacing w:after="0" w:line="240" w:lineRule="atLeast"/>
        <w:outlineLvl w:val="0"/>
        <w:rPr>
          <w:rFonts w:cs="Cordia New"/>
          <w:spacing w:val="-6"/>
          <w:cs/>
          <w:lang w:bidi="th-TH"/>
        </w:rPr>
      </w:pPr>
    </w:p>
    <w:p w14:paraId="53A19F14" w14:textId="77777777" w:rsidR="00000066" w:rsidRPr="00887831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(Asia)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2E2FC3EF" w14:textId="3F834C1D" w:rsidR="0076195A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B0BD425" w14:textId="77777777" w:rsidR="001A7F11" w:rsidRPr="00887831" w:rsidRDefault="001A7F1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2CFD45AD" w14:textId="5B6D34F3" w:rsidR="001A7F11" w:rsidRPr="0076195A" w:rsidRDefault="001A7F11" w:rsidP="001A7F11">
      <w:pPr>
        <w:spacing w:line="240" w:lineRule="atLeast"/>
        <w:jc w:val="both"/>
        <w:rPr>
          <w:szCs w:val="22"/>
          <w:lang w:bidi="th-TH"/>
        </w:rPr>
      </w:pPr>
      <w:r w:rsidRPr="0076195A">
        <w:rPr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(Asia) Public Company Limited</w:t>
      </w:r>
      <w:r w:rsidRPr="0076195A">
        <w:rPr>
          <w:szCs w:val="22"/>
          <w:lang w:bidi="th-TH"/>
        </w:rPr>
        <w:t xml:space="preserve"> and its subsidiaries, and of </w:t>
      </w:r>
      <w:proofErr w:type="spellStart"/>
      <w:r w:rsidRPr="0076195A">
        <w:rPr>
          <w:szCs w:val="22"/>
        </w:rPr>
        <w:t>Ubis</w:t>
      </w:r>
      <w:proofErr w:type="spellEnd"/>
      <w:r w:rsidRPr="0076195A">
        <w:rPr>
          <w:szCs w:val="22"/>
        </w:rPr>
        <w:t xml:space="preserve"> (Asia) Public Company Limited</w:t>
      </w:r>
      <w:r w:rsidRPr="0076195A">
        <w:rPr>
          <w:szCs w:val="22"/>
          <w:lang w:bidi="th-TH"/>
        </w:rPr>
        <w:t>, respectively, as at 30</w:t>
      </w:r>
      <w:r>
        <w:rPr>
          <w:szCs w:val="22"/>
          <w:lang w:bidi="th-TH"/>
        </w:rPr>
        <w:t xml:space="preserve"> September</w:t>
      </w:r>
      <w:r w:rsidRPr="0076195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2</w:t>
      </w:r>
      <w:r w:rsidRPr="0076195A">
        <w:rPr>
          <w:szCs w:val="22"/>
          <w:lang w:bidi="th-TH"/>
        </w:rPr>
        <w:t xml:space="preserve">; the consolidated and separate statements of comprehensive income </w:t>
      </w:r>
      <w:r w:rsidRPr="0076195A">
        <w:rPr>
          <w:rFonts w:cs="Times New Roman"/>
          <w:szCs w:val="22"/>
        </w:rPr>
        <w:t xml:space="preserve">for the three-month </w:t>
      </w:r>
      <w:r w:rsidRPr="0076195A">
        <w:rPr>
          <w:rFonts w:cs="Times New Roman"/>
          <w:szCs w:val="22"/>
        </w:rPr>
        <w:br/>
      </w:r>
      <w:r w:rsidRPr="00F926CE">
        <w:rPr>
          <w:rFonts w:cs="Times New Roman"/>
          <w:spacing w:val="-4"/>
          <w:szCs w:val="22"/>
        </w:rPr>
        <w:t>and nine-month periods ended 30 September 2022; the consolidated and separate statements of</w:t>
      </w:r>
      <w:r w:rsidRPr="00F926CE">
        <w:rPr>
          <w:spacing w:val="-4"/>
          <w:szCs w:val="22"/>
          <w:lang w:bidi="th-TH"/>
        </w:rPr>
        <w:t xml:space="preserve"> changes in equity</w:t>
      </w:r>
      <w:r w:rsidRPr="0076195A">
        <w:rPr>
          <w:szCs w:val="22"/>
          <w:lang w:bidi="th-TH"/>
        </w:rPr>
        <w:t xml:space="preserve"> and cash flows for the</w:t>
      </w:r>
      <w:r w:rsidRPr="0076195A">
        <w:rPr>
          <w:szCs w:val="22"/>
          <w:lang w:val="en-US" w:bidi="th-TH"/>
        </w:rPr>
        <w:t xml:space="preserve"> </w:t>
      </w:r>
      <w:r>
        <w:rPr>
          <w:szCs w:val="22"/>
          <w:lang w:val="en-US" w:bidi="th-TH"/>
        </w:rPr>
        <w:t>nine</w:t>
      </w:r>
      <w:r w:rsidRPr="0076195A">
        <w:rPr>
          <w:szCs w:val="22"/>
          <w:lang w:val="en-US" w:bidi="th-TH"/>
        </w:rPr>
        <w:t>-month period</w:t>
      </w:r>
      <w:r w:rsidRPr="0076195A">
        <w:rPr>
          <w:szCs w:val="22"/>
          <w:lang w:bidi="th-TH"/>
        </w:rPr>
        <w:t xml:space="preserve"> ended 30 </w:t>
      </w:r>
      <w:r>
        <w:rPr>
          <w:szCs w:val="22"/>
          <w:lang w:bidi="th-TH"/>
        </w:rPr>
        <w:t>September</w:t>
      </w:r>
      <w:r w:rsidRPr="0076195A">
        <w:rPr>
          <w:szCs w:val="22"/>
          <w:lang w:bidi="th-TH"/>
        </w:rPr>
        <w:t xml:space="preserve"> 202</w:t>
      </w:r>
      <w:r>
        <w:rPr>
          <w:szCs w:val="22"/>
          <w:lang w:bidi="th-TH"/>
        </w:rPr>
        <w:t>2</w:t>
      </w:r>
      <w:r w:rsidRPr="0076195A">
        <w:rPr>
          <w:szCs w:val="22"/>
          <w:lang w:bidi="th-TH"/>
        </w:rPr>
        <w:t>, and condensed notes (“interim financial information”).</w:t>
      </w:r>
      <w:r w:rsidRPr="0076195A">
        <w:rPr>
          <w:i/>
          <w:iCs/>
          <w:szCs w:val="22"/>
          <w:lang w:bidi="th-TH"/>
        </w:rPr>
        <w:t xml:space="preserve"> </w:t>
      </w:r>
      <w:r w:rsidRPr="0076195A">
        <w:rPr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 w:rsidR="00F926CE">
        <w:rPr>
          <w:szCs w:val="22"/>
          <w:cs/>
        </w:rPr>
        <w:br/>
      </w:r>
      <w:r w:rsidRPr="0076195A">
        <w:rPr>
          <w:szCs w:val="22"/>
        </w:rPr>
        <w:t>My responsibility is to express a conclusion on this interim financial information based on my review.</w:t>
      </w:r>
    </w:p>
    <w:p w14:paraId="67EBBA6D" w14:textId="77777777" w:rsidR="00706AE2" w:rsidRPr="0082511A" w:rsidRDefault="00706AE2" w:rsidP="00706AE2">
      <w:pPr>
        <w:pStyle w:val="RNormal"/>
        <w:rPr>
          <w:lang w:val="en-GB"/>
        </w:rPr>
      </w:pPr>
    </w:p>
    <w:p w14:paraId="595BC422" w14:textId="77777777" w:rsidR="00706AE2" w:rsidRDefault="00706AE2" w:rsidP="00706AE2">
      <w:pPr>
        <w:jc w:val="both"/>
        <w:rPr>
          <w:i/>
        </w:rPr>
      </w:pPr>
      <w:r>
        <w:rPr>
          <w:i/>
        </w:rPr>
        <w:t>Scope of Review</w:t>
      </w:r>
    </w:p>
    <w:p w14:paraId="308032B4" w14:textId="77777777" w:rsidR="00706AE2" w:rsidRDefault="00706AE2" w:rsidP="00706AE2">
      <w:pPr>
        <w:jc w:val="both"/>
      </w:pPr>
    </w:p>
    <w:p w14:paraId="412601E0" w14:textId="77777777" w:rsidR="00706AE2" w:rsidRDefault="00706AE2" w:rsidP="00706AE2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</w:t>
      </w:r>
      <w:r>
        <w:rPr>
          <w:szCs w:val="22"/>
        </w:rPr>
        <w:t>al and other review procedures.</w:t>
      </w:r>
      <w:r w:rsidRPr="00FC39BB">
        <w:rPr>
          <w:szCs w:val="22"/>
        </w:rPr>
        <w:t xml:space="preserve">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A22CA16" w14:textId="77777777" w:rsidR="00706AE2" w:rsidRDefault="00706AE2" w:rsidP="00706AE2">
      <w:pPr>
        <w:jc w:val="both"/>
      </w:pPr>
    </w:p>
    <w:p w14:paraId="53AF946B" w14:textId="77777777" w:rsidR="00706AE2" w:rsidRPr="00FC39BB" w:rsidRDefault="00706AE2" w:rsidP="00706AE2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1DDB254" w14:textId="77777777" w:rsidR="00706AE2" w:rsidRDefault="00706AE2" w:rsidP="00706AE2">
      <w:pPr>
        <w:jc w:val="both"/>
      </w:pPr>
    </w:p>
    <w:p w14:paraId="010EF1BF" w14:textId="77777777" w:rsidR="00706AE2" w:rsidRDefault="00706AE2" w:rsidP="00706AE2">
      <w:pPr>
        <w:jc w:val="both"/>
        <w:rPr>
          <w:rFonts w:cs="Times New Roman"/>
          <w:szCs w:val="22"/>
        </w:rPr>
      </w:pPr>
      <w:r w:rsidRPr="00E43979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43979">
        <w:rPr>
          <w:rFonts w:cs="Times New Roman"/>
          <w:szCs w:val="28"/>
          <w:cs/>
          <w:lang w:bidi="th-TH"/>
        </w:rPr>
        <w:t xml:space="preserve"> </w:t>
      </w:r>
      <w:r w:rsidRPr="00E43979">
        <w:rPr>
          <w:rFonts w:cs="Times New Roman"/>
          <w:szCs w:val="22"/>
          <w:lang w:bidi="th-TH"/>
        </w:rPr>
        <w:t>is</w:t>
      </w:r>
      <w:r w:rsidRPr="00E43979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55CECD3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48F63C96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66A4A97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(</w:t>
      </w:r>
      <w:r w:rsidRPr="007051A3">
        <w:rPr>
          <w:lang w:val="en-US"/>
        </w:rPr>
        <w:t>Yoottapong Soontalinka</w:t>
      </w:r>
      <w:r w:rsidRPr="003A0E59">
        <w:rPr>
          <w:lang w:val="en-US"/>
        </w:rPr>
        <w:t>)</w:t>
      </w:r>
    </w:p>
    <w:p w14:paraId="0250FD0E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7808A141" w14:textId="77CC54F9" w:rsidR="00706AE2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 xml:space="preserve">Registration No.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74E4CDEA" w14:textId="77777777" w:rsidR="00706AE2" w:rsidRPr="00887831" w:rsidRDefault="00706AE2" w:rsidP="00706AE2">
      <w:pPr>
        <w:spacing w:line="240" w:lineRule="atLeast"/>
        <w:ind w:right="99"/>
        <w:jc w:val="both"/>
        <w:rPr>
          <w:lang w:val="en-US"/>
        </w:rPr>
      </w:pPr>
    </w:p>
    <w:p w14:paraId="7E1F2A08" w14:textId="77777777" w:rsidR="00706AE2" w:rsidRPr="00887831" w:rsidRDefault="00706AE2" w:rsidP="00706AE2">
      <w:pPr>
        <w:spacing w:line="240" w:lineRule="atLeast"/>
        <w:ind w:right="101"/>
        <w:jc w:val="both"/>
        <w:rPr>
          <w:lang w:val="en-US"/>
        </w:rPr>
      </w:pPr>
    </w:p>
    <w:p w14:paraId="0C9C6993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>KPMG Phoomchai Audit</w:t>
      </w:r>
      <w:r>
        <w:rPr>
          <w:lang w:val="en-US"/>
        </w:rPr>
        <w:t xml:space="preserve"> Ltd.</w:t>
      </w:r>
    </w:p>
    <w:p w14:paraId="678AD8D5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65B328D9" w14:textId="0599094F" w:rsidR="00706AE2" w:rsidRDefault="00F867F4" w:rsidP="00706AE2">
      <w:pPr>
        <w:spacing w:line="240" w:lineRule="atLeast"/>
        <w:ind w:right="99"/>
        <w:rPr>
          <w:lang w:val="en-US"/>
        </w:rPr>
      </w:pPr>
      <w:r>
        <w:rPr>
          <w:lang w:val="en-US" w:bidi="th-TH"/>
        </w:rPr>
        <w:t>10 November 2022</w:t>
      </w:r>
    </w:p>
    <w:sectPr w:rsidR="00706AE2" w:rsidSect="004958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1D712" w14:textId="77777777" w:rsidR="000E0627" w:rsidRDefault="000E0627">
      <w:r>
        <w:separator/>
      </w:r>
    </w:p>
  </w:endnote>
  <w:endnote w:type="continuationSeparator" w:id="0">
    <w:p w14:paraId="5DD9F53E" w14:textId="77777777" w:rsidR="000E0627" w:rsidRDefault="000E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altName w:val="Arial"/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30096" w14:textId="77777777" w:rsidR="009B47F4" w:rsidRDefault="009B4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2C2F" w14:textId="77777777" w:rsidR="00687904" w:rsidRPr="00596CC3" w:rsidRDefault="00687904" w:rsidP="00FB799E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745F" w14:textId="77777777" w:rsidR="009B47F4" w:rsidRDefault="009B4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620F" w14:textId="77777777" w:rsidR="000E0627" w:rsidRDefault="000E0627">
      <w:r>
        <w:separator/>
      </w:r>
    </w:p>
  </w:footnote>
  <w:footnote w:type="continuationSeparator" w:id="0">
    <w:p w14:paraId="1614912F" w14:textId="77777777" w:rsidR="000E0627" w:rsidRDefault="000E0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687904" w:rsidRDefault="00687904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(Asia) Public Company Limited and its Subsidiaries</w:t>
    </w:r>
  </w:p>
  <w:p w14:paraId="2032BA1E" w14:textId="77777777" w:rsidR="00687904" w:rsidRDefault="00687904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687904" w:rsidRDefault="00687904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nine-month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</w:rPr>
      <w:t>(Unaudited)</w:t>
    </w:r>
  </w:p>
  <w:p w14:paraId="0095D569" w14:textId="77777777" w:rsidR="00687904" w:rsidRDefault="00687904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87904" w:rsidRPr="00463CC6" w:rsidRDefault="00687904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EEB40" w14:textId="77777777" w:rsidR="004958F1" w:rsidRDefault="004958F1" w:rsidP="00635265">
    <w:pPr>
      <w:spacing w:line="240" w:lineRule="atLeast"/>
      <w:rPr>
        <w:b/>
        <w:bCs/>
        <w:sz w:val="24"/>
        <w:szCs w:val="24"/>
      </w:rPr>
    </w:pPr>
  </w:p>
  <w:p w14:paraId="0443E419" w14:textId="77777777" w:rsidR="004958F1" w:rsidRDefault="004958F1" w:rsidP="00635265">
    <w:pPr>
      <w:spacing w:line="240" w:lineRule="atLeast"/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6899" w14:textId="77777777" w:rsidR="009B47F4" w:rsidRDefault="009B4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1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4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6"/>
  </w:num>
  <w:num w:numId="5">
    <w:abstractNumId w:val="14"/>
  </w:num>
  <w:num w:numId="6">
    <w:abstractNumId w:val="10"/>
  </w:num>
  <w:num w:numId="7">
    <w:abstractNumId w:val="23"/>
  </w:num>
  <w:num w:numId="8">
    <w:abstractNumId w:val="18"/>
  </w:num>
  <w:num w:numId="9">
    <w:abstractNumId w:val="16"/>
  </w:num>
  <w:num w:numId="10">
    <w:abstractNumId w:val="25"/>
  </w:num>
  <w:num w:numId="11">
    <w:abstractNumId w:val="9"/>
  </w:num>
  <w:num w:numId="12">
    <w:abstractNumId w:val="21"/>
  </w:num>
  <w:num w:numId="13">
    <w:abstractNumId w:val="28"/>
  </w:num>
  <w:num w:numId="14">
    <w:abstractNumId w:val="8"/>
  </w:num>
  <w:num w:numId="15">
    <w:abstractNumId w:val="20"/>
  </w:num>
  <w:num w:numId="16">
    <w:abstractNumId w:val="24"/>
  </w:num>
  <w:num w:numId="17">
    <w:abstractNumId w:val="0"/>
  </w:num>
  <w:num w:numId="18">
    <w:abstractNumId w:val="1"/>
  </w:num>
  <w:num w:numId="19">
    <w:abstractNumId w:val="2"/>
  </w:num>
  <w:num w:numId="20">
    <w:abstractNumId w:val="15"/>
  </w:num>
  <w:num w:numId="21">
    <w:abstractNumId w:val="12"/>
  </w:num>
  <w:num w:numId="22">
    <w:abstractNumId w:val="22"/>
  </w:num>
  <w:num w:numId="23">
    <w:abstractNumId w:val="17"/>
  </w:num>
  <w:num w:numId="24">
    <w:abstractNumId w:val="27"/>
  </w:num>
  <w:num w:numId="25">
    <w:abstractNumId w:val="5"/>
  </w:num>
  <w:num w:numId="26">
    <w:abstractNumId w:val="26"/>
  </w:num>
  <w:num w:numId="27">
    <w:abstractNumId w:val="7"/>
  </w:num>
  <w:num w:numId="28">
    <w:abstractNumId w:val="19"/>
  </w:num>
  <w:num w:numId="29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96F"/>
    <w:rsid w:val="00007B1E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336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534"/>
    <w:rsid w:val="000B1B69"/>
    <w:rsid w:val="000B1B77"/>
    <w:rsid w:val="000B2E6D"/>
    <w:rsid w:val="000B2EFE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393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7FE"/>
    <w:rsid w:val="000E3983"/>
    <w:rsid w:val="000E3C5C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550C"/>
    <w:rsid w:val="00115AB3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4E5"/>
    <w:rsid w:val="001500A6"/>
    <w:rsid w:val="00150465"/>
    <w:rsid w:val="00150902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824"/>
    <w:rsid w:val="00154B5C"/>
    <w:rsid w:val="00155C29"/>
    <w:rsid w:val="001568A5"/>
    <w:rsid w:val="00156BB3"/>
    <w:rsid w:val="00156D3D"/>
    <w:rsid w:val="00157117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76F30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5F31"/>
    <w:rsid w:val="0019626F"/>
    <w:rsid w:val="00196326"/>
    <w:rsid w:val="00196345"/>
    <w:rsid w:val="0019695B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58CA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31D7"/>
    <w:rsid w:val="002033C2"/>
    <w:rsid w:val="00203540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972"/>
    <w:rsid w:val="00263BC4"/>
    <w:rsid w:val="0026401B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811"/>
    <w:rsid w:val="00277EE8"/>
    <w:rsid w:val="00280FE0"/>
    <w:rsid w:val="0028187A"/>
    <w:rsid w:val="002818C5"/>
    <w:rsid w:val="002818FF"/>
    <w:rsid w:val="0028196E"/>
    <w:rsid w:val="00281ACC"/>
    <w:rsid w:val="00282DF6"/>
    <w:rsid w:val="00282EE3"/>
    <w:rsid w:val="00283160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AD6"/>
    <w:rsid w:val="002A1B59"/>
    <w:rsid w:val="002A1EB2"/>
    <w:rsid w:val="002A224A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D45"/>
    <w:rsid w:val="00341FAD"/>
    <w:rsid w:val="00342FDF"/>
    <w:rsid w:val="003431D7"/>
    <w:rsid w:val="003437E9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A51"/>
    <w:rsid w:val="00360B6D"/>
    <w:rsid w:val="00360CF8"/>
    <w:rsid w:val="003615AC"/>
    <w:rsid w:val="00361793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546"/>
    <w:rsid w:val="003957EA"/>
    <w:rsid w:val="0039581B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B110F"/>
    <w:rsid w:val="003B122B"/>
    <w:rsid w:val="003B1504"/>
    <w:rsid w:val="003B1FB5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29A"/>
    <w:rsid w:val="003B73A4"/>
    <w:rsid w:val="003B7497"/>
    <w:rsid w:val="003B7A3B"/>
    <w:rsid w:val="003C0163"/>
    <w:rsid w:val="003C0EBB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59BF"/>
    <w:rsid w:val="003D650B"/>
    <w:rsid w:val="003D67ED"/>
    <w:rsid w:val="003D7BB4"/>
    <w:rsid w:val="003E0CE9"/>
    <w:rsid w:val="003E1930"/>
    <w:rsid w:val="003E1B4A"/>
    <w:rsid w:val="003E2454"/>
    <w:rsid w:val="003E283B"/>
    <w:rsid w:val="003E2AF6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A53"/>
    <w:rsid w:val="003F70CE"/>
    <w:rsid w:val="003F74BB"/>
    <w:rsid w:val="003F7515"/>
    <w:rsid w:val="003F758F"/>
    <w:rsid w:val="003F7A5C"/>
    <w:rsid w:val="003F7AD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8E8"/>
    <w:rsid w:val="00456985"/>
    <w:rsid w:val="00456D33"/>
    <w:rsid w:val="00456E10"/>
    <w:rsid w:val="004573E3"/>
    <w:rsid w:val="00457B64"/>
    <w:rsid w:val="00457EFA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8F1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C34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379"/>
    <w:rsid w:val="004C103E"/>
    <w:rsid w:val="004C12B2"/>
    <w:rsid w:val="004C1AF2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054"/>
    <w:rsid w:val="004D0AF9"/>
    <w:rsid w:val="004D1247"/>
    <w:rsid w:val="004D1462"/>
    <w:rsid w:val="004D14FA"/>
    <w:rsid w:val="004D1544"/>
    <w:rsid w:val="004D1BF7"/>
    <w:rsid w:val="004D256B"/>
    <w:rsid w:val="004D2DCF"/>
    <w:rsid w:val="004D2EE8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713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9B6"/>
    <w:rsid w:val="00521A33"/>
    <w:rsid w:val="00521B5E"/>
    <w:rsid w:val="00521C03"/>
    <w:rsid w:val="00522258"/>
    <w:rsid w:val="0052264F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31B7"/>
    <w:rsid w:val="005532D7"/>
    <w:rsid w:val="00553FEB"/>
    <w:rsid w:val="00554632"/>
    <w:rsid w:val="0055482C"/>
    <w:rsid w:val="00554A92"/>
    <w:rsid w:val="00554B6C"/>
    <w:rsid w:val="0055505D"/>
    <w:rsid w:val="0055613D"/>
    <w:rsid w:val="005561C0"/>
    <w:rsid w:val="0055636E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46D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091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FF6"/>
    <w:rsid w:val="0067609B"/>
    <w:rsid w:val="006763F8"/>
    <w:rsid w:val="00676609"/>
    <w:rsid w:val="00677540"/>
    <w:rsid w:val="00677935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371"/>
    <w:rsid w:val="006B4537"/>
    <w:rsid w:val="006B478B"/>
    <w:rsid w:val="006B47A9"/>
    <w:rsid w:val="006B4920"/>
    <w:rsid w:val="006B4C50"/>
    <w:rsid w:val="006B4EED"/>
    <w:rsid w:val="006B553C"/>
    <w:rsid w:val="006B5679"/>
    <w:rsid w:val="006B5971"/>
    <w:rsid w:val="006B5D2E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433C"/>
    <w:rsid w:val="006C4D6C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82"/>
    <w:rsid w:val="007011B5"/>
    <w:rsid w:val="007021C7"/>
    <w:rsid w:val="00702724"/>
    <w:rsid w:val="00702891"/>
    <w:rsid w:val="00702948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FAF"/>
    <w:rsid w:val="00722843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75C9"/>
    <w:rsid w:val="007704D8"/>
    <w:rsid w:val="00770C90"/>
    <w:rsid w:val="0077102A"/>
    <w:rsid w:val="007710A8"/>
    <w:rsid w:val="007711E2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ED7"/>
    <w:rsid w:val="007813C7"/>
    <w:rsid w:val="00781950"/>
    <w:rsid w:val="007850B1"/>
    <w:rsid w:val="007865B9"/>
    <w:rsid w:val="00786D92"/>
    <w:rsid w:val="0078739D"/>
    <w:rsid w:val="007902C5"/>
    <w:rsid w:val="007902F1"/>
    <w:rsid w:val="0079084D"/>
    <w:rsid w:val="00790E61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CCF"/>
    <w:rsid w:val="007A625C"/>
    <w:rsid w:val="007A629F"/>
    <w:rsid w:val="007A63D6"/>
    <w:rsid w:val="007A6EFB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582"/>
    <w:rsid w:val="007C17AD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85F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6849"/>
    <w:rsid w:val="007E6F2B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4BE"/>
    <w:rsid w:val="008035AC"/>
    <w:rsid w:val="00803602"/>
    <w:rsid w:val="00803F00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947"/>
    <w:rsid w:val="008479C3"/>
    <w:rsid w:val="00850A21"/>
    <w:rsid w:val="0085179B"/>
    <w:rsid w:val="00851821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58E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E78"/>
    <w:rsid w:val="008A1296"/>
    <w:rsid w:val="008A1496"/>
    <w:rsid w:val="008A14DB"/>
    <w:rsid w:val="008A17E8"/>
    <w:rsid w:val="008A37D0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493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9AD"/>
    <w:rsid w:val="00917A76"/>
    <w:rsid w:val="00917EA8"/>
    <w:rsid w:val="009210AB"/>
    <w:rsid w:val="00921518"/>
    <w:rsid w:val="009216F6"/>
    <w:rsid w:val="0092177D"/>
    <w:rsid w:val="00921BFE"/>
    <w:rsid w:val="00921D74"/>
    <w:rsid w:val="00922179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7E0"/>
    <w:rsid w:val="00945A76"/>
    <w:rsid w:val="00945F42"/>
    <w:rsid w:val="00945F8F"/>
    <w:rsid w:val="00945FCA"/>
    <w:rsid w:val="009460DF"/>
    <w:rsid w:val="0094636D"/>
    <w:rsid w:val="00946C4B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D6D"/>
    <w:rsid w:val="00967017"/>
    <w:rsid w:val="009679E5"/>
    <w:rsid w:val="00967B7C"/>
    <w:rsid w:val="00967CA2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624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C9"/>
    <w:rsid w:val="009A24B7"/>
    <w:rsid w:val="009A29A9"/>
    <w:rsid w:val="009A2A45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47F4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A8A"/>
    <w:rsid w:val="009F2AB3"/>
    <w:rsid w:val="009F316C"/>
    <w:rsid w:val="009F399B"/>
    <w:rsid w:val="009F39EA"/>
    <w:rsid w:val="009F3EB3"/>
    <w:rsid w:val="009F4041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0E2"/>
    <w:rsid w:val="00A44AB0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630"/>
    <w:rsid w:val="00A6132C"/>
    <w:rsid w:val="00A61880"/>
    <w:rsid w:val="00A61B62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B86"/>
    <w:rsid w:val="00A67131"/>
    <w:rsid w:val="00A676CA"/>
    <w:rsid w:val="00A67D7A"/>
    <w:rsid w:val="00A7023C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B3C"/>
    <w:rsid w:val="00A82131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5E74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C29"/>
    <w:rsid w:val="00AE235A"/>
    <w:rsid w:val="00AE3325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7F4"/>
    <w:rsid w:val="00B74E52"/>
    <w:rsid w:val="00B75097"/>
    <w:rsid w:val="00B75474"/>
    <w:rsid w:val="00B7613C"/>
    <w:rsid w:val="00B763D1"/>
    <w:rsid w:val="00B764AE"/>
    <w:rsid w:val="00B77478"/>
    <w:rsid w:val="00B7754B"/>
    <w:rsid w:val="00B77827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68A"/>
    <w:rsid w:val="00C25249"/>
    <w:rsid w:val="00C2558D"/>
    <w:rsid w:val="00C25792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4675"/>
    <w:rsid w:val="00C347D0"/>
    <w:rsid w:val="00C34C34"/>
    <w:rsid w:val="00C35109"/>
    <w:rsid w:val="00C3594E"/>
    <w:rsid w:val="00C35FEB"/>
    <w:rsid w:val="00C36C16"/>
    <w:rsid w:val="00C36FAD"/>
    <w:rsid w:val="00C37657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90B"/>
    <w:rsid w:val="00C74A87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EC3"/>
    <w:rsid w:val="00C80201"/>
    <w:rsid w:val="00C803B2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D30"/>
    <w:rsid w:val="00CA226E"/>
    <w:rsid w:val="00CA3862"/>
    <w:rsid w:val="00CA3F2D"/>
    <w:rsid w:val="00CA42FC"/>
    <w:rsid w:val="00CA4F36"/>
    <w:rsid w:val="00CA5DAA"/>
    <w:rsid w:val="00CA6298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D38"/>
    <w:rsid w:val="00CD501B"/>
    <w:rsid w:val="00CD5032"/>
    <w:rsid w:val="00CD6476"/>
    <w:rsid w:val="00CD6572"/>
    <w:rsid w:val="00CD67C3"/>
    <w:rsid w:val="00CD6C97"/>
    <w:rsid w:val="00CD7AAD"/>
    <w:rsid w:val="00CE11CA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815"/>
    <w:rsid w:val="00CF49F8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85C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6C3"/>
    <w:rsid w:val="00D12F39"/>
    <w:rsid w:val="00D135B6"/>
    <w:rsid w:val="00D13B45"/>
    <w:rsid w:val="00D142CF"/>
    <w:rsid w:val="00D1430D"/>
    <w:rsid w:val="00D1471E"/>
    <w:rsid w:val="00D1530A"/>
    <w:rsid w:val="00D1590F"/>
    <w:rsid w:val="00D17AB8"/>
    <w:rsid w:val="00D17BAE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CC8"/>
    <w:rsid w:val="00D31D64"/>
    <w:rsid w:val="00D31F64"/>
    <w:rsid w:val="00D32586"/>
    <w:rsid w:val="00D327F5"/>
    <w:rsid w:val="00D32D29"/>
    <w:rsid w:val="00D333E1"/>
    <w:rsid w:val="00D33A11"/>
    <w:rsid w:val="00D33B85"/>
    <w:rsid w:val="00D33F6E"/>
    <w:rsid w:val="00D34003"/>
    <w:rsid w:val="00D345C8"/>
    <w:rsid w:val="00D345E0"/>
    <w:rsid w:val="00D3542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1C24"/>
    <w:rsid w:val="00D82993"/>
    <w:rsid w:val="00D82B14"/>
    <w:rsid w:val="00D82F11"/>
    <w:rsid w:val="00D83FA9"/>
    <w:rsid w:val="00D8516E"/>
    <w:rsid w:val="00D85B4C"/>
    <w:rsid w:val="00D8641D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4229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0FF"/>
    <w:rsid w:val="00E712EF"/>
    <w:rsid w:val="00E71A56"/>
    <w:rsid w:val="00E71CB3"/>
    <w:rsid w:val="00E71E73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48"/>
    <w:rsid w:val="00EC6BD2"/>
    <w:rsid w:val="00EC6FCA"/>
    <w:rsid w:val="00EC7688"/>
    <w:rsid w:val="00EC7876"/>
    <w:rsid w:val="00EC7B43"/>
    <w:rsid w:val="00ED02DF"/>
    <w:rsid w:val="00ED08A3"/>
    <w:rsid w:val="00ED0A95"/>
    <w:rsid w:val="00ED1674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0E0C"/>
    <w:rsid w:val="00EE15B4"/>
    <w:rsid w:val="00EE3119"/>
    <w:rsid w:val="00EE39AF"/>
    <w:rsid w:val="00EE3E79"/>
    <w:rsid w:val="00EE3F8C"/>
    <w:rsid w:val="00EE47D0"/>
    <w:rsid w:val="00EE4BBF"/>
    <w:rsid w:val="00EE4E5A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1DCF"/>
    <w:rsid w:val="00F020B8"/>
    <w:rsid w:val="00F022EF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0FEB"/>
    <w:rsid w:val="00F51263"/>
    <w:rsid w:val="00F52921"/>
    <w:rsid w:val="00F52DD3"/>
    <w:rsid w:val="00F52E56"/>
    <w:rsid w:val="00F53166"/>
    <w:rsid w:val="00F53452"/>
    <w:rsid w:val="00F534FB"/>
    <w:rsid w:val="00F53ED9"/>
    <w:rsid w:val="00F552CE"/>
    <w:rsid w:val="00F552D5"/>
    <w:rsid w:val="00F558AE"/>
    <w:rsid w:val="00F55FCC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199"/>
    <w:rsid w:val="00F672EF"/>
    <w:rsid w:val="00F673EF"/>
    <w:rsid w:val="00F6748E"/>
    <w:rsid w:val="00F67515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2048"/>
    <w:rsid w:val="00F92219"/>
    <w:rsid w:val="00F9236D"/>
    <w:rsid w:val="00F926CE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5C9A"/>
    <w:rsid w:val="00FF6546"/>
    <w:rsid w:val="00FF6648"/>
    <w:rsid w:val="00FF6BAE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8593F3-016D-4530-B371-86D0C0444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416</TotalTime>
  <Pages>2</Pages>
  <Words>325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Kornsiri, Chongaksorn</cp:lastModifiedBy>
  <cp:revision>180</cp:revision>
  <cp:lastPrinted>2022-11-02T03:38:00Z</cp:lastPrinted>
  <dcterms:created xsi:type="dcterms:W3CDTF">2022-05-10T04:06:00Z</dcterms:created>
  <dcterms:modified xsi:type="dcterms:W3CDTF">2022-11-07T03:33:00Z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