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4B22962D" w:rsidR="00A36B61" w:rsidRPr="0057423E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4E9FF755" w:rsidR="00C81773" w:rsidRPr="00264058" w:rsidRDefault="0084076D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2640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A7A1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A602A" w:rsidRPr="0026405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76EAA705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264058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264058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264058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7CF35F0" w14:textId="371C0ED6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A71F90A" w14:textId="116BD18C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52A453" w14:textId="77777777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54F43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5C0C5D09" w14:textId="61531724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C81773" w:rsidRDefault="00C81773" w:rsidP="00833E83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20C4B9" w14:textId="059FDD87" w:rsidR="00C81773" w:rsidRPr="00833E83" w:rsidRDefault="0084076D" w:rsidP="00833E83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กันยายน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>(“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="00C81773"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="00C8177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C8177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5299E4" w14:textId="77777777" w:rsidR="00833E83" w:rsidRPr="00511CCF" w:rsidRDefault="00833E83" w:rsidP="00C81773">
      <w:pPr>
        <w:rPr>
          <w:rFonts w:ascii="Angsana New" w:hAnsi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AC2BF4B" w14:textId="01543B03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876591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3164E1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DF7F443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5C629717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BF00916" w14:textId="77777777" w:rsidR="00C81773" w:rsidRDefault="00C81773" w:rsidP="00C81773">
      <w:pPr>
        <w:rPr>
          <w:rFonts w:ascii="Angsana New" w:hAnsi="Angsana New"/>
          <w:sz w:val="26"/>
          <w:szCs w:val="26"/>
          <w:lang w:bidi="th-TH"/>
        </w:rPr>
      </w:pPr>
    </w:p>
    <w:p w14:paraId="529980B6" w14:textId="77777777" w:rsidR="0012448F" w:rsidRDefault="0012448F" w:rsidP="00C81773">
      <w:pPr>
        <w:rPr>
          <w:rFonts w:ascii="Angsana New" w:hAnsi="Angsana New"/>
          <w:sz w:val="26"/>
          <w:szCs w:val="26"/>
        </w:rPr>
      </w:pPr>
    </w:p>
    <w:p w14:paraId="65EB9949" w14:textId="77777777" w:rsidR="0012448F" w:rsidRPr="00511CCF" w:rsidRDefault="0012448F" w:rsidP="00C81773">
      <w:pPr>
        <w:rPr>
          <w:rFonts w:ascii="Angsana New" w:hAnsi="Angsana New"/>
          <w:sz w:val="26"/>
          <w:szCs w:val="26"/>
        </w:rPr>
      </w:pPr>
    </w:p>
    <w:p w14:paraId="1A64773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B3D34F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625E15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7D9E8FB3" w:rsidR="0075680B" w:rsidRPr="00191A71" w:rsidRDefault="00C81773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A7A13">
        <w:rPr>
          <w:rFonts w:ascii="Angsana New" w:hAnsi="Angsana New" w:cs="Angsana New"/>
          <w:sz w:val="26"/>
          <w:szCs w:val="26"/>
          <w:lang w:val="en-US" w:bidi="th-TH"/>
        </w:rPr>
        <w:t>10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A7A13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D81A2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75680B" w:rsidRPr="00191A71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628C" w14:textId="77777777" w:rsidR="00567580" w:rsidRDefault="00567580" w:rsidP="006D3290">
      <w:r>
        <w:separator/>
      </w:r>
    </w:p>
  </w:endnote>
  <w:endnote w:type="continuationSeparator" w:id="0">
    <w:p w14:paraId="10DA61BE" w14:textId="77777777" w:rsidR="00567580" w:rsidRDefault="0056758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F78A" w14:textId="77777777" w:rsidR="00567580" w:rsidRDefault="00567580" w:rsidP="006D3290">
      <w:r>
        <w:separator/>
      </w:r>
    </w:p>
  </w:footnote>
  <w:footnote w:type="continuationSeparator" w:id="0">
    <w:p w14:paraId="276DDB06" w14:textId="77777777" w:rsidR="00567580" w:rsidRDefault="0056758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2"/>
  </w:num>
  <w:num w:numId="2" w16cid:durableId="1138064974">
    <w:abstractNumId w:val="9"/>
  </w:num>
  <w:num w:numId="3" w16cid:durableId="404189233">
    <w:abstractNumId w:val="1"/>
  </w:num>
  <w:num w:numId="4" w16cid:durableId="1311014621">
    <w:abstractNumId w:val="0"/>
  </w:num>
  <w:num w:numId="5" w16cid:durableId="1246498504">
    <w:abstractNumId w:val="13"/>
  </w:num>
  <w:num w:numId="6" w16cid:durableId="1419054594">
    <w:abstractNumId w:val="8"/>
  </w:num>
  <w:num w:numId="7" w16cid:durableId="651180638">
    <w:abstractNumId w:val="5"/>
  </w:num>
  <w:num w:numId="8" w16cid:durableId="2131317557">
    <w:abstractNumId w:val="11"/>
  </w:num>
  <w:num w:numId="9" w16cid:durableId="1509637179">
    <w:abstractNumId w:val="7"/>
  </w:num>
  <w:num w:numId="10" w16cid:durableId="1852449094">
    <w:abstractNumId w:val="4"/>
  </w:num>
  <w:num w:numId="11" w16cid:durableId="1807620685">
    <w:abstractNumId w:val="6"/>
  </w:num>
  <w:num w:numId="12" w16cid:durableId="601499175">
    <w:abstractNumId w:val="10"/>
  </w:num>
  <w:num w:numId="13" w16cid:durableId="2050959263">
    <w:abstractNumId w:val="10"/>
  </w:num>
  <w:num w:numId="14" w16cid:durableId="1624534831">
    <w:abstractNumId w:val="2"/>
  </w:num>
  <w:num w:numId="15" w16cid:durableId="853227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12B8"/>
    <w:rsid w:val="00033D79"/>
    <w:rsid w:val="00057527"/>
    <w:rsid w:val="000908DB"/>
    <w:rsid w:val="000A37E6"/>
    <w:rsid w:val="000A3CFB"/>
    <w:rsid w:val="000A652D"/>
    <w:rsid w:val="000B12FA"/>
    <w:rsid w:val="000D0A5C"/>
    <w:rsid w:val="000D20DD"/>
    <w:rsid w:val="000F2BE2"/>
    <w:rsid w:val="000F47F1"/>
    <w:rsid w:val="000F603E"/>
    <w:rsid w:val="00100863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F4AB6"/>
    <w:rsid w:val="00215181"/>
    <w:rsid w:val="0022620E"/>
    <w:rsid w:val="00236290"/>
    <w:rsid w:val="002370B8"/>
    <w:rsid w:val="00264058"/>
    <w:rsid w:val="0026489E"/>
    <w:rsid w:val="00277E27"/>
    <w:rsid w:val="002A602A"/>
    <w:rsid w:val="002B0F3E"/>
    <w:rsid w:val="002C1324"/>
    <w:rsid w:val="002D241D"/>
    <w:rsid w:val="002D5059"/>
    <w:rsid w:val="002E41C2"/>
    <w:rsid w:val="002E5787"/>
    <w:rsid w:val="002F44CB"/>
    <w:rsid w:val="00352177"/>
    <w:rsid w:val="0036568A"/>
    <w:rsid w:val="003801B5"/>
    <w:rsid w:val="003B6A36"/>
    <w:rsid w:val="003C222F"/>
    <w:rsid w:val="003E644A"/>
    <w:rsid w:val="003E7AE7"/>
    <w:rsid w:val="00404284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A65E3"/>
    <w:rsid w:val="00511CCF"/>
    <w:rsid w:val="005129C6"/>
    <w:rsid w:val="0051675A"/>
    <w:rsid w:val="00517891"/>
    <w:rsid w:val="00562BF9"/>
    <w:rsid w:val="00563FF0"/>
    <w:rsid w:val="00567580"/>
    <w:rsid w:val="0057423E"/>
    <w:rsid w:val="005B040C"/>
    <w:rsid w:val="005B0E11"/>
    <w:rsid w:val="005D168D"/>
    <w:rsid w:val="0061435D"/>
    <w:rsid w:val="006338B4"/>
    <w:rsid w:val="006432C9"/>
    <w:rsid w:val="00650F6D"/>
    <w:rsid w:val="006623DA"/>
    <w:rsid w:val="006669C0"/>
    <w:rsid w:val="0067054D"/>
    <w:rsid w:val="006755AE"/>
    <w:rsid w:val="006A0410"/>
    <w:rsid w:val="006A0462"/>
    <w:rsid w:val="006A7A13"/>
    <w:rsid w:val="006B50E7"/>
    <w:rsid w:val="006B681C"/>
    <w:rsid w:val="006D3290"/>
    <w:rsid w:val="006D6E96"/>
    <w:rsid w:val="006E0067"/>
    <w:rsid w:val="006E0B54"/>
    <w:rsid w:val="006E2E4E"/>
    <w:rsid w:val="006F71BE"/>
    <w:rsid w:val="00710D73"/>
    <w:rsid w:val="00713F09"/>
    <w:rsid w:val="00733044"/>
    <w:rsid w:val="00751B14"/>
    <w:rsid w:val="00752D9D"/>
    <w:rsid w:val="0075680B"/>
    <w:rsid w:val="0076674D"/>
    <w:rsid w:val="007A0827"/>
    <w:rsid w:val="007A3A77"/>
    <w:rsid w:val="007A67DE"/>
    <w:rsid w:val="007E1BB0"/>
    <w:rsid w:val="007E7D2B"/>
    <w:rsid w:val="00801A1C"/>
    <w:rsid w:val="00803F09"/>
    <w:rsid w:val="00806843"/>
    <w:rsid w:val="00810F87"/>
    <w:rsid w:val="00833E83"/>
    <w:rsid w:val="008362C0"/>
    <w:rsid w:val="0084076D"/>
    <w:rsid w:val="008428C5"/>
    <w:rsid w:val="00844D1D"/>
    <w:rsid w:val="00844F8B"/>
    <w:rsid w:val="00847C59"/>
    <w:rsid w:val="00856FDB"/>
    <w:rsid w:val="0086442C"/>
    <w:rsid w:val="00876591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A675C"/>
    <w:rsid w:val="00AD011F"/>
    <w:rsid w:val="00AD20EC"/>
    <w:rsid w:val="00AE739C"/>
    <w:rsid w:val="00AF05C6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B4840"/>
    <w:rsid w:val="00CC216A"/>
    <w:rsid w:val="00CF0DB8"/>
    <w:rsid w:val="00CF20D4"/>
    <w:rsid w:val="00D02C2D"/>
    <w:rsid w:val="00D069C1"/>
    <w:rsid w:val="00D20B0F"/>
    <w:rsid w:val="00D31CB5"/>
    <w:rsid w:val="00D45321"/>
    <w:rsid w:val="00D67A48"/>
    <w:rsid w:val="00D81A20"/>
    <w:rsid w:val="00DB2E91"/>
    <w:rsid w:val="00DD4EB4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568D1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B00"/>
    <w:rsid w:val="00F95F80"/>
    <w:rsid w:val="00FA3884"/>
    <w:rsid w:val="00FA4C92"/>
    <w:rsid w:val="00FD0C3B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151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51</cp:revision>
  <cp:lastPrinted>2022-05-11T08:49:00Z</cp:lastPrinted>
  <dcterms:created xsi:type="dcterms:W3CDTF">2019-11-04T06:52:00Z</dcterms:created>
  <dcterms:modified xsi:type="dcterms:W3CDTF">2022-11-10T05:31:00Z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