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6C5F6" w14:textId="6C7A6EB7" w:rsidR="004B7601" w:rsidRPr="00D11847" w:rsidRDefault="004B7601" w:rsidP="006E2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D11847">
        <w:rPr>
          <w:rFonts w:ascii="Angsana New" w:hAnsi="Angsana New" w:hint="cs"/>
          <w:b/>
          <w:bCs/>
          <w:sz w:val="26"/>
          <w:szCs w:val="26"/>
        </w:rPr>
        <w:t>1.</w:t>
      </w:r>
      <w:r w:rsidRPr="00D11847">
        <w:rPr>
          <w:rFonts w:ascii="Angsana New" w:hAnsi="Angsana New" w:hint="cs"/>
          <w:b/>
          <w:bCs/>
          <w:sz w:val="26"/>
          <w:szCs w:val="26"/>
        </w:rPr>
        <w:tab/>
      </w:r>
      <w:r w:rsidR="009C43EB" w:rsidRPr="00D11847">
        <w:rPr>
          <w:rFonts w:ascii="Angsana New" w:hAnsi="Angsana New" w:hint="cs"/>
          <w:b/>
          <w:bCs/>
          <w:sz w:val="26"/>
          <w:szCs w:val="26"/>
          <w:cs/>
        </w:rPr>
        <w:t>ข้อมูลทั่วไปและ</w:t>
      </w:r>
      <w:r w:rsidRPr="00D11847">
        <w:rPr>
          <w:rFonts w:ascii="Angsana New" w:hAnsi="Angsana New" w:hint="cs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14:paraId="05054C8E" w14:textId="77777777" w:rsidR="004B7601" w:rsidRPr="00D11847" w:rsidRDefault="004B7601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2F93EAB6" w14:textId="4308BD9E" w:rsidR="009C43EB" w:rsidRPr="00D11847" w:rsidRDefault="00C53A51" w:rsidP="006E2D8F">
      <w:pPr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 w:hint="cs"/>
          <w:spacing w:val="-4"/>
          <w:sz w:val="26"/>
          <w:szCs w:val="26"/>
          <w:cs/>
        </w:rPr>
        <w:t>บริษัท ซีแพนเนล จำกัด</w:t>
      </w:r>
      <w:r w:rsidRPr="00D11847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D11847">
        <w:rPr>
          <w:rFonts w:ascii="Angsana New" w:hAnsi="Angsana New" w:hint="cs"/>
          <w:spacing w:val="-4"/>
          <w:sz w:val="26"/>
          <w:szCs w:val="26"/>
          <w:cs/>
        </w:rPr>
        <w:t>(มหาชน)</w:t>
      </w:r>
      <w:r w:rsidRPr="00D11847">
        <w:rPr>
          <w:rFonts w:ascii="Angsana New" w:hAnsi="Angsana New" w:hint="cs"/>
          <w:sz w:val="26"/>
          <w:szCs w:val="26"/>
          <w:cs/>
        </w:rPr>
        <w:t xml:space="preserve"> </w:t>
      </w:r>
      <w:r w:rsidR="009C43EB" w:rsidRPr="00D11847">
        <w:rPr>
          <w:rFonts w:ascii="Angsana New" w:hAnsi="Angsana New" w:hint="cs"/>
          <w:sz w:val="26"/>
          <w:szCs w:val="26"/>
        </w:rPr>
        <w:t>(“</w:t>
      </w:r>
      <w:r w:rsidR="009C43EB" w:rsidRPr="00D11847">
        <w:rPr>
          <w:rFonts w:ascii="Angsana New" w:hAnsi="Angsana New" w:hint="cs"/>
          <w:sz w:val="26"/>
          <w:szCs w:val="26"/>
          <w:cs/>
        </w:rPr>
        <w:t>บริษัท</w:t>
      </w:r>
      <w:r w:rsidR="009C43EB" w:rsidRPr="00D11847">
        <w:rPr>
          <w:rFonts w:ascii="Angsana New" w:hAnsi="Angsana New" w:hint="cs"/>
          <w:sz w:val="26"/>
          <w:szCs w:val="26"/>
        </w:rPr>
        <w:t xml:space="preserve">”) </w:t>
      </w:r>
      <w:r w:rsidR="009C43EB" w:rsidRPr="00D11847">
        <w:rPr>
          <w:rFonts w:ascii="Angsana New" w:hAnsi="Angsana New" w:hint="cs"/>
          <w:sz w:val="26"/>
          <w:szCs w:val="26"/>
          <w:cs/>
        </w:rPr>
        <w:t>จดทะเบียนเป็น</w:t>
      </w:r>
      <w:r w:rsidR="0040776F" w:rsidRPr="00D11847">
        <w:rPr>
          <w:rFonts w:ascii="Angsana New" w:hAnsi="Angsana New" w:hint="cs"/>
          <w:sz w:val="26"/>
          <w:szCs w:val="26"/>
          <w:cs/>
        </w:rPr>
        <w:t>นิติบุคคล</w:t>
      </w:r>
      <w:r w:rsidR="009C43EB" w:rsidRPr="00D11847">
        <w:rPr>
          <w:rFonts w:ascii="Angsana New" w:hAnsi="Angsana New" w:hint="cs"/>
          <w:sz w:val="26"/>
          <w:szCs w:val="26"/>
          <w:cs/>
        </w:rPr>
        <w:t>ในประเทศไทย</w:t>
      </w:r>
      <w:r w:rsidR="0040776F" w:rsidRPr="00D11847">
        <w:rPr>
          <w:rFonts w:ascii="Angsana New" w:hAnsi="Angsana New" w:hint="cs"/>
          <w:sz w:val="26"/>
          <w:szCs w:val="26"/>
          <w:cs/>
        </w:rPr>
        <w:t>และจดทะเบียนกับตลาดหลักทรัพย์แห่งประเทศไทย</w:t>
      </w:r>
      <w:r w:rsidR="00D61D21" w:rsidRPr="00D11847">
        <w:rPr>
          <w:rFonts w:ascii="Angsana New" w:hAnsi="Angsana New" w:hint="cs"/>
          <w:sz w:val="26"/>
          <w:szCs w:val="26"/>
          <w:cs/>
        </w:rPr>
        <w:t xml:space="preserve">    </w:t>
      </w:r>
      <w:r w:rsidR="0040776F" w:rsidRPr="00D11847">
        <w:rPr>
          <w:rFonts w:ascii="Angsana New" w:hAnsi="Angsana New" w:hint="cs"/>
          <w:sz w:val="26"/>
          <w:szCs w:val="26"/>
          <w:cs/>
        </w:rPr>
        <w:t xml:space="preserve">ในตลาดหลักทรัพย์ เอ็ม เอ ไอ เมื่อวันที่ </w:t>
      </w:r>
      <w:r w:rsidR="0040776F" w:rsidRPr="00D11847">
        <w:rPr>
          <w:rFonts w:ascii="Angsana New" w:hAnsi="Angsana New" w:hint="cs"/>
          <w:sz w:val="26"/>
          <w:szCs w:val="26"/>
        </w:rPr>
        <w:t xml:space="preserve">30 </w:t>
      </w:r>
      <w:r w:rsidR="0040776F" w:rsidRPr="00D11847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40776F" w:rsidRPr="00D11847">
        <w:rPr>
          <w:rFonts w:ascii="Angsana New" w:hAnsi="Angsana New" w:hint="cs"/>
          <w:sz w:val="26"/>
          <w:szCs w:val="26"/>
        </w:rPr>
        <w:t xml:space="preserve">2564 </w:t>
      </w:r>
      <w:r w:rsidR="009C43EB" w:rsidRPr="00D11847">
        <w:rPr>
          <w:rFonts w:ascii="Angsana New" w:hAnsi="Angsana New" w:hint="cs"/>
          <w:sz w:val="26"/>
          <w:szCs w:val="26"/>
          <w:cs/>
        </w:rPr>
        <w:t>บริษัทดำเนินธุรกิจเกี่ยวกับการผลิตและจำหน่ายผนังคอนกรีตสำเร็จรูปสำหรับ</w:t>
      </w:r>
      <w:r w:rsidR="00D61D21" w:rsidRPr="00D11847">
        <w:rPr>
          <w:rFonts w:ascii="Angsana New" w:hAnsi="Angsana New" w:hint="cs"/>
          <w:sz w:val="26"/>
          <w:szCs w:val="26"/>
          <w:cs/>
        </w:rPr>
        <w:t xml:space="preserve">    </w:t>
      </w:r>
      <w:r w:rsidR="009C43EB" w:rsidRPr="00D11847">
        <w:rPr>
          <w:rFonts w:ascii="Angsana New" w:hAnsi="Angsana New" w:hint="cs"/>
          <w:sz w:val="26"/>
          <w:szCs w:val="26"/>
          <w:cs/>
        </w:rPr>
        <w:t>งานก่อสร้างทุกประเภท</w:t>
      </w:r>
    </w:p>
    <w:p w14:paraId="06E9D561" w14:textId="77777777" w:rsidR="0040776F" w:rsidRPr="00D11847" w:rsidRDefault="0040776F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0226D67F" w14:textId="228FB0E9" w:rsidR="00661E11" w:rsidRPr="00D11847" w:rsidRDefault="00E70D22" w:rsidP="006E2D8F">
      <w:pPr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C67B43">
        <w:rPr>
          <w:rFonts w:ascii="Angsana New" w:hAnsi="Angsana New" w:hint="cs"/>
          <w:sz w:val="26"/>
          <w:szCs w:val="26"/>
        </w:rPr>
        <w:t xml:space="preserve">30 </w:t>
      </w:r>
      <w:r w:rsidR="00C67B43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C67B43">
        <w:rPr>
          <w:rFonts w:ascii="Angsana New" w:hAnsi="Angsana New" w:hint="cs"/>
          <w:sz w:val="26"/>
          <w:szCs w:val="26"/>
        </w:rPr>
        <w:t xml:space="preserve">2565 </w:t>
      </w:r>
      <w:r w:rsidR="00F33D7C" w:rsidRPr="00D11847">
        <w:rPr>
          <w:rFonts w:ascii="Angsana New" w:hAnsi="Angsana New" w:hint="cs"/>
          <w:sz w:val="26"/>
          <w:szCs w:val="26"/>
          <w:cs/>
        </w:rPr>
        <w:t>และวันที่</w:t>
      </w:r>
      <w:r w:rsidR="009C43EB" w:rsidRPr="00D11847">
        <w:rPr>
          <w:rFonts w:ascii="Angsana New" w:hAnsi="Angsana New" w:hint="cs"/>
          <w:sz w:val="26"/>
          <w:szCs w:val="26"/>
          <w:cs/>
        </w:rPr>
        <w:t xml:space="preserve"> </w:t>
      </w:r>
      <w:r w:rsidRPr="00D11847">
        <w:rPr>
          <w:rFonts w:ascii="Angsana New" w:hAnsi="Angsana New" w:hint="cs"/>
          <w:sz w:val="26"/>
          <w:szCs w:val="26"/>
        </w:rPr>
        <w:t xml:space="preserve">31 </w:t>
      </w:r>
      <w:r w:rsidRPr="00D1184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D11847">
        <w:rPr>
          <w:rFonts w:ascii="Angsana New" w:hAnsi="Angsana New" w:hint="cs"/>
          <w:sz w:val="26"/>
          <w:szCs w:val="26"/>
        </w:rPr>
        <w:t>256</w:t>
      </w:r>
      <w:r w:rsidR="00C70F34" w:rsidRPr="00D11847">
        <w:rPr>
          <w:rFonts w:ascii="Angsana New" w:hAnsi="Angsana New" w:hint="cs"/>
          <w:sz w:val="26"/>
          <w:szCs w:val="26"/>
        </w:rPr>
        <w:t>4</w:t>
      </w:r>
      <w:r w:rsidRPr="00D11847">
        <w:rPr>
          <w:rFonts w:ascii="Angsana New" w:hAnsi="Angsana New" w:hint="cs"/>
          <w:sz w:val="26"/>
          <w:szCs w:val="26"/>
        </w:rPr>
        <w:t xml:space="preserve"> </w:t>
      </w:r>
      <w:r w:rsidR="00661E11" w:rsidRPr="00D11847">
        <w:rPr>
          <w:rFonts w:ascii="Angsana New" w:hAnsi="Angsana New" w:hint="cs"/>
          <w:sz w:val="26"/>
          <w:szCs w:val="26"/>
          <w:cs/>
        </w:rPr>
        <w:t>ผู้ถือหุ้น</w:t>
      </w:r>
      <w:r w:rsidR="006E2D8F" w:rsidRPr="00D11847">
        <w:rPr>
          <w:rFonts w:ascii="Angsana New" w:hAnsi="Angsana New" w:hint="cs"/>
          <w:sz w:val="26"/>
          <w:szCs w:val="26"/>
          <w:cs/>
        </w:rPr>
        <w:t>รายใหญ่</w:t>
      </w:r>
      <w:r w:rsidR="00661E11" w:rsidRPr="00D11847">
        <w:rPr>
          <w:rFonts w:ascii="Angsana New" w:hAnsi="Angsana New" w:hint="cs"/>
          <w:sz w:val="26"/>
          <w:szCs w:val="26"/>
          <w:cs/>
        </w:rPr>
        <w:t>ของบริษัท</w:t>
      </w:r>
      <w:r w:rsidR="006E2D8F" w:rsidRPr="00D11847">
        <w:rPr>
          <w:rFonts w:ascii="Angsana New" w:hAnsi="Angsana New" w:hint="cs"/>
          <w:sz w:val="26"/>
          <w:szCs w:val="26"/>
          <w:cs/>
        </w:rPr>
        <w:t>คือ นายชาคริต ทีปกรสุขเกษม</w:t>
      </w:r>
      <w:r w:rsidR="006E2807" w:rsidRPr="00D11847">
        <w:rPr>
          <w:rFonts w:ascii="Angsana New" w:hAnsi="Angsana New" w:hint="cs"/>
          <w:sz w:val="26"/>
          <w:szCs w:val="26"/>
          <w:cs/>
        </w:rPr>
        <w:t xml:space="preserve"> </w:t>
      </w:r>
      <w:r w:rsidR="006E2D8F" w:rsidRPr="00D11847">
        <w:rPr>
          <w:rFonts w:ascii="Angsana New" w:hAnsi="Angsana New" w:hint="cs"/>
          <w:sz w:val="26"/>
          <w:szCs w:val="26"/>
          <w:cs/>
        </w:rPr>
        <w:t>และ</w:t>
      </w:r>
      <w:r w:rsidR="006E2807" w:rsidRPr="00D11847">
        <w:rPr>
          <w:rFonts w:ascii="Angsana New" w:hAnsi="Angsana New" w:hint="cs"/>
          <w:sz w:val="26"/>
          <w:szCs w:val="26"/>
          <w:cs/>
        </w:rPr>
        <w:t xml:space="preserve">นางสาวทซู หยวน หวั่ง </w:t>
      </w:r>
      <w:r w:rsidR="006E2D8F" w:rsidRPr="00D11847">
        <w:rPr>
          <w:rFonts w:ascii="Angsana New" w:hAnsi="Angsana New" w:hint="cs"/>
          <w:sz w:val="26"/>
          <w:szCs w:val="26"/>
          <w:cs/>
        </w:rPr>
        <w:t>ซึ่งถือหุ้นรวมร้อยละ</w:t>
      </w:r>
      <w:r w:rsidR="006E2D8F" w:rsidRPr="00D11847">
        <w:rPr>
          <w:rFonts w:ascii="Angsana New" w:hAnsi="Angsana New" w:hint="cs"/>
          <w:sz w:val="26"/>
          <w:szCs w:val="26"/>
        </w:rPr>
        <w:t xml:space="preserve"> 47.73 </w:t>
      </w:r>
      <w:r w:rsidR="006E2D8F" w:rsidRPr="00D11847">
        <w:rPr>
          <w:rFonts w:ascii="Angsana New" w:hAnsi="Angsana New" w:hint="cs"/>
          <w:sz w:val="26"/>
          <w:szCs w:val="26"/>
          <w:cs/>
        </w:rPr>
        <w:t>ของทุนจดทะเบียนของบริษัท</w:t>
      </w:r>
    </w:p>
    <w:p w14:paraId="568A3673" w14:textId="77777777" w:rsidR="006E2D8F" w:rsidRPr="00D11847" w:rsidRDefault="006E2D8F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1E6F5E47" w14:textId="60CFE78F" w:rsidR="009C43EB" w:rsidRPr="00D11847" w:rsidRDefault="009C43EB" w:rsidP="006E2D8F">
      <w:pPr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 w:hint="cs"/>
          <w:sz w:val="26"/>
          <w:szCs w:val="26"/>
          <w:cs/>
        </w:rPr>
        <w:t>ที่อยู่จดทะเบียนของบริษัทตั้งอยู่ที่เลขที่</w:t>
      </w:r>
      <w:r w:rsidRPr="00D11847">
        <w:rPr>
          <w:rFonts w:ascii="Angsana New" w:hAnsi="Angsana New" w:hint="cs"/>
          <w:sz w:val="26"/>
          <w:szCs w:val="26"/>
        </w:rPr>
        <w:t xml:space="preserve"> </w:t>
      </w:r>
      <w:r w:rsidR="00CC4BDD" w:rsidRPr="00D11847">
        <w:rPr>
          <w:rFonts w:ascii="Angsana New" w:hAnsi="Angsana New" w:hint="cs"/>
          <w:sz w:val="26"/>
          <w:szCs w:val="26"/>
        </w:rPr>
        <w:t xml:space="preserve">85 </w:t>
      </w:r>
      <w:r w:rsidR="00CC4BDD" w:rsidRPr="00D11847">
        <w:rPr>
          <w:rFonts w:ascii="Angsana New" w:hAnsi="Angsana New" w:hint="cs"/>
          <w:sz w:val="26"/>
          <w:szCs w:val="26"/>
          <w:cs/>
        </w:rPr>
        <w:t xml:space="preserve">หมู่ </w:t>
      </w:r>
      <w:r w:rsidR="00CC4BDD" w:rsidRPr="00D11847">
        <w:rPr>
          <w:rFonts w:ascii="Angsana New" w:hAnsi="Angsana New" w:hint="cs"/>
          <w:sz w:val="26"/>
          <w:szCs w:val="26"/>
        </w:rPr>
        <w:t xml:space="preserve">9 </w:t>
      </w:r>
      <w:r w:rsidR="00CC4BDD" w:rsidRPr="00D11847">
        <w:rPr>
          <w:rFonts w:ascii="Angsana New" w:hAnsi="Angsana New" w:hint="cs"/>
          <w:sz w:val="26"/>
          <w:szCs w:val="26"/>
          <w:cs/>
        </w:rPr>
        <w:t>ตำบลหนองอิรุณ อำเภอบ้านบึง จังหวัดชลบุรี ประเทศไทย</w:t>
      </w:r>
    </w:p>
    <w:p w14:paraId="6429B865" w14:textId="77777777" w:rsidR="009C43EB" w:rsidRPr="00D11847" w:rsidRDefault="009C43EB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3756A36D" w14:textId="77777777" w:rsidR="004B7601" w:rsidRPr="00D11847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  <w:r w:rsidRPr="00D11847">
        <w:rPr>
          <w:rFonts w:ascii="Angsana New" w:hAnsi="Angsana New" w:hint="cs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D11847">
        <w:rPr>
          <w:rFonts w:ascii="Angsana New" w:hAnsi="Angsana New" w:hint="cs"/>
          <w:sz w:val="26"/>
          <w:szCs w:val="26"/>
        </w:rPr>
        <w:t xml:space="preserve"> </w:t>
      </w:r>
      <w:r w:rsidRPr="00D11847">
        <w:rPr>
          <w:rFonts w:ascii="Angsana New" w:hAnsi="Angsana New" w:hint="cs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11C85D26" w14:textId="77777777" w:rsidR="004B7601" w:rsidRPr="00D11847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4EAA3865" w14:textId="045EF57C" w:rsidR="004B7601" w:rsidRPr="00D11847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  <w:r w:rsidRPr="00D11847">
        <w:rPr>
          <w:rFonts w:ascii="Angsana New" w:hAnsi="Angsana New" w:hint="cs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E70D22" w:rsidRPr="00D11847">
        <w:rPr>
          <w:rFonts w:ascii="Angsana New" w:hAnsi="Angsana New" w:hint="cs"/>
          <w:sz w:val="26"/>
          <w:szCs w:val="26"/>
        </w:rPr>
        <w:t xml:space="preserve">31 </w:t>
      </w:r>
      <w:r w:rsidR="00E70D22" w:rsidRPr="00D1184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E70D22" w:rsidRPr="00D11847">
        <w:rPr>
          <w:rFonts w:ascii="Angsana New" w:hAnsi="Angsana New" w:hint="cs"/>
          <w:sz w:val="26"/>
          <w:szCs w:val="26"/>
        </w:rPr>
        <w:t>256</w:t>
      </w:r>
      <w:r w:rsidR="00800E20" w:rsidRPr="00D11847">
        <w:rPr>
          <w:rFonts w:ascii="Angsana New" w:hAnsi="Angsana New"/>
          <w:sz w:val="26"/>
          <w:szCs w:val="26"/>
        </w:rPr>
        <w:t>4</w:t>
      </w:r>
      <w:r w:rsidR="00C70F34" w:rsidRPr="00D11847">
        <w:rPr>
          <w:rFonts w:ascii="Angsana New" w:hAnsi="Angsana New" w:hint="cs"/>
          <w:sz w:val="26"/>
          <w:szCs w:val="26"/>
        </w:rPr>
        <w:t xml:space="preserve"> </w:t>
      </w:r>
      <w:r w:rsidRPr="00D11847">
        <w:rPr>
          <w:rFonts w:ascii="Angsana New" w:hAnsi="Angsana New" w:hint="cs"/>
          <w:sz w:val="26"/>
          <w:szCs w:val="26"/>
          <w:cs/>
        </w:rPr>
        <w:t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</w:t>
      </w:r>
      <w:r w:rsidR="00407961" w:rsidRPr="00D11847">
        <w:rPr>
          <w:rFonts w:ascii="Angsana New" w:hAnsi="Angsana New" w:hint="cs"/>
          <w:sz w:val="26"/>
          <w:szCs w:val="26"/>
          <w:cs/>
        </w:rPr>
        <w:t>ซ้อนกับข้อมูลที่ได้รายงานไปแล้ว</w:t>
      </w:r>
      <w:r w:rsidRPr="00D11847">
        <w:rPr>
          <w:rFonts w:ascii="Angsana New" w:hAnsi="Angsana New" w:hint="cs"/>
          <w:sz w:val="26"/>
          <w:szCs w:val="26"/>
          <w:cs/>
        </w:rPr>
        <w:t xml:space="preserve">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AF4B26" w:rsidRPr="00D11847">
        <w:rPr>
          <w:rFonts w:ascii="Angsana New" w:hAnsi="Angsana New" w:hint="cs"/>
          <w:sz w:val="26"/>
          <w:szCs w:val="26"/>
        </w:rPr>
        <w:t>31</w:t>
      </w:r>
      <w:r w:rsidRPr="00D11847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A36B35" w:rsidRPr="00D11847">
        <w:rPr>
          <w:rFonts w:ascii="Angsana New" w:hAnsi="Angsana New" w:hint="cs"/>
          <w:sz w:val="26"/>
          <w:szCs w:val="26"/>
        </w:rPr>
        <w:t>256</w:t>
      </w:r>
      <w:r w:rsidR="00C70F34" w:rsidRPr="00D11847">
        <w:rPr>
          <w:rFonts w:ascii="Angsana New" w:hAnsi="Angsana New" w:hint="cs"/>
          <w:sz w:val="26"/>
          <w:szCs w:val="26"/>
        </w:rPr>
        <w:t>4</w:t>
      </w:r>
    </w:p>
    <w:p w14:paraId="7342605E" w14:textId="77777777" w:rsidR="004B7601" w:rsidRPr="00D11847" w:rsidRDefault="004B7601" w:rsidP="005307C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3B982A48" w14:textId="77777777" w:rsidR="006E2D8F" w:rsidRPr="00D11847" w:rsidRDefault="00312F90" w:rsidP="00312F90">
      <w:pPr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 w:hint="cs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6A5411E1" w14:textId="77777777" w:rsidR="006E2D8F" w:rsidRPr="00D11847" w:rsidRDefault="006E2D8F" w:rsidP="00312F90">
      <w:pPr>
        <w:jc w:val="thaiDistribute"/>
        <w:rPr>
          <w:rFonts w:ascii="Angsana New" w:hAnsi="Angsana New"/>
          <w:sz w:val="26"/>
          <w:szCs w:val="26"/>
        </w:rPr>
      </w:pPr>
    </w:p>
    <w:p w14:paraId="4FD36591" w14:textId="484ACB16" w:rsidR="004B7601" w:rsidRPr="00D11847" w:rsidRDefault="004B7601" w:rsidP="00C5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D11847">
        <w:rPr>
          <w:rFonts w:ascii="Angsana New" w:hAnsi="Angsana New" w:hint="cs"/>
          <w:b/>
          <w:bCs/>
          <w:sz w:val="26"/>
          <w:szCs w:val="26"/>
        </w:rPr>
        <w:t>2</w:t>
      </w:r>
      <w:r w:rsidRPr="00D11847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Pr="00D11847">
        <w:rPr>
          <w:rFonts w:ascii="Angsana New" w:hAnsi="Angsana New" w:hint="cs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7BEC407E" w14:textId="77777777" w:rsidR="004B7601" w:rsidRPr="00D11847" w:rsidRDefault="004B7601" w:rsidP="00F33D7C">
      <w:pPr>
        <w:jc w:val="thaiDistribute"/>
        <w:rPr>
          <w:rFonts w:ascii="Angsana New" w:hAnsi="Angsana New"/>
          <w:sz w:val="26"/>
          <w:szCs w:val="26"/>
        </w:rPr>
      </w:pPr>
    </w:p>
    <w:p w14:paraId="279ED20A" w14:textId="327BB202" w:rsidR="00614AAC" w:rsidRPr="00D11847" w:rsidRDefault="004B7601" w:rsidP="000372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  <w:r w:rsidRPr="00D11847">
        <w:rPr>
          <w:rFonts w:ascii="Angsana New" w:eastAsia="PMingLiU" w:hAnsi="Angsana New" w:hint="cs"/>
          <w:sz w:val="26"/>
          <w:szCs w:val="26"/>
        </w:rPr>
        <w:t>2</w:t>
      </w:r>
      <w:r w:rsidRPr="00D11847">
        <w:rPr>
          <w:rFonts w:ascii="Angsana New" w:eastAsia="PMingLiU" w:hAnsi="Angsana New" w:hint="cs"/>
          <w:sz w:val="26"/>
          <w:szCs w:val="26"/>
          <w:cs/>
        </w:rPr>
        <w:t>.</w:t>
      </w:r>
      <w:r w:rsidRPr="00D11847">
        <w:rPr>
          <w:rFonts w:ascii="Angsana New" w:eastAsia="PMingLiU" w:hAnsi="Angsana New" w:hint="cs"/>
          <w:sz w:val="26"/>
          <w:szCs w:val="26"/>
        </w:rPr>
        <w:t>1</w:t>
      </w:r>
      <w:r w:rsidR="0003721D" w:rsidRPr="00D11847">
        <w:rPr>
          <w:rFonts w:ascii="Angsana New" w:eastAsia="PMingLiU" w:hAnsi="Angsana New" w:hint="cs"/>
          <w:sz w:val="26"/>
          <w:szCs w:val="26"/>
          <w:cs/>
        </w:rPr>
        <w:tab/>
      </w:r>
      <w:r w:rsidR="00614AAC" w:rsidRPr="00D11847">
        <w:rPr>
          <w:rFonts w:ascii="Angsana New" w:eastAsia="PMingLiU" w:hAnsi="Angsana New" w:hint="cs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614AAC" w:rsidRPr="00D11847">
        <w:rPr>
          <w:rFonts w:ascii="Angsana New" w:eastAsia="PMingLiU" w:hAnsi="Angsana New" w:hint="cs"/>
          <w:sz w:val="26"/>
          <w:szCs w:val="26"/>
        </w:rPr>
        <w:t xml:space="preserve">31 </w:t>
      </w:r>
      <w:r w:rsidR="00614AAC" w:rsidRPr="00D11847">
        <w:rPr>
          <w:rFonts w:ascii="Angsana New" w:eastAsia="PMingLiU" w:hAnsi="Angsana New" w:hint="cs"/>
          <w:sz w:val="26"/>
          <w:szCs w:val="26"/>
          <w:cs/>
        </w:rPr>
        <w:t xml:space="preserve">ธันวาคม </w:t>
      </w:r>
      <w:r w:rsidR="00614AAC" w:rsidRPr="00D11847">
        <w:rPr>
          <w:rFonts w:ascii="Angsana New" w:eastAsia="PMingLiU" w:hAnsi="Angsana New" w:hint="cs"/>
          <w:sz w:val="26"/>
          <w:szCs w:val="26"/>
        </w:rPr>
        <w:t>256</w:t>
      </w:r>
      <w:r w:rsidR="00C72A52" w:rsidRPr="00D11847">
        <w:rPr>
          <w:rFonts w:ascii="Angsana New" w:eastAsia="PMingLiU" w:hAnsi="Angsana New" w:hint="cs"/>
          <w:sz w:val="26"/>
          <w:szCs w:val="26"/>
        </w:rPr>
        <w:t>4</w:t>
      </w:r>
      <w:r w:rsidR="00614AAC" w:rsidRPr="00D11847">
        <w:rPr>
          <w:rFonts w:ascii="Angsana New" w:eastAsia="PMingLiU" w:hAnsi="Angsana New" w:hint="cs"/>
          <w:sz w:val="26"/>
          <w:szCs w:val="26"/>
        </w:rPr>
        <w:t xml:space="preserve"> </w:t>
      </w:r>
      <w:r w:rsidR="00614AAC" w:rsidRPr="00D11847">
        <w:rPr>
          <w:rFonts w:ascii="Angsana New" w:eastAsia="PMingLiU" w:hAnsi="Angsana New" w:hint="cs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="00614AAC" w:rsidRPr="00D11847">
        <w:rPr>
          <w:rFonts w:ascii="Angsana New" w:eastAsia="PMingLiU" w:hAnsi="Angsana New" w:hint="cs"/>
          <w:sz w:val="26"/>
          <w:szCs w:val="26"/>
        </w:rPr>
        <w:t>/</w:t>
      </w:r>
      <w:r w:rsidR="00614AAC" w:rsidRPr="00D11847">
        <w:rPr>
          <w:rFonts w:ascii="Angsana New" w:eastAsia="PMingLiU" w:hAnsi="Angsana New" w:hint="cs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="00614AAC" w:rsidRPr="00D11847">
        <w:rPr>
          <w:rFonts w:ascii="Angsana New" w:eastAsia="PMingLiU" w:hAnsi="Angsana New" w:hint="cs"/>
          <w:sz w:val="26"/>
          <w:szCs w:val="26"/>
        </w:rPr>
        <w:t>1</w:t>
      </w:r>
      <w:r w:rsidR="00614AAC" w:rsidRPr="00D11847">
        <w:rPr>
          <w:rFonts w:ascii="Angsana New" w:eastAsia="PMingLiU" w:hAnsi="Angsana New" w:hint="cs"/>
          <w:sz w:val="26"/>
          <w:szCs w:val="26"/>
          <w:cs/>
        </w:rPr>
        <w:t xml:space="preserve"> มกราคม </w:t>
      </w:r>
      <w:r w:rsidR="00614AAC" w:rsidRPr="00D11847">
        <w:rPr>
          <w:rFonts w:ascii="Angsana New" w:eastAsia="PMingLiU" w:hAnsi="Angsana New" w:hint="cs"/>
          <w:sz w:val="26"/>
          <w:szCs w:val="26"/>
        </w:rPr>
        <w:t>256</w:t>
      </w:r>
      <w:r w:rsidR="00C72A52" w:rsidRPr="00D11847">
        <w:rPr>
          <w:rFonts w:ascii="Angsana New" w:eastAsia="PMingLiU" w:hAnsi="Angsana New" w:hint="cs"/>
          <w:sz w:val="26"/>
          <w:szCs w:val="26"/>
        </w:rPr>
        <w:t>5</w:t>
      </w:r>
      <w:r w:rsidR="00614AAC" w:rsidRPr="00D11847">
        <w:rPr>
          <w:rFonts w:ascii="Angsana New" w:eastAsia="PMingLiU" w:hAnsi="Angsana New" w:hint="cs"/>
          <w:sz w:val="26"/>
          <w:szCs w:val="26"/>
          <w:cs/>
        </w:rPr>
        <w:t xml:space="preserve"> มาถือปฏิบัติ </w:t>
      </w:r>
    </w:p>
    <w:p w14:paraId="12EC9144" w14:textId="77777777" w:rsidR="00614AAC" w:rsidRPr="00D11847" w:rsidRDefault="00614AAC" w:rsidP="000372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188DAA0F" w14:textId="6F30C3A2" w:rsidR="00614AAC" w:rsidRPr="00D11847" w:rsidRDefault="00F679B0" w:rsidP="0003721D">
      <w:pPr>
        <w:tabs>
          <w:tab w:val="clear" w:pos="227"/>
          <w:tab w:val="clear" w:pos="454"/>
          <w:tab w:val="left" w:pos="540"/>
        </w:tabs>
        <w:ind w:left="540" w:hanging="540"/>
        <w:jc w:val="thaiDistribute"/>
        <w:rPr>
          <w:rFonts w:ascii="Angsana New" w:eastAsia="PMingLiU" w:hAnsi="Angsana New"/>
          <w:sz w:val="26"/>
          <w:szCs w:val="26"/>
        </w:rPr>
      </w:pPr>
      <w:r w:rsidRPr="00D11847">
        <w:rPr>
          <w:rFonts w:ascii="Angsana New" w:eastAsia="PMingLiU" w:hAnsi="Angsana New" w:hint="cs"/>
          <w:sz w:val="26"/>
          <w:szCs w:val="26"/>
        </w:rPr>
        <w:t>2</w:t>
      </w:r>
      <w:r w:rsidR="00614AAC" w:rsidRPr="00D11847">
        <w:rPr>
          <w:rFonts w:ascii="Angsana New" w:eastAsia="PMingLiU" w:hAnsi="Angsana New" w:hint="cs"/>
          <w:sz w:val="26"/>
          <w:szCs w:val="26"/>
          <w:cs/>
        </w:rPr>
        <w:t>.</w:t>
      </w:r>
      <w:r w:rsidR="00614AAC" w:rsidRPr="00D11847">
        <w:rPr>
          <w:rFonts w:ascii="Angsana New" w:eastAsia="PMingLiU" w:hAnsi="Angsana New" w:hint="cs"/>
          <w:sz w:val="26"/>
          <w:szCs w:val="26"/>
        </w:rPr>
        <w:t>2</w:t>
      </w:r>
      <w:r w:rsidR="0003721D" w:rsidRPr="00D11847">
        <w:rPr>
          <w:rFonts w:ascii="Angsana New" w:eastAsia="PMingLiU" w:hAnsi="Angsana New" w:hint="cs"/>
          <w:sz w:val="26"/>
          <w:szCs w:val="26"/>
          <w:cs/>
        </w:rPr>
        <w:tab/>
      </w:r>
      <w:r w:rsidR="00614AAC" w:rsidRPr="00D11847">
        <w:rPr>
          <w:rFonts w:ascii="Angsana New" w:eastAsia="PMingLiU" w:hAnsi="Angsana New" w:hint="cs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0DC1B873" w14:textId="77777777" w:rsidR="00614AAC" w:rsidRPr="00D11847" w:rsidRDefault="00614AAC" w:rsidP="0003721D">
      <w:pPr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5BCDD3B1" w14:textId="2A4E7923" w:rsidR="00614AAC" w:rsidRPr="00D11847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hAnsi="Angsana New" w:cs="Angsana New"/>
          <w:sz w:val="26"/>
          <w:szCs w:val="26"/>
          <w:lang w:val="th-TH"/>
        </w:rPr>
      </w:pPr>
      <w:r w:rsidRPr="00D11847">
        <w:rPr>
          <w:rFonts w:ascii="Angsana New" w:eastAsia="PMingLiU" w:hAnsi="Angsana New" w:cs="Angsana New" w:hint="cs"/>
          <w:sz w:val="26"/>
          <w:szCs w:val="26"/>
          <w:cs/>
        </w:rPr>
        <w:t xml:space="preserve"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D11847">
        <w:rPr>
          <w:rFonts w:ascii="Angsana New" w:eastAsia="PMingLiU" w:hAnsi="Angsana New" w:cs="Angsana New" w:hint="cs"/>
          <w:sz w:val="26"/>
          <w:szCs w:val="26"/>
        </w:rPr>
        <w:t>1</w:t>
      </w:r>
      <w:r w:rsidRPr="00D11847">
        <w:rPr>
          <w:rFonts w:ascii="Angsana New" w:eastAsia="PMingLiU" w:hAnsi="Angsana New" w:cs="Angsana New" w:hint="cs"/>
          <w:sz w:val="26"/>
          <w:szCs w:val="26"/>
          <w:cs/>
        </w:rPr>
        <w:t xml:space="preserve"> มกราคม </w:t>
      </w:r>
      <w:r w:rsidRPr="00D11847">
        <w:rPr>
          <w:rFonts w:ascii="Angsana New" w:eastAsia="PMingLiU" w:hAnsi="Angsana New" w:cs="Angsana New" w:hint="cs"/>
          <w:sz w:val="26"/>
          <w:szCs w:val="26"/>
        </w:rPr>
        <w:t>256</w:t>
      </w:r>
      <w:r w:rsidR="00C72A52" w:rsidRPr="00D11847">
        <w:rPr>
          <w:rFonts w:ascii="Angsana New" w:eastAsia="PMingLiU" w:hAnsi="Angsana New" w:cs="Angsana New" w:hint="cs"/>
          <w:sz w:val="26"/>
          <w:szCs w:val="26"/>
        </w:rPr>
        <w:t>5</w:t>
      </w:r>
      <w:r w:rsidRPr="00D11847">
        <w:rPr>
          <w:rFonts w:ascii="Angsana New" w:eastAsia="PMingLiU" w:hAnsi="Angsana New" w:cs="Angsana New" w:hint="cs"/>
          <w:sz w:val="26"/>
          <w:szCs w:val="26"/>
          <w:cs/>
        </w:rPr>
        <w:t xml:space="preserve"> ไว้แล้วในหมายเหตุประกอบงบการเงินสำหรับปีสิ้นสุดวันที่ </w:t>
      </w:r>
      <w:r w:rsidRPr="00D11847">
        <w:rPr>
          <w:rFonts w:ascii="Angsana New" w:eastAsia="PMingLiU" w:hAnsi="Angsana New" w:cs="Angsana New" w:hint="cs"/>
          <w:sz w:val="26"/>
          <w:szCs w:val="26"/>
        </w:rPr>
        <w:t>31</w:t>
      </w:r>
      <w:r w:rsidRPr="00D11847">
        <w:rPr>
          <w:rFonts w:ascii="Angsana New" w:eastAsia="PMingLiU" w:hAnsi="Angsana New" w:cs="Angsana New" w:hint="cs"/>
          <w:sz w:val="26"/>
          <w:szCs w:val="26"/>
          <w:cs/>
        </w:rPr>
        <w:t xml:space="preserve"> ธันวาคม </w:t>
      </w:r>
      <w:r w:rsidRPr="00D11847">
        <w:rPr>
          <w:rFonts w:ascii="Angsana New" w:eastAsia="PMingLiU" w:hAnsi="Angsana New" w:cs="Angsana New" w:hint="cs"/>
          <w:sz w:val="26"/>
          <w:szCs w:val="26"/>
        </w:rPr>
        <w:t>256</w:t>
      </w:r>
      <w:r w:rsidR="00C72A52" w:rsidRPr="00D11847">
        <w:rPr>
          <w:rFonts w:ascii="Angsana New" w:eastAsia="PMingLiU" w:hAnsi="Angsana New" w:cs="Angsana New" w:hint="cs"/>
          <w:sz w:val="26"/>
          <w:szCs w:val="26"/>
        </w:rPr>
        <w:t>4</w:t>
      </w:r>
    </w:p>
    <w:p w14:paraId="023F04D2" w14:textId="77777777" w:rsidR="00614AAC" w:rsidRPr="00D11847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hAnsi="Angsana New" w:cs="Angsana New"/>
          <w:sz w:val="26"/>
          <w:szCs w:val="26"/>
          <w:lang w:val="th-TH"/>
        </w:rPr>
      </w:pPr>
    </w:p>
    <w:p w14:paraId="46A8A5C2" w14:textId="5C252699" w:rsidR="00614AAC" w:rsidRPr="00D11847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eastAsia="PMingLiU" w:hAnsi="Angsana New" w:cs="Angsana New"/>
          <w:sz w:val="26"/>
          <w:szCs w:val="26"/>
        </w:rPr>
      </w:pPr>
      <w:r w:rsidRPr="00D11847">
        <w:rPr>
          <w:rFonts w:ascii="Angsana New" w:eastAsia="PMingLiU" w:hAnsi="Angsana New" w:cs="Angsana New" w:hint="cs"/>
          <w:sz w:val="26"/>
          <w:szCs w:val="26"/>
          <w:cs/>
        </w:rPr>
        <w:t>ฝ่ายบริหารของบริษัทได้ประเมินแล้วเห็นว่ามาตรฐานการบัญชี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</w:t>
      </w:r>
      <w:r w:rsidR="00312F90" w:rsidRPr="00D11847">
        <w:rPr>
          <w:rFonts w:ascii="Angsana New" w:eastAsia="PMingLiU" w:hAnsi="Angsana New" w:cs="Angsana New" w:hint="cs"/>
          <w:sz w:val="26"/>
          <w:szCs w:val="26"/>
          <w:cs/>
        </w:rPr>
        <w:t xml:space="preserve">       </w:t>
      </w:r>
      <w:r w:rsidR="000F7DBA" w:rsidRPr="00D11847">
        <w:rPr>
          <w:rFonts w:ascii="Angsana New" w:eastAsia="PMingLiU" w:hAnsi="Angsana New" w:cs="Angsana New"/>
          <w:sz w:val="26"/>
          <w:szCs w:val="26"/>
          <w:cs/>
        </w:rPr>
        <w:t>งวดสามเดือน</w:t>
      </w:r>
      <w:r w:rsidR="000F7DBA" w:rsidRPr="00D11847">
        <w:rPr>
          <w:rFonts w:ascii="Angsana New" w:eastAsia="PMingLiU" w:hAnsi="Angsana New" w:cs="Angsana New" w:hint="cs"/>
          <w:sz w:val="26"/>
          <w:szCs w:val="26"/>
          <w:cs/>
        </w:rPr>
        <w:t>และ</w:t>
      </w:r>
      <w:r w:rsidR="00C67B43">
        <w:rPr>
          <w:rFonts w:ascii="Angsana New" w:eastAsia="PMingLiU" w:hAnsi="Angsana New" w:cs="Angsana New" w:hint="cs"/>
          <w:sz w:val="26"/>
          <w:szCs w:val="26"/>
          <w:cs/>
        </w:rPr>
        <w:t>เก้า</w:t>
      </w:r>
      <w:r w:rsidR="000F7DBA" w:rsidRPr="00D11847">
        <w:rPr>
          <w:rFonts w:ascii="Angsana New" w:eastAsia="PMingLiU" w:hAnsi="Angsana New" w:cs="Angsana New" w:hint="cs"/>
          <w:sz w:val="26"/>
          <w:szCs w:val="26"/>
          <w:cs/>
        </w:rPr>
        <w:t>เดือน</w:t>
      </w:r>
      <w:r w:rsidR="000F7DBA" w:rsidRPr="00D11847">
        <w:rPr>
          <w:rFonts w:ascii="Angsana New" w:eastAsia="PMingLiU" w:hAnsi="Angsana New" w:cs="Angsana New"/>
          <w:sz w:val="26"/>
          <w:szCs w:val="26"/>
          <w:cs/>
        </w:rPr>
        <w:t xml:space="preserve">สิ้นสุดวันที่ </w:t>
      </w:r>
      <w:r w:rsidR="000F7DBA" w:rsidRPr="00D11847">
        <w:rPr>
          <w:rFonts w:ascii="Angsana New" w:eastAsia="PMingLiU" w:hAnsi="Angsana New" w:cs="Angsana New"/>
          <w:sz w:val="26"/>
          <w:szCs w:val="26"/>
        </w:rPr>
        <w:t xml:space="preserve">30 </w:t>
      </w:r>
      <w:r w:rsidR="00C67B43">
        <w:rPr>
          <w:rFonts w:ascii="Angsana New" w:eastAsia="PMingLiU" w:hAnsi="Angsana New" w:cs="Angsana New" w:hint="cs"/>
          <w:sz w:val="26"/>
          <w:szCs w:val="26"/>
          <w:cs/>
        </w:rPr>
        <w:t>กันยา</w:t>
      </w:r>
      <w:r w:rsidR="000F7DBA" w:rsidRPr="00D11847">
        <w:rPr>
          <w:rFonts w:ascii="Angsana New" w:eastAsia="PMingLiU" w:hAnsi="Angsana New" w:cs="Angsana New"/>
          <w:sz w:val="26"/>
          <w:szCs w:val="26"/>
          <w:cs/>
        </w:rPr>
        <w:t>ยน</w:t>
      </w:r>
      <w:r w:rsidR="000F7DBA" w:rsidRPr="00D11847">
        <w:rPr>
          <w:rFonts w:ascii="Angsana New" w:eastAsia="PMingLiU" w:hAnsi="Angsana New" w:cs="Angsana New" w:hint="cs"/>
          <w:sz w:val="26"/>
          <w:szCs w:val="26"/>
          <w:cs/>
        </w:rPr>
        <w:t xml:space="preserve"> </w:t>
      </w:r>
      <w:r w:rsidR="000F7DBA" w:rsidRPr="00D11847">
        <w:rPr>
          <w:rFonts w:ascii="Angsana New" w:eastAsia="PMingLiU" w:hAnsi="Angsana New" w:cs="Angsana New"/>
          <w:sz w:val="26"/>
          <w:szCs w:val="26"/>
        </w:rPr>
        <w:t>2565</w:t>
      </w:r>
    </w:p>
    <w:p w14:paraId="6FBB43DF" w14:textId="77777777" w:rsidR="00722EF9" w:rsidRPr="00EB5BEE" w:rsidRDefault="00722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11008940" w14:textId="3A998022" w:rsidR="008175FB" w:rsidRPr="00D11847" w:rsidRDefault="008175FB" w:rsidP="00E4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D11847">
        <w:rPr>
          <w:rFonts w:ascii="Angsana New" w:hAnsi="Angsana New" w:hint="cs"/>
          <w:b/>
          <w:bCs/>
          <w:sz w:val="26"/>
          <w:szCs w:val="26"/>
        </w:rPr>
        <w:lastRenderedPageBreak/>
        <w:t>3.</w:t>
      </w:r>
      <w:r w:rsidRPr="00D11847">
        <w:rPr>
          <w:rFonts w:ascii="Angsana New" w:hAnsi="Angsana New" w:hint="cs"/>
          <w:b/>
          <w:bCs/>
          <w:sz w:val="26"/>
          <w:szCs w:val="26"/>
        </w:rPr>
        <w:tab/>
      </w:r>
      <w:r w:rsidR="00D03B53" w:rsidRPr="00D11847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</w:t>
      </w:r>
      <w:r w:rsidR="00793070" w:rsidRPr="00D11847">
        <w:rPr>
          <w:rFonts w:ascii="Angsana New" w:hAnsi="Angsana New" w:hint="cs"/>
          <w:b/>
          <w:bCs/>
          <w:sz w:val="26"/>
          <w:szCs w:val="26"/>
          <w:cs/>
        </w:rPr>
        <w:t>และกิจการ</w:t>
      </w:r>
      <w:r w:rsidRPr="00D11847">
        <w:rPr>
          <w:rFonts w:ascii="Angsana New" w:hAnsi="Angsana New" w:hint="cs"/>
          <w:b/>
          <w:bCs/>
          <w:sz w:val="26"/>
          <w:szCs w:val="26"/>
          <w:cs/>
        </w:rPr>
        <w:t>ที่เกี่ยวข้องกัน</w:t>
      </w:r>
    </w:p>
    <w:p w14:paraId="5C9E2408" w14:textId="77777777" w:rsidR="008175FB" w:rsidRPr="00D11847" w:rsidRDefault="008175FB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9D92132" w14:textId="77777777" w:rsidR="008175FB" w:rsidRPr="00D11847" w:rsidRDefault="007C56ED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D11847">
        <w:rPr>
          <w:rFonts w:ascii="Angsana New" w:hAnsi="Angsana New" w:hint="cs"/>
          <w:sz w:val="26"/>
          <w:szCs w:val="26"/>
          <w:cs/>
        </w:rPr>
        <w:t>ส่วนหนึ่งของ</w:t>
      </w:r>
      <w:r w:rsidRPr="00D11847">
        <w:rPr>
          <w:rFonts w:ascii="Angsana New" w:hAnsi="Angsana New" w:hint="cs"/>
          <w:sz w:val="26"/>
          <w:szCs w:val="26"/>
          <w:cs/>
          <w:lang w:val="th-TH"/>
        </w:rPr>
        <w:t>หน</w:t>
      </w:r>
      <w:r w:rsidR="00895D3C" w:rsidRPr="00D11847">
        <w:rPr>
          <w:rFonts w:ascii="Angsana New" w:hAnsi="Angsana New" w:hint="cs"/>
          <w:sz w:val="26"/>
          <w:szCs w:val="26"/>
          <w:cs/>
          <w:lang w:val="th-TH"/>
        </w:rPr>
        <w:t>ี้สิน</w:t>
      </w:r>
      <w:r w:rsidR="008175FB" w:rsidRPr="00D11847">
        <w:rPr>
          <w:rFonts w:ascii="Angsana New" w:hAnsi="Angsana New" w:hint="cs"/>
          <w:sz w:val="26"/>
          <w:szCs w:val="26"/>
          <w:cs/>
          <w:lang w:val="th-TH"/>
        </w:rPr>
        <w:t>และค่าใช้จ่าย</w:t>
      </w:r>
      <w:r w:rsidR="008175FB" w:rsidRPr="00D11847">
        <w:rPr>
          <w:rFonts w:ascii="Angsana New" w:hAnsi="Angsana New" w:hint="cs"/>
          <w:sz w:val="26"/>
          <w:szCs w:val="26"/>
          <w:cs/>
        </w:rPr>
        <w:t>เป็นรายการท</w:t>
      </w:r>
      <w:r w:rsidR="00CC2401" w:rsidRPr="00D11847">
        <w:rPr>
          <w:rFonts w:ascii="Angsana New" w:hAnsi="Angsana New" w:hint="cs"/>
          <w:sz w:val="26"/>
          <w:szCs w:val="26"/>
          <w:cs/>
        </w:rPr>
        <w:t>ี่เกิดขึ้นกับบุคคล</w:t>
      </w:r>
      <w:r w:rsidR="001E1FA3" w:rsidRPr="00D11847">
        <w:rPr>
          <w:rFonts w:ascii="Angsana New" w:hAnsi="Angsana New" w:hint="cs"/>
          <w:sz w:val="26"/>
          <w:szCs w:val="26"/>
          <w:cs/>
        </w:rPr>
        <w:t>และกิจการ</w:t>
      </w:r>
      <w:r w:rsidR="00CC2401" w:rsidRPr="00D11847">
        <w:rPr>
          <w:rFonts w:ascii="Angsana New" w:hAnsi="Angsana New" w:hint="cs"/>
          <w:sz w:val="26"/>
          <w:szCs w:val="26"/>
          <w:cs/>
        </w:rPr>
        <w:t>ที่เกี่ยวข้อง</w:t>
      </w:r>
      <w:r w:rsidR="00CC2401" w:rsidRPr="00D11847">
        <w:rPr>
          <w:rFonts w:ascii="Angsana New" w:hAnsi="Angsana New" w:hint="cs"/>
          <w:sz w:val="26"/>
          <w:szCs w:val="26"/>
          <w:cs/>
          <w:lang w:val="th-TH"/>
        </w:rPr>
        <w:t xml:space="preserve">กัน </w:t>
      </w:r>
      <w:r w:rsidR="008175FB" w:rsidRPr="00D11847">
        <w:rPr>
          <w:rFonts w:ascii="Angsana New" w:hAnsi="Angsana New" w:hint="cs"/>
          <w:sz w:val="26"/>
          <w:szCs w:val="26"/>
          <w:cs/>
          <w:lang w:val="th-TH"/>
        </w:rPr>
        <w:t>งบการเงินนี้ได้รวมผลของรายการดังกล่าว</w:t>
      </w:r>
    </w:p>
    <w:p w14:paraId="04F274F2" w14:textId="77777777" w:rsidR="00257141" w:rsidRPr="00D11847" w:rsidRDefault="00257141" w:rsidP="00257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810577C" w14:textId="68865832" w:rsidR="00257141" w:rsidRPr="00D11847" w:rsidRDefault="00257141" w:rsidP="00257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D11847">
        <w:rPr>
          <w:rFonts w:ascii="Angsana New" w:hAnsi="Angsana New" w:hint="cs"/>
          <w:sz w:val="26"/>
          <w:szCs w:val="26"/>
          <w:cs/>
        </w:rPr>
        <w:t>ความสัมพันธ์ที่มีกับบุคคลหรือกิจการที่เกี่ยวข้องกัน มีดังนี้</w:t>
      </w:r>
    </w:p>
    <w:p w14:paraId="15F90ADD" w14:textId="77777777" w:rsidR="00257141" w:rsidRPr="00D11847" w:rsidRDefault="00257141" w:rsidP="00257141">
      <w:pPr>
        <w:pStyle w:val="BodyText3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th-TH"/>
        </w:rPr>
      </w:pPr>
    </w:p>
    <w:tbl>
      <w:tblPr>
        <w:tblW w:w="9828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80"/>
        <w:gridCol w:w="180"/>
        <w:gridCol w:w="1260"/>
        <w:gridCol w:w="180"/>
        <w:gridCol w:w="2880"/>
        <w:gridCol w:w="136"/>
        <w:gridCol w:w="2312"/>
      </w:tblGrid>
      <w:tr w:rsidR="00257141" w:rsidRPr="00D11847" w14:paraId="23F99B90" w14:textId="77777777" w:rsidTr="00E40AB9">
        <w:trPr>
          <w:trHeight w:val="20"/>
          <w:tblHeader/>
        </w:trPr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0E227975" w14:textId="77777777" w:rsidR="00257141" w:rsidRPr="00D11847" w:rsidRDefault="00257141" w:rsidP="00257141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5B9A47AE" w14:textId="03AE356D" w:rsidR="00257141" w:rsidRPr="00D11847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D1184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ชื่อกิจการ</w:t>
            </w:r>
            <w:r w:rsidRPr="00D11847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>/</w:t>
            </w:r>
            <w:r w:rsidRPr="00D1184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บุคคล</w:t>
            </w:r>
          </w:p>
        </w:tc>
        <w:tc>
          <w:tcPr>
            <w:tcW w:w="180" w:type="dxa"/>
          </w:tcPr>
          <w:p w14:paraId="48BCD7AB" w14:textId="77777777" w:rsidR="00257141" w:rsidRPr="00D11847" w:rsidRDefault="00257141" w:rsidP="00257141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AAA5D2" w14:textId="77777777" w:rsidR="00257141" w:rsidRPr="00D11847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D1184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</w:tcPr>
          <w:p w14:paraId="20A835F1" w14:textId="77777777" w:rsidR="00257141" w:rsidRPr="00D11847" w:rsidRDefault="00257141" w:rsidP="00257141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702A316B" w14:textId="77777777" w:rsidR="00257141" w:rsidRPr="00D11847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1DB6D208" w14:textId="77777777" w:rsidR="00257141" w:rsidRPr="00D11847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D1184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09A42FA3" w14:textId="77777777" w:rsidR="00257141" w:rsidRPr="00D11847" w:rsidRDefault="00257141" w:rsidP="00257141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14:paraId="7AC43290" w14:textId="77777777" w:rsidR="00257141" w:rsidRPr="00D11847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53D4C0E9" w14:textId="77777777" w:rsidR="00257141" w:rsidRPr="00D11847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D1184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57141" w:rsidRPr="00D11847" w14:paraId="7BEC8057" w14:textId="77777777" w:rsidTr="00E40AB9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39D1B2E3" w14:textId="77777777" w:rsidR="00257141" w:rsidRPr="00D11847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CC8848F" w14:textId="77777777" w:rsidR="00257141" w:rsidRPr="00D11847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923079" w14:textId="77777777" w:rsidR="00257141" w:rsidRPr="00D11847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A5A7995" w14:textId="77777777" w:rsidR="00257141" w:rsidRPr="00D11847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0BF72B10" w14:textId="77777777" w:rsidR="00257141" w:rsidRPr="00D11847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243BC7CD" w14:textId="77777777" w:rsidR="00257141" w:rsidRPr="00D11847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246CC5C9" w14:textId="77777777" w:rsidR="00257141" w:rsidRPr="00D11847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E52B8" w:rsidRPr="00D11847" w14:paraId="5A956A84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44481201" w14:textId="2D8786FB" w:rsidR="008E52B8" w:rsidRPr="00D11847" w:rsidRDefault="008E52B8" w:rsidP="008E52B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80" w:type="dxa"/>
          </w:tcPr>
          <w:p w14:paraId="1BE77C31" w14:textId="77777777" w:rsidR="008E52B8" w:rsidRPr="00D11847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A9436C0" w14:textId="5E86B5C3" w:rsidR="008E52B8" w:rsidRPr="00D11847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3051A26" w14:textId="77777777" w:rsidR="008E52B8" w:rsidRPr="00D11847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35C8F8B3" w14:textId="6D181B6E" w:rsidR="008E52B8" w:rsidRPr="00D11847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ผลิตและจำหน่ายผลิตภัณฑ์คอนกรีตและคอนกรีตผสมเสร็จ</w:t>
            </w:r>
          </w:p>
        </w:tc>
        <w:tc>
          <w:tcPr>
            <w:tcW w:w="136" w:type="dxa"/>
          </w:tcPr>
          <w:p w14:paraId="79F9BD25" w14:textId="77777777" w:rsidR="008E52B8" w:rsidRPr="00D11847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7CDA37A3" w14:textId="722DE3ED" w:rsidR="008E52B8" w:rsidRPr="00D11847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8E52B8" w:rsidRPr="00D11847" w14:paraId="23556F9F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760D6EEC" w14:textId="04399B8C" w:rsidR="008E52B8" w:rsidRPr="00D11847" w:rsidRDefault="008E52B8" w:rsidP="008E52B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80" w:type="dxa"/>
          </w:tcPr>
          <w:p w14:paraId="7C6539A2" w14:textId="77777777" w:rsidR="008E52B8" w:rsidRPr="00D11847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260FD40" w14:textId="7140CC32" w:rsidR="008E52B8" w:rsidRPr="00D11847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DE074C3" w14:textId="77777777" w:rsidR="008E52B8" w:rsidRPr="00D11847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56EC47FC" w14:textId="661B5EDB" w:rsidR="008E52B8" w:rsidRPr="00D11847" w:rsidRDefault="008E52B8" w:rsidP="0032095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จำหน่ายวัสดุก่อสร้างและอุปกรณ์ตกแต่งบ้าน</w:t>
            </w:r>
          </w:p>
        </w:tc>
        <w:tc>
          <w:tcPr>
            <w:tcW w:w="136" w:type="dxa"/>
          </w:tcPr>
          <w:p w14:paraId="41928529" w14:textId="77777777" w:rsidR="008E52B8" w:rsidRPr="00D11847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2D0B3DFA" w14:textId="3A519021" w:rsidR="008E52B8" w:rsidRPr="00D11847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8E52B8" w:rsidRPr="00D11847" w14:paraId="5B80F888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18B4EFCE" w14:textId="56AEF7F5" w:rsidR="008E52B8" w:rsidRPr="00D11847" w:rsidRDefault="00617024" w:rsidP="008E52B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นาย</w:t>
            </w:r>
            <w:r w:rsidR="008E52B8" w:rsidRPr="00D11847">
              <w:rPr>
                <w:rFonts w:ascii="Angsana New" w:hAnsi="Angsana New" w:hint="cs"/>
                <w:sz w:val="26"/>
                <w:szCs w:val="26"/>
                <w:cs/>
              </w:rPr>
              <w:t>ชาคริต ทีปกรสุขเกษม</w:t>
            </w:r>
          </w:p>
        </w:tc>
        <w:tc>
          <w:tcPr>
            <w:tcW w:w="180" w:type="dxa"/>
          </w:tcPr>
          <w:p w14:paraId="70605F8A" w14:textId="77777777" w:rsidR="008E52B8" w:rsidRPr="00D11847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3E29B1" w14:textId="3BF3776A" w:rsidR="008E52B8" w:rsidRPr="00D11847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7D24F2E" w14:textId="77777777" w:rsidR="008E52B8" w:rsidRPr="00D11847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1A34766C" w14:textId="2942E4A8" w:rsidR="008E52B8" w:rsidRPr="00D11847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69AFD77C" w14:textId="77777777" w:rsidR="008E52B8" w:rsidRPr="00D11847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19EAB07A" w14:textId="69114381" w:rsidR="005B74C7" w:rsidRPr="00D11847" w:rsidRDefault="008E52B8" w:rsidP="008E52B8">
            <w:pPr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ผู้ถือหุ้นและกรรมการ</w:t>
            </w:r>
          </w:p>
        </w:tc>
      </w:tr>
      <w:tr w:rsidR="008E52B8" w:rsidRPr="00D11847" w14:paraId="15A86A5F" w14:textId="77777777" w:rsidTr="0032095A">
        <w:trPr>
          <w:trHeight w:val="20"/>
        </w:trPr>
        <w:tc>
          <w:tcPr>
            <w:tcW w:w="2880" w:type="dxa"/>
            <w:shd w:val="clear" w:color="auto" w:fill="auto"/>
          </w:tcPr>
          <w:p w14:paraId="75D20E4B" w14:textId="7B9BBB97" w:rsidR="008E52B8" w:rsidRPr="00D11847" w:rsidRDefault="00617024" w:rsidP="008E52B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นางสาว</w:t>
            </w:r>
            <w:r w:rsidR="008E52B8" w:rsidRPr="00D11847">
              <w:rPr>
                <w:rFonts w:ascii="Angsana New" w:hAnsi="Angsana New" w:hint="cs"/>
                <w:sz w:val="26"/>
                <w:szCs w:val="26"/>
                <w:cs/>
              </w:rPr>
              <w:t>ทซู หยวน หวั่ง</w:t>
            </w:r>
          </w:p>
        </w:tc>
        <w:tc>
          <w:tcPr>
            <w:tcW w:w="180" w:type="dxa"/>
          </w:tcPr>
          <w:p w14:paraId="167B5939" w14:textId="77777777" w:rsidR="008E52B8" w:rsidRPr="00D11847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51A8A7E" w14:textId="4F2E88C4" w:rsidR="008E52B8" w:rsidRPr="00D11847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63FD2C0" w14:textId="77777777" w:rsidR="008E52B8" w:rsidRPr="00D11847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4984D476" w14:textId="0DDD64BE" w:rsidR="008E52B8" w:rsidRPr="00D11847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07D77C00" w14:textId="77777777" w:rsidR="008E52B8" w:rsidRPr="00D11847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70BCCA43" w14:textId="1CD7110E" w:rsidR="008E52B8" w:rsidRPr="00D11847" w:rsidRDefault="00B018C7" w:rsidP="00281CA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 xml:space="preserve">ผู้ถือหุ้นและกรรมการ </w:t>
            </w:r>
          </w:p>
        </w:tc>
      </w:tr>
      <w:tr w:rsidR="00443248" w:rsidRPr="00D11847" w14:paraId="3DABF8A3" w14:textId="77777777" w:rsidTr="0032095A">
        <w:trPr>
          <w:trHeight w:val="20"/>
        </w:trPr>
        <w:tc>
          <w:tcPr>
            <w:tcW w:w="2880" w:type="dxa"/>
            <w:shd w:val="clear" w:color="auto" w:fill="auto"/>
          </w:tcPr>
          <w:p w14:paraId="38502C88" w14:textId="41B1832E" w:rsidR="00443248" w:rsidRPr="00D11847" w:rsidRDefault="00617024" w:rsidP="0044324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นาย</w:t>
            </w:r>
            <w:r w:rsidR="00443248" w:rsidRPr="00D11847">
              <w:rPr>
                <w:rFonts w:ascii="Angsana New" w:hAnsi="Angsana New" w:hint="cs"/>
                <w:sz w:val="26"/>
                <w:szCs w:val="26"/>
                <w:cs/>
              </w:rPr>
              <w:t>สุวัฒน์ชัย เกิดพูล</w:t>
            </w:r>
          </w:p>
        </w:tc>
        <w:tc>
          <w:tcPr>
            <w:tcW w:w="180" w:type="dxa"/>
          </w:tcPr>
          <w:p w14:paraId="76C934FF" w14:textId="77777777" w:rsidR="00443248" w:rsidRPr="00D11847" w:rsidRDefault="00443248" w:rsidP="0044324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0030171" w14:textId="025B4FA6" w:rsidR="00443248" w:rsidRPr="00D11847" w:rsidRDefault="00443248" w:rsidP="0044324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2E5B079F" w14:textId="77777777" w:rsidR="00443248" w:rsidRPr="00D11847" w:rsidRDefault="00443248" w:rsidP="0044324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754021BF" w14:textId="040B3D58" w:rsidR="00443248" w:rsidRPr="00D11847" w:rsidRDefault="00443248" w:rsidP="0044324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385B8510" w14:textId="77777777" w:rsidR="00443248" w:rsidRPr="00D11847" w:rsidRDefault="00443248" w:rsidP="0044324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2A0C8736" w14:textId="3E3D08A0" w:rsidR="00443248" w:rsidRPr="00D11847" w:rsidRDefault="00443248" w:rsidP="0044324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</w:tr>
    </w:tbl>
    <w:p w14:paraId="59DB5048" w14:textId="77777777" w:rsidR="00E42109" w:rsidRPr="00D11847" w:rsidRDefault="00E42109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</w:rPr>
      </w:pPr>
    </w:p>
    <w:p w14:paraId="4DA3C12F" w14:textId="5203AB60" w:rsidR="00881790" w:rsidRPr="00D11847" w:rsidRDefault="00881790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 w:hint="cs"/>
          <w:sz w:val="26"/>
          <w:szCs w:val="26"/>
          <w:cs/>
        </w:rPr>
        <w:t>นโยบายการกำหนดราคาสำหรับรายการกับบุคคล</w:t>
      </w:r>
      <w:r w:rsidR="00793070" w:rsidRPr="00D11847">
        <w:rPr>
          <w:rFonts w:ascii="Angsana New" w:hAnsi="Angsana New" w:hint="cs"/>
          <w:sz w:val="26"/>
          <w:szCs w:val="26"/>
          <w:cs/>
        </w:rPr>
        <w:t>และ</w:t>
      </w:r>
      <w:r w:rsidRPr="00D11847">
        <w:rPr>
          <w:rFonts w:ascii="Angsana New" w:hAnsi="Angsana New" w:hint="cs"/>
          <w:sz w:val="26"/>
          <w:szCs w:val="26"/>
          <w:cs/>
        </w:rPr>
        <w:t>กิจการที่เกี่ยวข้องกันอธิบายได้ดังต่อไปนี้</w:t>
      </w:r>
    </w:p>
    <w:p w14:paraId="1E36F88D" w14:textId="77777777" w:rsidR="00881790" w:rsidRPr="00D11847" w:rsidRDefault="00881790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80"/>
        <w:gridCol w:w="6480"/>
      </w:tblGrid>
      <w:tr w:rsidR="00881790" w:rsidRPr="00D11847" w14:paraId="52B8DB9D" w14:textId="77777777" w:rsidTr="00881790">
        <w:trPr>
          <w:tblHeader/>
        </w:trPr>
        <w:tc>
          <w:tcPr>
            <w:tcW w:w="315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9EFD9" w14:textId="77777777" w:rsidR="00881790" w:rsidRPr="00D11847" w:rsidRDefault="00881790" w:rsidP="00E42109">
            <w:pPr>
              <w:tabs>
                <w:tab w:val="clear" w:pos="3515"/>
                <w:tab w:val="left" w:pos="2142"/>
              </w:tabs>
              <w:ind w:right="1724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D118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80" w:type="dxa"/>
          </w:tcPr>
          <w:p w14:paraId="52A31B44" w14:textId="77777777" w:rsidR="00881790" w:rsidRPr="00D11847" w:rsidRDefault="00881790" w:rsidP="00E42109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9EBD3" w14:textId="77777777" w:rsidR="00881790" w:rsidRPr="00D11847" w:rsidRDefault="00881790" w:rsidP="00E42109">
            <w:pPr>
              <w:ind w:right="1782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D118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81790" w:rsidRPr="00D11847" w14:paraId="733E33DB" w14:textId="77777777" w:rsidTr="00873C1B">
        <w:trPr>
          <w:trHeight w:val="7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E756" w14:textId="77777777" w:rsidR="00881790" w:rsidRPr="00D11847" w:rsidRDefault="00881790" w:rsidP="00E42109">
            <w:pPr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E3084CB" w14:textId="77777777" w:rsidR="00881790" w:rsidRPr="00D11847" w:rsidRDefault="00881790" w:rsidP="00E42109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31C37" w14:textId="77777777" w:rsidR="00881790" w:rsidRPr="00D11847" w:rsidRDefault="00881790" w:rsidP="00E42109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B53E7A" w:rsidRPr="00D11847" w14:paraId="293B0895" w14:textId="77777777" w:rsidTr="00881790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19B8C" w14:textId="134DBECB" w:rsidR="00B53E7A" w:rsidRPr="00D11847" w:rsidRDefault="00B53E7A" w:rsidP="00B53E7A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80" w:type="dxa"/>
          </w:tcPr>
          <w:p w14:paraId="36793E39" w14:textId="77777777" w:rsidR="00B53E7A" w:rsidRPr="00D11847" w:rsidRDefault="00B53E7A" w:rsidP="00B53E7A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4EDFE" w14:textId="75481BEE" w:rsidR="00B53E7A" w:rsidRPr="00D11847" w:rsidRDefault="00B53E7A" w:rsidP="00B53E7A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B53E7A" w:rsidRPr="00D11847" w14:paraId="15BFEE50" w14:textId="77777777" w:rsidTr="00881790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517C4" w14:textId="77777777" w:rsidR="00B53E7A" w:rsidRPr="00D11847" w:rsidRDefault="00B53E7A" w:rsidP="00B53E7A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80" w:type="dxa"/>
          </w:tcPr>
          <w:p w14:paraId="1C2D99AA" w14:textId="77777777" w:rsidR="00B53E7A" w:rsidRPr="00D11847" w:rsidRDefault="00B53E7A" w:rsidP="00B53E7A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4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CD1F9" w14:textId="5243DD20" w:rsidR="00B53E7A" w:rsidRPr="00D11847" w:rsidRDefault="00B53E7A" w:rsidP="00F33D7C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อัตราเงินกู้ยืมขั้นต่ำลบร้อยละ </w:t>
            </w: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 xml:space="preserve">3 </w:t>
            </w: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ต่อปี</w:t>
            </w:r>
          </w:p>
        </w:tc>
      </w:tr>
    </w:tbl>
    <w:p w14:paraId="1AC7E524" w14:textId="77777777" w:rsidR="00275E5A" w:rsidRPr="00D11847" w:rsidRDefault="00275E5A" w:rsidP="00633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CBA5066" w14:textId="3A9D9948" w:rsidR="00916F22" w:rsidRPr="00D11847" w:rsidRDefault="00916F22" w:rsidP="00633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 w:hint="cs"/>
          <w:sz w:val="26"/>
          <w:szCs w:val="26"/>
          <w:cs/>
        </w:rPr>
        <w:t>รายการบัญชีที่เป็นสาระสำคัญที่มีกับบุคคลและกิจการที่เกี่ยวข้องกันสำหรับแต่ละงวด</w:t>
      </w:r>
      <w:r w:rsidR="000F7DBA" w:rsidRPr="00D11847">
        <w:rPr>
          <w:rFonts w:ascii="Angsana New" w:hAnsi="Angsana New" w:hint="cs"/>
          <w:sz w:val="26"/>
          <w:szCs w:val="26"/>
          <w:cs/>
        </w:rPr>
        <w:t>สามเดือนและ</w:t>
      </w:r>
      <w:r w:rsidR="00C67B43">
        <w:rPr>
          <w:rFonts w:ascii="Angsana New" w:hAnsi="Angsana New" w:hint="cs"/>
          <w:sz w:val="26"/>
          <w:szCs w:val="26"/>
          <w:cs/>
        </w:rPr>
        <w:t>เก้า</w:t>
      </w:r>
      <w:r w:rsidR="000F7DBA" w:rsidRPr="00D11847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C67B43">
        <w:rPr>
          <w:rFonts w:ascii="Angsana New" w:hAnsi="Angsana New" w:hint="cs"/>
          <w:sz w:val="26"/>
          <w:szCs w:val="26"/>
        </w:rPr>
        <w:t xml:space="preserve">30 </w:t>
      </w:r>
      <w:r w:rsidR="00C67B43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C67B43">
        <w:rPr>
          <w:rFonts w:ascii="Angsana New" w:hAnsi="Angsana New" w:hint="cs"/>
          <w:sz w:val="26"/>
          <w:szCs w:val="26"/>
        </w:rPr>
        <w:t xml:space="preserve">2565 </w:t>
      </w:r>
      <w:r w:rsidRPr="00D11847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D11847">
        <w:rPr>
          <w:rFonts w:ascii="Angsana New" w:hAnsi="Angsana New" w:hint="cs"/>
          <w:sz w:val="26"/>
          <w:szCs w:val="26"/>
        </w:rPr>
        <w:t>2564</w:t>
      </w:r>
      <w:r w:rsidR="000F7DBA" w:rsidRPr="00D11847">
        <w:rPr>
          <w:rFonts w:ascii="Angsana New" w:hAnsi="Angsana New" w:hint="cs"/>
          <w:sz w:val="26"/>
          <w:szCs w:val="26"/>
        </w:rPr>
        <w:t xml:space="preserve"> </w:t>
      </w:r>
      <w:r w:rsidRPr="00D11847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2AB5129" w14:textId="77777777" w:rsidR="00916F22" w:rsidRPr="00D11847" w:rsidRDefault="00916F22" w:rsidP="00633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0F7DBA" w:rsidRPr="00D11847" w14:paraId="43DA759E" w14:textId="77777777" w:rsidTr="000F7DBA">
        <w:trPr>
          <w:tblHeader/>
        </w:trPr>
        <w:tc>
          <w:tcPr>
            <w:tcW w:w="3960" w:type="dxa"/>
          </w:tcPr>
          <w:p w14:paraId="3155989E" w14:textId="77777777" w:rsidR="000F7DBA" w:rsidRPr="00D11847" w:rsidRDefault="000F7DBA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0" w:name="_Hlk45894766"/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3913B383" w14:textId="77777777" w:rsidR="000F7DBA" w:rsidRPr="00D11847" w:rsidRDefault="000F7DBA" w:rsidP="000F7DB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0F7DBA" w:rsidRPr="00D11847" w14:paraId="370D767D" w14:textId="77777777" w:rsidTr="000F7DBA">
        <w:trPr>
          <w:tblHeader/>
        </w:trPr>
        <w:tc>
          <w:tcPr>
            <w:tcW w:w="3960" w:type="dxa"/>
          </w:tcPr>
          <w:p w14:paraId="5A1E9F76" w14:textId="77777777" w:rsidR="000F7DBA" w:rsidRPr="00D11847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63D85A9D" w14:textId="24DFBAEB" w:rsidR="000F7DBA" w:rsidRPr="00D11847" w:rsidRDefault="000F7DBA" w:rsidP="000F7DB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1936B0" w14:textId="77777777" w:rsidR="000F7DBA" w:rsidRPr="00D11847" w:rsidRDefault="000F7DBA" w:rsidP="000F7D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2853EF3B" w14:textId="7877454B" w:rsidR="000F7DBA" w:rsidRPr="00D11847" w:rsidRDefault="000F7DBA" w:rsidP="000F7DB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C67B43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เดือนสิ้นสุด</w:t>
            </w:r>
          </w:p>
        </w:tc>
      </w:tr>
      <w:tr w:rsidR="000F7DBA" w:rsidRPr="00D11847" w14:paraId="67A6E957" w14:textId="77777777" w:rsidTr="000F7DBA">
        <w:trPr>
          <w:tblHeader/>
        </w:trPr>
        <w:tc>
          <w:tcPr>
            <w:tcW w:w="3960" w:type="dxa"/>
          </w:tcPr>
          <w:p w14:paraId="6749AD1E" w14:textId="77777777" w:rsidR="000F7DBA" w:rsidRPr="00D11847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0834E37" w14:textId="5AC5E5FC" w:rsidR="000F7DBA" w:rsidRPr="00D11847" w:rsidRDefault="000F7DBA" w:rsidP="000F7DB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="00E932C3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  <w:tc>
          <w:tcPr>
            <w:tcW w:w="270" w:type="dxa"/>
          </w:tcPr>
          <w:p w14:paraId="185C4031" w14:textId="77777777" w:rsidR="000F7DBA" w:rsidRPr="00D11847" w:rsidRDefault="000F7DBA" w:rsidP="000F7D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61751B9" w14:textId="6C5EDF2C" w:rsidR="000F7DBA" w:rsidRPr="00D11847" w:rsidRDefault="000F7DBA" w:rsidP="000F7DB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="00E932C3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</w:tr>
      <w:bookmarkEnd w:id="0"/>
      <w:tr w:rsidR="000F7DBA" w:rsidRPr="00D11847" w14:paraId="04A9BF18" w14:textId="77777777" w:rsidTr="000F7DBA">
        <w:trPr>
          <w:tblHeader/>
        </w:trPr>
        <w:tc>
          <w:tcPr>
            <w:tcW w:w="3960" w:type="dxa"/>
          </w:tcPr>
          <w:p w14:paraId="2EDEFDC0" w14:textId="77777777" w:rsidR="000F7DBA" w:rsidRPr="00D11847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B96FF0" w14:textId="2C08C095" w:rsidR="000F7DBA" w:rsidRPr="00D11847" w:rsidRDefault="000F7DBA" w:rsidP="000F7D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082513" w14:textId="77777777" w:rsidR="000F7DBA" w:rsidRPr="00D11847" w:rsidRDefault="000F7DBA" w:rsidP="000F7D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833067" w14:textId="66D0CF3F" w:rsidR="000F7DBA" w:rsidRPr="00D11847" w:rsidRDefault="000F7DBA" w:rsidP="000F7D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5EE4CBD6" w14:textId="77777777" w:rsidR="000F7DBA" w:rsidRPr="00D11847" w:rsidRDefault="000F7DBA" w:rsidP="000F7D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6CCA94" w14:textId="3F07C172" w:rsidR="000F7DBA" w:rsidRPr="00D11847" w:rsidRDefault="000F7DBA" w:rsidP="000F7D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A45095" w14:textId="77777777" w:rsidR="000F7DBA" w:rsidRPr="00D11847" w:rsidRDefault="000F7DBA" w:rsidP="000F7D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B41C2D" w14:textId="62005D3B" w:rsidR="000F7DBA" w:rsidRPr="00D11847" w:rsidRDefault="000F7DBA" w:rsidP="000F7D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0F7DBA" w:rsidRPr="00D11847" w14:paraId="78420FF0" w14:textId="77777777" w:rsidTr="008141B1">
        <w:tc>
          <w:tcPr>
            <w:tcW w:w="3960" w:type="dxa"/>
          </w:tcPr>
          <w:p w14:paraId="7F14BFE6" w14:textId="77777777" w:rsidR="000F7DBA" w:rsidRPr="00D11847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5A12E5FF" w14:textId="77777777" w:rsidR="000F7DBA" w:rsidRPr="00D11847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0E42D4" w14:textId="77777777" w:rsidR="000F7DBA" w:rsidRPr="00D11847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2674AB" w14:textId="77777777" w:rsidR="000F7DBA" w:rsidRPr="00D11847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5679B3" w14:textId="77777777" w:rsidR="000F7DBA" w:rsidRPr="00D11847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8776A3" w14:textId="77777777" w:rsidR="000F7DBA" w:rsidRPr="00D11847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DEFDF0" w14:textId="77777777" w:rsidR="000F7DBA" w:rsidRPr="00D11847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C0DF43" w14:textId="77777777" w:rsidR="000F7DBA" w:rsidRPr="00D11847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01F0" w:rsidRPr="00D11847" w14:paraId="33C425C3" w14:textId="77777777" w:rsidTr="008141B1">
        <w:tc>
          <w:tcPr>
            <w:tcW w:w="3960" w:type="dxa"/>
          </w:tcPr>
          <w:p w14:paraId="371465B8" w14:textId="60EEFBB0" w:rsidR="00E101F0" w:rsidRPr="00D11847" w:rsidRDefault="00E101F0" w:rsidP="00E1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260" w:type="dxa"/>
          </w:tcPr>
          <w:p w14:paraId="248F16DE" w14:textId="668AE7C0" w:rsidR="00E101F0" w:rsidRPr="00D11847" w:rsidRDefault="00E101F0" w:rsidP="00E1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450</w:t>
            </w:r>
          </w:p>
        </w:tc>
        <w:tc>
          <w:tcPr>
            <w:tcW w:w="270" w:type="dxa"/>
          </w:tcPr>
          <w:p w14:paraId="206D0004" w14:textId="77777777" w:rsidR="00E101F0" w:rsidRPr="00D11847" w:rsidRDefault="00E101F0" w:rsidP="00E1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A66A3B" w14:textId="3820421D" w:rsidR="00E101F0" w:rsidRPr="00B32B75" w:rsidRDefault="00E101F0" w:rsidP="00E1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32B75">
              <w:rPr>
                <w:rFonts w:ascii="Angsana New" w:hAnsi="Angsana New"/>
                <w:sz w:val="26"/>
                <w:szCs w:val="26"/>
                <w:lang w:val="en-GB"/>
              </w:rPr>
              <w:t>2,389</w:t>
            </w:r>
          </w:p>
        </w:tc>
        <w:tc>
          <w:tcPr>
            <w:tcW w:w="270" w:type="dxa"/>
          </w:tcPr>
          <w:p w14:paraId="5B460591" w14:textId="77777777" w:rsidR="00E101F0" w:rsidRPr="00D11847" w:rsidRDefault="00E101F0" w:rsidP="00E1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5064FE" w14:textId="7BE06A74" w:rsidR="00E101F0" w:rsidRPr="00D11847" w:rsidRDefault="00E101F0" w:rsidP="00E1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5,653</w:t>
            </w:r>
          </w:p>
        </w:tc>
        <w:tc>
          <w:tcPr>
            <w:tcW w:w="270" w:type="dxa"/>
          </w:tcPr>
          <w:p w14:paraId="2F3F2B88" w14:textId="77777777" w:rsidR="00E101F0" w:rsidRPr="00D11847" w:rsidRDefault="00E101F0" w:rsidP="00E1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75D048" w14:textId="0145A6A6" w:rsidR="00E101F0" w:rsidRPr="00D11847" w:rsidRDefault="00E101F0" w:rsidP="00E1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lang w:val="en-GB"/>
              </w:rPr>
              <w:t>8,1</w:t>
            </w:r>
            <w:r w:rsidRPr="00AB0A50">
              <w:rPr>
                <w:rFonts w:ascii="Angsana New" w:hAnsi="Angsana New"/>
                <w:sz w:val="26"/>
                <w:szCs w:val="26"/>
              </w:rPr>
              <w:t>90</w:t>
            </w:r>
          </w:p>
        </w:tc>
      </w:tr>
      <w:tr w:rsidR="00E101F0" w:rsidRPr="00D11847" w14:paraId="2D889B7B" w14:textId="77777777" w:rsidTr="000F7DBA">
        <w:tc>
          <w:tcPr>
            <w:tcW w:w="3960" w:type="dxa"/>
          </w:tcPr>
          <w:p w14:paraId="196A5B1B" w14:textId="1E9ABD32" w:rsidR="00E101F0" w:rsidRPr="00D11847" w:rsidRDefault="00E101F0" w:rsidP="00E1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260" w:type="dxa"/>
          </w:tcPr>
          <w:p w14:paraId="2035EA76" w14:textId="2D5D6490" w:rsidR="00E101F0" w:rsidRPr="00D11847" w:rsidRDefault="00E101F0" w:rsidP="00E1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15FFA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4F706790" w14:textId="77777777" w:rsidR="00E101F0" w:rsidRPr="00D11847" w:rsidRDefault="00E101F0" w:rsidP="00E1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41F015" w14:textId="0E0C3654" w:rsidR="00E101F0" w:rsidRPr="00B32B75" w:rsidRDefault="00E101F0" w:rsidP="00E1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270" w:type="dxa"/>
          </w:tcPr>
          <w:p w14:paraId="4AA41744" w14:textId="77777777" w:rsidR="00E101F0" w:rsidRPr="00D11847" w:rsidRDefault="00E101F0" w:rsidP="00E1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1D6A0A" w14:textId="38221BDD" w:rsidR="00E101F0" w:rsidRPr="00D11847" w:rsidRDefault="00E101F0" w:rsidP="00E1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FFA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4779CF69" w14:textId="77777777" w:rsidR="00E101F0" w:rsidRPr="00D11847" w:rsidRDefault="00E101F0" w:rsidP="00E1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16B774" w14:textId="3EF26450" w:rsidR="00E101F0" w:rsidRPr="00D11847" w:rsidRDefault="00E101F0" w:rsidP="00E1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lang w:val="en-GB"/>
              </w:rPr>
              <w:t>301</w:t>
            </w:r>
          </w:p>
        </w:tc>
      </w:tr>
      <w:tr w:rsidR="00E101F0" w:rsidRPr="00D11847" w14:paraId="7070D6CC" w14:textId="77777777" w:rsidTr="00D748E7">
        <w:tc>
          <w:tcPr>
            <w:tcW w:w="3960" w:type="dxa"/>
          </w:tcPr>
          <w:p w14:paraId="44F15961" w14:textId="77777777" w:rsidR="00E101F0" w:rsidRPr="00D11847" w:rsidRDefault="00E101F0" w:rsidP="00E1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FEAEC8" w14:textId="55F37744" w:rsidR="00E101F0" w:rsidRPr="00D11847" w:rsidRDefault="00E101F0" w:rsidP="00E1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270" w:type="dxa"/>
          </w:tcPr>
          <w:p w14:paraId="3A8438F9" w14:textId="77777777" w:rsidR="00E101F0" w:rsidRPr="00D11847" w:rsidRDefault="00E101F0" w:rsidP="00E1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8A8E48" w14:textId="1CA97551" w:rsidR="00E101F0" w:rsidRPr="00B32B75" w:rsidRDefault="00E101F0" w:rsidP="00E1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32B75">
              <w:rPr>
                <w:rFonts w:ascii="Angsana New" w:hAnsi="Angsana New"/>
                <w:sz w:val="26"/>
                <w:szCs w:val="26"/>
                <w:lang w:val="en-GB"/>
              </w:rPr>
              <w:t>2,525</w:t>
            </w:r>
          </w:p>
        </w:tc>
        <w:tc>
          <w:tcPr>
            <w:tcW w:w="270" w:type="dxa"/>
          </w:tcPr>
          <w:p w14:paraId="47815A97" w14:textId="77777777" w:rsidR="00E101F0" w:rsidRPr="00D11847" w:rsidRDefault="00E101F0" w:rsidP="00E1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7D2534" w14:textId="216B285A" w:rsidR="00E101F0" w:rsidRPr="00D11847" w:rsidRDefault="00E101F0" w:rsidP="00E1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5,653</w:t>
            </w:r>
          </w:p>
        </w:tc>
        <w:tc>
          <w:tcPr>
            <w:tcW w:w="270" w:type="dxa"/>
          </w:tcPr>
          <w:p w14:paraId="04090746" w14:textId="77777777" w:rsidR="00E101F0" w:rsidRPr="00D11847" w:rsidRDefault="00E101F0" w:rsidP="00E1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68B190" w14:textId="63984B39" w:rsidR="00E101F0" w:rsidRPr="00D11847" w:rsidRDefault="00E101F0" w:rsidP="00E1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lang w:val="en-GB"/>
              </w:rPr>
              <w:t>8,491</w:t>
            </w:r>
          </w:p>
        </w:tc>
      </w:tr>
    </w:tbl>
    <w:p w14:paraId="2CEDBB43" w14:textId="77777777" w:rsidR="00D11847" w:rsidRDefault="00D11847">
      <w:r>
        <w:br w:type="page"/>
      </w: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D11847" w:rsidRPr="00D11847" w14:paraId="56557F34" w14:textId="77777777" w:rsidTr="00A158C8">
        <w:trPr>
          <w:tblHeader/>
        </w:trPr>
        <w:tc>
          <w:tcPr>
            <w:tcW w:w="3960" w:type="dxa"/>
          </w:tcPr>
          <w:p w14:paraId="3CDF8C36" w14:textId="77777777" w:rsidR="00D11847" w:rsidRPr="00D11847" w:rsidRDefault="00D11847" w:rsidP="00A1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6712C67C" w14:textId="77777777" w:rsidR="00D11847" w:rsidRPr="00D11847" w:rsidRDefault="00D11847" w:rsidP="00A158C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D11847" w:rsidRPr="00D11847" w14:paraId="46D75A4F" w14:textId="77777777" w:rsidTr="00A158C8">
        <w:trPr>
          <w:tblHeader/>
        </w:trPr>
        <w:tc>
          <w:tcPr>
            <w:tcW w:w="3960" w:type="dxa"/>
          </w:tcPr>
          <w:p w14:paraId="28FDC6E8" w14:textId="77777777" w:rsidR="00D11847" w:rsidRPr="00D11847" w:rsidRDefault="00D11847" w:rsidP="00A1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2AC48408" w14:textId="77777777" w:rsidR="00D11847" w:rsidRPr="00D11847" w:rsidRDefault="00D11847" w:rsidP="00A158C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009E0E6" w14:textId="77777777" w:rsidR="00D11847" w:rsidRPr="00D11847" w:rsidRDefault="00D11847" w:rsidP="00A158C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2605C806" w14:textId="611E6D2D" w:rsidR="00D11847" w:rsidRPr="00D11847" w:rsidRDefault="00D11847" w:rsidP="00A158C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C67B43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เดือนสิ้นสุด</w:t>
            </w:r>
          </w:p>
        </w:tc>
      </w:tr>
      <w:tr w:rsidR="00D11847" w:rsidRPr="00D11847" w14:paraId="5A7719C1" w14:textId="77777777" w:rsidTr="00A158C8">
        <w:trPr>
          <w:tblHeader/>
        </w:trPr>
        <w:tc>
          <w:tcPr>
            <w:tcW w:w="3960" w:type="dxa"/>
          </w:tcPr>
          <w:p w14:paraId="4EB05128" w14:textId="77777777" w:rsidR="00D11847" w:rsidRPr="00D11847" w:rsidRDefault="00D11847" w:rsidP="00A1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D2637CF" w14:textId="75ADDC86" w:rsidR="00D11847" w:rsidRPr="00D11847" w:rsidRDefault="00D11847" w:rsidP="00A158C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="00E932C3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  <w:tc>
          <w:tcPr>
            <w:tcW w:w="270" w:type="dxa"/>
          </w:tcPr>
          <w:p w14:paraId="1E37D698" w14:textId="77777777" w:rsidR="00D11847" w:rsidRPr="00D11847" w:rsidRDefault="00D11847" w:rsidP="00A158C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F304941" w14:textId="37A30E79" w:rsidR="00D11847" w:rsidRPr="00D11847" w:rsidRDefault="00D11847" w:rsidP="00A158C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="00E932C3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</w:tr>
      <w:tr w:rsidR="00D11847" w:rsidRPr="00D11847" w14:paraId="6C3F5833" w14:textId="77777777" w:rsidTr="00A158C8">
        <w:trPr>
          <w:tblHeader/>
        </w:trPr>
        <w:tc>
          <w:tcPr>
            <w:tcW w:w="3960" w:type="dxa"/>
          </w:tcPr>
          <w:p w14:paraId="2623E478" w14:textId="77777777" w:rsidR="00D11847" w:rsidRPr="00D11847" w:rsidRDefault="00D11847" w:rsidP="00A1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A00A3E3" w14:textId="77777777" w:rsidR="00D11847" w:rsidRPr="00D11847" w:rsidRDefault="00D11847" w:rsidP="00A158C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9C2292" w14:textId="77777777" w:rsidR="00D11847" w:rsidRPr="00D11847" w:rsidRDefault="00D11847" w:rsidP="00A158C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E6EC1F" w14:textId="77777777" w:rsidR="00D11847" w:rsidRPr="00D11847" w:rsidRDefault="00D11847" w:rsidP="00A158C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32FD13C4" w14:textId="77777777" w:rsidR="00D11847" w:rsidRPr="00D11847" w:rsidRDefault="00D11847" w:rsidP="00A158C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1EC0A04" w14:textId="77777777" w:rsidR="00D11847" w:rsidRPr="00D11847" w:rsidRDefault="00D11847" w:rsidP="00A158C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48FDB1" w14:textId="77777777" w:rsidR="00D11847" w:rsidRPr="00D11847" w:rsidRDefault="00D11847" w:rsidP="00A158C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63938A8" w14:textId="77777777" w:rsidR="00D11847" w:rsidRPr="00D11847" w:rsidRDefault="00D11847" w:rsidP="00A158C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0F7DBA" w:rsidRPr="00633AE9" w14:paraId="7D62A200" w14:textId="77777777" w:rsidTr="008141B1">
        <w:tc>
          <w:tcPr>
            <w:tcW w:w="3960" w:type="dxa"/>
          </w:tcPr>
          <w:p w14:paraId="6CC71246" w14:textId="62ECAE75" w:rsidR="000F7DBA" w:rsidRPr="00633AE9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33A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2C150589" w14:textId="77777777" w:rsidR="000F7DBA" w:rsidRPr="00EE54EE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3D822738" w14:textId="77777777" w:rsidR="000F7DBA" w:rsidRPr="00633AE9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277000" w14:textId="77777777" w:rsidR="000F7DBA" w:rsidRPr="00633AE9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0095FB" w14:textId="77777777" w:rsidR="000F7DBA" w:rsidRPr="00633AE9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8679D3" w14:textId="77777777" w:rsidR="000F7DBA" w:rsidRPr="00EE54EE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0BFC83F9" w14:textId="77777777" w:rsidR="000F7DBA" w:rsidRPr="00633AE9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5FA5A5" w14:textId="77777777" w:rsidR="000F7DBA" w:rsidRPr="00633AE9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2B75" w:rsidRPr="00633AE9" w14:paraId="3CEDFE77" w14:textId="77777777" w:rsidTr="002A77AA">
        <w:tc>
          <w:tcPr>
            <w:tcW w:w="3960" w:type="dxa"/>
          </w:tcPr>
          <w:p w14:paraId="4BEDCBF7" w14:textId="7105114F" w:rsidR="00B32B75" w:rsidRPr="00633AE9" w:rsidRDefault="00B32B75" w:rsidP="00B3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นาย</w:t>
            </w:r>
            <w:r w:rsidRPr="00633AE9">
              <w:rPr>
                <w:rFonts w:ascii="Angsana New" w:hAnsi="Angsana New"/>
                <w:sz w:val="26"/>
                <w:szCs w:val="26"/>
                <w:cs/>
              </w:rPr>
              <w:t>ชาคริต ทีปกรสุขเกษม</w:t>
            </w:r>
          </w:p>
        </w:tc>
        <w:tc>
          <w:tcPr>
            <w:tcW w:w="1260" w:type="dxa"/>
          </w:tcPr>
          <w:p w14:paraId="7CB6A735" w14:textId="48BA1B91" w:rsidR="00B32B75" w:rsidRPr="00215FFA" w:rsidRDefault="00B32B75" w:rsidP="00B3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FFA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06398C5A" w14:textId="77777777" w:rsidR="00B32B75" w:rsidRPr="00215FFA" w:rsidRDefault="00B32B75" w:rsidP="00B3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CA01FB" w14:textId="1CDE8DFE" w:rsidR="00B32B75" w:rsidRPr="00215FFA" w:rsidRDefault="00B32B75" w:rsidP="00B3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FFA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28BAD73F" w14:textId="77777777" w:rsidR="00B32B75" w:rsidRPr="00215FFA" w:rsidRDefault="00B32B75" w:rsidP="00B3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E0564B" w14:textId="596ADD15" w:rsidR="00B32B75" w:rsidRPr="00215FFA" w:rsidRDefault="00B32B75" w:rsidP="00B3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FFA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135B3CE3" w14:textId="77777777" w:rsidR="00B32B75" w:rsidRPr="00633AE9" w:rsidRDefault="00B32B75" w:rsidP="00B3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3B8870" w14:textId="1DFBB500" w:rsidR="00B32B75" w:rsidRPr="00633AE9" w:rsidRDefault="00B32B75" w:rsidP="00B3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467</w:t>
            </w:r>
          </w:p>
        </w:tc>
      </w:tr>
      <w:tr w:rsidR="00B32B75" w:rsidRPr="00633AE9" w14:paraId="09398A93" w14:textId="77777777" w:rsidTr="002A77AA">
        <w:tc>
          <w:tcPr>
            <w:tcW w:w="3960" w:type="dxa"/>
          </w:tcPr>
          <w:p w14:paraId="1147E38A" w14:textId="43AD9DC4" w:rsidR="00B32B75" w:rsidRPr="00633AE9" w:rsidRDefault="00B32B75" w:rsidP="00B3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นางสาว</w:t>
            </w:r>
            <w:r w:rsidRPr="00633AE9">
              <w:rPr>
                <w:rFonts w:ascii="Angsana New" w:hAnsi="Angsana New"/>
                <w:sz w:val="26"/>
                <w:szCs w:val="26"/>
                <w:cs/>
              </w:rPr>
              <w:t>ทซู หยวน หวั่ง</w:t>
            </w:r>
          </w:p>
        </w:tc>
        <w:tc>
          <w:tcPr>
            <w:tcW w:w="1260" w:type="dxa"/>
          </w:tcPr>
          <w:p w14:paraId="0DF0E37A" w14:textId="3E4C09E7" w:rsidR="00B32B75" w:rsidRPr="00215FFA" w:rsidRDefault="00B32B75" w:rsidP="00B3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FFA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6D537797" w14:textId="77777777" w:rsidR="00B32B75" w:rsidRPr="00215FFA" w:rsidRDefault="00B32B75" w:rsidP="00B3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1FC581" w14:textId="3181C200" w:rsidR="00B32B75" w:rsidRPr="00215FFA" w:rsidRDefault="00B32B75" w:rsidP="00B3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FFA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7BE8C432" w14:textId="77777777" w:rsidR="00B32B75" w:rsidRPr="00215FFA" w:rsidRDefault="00B32B75" w:rsidP="00B3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BBA64E" w14:textId="0A3A0E74" w:rsidR="00B32B75" w:rsidRPr="00215FFA" w:rsidRDefault="00B32B75" w:rsidP="00B3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FFA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58E7C6CA" w14:textId="77777777" w:rsidR="00B32B75" w:rsidRPr="00633AE9" w:rsidRDefault="00B32B75" w:rsidP="00B3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C22606" w14:textId="3EFFD66B" w:rsidR="00B32B75" w:rsidRPr="00633AE9" w:rsidRDefault="00B32B75" w:rsidP="00B3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</w:p>
        </w:tc>
      </w:tr>
      <w:tr w:rsidR="00B32B75" w:rsidRPr="00633AE9" w14:paraId="2018B531" w14:textId="77777777" w:rsidTr="002A77AA">
        <w:tc>
          <w:tcPr>
            <w:tcW w:w="3960" w:type="dxa"/>
          </w:tcPr>
          <w:p w14:paraId="7F85ED6F" w14:textId="77777777" w:rsidR="00B32B75" w:rsidRPr="00633AE9" w:rsidRDefault="00B32B75" w:rsidP="00B3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33AE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F2B8D4" w14:textId="46FA97B9" w:rsidR="00B32B75" w:rsidRPr="00215FFA" w:rsidRDefault="00B32B75" w:rsidP="00B3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FFA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2DA98072" w14:textId="77777777" w:rsidR="00B32B75" w:rsidRPr="00215FFA" w:rsidRDefault="00B32B75" w:rsidP="00B3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B170AD" w14:textId="3F0C9D95" w:rsidR="00B32B75" w:rsidRPr="00215FFA" w:rsidRDefault="00B32B75" w:rsidP="00B3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FFA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643C7FD3" w14:textId="77777777" w:rsidR="00B32B75" w:rsidRPr="00215FFA" w:rsidRDefault="00B32B75" w:rsidP="00B3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00BFD6" w14:textId="309889CD" w:rsidR="00B32B75" w:rsidRPr="00215FFA" w:rsidRDefault="00B32B75" w:rsidP="00B3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FFA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37CC23B9" w14:textId="77777777" w:rsidR="00B32B75" w:rsidRPr="00633AE9" w:rsidRDefault="00B32B75" w:rsidP="00B3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8345C7" w14:textId="40BBB008" w:rsidR="00B32B75" w:rsidRPr="00633AE9" w:rsidRDefault="00B32B75" w:rsidP="00B3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478</w:t>
            </w:r>
          </w:p>
        </w:tc>
      </w:tr>
      <w:tr w:rsidR="000F7DBA" w:rsidRPr="00333C2A" w14:paraId="3BD3443E" w14:textId="77777777" w:rsidTr="008141B1">
        <w:tc>
          <w:tcPr>
            <w:tcW w:w="3960" w:type="dxa"/>
          </w:tcPr>
          <w:p w14:paraId="6EEBE0BB" w14:textId="77777777" w:rsidR="000F7DBA" w:rsidRPr="00333C2A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A194E28" w14:textId="77777777" w:rsidR="000F7DBA" w:rsidRPr="00333C2A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67D847D8" w14:textId="77777777" w:rsidR="000F7DBA" w:rsidRPr="00333C2A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F491836" w14:textId="77777777" w:rsidR="000F7DBA" w:rsidRPr="00333C2A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232BB4A" w14:textId="77777777" w:rsidR="000F7DBA" w:rsidRPr="00333C2A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F47E078" w14:textId="77777777" w:rsidR="000F7DBA" w:rsidRPr="00333C2A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137B4C97" w14:textId="77777777" w:rsidR="000F7DBA" w:rsidRPr="00333C2A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C35ED08" w14:textId="77777777" w:rsidR="000F7DBA" w:rsidRPr="00333C2A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7DBA" w:rsidRPr="00633AE9" w14:paraId="6E8E5C3A" w14:textId="77777777" w:rsidTr="008141B1">
        <w:tc>
          <w:tcPr>
            <w:tcW w:w="3960" w:type="dxa"/>
            <w:vAlign w:val="center"/>
          </w:tcPr>
          <w:p w14:paraId="32EDCD93" w14:textId="77777777" w:rsidR="000F7DBA" w:rsidRPr="00633AE9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33AE9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260" w:type="dxa"/>
          </w:tcPr>
          <w:p w14:paraId="67F44C14" w14:textId="77777777" w:rsidR="000F7DBA" w:rsidRPr="00633AE9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21786A4" w14:textId="77777777" w:rsidR="000F7DBA" w:rsidRPr="00633AE9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950037" w14:textId="77777777" w:rsidR="000F7DBA" w:rsidRPr="00633AE9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36387E" w14:textId="77777777" w:rsidR="000F7DBA" w:rsidRPr="00633AE9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21ECA7" w14:textId="77777777" w:rsidR="000F7DBA" w:rsidRPr="00633AE9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D8082F5" w14:textId="77777777" w:rsidR="000F7DBA" w:rsidRPr="00633AE9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2CC500" w14:textId="77777777" w:rsidR="000F7DBA" w:rsidRPr="00633AE9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738C" w:rsidRPr="00633AE9" w14:paraId="4B3813E0" w14:textId="77777777" w:rsidTr="009D5FB8">
        <w:tc>
          <w:tcPr>
            <w:tcW w:w="3960" w:type="dxa"/>
          </w:tcPr>
          <w:p w14:paraId="667504FE" w14:textId="5D07D5D4" w:rsidR="001E738C" w:rsidRPr="00633AE9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633AE9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center"/>
          </w:tcPr>
          <w:p w14:paraId="324D8214" w14:textId="55E8BFE2" w:rsidR="001E738C" w:rsidRPr="00215FFA" w:rsidRDefault="00B35EE9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E101F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270" w:type="dxa"/>
          </w:tcPr>
          <w:p w14:paraId="62841221" w14:textId="77777777" w:rsidR="001E738C" w:rsidRPr="00215FFA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FB86628" w14:textId="02885E38" w:rsidR="001E738C" w:rsidRPr="00215FFA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2,568</w:t>
            </w:r>
          </w:p>
        </w:tc>
        <w:tc>
          <w:tcPr>
            <w:tcW w:w="270" w:type="dxa"/>
          </w:tcPr>
          <w:p w14:paraId="60341B7E" w14:textId="77777777" w:rsidR="001E738C" w:rsidRPr="00215FFA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0FA07E" w14:textId="425D3AE0" w:rsidR="001E738C" w:rsidRPr="00215FFA" w:rsidRDefault="00E101F0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</w:t>
            </w:r>
            <w:r w:rsidR="00B35EE9">
              <w:rPr>
                <w:rFonts w:ascii="Angsana New" w:hAnsi="Angsana New"/>
                <w:sz w:val="26"/>
                <w:szCs w:val="26"/>
              </w:rPr>
              <w:t>01</w:t>
            </w:r>
          </w:p>
        </w:tc>
        <w:tc>
          <w:tcPr>
            <w:tcW w:w="270" w:type="dxa"/>
          </w:tcPr>
          <w:p w14:paraId="548CD4F1" w14:textId="77777777" w:rsidR="001E738C" w:rsidRPr="00633AE9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D21338" w14:textId="47160C10" w:rsidR="001E738C" w:rsidRPr="00B32B75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32B75">
              <w:rPr>
                <w:rFonts w:ascii="Angsana New" w:hAnsi="Angsana New"/>
                <w:color w:val="000000"/>
                <w:sz w:val="26"/>
                <w:szCs w:val="26"/>
              </w:rPr>
              <w:t>8,051</w:t>
            </w:r>
          </w:p>
        </w:tc>
      </w:tr>
      <w:tr w:rsidR="001E738C" w:rsidRPr="00633AE9" w14:paraId="1EF225B7" w14:textId="77777777" w:rsidTr="009D5FB8">
        <w:tc>
          <w:tcPr>
            <w:tcW w:w="3960" w:type="dxa"/>
          </w:tcPr>
          <w:p w14:paraId="415F4B9F" w14:textId="1EC8E10C" w:rsidR="001E738C" w:rsidRPr="00633AE9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633AE9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FE4E508" w14:textId="1CB2DB62" w:rsidR="001E738C" w:rsidRPr="00215FFA" w:rsidRDefault="00E101F0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270" w:type="dxa"/>
          </w:tcPr>
          <w:p w14:paraId="0B334EAF" w14:textId="77777777" w:rsidR="001E738C" w:rsidRPr="00215FFA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A5E3CE8" w14:textId="5CBAD55D" w:rsidR="001E738C" w:rsidRPr="00215FFA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</w:tcPr>
          <w:p w14:paraId="1C536600" w14:textId="77777777" w:rsidR="001E738C" w:rsidRPr="00215FFA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67CE00C" w14:textId="723D3F35" w:rsidR="001E738C" w:rsidRPr="00215FFA" w:rsidRDefault="00E101F0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214</w:t>
            </w:r>
          </w:p>
        </w:tc>
        <w:tc>
          <w:tcPr>
            <w:tcW w:w="270" w:type="dxa"/>
          </w:tcPr>
          <w:p w14:paraId="3FAC023A" w14:textId="77777777" w:rsidR="001E738C" w:rsidRPr="00633AE9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DE4B0E" w14:textId="3B9A4558" w:rsidR="001E738C" w:rsidRPr="00B32B75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32B75">
              <w:rPr>
                <w:rFonts w:ascii="Angsana New" w:hAnsi="Angsana New"/>
                <w:color w:val="000000"/>
                <w:sz w:val="26"/>
                <w:szCs w:val="26"/>
              </w:rPr>
              <w:t>82</w:t>
            </w:r>
          </w:p>
        </w:tc>
      </w:tr>
      <w:tr w:rsidR="001E738C" w:rsidRPr="00633AE9" w14:paraId="1F013BE9" w14:textId="77777777" w:rsidTr="009D5FB8">
        <w:tc>
          <w:tcPr>
            <w:tcW w:w="3960" w:type="dxa"/>
          </w:tcPr>
          <w:p w14:paraId="4A9D97D9" w14:textId="77777777" w:rsidR="001E738C" w:rsidRPr="00633AE9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33AE9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D74CC8" w14:textId="036A927F" w:rsidR="001E738C" w:rsidRPr="00215FFA" w:rsidRDefault="00E101F0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3,1</w:t>
            </w:r>
            <w:r w:rsidR="00B35EE9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14:paraId="50A94C2D" w14:textId="77777777" w:rsidR="001E738C" w:rsidRPr="00215FFA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DC4B0B" w14:textId="1796A311" w:rsidR="001E738C" w:rsidRPr="00215FFA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2,595</w:t>
            </w:r>
          </w:p>
        </w:tc>
        <w:tc>
          <w:tcPr>
            <w:tcW w:w="270" w:type="dxa"/>
          </w:tcPr>
          <w:p w14:paraId="63379FAA" w14:textId="77777777" w:rsidR="001E738C" w:rsidRPr="00215FFA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51F36" w14:textId="259AC7B4" w:rsidR="001E738C" w:rsidRPr="00215FFA" w:rsidRDefault="00E101F0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</w:t>
            </w:r>
            <w:r w:rsidR="00B35EE9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</w:tcPr>
          <w:p w14:paraId="41BB4E62" w14:textId="77777777" w:rsidR="001E738C" w:rsidRPr="00633AE9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BAD16E" w14:textId="7C840ED1" w:rsidR="001E738C" w:rsidRPr="00B32B75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32B75">
              <w:rPr>
                <w:rFonts w:ascii="Angsana New" w:hAnsi="Angsana New"/>
                <w:color w:val="000000"/>
                <w:sz w:val="26"/>
                <w:szCs w:val="26"/>
              </w:rPr>
              <w:t>8,133</w:t>
            </w:r>
          </w:p>
        </w:tc>
      </w:tr>
    </w:tbl>
    <w:p w14:paraId="0D64100C" w14:textId="0EE44038" w:rsidR="00916F22" w:rsidRPr="00333C2A" w:rsidRDefault="00916F22" w:rsidP="00633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52C84AE4" w14:textId="2606CDB6" w:rsidR="00916F22" w:rsidRPr="00D11847" w:rsidRDefault="00916F2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D11847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C67B43">
        <w:rPr>
          <w:rFonts w:ascii="Angsana New" w:hAnsi="Angsana New" w:hint="cs"/>
          <w:sz w:val="26"/>
          <w:szCs w:val="26"/>
        </w:rPr>
        <w:t xml:space="preserve">30 </w:t>
      </w:r>
      <w:r w:rsidR="00C67B43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C67B43">
        <w:rPr>
          <w:rFonts w:ascii="Angsana New" w:hAnsi="Angsana New" w:hint="cs"/>
          <w:sz w:val="26"/>
          <w:szCs w:val="26"/>
        </w:rPr>
        <w:t xml:space="preserve">2565 </w:t>
      </w:r>
      <w:r w:rsidRPr="00D11847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D11847">
        <w:rPr>
          <w:rFonts w:ascii="Angsana New" w:hAnsi="Angsana New" w:hint="cs"/>
          <w:sz w:val="26"/>
          <w:szCs w:val="26"/>
        </w:rPr>
        <w:t xml:space="preserve">31 </w:t>
      </w:r>
      <w:r w:rsidRPr="00D1184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D11847">
        <w:rPr>
          <w:rFonts w:ascii="Angsana New" w:hAnsi="Angsana New" w:hint="cs"/>
          <w:sz w:val="26"/>
          <w:szCs w:val="26"/>
        </w:rPr>
        <w:t xml:space="preserve">2564 </w:t>
      </w:r>
      <w:r w:rsidRPr="00D11847">
        <w:rPr>
          <w:rFonts w:ascii="Angsana New" w:hAnsi="Angsana New" w:hint="cs"/>
          <w:sz w:val="26"/>
          <w:szCs w:val="26"/>
          <w:cs/>
        </w:rPr>
        <w:t>ยอดคงเหลือกับบุคคลและกิจการที่เกี่ยวข้องกันได้แสดงเป็นรายการแยกต่างหากใน    งบแสดงฐานะการเงินซึ่งมีรายละเอียดดังนี้</w:t>
      </w:r>
    </w:p>
    <w:p w14:paraId="570B173B" w14:textId="77777777" w:rsidR="0031450B" w:rsidRPr="00333C2A" w:rsidRDefault="0031450B" w:rsidP="00475A1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2"/>
          <w:szCs w:val="22"/>
          <w:cs/>
        </w:rPr>
      </w:pPr>
    </w:p>
    <w:tbl>
      <w:tblPr>
        <w:tblStyle w:val="TableGrid"/>
        <w:tblW w:w="9820" w:type="dxa"/>
        <w:tblInd w:w="-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5"/>
        <w:gridCol w:w="1409"/>
        <w:gridCol w:w="14"/>
        <w:gridCol w:w="222"/>
        <w:gridCol w:w="14"/>
        <w:gridCol w:w="1436"/>
      </w:tblGrid>
      <w:tr w:rsidR="0031450B" w:rsidRPr="00D11847" w14:paraId="2AD95B86" w14:textId="77777777" w:rsidTr="00B1020E">
        <w:trPr>
          <w:trHeight w:val="20"/>
          <w:tblHeader/>
        </w:trPr>
        <w:tc>
          <w:tcPr>
            <w:tcW w:w="6725" w:type="dxa"/>
          </w:tcPr>
          <w:p w14:paraId="5F870860" w14:textId="77777777" w:rsidR="0031450B" w:rsidRPr="00D11847" w:rsidRDefault="0031450B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5" w:type="dxa"/>
            <w:gridSpan w:val="5"/>
            <w:tcBorders>
              <w:bottom w:val="single" w:sz="4" w:space="0" w:color="auto"/>
            </w:tcBorders>
          </w:tcPr>
          <w:p w14:paraId="5A5931D3" w14:textId="77777777" w:rsidR="0031450B" w:rsidRPr="00D11847" w:rsidRDefault="0031450B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31450B" w:rsidRPr="00D11847" w14:paraId="64E51309" w14:textId="77777777" w:rsidTr="00B1020E">
        <w:trPr>
          <w:trHeight w:val="20"/>
          <w:tblHeader/>
        </w:trPr>
        <w:tc>
          <w:tcPr>
            <w:tcW w:w="6725" w:type="dxa"/>
          </w:tcPr>
          <w:p w14:paraId="6F98DE6C" w14:textId="77777777" w:rsidR="0031450B" w:rsidRPr="00D11847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gridSpan w:val="2"/>
            <w:tcBorders>
              <w:bottom w:val="single" w:sz="4" w:space="0" w:color="auto"/>
            </w:tcBorders>
          </w:tcPr>
          <w:p w14:paraId="5699BEA8" w14:textId="0FE57433" w:rsidR="0031450B" w:rsidRPr="00D11847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</w:rPr>
              <w:t>3</w:t>
            </w:r>
            <w:r w:rsidR="00EE54EE" w:rsidRPr="00D11847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D1184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C67B4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1184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36" w:type="dxa"/>
            <w:gridSpan w:val="2"/>
          </w:tcPr>
          <w:p w14:paraId="633422BF" w14:textId="77777777" w:rsidR="0031450B" w:rsidRPr="00D11847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6225F2EB" w14:textId="536DD65E" w:rsidR="0031450B" w:rsidRPr="00D11847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1184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31450B" w:rsidRPr="00D11847" w14:paraId="518F4A3F" w14:textId="77777777" w:rsidTr="008141B1">
        <w:trPr>
          <w:trHeight w:val="20"/>
        </w:trPr>
        <w:tc>
          <w:tcPr>
            <w:tcW w:w="6725" w:type="dxa"/>
          </w:tcPr>
          <w:p w14:paraId="43182F2A" w14:textId="77777777" w:rsidR="0031450B" w:rsidRPr="00D11847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23" w:type="dxa"/>
            <w:gridSpan w:val="2"/>
            <w:shd w:val="clear" w:color="auto" w:fill="auto"/>
          </w:tcPr>
          <w:p w14:paraId="11D63182" w14:textId="77777777" w:rsidR="0031450B" w:rsidRPr="00D11847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6135F422" w14:textId="77777777" w:rsidR="0031450B" w:rsidRPr="00D11847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DE3A71F" w14:textId="77777777" w:rsidR="0031450B" w:rsidRPr="00D11847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5BEE" w:rsidRPr="00D11847" w14:paraId="786B7B8B" w14:textId="77777777" w:rsidTr="008141B1">
        <w:trPr>
          <w:trHeight w:val="20"/>
        </w:trPr>
        <w:tc>
          <w:tcPr>
            <w:tcW w:w="6725" w:type="dxa"/>
          </w:tcPr>
          <w:p w14:paraId="09977DDA" w14:textId="1F0A1FCA" w:rsidR="00EB5BEE" w:rsidRPr="00D11847" w:rsidRDefault="00EB5BEE" w:rsidP="00EB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423" w:type="dxa"/>
            <w:gridSpan w:val="2"/>
            <w:shd w:val="clear" w:color="auto" w:fill="auto"/>
          </w:tcPr>
          <w:p w14:paraId="13C3DCF4" w14:textId="4BDEF8B6" w:rsidR="00EB5BEE" w:rsidRPr="00D11847" w:rsidRDefault="00E86C20" w:rsidP="00EB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451</w:t>
            </w:r>
          </w:p>
        </w:tc>
        <w:tc>
          <w:tcPr>
            <w:tcW w:w="236" w:type="dxa"/>
            <w:gridSpan w:val="2"/>
          </w:tcPr>
          <w:p w14:paraId="5C003E6D" w14:textId="77777777" w:rsidR="00EB5BEE" w:rsidRPr="00D11847" w:rsidRDefault="00EB5BEE" w:rsidP="00EB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1067C7DF" w14:textId="57436C7E" w:rsidR="00EB5BEE" w:rsidRPr="00D11847" w:rsidRDefault="00EB5BEE" w:rsidP="00EB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</w:rPr>
              <w:t>1,823</w:t>
            </w:r>
          </w:p>
        </w:tc>
      </w:tr>
      <w:tr w:rsidR="00E86C20" w:rsidRPr="00D11847" w14:paraId="0E92F228" w14:textId="77777777" w:rsidTr="00003713">
        <w:trPr>
          <w:trHeight w:val="20"/>
        </w:trPr>
        <w:tc>
          <w:tcPr>
            <w:tcW w:w="6725" w:type="dxa"/>
          </w:tcPr>
          <w:p w14:paraId="012021A4" w14:textId="01DE819A" w:rsidR="00E86C20" w:rsidRPr="00D11847" w:rsidRDefault="00E86C20" w:rsidP="00E8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423" w:type="dxa"/>
            <w:gridSpan w:val="2"/>
            <w:shd w:val="clear" w:color="auto" w:fill="auto"/>
          </w:tcPr>
          <w:p w14:paraId="48B74062" w14:textId="692CFA05" w:rsidR="00E86C20" w:rsidRPr="00D11847" w:rsidRDefault="00E86C20" w:rsidP="00EF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41" w:right="1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gridSpan w:val="2"/>
          </w:tcPr>
          <w:p w14:paraId="392DC519" w14:textId="77777777" w:rsidR="00E86C20" w:rsidRPr="00D11847" w:rsidRDefault="00E86C20" w:rsidP="00E8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2BEF18B0" w14:textId="46AE902C" w:rsidR="00E86C20" w:rsidRPr="00D11847" w:rsidRDefault="00E86C20" w:rsidP="00E8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</w:rPr>
              <w:t>91</w:t>
            </w:r>
          </w:p>
        </w:tc>
      </w:tr>
      <w:tr w:rsidR="00E86C20" w:rsidRPr="00D11847" w14:paraId="6591177D" w14:textId="77777777" w:rsidTr="00003713">
        <w:trPr>
          <w:trHeight w:val="20"/>
        </w:trPr>
        <w:tc>
          <w:tcPr>
            <w:tcW w:w="6725" w:type="dxa"/>
          </w:tcPr>
          <w:p w14:paraId="14691574" w14:textId="77777777" w:rsidR="00E86C20" w:rsidRPr="00D11847" w:rsidRDefault="00E86C20" w:rsidP="00E8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D11847">
              <w:rPr>
                <w:rFonts w:ascii="Angsana New" w:eastAsia="Batang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8CC59" w14:textId="783DCE26" w:rsidR="00E86C20" w:rsidRPr="00D11847" w:rsidRDefault="00E86C20" w:rsidP="00E8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451</w:t>
            </w:r>
          </w:p>
        </w:tc>
        <w:tc>
          <w:tcPr>
            <w:tcW w:w="236" w:type="dxa"/>
            <w:gridSpan w:val="2"/>
          </w:tcPr>
          <w:p w14:paraId="35743791" w14:textId="77777777" w:rsidR="00E86C20" w:rsidRPr="00D11847" w:rsidRDefault="00E86C20" w:rsidP="00E8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848939" w14:textId="6F35805E" w:rsidR="00E86C20" w:rsidRPr="00D11847" w:rsidRDefault="00E86C20" w:rsidP="00E8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</w:rPr>
              <w:t>1,914</w:t>
            </w:r>
          </w:p>
        </w:tc>
      </w:tr>
      <w:tr w:rsidR="00E86C20" w:rsidRPr="00333C2A" w14:paraId="1CBB31BF" w14:textId="77777777" w:rsidTr="00633AE9">
        <w:trPr>
          <w:trHeight w:val="20"/>
        </w:trPr>
        <w:tc>
          <w:tcPr>
            <w:tcW w:w="6725" w:type="dxa"/>
          </w:tcPr>
          <w:p w14:paraId="0589ACE6" w14:textId="77777777" w:rsidR="00E86C20" w:rsidRPr="00333C2A" w:rsidRDefault="00E86C20" w:rsidP="00E8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BA9666" w14:textId="77777777" w:rsidR="00E86C20" w:rsidRPr="00333C2A" w:rsidRDefault="00E86C20" w:rsidP="00E8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4A288C4A" w14:textId="77777777" w:rsidR="00E86C20" w:rsidRPr="00333C2A" w:rsidRDefault="00E86C20" w:rsidP="00E8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109AC66E" w14:textId="77777777" w:rsidR="00E86C20" w:rsidRPr="00333C2A" w:rsidRDefault="00E86C20" w:rsidP="00E8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86C20" w:rsidRPr="00D11847" w14:paraId="3832F498" w14:textId="77777777" w:rsidTr="003E1680">
        <w:trPr>
          <w:trHeight w:val="252"/>
        </w:trPr>
        <w:tc>
          <w:tcPr>
            <w:tcW w:w="6725" w:type="dxa"/>
          </w:tcPr>
          <w:p w14:paraId="4FFAB16F" w14:textId="77777777" w:rsidR="00E86C20" w:rsidRPr="00D11847" w:rsidRDefault="00E86C20" w:rsidP="00E8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เงินทดรองรับจากกรรมการ</w:t>
            </w:r>
          </w:p>
        </w:tc>
        <w:tc>
          <w:tcPr>
            <w:tcW w:w="1409" w:type="dxa"/>
          </w:tcPr>
          <w:p w14:paraId="5F75D334" w14:textId="77777777" w:rsidR="00E86C20" w:rsidRPr="00D11847" w:rsidRDefault="00E86C20" w:rsidP="00E8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gridSpan w:val="2"/>
          </w:tcPr>
          <w:p w14:paraId="4634509A" w14:textId="77777777" w:rsidR="00E86C20" w:rsidRPr="00D11847" w:rsidRDefault="00E86C20" w:rsidP="00E8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</w:tcPr>
          <w:p w14:paraId="6004EE33" w14:textId="77777777" w:rsidR="00E86C20" w:rsidRPr="00D11847" w:rsidRDefault="00E86C20" w:rsidP="00E8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6C20" w:rsidRPr="00D11847" w14:paraId="1F1400C0" w14:textId="77777777" w:rsidTr="003E1680">
        <w:trPr>
          <w:trHeight w:val="252"/>
        </w:trPr>
        <w:tc>
          <w:tcPr>
            <w:tcW w:w="6725" w:type="dxa"/>
          </w:tcPr>
          <w:p w14:paraId="15DE2B6F" w14:textId="587E4C02" w:rsidR="00E86C20" w:rsidRPr="00D11847" w:rsidRDefault="00E86C20" w:rsidP="00E86C20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นายสุวัฒน์ชัย เกิดพูล</w:t>
            </w:r>
          </w:p>
        </w:tc>
        <w:tc>
          <w:tcPr>
            <w:tcW w:w="1409" w:type="dxa"/>
            <w:tcBorders>
              <w:bottom w:val="double" w:sz="4" w:space="0" w:color="auto"/>
            </w:tcBorders>
            <w:shd w:val="clear" w:color="auto" w:fill="auto"/>
          </w:tcPr>
          <w:p w14:paraId="07350E5B" w14:textId="0A6FE061" w:rsidR="00E86C20" w:rsidRPr="00D11847" w:rsidRDefault="00E86C20" w:rsidP="00EF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41" w:right="19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11847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974620C" w14:textId="77777777" w:rsidR="00E86C20" w:rsidRPr="00D11847" w:rsidRDefault="00E86C20" w:rsidP="00E8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0E2278D" w14:textId="499A0DBC" w:rsidR="00E86C20" w:rsidRPr="00D11847" w:rsidRDefault="00E86C20" w:rsidP="00E8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</w:tbl>
    <w:p w14:paraId="2F2DD79B" w14:textId="77777777" w:rsidR="004F3495" w:rsidRPr="00333C2A" w:rsidRDefault="004F3495" w:rsidP="004F3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  <w:bookmarkStart w:id="1" w:name="_Hlk102840078"/>
      <w:bookmarkStart w:id="2" w:name="_Hlk102035056"/>
    </w:p>
    <w:p w14:paraId="65A6DBBF" w14:textId="126B0865" w:rsidR="00CB2107" w:rsidRPr="00475A13" w:rsidRDefault="00CB2107" w:rsidP="004F3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t>4.</w:t>
      </w:r>
      <w:r w:rsidRPr="00475A13">
        <w:rPr>
          <w:rFonts w:ascii="Angsana New" w:hAnsi="Angsana New" w:hint="cs"/>
          <w:b/>
          <w:bCs/>
          <w:sz w:val="26"/>
          <w:szCs w:val="26"/>
        </w:rPr>
        <w:tab/>
      </w:r>
      <w:r w:rsidRPr="00475A13">
        <w:rPr>
          <w:rFonts w:ascii="Angsana New" w:hAnsi="Angsana New" w:hint="cs"/>
          <w:b/>
          <w:bCs/>
          <w:sz w:val="26"/>
          <w:szCs w:val="26"/>
          <w:cs/>
        </w:rPr>
        <w:t>เงินลงทุนระยะสั้น</w:t>
      </w:r>
      <w:r w:rsidR="00475A13" w:rsidRPr="00475A13">
        <w:rPr>
          <w:rFonts w:ascii="Angsana New" w:hAnsi="Angsana New" w:hint="cs"/>
          <w:b/>
          <w:bCs/>
          <w:sz w:val="26"/>
          <w:szCs w:val="26"/>
          <w:cs/>
        </w:rPr>
        <w:t>ในกองทุนเปิดตราสารหนี้</w:t>
      </w:r>
    </w:p>
    <w:p w14:paraId="4D492C1E" w14:textId="1440FC1F" w:rsidR="00CB2107" w:rsidRPr="00333C2A" w:rsidRDefault="00CB2107" w:rsidP="00475A13">
      <w:pPr>
        <w:tabs>
          <w:tab w:val="clear" w:pos="227"/>
          <w:tab w:val="clear" w:pos="454"/>
          <w:tab w:val="left" w:pos="540"/>
        </w:tabs>
        <w:ind w:right="29"/>
        <w:rPr>
          <w:rFonts w:ascii="Angsana New" w:hAnsi="Angsana New"/>
          <w:b/>
          <w:bCs/>
          <w:sz w:val="22"/>
          <w:szCs w:val="22"/>
        </w:rPr>
      </w:pPr>
    </w:p>
    <w:p w14:paraId="3286ED38" w14:textId="64584D85" w:rsidR="00475A13" w:rsidRPr="00475A13" w:rsidRDefault="00475A13" w:rsidP="00475A13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รายการเปลี่ยนแปลงของ</w:t>
      </w:r>
      <w:r w:rsidRPr="00475A13">
        <w:rPr>
          <w:rFonts w:ascii="Angsana New" w:hAnsi="Angsana New"/>
          <w:sz w:val="26"/>
          <w:szCs w:val="26"/>
          <w:cs/>
        </w:rPr>
        <w:t>เงินลงทุนระยะสั้นในกองทุนเปิดตราสารหนี้</w:t>
      </w:r>
      <w:r w:rsidRPr="00475A13">
        <w:rPr>
          <w:rFonts w:ascii="Angsana New" w:hAnsi="Angsana New" w:hint="cs"/>
          <w:sz w:val="26"/>
          <w:szCs w:val="26"/>
          <w:cs/>
        </w:rPr>
        <w:t>ในระหว่างงวด</w:t>
      </w:r>
      <w:r w:rsidR="00C67B43">
        <w:rPr>
          <w:rFonts w:ascii="Angsana New" w:hAnsi="Angsana New" w:hint="cs"/>
          <w:sz w:val="26"/>
          <w:szCs w:val="26"/>
          <w:cs/>
        </w:rPr>
        <w:t>เก้า</w:t>
      </w:r>
      <w:r w:rsidRPr="00475A13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C67B43">
        <w:rPr>
          <w:rFonts w:ascii="Angsana New" w:hAnsi="Angsana New" w:hint="cs"/>
          <w:sz w:val="26"/>
          <w:szCs w:val="26"/>
        </w:rPr>
        <w:t xml:space="preserve">30 </w:t>
      </w:r>
      <w:r w:rsidR="00C67B43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C67B43">
        <w:rPr>
          <w:rFonts w:ascii="Angsana New" w:hAnsi="Angsana New" w:hint="cs"/>
          <w:sz w:val="26"/>
          <w:szCs w:val="26"/>
        </w:rPr>
        <w:t xml:space="preserve">2565 </w:t>
      </w:r>
      <w:r w:rsidRPr="00475A13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7D474D83" w14:textId="77777777" w:rsidR="00475A13" w:rsidRPr="00333C2A" w:rsidRDefault="00475A13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475A13" w:rsidRPr="00475A13" w14:paraId="6AFA1D3B" w14:textId="77777777" w:rsidTr="00361519">
        <w:tc>
          <w:tcPr>
            <w:tcW w:w="8370" w:type="dxa"/>
          </w:tcPr>
          <w:p w14:paraId="3375A86E" w14:textId="77777777" w:rsidR="00475A13" w:rsidRPr="00475A13" w:rsidRDefault="00475A13" w:rsidP="0036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CB57F5" w14:textId="77777777" w:rsidR="00475A13" w:rsidRPr="00475A13" w:rsidRDefault="00475A13" w:rsidP="00361519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475A13" w:rsidRPr="006D6240" w14:paraId="1F3A9F27" w14:textId="77777777" w:rsidTr="00361519">
        <w:tc>
          <w:tcPr>
            <w:tcW w:w="8370" w:type="dxa"/>
          </w:tcPr>
          <w:p w14:paraId="1840485D" w14:textId="77777777" w:rsidR="00475A13" w:rsidRPr="006D6240" w:rsidRDefault="00475A13" w:rsidP="0036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7524C8DC" w14:textId="77777777" w:rsidR="00475A13" w:rsidRPr="006D6240" w:rsidRDefault="00475A13" w:rsidP="00361519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380CA1" w:rsidRPr="00475A13" w14:paraId="6B781D5E" w14:textId="77777777" w:rsidTr="00C87BE4">
        <w:tc>
          <w:tcPr>
            <w:tcW w:w="8370" w:type="dxa"/>
            <w:vAlign w:val="bottom"/>
          </w:tcPr>
          <w:p w14:paraId="26F85F21" w14:textId="0264F06E" w:rsidR="00380CA1" w:rsidRPr="00475A13" w:rsidRDefault="00380CA1" w:rsidP="0038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ณ วันที่ </w:t>
            </w:r>
            <w:r w:rsidRPr="002C447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440" w:type="dxa"/>
          </w:tcPr>
          <w:p w14:paraId="2166452A" w14:textId="2852FBED" w:rsidR="00380CA1" w:rsidRPr="00475A13" w:rsidRDefault="00380CA1" w:rsidP="00543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41" w:right="3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380CA1" w:rsidRPr="00475A13" w14:paraId="5C056F40" w14:textId="77777777" w:rsidTr="00361519">
        <w:tc>
          <w:tcPr>
            <w:tcW w:w="8370" w:type="dxa"/>
          </w:tcPr>
          <w:p w14:paraId="7A0B996E" w14:textId="77777777" w:rsidR="00380CA1" w:rsidRPr="00475A13" w:rsidRDefault="00380CA1" w:rsidP="0038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2A09FB96" w14:textId="4EEAA1CB" w:rsidR="00380CA1" w:rsidRPr="006E4A9B" w:rsidRDefault="007A4EC6" w:rsidP="0038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4A9B">
              <w:rPr>
                <w:rFonts w:ascii="Angsana New" w:hAnsi="Angsana New"/>
                <w:sz w:val="26"/>
                <w:szCs w:val="26"/>
              </w:rPr>
              <w:t>7</w:t>
            </w:r>
            <w:r w:rsidR="00380CA1" w:rsidRPr="006E4A9B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</w:tr>
      <w:tr w:rsidR="005B3FFA" w:rsidRPr="00475A13" w14:paraId="4D61C441" w14:textId="77777777" w:rsidTr="00361519">
        <w:tc>
          <w:tcPr>
            <w:tcW w:w="8370" w:type="dxa"/>
          </w:tcPr>
          <w:p w14:paraId="08345385" w14:textId="3B9CEBDC" w:rsidR="005B3FFA" w:rsidRPr="00475A13" w:rsidRDefault="005B3FFA" w:rsidP="0038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5A74C977" w14:textId="7C6D5353" w:rsidR="005B3FFA" w:rsidRPr="006E4A9B" w:rsidRDefault="004E5095" w:rsidP="004E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4A9B">
              <w:rPr>
                <w:rFonts w:ascii="Angsana New" w:hAnsi="Angsana New"/>
                <w:sz w:val="26"/>
                <w:szCs w:val="26"/>
              </w:rPr>
              <w:t>(30,000)</w:t>
            </w:r>
          </w:p>
        </w:tc>
      </w:tr>
      <w:tr w:rsidR="00380CA1" w:rsidRPr="00475A13" w14:paraId="380E3DEB" w14:textId="77777777" w:rsidTr="00445613">
        <w:tc>
          <w:tcPr>
            <w:tcW w:w="8370" w:type="dxa"/>
            <w:vAlign w:val="bottom"/>
          </w:tcPr>
          <w:p w14:paraId="5789C835" w14:textId="621D105D" w:rsidR="00380CA1" w:rsidRPr="00475A13" w:rsidRDefault="00380CA1" w:rsidP="0038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การเปลี่ยนแปลงในมูลค่ายุติธรรม</w:t>
            </w:r>
            <w:r w:rsidR="007915C5">
              <w:rPr>
                <w:rFonts w:ascii="Angsana New" w:hAnsi="Angsana New" w:hint="cs"/>
                <w:sz w:val="26"/>
                <w:szCs w:val="26"/>
                <w:cs/>
              </w:rPr>
              <w:t>บันทึก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40" w:type="dxa"/>
          </w:tcPr>
          <w:p w14:paraId="5BD290EA" w14:textId="24C8F941" w:rsidR="00380CA1" w:rsidRPr="006E4A9B" w:rsidRDefault="003A4826" w:rsidP="0038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4A9B">
              <w:rPr>
                <w:rFonts w:ascii="Angsana New" w:hAnsi="Angsana New"/>
                <w:sz w:val="26"/>
                <w:szCs w:val="26"/>
              </w:rPr>
              <w:t>113</w:t>
            </w:r>
          </w:p>
        </w:tc>
      </w:tr>
      <w:tr w:rsidR="00380CA1" w:rsidRPr="00475A13" w14:paraId="6A16DDC4" w14:textId="77777777" w:rsidTr="009F78A8">
        <w:tc>
          <w:tcPr>
            <w:tcW w:w="8370" w:type="dxa"/>
            <w:vAlign w:val="bottom"/>
          </w:tcPr>
          <w:p w14:paraId="4D0226FC" w14:textId="684E4C13" w:rsidR="00380CA1" w:rsidRPr="00475A13" w:rsidRDefault="00380CA1" w:rsidP="00380CA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EE54EE" w:rsidRPr="00EE54EE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 w:rsidR="00EE54EE" w:rsidRPr="00EE54E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EE54EE" w:rsidRPr="00EE54EE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C67B4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EE54EE" w:rsidRPr="00EE54E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EE54EE" w:rsidRPr="00EE54EE">
              <w:rPr>
                <w:rFonts w:ascii="Angsana New" w:hAnsi="Angsana New" w:hint="c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69E8310" w14:textId="737201D0" w:rsidR="00380CA1" w:rsidRPr="006E4A9B" w:rsidRDefault="004E5095" w:rsidP="0038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4A9B">
              <w:rPr>
                <w:rFonts w:ascii="Angsana New" w:hAnsi="Angsana New"/>
                <w:sz w:val="26"/>
                <w:szCs w:val="26"/>
              </w:rPr>
              <w:t>40</w:t>
            </w:r>
            <w:r w:rsidR="00380CA1" w:rsidRPr="006E4A9B">
              <w:rPr>
                <w:rFonts w:ascii="Angsana New" w:hAnsi="Angsana New"/>
                <w:sz w:val="26"/>
                <w:szCs w:val="26"/>
              </w:rPr>
              <w:t>,</w:t>
            </w:r>
            <w:r w:rsidR="003A4826" w:rsidRPr="006E4A9B">
              <w:rPr>
                <w:rFonts w:ascii="Angsana New" w:hAnsi="Angsana New"/>
                <w:sz w:val="26"/>
                <w:szCs w:val="26"/>
              </w:rPr>
              <w:t>113</w:t>
            </w:r>
          </w:p>
        </w:tc>
      </w:tr>
    </w:tbl>
    <w:bookmarkEnd w:id="1"/>
    <w:bookmarkEnd w:id="2"/>
    <w:p w14:paraId="2FE1E35B" w14:textId="0E5B7143" w:rsidR="008548E9" w:rsidRPr="00475A13" w:rsidRDefault="00FB1741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lastRenderedPageBreak/>
        <w:t>5</w:t>
      </w:r>
      <w:r w:rsidR="008548E9"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="008548E9" w:rsidRPr="00475A13">
        <w:rPr>
          <w:rFonts w:ascii="Angsana New" w:hAnsi="Angsana New" w:hint="cs"/>
          <w:b/>
          <w:bCs/>
          <w:sz w:val="26"/>
          <w:szCs w:val="26"/>
        </w:rPr>
        <w:tab/>
      </w:r>
      <w:r w:rsidR="008548E9" w:rsidRPr="00475A13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  <w:r w:rsidR="00CB3C5B" w:rsidRPr="00475A13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B3C5B" w:rsidRPr="00475A13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6072E2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บริษัทอื่น </w:t>
      </w:r>
      <w:r w:rsidR="006072E2">
        <w:rPr>
          <w:rFonts w:ascii="Angsana New" w:hAnsi="Angsana New"/>
          <w:b/>
          <w:bCs/>
          <w:sz w:val="26"/>
          <w:szCs w:val="26"/>
        </w:rPr>
        <w:t xml:space="preserve">- </w:t>
      </w:r>
      <w:r w:rsidR="00CB3C5B" w:rsidRPr="00475A1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7DBEAC3" w14:textId="77777777" w:rsidR="008548E9" w:rsidRPr="00475A13" w:rsidRDefault="008548E9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1AC9E002" w14:textId="28EA02A5" w:rsidR="002C30DF" w:rsidRPr="00475A13" w:rsidRDefault="002C30DF" w:rsidP="00475A13">
      <w:pPr>
        <w:pStyle w:val="a0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475A13">
        <w:rPr>
          <w:rFonts w:ascii="Angsana New" w:hAnsi="Angsana New" w:cs="Angsana New" w:hint="cs"/>
          <w:sz w:val="26"/>
          <w:szCs w:val="26"/>
          <w:cs/>
          <w:lang w:val="en-US"/>
        </w:rPr>
        <w:t>การวิเคราะห์อายุลูกหนี้การค้า</w:t>
      </w:r>
      <w:r w:rsidRPr="00475A13">
        <w:rPr>
          <w:rFonts w:ascii="Angsana New" w:hAnsi="Angsana New" w:cs="Angsana New" w:hint="cs"/>
          <w:sz w:val="26"/>
          <w:szCs w:val="26"/>
          <w:lang w:val="en-US"/>
        </w:rPr>
        <w:t xml:space="preserve"> </w:t>
      </w:r>
      <w:r w:rsidR="00E70D22" w:rsidRPr="00475A13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ณ วันที่ </w:t>
      </w:r>
      <w:r w:rsidR="00C67B43">
        <w:rPr>
          <w:rFonts w:ascii="Angsana New" w:hAnsi="Angsana New" w:cs="Angsana New"/>
          <w:sz w:val="26"/>
          <w:szCs w:val="26"/>
          <w:lang w:val="en-US"/>
        </w:rPr>
        <w:t xml:space="preserve">30 </w:t>
      </w:r>
      <w:r w:rsidR="00C67B43">
        <w:rPr>
          <w:rFonts w:ascii="Angsana New" w:hAnsi="Angsana New" w:cs="Angsana New"/>
          <w:sz w:val="26"/>
          <w:szCs w:val="26"/>
          <w:cs/>
          <w:lang w:val="en-US"/>
        </w:rPr>
        <w:t xml:space="preserve">กันยายน </w:t>
      </w:r>
      <w:r w:rsidR="00C67B43">
        <w:rPr>
          <w:rFonts w:ascii="Angsana New" w:hAnsi="Angsana New" w:cs="Angsana New"/>
          <w:sz w:val="26"/>
          <w:szCs w:val="26"/>
          <w:lang w:val="en-US"/>
        </w:rPr>
        <w:t xml:space="preserve">2565 </w:t>
      </w:r>
      <w:r w:rsidR="00A7020A" w:rsidRPr="00475A13">
        <w:rPr>
          <w:rFonts w:ascii="Angsana New" w:hAnsi="Angsana New" w:cs="Angsana New" w:hint="cs"/>
          <w:sz w:val="26"/>
          <w:szCs w:val="26"/>
          <w:cs/>
          <w:lang w:val="en-US"/>
        </w:rPr>
        <w:t>และวันที่</w:t>
      </w:r>
      <w:r w:rsidR="00EB062A" w:rsidRPr="00475A13">
        <w:rPr>
          <w:rFonts w:ascii="Angsana New" w:hAnsi="Angsana New" w:cs="Angsana New" w:hint="cs"/>
          <w:sz w:val="26"/>
          <w:szCs w:val="26"/>
          <w:lang w:val="en-US"/>
        </w:rPr>
        <w:t xml:space="preserve"> </w:t>
      </w:r>
      <w:r w:rsidR="00E70D22" w:rsidRPr="00475A13">
        <w:rPr>
          <w:rFonts w:ascii="Angsana New" w:hAnsi="Angsana New" w:cs="Angsana New" w:hint="cs"/>
          <w:sz w:val="26"/>
          <w:szCs w:val="26"/>
          <w:lang w:val="en-US"/>
        </w:rPr>
        <w:t xml:space="preserve">31 </w:t>
      </w:r>
      <w:r w:rsidR="00E70D22" w:rsidRPr="00475A13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ธันวาคม </w:t>
      </w:r>
      <w:r w:rsidR="00E70D22" w:rsidRPr="00475A13">
        <w:rPr>
          <w:rFonts w:ascii="Angsana New" w:hAnsi="Angsana New" w:cs="Angsana New" w:hint="cs"/>
          <w:sz w:val="26"/>
          <w:szCs w:val="26"/>
          <w:lang w:val="en-US"/>
        </w:rPr>
        <w:t>256</w:t>
      </w:r>
      <w:r w:rsidR="00D757B9" w:rsidRPr="00475A13">
        <w:rPr>
          <w:rFonts w:ascii="Angsana New" w:hAnsi="Angsana New" w:cs="Angsana New" w:hint="cs"/>
          <w:sz w:val="26"/>
          <w:szCs w:val="26"/>
          <w:lang w:val="en-US"/>
        </w:rPr>
        <w:t>4</w:t>
      </w:r>
      <w:r w:rsidR="00E70D22" w:rsidRPr="00475A13">
        <w:rPr>
          <w:rFonts w:ascii="Angsana New" w:hAnsi="Angsana New" w:cs="Angsana New" w:hint="cs"/>
          <w:sz w:val="26"/>
          <w:szCs w:val="26"/>
          <w:lang w:val="en-US"/>
        </w:rPr>
        <w:t xml:space="preserve"> </w:t>
      </w:r>
      <w:r w:rsidRPr="00475A13">
        <w:rPr>
          <w:rFonts w:ascii="Angsana New" w:hAnsi="Angsana New" w:cs="Angsana New" w:hint="cs"/>
          <w:sz w:val="26"/>
          <w:szCs w:val="26"/>
          <w:cs/>
          <w:lang w:val="en-US"/>
        </w:rPr>
        <w:t>มีรายละเอียดดังนี้</w:t>
      </w:r>
    </w:p>
    <w:p w14:paraId="4DA363CC" w14:textId="77777777" w:rsidR="008548E9" w:rsidRPr="00475A13" w:rsidRDefault="008548E9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D15DC" w:rsidRPr="00475A13" w14:paraId="56B1C659" w14:textId="77777777" w:rsidTr="006F0792">
        <w:tc>
          <w:tcPr>
            <w:tcW w:w="6731" w:type="dxa"/>
          </w:tcPr>
          <w:p w14:paraId="1038765C" w14:textId="77777777" w:rsidR="002D15DC" w:rsidRPr="00475A13" w:rsidRDefault="002D15DC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1215474" w14:textId="77777777" w:rsidR="002D15DC" w:rsidRPr="00475A13" w:rsidRDefault="002D15DC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475A13" w14:paraId="47020F5B" w14:textId="77777777" w:rsidTr="006F0792">
        <w:tc>
          <w:tcPr>
            <w:tcW w:w="6731" w:type="dxa"/>
          </w:tcPr>
          <w:p w14:paraId="7D1326DC" w14:textId="77777777" w:rsidR="00A7020A" w:rsidRPr="00475A13" w:rsidRDefault="00A7020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2C6C0A7" w14:textId="34DF4A16" w:rsidR="00A7020A" w:rsidRPr="00475A13" w:rsidRDefault="00EE54E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67B43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ยน </w:t>
            </w:r>
            <w:r w:rsidR="00D757B9" w:rsidRPr="00475A1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7DD9B4E2" w14:textId="77777777" w:rsidR="00A7020A" w:rsidRPr="00475A13" w:rsidRDefault="00A7020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3FD49B9" w14:textId="7E9E4A05" w:rsidR="00A7020A" w:rsidRPr="00475A13" w:rsidRDefault="00A7020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757B9" w:rsidRPr="00475A13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A7020A" w:rsidRPr="006D6240" w14:paraId="39C6B6F8" w14:textId="77777777" w:rsidTr="006F0792">
        <w:trPr>
          <w:trHeight w:val="252"/>
        </w:trPr>
        <w:tc>
          <w:tcPr>
            <w:tcW w:w="6731" w:type="dxa"/>
          </w:tcPr>
          <w:p w14:paraId="3513E509" w14:textId="77777777" w:rsidR="00A7020A" w:rsidRPr="006D6240" w:rsidRDefault="00A7020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5" w:type="dxa"/>
          </w:tcPr>
          <w:p w14:paraId="57464EFA" w14:textId="77777777" w:rsidR="00A7020A" w:rsidRPr="006D6240" w:rsidRDefault="00A7020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3F50BC50" w14:textId="77777777" w:rsidR="00A7020A" w:rsidRPr="006D6240" w:rsidRDefault="00A7020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7552DB2" w14:textId="77777777" w:rsidR="00A7020A" w:rsidRPr="006D6240" w:rsidRDefault="00A7020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8623E" w:rsidRPr="00475A13" w14:paraId="112E370D" w14:textId="77777777" w:rsidTr="00910FE7">
        <w:trPr>
          <w:trHeight w:val="252"/>
        </w:trPr>
        <w:tc>
          <w:tcPr>
            <w:tcW w:w="6731" w:type="dxa"/>
          </w:tcPr>
          <w:p w14:paraId="17660F81" w14:textId="77777777" w:rsidR="0058623E" w:rsidRPr="00475A13" w:rsidRDefault="0058623E" w:rsidP="00475A13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416D7F4F" w14:textId="11914896" w:rsidR="0058623E" w:rsidRPr="00B3524B" w:rsidRDefault="00E101F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37,172</w:t>
            </w:r>
          </w:p>
        </w:tc>
        <w:tc>
          <w:tcPr>
            <w:tcW w:w="269" w:type="dxa"/>
          </w:tcPr>
          <w:p w14:paraId="20B9E36D" w14:textId="77777777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6568B64" w14:textId="437B9B6E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36,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759</w:t>
            </w:r>
          </w:p>
        </w:tc>
      </w:tr>
      <w:tr w:rsidR="0058623E" w:rsidRPr="00475A13" w14:paraId="6971516C" w14:textId="77777777" w:rsidTr="00910FE7">
        <w:trPr>
          <w:trHeight w:val="252"/>
        </w:trPr>
        <w:tc>
          <w:tcPr>
            <w:tcW w:w="6731" w:type="dxa"/>
          </w:tcPr>
          <w:p w14:paraId="35029848" w14:textId="77777777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3F98E297" w14:textId="77777777" w:rsidR="0058623E" w:rsidRPr="00B3524B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398BED" w14:textId="77777777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25B9F178" w14:textId="77777777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623E" w:rsidRPr="00475A13" w14:paraId="23624602" w14:textId="77777777" w:rsidTr="00AA2815">
        <w:trPr>
          <w:trHeight w:val="252"/>
        </w:trPr>
        <w:tc>
          <w:tcPr>
            <w:tcW w:w="6731" w:type="dxa"/>
          </w:tcPr>
          <w:p w14:paraId="3B4D8B5B" w14:textId="77777777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vAlign w:val="center"/>
          </w:tcPr>
          <w:p w14:paraId="28E7E3D9" w14:textId="0DC24E55" w:rsidR="0058623E" w:rsidRPr="00B3524B" w:rsidRDefault="00AA281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5,545</w:t>
            </w:r>
          </w:p>
        </w:tc>
        <w:tc>
          <w:tcPr>
            <w:tcW w:w="269" w:type="dxa"/>
          </w:tcPr>
          <w:p w14:paraId="631CC1BD" w14:textId="77777777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61415B8E" w14:textId="32E732E5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5,456</w:t>
            </w:r>
          </w:p>
        </w:tc>
      </w:tr>
      <w:tr w:rsidR="00AA2815" w:rsidRPr="00475A13" w14:paraId="397C1FCD" w14:textId="77777777" w:rsidTr="00AA2815">
        <w:trPr>
          <w:trHeight w:val="252"/>
        </w:trPr>
        <w:tc>
          <w:tcPr>
            <w:tcW w:w="6731" w:type="dxa"/>
          </w:tcPr>
          <w:p w14:paraId="38F4F621" w14:textId="01DE0ECB" w:rsidR="00AA2815" w:rsidRPr="00D359D2" w:rsidRDefault="00AA2815" w:rsidP="00AA281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9372E1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9372E1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9372E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372E1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9372E1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9372E1">
              <w:rPr>
                <w:rFonts w:ascii="Angsana New" w:hAnsi="Angsana New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405" w:type="dxa"/>
            <w:vAlign w:val="center"/>
          </w:tcPr>
          <w:p w14:paraId="289330DF" w14:textId="2E56B4A3" w:rsidR="00AA2815" w:rsidRPr="00B3524B" w:rsidRDefault="00AA2815" w:rsidP="00AA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269" w:type="dxa"/>
          </w:tcPr>
          <w:p w14:paraId="31C6AF88" w14:textId="77777777" w:rsidR="00AA2815" w:rsidRPr="00475A13" w:rsidRDefault="00AA2815" w:rsidP="00AA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E48CA0D" w14:textId="26533089" w:rsidR="00AA2815" w:rsidRPr="00475A13" w:rsidRDefault="00AA2815" w:rsidP="002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41" w:right="25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AA2815" w:rsidRPr="00475A13" w14:paraId="392C5347" w14:textId="77777777" w:rsidTr="00FF3A39">
        <w:trPr>
          <w:trHeight w:val="252"/>
        </w:trPr>
        <w:tc>
          <w:tcPr>
            <w:tcW w:w="6731" w:type="dxa"/>
          </w:tcPr>
          <w:p w14:paraId="480C66E0" w14:textId="3EEA3167" w:rsidR="00AA2815" w:rsidRPr="00475A13" w:rsidRDefault="00AA2815" w:rsidP="00AA281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9372E1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9372E1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9372E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372E1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9372E1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9372E1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vAlign w:val="center"/>
          </w:tcPr>
          <w:p w14:paraId="1ED373E5" w14:textId="2CF9395A" w:rsidR="00AA2815" w:rsidRPr="00B3524B" w:rsidRDefault="00AA2815" w:rsidP="00AA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269" w:type="dxa"/>
          </w:tcPr>
          <w:p w14:paraId="3111EDD6" w14:textId="77777777" w:rsidR="00AA2815" w:rsidRPr="00475A13" w:rsidRDefault="00AA2815" w:rsidP="00AA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17DDF5D3" w14:textId="5448A4B0" w:rsidR="00AA2815" w:rsidRPr="00475A13" w:rsidRDefault="00AA2815" w:rsidP="002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41" w:right="25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AA2815" w:rsidRPr="00475A13" w14:paraId="5B6F9BD5" w14:textId="77777777" w:rsidTr="00AA2815">
        <w:trPr>
          <w:trHeight w:val="252"/>
        </w:trPr>
        <w:tc>
          <w:tcPr>
            <w:tcW w:w="6731" w:type="dxa"/>
          </w:tcPr>
          <w:p w14:paraId="19C5988B" w14:textId="77777777" w:rsidR="00AA2815" w:rsidRPr="00475A13" w:rsidRDefault="00AA2815" w:rsidP="00AA2815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-  มากกว่า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12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4C79BD20" w14:textId="6558FF56" w:rsidR="00AA2815" w:rsidRPr="00B3524B" w:rsidRDefault="00AA2815" w:rsidP="00AA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590</w:t>
            </w:r>
          </w:p>
        </w:tc>
        <w:tc>
          <w:tcPr>
            <w:tcW w:w="269" w:type="dxa"/>
          </w:tcPr>
          <w:p w14:paraId="75594A0A" w14:textId="77777777" w:rsidR="00AA2815" w:rsidRPr="00475A13" w:rsidRDefault="00AA2815" w:rsidP="00AA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7D7A6487" w14:textId="6EF7BD1D" w:rsidR="00AA2815" w:rsidRPr="00475A13" w:rsidRDefault="00AA2815" w:rsidP="00AA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655</w:t>
            </w:r>
          </w:p>
        </w:tc>
      </w:tr>
      <w:tr w:rsidR="00AA2815" w:rsidRPr="00475A13" w14:paraId="566775D9" w14:textId="77777777" w:rsidTr="0033663B">
        <w:trPr>
          <w:trHeight w:val="252"/>
        </w:trPr>
        <w:tc>
          <w:tcPr>
            <w:tcW w:w="6731" w:type="dxa"/>
            <w:vAlign w:val="bottom"/>
          </w:tcPr>
          <w:p w14:paraId="63BA1FE8" w14:textId="77777777" w:rsidR="00AA2815" w:rsidRPr="00475A13" w:rsidRDefault="00AA2815" w:rsidP="00AA28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666E5D6" w14:textId="1883CB52" w:rsidR="00AA2815" w:rsidRPr="00B3524B" w:rsidRDefault="00AA2815" w:rsidP="00AA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43,376</w:t>
            </w:r>
          </w:p>
        </w:tc>
        <w:tc>
          <w:tcPr>
            <w:tcW w:w="269" w:type="dxa"/>
          </w:tcPr>
          <w:p w14:paraId="648C4BC9" w14:textId="77777777" w:rsidR="00AA2815" w:rsidRPr="00475A13" w:rsidRDefault="00AA2815" w:rsidP="00AA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5444066" w14:textId="0AEC1FEE" w:rsidR="00AA2815" w:rsidRPr="00475A13" w:rsidRDefault="00AA2815" w:rsidP="00AA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42,870</w:t>
            </w:r>
          </w:p>
        </w:tc>
      </w:tr>
      <w:tr w:rsidR="00AA2815" w:rsidRPr="00475A13" w14:paraId="3168CE57" w14:textId="77777777" w:rsidTr="006F0792">
        <w:trPr>
          <w:trHeight w:val="252"/>
        </w:trPr>
        <w:tc>
          <w:tcPr>
            <w:tcW w:w="6731" w:type="dxa"/>
          </w:tcPr>
          <w:p w14:paraId="5A20FC24" w14:textId="5898EE49" w:rsidR="00AA2815" w:rsidRPr="00475A13" w:rsidRDefault="00AA2815" w:rsidP="00AA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E75EA03" w14:textId="01188D47" w:rsidR="00AA2815" w:rsidRPr="00B3524B" w:rsidRDefault="0047405B" w:rsidP="00AA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(590)</w:t>
            </w:r>
          </w:p>
        </w:tc>
        <w:tc>
          <w:tcPr>
            <w:tcW w:w="269" w:type="dxa"/>
          </w:tcPr>
          <w:p w14:paraId="4C9F555F" w14:textId="77777777" w:rsidR="00AA2815" w:rsidRPr="00475A13" w:rsidRDefault="00AA2815" w:rsidP="00AA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79B0703" w14:textId="33D76655" w:rsidR="00AA2815" w:rsidRPr="00475A13" w:rsidRDefault="00AA2815" w:rsidP="00AA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(655)</w:t>
            </w:r>
          </w:p>
        </w:tc>
      </w:tr>
      <w:tr w:rsidR="00AA2815" w:rsidRPr="00475A13" w14:paraId="18A13052" w14:textId="77777777" w:rsidTr="006F0792">
        <w:trPr>
          <w:trHeight w:val="252"/>
        </w:trPr>
        <w:tc>
          <w:tcPr>
            <w:tcW w:w="6731" w:type="dxa"/>
          </w:tcPr>
          <w:p w14:paraId="1CC0A7B0" w14:textId="77777777" w:rsidR="00AA2815" w:rsidRPr="00475A13" w:rsidRDefault="00AA2815" w:rsidP="00AA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5EDDABD" w14:textId="10C31E12" w:rsidR="00AA2815" w:rsidRPr="00B3524B" w:rsidRDefault="00AA2815" w:rsidP="00AA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42,78</w:t>
            </w:r>
            <w:r w:rsidR="0047405B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30ED494C" w14:textId="77777777" w:rsidR="00AA2815" w:rsidRPr="00475A13" w:rsidRDefault="00AA2815" w:rsidP="00AA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1A21AAC6" w14:textId="1028866E" w:rsidR="00AA2815" w:rsidRPr="00475A13" w:rsidRDefault="00AA2815" w:rsidP="00AA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42,215</w:t>
            </w:r>
          </w:p>
        </w:tc>
      </w:tr>
      <w:tr w:rsidR="00AA2815" w:rsidRPr="00475A13" w14:paraId="633E44AA" w14:textId="77777777" w:rsidTr="00F21A08">
        <w:trPr>
          <w:trHeight w:val="252"/>
        </w:trPr>
        <w:tc>
          <w:tcPr>
            <w:tcW w:w="6731" w:type="dxa"/>
          </w:tcPr>
          <w:p w14:paraId="7AC76AB7" w14:textId="77777777" w:rsidR="00AA2815" w:rsidRPr="00475A13" w:rsidRDefault="00AA2815" w:rsidP="00AA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F55DFC5" w14:textId="77777777" w:rsidR="00AA2815" w:rsidRPr="00B3524B" w:rsidRDefault="00AA2815" w:rsidP="00AA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2C767AFC" w14:textId="77777777" w:rsidR="00AA2815" w:rsidRPr="00475A13" w:rsidRDefault="00AA2815" w:rsidP="00AA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5858D708" w14:textId="77777777" w:rsidR="00AA2815" w:rsidRPr="00475A13" w:rsidRDefault="00AA2815" w:rsidP="00AA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2815" w:rsidRPr="00475A13" w14:paraId="5B369FE8" w14:textId="77777777" w:rsidTr="00F21A08">
        <w:trPr>
          <w:trHeight w:val="252"/>
        </w:trPr>
        <w:tc>
          <w:tcPr>
            <w:tcW w:w="6731" w:type="dxa"/>
          </w:tcPr>
          <w:p w14:paraId="46C1FE37" w14:textId="3F2669DD" w:rsidR="00AA2815" w:rsidRPr="00475A13" w:rsidRDefault="00AA2815" w:rsidP="00AA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กลับรายการค่าเผื่อผลขาดทุนด้านเครดิตที่คาดว่าจะเกิดขึ้นในระหว่างงวด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1B426371" w14:textId="24DE6A16" w:rsidR="00AA2815" w:rsidRPr="00B3524B" w:rsidRDefault="0047405B" w:rsidP="00F9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65</w:t>
            </w:r>
          </w:p>
        </w:tc>
        <w:tc>
          <w:tcPr>
            <w:tcW w:w="269" w:type="dxa"/>
          </w:tcPr>
          <w:p w14:paraId="5CEDA943" w14:textId="77777777" w:rsidR="00AA2815" w:rsidRPr="00475A13" w:rsidRDefault="00AA2815" w:rsidP="00AA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2483468F" w14:textId="33748D80" w:rsidR="00AA2815" w:rsidRPr="00475A13" w:rsidRDefault="00AA2815" w:rsidP="00F9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120</w:t>
            </w:r>
          </w:p>
        </w:tc>
      </w:tr>
    </w:tbl>
    <w:p w14:paraId="391D8024" w14:textId="2059B28B" w:rsidR="00B17A6E" w:rsidRPr="00475A13" w:rsidRDefault="00B17A6E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0701D64" w14:textId="34DAF1FB" w:rsidR="000E5B07" w:rsidRPr="00475A13" w:rsidRDefault="00FB1741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t>6</w:t>
      </w:r>
      <w:r w:rsidR="000E5B07" w:rsidRPr="00475A13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0E5B07" w:rsidRPr="00475A13">
        <w:rPr>
          <w:rFonts w:ascii="Angsana New" w:hAnsi="Angsana New" w:hint="cs"/>
          <w:b/>
          <w:bCs/>
          <w:sz w:val="26"/>
          <w:szCs w:val="26"/>
          <w:cs/>
        </w:rPr>
        <w:tab/>
        <w:t>สินค้าคงเหลือ</w:t>
      </w:r>
      <w:r w:rsidR="00275C46" w:rsidRPr="00475A13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747F6" w:rsidRPr="00475A13">
        <w:rPr>
          <w:rFonts w:ascii="Angsana New" w:hAnsi="Angsana New" w:hint="cs"/>
          <w:b/>
          <w:bCs/>
          <w:sz w:val="26"/>
          <w:szCs w:val="26"/>
        </w:rPr>
        <w:t>-</w:t>
      </w:r>
      <w:r w:rsidR="00275C46" w:rsidRPr="00475A13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A53080" w:rsidRPr="00475A1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8246981" w14:textId="77777777" w:rsidR="00F27C5A" w:rsidRPr="00475A13" w:rsidRDefault="00F27C5A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91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5702B" w:rsidRPr="00475A13" w14:paraId="54D0EB6C" w14:textId="77777777" w:rsidTr="006F0792">
        <w:tc>
          <w:tcPr>
            <w:tcW w:w="6731" w:type="dxa"/>
          </w:tcPr>
          <w:p w14:paraId="27F07473" w14:textId="77777777" w:rsidR="0025702B" w:rsidRPr="00475A13" w:rsidRDefault="0025702B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4EB0198C" w14:textId="77777777" w:rsidR="0025702B" w:rsidRPr="00475A13" w:rsidRDefault="0025702B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B17A6E" w:rsidRPr="00475A13" w14:paraId="1A40A671" w14:textId="77777777" w:rsidTr="006F0792">
        <w:tc>
          <w:tcPr>
            <w:tcW w:w="6731" w:type="dxa"/>
          </w:tcPr>
          <w:p w14:paraId="6DE466B9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E45B4E6" w14:textId="3DD89883" w:rsidR="00B17A6E" w:rsidRPr="00475A13" w:rsidRDefault="00C67B43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ยน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0339D8C4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D3D7865" w14:textId="19854F4D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A7020A" w:rsidRPr="006D6240" w14:paraId="1F0413E9" w14:textId="77777777" w:rsidTr="006F0792">
        <w:tc>
          <w:tcPr>
            <w:tcW w:w="6731" w:type="dxa"/>
          </w:tcPr>
          <w:p w14:paraId="3D3E0F2C" w14:textId="77777777" w:rsidR="00A7020A" w:rsidRPr="006D6240" w:rsidRDefault="00A7020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0D8E7D3" w14:textId="77777777" w:rsidR="00A7020A" w:rsidRPr="006D6240" w:rsidRDefault="00A7020A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C423F26" w14:textId="77777777" w:rsidR="00A7020A" w:rsidRPr="006D6240" w:rsidRDefault="00A7020A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47D892B" w14:textId="77777777" w:rsidR="00A7020A" w:rsidRPr="006D6240" w:rsidRDefault="00A7020A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020CA" w:rsidRPr="00475A13" w14:paraId="271049D6" w14:textId="77777777" w:rsidTr="0033663B">
        <w:trPr>
          <w:trHeight w:val="252"/>
        </w:trPr>
        <w:tc>
          <w:tcPr>
            <w:tcW w:w="6731" w:type="dxa"/>
          </w:tcPr>
          <w:p w14:paraId="7A7C8A96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05" w:type="dxa"/>
            <w:vAlign w:val="bottom"/>
          </w:tcPr>
          <w:p w14:paraId="16DD9E7F" w14:textId="77407B4D" w:rsidR="00A020CA" w:rsidRPr="00AF3F56" w:rsidRDefault="00D34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3,459</w:t>
            </w:r>
          </w:p>
        </w:tc>
        <w:tc>
          <w:tcPr>
            <w:tcW w:w="269" w:type="dxa"/>
          </w:tcPr>
          <w:p w14:paraId="4F16274E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FEECBE1" w14:textId="5CF4548E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1,119</w:t>
            </w:r>
          </w:p>
        </w:tc>
      </w:tr>
      <w:tr w:rsidR="00A020CA" w:rsidRPr="00475A13" w14:paraId="6747B870" w14:textId="77777777" w:rsidTr="0033663B">
        <w:trPr>
          <w:trHeight w:val="252"/>
        </w:trPr>
        <w:tc>
          <w:tcPr>
            <w:tcW w:w="6731" w:type="dxa"/>
          </w:tcPr>
          <w:p w14:paraId="36ED5B14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05" w:type="dxa"/>
            <w:vAlign w:val="bottom"/>
          </w:tcPr>
          <w:p w14:paraId="4ACBDAEB" w14:textId="45721CAB" w:rsidR="00A020CA" w:rsidRPr="00AF3F56" w:rsidRDefault="00D34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541</w:t>
            </w:r>
          </w:p>
        </w:tc>
        <w:tc>
          <w:tcPr>
            <w:tcW w:w="269" w:type="dxa"/>
          </w:tcPr>
          <w:p w14:paraId="099A3C3F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D05EC50" w14:textId="152E5986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270</w:t>
            </w:r>
          </w:p>
        </w:tc>
      </w:tr>
      <w:tr w:rsidR="00A020CA" w:rsidRPr="00475A13" w14:paraId="3AA388FD" w14:textId="77777777" w:rsidTr="0033663B">
        <w:trPr>
          <w:trHeight w:val="252"/>
        </w:trPr>
        <w:tc>
          <w:tcPr>
            <w:tcW w:w="6731" w:type="dxa"/>
          </w:tcPr>
          <w:p w14:paraId="457B98CC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405" w:type="dxa"/>
            <w:vAlign w:val="bottom"/>
          </w:tcPr>
          <w:p w14:paraId="31A1AA78" w14:textId="56C1C769" w:rsidR="00A020CA" w:rsidRPr="00AF3F56" w:rsidRDefault="00D34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69" w:type="dxa"/>
          </w:tcPr>
          <w:p w14:paraId="221587B3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F03AA28" w14:textId="15E96081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A020CA" w:rsidRPr="00475A13" w14:paraId="3B1500BC" w14:textId="77777777" w:rsidTr="0033663B">
        <w:trPr>
          <w:trHeight w:val="252"/>
        </w:trPr>
        <w:tc>
          <w:tcPr>
            <w:tcW w:w="6731" w:type="dxa"/>
          </w:tcPr>
          <w:p w14:paraId="2ECB1E30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05" w:type="dxa"/>
            <w:vAlign w:val="bottom"/>
          </w:tcPr>
          <w:p w14:paraId="4151EDD4" w14:textId="7BDC5476" w:rsidR="00A020CA" w:rsidRPr="00AF3F56" w:rsidRDefault="00D34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8,036</w:t>
            </w:r>
          </w:p>
        </w:tc>
        <w:tc>
          <w:tcPr>
            <w:tcW w:w="269" w:type="dxa"/>
          </w:tcPr>
          <w:p w14:paraId="7F1DC869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49E61A7" w14:textId="59BDE41C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7,290</w:t>
            </w:r>
          </w:p>
        </w:tc>
      </w:tr>
      <w:tr w:rsidR="00A020CA" w:rsidRPr="00475A13" w14:paraId="088B625D" w14:textId="77777777" w:rsidTr="0033663B">
        <w:trPr>
          <w:trHeight w:val="252"/>
        </w:trPr>
        <w:tc>
          <w:tcPr>
            <w:tcW w:w="6731" w:type="dxa"/>
          </w:tcPr>
          <w:p w14:paraId="2FCA0790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วัสดุและอะไหล่</w:t>
            </w:r>
          </w:p>
        </w:tc>
        <w:tc>
          <w:tcPr>
            <w:tcW w:w="1405" w:type="dxa"/>
            <w:vAlign w:val="bottom"/>
          </w:tcPr>
          <w:p w14:paraId="7490DBED" w14:textId="3DC16EEA" w:rsidR="00A020CA" w:rsidRPr="00AF3F56" w:rsidRDefault="00D34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14,800</w:t>
            </w:r>
          </w:p>
        </w:tc>
        <w:tc>
          <w:tcPr>
            <w:tcW w:w="269" w:type="dxa"/>
          </w:tcPr>
          <w:p w14:paraId="74521146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B6DA624" w14:textId="3C053E2B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12,467</w:t>
            </w:r>
          </w:p>
        </w:tc>
      </w:tr>
      <w:tr w:rsidR="00A020CA" w:rsidRPr="00475A13" w14:paraId="11DF8BB5" w14:textId="77777777" w:rsidTr="0033663B">
        <w:trPr>
          <w:trHeight w:val="252"/>
        </w:trPr>
        <w:tc>
          <w:tcPr>
            <w:tcW w:w="6731" w:type="dxa"/>
          </w:tcPr>
          <w:p w14:paraId="66492E7F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089BE7E" w14:textId="707A93C3" w:rsidR="00A020CA" w:rsidRPr="00AF3F56" w:rsidRDefault="00D34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26,856</w:t>
            </w:r>
          </w:p>
        </w:tc>
        <w:tc>
          <w:tcPr>
            <w:tcW w:w="269" w:type="dxa"/>
          </w:tcPr>
          <w:p w14:paraId="5F5DA104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70DF7" w14:textId="0C54EE01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21,147</w:t>
            </w:r>
          </w:p>
        </w:tc>
      </w:tr>
      <w:tr w:rsidR="00A020CA" w:rsidRPr="00475A13" w14:paraId="033DACE4" w14:textId="77777777" w:rsidTr="0033663B">
        <w:trPr>
          <w:trHeight w:val="252"/>
        </w:trPr>
        <w:tc>
          <w:tcPr>
            <w:tcW w:w="6731" w:type="dxa"/>
          </w:tcPr>
          <w:p w14:paraId="47FF6377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ค่าเผื่อการลดมูลค่าของสินค้าคงเหลือและสินค้าเคลื่อนไหวช้า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B97955D" w14:textId="1275C2C0" w:rsidR="00A020CA" w:rsidRPr="00AF3F56" w:rsidRDefault="00D34A30" w:rsidP="00D3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(1,000)</w:t>
            </w:r>
          </w:p>
        </w:tc>
        <w:tc>
          <w:tcPr>
            <w:tcW w:w="269" w:type="dxa"/>
          </w:tcPr>
          <w:p w14:paraId="7149CF0C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8FD64" w14:textId="4B2AE003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(352)</w:t>
            </w:r>
          </w:p>
        </w:tc>
      </w:tr>
      <w:tr w:rsidR="00A020CA" w:rsidRPr="00475A13" w14:paraId="4D1CBB13" w14:textId="77777777" w:rsidTr="0033663B">
        <w:trPr>
          <w:trHeight w:val="252"/>
        </w:trPr>
        <w:tc>
          <w:tcPr>
            <w:tcW w:w="6731" w:type="dxa"/>
          </w:tcPr>
          <w:p w14:paraId="701E45D9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A7751" w14:textId="25638D60" w:rsidR="00A020CA" w:rsidRPr="00AF3F56" w:rsidRDefault="00D34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25,856</w:t>
            </w:r>
          </w:p>
        </w:tc>
        <w:tc>
          <w:tcPr>
            <w:tcW w:w="269" w:type="dxa"/>
          </w:tcPr>
          <w:p w14:paraId="137034F9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ACE011" w14:textId="3276EDBB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20,795</w:t>
            </w:r>
          </w:p>
        </w:tc>
      </w:tr>
      <w:tr w:rsidR="00B17A6E" w:rsidRPr="00475A13" w14:paraId="32D00E5E" w14:textId="77777777" w:rsidTr="0033663B">
        <w:trPr>
          <w:trHeight w:val="252"/>
        </w:trPr>
        <w:tc>
          <w:tcPr>
            <w:tcW w:w="6731" w:type="dxa"/>
          </w:tcPr>
          <w:p w14:paraId="6241AC01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C7095FB" w14:textId="77777777" w:rsidR="00B17A6E" w:rsidRPr="00AF3F56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6367C13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0342C018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F56" w:rsidRPr="00475A13" w14:paraId="434823B8" w14:textId="77777777" w:rsidTr="007E2616">
        <w:trPr>
          <w:trHeight w:val="252"/>
        </w:trPr>
        <w:tc>
          <w:tcPr>
            <w:tcW w:w="6731" w:type="dxa"/>
          </w:tcPr>
          <w:p w14:paraId="72C40816" w14:textId="738EF304" w:rsidR="00AF3F56" w:rsidRPr="00475A13" w:rsidRDefault="00AF3F56" w:rsidP="00AF3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ค่าเผื่อการลดมูลค่าสินค้าคงเหลือ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405" w:type="dxa"/>
            <w:tcBorders>
              <w:bottom w:val="double" w:sz="4" w:space="0" w:color="auto"/>
            </w:tcBorders>
            <w:vAlign w:val="bottom"/>
          </w:tcPr>
          <w:p w14:paraId="65771FF6" w14:textId="1B34FFB4" w:rsidR="00AF3F56" w:rsidRPr="00AF3F56" w:rsidRDefault="00D34A30" w:rsidP="0090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648</w:t>
            </w:r>
          </w:p>
        </w:tc>
        <w:tc>
          <w:tcPr>
            <w:tcW w:w="269" w:type="dxa"/>
          </w:tcPr>
          <w:p w14:paraId="261216D5" w14:textId="77777777" w:rsidR="00AF3F56" w:rsidRPr="00475A13" w:rsidRDefault="00AF3F56" w:rsidP="00AF3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  <w:shd w:val="clear" w:color="auto" w:fill="auto"/>
          </w:tcPr>
          <w:p w14:paraId="1F02A387" w14:textId="490C3A63" w:rsidR="00AF3F56" w:rsidRPr="00475A13" w:rsidRDefault="00AF3F56" w:rsidP="00AF3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(1,059)</w:t>
            </w:r>
          </w:p>
        </w:tc>
      </w:tr>
    </w:tbl>
    <w:p w14:paraId="4636107B" w14:textId="57A57071" w:rsidR="00633AE9" w:rsidRPr="00475A13" w:rsidRDefault="00633AE9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62716BD6" w14:textId="77777777" w:rsidR="00333C2A" w:rsidRDefault="00333C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D5D5A54" w14:textId="73FD9606" w:rsidR="0057008A" w:rsidRPr="00475A13" w:rsidRDefault="00FB1741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lastRenderedPageBreak/>
        <w:t>7</w:t>
      </w:r>
      <w:r w:rsidR="0057008A" w:rsidRPr="00475A13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57008A" w:rsidRPr="00475A13">
        <w:rPr>
          <w:rFonts w:ascii="Angsana New" w:hAnsi="Angsana New" w:hint="cs"/>
          <w:b/>
          <w:bCs/>
          <w:sz w:val="26"/>
          <w:szCs w:val="26"/>
          <w:cs/>
        </w:rPr>
        <w:tab/>
        <w:t>ที่ดิน</w:t>
      </w:r>
      <w:r w:rsidR="00F27C5A" w:rsidRPr="00475A13">
        <w:rPr>
          <w:rFonts w:ascii="Angsana New" w:hAnsi="Angsana New" w:hint="cs"/>
          <w:b/>
          <w:bCs/>
          <w:sz w:val="26"/>
          <w:szCs w:val="26"/>
          <w:cs/>
        </w:rPr>
        <w:t xml:space="preserve"> อาคาร</w:t>
      </w:r>
      <w:r w:rsidR="0057008A" w:rsidRPr="00475A13">
        <w:rPr>
          <w:rFonts w:ascii="Angsana New" w:hAnsi="Angsana New" w:hint="cs"/>
          <w:b/>
          <w:bCs/>
          <w:sz w:val="26"/>
          <w:szCs w:val="26"/>
          <w:cs/>
        </w:rPr>
        <w:t>และอุปกรณ์ -</w:t>
      </w:r>
      <w:r w:rsidR="00E96451" w:rsidRPr="00475A13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7008A" w:rsidRPr="00475A1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615F426C" w14:textId="77777777" w:rsidR="00B8791A" w:rsidRPr="00475A13" w:rsidRDefault="00B8791A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E841762" w14:textId="0614D907" w:rsidR="00A7020A" w:rsidRPr="00475A13" w:rsidRDefault="00A7020A" w:rsidP="00475A13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รายการเปลี่ยนแปลงของที่ดิน อาคารและอุปกรณ์</w:t>
      </w:r>
      <w:r w:rsidR="00E80F7C" w:rsidRPr="00475A13">
        <w:rPr>
          <w:rFonts w:ascii="Angsana New" w:hAnsi="Angsana New" w:hint="cs"/>
          <w:sz w:val="26"/>
          <w:szCs w:val="26"/>
        </w:rPr>
        <w:t xml:space="preserve"> - </w:t>
      </w:r>
      <w:r w:rsidR="00E80F7C" w:rsidRPr="00475A13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Pr="00475A13">
        <w:rPr>
          <w:rFonts w:ascii="Angsana New" w:hAnsi="Angsana New" w:hint="cs"/>
          <w:sz w:val="26"/>
          <w:szCs w:val="26"/>
          <w:cs/>
        </w:rPr>
        <w:t>ในระหว่าง</w:t>
      </w:r>
      <w:r w:rsidR="008550B5" w:rsidRPr="00475A13">
        <w:rPr>
          <w:rFonts w:ascii="Angsana New" w:hAnsi="Angsana New" w:hint="cs"/>
          <w:sz w:val="26"/>
          <w:szCs w:val="26"/>
          <w:cs/>
        </w:rPr>
        <w:t>งวด</w:t>
      </w:r>
      <w:r w:rsidR="00C67B43">
        <w:rPr>
          <w:rFonts w:ascii="Angsana New" w:hAnsi="Angsana New" w:hint="cs"/>
          <w:sz w:val="26"/>
          <w:szCs w:val="26"/>
          <w:cs/>
        </w:rPr>
        <w:t>เก้า</w:t>
      </w:r>
      <w:r w:rsidR="00707C6F" w:rsidRPr="006447D2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C67B43">
        <w:rPr>
          <w:rFonts w:ascii="Angsana New" w:hAnsi="Angsana New"/>
          <w:sz w:val="26"/>
          <w:szCs w:val="26"/>
        </w:rPr>
        <w:t xml:space="preserve">30 </w:t>
      </w:r>
      <w:r w:rsidR="00C67B43">
        <w:rPr>
          <w:rFonts w:ascii="Angsana New" w:hAnsi="Angsana New"/>
          <w:sz w:val="26"/>
          <w:szCs w:val="26"/>
          <w:cs/>
        </w:rPr>
        <w:t xml:space="preserve">กันยายน </w:t>
      </w:r>
      <w:r w:rsidR="00C67B43">
        <w:rPr>
          <w:rFonts w:ascii="Angsana New" w:hAnsi="Angsana New"/>
          <w:sz w:val="26"/>
          <w:szCs w:val="26"/>
        </w:rPr>
        <w:t xml:space="preserve">2565 </w:t>
      </w:r>
      <w:r w:rsidRPr="00475A13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4C81BE87" w14:textId="77777777" w:rsidR="00A7020A" w:rsidRPr="00475A13" w:rsidRDefault="00A7020A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A7020A" w:rsidRPr="00475A13" w14:paraId="5F7B7335" w14:textId="77777777" w:rsidTr="00CC201D">
        <w:tc>
          <w:tcPr>
            <w:tcW w:w="8370" w:type="dxa"/>
          </w:tcPr>
          <w:p w14:paraId="2877162A" w14:textId="77777777" w:rsidR="00A7020A" w:rsidRPr="00475A13" w:rsidRDefault="00A7020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9A09EB" w14:textId="77777777" w:rsidR="00A7020A" w:rsidRPr="00475A13" w:rsidRDefault="00A7020A" w:rsidP="00475A13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186357" w14:paraId="7E5C2CE7" w14:textId="77777777" w:rsidTr="00A7020A">
        <w:tc>
          <w:tcPr>
            <w:tcW w:w="8370" w:type="dxa"/>
          </w:tcPr>
          <w:p w14:paraId="1DFF9564" w14:textId="77777777" w:rsidR="00A7020A" w:rsidRPr="00186357" w:rsidRDefault="00A7020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7112EEB3" w14:textId="77777777" w:rsidR="00A7020A" w:rsidRPr="00186357" w:rsidRDefault="00A7020A" w:rsidP="00475A13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475A13" w14:paraId="166C9EDF" w14:textId="77777777" w:rsidTr="00A7020A">
        <w:tc>
          <w:tcPr>
            <w:tcW w:w="8370" w:type="dxa"/>
          </w:tcPr>
          <w:p w14:paraId="31339F11" w14:textId="4FAB3C65" w:rsidR="001520C4" w:rsidRPr="00475A13" w:rsidRDefault="001520C4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A6E23" w:rsidRPr="00475A13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440" w:type="dxa"/>
          </w:tcPr>
          <w:p w14:paraId="246A207A" w14:textId="3FF02026" w:rsidR="001520C4" w:rsidRPr="006A39EA" w:rsidRDefault="00AA6E23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9EA">
              <w:rPr>
                <w:rFonts w:ascii="Angsana New" w:hAnsi="Angsana New" w:hint="cs"/>
                <w:sz w:val="26"/>
                <w:szCs w:val="26"/>
              </w:rPr>
              <w:t>419,691</w:t>
            </w:r>
          </w:p>
        </w:tc>
      </w:tr>
      <w:tr w:rsidR="006605EA" w:rsidRPr="00475A13" w14:paraId="24B201CB" w14:textId="77777777" w:rsidTr="00CC201D">
        <w:tc>
          <w:tcPr>
            <w:tcW w:w="8370" w:type="dxa"/>
          </w:tcPr>
          <w:p w14:paraId="38E0E62D" w14:textId="58DE5048" w:rsidR="006605EA" w:rsidRPr="00475A13" w:rsidRDefault="006605E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26EB1C86" w14:textId="2BFBAC19" w:rsidR="006605EA" w:rsidRPr="006A39EA" w:rsidRDefault="006A39E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9EA">
              <w:rPr>
                <w:rFonts w:ascii="Angsana New" w:hAnsi="Angsana New"/>
                <w:sz w:val="26"/>
                <w:szCs w:val="26"/>
              </w:rPr>
              <w:t>21,523</w:t>
            </w:r>
          </w:p>
        </w:tc>
      </w:tr>
      <w:tr w:rsidR="006605EA" w:rsidRPr="00475A13" w14:paraId="55C53DCC" w14:textId="77777777" w:rsidTr="006605EA">
        <w:tc>
          <w:tcPr>
            <w:tcW w:w="8370" w:type="dxa"/>
          </w:tcPr>
          <w:p w14:paraId="30F11261" w14:textId="7FCFC7F2" w:rsidR="006605EA" w:rsidRPr="00475A13" w:rsidRDefault="006605E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ตัดบัญชี </w:t>
            </w:r>
          </w:p>
        </w:tc>
        <w:tc>
          <w:tcPr>
            <w:tcW w:w="1440" w:type="dxa"/>
          </w:tcPr>
          <w:p w14:paraId="2B5ACF08" w14:textId="5D045226" w:rsidR="006605EA" w:rsidRPr="006A39EA" w:rsidRDefault="006A39E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9EA">
              <w:rPr>
                <w:rFonts w:ascii="Angsana New" w:hAnsi="Angsana New"/>
                <w:sz w:val="26"/>
                <w:szCs w:val="26"/>
              </w:rPr>
              <w:t>(4,472)</w:t>
            </w:r>
          </w:p>
        </w:tc>
      </w:tr>
      <w:tr w:rsidR="00D95210" w:rsidRPr="00475A13" w14:paraId="45818D0F" w14:textId="77777777" w:rsidTr="00926883">
        <w:tc>
          <w:tcPr>
            <w:tcW w:w="8370" w:type="dxa"/>
          </w:tcPr>
          <w:p w14:paraId="0AE0976D" w14:textId="77777777" w:rsidR="00D95210" w:rsidRPr="00475A13" w:rsidRDefault="00D95210" w:rsidP="00475A13">
            <w:pPr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</w:t>
            </w:r>
            <w:r w:rsidRPr="00475A13">
              <w:rPr>
                <w:rStyle w:val="PageNumber"/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</w:tcPr>
          <w:p w14:paraId="651DDBAE" w14:textId="35240C7B" w:rsidR="00D95210" w:rsidRPr="006A39EA" w:rsidRDefault="006A39E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9EA">
              <w:rPr>
                <w:rFonts w:ascii="Angsana New" w:hAnsi="Angsana New"/>
                <w:sz w:val="26"/>
                <w:szCs w:val="26"/>
              </w:rPr>
              <w:t>(22,328)</w:t>
            </w:r>
          </w:p>
        </w:tc>
      </w:tr>
      <w:tr w:rsidR="006605EA" w:rsidRPr="00475A13" w14:paraId="2200EDE2" w14:textId="77777777" w:rsidTr="006605EA">
        <w:tc>
          <w:tcPr>
            <w:tcW w:w="8370" w:type="dxa"/>
          </w:tcPr>
          <w:p w14:paraId="160D530A" w14:textId="1BD77DD5" w:rsidR="006605EA" w:rsidRPr="00475A13" w:rsidRDefault="006605EA" w:rsidP="00475A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</w:t>
            </w:r>
            <w:r w:rsidR="00E70D22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07C6F" w:rsidRPr="00707C6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C67B4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</w:t>
            </w:r>
            <w:r w:rsidR="00707C6F" w:rsidRPr="00707C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ยน</w:t>
            </w:r>
            <w:r w:rsidR="00707C6F" w:rsidRPr="006447D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14E7A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AA6E23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8377144" w14:textId="54432BDE" w:rsidR="006605EA" w:rsidRPr="006A39EA" w:rsidRDefault="006A39E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9EA">
              <w:rPr>
                <w:rFonts w:ascii="Angsana New" w:hAnsi="Angsana New"/>
                <w:sz w:val="26"/>
                <w:szCs w:val="26"/>
              </w:rPr>
              <w:t>414,414</w:t>
            </w:r>
          </w:p>
        </w:tc>
      </w:tr>
      <w:tr w:rsidR="00A235AD" w:rsidRPr="00475A13" w14:paraId="1C6A1894" w14:textId="77777777" w:rsidTr="006605EA">
        <w:tc>
          <w:tcPr>
            <w:tcW w:w="8370" w:type="dxa"/>
          </w:tcPr>
          <w:p w14:paraId="18B2C913" w14:textId="77777777" w:rsidR="00A235AD" w:rsidRPr="00475A13" w:rsidRDefault="00A235A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DD8ACCE" w14:textId="77777777" w:rsidR="00A235AD" w:rsidRPr="003E1680" w:rsidRDefault="00A235A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5210" w:rsidRPr="00475A13" w14:paraId="0F34EEF2" w14:textId="77777777" w:rsidTr="00910FE7">
        <w:tc>
          <w:tcPr>
            <w:tcW w:w="8370" w:type="dxa"/>
          </w:tcPr>
          <w:p w14:paraId="2D3DB305" w14:textId="77777777" w:rsidR="00D95210" w:rsidRPr="00475A13" w:rsidRDefault="00D95210" w:rsidP="00475A13">
            <w:pPr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330984B5" w14:textId="599B7ACA" w:rsidR="00D95210" w:rsidRPr="003E1680" w:rsidRDefault="006A39E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405,603</w:t>
            </w:r>
          </w:p>
        </w:tc>
      </w:tr>
      <w:tr w:rsidR="00D95210" w:rsidRPr="00475A13" w14:paraId="2B7A434C" w14:textId="77777777" w:rsidTr="00910FE7">
        <w:tc>
          <w:tcPr>
            <w:tcW w:w="8370" w:type="dxa"/>
          </w:tcPr>
          <w:p w14:paraId="7CBF6F8F" w14:textId="77777777" w:rsidR="00D95210" w:rsidRPr="00475A13" w:rsidRDefault="00D95210" w:rsidP="00475A13">
            <w:pPr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5727C340" w14:textId="2565918F" w:rsidR="00D95210" w:rsidRPr="003E1680" w:rsidRDefault="006A39E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8,811</w:t>
            </w:r>
          </w:p>
        </w:tc>
      </w:tr>
      <w:tr w:rsidR="00D95210" w:rsidRPr="00475A13" w14:paraId="63C38F12" w14:textId="77777777" w:rsidTr="00910FE7">
        <w:tc>
          <w:tcPr>
            <w:tcW w:w="8370" w:type="dxa"/>
          </w:tcPr>
          <w:p w14:paraId="0C74744F" w14:textId="77777777" w:rsidR="00D95210" w:rsidRPr="00475A13" w:rsidRDefault="00D95210" w:rsidP="00475A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A9EA8ED" w14:textId="221951DA" w:rsidR="00D95210" w:rsidRPr="003E1680" w:rsidRDefault="006A39E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9EA">
              <w:rPr>
                <w:rFonts w:ascii="Angsana New" w:hAnsi="Angsana New"/>
                <w:sz w:val="26"/>
                <w:szCs w:val="26"/>
              </w:rPr>
              <w:t>414,414</w:t>
            </w:r>
          </w:p>
        </w:tc>
      </w:tr>
    </w:tbl>
    <w:p w14:paraId="605492DC" w14:textId="77777777" w:rsidR="00A235AD" w:rsidRPr="00475A13" w:rsidRDefault="00A235AD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792DC4A" w14:textId="1E6B3E54" w:rsidR="00326C1C" w:rsidRPr="00475A13" w:rsidRDefault="00326C1C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bookmarkStart w:id="3" w:name="_Hlk39477437"/>
      <w:r w:rsidRPr="00475A13">
        <w:rPr>
          <w:rFonts w:ascii="Angsana New" w:hAnsi="Angsana New" w:hint="cs"/>
          <w:sz w:val="26"/>
          <w:szCs w:val="26"/>
          <w:cs/>
        </w:rPr>
        <w:t>ที่ดิน</w:t>
      </w:r>
      <w:r w:rsidR="00E7581B" w:rsidRPr="00475A13">
        <w:rPr>
          <w:rFonts w:ascii="Angsana New" w:hAnsi="Angsana New" w:hint="cs"/>
          <w:sz w:val="26"/>
          <w:szCs w:val="26"/>
          <w:cs/>
        </w:rPr>
        <w:t xml:space="preserve"> </w:t>
      </w:r>
      <w:r w:rsidR="00AC0C44" w:rsidRPr="00475A13">
        <w:rPr>
          <w:rFonts w:ascii="Angsana New" w:hAnsi="Angsana New" w:hint="cs"/>
          <w:sz w:val="26"/>
          <w:szCs w:val="26"/>
          <w:cs/>
        </w:rPr>
        <w:t>อาคาร</w:t>
      </w:r>
      <w:r w:rsidRPr="00475A13">
        <w:rPr>
          <w:rFonts w:ascii="Angsana New" w:hAnsi="Angsana New" w:hint="cs"/>
          <w:sz w:val="26"/>
          <w:szCs w:val="26"/>
          <w:cs/>
        </w:rPr>
        <w:t xml:space="preserve">และอุปกรณ์ของบริษัท ซึ่งมีมูลค่าสุทธิทางบัญชี </w:t>
      </w:r>
      <w:r w:rsidR="00E70D22" w:rsidRPr="00475A13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C67B43">
        <w:rPr>
          <w:rFonts w:ascii="Angsana New" w:hAnsi="Angsana New" w:hint="cs"/>
          <w:sz w:val="26"/>
          <w:szCs w:val="26"/>
        </w:rPr>
        <w:t xml:space="preserve">30 </w:t>
      </w:r>
      <w:r w:rsidR="00C67B43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C67B43">
        <w:rPr>
          <w:rFonts w:ascii="Angsana New" w:hAnsi="Angsana New" w:hint="cs"/>
          <w:sz w:val="26"/>
          <w:szCs w:val="26"/>
        </w:rPr>
        <w:t xml:space="preserve">2565 </w:t>
      </w:r>
      <w:r w:rsidRPr="00475A13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E70D22" w:rsidRPr="00475A13">
        <w:rPr>
          <w:rFonts w:ascii="Angsana New" w:hAnsi="Angsana New" w:hint="cs"/>
          <w:sz w:val="26"/>
          <w:szCs w:val="26"/>
        </w:rPr>
        <w:t xml:space="preserve">31 </w:t>
      </w:r>
      <w:r w:rsidR="00E70D22" w:rsidRPr="00475A1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E70D22" w:rsidRPr="00475A13">
        <w:rPr>
          <w:rFonts w:ascii="Angsana New" w:hAnsi="Angsana New" w:hint="cs"/>
          <w:sz w:val="26"/>
          <w:szCs w:val="26"/>
        </w:rPr>
        <w:t>256</w:t>
      </w:r>
      <w:r w:rsidR="00AA6E23" w:rsidRPr="00475A13">
        <w:rPr>
          <w:rFonts w:ascii="Angsana New" w:hAnsi="Angsana New" w:hint="cs"/>
          <w:sz w:val="26"/>
          <w:szCs w:val="26"/>
        </w:rPr>
        <w:t>4</w:t>
      </w:r>
      <w:r w:rsidR="00E70D22" w:rsidRPr="00475A13">
        <w:rPr>
          <w:rFonts w:ascii="Angsana New" w:hAnsi="Angsana New" w:hint="cs"/>
          <w:sz w:val="26"/>
          <w:szCs w:val="26"/>
        </w:rPr>
        <w:t xml:space="preserve"> </w:t>
      </w:r>
      <w:r w:rsidRPr="00475A13">
        <w:rPr>
          <w:rFonts w:ascii="Angsana New" w:hAnsi="Angsana New" w:hint="cs"/>
          <w:sz w:val="26"/>
          <w:szCs w:val="26"/>
          <w:cs/>
        </w:rPr>
        <w:t>จำนวนเงิน</w:t>
      </w:r>
      <w:r w:rsidRPr="006A39EA">
        <w:rPr>
          <w:rFonts w:ascii="Angsana New" w:hAnsi="Angsana New" w:hint="cs"/>
          <w:sz w:val="26"/>
          <w:szCs w:val="26"/>
          <w:cs/>
        </w:rPr>
        <w:t xml:space="preserve">รวม </w:t>
      </w:r>
      <w:r w:rsidR="00D247C7" w:rsidRPr="006A39EA">
        <w:rPr>
          <w:rFonts w:ascii="Angsana New" w:hAnsi="Angsana New" w:hint="cs"/>
          <w:sz w:val="26"/>
          <w:szCs w:val="26"/>
        </w:rPr>
        <w:t>3</w:t>
      </w:r>
      <w:r w:rsidR="00286351" w:rsidRPr="006A39EA">
        <w:rPr>
          <w:rFonts w:ascii="Angsana New" w:hAnsi="Angsana New"/>
          <w:sz w:val="26"/>
          <w:szCs w:val="26"/>
        </w:rPr>
        <w:t>5</w:t>
      </w:r>
      <w:r w:rsidR="006A39EA" w:rsidRPr="006A39EA">
        <w:rPr>
          <w:rFonts w:ascii="Angsana New" w:hAnsi="Angsana New"/>
          <w:sz w:val="26"/>
          <w:szCs w:val="26"/>
        </w:rPr>
        <w:t>3</w:t>
      </w:r>
      <w:r w:rsidR="00D247C7" w:rsidRPr="006A39EA">
        <w:rPr>
          <w:rFonts w:ascii="Angsana New" w:hAnsi="Angsana New" w:hint="cs"/>
          <w:sz w:val="26"/>
          <w:szCs w:val="26"/>
        </w:rPr>
        <w:t>.</w:t>
      </w:r>
      <w:r w:rsidR="00286351" w:rsidRPr="006A39EA">
        <w:rPr>
          <w:rFonts w:ascii="Angsana New" w:hAnsi="Angsana New"/>
          <w:sz w:val="26"/>
          <w:szCs w:val="26"/>
        </w:rPr>
        <w:t>6</w:t>
      </w:r>
      <w:r w:rsidR="00AC0C44" w:rsidRPr="00475A13">
        <w:rPr>
          <w:rFonts w:ascii="Angsana New" w:hAnsi="Angsana New" w:hint="cs"/>
          <w:sz w:val="26"/>
          <w:szCs w:val="26"/>
        </w:rPr>
        <w:t xml:space="preserve">   </w:t>
      </w:r>
      <w:r w:rsidRPr="00475A13">
        <w:rPr>
          <w:rFonts w:ascii="Angsana New" w:hAnsi="Angsana New" w:hint="cs"/>
          <w:sz w:val="26"/>
          <w:szCs w:val="26"/>
          <w:cs/>
        </w:rPr>
        <w:t>ล้านบาท และ</w:t>
      </w:r>
      <w:r w:rsidRPr="00475A13">
        <w:rPr>
          <w:rFonts w:ascii="Angsana New" w:hAnsi="Angsana New" w:hint="cs"/>
          <w:sz w:val="26"/>
          <w:szCs w:val="26"/>
        </w:rPr>
        <w:t xml:space="preserve"> </w:t>
      </w:r>
      <w:r w:rsidR="00AA6E23" w:rsidRPr="00475A13">
        <w:rPr>
          <w:rFonts w:ascii="Angsana New" w:hAnsi="Angsana New" w:hint="cs"/>
          <w:sz w:val="26"/>
          <w:szCs w:val="26"/>
        </w:rPr>
        <w:t xml:space="preserve">362.1  </w:t>
      </w:r>
      <w:r w:rsidRPr="00475A13">
        <w:rPr>
          <w:rFonts w:ascii="Angsana New" w:hAnsi="Angsana New" w:hint="cs"/>
          <w:sz w:val="26"/>
          <w:szCs w:val="26"/>
          <w:cs/>
        </w:rPr>
        <w:t xml:space="preserve">ล้านบาท ตามลำดับ ได้จำนองเพื่อใช้เป็นหลักทรัพย์ค้ำประกันวงเงินสินเชื่อตามที่กล่าวไว้ในหมายเหตุ </w:t>
      </w:r>
      <w:r w:rsidR="002740F6" w:rsidRPr="00475A13">
        <w:rPr>
          <w:rFonts w:ascii="Angsana New" w:hAnsi="Angsana New" w:hint="cs"/>
          <w:sz w:val="26"/>
          <w:szCs w:val="26"/>
        </w:rPr>
        <w:t>10</w:t>
      </w:r>
      <w:r w:rsidRPr="00475A13">
        <w:rPr>
          <w:rFonts w:ascii="Angsana New" w:hAnsi="Angsana New" w:hint="cs"/>
          <w:sz w:val="26"/>
          <w:szCs w:val="26"/>
        </w:rPr>
        <w:t xml:space="preserve"> </w:t>
      </w:r>
    </w:p>
    <w:bookmarkEnd w:id="3"/>
    <w:p w14:paraId="4819B89B" w14:textId="77777777" w:rsidR="00326C1C" w:rsidRPr="00475A13" w:rsidRDefault="00326C1C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DCBF537" w14:textId="77777777" w:rsidR="00326C1C" w:rsidRPr="00475A13" w:rsidRDefault="00326C1C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สินทรัพย์สิทธิการใช้</w:t>
      </w:r>
      <w:r w:rsidR="00D1455E" w:rsidRPr="00475A13">
        <w:rPr>
          <w:rFonts w:ascii="Angsana New" w:hAnsi="Angsana New" w:hint="cs"/>
          <w:sz w:val="26"/>
          <w:szCs w:val="26"/>
          <w:cs/>
        </w:rPr>
        <w:t>ได้มาจากหนี้สินตาม</w:t>
      </w:r>
      <w:r w:rsidRPr="00475A13">
        <w:rPr>
          <w:rFonts w:ascii="Angsana New" w:hAnsi="Angsana New" w:hint="cs"/>
          <w:sz w:val="26"/>
          <w:szCs w:val="26"/>
          <w:cs/>
        </w:rPr>
        <w:t xml:space="preserve">สัญญาเช่าตามที่กล่าวไว้ในหมายเหตุ </w:t>
      </w:r>
      <w:r w:rsidRPr="00475A13">
        <w:rPr>
          <w:rFonts w:ascii="Angsana New" w:hAnsi="Angsana New" w:hint="cs"/>
          <w:sz w:val="26"/>
          <w:szCs w:val="26"/>
        </w:rPr>
        <w:t>11</w:t>
      </w:r>
    </w:p>
    <w:p w14:paraId="2B0B689A" w14:textId="77777777" w:rsidR="003476D3" w:rsidRPr="00475A13" w:rsidRDefault="003476D3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5EB117B" w14:textId="69730F8B" w:rsidR="007F367F" w:rsidRPr="00475A13" w:rsidRDefault="00FB1741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t>8</w:t>
      </w:r>
      <w:r w:rsidR="007F367F" w:rsidRPr="00475A13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7F367F" w:rsidRPr="00475A13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326C1C" w:rsidRPr="00475A13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</w:t>
      </w:r>
      <w:r w:rsidR="00312F90" w:rsidRPr="00475A13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8D66CF" w:rsidRPr="00475A13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7F367F" w:rsidRPr="00475A13">
        <w:rPr>
          <w:rFonts w:ascii="Angsana New" w:hAnsi="Angsana New" w:hint="cs"/>
          <w:b/>
          <w:bCs/>
          <w:sz w:val="26"/>
          <w:szCs w:val="26"/>
        </w:rPr>
        <w:t>-</w:t>
      </w:r>
      <w:r w:rsidR="007F367F" w:rsidRPr="00475A13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360A70E1" w14:textId="77777777" w:rsidR="00F113B0" w:rsidRPr="00475A13" w:rsidRDefault="00F113B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9992F5F" w14:textId="094E0771" w:rsidR="00F113B0" w:rsidRPr="00475A13" w:rsidRDefault="00F113B0" w:rsidP="00475A13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รายการเปลี่ยนแปลงของ</w:t>
      </w:r>
      <w:r w:rsidR="00326C1C" w:rsidRPr="00475A13">
        <w:rPr>
          <w:rFonts w:ascii="Angsana New" w:hAnsi="Angsana New" w:hint="cs"/>
          <w:sz w:val="26"/>
          <w:szCs w:val="26"/>
          <w:cs/>
        </w:rPr>
        <w:t>สินทรัพย์ไม่มีตัวตน</w:t>
      </w:r>
      <w:r w:rsidR="00312F90" w:rsidRPr="00475A13">
        <w:rPr>
          <w:rFonts w:ascii="Angsana New" w:hAnsi="Angsana New" w:hint="cs"/>
          <w:sz w:val="26"/>
          <w:szCs w:val="26"/>
          <w:cs/>
        </w:rPr>
        <w:t>อื่น</w:t>
      </w:r>
      <w:r w:rsidR="00326C1C" w:rsidRPr="00475A13">
        <w:rPr>
          <w:rFonts w:ascii="Angsana New" w:hAnsi="Angsana New" w:hint="cs"/>
          <w:sz w:val="26"/>
          <w:szCs w:val="26"/>
          <w:cs/>
        </w:rPr>
        <w:t xml:space="preserve"> </w:t>
      </w:r>
      <w:r w:rsidR="00942993" w:rsidRPr="00475A13">
        <w:rPr>
          <w:rFonts w:ascii="Angsana New" w:hAnsi="Angsana New" w:hint="cs"/>
          <w:sz w:val="26"/>
          <w:szCs w:val="26"/>
        </w:rPr>
        <w:t xml:space="preserve">- </w:t>
      </w:r>
      <w:r w:rsidR="00942993" w:rsidRPr="00475A13">
        <w:rPr>
          <w:rFonts w:ascii="Angsana New" w:hAnsi="Angsana New" w:hint="cs"/>
          <w:sz w:val="26"/>
          <w:szCs w:val="26"/>
          <w:cs/>
        </w:rPr>
        <w:t>สุทธิ</w:t>
      </w:r>
      <w:r w:rsidR="00942993" w:rsidRPr="00475A13">
        <w:rPr>
          <w:rFonts w:ascii="Angsana New" w:hAnsi="Angsana New" w:hint="cs"/>
          <w:sz w:val="26"/>
          <w:szCs w:val="26"/>
        </w:rPr>
        <w:t xml:space="preserve"> </w:t>
      </w:r>
      <w:r w:rsidRPr="00475A13">
        <w:rPr>
          <w:rFonts w:ascii="Angsana New" w:hAnsi="Angsana New" w:hint="cs"/>
          <w:sz w:val="26"/>
          <w:szCs w:val="26"/>
          <w:cs/>
        </w:rPr>
        <w:t>ในระหว่าง</w:t>
      </w:r>
      <w:r w:rsidR="008550B5" w:rsidRPr="00475A13">
        <w:rPr>
          <w:rFonts w:ascii="Angsana New" w:hAnsi="Angsana New" w:hint="cs"/>
          <w:sz w:val="26"/>
          <w:szCs w:val="26"/>
          <w:cs/>
        </w:rPr>
        <w:t>งวด</w:t>
      </w:r>
      <w:r w:rsidR="00C67B43">
        <w:rPr>
          <w:rFonts w:ascii="Angsana New" w:hAnsi="Angsana New" w:hint="cs"/>
          <w:sz w:val="26"/>
          <w:szCs w:val="26"/>
          <w:cs/>
        </w:rPr>
        <w:t>เก้า</w:t>
      </w:r>
      <w:r w:rsidR="008550B5" w:rsidRPr="00475A13">
        <w:rPr>
          <w:rFonts w:ascii="Angsana New" w:hAnsi="Angsana New" w:hint="cs"/>
          <w:sz w:val="26"/>
          <w:szCs w:val="26"/>
          <w:cs/>
        </w:rPr>
        <w:t>เดือน</w:t>
      </w:r>
      <w:r w:rsidRPr="00475A13">
        <w:rPr>
          <w:rFonts w:ascii="Angsana New" w:hAnsi="Angsana New" w:hint="cs"/>
          <w:sz w:val="26"/>
          <w:szCs w:val="26"/>
          <w:cs/>
        </w:rPr>
        <w:t>สิ้นสุด</w:t>
      </w:r>
      <w:r w:rsidR="000D1403" w:rsidRPr="00475A13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C67B43">
        <w:rPr>
          <w:rFonts w:ascii="Angsana New" w:hAnsi="Angsana New" w:hint="cs"/>
          <w:sz w:val="26"/>
          <w:szCs w:val="26"/>
        </w:rPr>
        <w:t xml:space="preserve">30 </w:t>
      </w:r>
      <w:r w:rsidR="00C67B43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C67B43">
        <w:rPr>
          <w:rFonts w:ascii="Angsana New" w:hAnsi="Angsana New" w:hint="cs"/>
          <w:sz w:val="26"/>
          <w:szCs w:val="26"/>
        </w:rPr>
        <w:t xml:space="preserve">2565 </w:t>
      </w:r>
      <w:r w:rsidRPr="00475A13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14BB1BDE" w14:textId="77777777" w:rsidR="00F113B0" w:rsidRPr="00475A13" w:rsidRDefault="00F113B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F113B0" w:rsidRPr="00475A13" w14:paraId="71A8F5DB" w14:textId="77777777" w:rsidTr="00CC201D">
        <w:tc>
          <w:tcPr>
            <w:tcW w:w="8370" w:type="dxa"/>
          </w:tcPr>
          <w:p w14:paraId="6928CAA5" w14:textId="77777777" w:rsidR="00F113B0" w:rsidRPr="00475A13" w:rsidRDefault="00F113B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F30238" w14:textId="77777777" w:rsidR="00F113B0" w:rsidRPr="00475A13" w:rsidRDefault="00F113B0" w:rsidP="00475A13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F113B0" w:rsidRPr="00BE5025" w14:paraId="6CE0F62D" w14:textId="77777777" w:rsidTr="00CC201D">
        <w:tc>
          <w:tcPr>
            <w:tcW w:w="8370" w:type="dxa"/>
          </w:tcPr>
          <w:p w14:paraId="79ECD8C1" w14:textId="77777777" w:rsidR="00F113B0" w:rsidRPr="00BE5025" w:rsidRDefault="00F113B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0E444A3E" w14:textId="77777777" w:rsidR="00F113B0" w:rsidRPr="00BE5025" w:rsidRDefault="00F113B0" w:rsidP="00475A13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475A13" w14:paraId="15D4175D" w14:textId="77777777" w:rsidTr="00CC201D">
        <w:tc>
          <w:tcPr>
            <w:tcW w:w="8370" w:type="dxa"/>
          </w:tcPr>
          <w:p w14:paraId="0D510B65" w14:textId="00FA16AC" w:rsidR="001520C4" w:rsidRPr="00475A13" w:rsidRDefault="001520C4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364336" w:rsidRPr="00475A13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440" w:type="dxa"/>
          </w:tcPr>
          <w:p w14:paraId="792EDCA8" w14:textId="0560BABB" w:rsidR="001520C4" w:rsidRPr="00475A13" w:rsidRDefault="0036433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33,934</w:t>
            </w:r>
          </w:p>
        </w:tc>
      </w:tr>
      <w:tr w:rsidR="006D095A" w:rsidRPr="00475A13" w14:paraId="426FA21F" w14:textId="77777777" w:rsidTr="00CC201D">
        <w:tc>
          <w:tcPr>
            <w:tcW w:w="8370" w:type="dxa"/>
          </w:tcPr>
          <w:p w14:paraId="7F6639C3" w14:textId="06497D02" w:rsidR="006D095A" w:rsidRPr="00475A13" w:rsidRDefault="006D095A" w:rsidP="006D095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0FC2E248" w14:textId="6C16E478" w:rsidR="006D095A" w:rsidRPr="00475A13" w:rsidRDefault="0043521C" w:rsidP="006D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298</w:t>
            </w:r>
          </w:p>
        </w:tc>
      </w:tr>
      <w:tr w:rsidR="006D095A" w:rsidRPr="00475A13" w14:paraId="19FC010F" w14:textId="77777777" w:rsidTr="00CC201D">
        <w:tc>
          <w:tcPr>
            <w:tcW w:w="8370" w:type="dxa"/>
          </w:tcPr>
          <w:p w14:paraId="0F07A4DE" w14:textId="77777777" w:rsidR="006D095A" w:rsidRPr="00475A13" w:rsidRDefault="006D095A" w:rsidP="006D095A">
            <w:pPr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440" w:type="dxa"/>
          </w:tcPr>
          <w:p w14:paraId="334C87A1" w14:textId="7F574614" w:rsidR="006D095A" w:rsidRPr="006D095A" w:rsidRDefault="0043521C" w:rsidP="006D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(2,431)</w:t>
            </w:r>
          </w:p>
        </w:tc>
      </w:tr>
      <w:tr w:rsidR="006D095A" w:rsidRPr="00475A13" w14:paraId="54811AAF" w14:textId="77777777" w:rsidTr="00CC201D">
        <w:tc>
          <w:tcPr>
            <w:tcW w:w="8370" w:type="dxa"/>
          </w:tcPr>
          <w:p w14:paraId="73C1608E" w14:textId="4470436F" w:rsidR="006D095A" w:rsidRPr="00475A13" w:rsidRDefault="006D095A" w:rsidP="006D095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707C6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24291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</w:t>
            </w:r>
            <w:r w:rsidRPr="00707C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CA22C0F" w14:textId="766DE34E" w:rsidR="006D095A" w:rsidRPr="006D095A" w:rsidRDefault="0043521C" w:rsidP="006D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31,801</w:t>
            </w:r>
          </w:p>
        </w:tc>
      </w:tr>
      <w:tr w:rsidR="006D095A" w:rsidRPr="00475A13" w14:paraId="2E8778F8" w14:textId="77777777" w:rsidTr="00E40AB9">
        <w:tc>
          <w:tcPr>
            <w:tcW w:w="8370" w:type="dxa"/>
          </w:tcPr>
          <w:p w14:paraId="5A28701C" w14:textId="77777777" w:rsidR="006D095A" w:rsidRPr="00475A13" w:rsidRDefault="006D095A" w:rsidP="006D095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61C9CC" w14:textId="77777777" w:rsidR="006D095A" w:rsidRPr="006D095A" w:rsidRDefault="006D095A" w:rsidP="006D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95A" w:rsidRPr="00475A13" w14:paraId="6C26840C" w14:textId="77777777" w:rsidTr="00CE4179">
        <w:tc>
          <w:tcPr>
            <w:tcW w:w="8370" w:type="dxa"/>
          </w:tcPr>
          <w:p w14:paraId="19F45D82" w14:textId="77777777" w:rsidR="006D095A" w:rsidRPr="00475A13" w:rsidRDefault="006D095A" w:rsidP="006D095A">
            <w:pPr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4EB40B68" w14:textId="0ADE2CFC" w:rsidR="006D095A" w:rsidRPr="006D095A" w:rsidRDefault="0043521C" w:rsidP="006D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30,166</w:t>
            </w:r>
          </w:p>
        </w:tc>
      </w:tr>
      <w:tr w:rsidR="006D095A" w:rsidRPr="00475A13" w14:paraId="49A836B2" w14:textId="77777777" w:rsidTr="00CE4179">
        <w:tc>
          <w:tcPr>
            <w:tcW w:w="8370" w:type="dxa"/>
          </w:tcPr>
          <w:p w14:paraId="1CA4B673" w14:textId="77777777" w:rsidR="006D095A" w:rsidRPr="00475A13" w:rsidRDefault="006D095A" w:rsidP="006D095A">
            <w:pPr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75F81771" w14:textId="32EB2F6C" w:rsidR="006D095A" w:rsidRPr="006D095A" w:rsidRDefault="0043521C" w:rsidP="006D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1,635</w:t>
            </w:r>
          </w:p>
        </w:tc>
      </w:tr>
      <w:tr w:rsidR="006D095A" w:rsidRPr="00475A13" w14:paraId="7FCB85BA" w14:textId="77777777" w:rsidTr="00CE4179">
        <w:tc>
          <w:tcPr>
            <w:tcW w:w="8370" w:type="dxa"/>
          </w:tcPr>
          <w:p w14:paraId="55473330" w14:textId="77777777" w:rsidR="006D095A" w:rsidRPr="00475A13" w:rsidRDefault="006D095A" w:rsidP="006D095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783A130" w14:textId="7111620A" w:rsidR="006D095A" w:rsidRPr="006D095A" w:rsidRDefault="0043521C" w:rsidP="006D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31,801</w:t>
            </w:r>
          </w:p>
        </w:tc>
      </w:tr>
    </w:tbl>
    <w:p w14:paraId="43B04F22" w14:textId="4F140789" w:rsidR="00E40AB9" w:rsidRPr="00D11847" w:rsidRDefault="00E40AB9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sz w:val="26"/>
          <w:szCs w:val="26"/>
        </w:rPr>
      </w:pPr>
    </w:p>
    <w:p w14:paraId="03CE2B81" w14:textId="75455E58" w:rsidR="00312F90" w:rsidRPr="00D11847" w:rsidRDefault="00312F9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 w:hint="cs"/>
          <w:sz w:val="26"/>
          <w:szCs w:val="26"/>
          <w:cs/>
        </w:rPr>
        <w:t xml:space="preserve">สินทรัพย์สิทธิการใช้ได้มาจากหนี้สินตามสัญญาเช่าตามที่กล่าวไว้ในหมายเหตุ </w:t>
      </w:r>
      <w:r w:rsidRPr="00D11847">
        <w:rPr>
          <w:rFonts w:ascii="Angsana New" w:hAnsi="Angsana New" w:hint="cs"/>
          <w:sz w:val="26"/>
          <w:szCs w:val="26"/>
        </w:rPr>
        <w:t>11</w:t>
      </w:r>
    </w:p>
    <w:p w14:paraId="014158A6" w14:textId="77777777" w:rsidR="00364336" w:rsidRPr="00D11847" w:rsidRDefault="00364336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6C904B8" w14:textId="29E5DE95" w:rsidR="00F70EA3" w:rsidRPr="00D11847" w:rsidRDefault="00FB1741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D11847">
        <w:rPr>
          <w:rFonts w:ascii="Angsana New" w:hAnsi="Angsana New" w:hint="cs"/>
          <w:b/>
          <w:bCs/>
          <w:sz w:val="26"/>
          <w:szCs w:val="26"/>
        </w:rPr>
        <w:lastRenderedPageBreak/>
        <w:t>9</w:t>
      </w:r>
      <w:r w:rsidR="00F70EA3" w:rsidRPr="00D11847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F70EA3" w:rsidRPr="00D11847">
        <w:rPr>
          <w:rFonts w:ascii="Angsana New" w:hAnsi="Angsana New" w:hint="cs"/>
          <w:b/>
          <w:bCs/>
          <w:sz w:val="26"/>
          <w:szCs w:val="26"/>
        </w:rPr>
        <w:tab/>
      </w:r>
      <w:r w:rsidR="00F70EA3" w:rsidRPr="00D11847">
        <w:rPr>
          <w:rFonts w:ascii="Angsana New" w:hAnsi="Angsana New" w:hint="cs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  <w:r w:rsidR="00D22FA5" w:rsidRPr="00D11847">
        <w:rPr>
          <w:rFonts w:ascii="Angsana New" w:hAnsi="Angsana New" w:hint="cs"/>
          <w:b/>
          <w:bCs/>
          <w:sz w:val="26"/>
          <w:szCs w:val="26"/>
          <w:lang w:val="en-GB"/>
        </w:rPr>
        <w:t xml:space="preserve">- </w:t>
      </w:r>
      <w:r w:rsidR="00D22FA5" w:rsidRPr="00D11847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6E88D" w14:textId="77777777" w:rsidR="00F70EA3" w:rsidRPr="00D11847" w:rsidRDefault="00F70EA3" w:rsidP="00475A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p w14:paraId="37EF9043" w14:textId="7F9E4BD9" w:rsidR="00707C6F" w:rsidRPr="00D11847" w:rsidRDefault="00707C6F" w:rsidP="00707C6F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 w:hint="cs"/>
          <w:sz w:val="26"/>
          <w:szCs w:val="26"/>
          <w:cs/>
        </w:rPr>
        <w:t>ค่าใช้จ่าย</w:t>
      </w:r>
      <w:r w:rsidRPr="00D11847">
        <w:rPr>
          <w:rFonts w:ascii="Angsana New" w:hAnsi="Angsana New"/>
          <w:sz w:val="26"/>
          <w:szCs w:val="26"/>
        </w:rPr>
        <w:t xml:space="preserve"> </w:t>
      </w:r>
      <w:r w:rsidRPr="00D11847">
        <w:rPr>
          <w:rFonts w:ascii="Angsana New" w:hAnsi="Angsana New" w:hint="cs"/>
          <w:sz w:val="26"/>
          <w:szCs w:val="26"/>
          <w:cs/>
        </w:rPr>
        <w:t xml:space="preserve">(รายได้) </w:t>
      </w:r>
      <w:r w:rsidRPr="00D11847">
        <w:rPr>
          <w:rFonts w:ascii="Angsana New" w:hAnsi="Angsana New"/>
          <w:sz w:val="26"/>
          <w:szCs w:val="26"/>
          <w:cs/>
        </w:rPr>
        <w:t>ภาษีเงินได้สำหรับ</w:t>
      </w:r>
      <w:r w:rsidRPr="00D11847">
        <w:rPr>
          <w:rFonts w:ascii="Angsana New" w:hAnsi="Angsana New" w:hint="cs"/>
          <w:sz w:val="26"/>
          <w:szCs w:val="26"/>
          <w:cs/>
        </w:rPr>
        <w:t>แต่ละ</w:t>
      </w:r>
      <w:r w:rsidRPr="00D11847">
        <w:rPr>
          <w:rFonts w:ascii="Angsana New" w:hAnsi="Angsana New"/>
          <w:sz w:val="26"/>
          <w:szCs w:val="26"/>
          <w:cs/>
        </w:rPr>
        <w:t>งวด</w:t>
      </w:r>
      <w:r w:rsidRPr="00D11847">
        <w:rPr>
          <w:rFonts w:ascii="Angsana New" w:hAnsi="Angsana New" w:hint="cs"/>
          <w:sz w:val="26"/>
          <w:szCs w:val="26"/>
          <w:cs/>
        </w:rPr>
        <w:t>สามเดือนและ</w:t>
      </w:r>
      <w:r w:rsidR="00C67B43">
        <w:rPr>
          <w:rFonts w:ascii="Angsana New" w:hAnsi="Angsana New" w:hint="cs"/>
          <w:sz w:val="26"/>
          <w:szCs w:val="26"/>
          <w:cs/>
        </w:rPr>
        <w:t>เก้า</w:t>
      </w:r>
      <w:r w:rsidRPr="00D11847">
        <w:rPr>
          <w:rFonts w:ascii="Angsana New" w:hAnsi="Angsana New" w:hint="cs"/>
          <w:sz w:val="26"/>
          <w:szCs w:val="26"/>
          <w:cs/>
        </w:rPr>
        <w:t>เดือน</w:t>
      </w:r>
      <w:r w:rsidRPr="00D11847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C67B43">
        <w:rPr>
          <w:rFonts w:ascii="Angsana New" w:hAnsi="Angsana New"/>
          <w:sz w:val="26"/>
          <w:szCs w:val="26"/>
        </w:rPr>
        <w:t xml:space="preserve">30 </w:t>
      </w:r>
      <w:r w:rsidR="00C67B43">
        <w:rPr>
          <w:rFonts w:ascii="Angsana New" w:hAnsi="Angsana New"/>
          <w:sz w:val="26"/>
          <w:szCs w:val="26"/>
          <w:cs/>
        </w:rPr>
        <w:t xml:space="preserve">กันยายน </w:t>
      </w:r>
      <w:r w:rsidR="00C67B43">
        <w:rPr>
          <w:rFonts w:ascii="Angsana New" w:hAnsi="Angsana New"/>
          <w:sz w:val="26"/>
          <w:szCs w:val="26"/>
        </w:rPr>
        <w:t xml:space="preserve">2565 </w:t>
      </w:r>
      <w:r w:rsidRPr="00D11847">
        <w:rPr>
          <w:rFonts w:ascii="Angsana New" w:hAnsi="Angsana New"/>
          <w:sz w:val="26"/>
          <w:szCs w:val="26"/>
          <w:cs/>
        </w:rPr>
        <w:t xml:space="preserve">และ </w:t>
      </w:r>
      <w:r w:rsidRPr="00D11847">
        <w:rPr>
          <w:rFonts w:ascii="Angsana New" w:hAnsi="Angsana New"/>
          <w:sz w:val="26"/>
          <w:szCs w:val="26"/>
        </w:rPr>
        <w:t>2564</w:t>
      </w:r>
      <w:r w:rsidRPr="00D11847">
        <w:rPr>
          <w:rFonts w:ascii="Angsana New" w:hAnsi="Angsana New"/>
          <w:sz w:val="26"/>
          <w:szCs w:val="26"/>
          <w:cs/>
        </w:rPr>
        <w:t xml:space="preserve"> ประกอบด้วย</w:t>
      </w:r>
      <w:r w:rsidRPr="00D11847">
        <w:rPr>
          <w:rFonts w:ascii="Angsana New" w:hAnsi="Angsana New"/>
          <w:sz w:val="26"/>
          <w:szCs w:val="26"/>
        </w:rPr>
        <w:t xml:space="preserve"> </w:t>
      </w:r>
    </w:p>
    <w:p w14:paraId="7C7E2112" w14:textId="77777777" w:rsidR="00707C6F" w:rsidRPr="00D11847" w:rsidRDefault="00707C6F" w:rsidP="00707C6F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707C6F" w:rsidRPr="006447D2" w14:paraId="3E512CAA" w14:textId="77777777" w:rsidTr="007C0FCA">
        <w:tc>
          <w:tcPr>
            <w:tcW w:w="3960" w:type="dxa"/>
          </w:tcPr>
          <w:p w14:paraId="0DC79B5D" w14:textId="77777777" w:rsidR="00707C6F" w:rsidRPr="006447D2" w:rsidRDefault="00707C6F" w:rsidP="007C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3DA000F3" w14:textId="77777777" w:rsidR="00707C6F" w:rsidRPr="00707C6F" w:rsidRDefault="00707C6F" w:rsidP="007C0FCA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07C6F" w:rsidRPr="006447D2" w14:paraId="21FA3F10" w14:textId="77777777" w:rsidTr="007C0FCA">
        <w:tc>
          <w:tcPr>
            <w:tcW w:w="3960" w:type="dxa"/>
          </w:tcPr>
          <w:p w14:paraId="4B2B4D0D" w14:textId="77777777" w:rsidR="00707C6F" w:rsidRPr="006447D2" w:rsidRDefault="00707C6F" w:rsidP="007C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5737B6A6" w14:textId="77777777" w:rsidR="00707C6F" w:rsidRPr="00707C6F" w:rsidRDefault="00707C6F" w:rsidP="007C0FCA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F66F0B9" w14:textId="77777777" w:rsidR="00707C6F" w:rsidRPr="006447D2" w:rsidRDefault="00707C6F" w:rsidP="007C0FC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7B2DAAB1" w14:textId="3F233FDE" w:rsidR="00707C6F" w:rsidRPr="00707C6F" w:rsidRDefault="00707C6F" w:rsidP="007C0FCA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</w:t>
            </w:r>
            <w:r w:rsidR="00C67B43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เก้า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เดือนสิ้นสุด</w:t>
            </w:r>
          </w:p>
        </w:tc>
      </w:tr>
      <w:tr w:rsidR="00707C6F" w:rsidRPr="006447D2" w14:paraId="0C49B997" w14:textId="77777777" w:rsidTr="007C0FCA">
        <w:tc>
          <w:tcPr>
            <w:tcW w:w="3960" w:type="dxa"/>
          </w:tcPr>
          <w:p w14:paraId="18521EE8" w14:textId="77777777" w:rsidR="00707C6F" w:rsidRPr="006447D2" w:rsidRDefault="00707C6F" w:rsidP="007C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17878CF" w14:textId="4601C0B2" w:rsidR="00707C6F" w:rsidRPr="00707C6F" w:rsidRDefault="00707C6F" w:rsidP="007C0FCA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24291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25BF5E77" w14:textId="77777777" w:rsidR="00707C6F" w:rsidRPr="006447D2" w:rsidRDefault="00707C6F" w:rsidP="007C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997B6B9" w14:textId="37EC6683" w:rsidR="00707C6F" w:rsidRPr="00707C6F" w:rsidRDefault="00707C6F" w:rsidP="007C0FCA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24291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707C6F" w:rsidRPr="006447D2" w14:paraId="65E45FC5" w14:textId="77777777" w:rsidTr="006A2692">
        <w:tc>
          <w:tcPr>
            <w:tcW w:w="3960" w:type="dxa"/>
          </w:tcPr>
          <w:p w14:paraId="03619C4B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592D5" w14:textId="0F53C237" w:rsidR="00707C6F" w:rsidRPr="006A2692" w:rsidRDefault="00707C6F" w:rsidP="00707C6F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CEC7F4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9D99590" w14:textId="3DEA4C58" w:rsidR="00707C6F" w:rsidRPr="006447D2" w:rsidRDefault="00707C6F" w:rsidP="00707C6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7B4B7872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58A407" w14:textId="1794B06F" w:rsidR="00707C6F" w:rsidRPr="001C0117" w:rsidRDefault="00707C6F" w:rsidP="00707C6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 w:rsidR="006A269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9968B2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05271CC" w14:textId="784C462F" w:rsidR="00707C6F" w:rsidRPr="006447D2" w:rsidRDefault="00707C6F" w:rsidP="00707C6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707C6F" w:rsidRPr="006447D2" w14:paraId="09B24B98" w14:textId="77777777" w:rsidTr="006A2692">
        <w:tc>
          <w:tcPr>
            <w:tcW w:w="3960" w:type="dxa"/>
          </w:tcPr>
          <w:p w14:paraId="053AFF68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364EF67" w14:textId="77777777" w:rsidR="00707C6F" w:rsidRPr="006A2692" w:rsidRDefault="00707C6F" w:rsidP="00707C6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2412C38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94A261A" w14:textId="77777777" w:rsidR="00707C6F" w:rsidRPr="006447D2" w:rsidRDefault="00707C6F" w:rsidP="00707C6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A49167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6B1414" w14:textId="77777777" w:rsidR="00707C6F" w:rsidRPr="001C0117" w:rsidRDefault="00707C6F" w:rsidP="00707C6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EE202E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55412E" w14:textId="77777777" w:rsidR="00707C6F" w:rsidRPr="006447D2" w:rsidRDefault="00707C6F" w:rsidP="00707C6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47405B" w:rsidRPr="006447D2" w14:paraId="40E4E22B" w14:textId="77777777" w:rsidTr="006A2692">
        <w:tc>
          <w:tcPr>
            <w:tcW w:w="3960" w:type="dxa"/>
          </w:tcPr>
          <w:p w14:paraId="180ABD72" w14:textId="77777777" w:rsidR="0047405B" w:rsidRPr="006447D2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260" w:type="dxa"/>
            <w:shd w:val="clear" w:color="auto" w:fill="auto"/>
          </w:tcPr>
          <w:p w14:paraId="6F126CDE" w14:textId="0B9D6E6C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6,36</w:t>
            </w:r>
            <w:r w:rsidR="00EB05F3" w:rsidRPr="00EB05F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30E7722B" w14:textId="77777777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13964A" w14:textId="1A035F27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1C797757" w14:textId="77777777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E41201" w14:textId="495F572C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11,47</w:t>
            </w:r>
            <w:r w:rsidR="00EB05F3" w:rsidRPr="00EB05F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1A93A28E" w14:textId="77777777" w:rsidR="0047405B" w:rsidRPr="006447D2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CFF488" w14:textId="6567CF02" w:rsidR="0047405B" w:rsidRPr="006447D2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47405B" w:rsidRPr="006447D2" w14:paraId="46DDE521" w14:textId="77777777" w:rsidTr="006A2692">
        <w:tc>
          <w:tcPr>
            <w:tcW w:w="3960" w:type="dxa"/>
          </w:tcPr>
          <w:p w14:paraId="27C56084" w14:textId="77777777" w:rsidR="0047405B" w:rsidRPr="006447D2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บวก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 w:rsidRPr="006447D2">
              <w:rPr>
                <w:rFonts w:ascii="Angsana New" w:eastAsia="Cordia New" w:hAnsi="Angsana New" w:hint="cs"/>
                <w:sz w:val="26"/>
                <w:szCs w:val="26"/>
                <w:cs/>
              </w:rPr>
              <w:t>หัก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>)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ผลกระทบจากภาษีเงินได้รอการตัดบัญชี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5A147A13" w14:textId="77777777" w:rsidR="0047405B" w:rsidRPr="00EB05F3" w:rsidRDefault="0047405B" w:rsidP="0047405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9C07BD" w14:textId="77777777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E1B986" w14:textId="77777777" w:rsidR="0047405B" w:rsidRPr="00EB05F3" w:rsidRDefault="0047405B" w:rsidP="0047405B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9717AE" w14:textId="77777777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744B6B" w14:textId="77777777" w:rsidR="0047405B" w:rsidRPr="00EB05F3" w:rsidRDefault="0047405B" w:rsidP="0047405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7E4692" w14:textId="77777777" w:rsidR="0047405B" w:rsidRPr="006447D2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665529" w14:textId="77777777" w:rsidR="0047405B" w:rsidRPr="006447D2" w:rsidRDefault="0047405B" w:rsidP="0047405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405B" w:rsidRPr="006447D2" w14:paraId="6131B5B3" w14:textId="77777777" w:rsidTr="006A2692">
        <w:tc>
          <w:tcPr>
            <w:tcW w:w="3960" w:type="dxa"/>
          </w:tcPr>
          <w:p w14:paraId="49ABF7A8" w14:textId="77777777" w:rsidR="0047405B" w:rsidRPr="006447D2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260" w:type="dxa"/>
            <w:shd w:val="clear" w:color="auto" w:fill="auto"/>
          </w:tcPr>
          <w:p w14:paraId="6548CB9C" w14:textId="77777777" w:rsidR="0047405B" w:rsidRPr="00EB05F3" w:rsidRDefault="0047405B" w:rsidP="0047405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B808DF" w14:textId="77777777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392DC1" w14:textId="77777777" w:rsidR="0047405B" w:rsidRPr="00EB05F3" w:rsidRDefault="0047405B" w:rsidP="0047405B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9CF751" w14:textId="77777777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7C8ACBB" w14:textId="77777777" w:rsidR="0047405B" w:rsidRPr="00EB05F3" w:rsidRDefault="0047405B" w:rsidP="0047405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972E4B" w14:textId="77777777" w:rsidR="0047405B" w:rsidRPr="006447D2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D7BB1B" w14:textId="77777777" w:rsidR="0047405B" w:rsidRPr="006447D2" w:rsidRDefault="0047405B" w:rsidP="0047405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405B" w:rsidRPr="006447D2" w14:paraId="3E251C4B" w14:textId="77777777" w:rsidTr="006A2692">
        <w:tc>
          <w:tcPr>
            <w:tcW w:w="3960" w:type="dxa"/>
          </w:tcPr>
          <w:p w14:paraId="4B148B63" w14:textId="77777777" w:rsidR="0047405B" w:rsidRPr="006447D2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6E343C5D" w14:textId="09AB2677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4FCAF19" w14:textId="77777777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CD640E7" w14:textId="002B7EB2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5284AA32" w14:textId="77777777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82168E" w14:textId="3F640C3E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</w:tcPr>
          <w:p w14:paraId="07A82FFD" w14:textId="77777777" w:rsidR="0047405B" w:rsidRPr="006447D2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45ADB0" w14:textId="0F731446" w:rsidR="0047405B" w:rsidRPr="006447D2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47405B" w:rsidRPr="006447D2" w14:paraId="16C4172A" w14:textId="77777777" w:rsidTr="006A2692">
        <w:tc>
          <w:tcPr>
            <w:tcW w:w="3960" w:type="dxa"/>
          </w:tcPr>
          <w:p w14:paraId="30BB3D8B" w14:textId="77777777" w:rsidR="0047405B" w:rsidRPr="006447D2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ค่าเผื่อการลดมูลค่าของสินค้าคงเหลือและ</w:t>
            </w:r>
          </w:p>
        </w:tc>
        <w:tc>
          <w:tcPr>
            <w:tcW w:w="1260" w:type="dxa"/>
            <w:shd w:val="clear" w:color="auto" w:fill="auto"/>
          </w:tcPr>
          <w:p w14:paraId="1A34BE3D" w14:textId="77777777" w:rsidR="0047405B" w:rsidRPr="00EB05F3" w:rsidRDefault="0047405B" w:rsidP="0047405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72DB3C" w14:textId="77777777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518C06" w14:textId="77777777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75AC81" w14:textId="77777777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67A11D" w14:textId="77777777" w:rsidR="0047405B" w:rsidRPr="00EB05F3" w:rsidRDefault="0047405B" w:rsidP="0047405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9C9D9E" w14:textId="77777777" w:rsidR="0047405B" w:rsidRPr="006447D2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578632" w14:textId="77777777" w:rsidR="0047405B" w:rsidRPr="006447D2" w:rsidRDefault="0047405B" w:rsidP="0047405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405B" w:rsidRPr="006447D2" w14:paraId="34F84458" w14:textId="77777777" w:rsidTr="006A2692">
        <w:tc>
          <w:tcPr>
            <w:tcW w:w="3960" w:type="dxa"/>
          </w:tcPr>
          <w:p w14:paraId="7BB9686B" w14:textId="77777777" w:rsidR="0047405B" w:rsidRPr="006447D2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สินค้าเคลื่อนไหวช้า</w:t>
            </w:r>
          </w:p>
        </w:tc>
        <w:tc>
          <w:tcPr>
            <w:tcW w:w="1260" w:type="dxa"/>
            <w:shd w:val="clear" w:color="auto" w:fill="auto"/>
          </w:tcPr>
          <w:p w14:paraId="12E7B9A0" w14:textId="05EF53A3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(48)</w:t>
            </w:r>
          </w:p>
        </w:tc>
        <w:tc>
          <w:tcPr>
            <w:tcW w:w="270" w:type="dxa"/>
          </w:tcPr>
          <w:p w14:paraId="5EC8E034" w14:textId="77777777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4E03C1" w14:textId="69582539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</w:tcPr>
          <w:p w14:paraId="5AF2ED49" w14:textId="77777777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85F21F" w14:textId="7C367113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(129)</w:t>
            </w:r>
          </w:p>
        </w:tc>
        <w:tc>
          <w:tcPr>
            <w:tcW w:w="270" w:type="dxa"/>
          </w:tcPr>
          <w:p w14:paraId="11A6589F" w14:textId="77777777" w:rsidR="0047405B" w:rsidRPr="006447D2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A27892" w14:textId="4ACE2832" w:rsidR="0047405B" w:rsidRPr="006447D2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225</w:t>
            </w:r>
          </w:p>
        </w:tc>
      </w:tr>
      <w:tr w:rsidR="0047405B" w:rsidRPr="006447D2" w14:paraId="323AF633" w14:textId="77777777" w:rsidTr="006A2692">
        <w:tc>
          <w:tcPr>
            <w:tcW w:w="3960" w:type="dxa"/>
          </w:tcPr>
          <w:p w14:paraId="3362AC80" w14:textId="77777777" w:rsidR="0047405B" w:rsidRPr="006447D2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</w:tcPr>
          <w:p w14:paraId="6B807DBE" w14:textId="496854BA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(155)</w:t>
            </w:r>
          </w:p>
        </w:tc>
        <w:tc>
          <w:tcPr>
            <w:tcW w:w="270" w:type="dxa"/>
          </w:tcPr>
          <w:p w14:paraId="3B64DAA9" w14:textId="77777777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2549F5" w14:textId="6CA9C083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(30)</w:t>
            </w:r>
          </w:p>
        </w:tc>
        <w:tc>
          <w:tcPr>
            <w:tcW w:w="270" w:type="dxa"/>
          </w:tcPr>
          <w:p w14:paraId="5C92F732" w14:textId="77777777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22260A" w14:textId="4F9CDBD7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(816)</w:t>
            </w:r>
          </w:p>
        </w:tc>
        <w:tc>
          <w:tcPr>
            <w:tcW w:w="270" w:type="dxa"/>
          </w:tcPr>
          <w:p w14:paraId="7219FE2F" w14:textId="77777777" w:rsidR="0047405B" w:rsidRPr="006447D2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3945E3" w14:textId="244780BF" w:rsidR="0047405B" w:rsidRPr="006447D2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(1</w:t>
            </w: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Pr="006447D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7405B" w:rsidRPr="006447D2" w14:paraId="3D73D0DE" w14:textId="77777777" w:rsidTr="006A2692">
        <w:tc>
          <w:tcPr>
            <w:tcW w:w="3960" w:type="dxa"/>
          </w:tcPr>
          <w:p w14:paraId="1B03C91D" w14:textId="62DF65C8" w:rsidR="0047405B" w:rsidRPr="006447D2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ไม่หมุนเวียน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260" w:type="dxa"/>
            <w:shd w:val="clear" w:color="auto" w:fill="auto"/>
          </w:tcPr>
          <w:p w14:paraId="7B47150E" w14:textId="77777777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FFAAC7" w14:textId="77777777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477554" w14:textId="2F449159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6CD3AF" w14:textId="77777777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01B4F2" w14:textId="77777777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876F9F" w14:textId="77777777" w:rsidR="0047405B" w:rsidRPr="006447D2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D1FA15" w14:textId="77777777" w:rsidR="0047405B" w:rsidRPr="006447D2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405B" w:rsidRPr="006447D2" w14:paraId="27547878" w14:textId="77777777" w:rsidTr="006A2692">
        <w:tc>
          <w:tcPr>
            <w:tcW w:w="3960" w:type="dxa"/>
          </w:tcPr>
          <w:p w14:paraId="1F20BB4D" w14:textId="6E0C2474" w:rsidR="0047405B" w:rsidRPr="006447D2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พนักงานเมื่อเกษียณอายุ</w:t>
            </w:r>
          </w:p>
        </w:tc>
        <w:tc>
          <w:tcPr>
            <w:tcW w:w="1260" w:type="dxa"/>
            <w:shd w:val="clear" w:color="auto" w:fill="auto"/>
          </w:tcPr>
          <w:p w14:paraId="45BE4CF8" w14:textId="2B95D22D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(1</w:t>
            </w:r>
            <w:r w:rsidR="00EB05F3" w:rsidRPr="00EB05F3">
              <w:rPr>
                <w:rFonts w:ascii="Angsana New" w:hAnsi="Angsana New"/>
                <w:sz w:val="26"/>
                <w:szCs w:val="26"/>
              </w:rPr>
              <w:t>4</w:t>
            </w:r>
            <w:r w:rsidRPr="00EB05F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09B9153" w14:textId="77777777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22DEB7" w14:textId="0C3FC1CD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(13)</w:t>
            </w:r>
          </w:p>
        </w:tc>
        <w:tc>
          <w:tcPr>
            <w:tcW w:w="270" w:type="dxa"/>
          </w:tcPr>
          <w:p w14:paraId="63C6E9D8" w14:textId="77777777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05FBBA" w14:textId="3B01F8DF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(4</w:t>
            </w:r>
            <w:r w:rsidR="00EB05F3" w:rsidRPr="00EB05F3">
              <w:rPr>
                <w:rFonts w:ascii="Angsana New" w:hAnsi="Angsana New"/>
                <w:sz w:val="26"/>
                <w:szCs w:val="26"/>
              </w:rPr>
              <w:t>3</w:t>
            </w:r>
            <w:r w:rsidRPr="00EB05F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D96FCDD" w14:textId="77777777" w:rsidR="0047405B" w:rsidRPr="006447D2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6F9282" w14:textId="33ABE478" w:rsidR="0047405B" w:rsidRPr="006447D2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(40)</w:t>
            </w:r>
          </w:p>
        </w:tc>
      </w:tr>
      <w:tr w:rsidR="0047405B" w:rsidRPr="006447D2" w14:paraId="2599ED58" w14:textId="77777777" w:rsidTr="006A2692">
        <w:tc>
          <w:tcPr>
            <w:tcW w:w="3960" w:type="dxa"/>
          </w:tcPr>
          <w:p w14:paraId="6E9E5501" w14:textId="77777777" w:rsidR="0047405B" w:rsidRPr="006447D2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  <w:shd w:val="clear" w:color="auto" w:fill="auto"/>
          </w:tcPr>
          <w:p w14:paraId="4B2FF728" w14:textId="503D02CE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0A2993AC" w14:textId="77777777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12F4AA" w14:textId="190BB379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(87)</w:t>
            </w:r>
          </w:p>
        </w:tc>
        <w:tc>
          <w:tcPr>
            <w:tcW w:w="270" w:type="dxa"/>
          </w:tcPr>
          <w:p w14:paraId="0A410D08" w14:textId="77777777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9D9557" w14:textId="1F4DC8C9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1,833</w:t>
            </w:r>
          </w:p>
        </w:tc>
        <w:tc>
          <w:tcPr>
            <w:tcW w:w="270" w:type="dxa"/>
          </w:tcPr>
          <w:p w14:paraId="4477159A" w14:textId="77777777" w:rsidR="0047405B" w:rsidRPr="006447D2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849D79" w14:textId="1DD43D86" w:rsidR="0047405B" w:rsidRPr="006447D2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3,112</w:t>
            </w:r>
          </w:p>
        </w:tc>
      </w:tr>
      <w:tr w:rsidR="00EB05F3" w:rsidRPr="006447D2" w14:paraId="5F32CB7B" w14:textId="77777777" w:rsidTr="0047405B">
        <w:tc>
          <w:tcPr>
            <w:tcW w:w="3960" w:type="dxa"/>
          </w:tcPr>
          <w:p w14:paraId="1D332043" w14:textId="77777777" w:rsidR="00EB05F3" w:rsidRPr="006447D2" w:rsidRDefault="00EB05F3" w:rsidP="00E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ภายใต้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4D697545" w14:textId="3F89F064" w:rsidR="00EB05F3" w:rsidRPr="00EB05F3" w:rsidRDefault="00EB05F3" w:rsidP="00E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14:paraId="61C4A41E" w14:textId="77777777" w:rsidR="00EB05F3" w:rsidRPr="00EB05F3" w:rsidRDefault="00EB05F3" w:rsidP="00E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D8FAC0" w14:textId="62932803" w:rsidR="00EB05F3" w:rsidRPr="00EB05F3" w:rsidRDefault="00EB05F3" w:rsidP="00E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(1,913)</w:t>
            </w:r>
          </w:p>
        </w:tc>
        <w:tc>
          <w:tcPr>
            <w:tcW w:w="270" w:type="dxa"/>
          </w:tcPr>
          <w:p w14:paraId="52186826" w14:textId="77777777" w:rsidR="00EB05F3" w:rsidRPr="00EB05F3" w:rsidRDefault="00EB05F3" w:rsidP="00E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604FD3" w14:textId="5F65F1CF" w:rsidR="00EB05F3" w:rsidRPr="00EB05F3" w:rsidRDefault="00EB05F3" w:rsidP="00E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42E31936" w14:textId="77777777" w:rsidR="00EB05F3" w:rsidRPr="006447D2" w:rsidRDefault="00EB05F3" w:rsidP="00E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4AF201" w14:textId="77A54BAB" w:rsidR="00EB05F3" w:rsidRPr="006447D2" w:rsidRDefault="00EB05F3" w:rsidP="00E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(3,992)</w:t>
            </w:r>
          </w:p>
        </w:tc>
      </w:tr>
      <w:tr w:rsidR="0047405B" w:rsidRPr="006447D2" w14:paraId="42401526" w14:textId="77777777" w:rsidTr="0047405B">
        <w:tc>
          <w:tcPr>
            <w:tcW w:w="3960" w:type="dxa"/>
          </w:tcPr>
          <w:p w14:paraId="3AB51396" w14:textId="77777777" w:rsidR="0047405B" w:rsidRPr="006447D2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 xml:space="preserve">ค่าใช้จ่าย (รายได้) 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BD3C88" w14:textId="70BBCDC4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6,15</w:t>
            </w:r>
            <w:r w:rsidR="00C80FA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9C7FB7C" w14:textId="77777777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0781DC" w14:textId="5A491682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(2,008)</w:t>
            </w:r>
          </w:p>
        </w:tc>
        <w:tc>
          <w:tcPr>
            <w:tcW w:w="270" w:type="dxa"/>
          </w:tcPr>
          <w:p w14:paraId="530DCF81" w14:textId="77777777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DE67FF" w14:textId="2650F00E" w:rsidR="0047405B" w:rsidRPr="00EB05F3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12,33</w:t>
            </w:r>
            <w:r w:rsidR="00EB05F3" w:rsidRPr="00EB05F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16487D34" w14:textId="77777777" w:rsidR="0047405B" w:rsidRPr="006447D2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F7E604" w14:textId="38BC5235" w:rsidR="0047405B" w:rsidRPr="006447D2" w:rsidRDefault="0047405B" w:rsidP="0047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(832)</w:t>
            </w:r>
          </w:p>
        </w:tc>
      </w:tr>
    </w:tbl>
    <w:p w14:paraId="5B298C86" w14:textId="77777777" w:rsidR="00333C2A" w:rsidRDefault="00333C2A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</w:p>
    <w:p w14:paraId="33674C75" w14:textId="6964CE08" w:rsidR="00BE2DE5" w:rsidRPr="00D11847" w:rsidRDefault="00BE2DE5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/>
          <w:sz w:val="26"/>
          <w:szCs w:val="26"/>
          <w:cs/>
        </w:rPr>
        <w:t>รายการกระทบยอดจำนวนเงินระหว่าง</w:t>
      </w:r>
      <w:r w:rsidRPr="00D11847">
        <w:rPr>
          <w:rFonts w:ascii="Angsana New" w:hAnsi="Angsana New" w:hint="cs"/>
          <w:sz w:val="26"/>
          <w:szCs w:val="26"/>
          <w:cs/>
        </w:rPr>
        <w:t xml:space="preserve">ค่าใช้จ่าย (รายได้) </w:t>
      </w:r>
      <w:r w:rsidRPr="00D11847">
        <w:rPr>
          <w:rFonts w:ascii="Angsana New" w:hAnsi="Angsana New"/>
          <w:sz w:val="26"/>
          <w:szCs w:val="26"/>
          <w:cs/>
        </w:rPr>
        <w:t>ภาษีเงินได้กับผลคูณของกำไรทางบัญชีโดยใช้อัตราภาษีสำหรับ</w:t>
      </w:r>
      <w:r w:rsidRPr="00D11847">
        <w:rPr>
          <w:rFonts w:ascii="Angsana New" w:hAnsi="Angsana New" w:hint="cs"/>
          <w:sz w:val="26"/>
          <w:szCs w:val="26"/>
          <w:cs/>
        </w:rPr>
        <w:t>แต่ละ</w:t>
      </w:r>
      <w:r w:rsidRPr="00D11847">
        <w:rPr>
          <w:rFonts w:ascii="Angsana New" w:hAnsi="Angsana New"/>
          <w:sz w:val="26"/>
          <w:szCs w:val="26"/>
          <w:cs/>
        </w:rPr>
        <w:t>งวด</w:t>
      </w:r>
      <w:r w:rsidRPr="00D11847">
        <w:rPr>
          <w:rFonts w:ascii="Angsana New" w:hAnsi="Angsana New" w:hint="cs"/>
          <w:sz w:val="26"/>
          <w:szCs w:val="26"/>
          <w:cs/>
        </w:rPr>
        <w:t>สามเดือนและ</w:t>
      </w:r>
      <w:r w:rsidR="00C67B43">
        <w:rPr>
          <w:rFonts w:ascii="Angsana New" w:hAnsi="Angsana New" w:hint="cs"/>
          <w:sz w:val="26"/>
          <w:szCs w:val="26"/>
          <w:cs/>
        </w:rPr>
        <w:t>เก้า</w:t>
      </w:r>
      <w:r w:rsidRPr="00D11847">
        <w:rPr>
          <w:rFonts w:ascii="Angsana New" w:hAnsi="Angsana New" w:hint="cs"/>
          <w:sz w:val="26"/>
          <w:szCs w:val="26"/>
          <w:cs/>
        </w:rPr>
        <w:t>เดือน</w:t>
      </w:r>
      <w:r w:rsidRPr="00D11847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C67B43">
        <w:rPr>
          <w:rFonts w:ascii="Angsana New" w:hAnsi="Angsana New"/>
          <w:sz w:val="26"/>
          <w:szCs w:val="26"/>
        </w:rPr>
        <w:t xml:space="preserve">30 </w:t>
      </w:r>
      <w:r w:rsidR="00C67B43">
        <w:rPr>
          <w:rFonts w:ascii="Angsana New" w:hAnsi="Angsana New"/>
          <w:sz w:val="26"/>
          <w:szCs w:val="26"/>
          <w:cs/>
        </w:rPr>
        <w:t xml:space="preserve">กันยายน </w:t>
      </w:r>
      <w:r w:rsidR="00C67B43">
        <w:rPr>
          <w:rFonts w:ascii="Angsana New" w:hAnsi="Angsana New"/>
          <w:sz w:val="26"/>
          <w:szCs w:val="26"/>
        </w:rPr>
        <w:t xml:space="preserve">2565 </w:t>
      </w:r>
      <w:r w:rsidRPr="00D11847">
        <w:rPr>
          <w:rFonts w:ascii="Angsana New" w:hAnsi="Angsana New"/>
          <w:sz w:val="26"/>
          <w:szCs w:val="26"/>
          <w:cs/>
        </w:rPr>
        <w:t xml:space="preserve">และ </w:t>
      </w:r>
      <w:r w:rsidRPr="00D11847">
        <w:rPr>
          <w:rFonts w:ascii="Angsana New" w:hAnsi="Angsana New"/>
          <w:sz w:val="26"/>
          <w:szCs w:val="26"/>
        </w:rPr>
        <w:t xml:space="preserve">2564 </w:t>
      </w:r>
      <w:r w:rsidRPr="00D11847">
        <w:rPr>
          <w:rFonts w:ascii="Angsana New" w:hAnsi="Angsana New"/>
          <w:sz w:val="26"/>
          <w:szCs w:val="26"/>
          <w:cs/>
        </w:rPr>
        <w:t>มีดังนี้</w:t>
      </w:r>
    </w:p>
    <w:p w14:paraId="1CED06AA" w14:textId="77777777" w:rsidR="00BE2DE5" w:rsidRPr="00D11847" w:rsidRDefault="00BE2DE5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BE2DE5" w:rsidRPr="006447D2" w14:paraId="3E21B9D4" w14:textId="77777777" w:rsidTr="007C0FCA">
        <w:tc>
          <w:tcPr>
            <w:tcW w:w="3960" w:type="dxa"/>
          </w:tcPr>
          <w:p w14:paraId="4C255949" w14:textId="77777777" w:rsidR="00BE2DE5" w:rsidRPr="006447D2" w:rsidRDefault="00BE2DE5" w:rsidP="007C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4FDF21D5" w14:textId="77777777" w:rsidR="00BE2DE5" w:rsidRPr="006447D2" w:rsidRDefault="00BE2DE5" w:rsidP="007C0FCA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BE2DE5" w:rsidRPr="006447D2" w14:paraId="3A909D54" w14:textId="77777777" w:rsidTr="007C0FCA">
        <w:tc>
          <w:tcPr>
            <w:tcW w:w="3960" w:type="dxa"/>
          </w:tcPr>
          <w:p w14:paraId="2EE2BE80" w14:textId="77777777" w:rsidR="00BE2DE5" w:rsidRPr="006447D2" w:rsidRDefault="00BE2DE5" w:rsidP="007C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4BB30F17" w14:textId="77777777" w:rsidR="00BE2DE5" w:rsidRPr="006447D2" w:rsidRDefault="00BE2DE5" w:rsidP="007C0FC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56AFFC" w14:textId="77777777" w:rsidR="00BE2DE5" w:rsidRPr="006447D2" w:rsidRDefault="00BE2DE5" w:rsidP="007C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2BAA2D17" w14:textId="682CD2AC" w:rsidR="00BE2DE5" w:rsidRPr="006447D2" w:rsidRDefault="00BE2DE5" w:rsidP="007C0FC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C67B43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เก้า</w:t>
            </w: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เดือนสิ้นสุด</w:t>
            </w:r>
          </w:p>
        </w:tc>
      </w:tr>
      <w:tr w:rsidR="0024291C" w:rsidRPr="006447D2" w14:paraId="16A02B1F" w14:textId="77777777" w:rsidTr="007C0FCA">
        <w:tc>
          <w:tcPr>
            <w:tcW w:w="3960" w:type="dxa"/>
          </w:tcPr>
          <w:p w14:paraId="58F06E6A" w14:textId="77777777" w:rsidR="0024291C" w:rsidRPr="006447D2" w:rsidRDefault="0024291C" w:rsidP="0024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AC8BC9D" w14:textId="3D04AE88" w:rsidR="0024291C" w:rsidRPr="006447D2" w:rsidRDefault="0024291C" w:rsidP="0024291C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21F8A04A" w14:textId="77777777" w:rsidR="0024291C" w:rsidRPr="006447D2" w:rsidRDefault="0024291C" w:rsidP="0024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A29F4C6" w14:textId="1280A169" w:rsidR="0024291C" w:rsidRPr="006447D2" w:rsidRDefault="0024291C" w:rsidP="0024291C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BE2DE5" w:rsidRPr="006447D2" w14:paraId="43117C51" w14:textId="77777777" w:rsidTr="007C0FCA">
        <w:tc>
          <w:tcPr>
            <w:tcW w:w="3960" w:type="dxa"/>
          </w:tcPr>
          <w:p w14:paraId="19A2F9EA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5A3B96" w14:textId="76547745" w:rsidR="00BE2DE5" w:rsidRPr="006447D2" w:rsidRDefault="00BE2DE5" w:rsidP="00BE2DE5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AC9819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453D02D" w14:textId="317BD878" w:rsidR="00BE2DE5" w:rsidRPr="006447D2" w:rsidRDefault="00BE2DE5" w:rsidP="00BE2DE5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6E6600B2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A35AF43" w14:textId="7377E5ED" w:rsidR="00BE2DE5" w:rsidRPr="006447D2" w:rsidRDefault="00BE2DE5" w:rsidP="00BE2DE5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918E41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0B498C" w14:textId="46C1B456" w:rsidR="00BE2DE5" w:rsidRPr="006447D2" w:rsidRDefault="00BE2DE5" w:rsidP="00BE2DE5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BE2DE5" w:rsidRPr="006447D2" w14:paraId="74164415" w14:textId="77777777" w:rsidTr="007C0FCA">
        <w:tc>
          <w:tcPr>
            <w:tcW w:w="3960" w:type="dxa"/>
          </w:tcPr>
          <w:p w14:paraId="10DAFDF4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4D3AE7" w14:textId="77777777" w:rsidR="00BE2DE5" w:rsidRPr="006447D2" w:rsidRDefault="00BE2DE5" w:rsidP="00BE2DE5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9D991C5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BA3B50" w14:textId="77777777" w:rsidR="00BE2DE5" w:rsidRPr="006447D2" w:rsidRDefault="00BE2DE5" w:rsidP="00BE2DE5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5823292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DAE1F5" w14:textId="77777777" w:rsidR="00BE2DE5" w:rsidRPr="006447D2" w:rsidRDefault="00BE2DE5" w:rsidP="00BE2DE5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E1B4275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6D13CCD" w14:textId="77777777" w:rsidR="00BE2DE5" w:rsidRPr="006447D2" w:rsidRDefault="00BE2DE5" w:rsidP="00BE2DE5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E738C" w:rsidRPr="006447D2" w14:paraId="37F85358" w14:textId="77777777" w:rsidTr="007C0FCA">
        <w:tc>
          <w:tcPr>
            <w:tcW w:w="3960" w:type="dxa"/>
          </w:tcPr>
          <w:p w14:paraId="153EE200" w14:textId="77777777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870E3F5" w14:textId="217F9BEB" w:rsidR="001E738C" w:rsidRPr="00703F93" w:rsidRDefault="00D13A13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30,511</w:t>
            </w:r>
          </w:p>
        </w:tc>
        <w:tc>
          <w:tcPr>
            <w:tcW w:w="270" w:type="dxa"/>
          </w:tcPr>
          <w:p w14:paraId="0DE5EC33" w14:textId="77777777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8A30ADD" w14:textId="1BDBE889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1,407</w:t>
            </w:r>
          </w:p>
        </w:tc>
        <w:tc>
          <w:tcPr>
            <w:tcW w:w="270" w:type="dxa"/>
          </w:tcPr>
          <w:p w14:paraId="31E48BD0" w14:textId="77777777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7D48800" w14:textId="5EF301B6" w:rsidR="001E738C" w:rsidRPr="00DD362D" w:rsidRDefault="00D13A13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61,307</w:t>
            </w:r>
          </w:p>
        </w:tc>
        <w:tc>
          <w:tcPr>
            <w:tcW w:w="270" w:type="dxa"/>
          </w:tcPr>
          <w:p w14:paraId="1F722EE2" w14:textId="77777777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A7D677E" w14:textId="084FA5E5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19,365</w:t>
            </w:r>
          </w:p>
        </w:tc>
      </w:tr>
      <w:tr w:rsidR="001E738C" w:rsidRPr="006447D2" w14:paraId="0F9B4F1A" w14:textId="77777777" w:rsidTr="007C0FCA">
        <w:tc>
          <w:tcPr>
            <w:tcW w:w="3960" w:type="dxa"/>
          </w:tcPr>
          <w:p w14:paraId="4CA23980" w14:textId="77777777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684B7E0" w14:textId="77777777" w:rsidR="001E738C" w:rsidRPr="00703F93" w:rsidRDefault="001E738C" w:rsidP="001E738C">
            <w:pPr>
              <w:pStyle w:val="BodyText3"/>
              <w:ind w:lef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C8EADB8" w14:textId="77777777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8AB3F29" w14:textId="77777777" w:rsidR="001E738C" w:rsidRPr="006447D2" w:rsidRDefault="001E738C" w:rsidP="001E738C">
            <w:pPr>
              <w:pStyle w:val="BodyText3"/>
              <w:ind w:lef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A3077F" w14:textId="77777777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56379DC" w14:textId="77777777" w:rsidR="001E738C" w:rsidRPr="00DD362D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446EE41" w14:textId="77777777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02ED482" w14:textId="77777777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E738C" w:rsidRPr="006447D2" w14:paraId="4B60D5AE" w14:textId="77777777" w:rsidTr="007C0FCA">
        <w:tc>
          <w:tcPr>
            <w:tcW w:w="3960" w:type="dxa"/>
          </w:tcPr>
          <w:p w14:paraId="5436640C" w14:textId="77777777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 xml:space="preserve">20 </w:t>
            </w:r>
          </w:p>
        </w:tc>
        <w:tc>
          <w:tcPr>
            <w:tcW w:w="1260" w:type="dxa"/>
          </w:tcPr>
          <w:p w14:paraId="45A904C3" w14:textId="4080C50A" w:rsidR="001E738C" w:rsidRPr="00703F93" w:rsidRDefault="00D13A13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6,102</w:t>
            </w:r>
          </w:p>
        </w:tc>
        <w:tc>
          <w:tcPr>
            <w:tcW w:w="270" w:type="dxa"/>
          </w:tcPr>
          <w:p w14:paraId="002895F8" w14:textId="77777777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0DF880" w14:textId="38124B98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270" w:type="dxa"/>
          </w:tcPr>
          <w:p w14:paraId="23032331" w14:textId="77777777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69C4C0" w14:textId="4EF0759B" w:rsidR="001E738C" w:rsidRPr="00DD362D" w:rsidRDefault="00D13A13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12,261</w:t>
            </w:r>
          </w:p>
        </w:tc>
        <w:tc>
          <w:tcPr>
            <w:tcW w:w="270" w:type="dxa"/>
          </w:tcPr>
          <w:p w14:paraId="56ADCB32" w14:textId="77777777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592803" w14:textId="61D0CDF3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3,873</w:t>
            </w:r>
          </w:p>
        </w:tc>
      </w:tr>
      <w:tr w:rsidR="001E738C" w:rsidRPr="006447D2" w14:paraId="382399B7" w14:textId="77777777" w:rsidTr="007C0FCA">
        <w:tc>
          <w:tcPr>
            <w:tcW w:w="3960" w:type="dxa"/>
          </w:tcPr>
          <w:p w14:paraId="5CF23ED7" w14:textId="77777777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 xml:space="preserve"> (หัก)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 : ผลกระทบทางภาษีของผลแตกต่างถาวรจาก</w:t>
            </w:r>
          </w:p>
        </w:tc>
        <w:tc>
          <w:tcPr>
            <w:tcW w:w="1260" w:type="dxa"/>
          </w:tcPr>
          <w:p w14:paraId="546194A6" w14:textId="77777777" w:rsidR="001E738C" w:rsidRPr="00703F93" w:rsidRDefault="001E738C" w:rsidP="001E738C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907647" w14:textId="77777777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1650B1" w14:textId="77777777" w:rsidR="001E738C" w:rsidRPr="006447D2" w:rsidRDefault="001E738C" w:rsidP="001E738C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227A68" w14:textId="77777777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BEB508" w14:textId="77777777" w:rsidR="001E738C" w:rsidRPr="00DD362D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33D828" w14:textId="77777777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F87815" w14:textId="77777777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738C" w:rsidRPr="006447D2" w14:paraId="58BDA6C0" w14:textId="77777777" w:rsidTr="007C0FCA">
        <w:tc>
          <w:tcPr>
            <w:tcW w:w="3960" w:type="dxa"/>
          </w:tcPr>
          <w:p w14:paraId="48CCE463" w14:textId="77777777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  <w:t xml:space="preserve">ค่าใช้จ่ายที่ไม่สามารถนำมาหักภาษีได้ </w:t>
            </w:r>
          </w:p>
        </w:tc>
        <w:tc>
          <w:tcPr>
            <w:tcW w:w="1260" w:type="dxa"/>
          </w:tcPr>
          <w:p w14:paraId="77627ACF" w14:textId="781BD50E" w:rsidR="001E738C" w:rsidRPr="00703F93" w:rsidRDefault="00D13A13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C80FA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180E5708" w14:textId="77777777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2D7CE2" w14:textId="3A1BD9BB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</w:tcPr>
          <w:p w14:paraId="611CE608" w14:textId="77777777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B1AB88" w14:textId="2AD15E93" w:rsidR="001E738C" w:rsidRPr="00DD362D" w:rsidRDefault="00D13A13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270" w:type="dxa"/>
          </w:tcPr>
          <w:p w14:paraId="370E4617" w14:textId="77777777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A3B759" w14:textId="367DD55C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54</w:t>
            </w:r>
          </w:p>
        </w:tc>
      </w:tr>
      <w:tr w:rsidR="00D13A13" w:rsidRPr="006447D2" w14:paraId="4C552383" w14:textId="77777777" w:rsidTr="007C0FCA">
        <w:tc>
          <w:tcPr>
            <w:tcW w:w="3960" w:type="dxa"/>
          </w:tcPr>
          <w:p w14:paraId="7EB2F048" w14:textId="77777777" w:rsidR="00D13A13" w:rsidRPr="006447D2" w:rsidRDefault="00D13A13" w:rsidP="00D1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  <w:t xml:space="preserve">ค่าใช้จ่ายที่สามารถนำมาหักภาษีได้ </w:t>
            </w:r>
          </w:p>
        </w:tc>
        <w:tc>
          <w:tcPr>
            <w:tcW w:w="1260" w:type="dxa"/>
          </w:tcPr>
          <w:p w14:paraId="31B906DF" w14:textId="01F37FED" w:rsidR="00D13A13" w:rsidRPr="00703F93" w:rsidRDefault="00D13A13" w:rsidP="00D1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224977A6" w14:textId="77777777" w:rsidR="00D13A13" w:rsidRPr="006447D2" w:rsidRDefault="00D13A13" w:rsidP="00D1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7FDE96" w14:textId="0E796FFB" w:rsidR="00D13A13" w:rsidRPr="006447D2" w:rsidRDefault="00D13A13" w:rsidP="00D1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7F8B2509" w14:textId="77777777" w:rsidR="00D13A13" w:rsidRPr="006447D2" w:rsidRDefault="00D13A13" w:rsidP="00D1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18D6EA" w14:textId="4E84B093" w:rsidR="00D13A13" w:rsidRPr="00DD362D" w:rsidRDefault="00D13A13" w:rsidP="00D1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0BF9803D" w14:textId="77777777" w:rsidR="00D13A13" w:rsidRPr="006447D2" w:rsidRDefault="00D13A13" w:rsidP="00D1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B96498" w14:textId="28F58D27" w:rsidR="00D13A13" w:rsidRPr="006447D2" w:rsidRDefault="00D13A13" w:rsidP="00D1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>(313)</w:t>
            </w:r>
          </w:p>
        </w:tc>
      </w:tr>
      <w:tr w:rsidR="00D13A13" w:rsidRPr="006447D2" w14:paraId="75D981DC" w14:textId="77777777" w:rsidTr="007C0FCA">
        <w:tc>
          <w:tcPr>
            <w:tcW w:w="3960" w:type="dxa"/>
          </w:tcPr>
          <w:p w14:paraId="79404203" w14:textId="77777777" w:rsidR="00D13A13" w:rsidRPr="006447D2" w:rsidRDefault="00D13A13" w:rsidP="00D1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ปรับปรุงจากการถูกประเมินภาษี</w:t>
            </w:r>
          </w:p>
        </w:tc>
        <w:tc>
          <w:tcPr>
            <w:tcW w:w="1260" w:type="dxa"/>
          </w:tcPr>
          <w:p w14:paraId="31315CBC" w14:textId="1E7FCC88" w:rsidR="00D13A13" w:rsidRPr="00703F93" w:rsidRDefault="00D13A13" w:rsidP="00D1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4DBF64A6" w14:textId="77777777" w:rsidR="00D13A13" w:rsidRPr="006447D2" w:rsidRDefault="00D13A13" w:rsidP="00D1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8511AA" w14:textId="38BE4870" w:rsidR="00D13A13" w:rsidRPr="006447D2" w:rsidRDefault="00D13A13" w:rsidP="00D1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(2,323)</w:t>
            </w:r>
          </w:p>
        </w:tc>
        <w:tc>
          <w:tcPr>
            <w:tcW w:w="270" w:type="dxa"/>
          </w:tcPr>
          <w:p w14:paraId="06038D0A" w14:textId="77777777" w:rsidR="00D13A13" w:rsidRPr="006447D2" w:rsidRDefault="00D13A13" w:rsidP="00D1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4669C9" w14:textId="5376DAFB" w:rsidR="00D13A13" w:rsidRPr="00DD362D" w:rsidRDefault="00D13A13" w:rsidP="00D1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155523DB" w14:textId="77777777" w:rsidR="00D13A13" w:rsidRPr="006447D2" w:rsidRDefault="00D13A13" w:rsidP="00D1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4D483F" w14:textId="77DC2519" w:rsidR="00D13A13" w:rsidRPr="006447D2" w:rsidRDefault="00D13A13" w:rsidP="00D1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(4,446)</w:t>
            </w:r>
          </w:p>
        </w:tc>
      </w:tr>
      <w:tr w:rsidR="001E738C" w:rsidRPr="006447D2" w14:paraId="67C3B43F" w14:textId="77777777" w:rsidTr="007C0FCA">
        <w:tc>
          <w:tcPr>
            <w:tcW w:w="3960" w:type="dxa"/>
          </w:tcPr>
          <w:p w14:paraId="3457C132" w14:textId="77777777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 xml:space="preserve">(รายได้) 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9B60C6" w14:textId="5A57C2FC" w:rsidR="001E738C" w:rsidRPr="00703F93" w:rsidRDefault="00D13A13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6,15</w:t>
            </w:r>
            <w:r w:rsidR="00C80FA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4DC5BF4" w14:textId="77777777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C0792F" w14:textId="18D06DA0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(2,008)</w:t>
            </w:r>
          </w:p>
        </w:tc>
        <w:tc>
          <w:tcPr>
            <w:tcW w:w="270" w:type="dxa"/>
          </w:tcPr>
          <w:p w14:paraId="06F5B5E0" w14:textId="77777777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4F15E3" w14:textId="69BF2E5B" w:rsidR="001E738C" w:rsidRPr="00DD362D" w:rsidRDefault="00D13A13" w:rsidP="00D1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12,332</w:t>
            </w:r>
          </w:p>
        </w:tc>
        <w:tc>
          <w:tcPr>
            <w:tcW w:w="270" w:type="dxa"/>
          </w:tcPr>
          <w:p w14:paraId="44077231" w14:textId="77777777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B49BA3" w14:textId="3F1AD770" w:rsidR="001E738C" w:rsidRPr="006447D2" w:rsidRDefault="001E738C" w:rsidP="001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(832)</w:t>
            </w:r>
          </w:p>
        </w:tc>
      </w:tr>
    </w:tbl>
    <w:p w14:paraId="6F86D7B2" w14:textId="5DA4C0C4" w:rsidR="00BE2DE5" w:rsidRPr="00D11847" w:rsidRDefault="00BE2DE5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/>
          <w:sz w:val="26"/>
          <w:szCs w:val="26"/>
          <w:cs/>
        </w:rPr>
        <w:lastRenderedPageBreak/>
        <w:t>รายละเอียดของ</w:t>
      </w:r>
      <w:bookmarkStart w:id="4" w:name="OLE_LINK1"/>
      <w:bookmarkStart w:id="5" w:name="OLE_LINK2"/>
      <w:r w:rsidRPr="00D11847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</w:t>
      </w:r>
      <w:bookmarkEnd w:id="4"/>
      <w:bookmarkEnd w:id="5"/>
      <w:r w:rsidRPr="00D11847">
        <w:rPr>
          <w:rFonts w:ascii="Angsana New" w:hAnsi="Angsana New"/>
          <w:sz w:val="26"/>
          <w:szCs w:val="26"/>
          <w:cs/>
        </w:rPr>
        <w:t xml:space="preserve"> </w:t>
      </w:r>
      <w:r w:rsidRPr="00D11847">
        <w:rPr>
          <w:rFonts w:ascii="Angsana New" w:hAnsi="Angsana New"/>
          <w:sz w:val="26"/>
          <w:szCs w:val="26"/>
          <w:lang w:val="en-GB"/>
        </w:rPr>
        <w:t xml:space="preserve">- </w:t>
      </w:r>
      <w:r w:rsidRPr="00D11847">
        <w:rPr>
          <w:rFonts w:ascii="Angsana New" w:hAnsi="Angsana New" w:hint="cs"/>
          <w:sz w:val="26"/>
          <w:szCs w:val="26"/>
          <w:cs/>
        </w:rPr>
        <w:t>สุทธิ</w:t>
      </w:r>
      <w:r w:rsidRPr="00D11847">
        <w:rPr>
          <w:rFonts w:ascii="Angsana New" w:hAnsi="Angsana New"/>
          <w:sz w:val="26"/>
          <w:szCs w:val="26"/>
          <w:lang w:val="en-GB"/>
        </w:rPr>
        <w:t xml:space="preserve"> </w:t>
      </w:r>
      <w:r w:rsidRPr="00D11847">
        <w:rPr>
          <w:rFonts w:ascii="Angsana New" w:hAnsi="Angsana New"/>
          <w:sz w:val="26"/>
          <w:szCs w:val="26"/>
          <w:cs/>
        </w:rPr>
        <w:t xml:space="preserve">ณ วันที่ </w:t>
      </w:r>
      <w:r w:rsidR="00C67B43">
        <w:rPr>
          <w:rFonts w:ascii="Angsana New" w:hAnsi="Angsana New"/>
          <w:sz w:val="26"/>
          <w:szCs w:val="26"/>
        </w:rPr>
        <w:t xml:space="preserve">30 </w:t>
      </w:r>
      <w:r w:rsidR="00C67B43">
        <w:rPr>
          <w:rFonts w:ascii="Angsana New" w:hAnsi="Angsana New"/>
          <w:sz w:val="26"/>
          <w:szCs w:val="26"/>
          <w:cs/>
        </w:rPr>
        <w:t xml:space="preserve">กันยายน </w:t>
      </w:r>
      <w:r w:rsidR="00C67B43">
        <w:rPr>
          <w:rFonts w:ascii="Angsana New" w:hAnsi="Angsana New"/>
          <w:sz w:val="26"/>
          <w:szCs w:val="26"/>
        </w:rPr>
        <w:t xml:space="preserve">2565 </w:t>
      </w:r>
      <w:r w:rsidRPr="00D11847">
        <w:rPr>
          <w:rFonts w:ascii="Angsana New" w:hAnsi="Angsana New"/>
          <w:sz w:val="26"/>
          <w:szCs w:val="26"/>
          <w:cs/>
        </w:rPr>
        <w:t>มีดังนี้</w:t>
      </w:r>
    </w:p>
    <w:p w14:paraId="7E3BF591" w14:textId="77777777" w:rsidR="004C2A30" w:rsidRPr="00333C2A" w:rsidRDefault="004C2A3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350"/>
        <w:gridCol w:w="270"/>
        <w:gridCol w:w="1260"/>
        <w:gridCol w:w="270"/>
        <w:gridCol w:w="1350"/>
      </w:tblGrid>
      <w:tr w:rsidR="004C2A30" w:rsidRPr="00475A13" w14:paraId="09AAAD44" w14:textId="77777777" w:rsidTr="00281218">
        <w:trPr>
          <w:trHeight w:val="227"/>
        </w:trPr>
        <w:tc>
          <w:tcPr>
            <w:tcW w:w="3780" w:type="dxa"/>
          </w:tcPr>
          <w:p w14:paraId="5D48BFFF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030" w:type="dxa"/>
            <w:gridSpan w:val="7"/>
          </w:tcPr>
          <w:p w14:paraId="4AFA9172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81218" w:rsidRPr="00475A13" w14:paraId="02E9ACF2" w14:textId="77777777" w:rsidTr="00281218">
        <w:trPr>
          <w:trHeight w:val="227"/>
        </w:trPr>
        <w:tc>
          <w:tcPr>
            <w:tcW w:w="3780" w:type="dxa"/>
          </w:tcPr>
          <w:p w14:paraId="73C5BDED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04141E1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BF900C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12D32EE7" w14:textId="0987C5E5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1218" w:rsidRPr="00475A13" w14:paraId="2C3162B6" w14:textId="77777777" w:rsidTr="00281218">
        <w:trPr>
          <w:trHeight w:val="227"/>
        </w:trPr>
        <w:tc>
          <w:tcPr>
            <w:tcW w:w="3780" w:type="dxa"/>
          </w:tcPr>
          <w:p w14:paraId="599C7DA7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638D6348" w14:textId="77777777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40AE640" w14:textId="77777777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226BC6A" w14:textId="74315806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0" w:type="dxa"/>
            <w:vAlign w:val="bottom"/>
          </w:tcPr>
          <w:p w14:paraId="631700A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47FFD54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3D263504" w14:textId="207CE1F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5B1CDE" w:rsidRPr="00475A1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  <w:vAlign w:val="bottom"/>
          </w:tcPr>
          <w:p w14:paraId="7DCCA873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F67475A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2829200A" w14:textId="32AA650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เบ็ดเสร็จอื่นสำหรับ</w:t>
            </w:r>
            <w:r w:rsidR="005B1CDE" w:rsidRPr="00475A1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0F22A739" w14:textId="77777777" w:rsidR="00281218" w:rsidRPr="00475A13" w:rsidRDefault="00281218" w:rsidP="00475A13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F75FB2A" w14:textId="26F46B63" w:rsidR="00281218" w:rsidRPr="00475A13" w:rsidRDefault="00281218" w:rsidP="00475A13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3</w:t>
            </w:r>
            <w:r w:rsidR="00BE2DE5">
              <w:rPr>
                <w:rFonts w:ascii="Angsana New" w:hAnsi="Angsana New"/>
                <w:sz w:val="26"/>
                <w:szCs w:val="26"/>
              </w:rPr>
              <w:t>0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24291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C46C99"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2565</w:t>
            </w:r>
          </w:p>
        </w:tc>
      </w:tr>
      <w:tr w:rsidR="00281218" w:rsidRPr="00475A13" w14:paraId="4F69FC2B" w14:textId="77777777" w:rsidTr="00281218">
        <w:tc>
          <w:tcPr>
            <w:tcW w:w="3780" w:type="dxa"/>
          </w:tcPr>
          <w:p w14:paraId="7DA49B8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EEFB22F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3C937FA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94131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28AC22E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C3ECCE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3C9FCBB0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6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55E61E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8B6AE6" w:rsidRPr="00475A13" w14:paraId="3B085CE3" w14:textId="77777777" w:rsidTr="008B6AE6">
        <w:tc>
          <w:tcPr>
            <w:tcW w:w="3780" w:type="dxa"/>
          </w:tcPr>
          <w:p w14:paraId="2FFBCD59" w14:textId="77777777" w:rsidR="008B6AE6" w:rsidRPr="00475A13" w:rsidRDefault="008B6AE6" w:rsidP="008B6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A018CFF" w14:textId="1D8E910A" w:rsidR="008B6AE6" w:rsidRPr="00475A13" w:rsidRDefault="008B6AE6" w:rsidP="008B6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131</w:t>
            </w:r>
          </w:p>
        </w:tc>
        <w:tc>
          <w:tcPr>
            <w:tcW w:w="270" w:type="dxa"/>
            <w:vAlign w:val="bottom"/>
          </w:tcPr>
          <w:p w14:paraId="588AFF48" w14:textId="77777777" w:rsidR="008B6AE6" w:rsidRPr="00475A13" w:rsidRDefault="008B6AE6" w:rsidP="008B6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</w:tcPr>
          <w:p w14:paraId="67705587" w14:textId="1E655C4E" w:rsidR="008B6AE6" w:rsidRPr="00EB05F3" w:rsidRDefault="008B6AE6" w:rsidP="008B6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(13)</w:t>
            </w:r>
          </w:p>
        </w:tc>
        <w:tc>
          <w:tcPr>
            <w:tcW w:w="270" w:type="dxa"/>
            <w:vAlign w:val="bottom"/>
          </w:tcPr>
          <w:p w14:paraId="5B8E1D38" w14:textId="77777777" w:rsidR="008B6AE6" w:rsidRPr="00EB05F3" w:rsidRDefault="008B6AE6" w:rsidP="008B6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</w:tcPr>
          <w:p w14:paraId="7603CCE0" w14:textId="77777777" w:rsidR="008B6AE6" w:rsidRPr="00EB05F3" w:rsidRDefault="008B6AE6" w:rsidP="008B6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B05F3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24766AB" w14:textId="77777777" w:rsidR="008B6AE6" w:rsidRPr="00EB05F3" w:rsidRDefault="008B6AE6" w:rsidP="008B6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383A98E5" w14:textId="59B03CD7" w:rsidR="008B6AE6" w:rsidRPr="00EB05F3" w:rsidRDefault="008B6AE6" w:rsidP="008B6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B05F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118</w:t>
            </w:r>
          </w:p>
        </w:tc>
      </w:tr>
      <w:tr w:rsidR="008B6AE6" w:rsidRPr="00475A13" w14:paraId="4513436D" w14:textId="77777777" w:rsidTr="008B6AE6">
        <w:tc>
          <w:tcPr>
            <w:tcW w:w="3780" w:type="dxa"/>
          </w:tcPr>
          <w:p w14:paraId="4AE0462F" w14:textId="77777777" w:rsidR="008B6AE6" w:rsidRPr="00475A13" w:rsidRDefault="008B6AE6" w:rsidP="008B6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</w:t>
            </w:r>
          </w:p>
        </w:tc>
        <w:tc>
          <w:tcPr>
            <w:tcW w:w="1260" w:type="dxa"/>
          </w:tcPr>
          <w:p w14:paraId="18F14B20" w14:textId="77777777" w:rsidR="008B6AE6" w:rsidRPr="00475A13" w:rsidRDefault="008B6AE6" w:rsidP="008B6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DBBA20" w14:textId="77777777" w:rsidR="008B6AE6" w:rsidRPr="00475A13" w:rsidRDefault="008B6AE6" w:rsidP="008B6AE6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78063F9" w14:textId="77777777" w:rsidR="008B6AE6" w:rsidRPr="00EB05F3" w:rsidRDefault="008B6AE6" w:rsidP="008B6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881528" w14:textId="77777777" w:rsidR="008B6AE6" w:rsidRPr="00EB05F3" w:rsidRDefault="008B6AE6" w:rsidP="008B6AE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A0873C" w14:textId="77777777" w:rsidR="008B6AE6" w:rsidRPr="00EB05F3" w:rsidRDefault="008B6AE6" w:rsidP="008B6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94C81E" w14:textId="77777777" w:rsidR="008B6AE6" w:rsidRPr="00EB05F3" w:rsidRDefault="008B6AE6" w:rsidP="008B6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47CE0143" w14:textId="77777777" w:rsidR="008B6AE6" w:rsidRPr="00EB05F3" w:rsidRDefault="008B6AE6" w:rsidP="008B6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8B6AE6" w:rsidRPr="00475A13" w14:paraId="57487ED3" w14:textId="77777777" w:rsidTr="008B6AE6">
        <w:tc>
          <w:tcPr>
            <w:tcW w:w="3780" w:type="dxa"/>
          </w:tcPr>
          <w:p w14:paraId="0F0E8F82" w14:textId="77777777" w:rsidR="008B6AE6" w:rsidRPr="00475A13" w:rsidRDefault="008B6AE6" w:rsidP="008B6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และสินค้าเคลื่อนไหวช้า</w:t>
            </w:r>
          </w:p>
        </w:tc>
        <w:tc>
          <w:tcPr>
            <w:tcW w:w="1260" w:type="dxa"/>
          </w:tcPr>
          <w:p w14:paraId="3CA418B6" w14:textId="2F9D45C9" w:rsidR="008B6AE6" w:rsidRPr="00475A13" w:rsidRDefault="008B6AE6" w:rsidP="008B6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71</w:t>
            </w:r>
          </w:p>
        </w:tc>
        <w:tc>
          <w:tcPr>
            <w:tcW w:w="270" w:type="dxa"/>
          </w:tcPr>
          <w:p w14:paraId="7E54D794" w14:textId="77777777" w:rsidR="008B6AE6" w:rsidRPr="00475A13" w:rsidRDefault="008B6AE6" w:rsidP="008B6AE6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7DF4453" w14:textId="6929C580" w:rsidR="008B6AE6" w:rsidRPr="00EB05F3" w:rsidRDefault="008B6AE6" w:rsidP="008B6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129</w:t>
            </w:r>
          </w:p>
        </w:tc>
        <w:tc>
          <w:tcPr>
            <w:tcW w:w="270" w:type="dxa"/>
          </w:tcPr>
          <w:p w14:paraId="6B4CEBDB" w14:textId="77777777" w:rsidR="008B6AE6" w:rsidRPr="00EB05F3" w:rsidRDefault="008B6AE6" w:rsidP="008B6AE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012A3F" w14:textId="77777777" w:rsidR="008B6AE6" w:rsidRPr="00EB05F3" w:rsidRDefault="008B6AE6" w:rsidP="008B6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F155144" w14:textId="77777777" w:rsidR="008B6AE6" w:rsidRPr="00EB05F3" w:rsidRDefault="008B6AE6" w:rsidP="008B6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6FDB9DFA" w14:textId="2D920343" w:rsidR="008B6AE6" w:rsidRPr="00EB05F3" w:rsidRDefault="008B6AE6" w:rsidP="008B6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B05F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200</w:t>
            </w:r>
          </w:p>
        </w:tc>
      </w:tr>
      <w:tr w:rsidR="008B6AE6" w:rsidRPr="00475A13" w14:paraId="4889B6F3" w14:textId="77777777" w:rsidTr="008B6AE6">
        <w:tc>
          <w:tcPr>
            <w:tcW w:w="3780" w:type="dxa"/>
          </w:tcPr>
          <w:p w14:paraId="13363A00" w14:textId="77777777" w:rsidR="008B6AE6" w:rsidRPr="00475A13" w:rsidRDefault="008B6AE6" w:rsidP="008B6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260" w:type="dxa"/>
          </w:tcPr>
          <w:p w14:paraId="225BC135" w14:textId="51B8D49B" w:rsidR="008B6AE6" w:rsidRPr="00475A13" w:rsidRDefault="008B6AE6" w:rsidP="008B6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1,553</w:t>
            </w:r>
          </w:p>
        </w:tc>
        <w:tc>
          <w:tcPr>
            <w:tcW w:w="270" w:type="dxa"/>
          </w:tcPr>
          <w:p w14:paraId="350FD25D" w14:textId="77777777" w:rsidR="008B6AE6" w:rsidRPr="00475A13" w:rsidRDefault="008B6AE6" w:rsidP="008B6AE6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B0617E5" w14:textId="1A93CB7F" w:rsidR="008B6AE6" w:rsidRPr="00EB05F3" w:rsidRDefault="008B6AE6" w:rsidP="008B6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816</w:t>
            </w:r>
          </w:p>
        </w:tc>
        <w:tc>
          <w:tcPr>
            <w:tcW w:w="270" w:type="dxa"/>
          </w:tcPr>
          <w:p w14:paraId="73CF8B6C" w14:textId="77777777" w:rsidR="008B6AE6" w:rsidRPr="00EB05F3" w:rsidRDefault="008B6AE6" w:rsidP="008B6AE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24A943" w14:textId="77777777" w:rsidR="008B6AE6" w:rsidRPr="00EB05F3" w:rsidRDefault="008B6AE6" w:rsidP="008B6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6A7A3972" w14:textId="77777777" w:rsidR="008B6AE6" w:rsidRPr="00EB05F3" w:rsidRDefault="008B6AE6" w:rsidP="008B6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6DFAC5F8" w14:textId="3ADE277F" w:rsidR="008B6AE6" w:rsidRPr="00EB05F3" w:rsidRDefault="008B6AE6" w:rsidP="008B6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B05F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2,369</w:t>
            </w:r>
          </w:p>
        </w:tc>
      </w:tr>
      <w:tr w:rsidR="00281218" w:rsidRPr="00475A13" w14:paraId="6BDC0373" w14:textId="77777777" w:rsidTr="008B6AE6">
        <w:tc>
          <w:tcPr>
            <w:tcW w:w="3780" w:type="dxa"/>
          </w:tcPr>
          <w:p w14:paraId="663C6BDB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ประมาณการหนี้สินไม่หมุนเวียน</w:t>
            </w:r>
          </w:p>
        </w:tc>
        <w:tc>
          <w:tcPr>
            <w:tcW w:w="1260" w:type="dxa"/>
          </w:tcPr>
          <w:p w14:paraId="370299C2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D18236" w14:textId="77777777" w:rsidR="00281218" w:rsidRPr="00475A13" w:rsidRDefault="00281218" w:rsidP="00475A1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57D508B" w14:textId="77777777" w:rsidR="00281218" w:rsidRPr="00EB05F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87D94F" w14:textId="77777777" w:rsidR="00281218" w:rsidRPr="00EB05F3" w:rsidRDefault="00281218" w:rsidP="00475A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A88C6E" w14:textId="77777777" w:rsidR="00281218" w:rsidRPr="00EB05F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FC39C4" w14:textId="77777777" w:rsidR="00281218" w:rsidRPr="00EB05F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1940F3F7" w14:textId="77777777" w:rsidR="00281218" w:rsidRPr="00EB05F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281218" w:rsidRPr="00475A13" w14:paraId="095A2239" w14:textId="77777777" w:rsidTr="008B6AE6">
        <w:tc>
          <w:tcPr>
            <w:tcW w:w="3780" w:type="dxa"/>
          </w:tcPr>
          <w:p w14:paraId="727D3FDF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260" w:type="dxa"/>
          </w:tcPr>
          <w:p w14:paraId="4A0839D5" w14:textId="1F0A017C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251</w:t>
            </w:r>
          </w:p>
        </w:tc>
        <w:tc>
          <w:tcPr>
            <w:tcW w:w="270" w:type="dxa"/>
            <w:shd w:val="clear" w:color="auto" w:fill="auto"/>
          </w:tcPr>
          <w:p w14:paraId="389F88E8" w14:textId="77777777" w:rsidR="00281218" w:rsidRPr="00475A13" w:rsidRDefault="00281218" w:rsidP="00475A1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B53EEAB" w14:textId="05A27686" w:rsidR="00281218" w:rsidRPr="00EB05F3" w:rsidRDefault="008B6AE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270" w:type="dxa"/>
          </w:tcPr>
          <w:p w14:paraId="3DF7ED6A" w14:textId="77777777" w:rsidR="00281218" w:rsidRPr="00EB05F3" w:rsidRDefault="00281218" w:rsidP="00475A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5BC66F" w14:textId="78C30D75" w:rsidR="00281218" w:rsidRPr="00EB05F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1B175DC" w14:textId="77777777" w:rsidR="00281218" w:rsidRPr="00EB05F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30034AD2" w14:textId="644B354B" w:rsidR="00281218" w:rsidRPr="00EB05F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B05F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</w:t>
            </w:r>
            <w:r w:rsidR="008B6AE6" w:rsidRPr="00EB05F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94</w:t>
            </w:r>
          </w:p>
        </w:tc>
      </w:tr>
      <w:tr w:rsidR="005B1CDE" w:rsidRPr="00475A13" w14:paraId="49C65006" w14:textId="77777777" w:rsidTr="008B6AE6">
        <w:tc>
          <w:tcPr>
            <w:tcW w:w="3780" w:type="dxa"/>
          </w:tcPr>
          <w:p w14:paraId="053BE1E0" w14:textId="71444CD9" w:rsidR="005B1CDE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</w:tcPr>
          <w:p w14:paraId="65550B4A" w14:textId="1D0D5D1A" w:rsidR="005B1CDE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1,833</w:t>
            </w:r>
          </w:p>
        </w:tc>
        <w:tc>
          <w:tcPr>
            <w:tcW w:w="270" w:type="dxa"/>
            <w:shd w:val="clear" w:color="auto" w:fill="auto"/>
          </w:tcPr>
          <w:p w14:paraId="0A9F0993" w14:textId="77777777" w:rsidR="005B1CDE" w:rsidRPr="00475A13" w:rsidRDefault="005B1CDE" w:rsidP="00475A1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23F1144" w14:textId="773A30DC" w:rsidR="005B1CDE" w:rsidRPr="00EB05F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 w:hint="cs"/>
                <w:sz w:val="26"/>
                <w:szCs w:val="26"/>
              </w:rPr>
              <w:t>(1,833)</w:t>
            </w:r>
          </w:p>
        </w:tc>
        <w:tc>
          <w:tcPr>
            <w:tcW w:w="270" w:type="dxa"/>
          </w:tcPr>
          <w:p w14:paraId="18860E69" w14:textId="77777777" w:rsidR="005B1CDE" w:rsidRPr="00EB05F3" w:rsidRDefault="005B1CDE" w:rsidP="00475A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E3882A" w14:textId="2B2BBE08" w:rsidR="005B1CDE" w:rsidRPr="00EB05F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E32B69A" w14:textId="77777777" w:rsidR="005B1CDE" w:rsidRPr="00EB05F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6A93F90D" w14:textId="31869404" w:rsidR="005B1CDE" w:rsidRPr="00EB05F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</w:tr>
      <w:tr w:rsidR="00281218" w:rsidRPr="00475A13" w14:paraId="7DC7A23A" w14:textId="77777777" w:rsidTr="008B6AE6">
        <w:tc>
          <w:tcPr>
            <w:tcW w:w="3780" w:type="dxa"/>
          </w:tcPr>
          <w:p w14:paraId="2A774410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7AD60E" w14:textId="5A89A83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3,839</w:t>
            </w:r>
          </w:p>
        </w:tc>
        <w:tc>
          <w:tcPr>
            <w:tcW w:w="270" w:type="dxa"/>
            <w:shd w:val="clear" w:color="auto" w:fill="auto"/>
          </w:tcPr>
          <w:p w14:paraId="4F72B26C" w14:textId="77777777" w:rsidR="00281218" w:rsidRPr="00475A13" w:rsidRDefault="00281218" w:rsidP="00475A1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E33C32E" w14:textId="142BBCD5" w:rsidR="00281218" w:rsidRPr="00EB05F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 w:hint="cs"/>
                <w:sz w:val="26"/>
                <w:szCs w:val="26"/>
              </w:rPr>
              <w:t>(</w:t>
            </w:r>
            <w:r w:rsidR="008B6AE6" w:rsidRPr="00EB05F3">
              <w:rPr>
                <w:rFonts w:ascii="Angsana New" w:hAnsi="Angsana New"/>
                <w:sz w:val="26"/>
                <w:szCs w:val="26"/>
              </w:rPr>
              <w:t>858</w:t>
            </w:r>
            <w:r w:rsidRPr="00EB05F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2D3B5C5" w14:textId="77777777" w:rsidR="00281218" w:rsidRPr="00EB05F3" w:rsidRDefault="00281218" w:rsidP="00475A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F11C5C" w14:textId="2C918D69" w:rsidR="00281218" w:rsidRPr="00EB05F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05F3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05D332C3" w14:textId="77777777" w:rsidR="00281218" w:rsidRPr="00EB05F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4F0D8D" w14:textId="1D6661B9" w:rsidR="00281218" w:rsidRPr="00EB05F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B05F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2,</w:t>
            </w:r>
            <w:r w:rsidR="00D34A30" w:rsidRPr="00EB05F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981</w:t>
            </w:r>
          </w:p>
        </w:tc>
      </w:tr>
      <w:tr w:rsidR="00281218" w:rsidRPr="002C3DDF" w14:paraId="59F3D5F3" w14:textId="77777777" w:rsidTr="008B6AE6">
        <w:tc>
          <w:tcPr>
            <w:tcW w:w="3780" w:type="dxa"/>
          </w:tcPr>
          <w:p w14:paraId="6EA77A43" w14:textId="77777777" w:rsidR="00281218" w:rsidRPr="002C3DDF" w:rsidRDefault="00281218" w:rsidP="002C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2A0A4B76" w14:textId="77777777" w:rsidR="00281218" w:rsidRPr="002C3DDF" w:rsidRDefault="00281218" w:rsidP="002C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67FDAFBA" w14:textId="77777777" w:rsidR="00281218" w:rsidRPr="002C3DDF" w:rsidRDefault="00281218" w:rsidP="002C3DDF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auto"/>
          </w:tcPr>
          <w:p w14:paraId="0A4B65D0" w14:textId="77777777" w:rsidR="00281218" w:rsidRPr="00EB05F3" w:rsidRDefault="00281218" w:rsidP="002C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098D9DFB" w14:textId="77777777" w:rsidR="00281218" w:rsidRPr="00EB05F3" w:rsidRDefault="00281218" w:rsidP="002C3D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</w:tcPr>
          <w:p w14:paraId="18F24941" w14:textId="77777777" w:rsidR="00281218" w:rsidRPr="00EB05F3" w:rsidRDefault="00281218" w:rsidP="002C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28F7677F" w14:textId="77777777" w:rsidR="00281218" w:rsidRPr="00EB05F3" w:rsidRDefault="00281218" w:rsidP="002C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364A42DD" w14:textId="77777777" w:rsidR="00281218" w:rsidRPr="00EB05F3" w:rsidRDefault="00281218" w:rsidP="002C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81218" w:rsidRPr="00475A13" w14:paraId="28C2A87B" w14:textId="77777777" w:rsidTr="008B6AE6">
        <w:tc>
          <w:tcPr>
            <w:tcW w:w="3780" w:type="dxa"/>
          </w:tcPr>
          <w:p w14:paraId="7A63B7EC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5E93C11C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5642A0F" w14:textId="77777777" w:rsidR="00281218" w:rsidRPr="00475A13" w:rsidRDefault="00281218" w:rsidP="00475A1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EAE67F3" w14:textId="77777777" w:rsidR="00281218" w:rsidRPr="00EB05F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D6C1B4" w14:textId="77777777" w:rsidR="00281218" w:rsidRPr="00EB05F3" w:rsidRDefault="00281218" w:rsidP="00475A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D1C380" w14:textId="77777777" w:rsidR="00281218" w:rsidRPr="00EB05F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9EFBB3" w14:textId="77777777" w:rsidR="00281218" w:rsidRPr="00EB05F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2AEC94" w14:textId="77777777" w:rsidR="00281218" w:rsidRPr="00EB05F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76D2" w:rsidRPr="00475A13" w14:paraId="19D29877" w14:textId="77777777" w:rsidTr="008B6AE6">
        <w:tc>
          <w:tcPr>
            <w:tcW w:w="3780" w:type="dxa"/>
          </w:tcPr>
          <w:p w14:paraId="4E3A5DD9" w14:textId="6F3C8FB2" w:rsidR="00E576D2" w:rsidRPr="00475A1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สินทรัพย์สิทธิการใช้ภายใต้หนี้สินตามสัญญาเช่า</w:t>
            </w:r>
          </w:p>
        </w:tc>
        <w:tc>
          <w:tcPr>
            <w:tcW w:w="1260" w:type="dxa"/>
          </w:tcPr>
          <w:p w14:paraId="302F38FB" w14:textId="25000E92" w:rsidR="00E576D2" w:rsidRPr="00475A1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(4)</w:t>
            </w:r>
          </w:p>
        </w:tc>
        <w:tc>
          <w:tcPr>
            <w:tcW w:w="270" w:type="dxa"/>
            <w:shd w:val="clear" w:color="auto" w:fill="auto"/>
          </w:tcPr>
          <w:p w14:paraId="1EA9C549" w14:textId="77777777" w:rsidR="00E576D2" w:rsidRPr="00475A13" w:rsidRDefault="00E576D2" w:rsidP="00E576D2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2023BA9" w14:textId="021B75A5" w:rsidR="00E576D2" w:rsidRPr="00EB05F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 w:hint="cs"/>
                <w:sz w:val="26"/>
                <w:szCs w:val="26"/>
              </w:rPr>
              <w:t>(</w:t>
            </w:r>
            <w:r w:rsidR="008B6AE6" w:rsidRPr="00EB05F3">
              <w:rPr>
                <w:rFonts w:ascii="Angsana New" w:hAnsi="Angsana New"/>
                <w:sz w:val="26"/>
                <w:szCs w:val="26"/>
              </w:rPr>
              <w:t>3</w:t>
            </w:r>
            <w:r w:rsidRPr="00EB05F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AB7C0CC" w14:textId="77777777" w:rsidR="00E576D2" w:rsidRPr="00EB05F3" w:rsidRDefault="00E576D2" w:rsidP="00E576D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6C3C6E" w14:textId="77777777" w:rsidR="00E576D2" w:rsidRPr="00EB05F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B7DDBF4" w14:textId="77777777" w:rsidR="00E576D2" w:rsidRPr="00EB05F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6C0A44" w14:textId="030E4E0D" w:rsidR="00E576D2" w:rsidRPr="00EB05F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 w:hint="cs"/>
                <w:sz w:val="26"/>
                <w:szCs w:val="26"/>
              </w:rPr>
              <w:t>(</w:t>
            </w:r>
            <w:r w:rsidR="00D34A30" w:rsidRPr="00EB05F3">
              <w:rPr>
                <w:rFonts w:ascii="Angsana New" w:hAnsi="Angsana New"/>
                <w:sz w:val="26"/>
                <w:szCs w:val="26"/>
              </w:rPr>
              <w:t>7</w:t>
            </w:r>
            <w:r w:rsidRPr="00EB05F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E576D2" w:rsidRPr="002C3DDF" w14:paraId="43EBAD4E" w14:textId="77777777" w:rsidTr="008B6AE6">
        <w:trPr>
          <w:trHeight w:val="134"/>
        </w:trPr>
        <w:tc>
          <w:tcPr>
            <w:tcW w:w="3780" w:type="dxa"/>
          </w:tcPr>
          <w:p w14:paraId="3F2FC4D4" w14:textId="77777777" w:rsidR="00E576D2" w:rsidRPr="002C3DDF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9ECA51" w14:textId="77777777" w:rsidR="00E576D2" w:rsidRPr="002C3DDF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34C43BF9" w14:textId="77777777" w:rsidR="00E576D2" w:rsidRPr="002C3DDF" w:rsidRDefault="00E576D2" w:rsidP="00E576D2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73DA249" w14:textId="77777777" w:rsidR="00E576D2" w:rsidRPr="00EB05F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4287BAC3" w14:textId="77777777" w:rsidR="00E576D2" w:rsidRPr="00EB05F3" w:rsidRDefault="00E576D2" w:rsidP="00E576D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14A86C" w14:textId="77777777" w:rsidR="00E576D2" w:rsidRPr="00EB05F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1B8E0D37" w14:textId="77777777" w:rsidR="00E576D2" w:rsidRPr="00EB05F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9DB313" w14:textId="77777777" w:rsidR="00E576D2" w:rsidRPr="00EB05F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576D2" w:rsidRPr="00475A13" w14:paraId="4C4904FE" w14:textId="77777777" w:rsidTr="008B6AE6">
        <w:trPr>
          <w:trHeight w:val="234"/>
        </w:trPr>
        <w:tc>
          <w:tcPr>
            <w:tcW w:w="3780" w:type="dxa"/>
          </w:tcPr>
          <w:p w14:paraId="4364552A" w14:textId="77777777" w:rsidR="00E576D2" w:rsidRPr="00475A1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1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B23FF33" w14:textId="26536A39" w:rsidR="00E576D2" w:rsidRPr="00475A1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3,835</w:t>
            </w:r>
          </w:p>
        </w:tc>
        <w:tc>
          <w:tcPr>
            <w:tcW w:w="270" w:type="dxa"/>
          </w:tcPr>
          <w:p w14:paraId="2F024AA7" w14:textId="77777777" w:rsidR="00E576D2" w:rsidRPr="00475A13" w:rsidRDefault="00E576D2" w:rsidP="00E576D2">
            <w:pPr>
              <w:tabs>
                <w:tab w:val="left" w:pos="284"/>
                <w:tab w:val="left" w:pos="342"/>
                <w:tab w:val="left" w:pos="612"/>
              </w:tabs>
              <w:ind w:left="-18"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5F6BDB7" w14:textId="526A9155" w:rsidR="00E576D2" w:rsidRPr="00EB05F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 w:hint="cs"/>
                <w:sz w:val="26"/>
                <w:szCs w:val="26"/>
              </w:rPr>
              <w:t>(</w:t>
            </w:r>
            <w:r w:rsidR="008B6AE6" w:rsidRPr="00EB05F3">
              <w:rPr>
                <w:rFonts w:ascii="Angsana New" w:hAnsi="Angsana New"/>
                <w:sz w:val="26"/>
                <w:szCs w:val="26"/>
              </w:rPr>
              <w:t>861</w:t>
            </w:r>
            <w:r w:rsidRPr="00EB05F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5D8CF2C" w14:textId="77777777" w:rsidR="00E576D2" w:rsidRPr="00EB05F3" w:rsidRDefault="00E576D2" w:rsidP="00E576D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990C5F1" w14:textId="379FB435" w:rsidR="00E576D2" w:rsidRPr="00EB05F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3670C558" w14:textId="77777777" w:rsidR="00E576D2" w:rsidRPr="00EB05F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F4F9D0F" w14:textId="3D7B069C" w:rsidR="00E576D2" w:rsidRPr="00EB05F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 w:hint="cs"/>
                <w:sz w:val="26"/>
                <w:szCs w:val="26"/>
              </w:rPr>
              <w:t>2,</w:t>
            </w:r>
            <w:r w:rsidR="00D34A30" w:rsidRPr="00EB05F3">
              <w:rPr>
                <w:rFonts w:ascii="Angsana New" w:hAnsi="Angsana New"/>
                <w:sz w:val="26"/>
                <w:szCs w:val="26"/>
              </w:rPr>
              <w:t>974</w:t>
            </w:r>
          </w:p>
        </w:tc>
      </w:tr>
    </w:tbl>
    <w:p w14:paraId="6F229F1F" w14:textId="77777777" w:rsidR="004C2A30" w:rsidRPr="00333C2A" w:rsidRDefault="004C2A3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  <w:cs/>
        </w:rPr>
      </w:pPr>
    </w:p>
    <w:p w14:paraId="38E45629" w14:textId="0012C3FA" w:rsidR="002B0F0F" w:rsidRPr="00475A13" w:rsidRDefault="00FB1741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t>10</w:t>
      </w:r>
      <w:r w:rsidR="002B0F0F"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="002B0F0F" w:rsidRPr="00475A13">
        <w:rPr>
          <w:rFonts w:ascii="Angsana New" w:hAnsi="Angsana New" w:hint="cs"/>
          <w:b/>
          <w:bCs/>
          <w:sz w:val="26"/>
          <w:szCs w:val="26"/>
          <w:cs/>
        </w:rPr>
        <w:tab/>
        <w:t>เงินกู้ยืมระยะยาวจากสถาบันการเงิน</w:t>
      </w:r>
      <w:r w:rsidR="0089511D" w:rsidRPr="00475A13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6337C3" w:rsidRPr="00475A13">
        <w:rPr>
          <w:rFonts w:ascii="Angsana New" w:hAnsi="Angsana New" w:hint="cs"/>
          <w:b/>
          <w:bCs/>
          <w:sz w:val="26"/>
          <w:szCs w:val="26"/>
        </w:rPr>
        <w:t>-</w:t>
      </w:r>
      <w:r w:rsidR="0089511D" w:rsidRPr="00475A13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A53080" w:rsidRPr="00475A1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ACA26C8" w14:textId="77777777" w:rsidR="00D87192" w:rsidRPr="00333C2A" w:rsidRDefault="00D8719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70"/>
        <w:gridCol w:w="1440"/>
      </w:tblGrid>
      <w:tr w:rsidR="009D10ED" w:rsidRPr="00475A13" w14:paraId="25EDC278" w14:textId="77777777" w:rsidTr="009D10ED">
        <w:tc>
          <w:tcPr>
            <w:tcW w:w="3510" w:type="dxa"/>
          </w:tcPr>
          <w:p w14:paraId="283E8FDD" w14:textId="77777777" w:rsidR="009D10ED" w:rsidRPr="00475A13" w:rsidRDefault="009D10E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21D686" w14:textId="77777777" w:rsidR="009D10ED" w:rsidRPr="00475A13" w:rsidRDefault="009D10E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อัตราดอกเบี้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ย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ร้อยละต่อปี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42F7FDD" w14:textId="77777777" w:rsidR="009D10ED" w:rsidRPr="00475A13" w:rsidRDefault="009D10E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</w:tcPr>
          <w:p w14:paraId="6D490911" w14:textId="77777777" w:rsidR="009D10ED" w:rsidRPr="00475A13" w:rsidRDefault="009D10E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BB55D7" w:rsidRPr="00475A13" w14:paraId="289E41E6" w14:textId="77777777" w:rsidTr="008D6F57">
        <w:tc>
          <w:tcPr>
            <w:tcW w:w="3510" w:type="dxa"/>
          </w:tcPr>
          <w:p w14:paraId="2D4A41A6" w14:textId="77777777" w:rsidR="00BB55D7" w:rsidRPr="00475A13" w:rsidRDefault="00BB55D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C53ECC" w14:textId="1708833C" w:rsidR="00BB55D7" w:rsidRPr="00475A13" w:rsidRDefault="00BB55D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</w:t>
            </w:r>
            <w:r w:rsidR="00E22F75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24291C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06C224" w14:textId="77777777" w:rsidR="00BB55D7" w:rsidRPr="00475A13" w:rsidRDefault="00BB55D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2DB76" w14:textId="7A572E4A" w:rsidR="00BB55D7" w:rsidRPr="00475A13" w:rsidRDefault="00BB55D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49BA056C" w14:textId="77777777" w:rsidR="00BB55D7" w:rsidRPr="00475A13" w:rsidRDefault="00BB55D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6EEBFC" w14:textId="70D298F0" w:rsidR="00BB55D7" w:rsidRPr="00475A13" w:rsidRDefault="0024291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 xml:space="preserve">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3A5FDDAA" w14:textId="77777777" w:rsidR="00BB55D7" w:rsidRPr="00475A13" w:rsidRDefault="00BB55D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C7A8AA" w14:textId="423C5537" w:rsidR="00BB55D7" w:rsidRPr="00475A13" w:rsidRDefault="00BB55D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806D40" w:rsidRPr="00333C2A" w14:paraId="762F5356" w14:textId="77777777" w:rsidTr="008D6F57">
        <w:tc>
          <w:tcPr>
            <w:tcW w:w="3510" w:type="dxa"/>
          </w:tcPr>
          <w:p w14:paraId="3F469CA4" w14:textId="77777777" w:rsidR="00806D40" w:rsidRPr="00333C2A" w:rsidRDefault="00806D40" w:rsidP="0033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F427F5" w14:textId="77777777" w:rsidR="00806D40" w:rsidRPr="00333C2A" w:rsidRDefault="00806D40" w:rsidP="0033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BAD9674" w14:textId="77777777" w:rsidR="00806D40" w:rsidRPr="00333C2A" w:rsidRDefault="00806D40" w:rsidP="0033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D71BFAD" w14:textId="77777777" w:rsidR="00806D40" w:rsidRPr="00333C2A" w:rsidRDefault="00806D40" w:rsidP="0033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FD31A06" w14:textId="77777777" w:rsidR="00806D40" w:rsidRPr="00333C2A" w:rsidRDefault="00806D40" w:rsidP="0033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409A51A4" w14:textId="77777777" w:rsidR="00806D40" w:rsidRPr="00333C2A" w:rsidRDefault="00806D40" w:rsidP="0033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B3AC4E9" w14:textId="77777777" w:rsidR="00806D40" w:rsidRPr="00333C2A" w:rsidRDefault="00806D40" w:rsidP="0033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18A111AA" w14:textId="77777777" w:rsidR="00806D40" w:rsidRPr="00333C2A" w:rsidRDefault="00806D40" w:rsidP="0033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B1CDE" w:rsidRPr="00475A13" w14:paraId="2A262C0A" w14:textId="77777777" w:rsidTr="00806D40">
        <w:tc>
          <w:tcPr>
            <w:tcW w:w="3510" w:type="dxa"/>
          </w:tcPr>
          <w:p w14:paraId="78D61AD1" w14:textId="13F4B510" w:rsidR="005B1CDE" w:rsidRPr="00475A13" w:rsidRDefault="005B1CDE" w:rsidP="00475A13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lang w:val="th-TH"/>
              </w:rPr>
            </w:pPr>
            <w:r w:rsidRPr="00475A1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เงินกู้ยืมจากสถาบันการเงินในประเทศแห่งหนึ่ง</w:t>
            </w:r>
          </w:p>
        </w:tc>
        <w:tc>
          <w:tcPr>
            <w:tcW w:w="1350" w:type="dxa"/>
          </w:tcPr>
          <w:p w14:paraId="48CFCF38" w14:textId="3CD3C7B1" w:rsidR="005B1CDE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5.25</w:t>
            </w:r>
          </w:p>
        </w:tc>
        <w:tc>
          <w:tcPr>
            <w:tcW w:w="270" w:type="dxa"/>
          </w:tcPr>
          <w:p w14:paraId="674D6498" w14:textId="77777777" w:rsidR="005B1CDE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18FF7A" w14:textId="174C2EE9" w:rsidR="005B1CDE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5.25</w:t>
            </w:r>
          </w:p>
        </w:tc>
        <w:tc>
          <w:tcPr>
            <w:tcW w:w="270" w:type="dxa"/>
          </w:tcPr>
          <w:p w14:paraId="1D0DA026" w14:textId="77777777" w:rsidR="005B1CDE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C58774" w14:textId="6F782D2E" w:rsidR="005B1CDE" w:rsidRPr="00475A13" w:rsidRDefault="007F13C1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105,359</w:t>
            </w:r>
          </w:p>
        </w:tc>
        <w:tc>
          <w:tcPr>
            <w:tcW w:w="270" w:type="dxa"/>
          </w:tcPr>
          <w:p w14:paraId="6AEA4913" w14:textId="77777777" w:rsidR="005B1CDE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02593C" w14:textId="651FE037" w:rsidR="005B1CDE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131,359</w:t>
            </w:r>
          </w:p>
        </w:tc>
      </w:tr>
      <w:tr w:rsidR="00EE6EEE" w:rsidRPr="00475A13" w14:paraId="3662EC4F" w14:textId="77777777" w:rsidTr="009D10ED">
        <w:tc>
          <w:tcPr>
            <w:tcW w:w="3510" w:type="dxa"/>
          </w:tcPr>
          <w:p w14:paraId="07CB3DE4" w14:textId="41BAF321" w:rsidR="00EE6EEE" w:rsidRPr="00EE6EEE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ค่าธรรมเนียมการขยายระยะเวลาและ</w:t>
            </w:r>
          </w:p>
        </w:tc>
        <w:tc>
          <w:tcPr>
            <w:tcW w:w="1350" w:type="dxa"/>
          </w:tcPr>
          <w:p w14:paraId="1B11FBEB" w14:textId="77777777" w:rsidR="00EE6EEE" w:rsidRPr="00475A13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FA20AB" w14:textId="77777777" w:rsidR="00EE6EEE" w:rsidRPr="00475A13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C3FFBC" w14:textId="77777777" w:rsidR="00EE6EEE" w:rsidRPr="00475A13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36B14E" w14:textId="77777777" w:rsidR="00EE6EEE" w:rsidRPr="00475A13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3CC74A" w14:textId="77777777" w:rsidR="00EE6EEE" w:rsidRPr="00475A13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B6466F" w14:textId="77777777" w:rsidR="00EE6EEE" w:rsidRPr="00475A13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B90789" w14:textId="77777777" w:rsidR="00EE6EEE" w:rsidRPr="00475A13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6EEE" w:rsidRPr="00475A13" w14:paraId="79448D93" w14:textId="77777777" w:rsidTr="009D10ED">
        <w:tc>
          <w:tcPr>
            <w:tcW w:w="3510" w:type="dxa"/>
          </w:tcPr>
          <w:p w14:paraId="2ED78AA5" w14:textId="032E9E1B" w:rsidR="00EE6EEE" w:rsidRPr="00EE6EEE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ค่าธรรมเนียมการจัดหาเงินกู้รอตัดบ</w:t>
            </w:r>
            <w:r w:rsidRPr="00EE6EE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ั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ญชี</w:t>
            </w:r>
          </w:p>
        </w:tc>
        <w:tc>
          <w:tcPr>
            <w:tcW w:w="1350" w:type="dxa"/>
          </w:tcPr>
          <w:p w14:paraId="1DEEA573" w14:textId="77777777" w:rsidR="00EE6EEE" w:rsidRPr="00475A13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4DE785" w14:textId="77777777" w:rsidR="00EE6EEE" w:rsidRPr="00475A13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B7C2BE" w14:textId="77777777" w:rsidR="00EE6EEE" w:rsidRPr="00475A13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B6BC4E" w14:textId="77777777" w:rsidR="00EE6EEE" w:rsidRPr="00475A13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62C88A" w14:textId="0D060FD7" w:rsidR="00EE6EEE" w:rsidRPr="00475A13" w:rsidRDefault="007F13C1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(142)</w:t>
            </w:r>
          </w:p>
        </w:tc>
        <w:tc>
          <w:tcPr>
            <w:tcW w:w="270" w:type="dxa"/>
          </w:tcPr>
          <w:p w14:paraId="0FB4258F" w14:textId="77777777" w:rsidR="00EE6EEE" w:rsidRPr="00475A13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11A71C" w14:textId="49EDF2FA" w:rsidR="00EE6EEE" w:rsidRPr="00475A13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(407)</w:t>
            </w:r>
          </w:p>
        </w:tc>
      </w:tr>
      <w:tr w:rsidR="00806D40" w:rsidRPr="00475A13" w14:paraId="50F97329" w14:textId="77777777" w:rsidTr="009D10ED">
        <w:tc>
          <w:tcPr>
            <w:tcW w:w="3510" w:type="dxa"/>
          </w:tcPr>
          <w:p w14:paraId="55F82747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2C07B7C5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21C666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C51BFD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CF5FB9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98197D" w14:textId="48B79912" w:rsidR="00806D40" w:rsidRPr="00475A13" w:rsidRDefault="007F13C1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105,217</w:t>
            </w:r>
          </w:p>
        </w:tc>
        <w:tc>
          <w:tcPr>
            <w:tcW w:w="270" w:type="dxa"/>
          </w:tcPr>
          <w:p w14:paraId="2116D616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1FBF45" w14:textId="3CDAF3C3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130,952</w:t>
            </w:r>
          </w:p>
        </w:tc>
      </w:tr>
      <w:tr w:rsidR="00806D40" w:rsidRPr="00475A13" w14:paraId="22942127" w14:textId="77777777" w:rsidTr="009D10ED">
        <w:tc>
          <w:tcPr>
            <w:tcW w:w="3510" w:type="dxa"/>
          </w:tcPr>
          <w:p w14:paraId="0CC3D579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350" w:type="dxa"/>
          </w:tcPr>
          <w:p w14:paraId="4FE133CF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D7687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08C2DB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280CAB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7AF667" w14:textId="428692F2" w:rsidR="00806D40" w:rsidRPr="00475A13" w:rsidRDefault="007F13C1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(39,929)</w:t>
            </w:r>
          </w:p>
        </w:tc>
        <w:tc>
          <w:tcPr>
            <w:tcW w:w="270" w:type="dxa"/>
          </w:tcPr>
          <w:p w14:paraId="7D4BB80A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E043C1" w14:textId="7079F041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(36,411)</w:t>
            </w:r>
          </w:p>
        </w:tc>
      </w:tr>
      <w:tr w:rsidR="00806D40" w:rsidRPr="00475A13" w14:paraId="23321271" w14:textId="77777777" w:rsidTr="009D10ED">
        <w:tc>
          <w:tcPr>
            <w:tcW w:w="3510" w:type="dxa"/>
          </w:tcPr>
          <w:p w14:paraId="27C88712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50" w:type="dxa"/>
          </w:tcPr>
          <w:p w14:paraId="52F29654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7DF7B9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953A90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F495A9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1E24B9" w14:textId="27FB2CA3" w:rsidR="00806D40" w:rsidRPr="00475A13" w:rsidRDefault="007F13C1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65,288</w:t>
            </w:r>
          </w:p>
        </w:tc>
        <w:tc>
          <w:tcPr>
            <w:tcW w:w="270" w:type="dxa"/>
          </w:tcPr>
          <w:p w14:paraId="5E73AD1D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C51E8F" w14:textId="35F4B8EC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94,541</w:t>
            </w:r>
          </w:p>
        </w:tc>
      </w:tr>
    </w:tbl>
    <w:p w14:paraId="7D69C80D" w14:textId="77777777" w:rsidR="00820E18" w:rsidRPr="00333C2A" w:rsidRDefault="00820E18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779BF129" w14:textId="303EC4E5" w:rsidR="00C70212" w:rsidRPr="00475A13" w:rsidRDefault="00C70212" w:rsidP="00475A1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  <w:cs/>
        </w:rPr>
      </w:pPr>
      <w:r w:rsidRPr="00475A13">
        <w:rPr>
          <w:rFonts w:ascii="Angsana New" w:hAnsi="Angsana New" w:hint="cs"/>
          <w:sz w:val="26"/>
          <w:szCs w:val="26"/>
          <w:cs/>
        </w:rPr>
        <w:t>เงินกู้ยืมดังกล่าวมีกำหนดชำระคืนเป็นงวดรายเดือน</w:t>
      </w:r>
      <w:r w:rsidRPr="005C3E05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5C3E05">
        <w:rPr>
          <w:rFonts w:ascii="Angsana New" w:hAnsi="Angsana New" w:hint="cs"/>
          <w:sz w:val="26"/>
          <w:szCs w:val="26"/>
        </w:rPr>
        <w:t>8</w:t>
      </w:r>
      <w:r w:rsidR="005C3E05" w:rsidRPr="005C3E05">
        <w:rPr>
          <w:rFonts w:ascii="Angsana New" w:hAnsi="Angsana New"/>
          <w:sz w:val="26"/>
          <w:szCs w:val="26"/>
        </w:rPr>
        <w:t>6</w:t>
      </w:r>
      <w:r w:rsidRPr="005C3E05">
        <w:rPr>
          <w:rFonts w:ascii="Angsana New" w:hAnsi="Angsana New" w:hint="cs"/>
          <w:sz w:val="26"/>
          <w:szCs w:val="26"/>
        </w:rPr>
        <w:t xml:space="preserve"> </w:t>
      </w:r>
      <w:r w:rsidRPr="005C3E05">
        <w:rPr>
          <w:rFonts w:ascii="Angsana New" w:hAnsi="Angsana New" w:hint="cs"/>
          <w:sz w:val="26"/>
          <w:szCs w:val="26"/>
          <w:cs/>
        </w:rPr>
        <w:t>งวด ในจำนวนเงินที่แตกต่างกันเริ่มตั้งแต่</w:t>
      </w:r>
      <w:r w:rsidR="005C3E05" w:rsidRPr="005C3E05">
        <w:rPr>
          <w:rFonts w:ascii="Angsana New" w:hAnsi="Angsana New" w:hint="cs"/>
          <w:sz w:val="26"/>
          <w:szCs w:val="26"/>
          <w:cs/>
        </w:rPr>
        <w:t>เดือนกรกฎาคม</w:t>
      </w:r>
      <w:r w:rsidRPr="005C3E05">
        <w:rPr>
          <w:rFonts w:ascii="Angsana New" w:hAnsi="Angsana New" w:hint="cs"/>
          <w:sz w:val="26"/>
          <w:szCs w:val="26"/>
          <w:cs/>
        </w:rPr>
        <w:t xml:space="preserve"> </w:t>
      </w:r>
      <w:r w:rsidRPr="005C3E05">
        <w:rPr>
          <w:rFonts w:ascii="Angsana New" w:hAnsi="Angsana New" w:hint="cs"/>
          <w:sz w:val="26"/>
          <w:szCs w:val="26"/>
        </w:rPr>
        <w:t>255</w:t>
      </w:r>
      <w:r w:rsidR="005C3E05" w:rsidRPr="005C3E05">
        <w:rPr>
          <w:rFonts w:ascii="Angsana New" w:hAnsi="Angsana New"/>
          <w:sz w:val="26"/>
          <w:szCs w:val="26"/>
        </w:rPr>
        <w:t>7</w:t>
      </w:r>
      <w:r w:rsidRPr="00475A13">
        <w:rPr>
          <w:rFonts w:ascii="Angsana New" w:hAnsi="Angsana New" w:hint="cs"/>
          <w:sz w:val="26"/>
          <w:szCs w:val="26"/>
        </w:rPr>
        <w:t xml:space="preserve"> </w:t>
      </w:r>
      <w:r w:rsidRPr="00475A13">
        <w:rPr>
          <w:rFonts w:ascii="Angsana New" w:hAnsi="Angsana New" w:hint="cs"/>
          <w:sz w:val="26"/>
          <w:szCs w:val="26"/>
          <w:cs/>
        </w:rPr>
        <w:t>สิ้นสุด</w:t>
      </w:r>
      <w:r w:rsidR="00485E89">
        <w:rPr>
          <w:rFonts w:ascii="Angsana New" w:hAnsi="Angsana New" w:hint="cs"/>
          <w:sz w:val="26"/>
          <w:szCs w:val="26"/>
          <w:cs/>
        </w:rPr>
        <w:t xml:space="preserve">         </w:t>
      </w:r>
      <w:r w:rsidRPr="00475A13">
        <w:rPr>
          <w:rFonts w:ascii="Angsana New" w:hAnsi="Angsana New" w:hint="cs"/>
          <w:sz w:val="26"/>
          <w:szCs w:val="26"/>
          <w:cs/>
        </w:rPr>
        <w:t xml:space="preserve">เดือนกันยายน </w:t>
      </w:r>
      <w:r w:rsidRPr="00475A13">
        <w:rPr>
          <w:rFonts w:ascii="Angsana New" w:hAnsi="Angsana New" w:hint="cs"/>
          <w:sz w:val="26"/>
          <w:szCs w:val="26"/>
        </w:rPr>
        <w:t xml:space="preserve">2567 </w:t>
      </w:r>
      <w:r w:rsidRPr="00475A13">
        <w:rPr>
          <w:rFonts w:ascii="Angsana New" w:hAnsi="Angsana New" w:hint="cs"/>
          <w:sz w:val="26"/>
          <w:szCs w:val="26"/>
          <w:cs/>
        </w:rPr>
        <w:t>และมีอัตราดอกเบี้ยในอัตราเงินกู้ยืมขั้นต่ำ</w:t>
      </w:r>
    </w:p>
    <w:p w14:paraId="347FBC5D" w14:textId="77777777" w:rsidR="00C70212" w:rsidRPr="00333C2A" w:rsidRDefault="00C7021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1CE2F855" w14:textId="17E5E6C6" w:rsidR="009C2480" w:rsidRPr="006176D5" w:rsidRDefault="009C2480" w:rsidP="00593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  <w:r w:rsidRPr="006447D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>
        <w:rPr>
          <w:rFonts w:ascii="Angsana New" w:hAnsi="Angsana New"/>
          <w:sz w:val="26"/>
          <w:szCs w:val="26"/>
        </w:rPr>
        <w:t xml:space="preserve">17 </w:t>
      </w:r>
      <w:r>
        <w:rPr>
          <w:rFonts w:ascii="Angsana New" w:hAnsi="Angsana New" w:hint="cs"/>
          <w:sz w:val="26"/>
          <w:szCs w:val="26"/>
          <w:cs/>
        </w:rPr>
        <w:t xml:space="preserve">พฤษภาคม </w:t>
      </w:r>
      <w:r>
        <w:rPr>
          <w:rFonts w:ascii="Angsana New" w:hAnsi="Angsana New"/>
          <w:sz w:val="26"/>
          <w:szCs w:val="26"/>
        </w:rPr>
        <w:t xml:space="preserve">2565 </w:t>
      </w:r>
      <w:r w:rsidRPr="006447D2">
        <w:rPr>
          <w:rFonts w:ascii="Angsana New" w:hAnsi="Angsana New" w:hint="cs"/>
          <w:sz w:val="26"/>
          <w:szCs w:val="26"/>
          <w:cs/>
        </w:rPr>
        <w:t>บริษัททำบันทึกตกลง</w:t>
      </w:r>
      <w:r w:rsidRPr="006447D2">
        <w:rPr>
          <w:rFonts w:ascii="Angsana New" w:hAnsi="Angsana New" w:hint="cs"/>
          <w:sz w:val="26"/>
          <w:szCs w:val="26"/>
        </w:rPr>
        <w:t>แ</w:t>
      </w:r>
      <w:r w:rsidRPr="006447D2">
        <w:rPr>
          <w:rFonts w:ascii="Angsana New" w:hAnsi="Angsana New" w:hint="cs"/>
          <w:sz w:val="26"/>
          <w:szCs w:val="26"/>
          <w:cs/>
        </w:rPr>
        <w:t xml:space="preserve">ก้ไขเพิ่มเติมครั้งที่ </w:t>
      </w:r>
      <w:r w:rsidR="00591E24">
        <w:rPr>
          <w:rFonts w:ascii="Angsana New" w:hAnsi="Angsana New"/>
          <w:sz w:val="26"/>
          <w:szCs w:val="26"/>
        </w:rPr>
        <w:t>5</w:t>
      </w:r>
      <w:r w:rsidRPr="006447D2">
        <w:rPr>
          <w:rFonts w:ascii="Angsana New" w:hAnsi="Angsana New" w:hint="cs"/>
          <w:sz w:val="26"/>
          <w:szCs w:val="26"/>
        </w:rPr>
        <w:t xml:space="preserve"> </w:t>
      </w:r>
      <w:r w:rsidRPr="006447D2">
        <w:rPr>
          <w:rFonts w:ascii="Angsana New" w:hAnsi="Angsana New" w:hint="cs"/>
          <w:sz w:val="26"/>
          <w:szCs w:val="26"/>
          <w:cs/>
        </w:rPr>
        <w:t>เพื่อแก้ไข</w:t>
      </w:r>
      <w:r w:rsidRPr="009661D4">
        <w:rPr>
          <w:rFonts w:ascii="Angsana New" w:hAnsi="Angsana New" w:hint="cs"/>
          <w:sz w:val="26"/>
          <w:szCs w:val="26"/>
          <w:cs/>
        </w:rPr>
        <w:t>สัญญาสินเชื่อฉบับลง</w:t>
      </w:r>
      <w:r w:rsidRPr="006447D2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6447D2">
        <w:rPr>
          <w:rFonts w:ascii="Angsana New" w:hAnsi="Angsana New" w:hint="cs"/>
          <w:sz w:val="26"/>
          <w:szCs w:val="26"/>
        </w:rPr>
        <w:t xml:space="preserve">24 </w:t>
      </w:r>
      <w:r w:rsidRPr="006447D2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6447D2">
        <w:rPr>
          <w:rFonts w:ascii="Angsana New" w:hAnsi="Angsana New" w:hint="cs"/>
          <w:sz w:val="26"/>
          <w:szCs w:val="26"/>
        </w:rPr>
        <w:t>2564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="00485E89">
        <w:rPr>
          <w:rFonts w:ascii="Angsana New" w:hAnsi="Angsana New" w:hint="cs"/>
          <w:sz w:val="26"/>
          <w:szCs w:val="26"/>
          <w:cs/>
        </w:rPr>
        <w:t xml:space="preserve">                 เพื่อ</w:t>
      </w:r>
      <w:r w:rsidR="00E03DCC" w:rsidRPr="009661D4">
        <w:rPr>
          <w:rFonts w:ascii="Angsana New" w:hAnsi="Angsana New" w:hint="cs"/>
          <w:sz w:val="26"/>
          <w:szCs w:val="26"/>
          <w:cs/>
        </w:rPr>
        <w:t>รับ</w:t>
      </w:r>
      <w:r>
        <w:rPr>
          <w:rFonts w:ascii="Angsana New" w:hAnsi="Angsana New" w:hint="cs"/>
          <w:sz w:val="26"/>
          <w:szCs w:val="26"/>
          <w:cs/>
        </w:rPr>
        <w:t>วงเงิน</w:t>
      </w:r>
      <w:r w:rsidRPr="006447D2">
        <w:rPr>
          <w:rFonts w:ascii="Angsana New" w:hAnsi="Angsana New" w:hint="cs"/>
          <w:sz w:val="26"/>
          <w:szCs w:val="26"/>
          <w:cs/>
        </w:rPr>
        <w:t>กู้ยืม</w:t>
      </w:r>
      <w:r w:rsidR="00E03DCC">
        <w:rPr>
          <w:rFonts w:ascii="Angsana New" w:hAnsi="Angsana New" w:hint="cs"/>
          <w:sz w:val="26"/>
          <w:szCs w:val="26"/>
          <w:cs/>
        </w:rPr>
        <w:t>เพิ่มเติม</w:t>
      </w:r>
      <w:r w:rsidR="0034250F">
        <w:rPr>
          <w:rFonts w:ascii="Angsana New" w:hAnsi="Angsana New" w:hint="cs"/>
          <w:sz w:val="26"/>
          <w:szCs w:val="26"/>
          <w:cs/>
        </w:rPr>
        <w:t>กับ</w:t>
      </w:r>
      <w:r w:rsidRPr="006447D2">
        <w:rPr>
          <w:rFonts w:ascii="Angsana New" w:hAnsi="Angsana New" w:hint="cs"/>
          <w:sz w:val="26"/>
          <w:szCs w:val="26"/>
          <w:cs/>
        </w:rPr>
        <w:t>สถาบันการเงิน</w:t>
      </w:r>
      <w:r w:rsidR="0034250F">
        <w:rPr>
          <w:rFonts w:ascii="Angsana New" w:hAnsi="Angsana New" w:hint="cs"/>
          <w:sz w:val="26"/>
          <w:szCs w:val="26"/>
          <w:cs/>
        </w:rPr>
        <w:t>ในประเทศแห่ง</w:t>
      </w:r>
      <w:r w:rsidR="00E548A7">
        <w:rPr>
          <w:rFonts w:ascii="Angsana New" w:hAnsi="Angsana New" w:hint="cs"/>
          <w:sz w:val="26"/>
          <w:szCs w:val="26"/>
          <w:cs/>
        </w:rPr>
        <w:t>เดิม</w:t>
      </w:r>
      <w:r w:rsidRPr="006447D2">
        <w:rPr>
          <w:rFonts w:ascii="Angsana New" w:hAnsi="Angsana New" w:hint="cs"/>
          <w:sz w:val="26"/>
          <w:szCs w:val="26"/>
          <w:cs/>
        </w:rPr>
        <w:t>เป็นจำนวนเงิน</w:t>
      </w:r>
      <w:r w:rsidR="002622CC">
        <w:rPr>
          <w:rFonts w:ascii="Angsana New" w:hAnsi="Angsana New" w:hint="cs"/>
          <w:sz w:val="26"/>
          <w:szCs w:val="26"/>
          <w:cs/>
        </w:rPr>
        <w:t>รวม</w:t>
      </w:r>
      <w:r w:rsidR="008355C2">
        <w:rPr>
          <w:rFonts w:ascii="Angsana New" w:hAnsi="Angsana New" w:hint="cs"/>
          <w:sz w:val="26"/>
          <w:szCs w:val="26"/>
          <w:cs/>
        </w:rPr>
        <w:t xml:space="preserve"> </w:t>
      </w:r>
      <w:r w:rsidR="004467B5">
        <w:rPr>
          <w:rFonts w:ascii="Angsana New" w:hAnsi="Angsana New"/>
          <w:sz w:val="26"/>
          <w:szCs w:val="26"/>
        </w:rPr>
        <w:t>643</w:t>
      </w:r>
      <w:r w:rsidR="00481326">
        <w:rPr>
          <w:rFonts w:ascii="Angsana New" w:hAnsi="Angsana New"/>
          <w:sz w:val="26"/>
          <w:szCs w:val="26"/>
        </w:rPr>
        <w:t>.0</w:t>
      </w:r>
      <w:r w:rsidR="008355C2">
        <w:rPr>
          <w:rFonts w:ascii="Angsana New" w:hAnsi="Angsana New"/>
          <w:sz w:val="26"/>
          <w:szCs w:val="26"/>
        </w:rPr>
        <w:t xml:space="preserve"> </w:t>
      </w:r>
      <w:r w:rsidR="008355C2" w:rsidRPr="009661D4">
        <w:rPr>
          <w:rFonts w:ascii="Angsana New" w:hAnsi="Angsana New" w:hint="cs"/>
          <w:sz w:val="26"/>
          <w:szCs w:val="26"/>
          <w:cs/>
        </w:rPr>
        <w:t>ล้านบาท</w:t>
      </w:r>
      <w:r w:rsidR="005E22B1">
        <w:rPr>
          <w:rFonts w:ascii="Angsana New" w:hAnsi="Angsana New" w:hint="cs"/>
          <w:sz w:val="26"/>
          <w:szCs w:val="26"/>
          <w:cs/>
        </w:rPr>
        <w:t xml:space="preserve"> </w:t>
      </w:r>
      <w:r w:rsidR="0034250F">
        <w:rPr>
          <w:rFonts w:ascii="Angsana New" w:hAnsi="Angsana New" w:hint="cs"/>
          <w:sz w:val="26"/>
          <w:szCs w:val="26"/>
          <w:cs/>
        </w:rPr>
        <w:t>เพื่อใช้ในการก่อสร้างโรงงาน</w:t>
      </w:r>
      <w:r w:rsidR="00CE28BB">
        <w:rPr>
          <w:rFonts w:ascii="Angsana New" w:hAnsi="Angsana New" w:hint="cs"/>
          <w:sz w:val="26"/>
          <w:szCs w:val="26"/>
          <w:cs/>
        </w:rPr>
        <w:t>แห่ง</w:t>
      </w:r>
      <w:r w:rsidR="00C67DA2">
        <w:rPr>
          <w:rFonts w:ascii="Angsana New" w:hAnsi="Angsana New" w:hint="cs"/>
          <w:sz w:val="26"/>
          <w:szCs w:val="26"/>
          <w:cs/>
        </w:rPr>
        <w:t>ใหม่</w:t>
      </w:r>
      <w:r w:rsidR="0034250F">
        <w:rPr>
          <w:rFonts w:ascii="Angsana New" w:hAnsi="Angsana New" w:hint="cs"/>
          <w:sz w:val="26"/>
          <w:szCs w:val="26"/>
          <w:cs/>
        </w:rPr>
        <w:t>และซื้อเครื่อง</w:t>
      </w:r>
      <w:r w:rsidR="0034250F" w:rsidRPr="007678A3">
        <w:rPr>
          <w:rFonts w:ascii="Angsana New" w:hAnsi="Angsana New" w:hint="cs"/>
          <w:sz w:val="26"/>
          <w:szCs w:val="26"/>
          <w:cs/>
        </w:rPr>
        <w:t>จักร</w:t>
      </w:r>
      <w:r w:rsidR="004467B5">
        <w:rPr>
          <w:rFonts w:ascii="Angsana New" w:hAnsi="Angsana New"/>
          <w:sz w:val="26"/>
          <w:szCs w:val="26"/>
        </w:rPr>
        <w:t xml:space="preserve"> </w:t>
      </w:r>
      <w:r w:rsidR="00C67DA2">
        <w:rPr>
          <w:rFonts w:ascii="Angsana New" w:hAnsi="Angsana New" w:hint="cs"/>
          <w:sz w:val="26"/>
          <w:szCs w:val="26"/>
          <w:cs/>
        </w:rPr>
        <w:t>โดย</w:t>
      </w:r>
      <w:r w:rsidR="00DC70B8">
        <w:rPr>
          <w:rFonts w:ascii="Angsana New" w:hAnsi="Angsana New" w:hint="cs"/>
          <w:sz w:val="26"/>
          <w:szCs w:val="26"/>
          <w:cs/>
        </w:rPr>
        <w:t>มีกำหนดระยะเวลาในการเบิก</w:t>
      </w:r>
      <w:r w:rsidR="00481326">
        <w:rPr>
          <w:rFonts w:ascii="Angsana New" w:hAnsi="Angsana New" w:hint="cs"/>
          <w:sz w:val="26"/>
          <w:szCs w:val="26"/>
          <w:cs/>
        </w:rPr>
        <w:t>ใช้</w:t>
      </w:r>
      <w:r w:rsidR="00DC70B8">
        <w:rPr>
          <w:rFonts w:ascii="Angsana New" w:hAnsi="Angsana New" w:hint="cs"/>
          <w:sz w:val="26"/>
          <w:szCs w:val="26"/>
          <w:cs/>
        </w:rPr>
        <w:t xml:space="preserve">ภายใน </w:t>
      </w:r>
      <w:r w:rsidR="00DC70B8">
        <w:rPr>
          <w:rFonts w:ascii="Angsana New" w:hAnsi="Angsana New"/>
          <w:sz w:val="26"/>
          <w:szCs w:val="26"/>
        </w:rPr>
        <w:t xml:space="preserve">24 </w:t>
      </w:r>
      <w:r w:rsidR="00DC70B8">
        <w:rPr>
          <w:rFonts w:ascii="Angsana New" w:hAnsi="Angsana New" w:hint="cs"/>
          <w:sz w:val="26"/>
          <w:szCs w:val="26"/>
          <w:cs/>
        </w:rPr>
        <w:t>เดือน</w:t>
      </w:r>
      <w:r w:rsidR="00481326">
        <w:rPr>
          <w:rFonts w:ascii="Angsana New" w:hAnsi="Angsana New" w:hint="cs"/>
          <w:sz w:val="26"/>
          <w:szCs w:val="26"/>
          <w:cs/>
        </w:rPr>
        <w:t xml:space="preserve"> </w:t>
      </w:r>
      <w:r w:rsidR="006176D5">
        <w:rPr>
          <w:rFonts w:ascii="Angsana New" w:hAnsi="Angsana New" w:hint="cs"/>
          <w:sz w:val="26"/>
          <w:szCs w:val="26"/>
          <w:cs/>
        </w:rPr>
        <w:t>นับ</w:t>
      </w:r>
      <w:r w:rsidR="00481326">
        <w:rPr>
          <w:rFonts w:ascii="Angsana New" w:hAnsi="Angsana New" w:hint="cs"/>
          <w:sz w:val="26"/>
          <w:szCs w:val="26"/>
          <w:cs/>
        </w:rPr>
        <w:t>จาก</w:t>
      </w:r>
      <w:r w:rsidR="00DC70B8">
        <w:rPr>
          <w:rFonts w:ascii="Angsana New" w:hAnsi="Angsana New" w:hint="cs"/>
          <w:sz w:val="26"/>
          <w:szCs w:val="26"/>
          <w:cs/>
        </w:rPr>
        <w:t>วัน</w:t>
      </w:r>
      <w:r w:rsidR="00481326">
        <w:rPr>
          <w:rFonts w:ascii="Angsana New" w:hAnsi="Angsana New" w:hint="cs"/>
          <w:sz w:val="26"/>
          <w:szCs w:val="26"/>
          <w:cs/>
        </w:rPr>
        <w:t>ที่</w:t>
      </w:r>
      <w:r w:rsidR="00DC70B8">
        <w:rPr>
          <w:rFonts w:ascii="Angsana New" w:hAnsi="Angsana New" w:hint="cs"/>
          <w:sz w:val="26"/>
          <w:szCs w:val="26"/>
          <w:cs/>
        </w:rPr>
        <w:t>ทำสัญญา</w:t>
      </w:r>
      <w:r w:rsidR="006176D5">
        <w:rPr>
          <w:rFonts w:ascii="Angsana New" w:hAnsi="Angsana New" w:hint="cs"/>
          <w:sz w:val="26"/>
          <w:szCs w:val="26"/>
          <w:cs/>
        </w:rPr>
        <w:t xml:space="preserve"> </w:t>
      </w:r>
      <w:r w:rsidR="00C67DA2">
        <w:rPr>
          <w:rFonts w:ascii="Angsana New" w:hAnsi="Angsana New" w:hint="cs"/>
          <w:sz w:val="26"/>
          <w:szCs w:val="26"/>
          <w:cs/>
        </w:rPr>
        <w:t>ในการนี้</w:t>
      </w:r>
      <w:r w:rsidR="00CE28BB">
        <w:rPr>
          <w:rFonts w:ascii="Angsana New" w:hAnsi="Angsana New" w:hint="cs"/>
          <w:sz w:val="26"/>
          <w:szCs w:val="26"/>
          <w:cs/>
        </w:rPr>
        <w:t xml:space="preserve"> </w:t>
      </w:r>
      <w:r w:rsidR="006176D5">
        <w:rPr>
          <w:rFonts w:ascii="Angsana New" w:hAnsi="Angsana New" w:hint="cs"/>
          <w:sz w:val="26"/>
          <w:szCs w:val="26"/>
          <w:cs/>
        </w:rPr>
        <w:t>บริษัทได้จ่าย</w:t>
      </w:r>
      <w:r w:rsidR="006176D5" w:rsidRPr="00B32E40">
        <w:rPr>
          <w:rFonts w:ascii="Angsana New" w:hAnsi="Angsana New" w:hint="cs"/>
          <w:sz w:val="26"/>
          <w:szCs w:val="26"/>
          <w:cs/>
        </w:rPr>
        <w:t xml:space="preserve">ค่าธรรมเนียมการจัดหาเงินกู้เป็นจำนวนเงิน </w:t>
      </w:r>
      <w:r w:rsidR="006176D5">
        <w:rPr>
          <w:rFonts w:ascii="Angsana New" w:hAnsi="Angsana New"/>
          <w:sz w:val="26"/>
          <w:szCs w:val="26"/>
        </w:rPr>
        <w:t xml:space="preserve">1.6 </w:t>
      </w:r>
      <w:r w:rsidR="006176D5">
        <w:rPr>
          <w:rFonts w:ascii="Angsana New" w:hAnsi="Angsana New" w:hint="cs"/>
          <w:sz w:val="26"/>
          <w:szCs w:val="26"/>
          <w:cs/>
        </w:rPr>
        <w:t>ล้านบาท</w:t>
      </w:r>
    </w:p>
    <w:p w14:paraId="44A3F3BA" w14:textId="2CEE9108" w:rsidR="00445DE9" w:rsidRPr="00475A13" w:rsidRDefault="00445DE9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lastRenderedPageBreak/>
        <w:t>วงเงินสินเชื่อของบริษัทมีรายละเอียดดังนี้</w:t>
      </w:r>
    </w:p>
    <w:p w14:paraId="66DE0FA8" w14:textId="77777777" w:rsidR="00445DE9" w:rsidRPr="00475A13" w:rsidRDefault="00445DE9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tbl>
      <w:tblPr>
        <w:tblW w:w="963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704"/>
        <w:gridCol w:w="137"/>
        <w:gridCol w:w="4019"/>
        <w:gridCol w:w="136"/>
        <w:gridCol w:w="1040"/>
        <w:gridCol w:w="180"/>
        <w:gridCol w:w="1067"/>
        <w:gridCol w:w="141"/>
        <w:gridCol w:w="2206"/>
      </w:tblGrid>
      <w:tr w:rsidR="0083764A" w:rsidRPr="00475A13" w14:paraId="67111273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368D31DA" w14:textId="6A0368AD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</w:tcPr>
          <w:p w14:paraId="61BE588D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9" w:type="dxa"/>
            <w:shd w:val="clear" w:color="auto" w:fill="auto"/>
          </w:tcPr>
          <w:p w14:paraId="5E5809B0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7278976D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7" w:type="dxa"/>
            <w:gridSpan w:val="3"/>
            <w:tcBorders>
              <w:bottom w:val="single" w:sz="4" w:space="0" w:color="auto"/>
            </w:tcBorders>
          </w:tcPr>
          <w:p w14:paraId="17561F6B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 (พันบาท)</w:t>
            </w:r>
          </w:p>
        </w:tc>
        <w:tc>
          <w:tcPr>
            <w:tcW w:w="141" w:type="dxa"/>
            <w:shd w:val="clear" w:color="auto" w:fill="auto"/>
          </w:tcPr>
          <w:p w14:paraId="5E001839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6" w:type="dxa"/>
            <w:shd w:val="clear" w:color="auto" w:fill="auto"/>
          </w:tcPr>
          <w:p w14:paraId="44AE2011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6A25" w:rsidRPr="00475A13" w14:paraId="6D66887A" w14:textId="77777777" w:rsidTr="00BA2655">
        <w:trPr>
          <w:trHeight w:val="20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14FDC3A9" w14:textId="1FD3A132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37" w:type="dxa"/>
          </w:tcPr>
          <w:p w14:paraId="6647E3DD" w14:textId="77777777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9" w:type="dxa"/>
            <w:tcBorders>
              <w:bottom w:val="single" w:sz="4" w:space="0" w:color="auto"/>
            </w:tcBorders>
            <w:shd w:val="clear" w:color="auto" w:fill="auto"/>
          </w:tcPr>
          <w:p w14:paraId="4E87B00E" w14:textId="77777777" w:rsidR="00056A25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EFD7B56" w14:textId="14DBC7AB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36" w:type="dxa"/>
            <w:shd w:val="clear" w:color="auto" w:fill="auto"/>
          </w:tcPr>
          <w:p w14:paraId="0D717B38" w14:textId="77777777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5590D940" w14:textId="03958E78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</w:t>
            </w:r>
            <w:r w:rsidR="00043424">
              <w:rPr>
                <w:rFonts w:ascii="Angsana New" w:hAnsi="Angsana New"/>
                <w:sz w:val="26"/>
                <w:szCs w:val="26"/>
              </w:rPr>
              <w:t>0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FD3F5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0EB5826" w14:textId="77777777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172DC" w14:textId="1889682A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7FC03F94" w14:textId="77777777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6" w:type="dxa"/>
            <w:tcBorders>
              <w:bottom w:val="single" w:sz="4" w:space="0" w:color="auto"/>
            </w:tcBorders>
            <w:shd w:val="clear" w:color="auto" w:fill="auto"/>
          </w:tcPr>
          <w:p w14:paraId="4DA46887" w14:textId="77777777" w:rsidR="00056A25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D5412EB" w14:textId="4679E71F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83764A" w:rsidRPr="00333C2A" w14:paraId="4FCA9554" w14:textId="77777777" w:rsidTr="00BA2655">
        <w:trPr>
          <w:trHeight w:val="20"/>
        </w:trPr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</w:tcPr>
          <w:p w14:paraId="118E98A0" w14:textId="77777777" w:rsidR="0083764A" w:rsidRPr="00333C2A" w:rsidRDefault="0083764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2681DF9C" w14:textId="77777777" w:rsidR="0083764A" w:rsidRPr="00333C2A" w:rsidRDefault="0083764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4019" w:type="dxa"/>
            <w:tcBorders>
              <w:top w:val="single" w:sz="4" w:space="0" w:color="auto"/>
            </w:tcBorders>
            <w:shd w:val="clear" w:color="auto" w:fill="auto"/>
          </w:tcPr>
          <w:p w14:paraId="5F6C20F6" w14:textId="77777777" w:rsidR="0083764A" w:rsidRPr="00333C2A" w:rsidRDefault="0083764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52396D89" w14:textId="77777777" w:rsidR="0083764A" w:rsidRPr="00333C2A" w:rsidRDefault="0083764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002BF764" w14:textId="77777777" w:rsidR="0083764A" w:rsidRPr="00333C2A" w:rsidRDefault="0083764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31BE69E8" w14:textId="77777777" w:rsidR="0083764A" w:rsidRPr="00333C2A" w:rsidRDefault="0083764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70F1B40F" w14:textId="77777777" w:rsidR="0083764A" w:rsidRPr="00333C2A" w:rsidRDefault="0083764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03959651" w14:textId="77777777" w:rsidR="0083764A" w:rsidRPr="00333C2A" w:rsidRDefault="0083764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tcBorders>
              <w:top w:val="single" w:sz="4" w:space="0" w:color="auto"/>
            </w:tcBorders>
            <w:shd w:val="clear" w:color="auto" w:fill="auto"/>
          </w:tcPr>
          <w:p w14:paraId="1CB46670" w14:textId="77777777" w:rsidR="0083764A" w:rsidRPr="00333C2A" w:rsidRDefault="0083764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190E3A" w:rsidRPr="00475A13" w14:paraId="37AEA1FB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29CF8BA9" w14:textId="16721640" w:rsidR="00190E3A" w:rsidRPr="00475A13" w:rsidRDefault="00133537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A</w:t>
            </w:r>
          </w:p>
        </w:tc>
        <w:tc>
          <w:tcPr>
            <w:tcW w:w="137" w:type="dxa"/>
          </w:tcPr>
          <w:p w14:paraId="1A2DAB90" w14:textId="77777777" w:rsidR="00190E3A" w:rsidRPr="00475A13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651B6CA1" w14:textId="77777777" w:rsidR="00190E3A" w:rsidRPr="00E37CF7" w:rsidRDefault="00190E3A" w:rsidP="00190E3A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เงินกู้ยืมสำหรับซื้อเครื่องจักร </w:t>
            </w:r>
          </w:p>
        </w:tc>
        <w:tc>
          <w:tcPr>
            <w:tcW w:w="136" w:type="dxa"/>
            <w:shd w:val="clear" w:color="auto" w:fill="auto"/>
          </w:tcPr>
          <w:p w14:paraId="68235AF7" w14:textId="77777777" w:rsidR="00190E3A" w:rsidRPr="00E37CF7" w:rsidRDefault="00190E3A" w:rsidP="00190E3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2F65A6F3" w14:textId="173028DC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/>
                <w:sz w:val="26"/>
                <w:szCs w:val="26"/>
              </w:rPr>
              <w:t>129,360</w:t>
            </w:r>
          </w:p>
        </w:tc>
        <w:tc>
          <w:tcPr>
            <w:tcW w:w="180" w:type="dxa"/>
          </w:tcPr>
          <w:p w14:paraId="69C27D5C" w14:textId="7777777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5501E64" w14:textId="0B5DE2AB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235,176</w:t>
            </w:r>
          </w:p>
        </w:tc>
        <w:tc>
          <w:tcPr>
            <w:tcW w:w="141" w:type="dxa"/>
            <w:shd w:val="clear" w:color="auto" w:fill="auto"/>
          </w:tcPr>
          <w:p w14:paraId="4DAAD8B7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2E48BE05" w14:textId="543112EE" w:rsidR="00190E3A" w:rsidRPr="00E37CF7" w:rsidRDefault="00C85B5B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MLR</w:t>
            </w:r>
          </w:p>
        </w:tc>
      </w:tr>
      <w:tr w:rsidR="00190E3A" w:rsidRPr="00333C2A" w14:paraId="693E93DC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09F1E0CE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" w:type="dxa"/>
          </w:tcPr>
          <w:p w14:paraId="1F49EAF9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71C80568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21845467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6CA6C35D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54A1BFB8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5C44D646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57DD32DD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5BF536A7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092C38" w:rsidRPr="00056A25" w14:paraId="02E3CC78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0AEE16E6" w14:textId="0BC844DC" w:rsidR="00092C38" w:rsidRPr="00056A25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B</w:t>
            </w:r>
          </w:p>
        </w:tc>
        <w:tc>
          <w:tcPr>
            <w:tcW w:w="137" w:type="dxa"/>
          </w:tcPr>
          <w:p w14:paraId="6AF134F1" w14:textId="77777777" w:rsidR="00092C38" w:rsidRPr="00056A25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4288F504" w14:textId="1D066B2A" w:rsidR="00092C38" w:rsidRPr="00092C38" w:rsidRDefault="00092C38" w:rsidP="00092C38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เพื่อก่อสร้างโรงงาน</w:t>
            </w:r>
          </w:p>
        </w:tc>
        <w:tc>
          <w:tcPr>
            <w:tcW w:w="136" w:type="dxa"/>
            <w:shd w:val="clear" w:color="auto" w:fill="auto"/>
          </w:tcPr>
          <w:p w14:paraId="1B2C70D9" w14:textId="77777777" w:rsidR="00092C38" w:rsidRPr="00E37CF7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12F1F8DF" w14:textId="1A49E96D" w:rsidR="00092C38" w:rsidRPr="00092C38" w:rsidRDefault="00092C38" w:rsidP="0009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/>
                <w:sz w:val="26"/>
                <w:szCs w:val="26"/>
              </w:rPr>
              <w:t>250,000</w:t>
            </w:r>
          </w:p>
        </w:tc>
        <w:tc>
          <w:tcPr>
            <w:tcW w:w="180" w:type="dxa"/>
          </w:tcPr>
          <w:p w14:paraId="67E533CA" w14:textId="77777777" w:rsidR="00092C38" w:rsidRPr="00E37CF7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5F00AFBC" w14:textId="208CB2CC" w:rsidR="00092C38" w:rsidRPr="00E37CF7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141" w:type="dxa"/>
            <w:shd w:val="clear" w:color="auto" w:fill="auto"/>
          </w:tcPr>
          <w:p w14:paraId="3862B9F5" w14:textId="77777777" w:rsidR="00092C38" w:rsidRPr="00E37CF7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3E84ACBE" w14:textId="50B3F86D" w:rsidR="00092C38" w:rsidRPr="00092C38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-2 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%</w:t>
            </w:r>
          </w:p>
        </w:tc>
      </w:tr>
      <w:tr w:rsidR="00092C38" w:rsidRPr="00056A25" w14:paraId="7F73EF85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00812A70" w14:textId="77777777" w:rsidR="00092C38" w:rsidRPr="00056A25" w:rsidRDefault="00092C38" w:rsidP="0009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7645B684" w14:textId="77777777" w:rsidR="00092C38" w:rsidRPr="00056A25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6B77F01F" w14:textId="77777777" w:rsidR="00092C38" w:rsidRPr="00092C38" w:rsidRDefault="00092C38" w:rsidP="00092C38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7343B88A" w14:textId="77777777" w:rsidR="00092C38" w:rsidRPr="00092C38" w:rsidRDefault="00092C38" w:rsidP="00092C38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080B79E7" w14:textId="77777777" w:rsidR="00092C38" w:rsidRPr="00092C38" w:rsidRDefault="00092C38" w:rsidP="00092C38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B503875" w14:textId="77777777" w:rsidR="00092C38" w:rsidRPr="00E37CF7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0F92BA6C" w14:textId="77777777" w:rsidR="00092C38" w:rsidRPr="00E37CF7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0B067384" w14:textId="77777777" w:rsidR="00092C38" w:rsidRPr="00E37CF7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118A3DDD" w14:textId="234E4FE8" w:rsidR="00092C38" w:rsidRPr="00092C38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.5%</w:t>
            </w:r>
          </w:p>
        </w:tc>
      </w:tr>
      <w:tr w:rsidR="00092C38" w:rsidRPr="00056A25" w14:paraId="1FEA2A54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6E488FB0" w14:textId="77777777" w:rsidR="00092C38" w:rsidRPr="00056A25" w:rsidRDefault="00092C38" w:rsidP="0009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70BD3564" w14:textId="77777777" w:rsidR="00092C38" w:rsidRPr="00056A25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25B6313E" w14:textId="77777777" w:rsidR="00092C38" w:rsidRPr="00092C38" w:rsidRDefault="00092C38" w:rsidP="00092C38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598BF15C" w14:textId="77777777" w:rsidR="00092C38" w:rsidRPr="00092C38" w:rsidRDefault="00092C38" w:rsidP="00092C38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68B74E74" w14:textId="77777777" w:rsidR="00092C38" w:rsidRPr="00092C38" w:rsidRDefault="00092C38" w:rsidP="00092C38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B49B7E4" w14:textId="77777777" w:rsidR="00092C38" w:rsidRPr="00E37CF7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36209A6B" w14:textId="77777777" w:rsidR="00092C38" w:rsidRPr="00E37CF7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1BD0C6A0" w14:textId="77777777" w:rsidR="00092C38" w:rsidRPr="00E37CF7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3360B41A" w14:textId="0E5C36C0" w:rsidR="00092C38" w:rsidRPr="00092C38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</w:t>
            </w:r>
          </w:p>
        </w:tc>
      </w:tr>
      <w:tr w:rsidR="00092C38" w:rsidRPr="00333C2A" w14:paraId="32D70C28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312C69B5" w14:textId="77777777" w:rsidR="00092C38" w:rsidRPr="00333C2A" w:rsidRDefault="00092C38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" w:type="dxa"/>
          </w:tcPr>
          <w:p w14:paraId="0FE01156" w14:textId="77777777" w:rsidR="00092C38" w:rsidRPr="00333C2A" w:rsidRDefault="00092C38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2205C42B" w14:textId="77777777" w:rsidR="00092C38" w:rsidRPr="00333C2A" w:rsidRDefault="00092C38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52437ABD" w14:textId="77777777" w:rsidR="00092C38" w:rsidRPr="00333C2A" w:rsidRDefault="00092C38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01C88BB1" w14:textId="77777777" w:rsidR="00092C38" w:rsidRPr="00333C2A" w:rsidRDefault="00092C38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05A3AF6A" w14:textId="77777777" w:rsidR="00092C38" w:rsidRPr="00333C2A" w:rsidRDefault="00092C38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738D2C21" w14:textId="77777777" w:rsidR="00092C38" w:rsidRPr="00333C2A" w:rsidRDefault="00092C38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09E2EEC9" w14:textId="77777777" w:rsidR="00092C38" w:rsidRPr="00333C2A" w:rsidRDefault="00092C38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61EF4280" w14:textId="77777777" w:rsidR="00092C38" w:rsidRPr="00333C2A" w:rsidRDefault="00092C38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CE07B5" w:rsidRPr="00056A25" w14:paraId="2620E983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098455B5" w14:textId="239D6075" w:rsidR="00CE07B5" w:rsidRPr="004467B5" w:rsidRDefault="00092C38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C</w:t>
            </w:r>
          </w:p>
        </w:tc>
        <w:tc>
          <w:tcPr>
            <w:tcW w:w="137" w:type="dxa"/>
          </w:tcPr>
          <w:p w14:paraId="34D8B08F" w14:textId="77777777" w:rsidR="00CE07B5" w:rsidRPr="00446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77FA3370" w14:textId="680E85B8" w:rsidR="00CE07B5" w:rsidRPr="004467B5" w:rsidRDefault="00CE07B5" w:rsidP="00CE07B5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เงินกู้ยืมสำหรับซื้อเครื่องจักร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ไม่เกิน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9,825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13353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พัน</w:t>
            </w:r>
            <w:r w:rsidRPr="00103F9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ยูโร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5494598E" w14:textId="77777777" w:rsidR="00CE07B5" w:rsidRPr="00446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5A3C7ED1" w14:textId="00C2BA74" w:rsidR="00CE07B5" w:rsidRPr="004467B5" w:rsidRDefault="00CE07B5" w:rsidP="00CE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393,000</w:t>
            </w:r>
          </w:p>
        </w:tc>
        <w:tc>
          <w:tcPr>
            <w:tcW w:w="180" w:type="dxa"/>
          </w:tcPr>
          <w:p w14:paraId="5DD9F6C9" w14:textId="77777777" w:rsidR="00CE07B5" w:rsidRPr="00446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0DDD5537" w14:textId="497793AF" w:rsidR="00CE07B5" w:rsidRPr="00446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141" w:type="dxa"/>
            <w:shd w:val="clear" w:color="auto" w:fill="auto"/>
          </w:tcPr>
          <w:p w14:paraId="7F1ACA6F" w14:textId="77777777" w:rsidR="00CE07B5" w:rsidRPr="00446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41D51204" w14:textId="7E1F6ECC" w:rsidR="00CE07B5" w:rsidRPr="00446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-2 </w:t>
            </w:r>
            <w:r w:rsidR="00133537"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%</w:t>
            </w:r>
          </w:p>
        </w:tc>
      </w:tr>
      <w:tr w:rsidR="00CE07B5" w:rsidRPr="00056A25" w14:paraId="2D71C1D0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3E15F523" w14:textId="77777777" w:rsidR="00CE0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6B6A0CAA" w14:textId="77777777" w:rsidR="00CE07B5" w:rsidRPr="00446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5E74C480" w14:textId="77777777" w:rsidR="00CE07B5" w:rsidRPr="007678A3" w:rsidRDefault="00CE07B5" w:rsidP="00CE07B5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40A34E52" w14:textId="77777777" w:rsidR="00CE07B5" w:rsidRPr="00446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5400883D" w14:textId="77777777" w:rsidR="00CE07B5" w:rsidRDefault="00CE07B5" w:rsidP="00CE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3776DF1" w14:textId="77777777" w:rsidR="00CE07B5" w:rsidRPr="00446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07C191F8" w14:textId="77777777" w:rsidR="00CE07B5" w:rsidRPr="00E37CF7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8097B49" w14:textId="77777777" w:rsidR="00CE07B5" w:rsidRPr="00446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0ECB6F19" w14:textId="3B76F9AC" w:rsidR="00CE07B5" w:rsidRPr="00E37CF7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133537"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.5%</w:t>
            </w:r>
          </w:p>
        </w:tc>
      </w:tr>
      <w:tr w:rsidR="00CE07B5" w:rsidRPr="00056A25" w14:paraId="3D1892A5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48F6B1BD" w14:textId="77777777" w:rsidR="00CE0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3B0D7035" w14:textId="77777777" w:rsidR="00CE07B5" w:rsidRPr="00446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0D968536" w14:textId="77777777" w:rsidR="00CE07B5" w:rsidRPr="007678A3" w:rsidRDefault="00CE07B5" w:rsidP="00CE07B5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628127EE" w14:textId="77777777" w:rsidR="00CE07B5" w:rsidRPr="00446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0FE5C1F6" w14:textId="77777777" w:rsidR="00CE07B5" w:rsidRDefault="00CE07B5" w:rsidP="00CE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C4EAE70" w14:textId="77777777" w:rsidR="00CE07B5" w:rsidRPr="00446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7187081A" w14:textId="77777777" w:rsidR="00CE07B5" w:rsidRPr="00E37CF7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44ED2BE" w14:textId="77777777" w:rsidR="00CE07B5" w:rsidRPr="00446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3EF7A242" w14:textId="028CF267" w:rsidR="00CE07B5" w:rsidRPr="00E37CF7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133537"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</w:t>
            </w:r>
          </w:p>
        </w:tc>
      </w:tr>
      <w:tr w:rsidR="00133537" w:rsidRPr="00333C2A" w14:paraId="522AF8D6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4A7561DA" w14:textId="77777777" w:rsidR="00133537" w:rsidRPr="00333C2A" w:rsidRDefault="00133537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1437B5E6" w14:textId="77777777" w:rsidR="00133537" w:rsidRPr="00333C2A" w:rsidRDefault="00133537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3849F9E5" w14:textId="77777777" w:rsidR="00133537" w:rsidRPr="00333C2A" w:rsidRDefault="00133537" w:rsidP="00CE28BB">
            <w:pPr>
              <w:pStyle w:val="a"/>
              <w:tabs>
                <w:tab w:val="left" w:pos="720"/>
              </w:tabs>
              <w:ind w:right="-18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090488A8" w14:textId="77777777" w:rsidR="00133537" w:rsidRPr="00333C2A" w:rsidRDefault="00133537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0DFB4CEE" w14:textId="77777777" w:rsidR="00133537" w:rsidRPr="00333C2A" w:rsidRDefault="00133537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7CC30D44" w14:textId="77777777" w:rsidR="00133537" w:rsidRPr="00333C2A" w:rsidRDefault="00133537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61E0DC7E" w14:textId="77777777" w:rsidR="00133537" w:rsidRPr="00333C2A" w:rsidRDefault="00133537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0A77B21B" w14:textId="77777777" w:rsidR="00133537" w:rsidRPr="00333C2A" w:rsidRDefault="00133537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2CF8719A" w14:textId="77777777" w:rsidR="00133537" w:rsidRPr="00333C2A" w:rsidRDefault="00133537" w:rsidP="00CE28BB">
            <w:pPr>
              <w:pStyle w:val="a"/>
              <w:tabs>
                <w:tab w:val="clear" w:pos="1080"/>
              </w:tabs>
              <w:ind w:right="-43"/>
              <w:jc w:val="thaiDistribute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</w:tr>
      <w:tr w:rsidR="00190E3A" w:rsidRPr="00475A13" w14:paraId="08B4AAE9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20BB4E0B" w14:textId="1337EAB6" w:rsidR="00190E3A" w:rsidRPr="00475A13" w:rsidRDefault="00092C38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D</w:t>
            </w:r>
          </w:p>
        </w:tc>
        <w:tc>
          <w:tcPr>
            <w:tcW w:w="137" w:type="dxa"/>
          </w:tcPr>
          <w:p w14:paraId="4CADBDC8" w14:textId="77777777" w:rsidR="00190E3A" w:rsidRPr="00475A13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40568DEE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ตั๋วสัญญาใช้เงิน</w:t>
            </w:r>
          </w:p>
        </w:tc>
        <w:tc>
          <w:tcPr>
            <w:tcW w:w="136" w:type="dxa"/>
            <w:shd w:val="clear" w:color="auto" w:fill="auto"/>
          </w:tcPr>
          <w:p w14:paraId="538FA8FE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495307B1" w14:textId="7777777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25,000</w:t>
            </w:r>
          </w:p>
        </w:tc>
        <w:tc>
          <w:tcPr>
            <w:tcW w:w="180" w:type="dxa"/>
          </w:tcPr>
          <w:p w14:paraId="115AEEF7" w14:textId="7777777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88E2F27" w14:textId="1B131198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25,000</w:t>
            </w:r>
          </w:p>
        </w:tc>
        <w:tc>
          <w:tcPr>
            <w:tcW w:w="141" w:type="dxa"/>
            <w:shd w:val="clear" w:color="auto" w:fill="auto"/>
          </w:tcPr>
          <w:p w14:paraId="31B3D891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5B87EDA5" w14:textId="606A15A6" w:rsidR="00190E3A" w:rsidRPr="00E37CF7" w:rsidRDefault="00C85B5B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</w:p>
        </w:tc>
      </w:tr>
      <w:tr w:rsidR="00190E3A" w:rsidRPr="00333C2A" w14:paraId="17C2B99C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160D6990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" w:type="dxa"/>
          </w:tcPr>
          <w:p w14:paraId="1B9786A4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4019" w:type="dxa"/>
            <w:shd w:val="clear" w:color="auto" w:fill="auto"/>
          </w:tcPr>
          <w:p w14:paraId="1F150671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04A4CDC2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40" w:type="dxa"/>
            <w:shd w:val="clear" w:color="auto" w:fill="auto"/>
          </w:tcPr>
          <w:p w14:paraId="41764180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70BBA3EA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67" w:type="dxa"/>
            <w:shd w:val="clear" w:color="auto" w:fill="auto"/>
          </w:tcPr>
          <w:p w14:paraId="698C2EBB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  <w:shd w:val="clear" w:color="auto" w:fill="auto"/>
          </w:tcPr>
          <w:p w14:paraId="41E9BD56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06" w:type="dxa"/>
            <w:shd w:val="clear" w:color="auto" w:fill="auto"/>
          </w:tcPr>
          <w:p w14:paraId="3F115A51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190E3A" w:rsidRPr="00475A13" w14:paraId="35E8B493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24574388" w14:textId="5E80EE48" w:rsidR="00190E3A" w:rsidRPr="00475A13" w:rsidRDefault="00092C38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E</w:t>
            </w:r>
          </w:p>
        </w:tc>
        <w:tc>
          <w:tcPr>
            <w:tcW w:w="137" w:type="dxa"/>
          </w:tcPr>
          <w:p w14:paraId="42C6722D" w14:textId="77777777" w:rsidR="00190E3A" w:rsidRPr="00475A13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521703E9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18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36" w:type="dxa"/>
            <w:shd w:val="clear" w:color="auto" w:fill="auto"/>
          </w:tcPr>
          <w:p w14:paraId="57FDDA22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40A6380C" w14:textId="7777777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15,000</w:t>
            </w:r>
          </w:p>
        </w:tc>
        <w:tc>
          <w:tcPr>
            <w:tcW w:w="180" w:type="dxa"/>
          </w:tcPr>
          <w:p w14:paraId="43C0FB34" w14:textId="7777777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5D71C15F" w14:textId="4435751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15,000</w:t>
            </w:r>
          </w:p>
        </w:tc>
        <w:tc>
          <w:tcPr>
            <w:tcW w:w="141" w:type="dxa"/>
            <w:shd w:val="clear" w:color="auto" w:fill="auto"/>
          </w:tcPr>
          <w:p w14:paraId="70143E4A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53A6827C" w14:textId="31046DC7" w:rsidR="00190E3A" w:rsidRPr="00E37CF7" w:rsidRDefault="00C85B5B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</w:p>
        </w:tc>
      </w:tr>
      <w:tr w:rsidR="00190E3A" w:rsidRPr="00333C2A" w14:paraId="39E36901" w14:textId="77777777" w:rsidTr="00333C2A">
        <w:trPr>
          <w:trHeight w:val="20"/>
        </w:trPr>
        <w:tc>
          <w:tcPr>
            <w:tcW w:w="704" w:type="dxa"/>
            <w:shd w:val="clear" w:color="auto" w:fill="auto"/>
          </w:tcPr>
          <w:p w14:paraId="3B6449F6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1176450D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0143BFAB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1F1CC296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2D61C890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1B581A03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67" w:type="dxa"/>
            <w:shd w:val="clear" w:color="auto" w:fill="auto"/>
          </w:tcPr>
          <w:p w14:paraId="1DEAB12F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  <w:shd w:val="clear" w:color="auto" w:fill="auto"/>
          </w:tcPr>
          <w:p w14:paraId="4F9C09DD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303344CE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190E3A" w:rsidRPr="00475A13" w14:paraId="2BFCCB3C" w14:textId="77777777" w:rsidTr="00333C2A">
        <w:trPr>
          <w:trHeight w:val="20"/>
        </w:trPr>
        <w:tc>
          <w:tcPr>
            <w:tcW w:w="704" w:type="dxa"/>
            <w:shd w:val="clear" w:color="auto" w:fill="auto"/>
          </w:tcPr>
          <w:p w14:paraId="644020DB" w14:textId="6E0DEDB7" w:rsidR="00190E3A" w:rsidRPr="00475A13" w:rsidRDefault="00092C38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F</w:t>
            </w:r>
          </w:p>
        </w:tc>
        <w:tc>
          <w:tcPr>
            <w:tcW w:w="137" w:type="dxa"/>
          </w:tcPr>
          <w:p w14:paraId="0B395511" w14:textId="77777777" w:rsidR="00190E3A" w:rsidRPr="00475A13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3181290B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3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หนังสือค้ำประกันเพื่อซื้อวัตถุดิบ</w:t>
            </w:r>
          </w:p>
        </w:tc>
        <w:tc>
          <w:tcPr>
            <w:tcW w:w="136" w:type="dxa"/>
            <w:shd w:val="clear" w:color="auto" w:fill="auto"/>
          </w:tcPr>
          <w:p w14:paraId="431069DB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67B9CEBF" w14:textId="7777777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20,000</w:t>
            </w:r>
          </w:p>
        </w:tc>
        <w:tc>
          <w:tcPr>
            <w:tcW w:w="180" w:type="dxa"/>
          </w:tcPr>
          <w:p w14:paraId="5E3D6D92" w14:textId="7777777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75A1615D" w14:textId="294623FF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20,000</w:t>
            </w:r>
          </w:p>
        </w:tc>
        <w:tc>
          <w:tcPr>
            <w:tcW w:w="141" w:type="dxa"/>
            <w:shd w:val="clear" w:color="auto" w:fill="auto"/>
          </w:tcPr>
          <w:p w14:paraId="4B211922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4FCDFA01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CE28BB" w:rsidRPr="00333C2A" w14:paraId="6E7827E9" w14:textId="77777777" w:rsidTr="00333C2A">
        <w:trPr>
          <w:trHeight w:val="20"/>
        </w:trPr>
        <w:tc>
          <w:tcPr>
            <w:tcW w:w="704" w:type="dxa"/>
            <w:shd w:val="clear" w:color="auto" w:fill="auto"/>
          </w:tcPr>
          <w:p w14:paraId="4CF0D7EC" w14:textId="77777777" w:rsidR="00CE28BB" w:rsidRPr="00333C2A" w:rsidRDefault="00CE28BB" w:rsidP="00A158C8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4E98581E" w14:textId="77777777" w:rsidR="00CE28BB" w:rsidRPr="00333C2A" w:rsidRDefault="00CE28BB" w:rsidP="00A158C8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45795981" w14:textId="77777777" w:rsidR="00CE28BB" w:rsidRPr="00333C2A" w:rsidRDefault="00CE28BB" w:rsidP="00A158C8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5B6B8533" w14:textId="77777777" w:rsidR="00CE28BB" w:rsidRPr="00333C2A" w:rsidRDefault="00CE28BB" w:rsidP="00A158C8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</w:tcPr>
          <w:p w14:paraId="46E1DF7A" w14:textId="77777777" w:rsidR="00CE28BB" w:rsidRPr="00333C2A" w:rsidRDefault="00CE28BB" w:rsidP="00A158C8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62471F03" w14:textId="77777777" w:rsidR="00CE28BB" w:rsidRPr="00333C2A" w:rsidRDefault="00CE28BB" w:rsidP="00A158C8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67" w:type="dxa"/>
          </w:tcPr>
          <w:p w14:paraId="5D7DB22B" w14:textId="77777777" w:rsidR="00CE28BB" w:rsidRPr="00333C2A" w:rsidRDefault="00CE28BB" w:rsidP="00A158C8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3A291408" w14:textId="77777777" w:rsidR="00CE28BB" w:rsidRPr="00333C2A" w:rsidRDefault="00CE28BB" w:rsidP="00A158C8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54F24CC6" w14:textId="77777777" w:rsidR="00CE28BB" w:rsidRPr="00333C2A" w:rsidRDefault="00CE28BB" w:rsidP="00A158C8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190E3A" w:rsidRPr="00475A13" w14:paraId="65DB1E5F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7528E63B" w14:textId="79A74045" w:rsidR="00190E3A" w:rsidRPr="00475A13" w:rsidRDefault="00092C38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G</w:t>
            </w:r>
          </w:p>
        </w:tc>
        <w:tc>
          <w:tcPr>
            <w:tcW w:w="137" w:type="dxa"/>
          </w:tcPr>
          <w:p w14:paraId="3D155BAC" w14:textId="77777777" w:rsidR="00190E3A" w:rsidRPr="00475A13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776AA13C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หนังสือค้ำประกันเพื่อค้ำประกันการใช้ไฟฟ้า</w:t>
            </w:r>
          </w:p>
        </w:tc>
        <w:tc>
          <w:tcPr>
            <w:tcW w:w="136" w:type="dxa"/>
            <w:shd w:val="clear" w:color="auto" w:fill="auto"/>
          </w:tcPr>
          <w:p w14:paraId="50B86D23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4E3FB8BF" w14:textId="7777777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7D9F59D7" w14:textId="7777777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54680DE" w14:textId="5B5982FF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5,000</w:t>
            </w:r>
          </w:p>
        </w:tc>
        <w:tc>
          <w:tcPr>
            <w:tcW w:w="141" w:type="dxa"/>
            <w:shd w:val="clear" w:color="auto" w:fill="auto"/>
          </w:tcPr>
          <w:p w14:paraId="5CCAB6EA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67D808EB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190E3A" w:rsidRPr="00333C2A" w14:paraId="0700AF55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22291E25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" w:type="dxa"/>
          </w:tcPr>
          <w:p w14:paraId="1E76400B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3983AE3A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thaiDistribute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0BBFC4CF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56EDF597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01F38B22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67" w:type="dxa"/>
            <w:shd w:val="clear" w:color="auto" w:fill="auto"/>
          </w:tcPr>
          <w:p w14:paraId="772D52B1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  <w:shd w:val="clear" w:color="auto" w:fill="auto"/>
          </w:tcPr>
          <w:p w14:paraId="20CA4B1D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0BB056DA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190E3A" w:rsidRPr="00475A13" w14:paraId="6BAC6F60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405303F4" w14:textId="283DE18B" w:rsidR="00190E3A" w:rsidRPr="00475A13" w:rsidRDefault="00092C38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H</w:t>
            </w:r>
          </w:p>
        </w:tc>
        <w:tc>
          <w:tcPr>
            <w:tcW w:w="137" w:type="dxa"/>
          </w:tcPr>
          <w:p w14:paraId="4BCB8AB2" w14:textId="77777777" w:rsidR="00190E3A" w:rsidRPr="00475A13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5A94AD72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หนังสือค้ำประกันเพื่อค้ำประกันการรับเงินรับล่วงหน้า</w:t>
            </w:r>
          </w:p>
        </w:tc>
        <w:tc>
          <w:tcPr>
            <w:tcW w:w="136" w:type="dxa"/>
            <w:shd w:val="clear" w:color="auto" w:fill="auto"/>
          </w:tcPr>
          <w:p w14:paraId="14CEE601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605A63F1" w14:textId="7777777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50,000</w:t>
            </w:r>
          </w:p>
        </w:tc>
        <w:tc>
          <w:tcPr>
            <w:tcW w:w="180" w:type="dxa"/>
          </w:tcPr>
          <w:p w14:paraId="06B8FB82" w14:textId="7777777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1954D5F" w14:textId="5CC8D8F1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50,000</w:t>
            </w:r>
          </w:p>
        </w:tc>
        <w:tc>
          <w:tcPr>
            <w:tcW w:w="141" w:type="dxa"/>
            <w:shd w:val="clear" w:color="auto" w:fill="auto"/>
          </w:tcPr>
          <w:p w14:paraId="57C5F041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5F9ED709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190E3A" w:rsidRPr="00333C2A" w14:paraId="6F42558C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5139A06C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2ACC3477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77057BEA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286FB32D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60397FDD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18EB3C2C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67" w:type="dxa"/>
            <w:shd w:val="clear" w:color="auto" w:fill="auto"/>
          </w:tcPr>
          <w:p w14:paraId="13701344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  <w:shd w:val="clear" w:color="auto" w:fill="auto"/>
          </w:tcPr>
          <w:p w14:paraId="4D9FE2C8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09CBECA6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190E3A" w:rsidRPr="00475A13" w14:paraId="7285CA0B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5ED8D35E" w14:textId="180B6B66" w:rsidR="00190E3A" w:rsidRPr="00475A13" w:rsidRDefault="00092C38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I</w:t>
            </w:r>
          </w:p>
        </w:tc>
        <w:tc>
          <w:tcPr>
            <w:tcW w:w="137" w:type="dxa"/>
          </w:tcPr>
          <w:p w14:paraId="3F31B290" w14:textId="77777777" w:rsidR="00190E3A" w:rsidRPr="00475A13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709C09FD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ขายลดลูกหนี้การค้า </w:t>
            </w:r>
          </w:p>
        </w:tc>
        <w:tc>
          <w:tcPr>
            <w:tcW w:w="136" w:type="dxa"/>
            <w:shd w:val="clear" w:color="auto" w:fill="auto"/>
          </w:tcPr>
          <w:p w14:paraId="2D381A49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5C55213C" w14:textId="7777777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40,000</w:t>
            </w:r>
          </w:p>
        </w:tc>
        <w:tc>
          <w:tcPr>
            <w:tcW w:w="180" w:type="dxa"/>
          </w:tcPr>
          <w:p w14:paraId="48E8D5E9" w14:textId="7777777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76320B1" w14:textId="0DB59318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40,000</w:t>
            </w:r>
          </w:p>
        </w:tc>
        <w:tc>
          <w:tcPr>
            <w:tcW w:w="141" w:type="dxa"/>
            <w:shd w:val="clear" w:color="auto" w:fill="auto"/>
          </w:tcPr>
          <w:p w14:paraId="20E9DFFF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47430E3B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190E3A" w:rsidRPr="00333C2A" w14:paraId="32E3E63F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11A4F552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0063FEDE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17354758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71FEB363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5334E2EB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2EF22A76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67" w:type="dxa"/>
            <w:shd w:val="clear" w:color="auto" w:fill="auto"/>
          </w:tcPr>
          <w:p w14:paraId="1B53C996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  <w:shd w:val="clear" w:color="auto" w:fill="auto"/>
          </w:tcPr>
          <w:p w14:paraId="7869355D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773121A0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190E3A" w:rsidRPr="00475A13" w14:paraId="5CA93094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6C04C0BF" w14:textId="40141D4B" w:rsidR="00190E3A" w:rsidRPr="00475A13" w:rsidRDefault="00092C38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J</w:t>
            </w:r>
          </w:p>
        </w:tc>
        <w:tc>
          <w:tcPr>
            <w:tcW w:w="137" w:type="dxa"/>
          </w:tcPr>
          <w:p w14:paraId="0D6352A1" w14:textId="77777777" w:rsidR="00190E3A" w:rsidRPr="00475A13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3665AC0D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หนังสือค้ำประกันเพื่อค้ำประกันผลงาน </w:t>
            </w:r>
            <w:r w:rsidRPr="00E37CF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</w:t>
            </w: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วงเงินชั่วคราว</w:t>
            </w:r>
            <w:r w:rsidRPr="00E37CF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75864616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3B3BB241" w14:textId="70257044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180" w:type="dxa"/>
          </w:tcPr>
          <w:p w14:paraId="7C322F9E" w14:textId="7777777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C59AF98" w14:textId="5887C089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2,000</w:t>
            </w:r>
          </w:p>
        </w:tc>
        <w:tc>
          <w:tcPr>
            <w:tcW w:w="141" w:type="dxa"/>
            <w:shd w:val="clear" w:color="auto" w:fill="auto"/>
          </w:tcPr>
          <w:p w14:paraId="07B222FA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57F4929B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190E3A" w:rsidRPr="00333C2A" w14:paraId="218921CE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61B989A9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25E307D1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11AF943A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thaiDistribute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17D62A7F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0E29112C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58847FF4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6E2D8B9B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  <w:shd w:val="clear" w:color="auto" w:fill="auto"/>
          </w:tcPr>
          <w:p w14:paraId="64519C96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29F11A42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190E3A" w:rsidRPr="00475A13" w14:paraId="7EE14668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24E2AEC9" w14:textId="77777777" w:rsidR="00190E3A" w:rsidRPr="00475A13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27580B6B" w14:textId="77777777" w:rsidR="00190E3A" w:rsidRPr="00475A13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77BADCC3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" w:type="dxa"/>
            <w:shd w:val="clear" w:color="auto" w:fill="auto"/>
          </w:tcPr>
          <w:p w14:paraId="56B41D53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shd w:val="clear" w:color="auto" w:fill="auto"/>
          </w:tcPr>
          <w:p w14:paraId="56D5D5FD" w14:textId="21626B8C" w:rsidR="00190E3A" w:rsidRPr="00E37CF7" w:rsidRDefault="00750955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927,360</w:t>
            </w:r>
          </w:p>
        </w:tc>
        <w:tc>
          <w:tcPr>
            <w:tcW w:w="180" w:type="dxa"/>
          </w:tcPr>
          <w:p w14:paraId="647F26C5" w14:textId="7777777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7CFF47ED" w14:textId="66424C5E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392,176</w:t>
            </w:r>
          </w:p>
        </w:tc>
        <w:tc>
          <w:tcPr>
            <w:tcW w:w="141" w:type="dxa"/>
            <w:shd w:val="clear" w:color="auto" w:fill="auto"/>
          </w:tcPr>
          <w:p w14:paraId="687752AB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44AB68D3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384EDC59" w14:textId="77777777" w:rsidR="000B415A" w:rsidRPr="002E4DF3" w:rsidRDefault="000B415A" w:rsidP="00475A13">
      <w:pPr>
        <w:tabs>
          <w:tab w:val="clear" w:pos="227"/>
          <w:tab w:val="clear" w:pos="454"/>
          <w:tab w:val="clear" w:pos="680"/>
          <w:tab w:val="left" w:pos="36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14:paraId="2112416E" w14:textId="5166EF74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  <w:cs/>
        </w:rPr>
        <w:t>วงเงินสินเชื่อนี้ค้ำประกันโดย</w:t>
      </w:r>
    </w:p>
    <w:p w14:paraId="3A6571F7" w14:textId="60E59245" w:rsidR="009D10ED" w:rsidRPr="002E4DF3" w:rsidRDefault="009D10ED" w:rsidP="001F48E5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จำนองที่ดิน สิ่งก่อสร้าง</w:t>
      </w:r>
      <w:r w:rsidR="001F48E5" w:rsidRPr="002E4DF3">
        <w:rPr>
          <w:rFonts w:ascii="Angsana New" w:hAnsi="Angsana New" w:hint="cs"/>
          <w:sz w:val="26"/>
          <w:szCs w:val="26"/>
          <w:cs/>
        </w:rPr>
        <w:t xml:space="preserve">ที่มีอยู่หรือจะก่อสร้างในอนาคต </w:t>
      </w:r>
      <w:r w:rsidR="00485E89">
        <w:rPr>
          <w:rFonts w:ascii="Angsana New" w:hAnsi="Angsana New" w:hint="cs"/>
          <w:sz w:val="26"/>
          <w:szCs w:val="26"/>
          <w:cs/>
        </w:rPr>
        <w:t>และ</w:t>
      </w:r>
      <w:r w:rsidR="001F48E5" w:rsidRPr="002E4DF3">
        <w:rPr>
          <w:rFonts w:ascii="Angsana New" w:hAnsi="Angsana New" w:hint="cs"/>
          <w:sz w:val="26"/>
          <w:szCs w:val="26"/>
          <w:cs/>
        </w:rPr>
        <w:t>เครื่องจักรและอุปกรณ์</w:t>
      </w:r>
      <w:r w:rsidRPr="002E4DF3">
        <w:rPr>
          <w:rFonts w:ascii="Angsana New" w:hAnsi="Angsana New" w:hint="cs"/>
          <w:sz w:val="26"/>
          <w:szCs w:val="26"/>
          <w:cs/>
        </w:rPr>
        <w:t xml:space="preserve"> ตามที่กล่าวไว้ในหมายเหตุ </w:t>
      </w:r>
      <w:r w:rsidR="005554F4" w:rsidRPr="002E4DF3">
        <w:rPr>
          <w:rFonts w:ascii="Angsana New" w:hAnsi="Angsana New" w:hint="cs"/>
          <w:sz w:val="26"/>
          <w:szCs w:val="26"/>
        </w:rPr>
        <w:t>7</w:t>
      </w:r>
    </w:p>
    <w:p w14:paraId="6C4F60AE" w14:textId="30E22563" w:rsidR="009D10ED" w:rsidRPr="002E4DF3" w:rsidRDefault="009D10ED" w:rsidP="001F48E5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="0066638A" w:rsidRPr="002E4DF3">
        <w:rPr>
          <w:rFonts w:ascii="Angsana New" w:hAnsi="Angsana New" w:hint="cs"/>
          <w:sz w:val="26"/>
          <w:szCs w:val="26"/>
          <w:cs/>
        </w:rPr>
        <w:t>โอนผู้รับ</w:t>
      </w:r>
      <w:r w:rsidRPr="002E4DF3">
        <w:rPr>
          <w:rFonts w:ascii="Angsana New" w:hAnsi="Angsana New" w:hint="cs"/>
          <w:sz w:val="26"/>
          <w:szCs w:val="26"/>
          <w:cs/>
        </w:rPr>
        <w:t>ประโยชน์ตามกรมธรรม์ในสิ่งปลูกสร้างและเครื่องจักรให้สถาบันการเงิน</w:t>
      </w:r>
    </w:p>
    <w:p w14:paraId="3C3CE0AF" w14:textId="77777777" w:rsidR="009D10ED" w:rsidRPr="002E4DF3" w:rsidRDefault="009D10ED" w:rsidP="00475A13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</w:p>
    <w:p w14:paraId="06845B97" w14:textId="5CF9FBFF" w:rsidR="009D10ED" w:rsidRPr="002E4DF3" w:rsidRDefault="009D10ED" w:rsidP="00475A13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  <w:cs/>
        </w:rPr>
        <w:tab/>
        <w:t>ค้ำประกันโดยกรรมการท่านหนึ่ง</w:t>
      </w:r>
      <w:r w:rsidR="00DB04C5" w:rsidRPr="002E4DF3">
        <w:rPr>
          <w:rFonts w:ascii="Angsana New" w:hAnsi="Angsana New"/>
          <w:sz w:val="26"/>
          <w:szCs w:val="26"/>
        </w:rPr>
        <w:t xml:space="preserve"> (</w:t>
      </w:r>
      <w:r w:rsidR="00485E89">
        <w:rPr>
          <w:rFonts w:ascii="Angsana New" w:hAnsi="Angsana New" w:hint="cs"/>
          <w:sz w:val="26"/>
          <w:szCs w:val="26"/>
          <w:cs/>
        </w:rPr>
        <w:t>สำหรับ</w:t>
      </w:r>
      <w:r w:rsidR="00DB04C5" w:rsidRPr="002E4DF3">
        <w:rPr>
          <w:rFonts w:ascii="Angsana New" w:hAnsi="Angsana New" w:hint="cs"/>
          <w:sz w:val="26"/>
          <w:szCs w:val="26"/>
          <w:cs/>
        </w:rPr>
        <w:t xml:space="preserve">สินเชื่อ </w:t>
      </w:r>
      <w:r w:rsidR="00DB04C5" w:rsidRPr="002E4DF3">
        <w:rPr>
          <w:rFonts w:ascii="Angsana New" w:hAnsi="Angsana New"/>
          <w:sz w:val="26"/>
          <w:szCs w:val="26"/>
        </w:rPr>
        <w:t xml:space="preserve">I </w:t>
      </w:r>
      <w:r w:rsidR="00DB04C5" w:rsidRPr="002E4DF3">
        <w:rPr>
          <w:rFonts w:ascii="Angsana New" w:hAnsi="Angsana New" w:hint="cs"/>
          <w:sz w:val="26"/>
          <w:szCs w:val="26"/>
          <w:cs/>
        </w:rPr>
        <w:t>เท่านั้น</w:t>
      </w:r>
      <w:r w:rsidR="00DB04C5" w:rsidRPr="002E4DF3">
        <w:rPr>
          <w:rFonts w:ascii="Angsana New" w:hAnsi="Angsana New"/>
          <w:sz w:val="26"/>
          <w:szCs w:val="26"/>
        </w:rPr>
        <w:t>)</w:t>
      </w:r>
    </w:p>
    <w:p w14:paraId="1EBA644F" w14:textId="77777777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14:paraId="6FA6E3DE" w14:textId="1E6B36AE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</w:p>
    <w:p w14:paraId="57C2CB4A" w14:textId="2E340254" w:rsidR="0083764A" w:rsidRPr="00333C2A" w:rsidRDefault="0083764A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5BB66550" w14:textId="77777777" w:rsidR="00333C2A" w:rsidRDefault="00333C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35AA70D" w14:textId="670F943A" w:rsidR="008B626B" w:rsidRPr="004962A0" w:rsidRDefault="000A4787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962A0">
        <w:rPr>
          <w:rFonts w:ascii="Angsana New" w:hAnsi="Angsana New" w:hint="cs"/>
          <w:b/>
          <w:bCs/>
          <w:sz w:val="26"/>
          <w:szCs w:val="26"/>
        </w:rPr>
        <w:t>1</w:t>
      </w:r>
      <w:r w:rsidR="00FB1741" w:rsidRPr="004962A0">
        <w:rPr>
          <w:rFonts w:ascii="Angsana New" w:hAnsi="Angsana New" w:hint="cs"/>
          <w:b/>
          <w:bCs/>
          <w:sz w:val="26"/>
          <w:szCs w:val="26"/>
        </w:rPr>
        <w:t>1</w:t>
      </w:r>
      <w:r w:rsidR="008B626B" w:rsidRPr="004962A0">
        <w:rPr>
          <w:rFonts w:ascii="Angsana New" w:hAnsi="Angsana New" w:hint="cs"/>
          <w:b/>
          <w:bCs/>
          <w:sz w:val="26"/>
          <w:szCs w:val="26"/>
        </w:rPr>
        <w:t>.</w:t>
      </w:r>
      <w:r w:rsidR="008B626B" w:rsidRPr="004962A0">
        <w:rPr>
          <w:rFonts w:ascii="Angsana New" w:hAnsi="Angsana New" w:hint="cs"/>
          <w:b/>
          <w:bCs/>
          <w:sz w:val="26"/>
          <w:szCs w:val="26"/>
        </w:rPr>
        <w:tab/>
      </w:r>
      <w:r w:rsidR="008B626B" w:rsidRPr="004962A0">
        <w:rPr>
          <w:rFonts w:ascii="Angsana New" w:hAnsi="Angsana New" w:hint="cs"/>
          <w:b/>
          <w:bCs/>
          <w:sz w:val="26"/>
          <w:szCs w:val="26"/>
          <w:cs/>
        </w:rPr>
        <w:t>หนี้สินตามสัญญาเช่า</w:t>
      </w:r>
      <w:r w:rsidR="001431CC" w:rsidRPr="004962A0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1431CC" w:rsidRPr="004962A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17C749B5" w14:textId="77777777" w:rsidR="00F272AE" w:rsidRPr="004962A0" w:rsidRDefault="00F272AE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35"/>
        <w:gridCol w:w="284"/>
        <w:gridCol w:w="1381"/>
        <w:gridCol w:w="270"/>
        <w:gridCol w:w="1458"/>
      </w:tblGrid>
      <w:tr w:rsidR="00AD6479" w:rsidRPr="00475A13" w14:paraId="2CC4FD70" w14:textId="77777777" w:rsidTr="00A553F7">
        <w:tc>
          <w:tcPr>
            <w:tcW w:w="6435" w:type="dxa"/>
          </w:tcPr>
          <w:p w14:paraId="53637022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8D197DA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9" w:type="dxa"/>
            <w:gridSpan w:val="3"/>
            <w:tcBorders>
              <w:bottom w:val="single" w:sz="4" w:space="0" w:color="auto"/>
            </w:tcBorders>
          </w:tcPr>
          <w:p w14:paraId="0BBB5553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011B9" w:rsidRPr="00475A13" w14:paraId="2AB03D4B" w14:textId="77777777" w:rsidTr="00CC201D">
        <w:tc>
          <w:tcPr>
            <w:tcW w:w="6435" w:type="dxa"/>
            <w:tcBorders>
              <w:bottom w:val="single" w:sz="4" w:space="0" w:color="auto"/>
            </w:tcBorders>
          </w:tcPr>
          <w:p w14:paraId="1C3B7294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ab/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14:paraId="2FA756C8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41B90748" w14:textId="608F8EB7" w:rsidR="002011B9" w:rsidRPr="00475A13" w:rsidRDefault="00267BF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</w:t>
            </w:r>
            <w:r w:rsidR="00043424">
              <w:rPr>
                <w:rFonts w:ascii="Angsana New" w:hAnsi="Angsana New"/>
                <w:sz w:val="26"/>
                <w:szCs w:val="26"/>
              </w:rPr>
              <w:t>0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E932C3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="00043424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  <w:r w:rsidR="000D1403"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D1403"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3764A" w:rsidRPr="00475A13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5919B7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C6309" w14:textId="4531557F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83764A"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4</w:t>
            </w:r>
          </w:p>
        </w:tc>
      </w:tr>
      <w:tr w:rsidR="00672705" w:rsidRPr="008D6F57" w14:paraId="3E8A0CAC" w14:textId="77777777" w:rsidTr="00A553F7">
        <w:tc>
          <w:tcPr>
            <w:tcW w:w="6435" w:type="dxa"/>
          </w:tcPr>
          <w:p w14:paraId="462C24BC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268A2CDF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1" w:type="dxa"/>
          </w:tcPr>
          <w:p w14:paraId="1DE8220F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D6F5205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</w:tcPr>
          <w:p w14:paraId="62AA68F9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3764A" w:rsidRPr="00475A13" w14:paraId="428C38DD" w14:textId="77777777" w:rsidTr="00A553F7">
        <w:tc>
          <w:tcPr>
            <w:tcW w:w="6435" w:type="dxa"/>
          </w:tcPr>
          <w:p w14:paraId="218CCF81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2565</w:t>
            </w:r>
          </w:p>
        </w:tc>
        <w:tc>
          <w:tcPr>
            <w:tcW w:w="284" w:type="dxa"/>
          </w:tcPr>
          <w:p w14:paraId="32015424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805BF78" w14:textId="06637F25" w:rsidR="0083764A" w:rsidRPr="00D11795" w:rsidRDefault="002046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795">
              <w:rPr>
                <w:rFonts w:ascii="Angsana New" w:hAnsi="Angsana New"/>
                <w:sz w:val="26"/>
                <w:szCs w:val="26"/>
              </w:rPr>
              <w:t>842</w:t>
            </w:r>
          </w:p>
        </w:tc>
        <w:tc>
          <w:tcPr>
            <w:tcW w:w="270" w:type="dxa"/>
          </w:tcPr>
          <w:p w14:paraId="0F8F48FF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06F00F6B" w14:textId="1598B7C3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2,276</w:t>
            </w:r>
          </w:p>
        </w:tc>
      </w:tr>
      <w:tr w:rsidR="0083764A" w:rsidRPr="00475A13" w14:paraId="268A0B4C" w14:textId="77777777" w:rsidTr="00A553F7">
        <w:tc>
          <w:tcPr>
            <w:tcW w:w="6435" w:type="dxa"/>
          </w:tcPr>
          <w:p w14:paraId="186E4A95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84" w:type="dxa"/>
          </w:tcPr>
          <w:p w14:paraId="5A2FF6DE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D1E7A16" w14:textId="7653F5C0" w:rsidR="0083764A" w:rsidRPr="00D11795" w:rsidRDefault="002046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795">
              <w:rPr>
                <w:rFonts w:ascii="Angsana New" w:hAnsi="Angsana New"/>
                <w:sz w:val="26"/>
                <w:szCs w:val="26"/>
              </w:rPr>
              <w:t>2,917</w:t>
            </w:r>
          </w:p>
        </w:tc>
        <w:tc>
          <w:tcPr>
            <w:tcW w:w="270" w:type="dxa"/>
          </w:tcPr>
          <w:p w14:paraId="153E9D39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E2257AB" w14:textId="71F3825A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1,838</w:t>
            </w:r>
          </w:p>
        </w:tc>
      </w:tr>
      <w:tr w:rsidR="0083764A" w:rsidRPr="00475A13" w14:paraId="6141A805" w14:textId="77777777" w:rsidTr="00A553F7">
        <w:tc>
          <w:tcPr>
            <w:tcW w:w="6435" w:type="dxa"/>
          </w:tcPr>
          <w:p w14:paraId="52286D95" w14:textId="21E331A6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7400C8FD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D2B8646" w14:textId="35D0C6C1" w:rsidR="0083764A" w:rsidRPr="00D11795" w:rsidRDefault="002046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795">
              <w:rPr>
                <w:rFonts w:ascii="Angsana New" w:hAnsi="Angsana New"/>
                <w:sz w:val="26"/>
                <w:szCs w:val="26"/>
              </w:rPr>
              <w:t>1,688</w:t>
            </w:r>
          </w:p>
        </w:tc>
        <w:tc>
          <w:tcPr>
            <w:tcW w:w="270" w:type="dxa"/>
          </w:tcPr>
          <w:p w14:paraId="69CB08B7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D1A33CA" w14:textId="1B3F96E5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609</w:t>
            </w:r>
          </w:p>
        </w:tc>
      </w:tr>
      <w:tr w:rsidR="0083764A" w:rsidRPr="00475A13" w14:paraId="53D9AE85" w14:textId="77777777" w:rsidTr="00A553F7">
        <w:tc>
          <w:tcPr>
            <w:tcW w:w="6435" w:type="dxa"/>
          </w:tcPr>
          <w:p w14:paraId="2ED7A747" w14:textId="0D361EC6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22391201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02748795" w14:textId="61301759" w:rsidR="0083764A" w:rsidRPr="00D11795" w:rsidRDefault="002046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795">
              <w:rPr>
                <w:rFonts w:ascii="Angsana New" w:hAnsi="Angsana New"/>
                <w:sz w:val="26"/>
                <w:szCs w:val="26"/>
              </w:rPr>
              <w:t>1,121</w:t>
            </w:r>
          </w:p>
        </w:tc>
        <w:tc>
          <w:tcPr>
            <w:tcW w:w="270" w:type="dxa"/>
          </w:tcPr>
          <w:p w14:paraId="4B822317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5A88F988" w14:textId="3A859D5E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83764A" w:rsidRPr="00475A13" w14:paraId="06B0206C" w14:textId="77777777" w:rsidTr="00A553F7">
        <w:tc>
          <w:tcPr>
            <w:tcW w:w="6435" w:type="dxa"/>
          </w:tcPr>
          <w:p w14:paraId="18E023BA" w14:textId="7A49CC6C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284" w:type="dxa"/>
          </w:tcPr>
          <w:p w14:paraId="69C74420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C8D6A40" w14:textId="5C0E1786" w:rsidR="0083764A" w:rsidRPr="00D11795" w:rsidRDefault="002046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795">
              <w:rPr>
                <w:rFonts w:ascii="Angsana New" w:hAnsi="Angsana New"/>
                <w:sz w:val="26"/>
                <w:szCs w:val="26"/>
              </w:rPr>
              <w:t>1,099</w:t>
            </w:r>
          </w:p>
        </w:tc>
        <w:tc>
          <w:tcPr>
            <w:tcW w:w="270" w:type="dxa"/>
          </w:tcPr>
          <w:p w14:paraId="7831DEEE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C424DD1" w14:textId="2AF9B99B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13745C" w:rsidRPr="00475A13" w14:paraId="6E717946" w14:textId="77777777" w:rsidTr="00A553F7">
        <w:tc>
          <w:tcPr>
            <w:tcW w:w="6435" w:type="dxa"/>
          </w:tcPr>
          <w:p w14:paraId="26F0A58A" w14:textId="34DA80F1" w:rsidR="0013745C" w:rsidRPr="00475A13" w:rsidRDefault="0013745C" w:rsidP="00137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2570</w:t>
            </w:r>
          </w:p>
        </w:tc>
        <w:tc>
          <w:tcPr>
            <w:tcW w:w="284" w:type="dxa"/>
          </w:tcPr>
          <w:p w14:paraId="790B6902" w14:textId="77777777" w:rsidR="0013745C" w:rsidRPr="00475A13" w:rsidRDefault="0013745C" w:rsidP="00137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45C875AD" w14:textId="5DB130C4" w:rsidR="0013745C" w:rsidRPr="00D11795" w:rsidRDefault="00204618" w:rsidP="00137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795">
              <w:rPr>
                <w:rFonts w:ascii="Angsana New" w:hAnsi="Angsana New"/>
                <w:sz w:val="26"/>
                <w:szCs w:val="26"/>
              </w:rPr>
              <w:t>455</w:t>
            </w:r>
          </w:p>
        </w:tc>
        <w:tc>
          <w:tcPr>
            <w:tcW w:w="270" w:type="dxa"/>
          </w:tcPr>
          <w:p w14:paraId="365742BE" w14:textId="77777777" w:rsidR="0013745C" w:rsidRPr="00475A13" w:rsidRDefault="0013745C" w:rsidP="00137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4CA84525" w14:textId="26710966" w:rsidR="0013745C" w:rsidRPr="00475A13" w:rsidRDefault="0013745C" w:rsidP="00137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  <w:tab w:val="left" w:pos="1055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</w:tr>
      <w:tr w:rsidR="0083764A" w:rsidRPr="00475A13" w14:paraId="5806566D" w14:textId="77777777" w:rsidTr="00A553F7">
        <w:tc>
          <w:tcPr>
            <w:tcW w:w="6435" w:type="dxa"/>
          </w:tcPr>
          <w:p w14:paraId="2DD88C61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4" w:type="dxa"/>
          </w:tcPr>
          <w:p w14:paraId="678E211B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5298E7AB" w14:textId="3DA7716C" w:rsidR="0083764A" w:rsidRPr="00D11795" w:rsidRDefault="002046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795">
              <w:rPr>
                <w:rFonts w:ascii="Angsana New" w:hAnsi="Angsana New"/>
                <w:sz w:val="26"/>
                <w:szCs w:val="26"/>
              </w:rPr>
              <w:t>8,122</w:t>
            </w:r>
          </w:p>
        </w:tc>
        <w:tc>
          <w:tcPr>
            <w:tcW w:w="270" w:type="dxa"/>
          </w:tcPr>
          <w:p w14:paraId="4EFC6350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37AC5E2" w14:textId="7254A4ED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4,761</w:t>
            </w:r>
          </w:p>
        </w:tc>
      </w:tr>
      <w:tr w:rsidR="0083764A" w:rsidRPr="00475A13" w14:paraId="5B801395" w14:textId="77777777" w:rsidTr="00A553F7">
        <w:tc>
          <w:tcPr>
            <w:tcW w:w="6435" w:type="dxa"/>
          </w:tcPr>
          <w:p w14:paraId="062E7FF3" w14:textId="6CFDE6DD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1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ดอกเบี้ยรอตัดบัญชี</w:t>
            </w:r>
          </w:p>
        </w:tc>
        <w:tc>
          <w:tcPr>
            <w:tcW w:w="284" w:type="dxa"/>
          </w:tcPr>
          <w:p w14:paraId="40EF336B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339454CE" w14:textId="3EFFC49D" w:rsidR="0083764A" w:rsidRPr="00D11795" w:rsidRDefault="002046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795">
              <w:rPr>
                <w:rFonts w:ascii="Angsana New" w:hAnsi="Angsana New"/>
                <w:sz w:val="26"/>
                <w:szCs w:val="26"/>
              </w:rPr>
              <w:t>(601)</w:t>
            </w:r>
          </w:p>
        </w:tc>
        <w:tc>
          <w:tcPr>
            <w:tcW w:w="270" w:type="dxa"/>
          </w:tcPr>
          <w:p w14:paraId="5C8640DF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5738347" w14:textId="4AAB6CCF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(314)</w:t>
            </w:r>
          </w:p>
        </w:tc>
      </w:tr>
      <w:tr w:rsidR="0083764A" w:rsidRPr="00475A13" w14:paraId="412029E7" w14:textId="77777777" w:rsidTr="00A553F7">
        <w:tc>
          <w:tcPr>
            <w:tcW w:w="6435" w:type="dxa"/>
          </w:tcPr>
          <w:p w14:paraId="5B7C1E55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</w:p>
        </w:tc>
        <w:tc>
          <w:tcPr>
            <w:tcW w:w="284" w:type="dxa"/>
          </w:tcPr>
          <w:p w14:paraId="43A48F9A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1B25CFEE" w14:textId="0E1D8EE6" w:rsidR="0083764A" w:rsidRPr="00D11795" w:rsidRDefault="002046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795">
              <w:rPr>
                <w:rFonts w:ascii="Angsana New" w:hAnsi="Angsana New"/>
                <w:sz w:val="26"/>
                <w:szCs w:val="26"/>
              </w:rPr>
              <w:t>7,521</w:t>
            </w:r>
          </w:p>
        </w:tc>
        <w:tc>
          <w:tcPr>
            <w:tcW w:w="270" w:type="dxa"/>
          </w:tcPr>
          <w:p w14:paraId="14A68DCB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49A5E4A" w14:textId="407A7FA9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4,447</w:t>
            </w:r>
          </w:p>
        </w:tc>
      </w:tr>
      <w:tr w:rsidR="0083764A" w:rsidRPr="00475A13" w14:paraId="6B709F05" w14:textId="77777777" w:rsidTr="00A553F7">
        <w:tc>
          <w:tcPr>
            <w:tcW w:w="6435" w:type="dxa"/>
          </w:tcPr>
          <w:p w14:paraId="09F467C6" w14:textId="638EAAEA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หนี้สินส่วนที่ถึงกำหนดชำระภายในหนึ่งปี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284" w:type="dxa"/>
          </w:tcPr>
          <w:p w14:paraId="003DDD24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6059691F" w14:textId="46C58242" w:rsidR="0083764A" w:rsidRPr="00D11795" w:rsidRDefault="002046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11795">
              <w:rPr>
                <w:rFonts w:ascii="Angsana New" w:hAnsi="Angsana New"/>
                <w:sz w:val="26"/>
                <w:szCs w:val="26"/>
              </w:rPr>
              <w:t>(2,7</w:t>
            </w:r>
            <w:r w:rsidR="00D11795" w:rsidRPr="00D11795">
              <w:rPr>
                <w:rFonts w:ascii="Angsana New" w:hAnsi="Angsana New"/>
                <w:sz w:val="26"/>
                <w:szCs w:val="26"/>
              </w:rPr>
              <w:t>8</w:t>
            </w:r>
            <w:r w:rsidRPr="00D11795">
              <w:rPr>
                <w:rFonts w:ascii="Angsana New" w:hAnsi="Angsana New"/>
                <w:sz w:val="26"/>
                <w:szCs w:val="26"/>
              </w:rPr>
              <w:t>9)</w:t>
            </w:r>
          </w:p>
        </w:tc>
        <w:tc>
          <w:tcPr>
            <w:tcW w:w="270" w:type="dxa"/>
          </w:tcPr>
          <w:p w14:paraId="6122A932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9C1D0B6" w14:textId="706B23CF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(2,068)</w:t>
            </w:r>
          </w:p>
        </w:tc>
      </w:tr>
      <w:tr w:rsidR="0083764A" w:rsidRPr="00475A13" w14:paraId="36C2A444" w14:textId="77777777" w:rsidTr="00A553F7">
        <w:tc>
          <w:tcPr>
            <w:tcW w:w="6435" w:type="dxa"/>
          </w:tcPr>
          <w:p w14:paraId="5A9178E7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</w:tcPr>
          <w:p w14:paraId="19D819F3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12684590" w14:textId="210D33E8" w:rsidR="0083764A" w:rsidRPr="00D11795" w:rsidRDefault="00D1179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795">
              <w:rPr>
                <w:rFonts w:ascii="Angsana New" w:hAnsi="Angsana New"/>
                <w:sz w:val="26"/>
                <w:szCs w:val="26"/>
              </w:rPr>
              <w:t>4,732</w:t>
            </w:r>
          </w:p>
        </w:tc>
        <w:tc>
          <w:tcPr>
            <w:tcW w:w="270" w:type="dxa"/>
          </w:tcPr>
          <w:p w14:paraId="45416753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7925B5F6" w14:textId="780DA3CB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2,379</w:t>
            </w:r>
          </w:p>
        </w:tc>
      </w:tr>
    </w:tbl>
    <w:p w14:paraId="64248EF5" w14:textId="77777777" w:rsidR="00A553F7" w:rsidRPr="004962A0" w:rsidRDefault="00A553F7" w:rsidP="006E3BB4">
      <w:pPr>
        <w:pStyle w:val="AccPolicyHeading"/>
        <w:rPr>
          <w:sz w:val="26"/>
          <w:szCs w:val="26"/>
        </w:rPr>
      </w:pPr>
    </w:p>
    <w:p w14:paraId="224F6EC1" w14:textId="657FE83C" w:rsidR="005B1CDE" w:rsidRDefault="00F272AE" w:rsidP="006E3BB4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z w:val="26"/>
          <w:szCs w:val="26"/>
          <w:cs/>
        </w:rPr>
        <w:t>บริษัททำสัญญาเช่าหลายฉบับกับบริษัท</w:t>
      </w:r>
      <w:r w:rsidR="000019CD" w:rsidRPr="004962A0">
        <w:rPr>
          <w:rFonts w:ascii="Angsana New" w:hAnsi="Angsana New" w:hint="cs"/>
          <w:sz w:val="26"/>
          <w:szCs w:val="26"/>
          <w:cs/>
        </w:rPr>
        <w:t>ลิ</w:t>
      </w:r>
      <w:r w:rsidRPr="004962A0">
        <w:rPr>
          <w:rFonts w:ascii="Angsana New" w:hAnsi="Angsana New" w:hint="cs"/>
          <w:sz w:val="26"/>
          <w:szCs w:val="26"/>
          <w:cs/>
        </w:rPr>
        <w:t>สซิ่ง</w:t>
      </w:r>
      <w:r w:rsidR="00910FE7" w:rsidRPr="004962A0">
        <w:rPr>
          <w:rFonts w:ascii="Angsana New" w:hAnsi="Angsana New" w:hint="cs"/>
          <w:sz w:val="26"/>
          <w:szCs w:val="26"/>
          <w:cs/>
        </w:rPr>
        <w:t>และบริษัทเอกชนในประเทศ</w:t>
      </w:r>
      <w:r w:rsidR="00C93C6D" w:rsidRPr="004962A0">
        <w:rPr>
          <w:rFonts w:ascii="Angsana New" w:hAnsi="Angsana New" w:hint="cs"/>
          <w:sz w:val="26"/>
          <w:szCs w:val="26"/>
          <w:cs/>
        </w:rPr>
        <w:t>หลาย</w:t>
      </w:r>
      <w:r w:rsidRPr="004962A0">
        <w:rPr>
          <w:rFonts w:ascii="Angsana New" w:hAnsi="Angsana New" w:hint="cs"/>
          <w:sz w:val="26"/>
          <w:szCs w:val="26"/>
          <w:cs/>
        </w:rPr>
        <w:t>แห่ง</w:t>
      </w:r>
      <w:r w:rsidR="008B60C8" w:rsidRPr="004962A0">
        <w:rPr>
          <w:rFonts w:ascii="Angsana New" w:hAnsi="Angsana New" w:hint="cs"/>
          <w:sz w:val="26"/>
          <w:szCs w:val="26"/>
        </w:rPr>
        <w:t xml:space="preserve"> </w:t>
      </w:r>
      <w:r w:rsidRPr="004962A0">
        <w:rPr>
          <w:rFonts w:ascii="Angsana New" w:hAnsi="Angsana New" w:hint="cs"/>
          <w:sz w:val="26"/>
          <w:szCs w:val="26"/>
          <w:cs/>
        </w:rPr>
        <w:t>เพื่อซื้อสินทรัพย์บางรายการ</w:t>
      </w:r>
      <w:r w:rsidR="00DC1BBE" w:rsidRPr="004962A0">
        <w:rPr>
          <w:rFonts w:ascii="Angsana New" w:hAnsi="Angsana New" w:hint="cs"/>
          <w:sz w:val="26"/>
          <w:szCs w:val="26"/>
          <w:cs/>
        </w:rPr>
        <w:t>เมื่อสิ้นสุดตามสัญญาเช่าหรือ</w:t>
      </w:r>
      <w:r w:rsidR="00D1455E" w:rsidRPr="004962A0">
        <w:rPr>
          <w:rFonts w:ascii="Angsana New" w:hAnsi="Angsana New" w:hint="cs"/>
          <w:sz w:val="26"/>
          <w:szCs w:val="26"/>
          <w:cs/>
        </w:rPr>
        <w:t>เพื่อควบคุมและ</w:t>
      </w:r>
      <w:r w:rsidR="00910FE7" w:rsidRPr="004962A0">
        <w:rPr>
          <w:rFonts w:ascii="Angsana New" w:hAnsi="Angsana New" w:hint="cs"/>
          <w:sz w:val="26"/>
          <w:szCs w:val="26"/>
          <w:cs/>
        </w:rPr>
        <w:t>ใช้สินทรัพย์สิทธิการใช้</w:t>
      </w:r>
      <w:r w:rsidRPr="004962A0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5554F4" w:rsidRPr="004962A0">
        <w:rPr>
          <w:rFonts w:ascii="Angsana New" w:hAnsi="Angsana New" w:hint="cs"/>
          <w:sz w:val="26"/>
          <w:szCs w:val="26"/>
        </w:rPr>
        <w:t>7</w:t>
      </w:r>
      <w:r w:rsidR="00F9195F" w:rsidRPr="004962A0">
        <w:rPr>
          <w:rFonts w:ascii="Angsana New" w:hAnsi="Angsana New" w:hint="cs"/>
          <w:sz w:val="26"/>
          <w:szCs w:val="26"/>
          <w:cs/>
        </w:rPr>
        <w:t xml:space="preserve"> </w:t>
      </w:r>
      <w:r w:rsidR="004614D2" w:rsidRPr="004962A0">
        <w:rPr>
          <w:rFonts w:ascii="Angsana New" w:hAnsi="Angsana New" w:hint="cs"/>
          <w:sz w:val="26"/>
          <w:szCs w:val="26"/>
          <w:cs/>
        </w:rPr>
        <w:t xml:space="preserve">และ </w:t>
      </w:r>
      <w:r w:rsidR="005554F4" w:rsidRPr="004962A0">
        <w:rPr>
          <w:rFonts w:ascii="Angsana New" w:hAnsi="Angsana New" w:hint="cs"/>
          <w:sz w:val="26"/>
          <w:szCs w:val="26"/>
        </w:rPr>
        <w:t>8</w:t>
      </w:r>
      <w:r w:rsidR="005B1CDE" w:rsidRPr="004962A0">
        <w:rPr>
          <w:rFonts w:ascii="Angsana New" w:hAnsi="Angsana New" w:hint="cs"/>
          <w:sz w:val="26"/>
          <w:szCs w:val="26"/>
          <w:cs/>
        </w:rPr>
        <w:t xml:space="preserve"> </w:t>
      </w:r>
      <w:r w:rsidR="00056A25" w:rsidRPr="004962A0">
        <w:rPr>
          <w:rFonts w:ascii="Angsana New" w:hAnsi="Angsana New"/>
          <w:sz w:val="26"/>
          <w:szCs w:val="26"/>
          <w:cs/>
        </w:rPr>
        <w:t xml:space="preserve">โดยมีจำนวนงวดการผ่อนชำระเป็นรายเดือนเป็นระยะเวลา </w:t>
      </w:r>
      <w:r w:rsidR="006E3BB4" w:rsidRPr="004962A0">
        <w:rPr>
          <w:rFonts w:ascii="Angsana New" w:hAnsi="Angsana New"/>
          <w:sz w:val="26"/>
          <w:szCs w:val="26"/>
        </w:rPr>
        <w:t xml:space="preserve">    </w:t>
      </w:r>
      <w:r w:rsidR="00056A25" w:rsidRPr="004962A0">
        <w:rPr>
          <w:rFonts w:ascii="Angsana New" w:hAnsi="Angsana New"/>
          <w:sz w:val="26"/>
          <w:szCs w:val="26"/>
        </w:rPr>
        <w:t xml:space="preserve">3 </w:t>
      </w:r>
      <w:r w:rsidR="00056A25" w:rsidRPr="004962A0">
        <w:rPr>
          <w:rFonts w:ascii="Angsana New" w:hAnsi="Angsana New" w:hint="cs"/>
          <w:sz w:val="26"/>
          <w:szCs w:val="26"/>
          <w:cs/>
        </w:rPr>
        <w:t>ปี ถึง</w:t>
      </w:r>
      <w:r w:rsidR="00056A25" w:rsidRPr="004962A0">
        <w:rPr>
          <w:rFonts w:ascii="Angsana New" w:hAnsi="Angsana New"/>
          <w:sz w:val="26"/>
          <w:szCs w:val="26"/>
        </w:rPr>
        <w:t xml:space="preserve"> 5 </w:t>
      </w:r>
      <w:r w:rsidR="00056A25" w:rsidRPr="004962A0">
        <w:rPr>
          <w:rFonts w:ascii="Angsana New" w:hAnsi="Angsana New"/>
          <w:sz w:val="26"/>
          <w:szCs w:val="26"/>
          <w:cs/>
        </w:rPr>
        <w:t>ปี</w:t>
      </w:r>
      <w:r w:rsidR="00056A25" w:rsidRPr="004962A0">
        <w:rPr>
          <w:rFonts w:ascii="Angsana New" w:hAnsi="Angsana New" w:hint="cs"/>
          <w:sz w:val="26"/>
          <w:szCs w:val="26"/>
          <w:cs/>
        </w:rPr>
        <w:t xml:space="preserve"> </w:t>
      </w:r>
    </w:p>
    <w:p w14:paraId="76FD2FD1" w14:textId="77777777" w:rsidR="004962A0" w:rsidRPr="004962A0" w:rsidRDefault="004962A0" w:rsidP="006E3BB4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14:paraId="728DA2EA" w14:textId="77777777" w:rsidR="004962A0" w:rsidRDefault="00496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A34AE6D" w14:textId="7C44B2D5" w:rsidR="003F5AD1" w:rsidRPr="004962A0" w:rsidRDefault="000A4787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962A0">
        <w:rPr>
          <w:rFonts w:ascii="Angsana New" w:hAnsi="Angsana New" w:hint="cs"/>
          <w:b/>
          <w:bCs/>
          <w:sz w:val="26"/>
          <w:szCs w:val="26"/>
        </w:rPr>
        <w:t>1</w:t>
      </w:r>
      <w:r w:rsidR="00FB1741" w:rsidRPr="004962A0">
        <w:rPr>
          <w:rFonts w:ascii="Angsana New" w:hAnsi="Angsana New" w:hint="cs"/>
          <w:b/>
          <w:bCs/>
          <w:sz w:val="26"/>
          <w:szCs w:val="26"/>
        </w:rPr>
        <w:t>2</w:t>
      </w:r>
      <w:r w:rsidR="003F5AD1" w:rsidRPr="004962A0">
        <w:rPr>
          <w:rFonts w:ascii="Angsana New" w:hAnsi="Angsana New" w:hint="cs"/>
          <w:b/>
          <w:bCs/>
          <w:sz w:val="26"/>
          <w:szCs w:val="26"/>
        </w:rPr>
        <w:t>.</w:t>
      </w:r>
      <w:r w:rsidR="003F5AD1" w:rsidRPr="004962A0">
        <w:rPr>
          <w:rFonts w:ascii="Angsana New" w:hAnsi="Angsana New" w:hint="cs"/>
          <w:b/>
          <w:bCs/>
          <w:sz w:val="26"/>
          <w:szCs w:val="26"/>
        </w:rPr>
        <w:tab/>
      </w:r>
      <w:r w:rsidR="003F5AD1" w:rsidRPr="004962A0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</w:t>
      </w:r>
      <w:r w:rsidR="004614D2" w:rsidRPr="004962A0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="003F5AD1" w:rsidRPr="004962A0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</w:t>
      </w:r>
      <w:r w:rsidR="00C9403A" w:rsidRPr="004962A0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32147326" w14:textId="77777777" w:rsidR="005C5BD8" w:rsidRPr="004962A0" w:rsidRDefault="005C5BD8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0"/>
        <w:gridCol w:w="1206"/>
        <w:gridCol w:w="269"/>
        <w:gridCol w:w="1405"/>
      </w:tblGrid>
      <w:tr w:rsidR="005C5BD8" w:rsidRPr="00475A13" w14:paraId="57F5F1B8" w14:textId="77777777" w:rsidTr="00AE7210">
        <w:tc>
          <w:tcPr>
            <w:tcW w:w="6930" w:type="dxa"/>
          </w:tcPr>
          <w:p w14:paraId="559253B1" w14:textId="77777777" w:rsidR="005C5BD8" w:rsidRPr="00475A13" w:rsidRDefault="005C5BD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</w:tcPr>
          <w:p w14:paraId="69A193CD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B00BE4" w14:textId="77777777" w:rsidR="005C5BD8" w:rsidRPr="00475A13" w:rsidRDefault="005C5BD8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AC523A9" w14:textId="77777777" w:rsidR="005C5BD8" w:rsidRPr="00475A13" w:rsidRDefault="00A13CFA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5C5BD8" w:rsidRPr="00475A13" w14:paraId="244B5BB6" w14:textId="77777777" w:rsidTr="00AE7210">
        <w:tc>
          <w:tcPr>
            <w:tcW w:w="6930" w:type="dxa"/>
          </w:tcPr>
          <w:p w14:paraId="11470C31" w14:textId="77777777" w:rsidR="005C5BD8" w:rsidRPr="00475A13" w:rsidRDefault="005C5BD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6DAB804D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65F545" w14:textId="77777777" w:rsidR="005C5BD8" w:rsidRPr="00475A13" w:rsidRDefault="005C5BD8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D7F361A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4E1D" w:rsidRPr="00475A13" w14:paraId="4FE0507F" w14:textId="77777777" w:rsidTr="00AE7210">
        <w:trPr>
          <w:trHeight w:val="252"/>
        </w:trPr>
        <w:tc>
          <w:tcPr>
            <w:tcW w:w="6930" w:type="dxa"/>
          </w:tcPr>
          <w:p w14:paraId="7A0A2DE7" w14:textId="3294A408" w:rsidR="00E24E1D" w:rsidRPr="00475A13" w:rsidRDefault="0066638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  <w:r w:rsidR="004614D2" w:rsidRPr="00475A13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ผลประโยชน์พนักงานเมื่อเกษียณอายุ </w:t>
            </w:r>
            <w:r w:rsidR="00E24E1D"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E24E1D" w:rsidRPr="00475A1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="00E24E1D" w:rsidRPr="00475A1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="00E24E1D" w:rsidRPr="00475A13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83764A" w:rsidRPr="00475A13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206" w:type="dxa"/>
          </w:tcPr>
          <w:p w14:paraId="7390007C" w14:textId="77777777" w:rsidR="00E24E1D" w:rsidRPr="00475A13" w:rsidRDefault="00E24E1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6F81C4" w14:textId="77777777" w:rsidR="00E24E1D" w:rsidRPr="00475A13" w:rsidRDefault="00E24E1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ED22B9F" w14:textId="4B66577C" w:rsidR="00E24E1D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1,252</w:t>
            </w:r>
          </w:p>
        </w:tc>
      </w:tr>
      <w:tr w:rsidR="006A427F" w:rsidRPr="00475A13" w14:paraId="55FBF899" w14:textId="77777777" w:rsidTr="00AE7210">
        <w:trPr>
          <w:trHeight w:val="252"/>
        </w:trPr>
        <w:tc>
          <w:tcPr>
            <w:tcW w:w="6930" w:type="dxa"/>
          </w:tcPr>
          <w:p w14:paraId="6B7CFAE4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06" w:type="dxa"/>
          </w:tcPr>
          <w:p w14:paraId="34B1E61A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7D5553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E336D7C" w14:textId="5D980177" w:rsidR="006A427F" w:rsidRPr="004E7A19" w:rsidRDefault="00141BC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  <w:r w:rsidR="009463EA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6A427F" w:rsidRPr="00475A13" w14:paraId="5B46A551" w14:textId="77777777" w:rsidTr="00AE7210">
        <w:trPr>
          <w:trHeight w:val="252"/>
        </w:trPr>
        <w:tc>
          <w:tcPr>
            <w:tcW w:w="6930" w:type="dxa"/>
          </w:tcPr>
          <w:p w14:paraId="3E7CFB85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06" w:type="dxa"/>
          </w:tcPr>
          <w:p w14:paraId="5BC9F368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D8BD1A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7F774C0" w14:textId="77A0DC12" w:rsidR="006A427F" w:rsidRPr="004E7A19" w:rsidRDefault="00141BC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9463EA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6A427F" w:rsidRPr="00475A13" w14:paraId="5BC255AB" w14:textId="77777777" w:rsidTr="00AE7210">
        <w:trPr>
          <w:trHeight w:val="252"/>
        </w:trPr>
        <w:tc>
          <w:tcPr>
            <w:tcW w:w="6930" w:type="dxa"/>
          </w:tcPr>
          <w:p w14:paraId="4040FDC6" w14:textId="0EEFB91B" w:rsidR="006A427F" w:rsidRPr="00475A13" w:rsidRDefault="0066638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</w:t>
            </w:r>
            <w:r w:rsidR="004614D2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ไม่หมุนเวียน</w:t>
            </w: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ผลประโยชน์พนักงานเมื่อเกษียณอายุ </w:t>
            </w:r>
            <w:r w:rsidR="00E70D22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67BFD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 w:rsidR="00043424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267BFD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24291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F00B31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83764A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206" w:type="dxa"/>
          </w:tcPr>
          <w:p w14:paraId="18547D9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C6373A1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0E57DCE7" w14:textId="10A20A7A" w:rsidR="006A427F" w:rsidRPr="004E7A19" w:rsidRDefault="00141BC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</w:t>
            </w:r>
            <w:r w:rsidR="002214E2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</w:tbl>
    <w:p w14:paraId="5AB6DFD2" w14:textId="53BEB037" w:rsidR="00CE3F92" w:rsidRPr="004962A0" w:rsidRDefault="00CE3F9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226B12CF" w14:textId="44FC79BD" w:rsidR="00043424" w:rsidRPr="004962A0" w:rsidRDefault="00043424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4962A0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4962A0">
        <w:rPr>
          <w:rFonts w:ascii="Angsana New" w:hAnsi="Angsana New"/>
          <w:sz w:val="26"/>
          <w:szCs w:val="26"/>
          <w:cs/>
        </w:rPr>
        <w:t>สำหรับ</w:t>
      </w:r>
      <w:r w:rsidRPr="004962A0">
        <w:rPr>
          <w:rFonts w:ascii="Angsana New" w:hAnsi="Angsana New" w:hint="cs"/>
          <w:sz w:val="26"/>
          <w:szCs w:val="26"/>
          <w:cs/>
        </w:rPr>
        <w:t>แต่ละงวดสามเดือนและ</w:t>
      </w:r>
      <w:r w:rsidR="00C67B43">
        <w:rPr>
          <w:rFonts w:ascii="Angsana New" w:hAnsi="Angsana New" w:hint="cs"/>
          <w:sz w:val="26"/>
          <w:szCs w:val="26"/>
          <w:cs/>
        </w:rPr>
        <w:t>เก้า</w:t>
      </w:r>
      <w:r w:rsidRPr="004962A0">
        <w:rPr>
          <w:rFonts w:ascii="Angsana New" w:hAnsi="Angsana New" w:hint="cs"/>
          <w:sz w:val="26"/>
          <w:szCs w:val="26"/>
          <w:cs/>
        </w:rPr>
        <w:t>เดือน</w:t>
      </w:r>
      <w:r w:rsidRPr="004962A0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C67B43">
        <w:rPr>
          <w:rFonts w:ascii="Angsana New" w:hAnsi="Angsana New"/>
          <w:sz w:val="26"/>
          <w:szCs w:val="26"/>
        </w:rPr>
        <w:t xml:space="preserve">30 </w:t>
      </w:r>
      <w:r w:rsidR="00C67B43">
        <w:rPr>
          <w:rFonts w:ascii="Angsana New" w:hAnsi="Angsana New"/>
          <w:sz w:val="26"/>
          <w:szCs w:val="26"/>
          <w:cs/>
        </w:rPr>
        <w:t xml:space="preserve">กันยายน </w:t>
      </w:r>
      <w:r w:rsidR="00C67B43">
        <w:rPr>
          <w:rFonts w:ascii="Angsana New" w:hAnsi="Angsana New"/>
          <w:sz w:val="26"/>
          <w:szCs w:val="26"/>
        </w:rPr>
        <w:t xml:space="preserve">2565 </w:t>
      </w:r>
      <w:r w:rsidRPr="004962A0">
        <w:rPr>
          <w:rFonts w:ascii="Angsana New" w:hAnsi="Angsana New"/>
          <w:sz w:val="26"/>
          <w:szCs w:val="26"/>
          <w:cs/>
        </w:rPr>
        <w:t xml:space="preserve">และ </w:t>
      </w:r>
      <w:r w:rsidRPr="004962A0">
        <w:rPr>
          <w:rFonts w:ascii="Angsana New" w:hAnsi="Angsana New"/>
          <w:sz w:val="26"/>
          <w:szCs w:val="26"/>
        </w:rPr>
        <w:t>256</w:t>
      </w:r>
      <w:r w:rsidR="00CF009E" w:rsidRPr="004962A0">
        <w:rPr>
          <w:rFonts w:ascii="Angsana New" w:hAnsi="Angsana New"/>
          <w:sz w:val="26"/>
          <w:szCs w:val="26"/>
        </w:rPr>
        <w:t>4</w:t>
      </w:r>
      <w:r w:rsidRPr="004962A0">
        <w:rPr>
          <w:rFonts w:ascii="Angsana New" w:hAnsi="Angsana New"/>
          <w:sz w:val="26"/>
          <w:szCs w:val="26"/>
        </w:rPr>
        <w:t xml:space="preserve"> </w:t>
      </w:r>
      <w:r w:rsidRPr="004962A0">
        <w:rPr>
          <w:rFonts w:ascii="Angsana New" w:hAnsi="Angsana New"/>
          <w:sz w:val="26"/>
          <w:szCs w:val="26"/>
          <w:cs/>
        </w:rPr>
        <w:t>มีดังนี้</w:t>
      </w:r>
    </w:p>
    <w:p w14:paraId="11CCFBD6" w14:textId="77777777" w:rsidR="0083764A" w:rsidRPr="004962A0" w:rsidRDefault="0083764A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270"/>
        <w:gridCol w:w="1170"/>
        <w:gridCol w:w="270"/>
        <w:gridCol w:w="1260"/>
        <w:gridCol w:w="270"/>
        <w:gridCol w:w="1260"/>
      </w:tblGrid>
      <w:tr w:rsidR="00CF009E" w:rsidRPr="00475A13" w14:paraId="47DEEFA0" w14:textId="77777777" w:rsidTr="00CF009E">
        <w:tc>
          <w:tcPr>
            <w:tcW w:w="4050" w:type="dxa"/>
          </w:tcPr>
          <w:p w14:paraId="7FE5FAF5" w14:textId="77777777" w:rsidR="00CF009E" w:rsidRPr="00475A13" w:rsidRDefault="00CF009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14:paraId="0F72F2F2" w14:textId="77777777" w:rsidR="00CF009E" w:rsidRPr="00475A13" w:rsidRDefault="00CF009E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CF009E" w:rsidRPr="00475A13" w14:paraId="661D16E4" w14:textId="77777777" w:rsidTr="00CF009E">
        <w:tc>
          <w:tcPr>
            <w:tcW w:w="4050" w:type="dxa"/>
          </w:tcPr>
          <w:p w14:paraId="7EEE5462" w14:textId="77777777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</w:tcPr>
          <w:p w14:paraId="18283335" w14:textId="5BAE5CDC" w:rsidR="00CF009E" w:rsidRPr="00CF009E" w:rsidRDefault="00CF009E" w:rsidP="00CF009E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41389E" w14:textId="77777777" w:rsidR="00CF009E" w:rsidRPr="00CF009E" w:rsidRDefault="00CF009E" w:rsidP="00CF009E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3625E05D" w14:textId="69EE1709" w:rsidR="00CF009E" w:rsidRPr="00CF009E" w:rsidRDefault="00CF009E" w:rsidP="00CF009E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C67B43">
              <w:rPr>
                <w:rFonts w:ascii="Angsana New" w:hAnsi="Angsana New" w:cs="Angsana New"/>
                <w:sz w:val="26"/>
                <w:szCs w:val="26"/>
                <w:cs/>
              </w:rPr>
              <w:t>เก้า</w:t>
            </w: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</w:tc>
      </w:tr>
      <w:tr w:rsidR="00CF009E" w:rsidRPr="00475A13" w14:paraId="63580E7B" w14:textId="77777777" w:rsidTr="00CF009E">
        <w:tc>
          <w:tcPr>
            <w:tcW w:w="4050" w:type="dxa"/>
          </w:tcPr>
          <w:p w14:paraId="5D6216A8" w14:textId="77777777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170C235E" w14:textId="207732BE" w:rsidR="00CF009E" w:rsidRPr="00CF009E" w:rsidRDefault="00CF009E" w:rsidP="00CF009E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CF009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4291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47B59C0C" w14:textId="77777777" w:rsidR="00CF009E" w:rsidRPr="00CF009E" w:rsidRDefault="00CF009E" w:rsidP="00CF009E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D305C77" w14:textId="59A29CB6" w:rsidR="00CF009E" w:rsidRPr="00CF009E" w:rsidRDefault="00CF009E" w:rsidP="00CF009E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CF009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4291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CF009E" w:rsidRPr="00475A13" w14:paraId="373384E8" w14:textId="77777777" w:rsidTr="00CF009E">
        <w:tc>
          <w:tcPr>
            <w:tcW w:w="4050" w:type="dxa"/>
          </w:tcPr>
          <w:p w14:paraId="4E9BB26D" w14:textId="77777777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18EF9E" w14:textId="7E5C46D2" w:rsidR="00CF009E" w:rsidRPr="004E7A19" w:rsidRDefault="00CF009E" w:rsidP="00CF009E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A19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AD4914" w14:textId="77777777" w:rsidR="00CF009E" w:rsidRPr="00CF009E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D96573" w14:textId="2AEC1A30" w:rsidR="00CF009E" w:rsidRPr="00CF009E" w:rsidRDefault="00CF009E" w:rsidP="00CF009E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6615B6CE" w14:textId="77777777" w:rsidR="00CF009E" w:rsidRPr="00CF009E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A12E85B" w14:textId="3D176D78" w:rsidR="00CF009E" w:rsidRPr="004E7A19" w:rsidRDefault="00CF009E" w:rsidP="00CF009E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A19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68DDFF" w14:textId="77777777" w:rsidR="00CF009E" w:rsidRPr="00CF009E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1971E7" w14:textId="2DE36A40" w:rsidR="00CF009E" w:rsidRPr="00CF009E" w:rsidRDefault="00CF009E" w:rsidP="00CF009E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CF009E" w:rsidRPr="00475A13" w14:paraId="78ACB017" w14:textId="77777777" w:rsidTr="00CF009E">
        <w:tc>
          <w:tcPr>
            <w:tcW w:w="4050" w:type="dxa"/>
          </w:tcPr>
          <w:p w14:paraId="4E7E97E4" w14:textId="15770FB2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ในกำไร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หรือขาดทุน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995D6F9" w14:textId="77777777" w:rsidR="00CF009E" w:rsidRPr="004E7A19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6503CC" w14:textId="77777777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4F6DD2" w14:textId="77777777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34DA6B" w14:textId="77777777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AC1F7F" w14:textId="77777777" w:rsidR="00CF009E" w:rsidRPr="004E7A19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41492A" w14:textId="77777777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A0BE2D" w14:textId="77777777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3F58" w:rsidRPr="00475A13" w14:paraId="3F2E0192" w14:textId="77777777" w:rsidTr="008141B1">
        <w:tc>
          <w:tcPr>
            <w:tcW w:w="4050" w:type="dxa"/>
          </w:tcPr>
          <w:p w14:paraId="13EC6A5A" w14:textId="77777777" w:rsidR="00FD3F58" w:rsidRPr="00475A13" w:rsidRDefault="00FD3F58" w:rsidP="00FD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6FB8CC3E" w14:textId="26784BDC" w:rsidR="00FD3F58" w:rsidRPr="004E7A19" w:rsidRDefault="00141BC0" w:rsidP="00FD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</w:tcPr>
          <w:p w14:paraId="1F8066A7" w14:textId="77777777" w:rsidR="00FD3F58" w:rsidRPr="00475A13" w:rsidRDefault="00FD3F58" w:rsidP="00FD3F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EEDF86" w14:textId="39D59200" w:rsidR="00FD3F58" w:rsidRPr="00475A13" w:rsidRDefault="00FD3F58" w:rsidP="00FD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63</w:t>
            </w:r>
          </w:p>
        </w:tc>
        <w:tc>
          <w:tcPr>
            <w:tcW w:w="270" w:type="dxa"/>
          </w:tcPr>
          <w:p w14:paraId="3601DCC4" w14:textId="77777777" w:rsidR="00FD3F58" w:rsidRPr="00475A13" w:rsidRDefault="00FD3F58" w:rsidP="00FD3F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7F10D1" w14:textId="2F311D87" w:rsidR="00FD3F58" w:rsidRPr="004E7A19" w:rsidRDefault="00141BC0" w:rsidP="00FD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  <w:r w:rsidR="0081760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25B4CB96" w14:textId="77777777" w:rsidR="00FD3F58" w:rsidRPr="00475A13" w:rsidRDefault="00FD3F58" w:rsidP="00FD3F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F31309" w14:textId="2D8918AC" w:rsidR="00FD3F58" w:rsidRPr="00475A13" w:rsidRDefault="00FD3F58" w:rsidP="00FD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188</w:t>
            </w:r>
          </w:p>
        </w:tc>
      </w:tr>
      <w:tr w:rsidR="00FD3F58" w:rsidRPr="00475A13" w14:paraId="6F80DF97" w14:textId="77777777" w:rsidTr="008141B1">
        <w:tc>
          <w:tcPr>
            <w:tcW w:w="4050" w:type="dxa"/>
          </w:tcPr>
          <w:p w14:paraId="62FF1032" w14:textId="77777777" w:rsidR="00FD3F58" w:rsidRPr="00475A13" w:rsidRDefault="00FD3F58" w:rsidP="00FD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60" w:type="dxa"/>
          </w:tcPr>
          <w:p w14:paraId="6E1D41B3" w14:textId="2187A43C" w:rsidR="00FD3F58" w:rsidRPr="004E7A19" w:rsidRDefault="00817609" w:rsidP="00FD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736E73AC" w14:textId="77777777" w:rsidR="00FD3F58" w:rsidRPr="00475A13" w:rsidRDefault="00FD3F58" w:rsidP="00FD3F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58933B" w14:textId="5A81C109" w:rsidR="00FD3F58" w:rsidRPr="00475A13" w:rsidRDefault="00FD3F58" w:rsidP="00FD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3415211D" w14:textId="77777777" w:rsidR="00FD3F58" w:rsidRPr="00475A13" w:rsidRDefault="00FD3F58" w:rsidP="00FD3F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A437EB" w14:textId="50E05752" w:rsidR="00FD3F58" w:rsidRPr="004E7A19" w:rsidRDefault="00141BC0" w:rsidP="00FD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81760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1C01F8CE" w14:textId="77777777" w:rsidR="00FD3F58" w:rsidRPr="00475A13" w:rsidRDefault="00FD3F58" w:rsidP="00FD3F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B2C6CA" w14:textId="119C6C94" w:rsidR="00FD3F58" w:rsidRPr="00475A13" w:rsidRDefault="00FD3F58" w:rsidP="00FD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</w:tr>
      <w:tr w:rsidR="00FD3F58" w:rsidRPr="00475A13" w14:paraId="6A5CE0E7" w14:textId="77777777" w:rsidTr="00E30406">
        <w:tc>
          <w:tcPr>
            <w:tcW w:w="4050" w:type="dxa"/>
          </w:tcPr>
          <w:p w14:paraId="3E0E8424" w14:textId="77777777" w:rsidR="00FD3F58" w:rsidRPr="00475A13" w:rsidRDefault="00FD3F58" w:rsidP="00FD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F01C4A" w14:textId="00E5FCAC" w:rsidR="00FD3F58" w:rsidRPr="004E7A19" w:rsidRDefault="00141BC0" w:rsidP="00FD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81760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F7A1A1A" w14:textId="77777777" w:rsidR="00FD3F58" w:rsidRPr="00475A13" w:rsidRDefault="00FD3F58" w:rsidP="00FD3F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481B67" w14:textId="66540664" w:rsidR="00FD3F58" w:rsidRPr="00475A13" w:rsidRDefault="00FD3F58" w:rsidP="00FD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67</w:t>
            </w:r>
          </w:p>
        </w:tc>
        <w:tc>
          <w:tcPr>
            <w:tcW w:w="270" w:type="dxa"/>
          </w:tcPr>
          <w:p w14:paraId="1B5034F5" w14:textId="77777777" w:rsidR="00FD3F58" w:rsidRPr="00475A13" w:rsidRDefault="00FD3F58" w:rsidP="00FD3F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F0C5C1D" w14:textId="653B4E38" w:rsidR="00FD3F58" w:rsidRPr="004E7A19" w:rsidRDefault="00141BC0" w:rsidP="00FD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  <w:r w:rsidR="002214E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4836BED1" w14:textId="77777777" w:rsidR="00FD3F58" w:rsidRPr="00475A13" w:rsidRDefault="00FD3F58" w:rsidP="00FD3F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43428C" w14:textId="0AF63FB2" w:rsidR="00FD3F58" w:rsidRPr="00475A13" w:rsidRDefault="00FD3F58" w:rsidP="00FD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201</w:t>
            </w:r>
          </w:p>
        </w:tc>
      </w:tr>
    </w:tbl>
    <w:p w14:paraId="7D1308B7" w14:textId="77777777" w:rsidR="005538FA" w:rsidRPr="00475A13" w:rsidRDefault="005538FA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DD84810" w14:textId="3F38B20A" w:rsidR="00134AC0" w:rsidRPr="00475A13" w:rsidRDefault="00134AC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6D518C10" w14:textId="77777777" w:rsidR="00134AC0" w:rsidRPr="00475A13" w:rsidRDefault="00134AC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240"/>
        <w:gridCol w:w="270"/>
        <w:gridCol w:w="3240"/>
      </w:tblGrid>
      <w:tr w:rsidR="0091249D" w:rsidRPr="00475A13" w14:paraId="1EB0249B" w14:textId="77777777" w:rsidTr="00090176">
        <w:tc>
          <w:tcPr>
            <w:tcW w:w="3060" w:type="dxa"/>
            <w:hideMark/>
          </w:tcPr>
          <w:p w14:paraId="6C77448F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40" w:type="dxa"/>
          </w:tcPr>
          <w:p w14:paraId="368E20CE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58D463F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17CC9656" w14:textId="15647EA6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2.48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91249D" w:rsidRPr="00475A13" w14:paraId="5755AB96" w14:textId="77777777" w:rsidTr="00090176">
        <w:tc>
          <w:tcPr>
            <w:tcW w:w="3060" w:type="dxa"/>
            <w:hideMark/>
          </w:tcPr>
          <w:p w14:paraId="66790D19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240" w:type="dxa"/>
          </w:tcPr>
          <w:p w14:paraId="4CF85A2A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EA7CE2E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369D9B25" w14:textId="098A8B1A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91249D" w:rsidRPr="00475A13" w14:paraId="2AB26A97" w14:textId="77777777" w:rsidTr="00090176">
        <w:tc>
          <w:tcPr>
            <w:tcW w:w="3060" w:type="dxa"/>
            <w:hideMark/>
          </w:tcPr>
          <w:p w14:paraId="0CA48ED5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240" w:type="dxa"/>
          </w:tcPr>
          <w:p w14:paraId="20084617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875A97B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54F3DEAD" w14:textId="60D1BA0E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7.18 - 57.30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91249D" w:rsidRPr="00475A13" w14:paraId="10CC8291" w14:textId="77777777" w:rsidTr="00090176">
        <w:tc>
          <w:tcPr>
            <w:tcW w:w="3060" w:type="dxa"/>
            <w:hideMark/>
          </w:tcPr>
          <w:p w14:paraId="19AFF13C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240" w:type="dxa"/>
          </w:tcPr>
          <w:p w14:paraId="0DC63E20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94A155D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7A224C0D" w14:textId="48732AAD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ตามตารางอัตรามรณะปี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  <w:tr w:rsidR="0091249D" w:rsidRPr="00475A13" w14:paraId="5920E197" w14:textId="77777777" w:rsidTr="00090176">
        <w:tc>
          <w:tcPr>
            <w:tcW w:w="3060" w:type="dxa"/>
            <w:hideMark/>
          </w:tcPr>
          <w:p w14:paraId="10B9A143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อัตราการทุพพลภาพ</w:t>
            </w:r>
          </w:p>
        </w:tc>
        <w:tc>
          <w:tcPr>
            <w:tcW w:w="3240" w:type="dxa"/>
          </w:tcPr>
          <w:p w14:paraId="3C6C3DBD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F89508E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71E429B4" w14:textId="7690CACF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ของตารางมรณะไทย ปี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</w:tbl>
    <w:p w14:paraId="05CCAEED" w14:textId="53E5BE05" w:rsidR="00B12CB0" w:rsidRPr="004962A0" w:rsidRDefault="00B12CB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E918058" w14:textId="77777777" w:rsidR="004962A0" w:rsidRDefault="00496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367133CB" w14:textId="6CE7D46A" w:rsidR="00DC4683" w:rsidRPr="004962A0" w:rsidRDefault="00DC4683" w:rsidP="00DC4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962A0">
        <w:rPr>
          <w:rFonts w:ascii="Angsana New" w:hAnsi="Angsana New"/>
          <w:b/>
          <w:bCs/>
          <w:sz w:val="26"/>
          <w:szCs w:val="26"/>
        </w:rPr>
        <w:t>13.</w:t>
      </w:r>
      <w:r w:rsidRPr="004962A0">
        <w:rPr>
          <w:rFonts w:ascii="Angsana New" w:hAnsi="Angsana New"/>
          <w:b/>
          <w:bCs/>
          <w:sz w:val="26"/>
          <w:szCs w:val="26"/>
        </w:rPr>
        <w:tab/>
      </w:r>
      <w:r w:rsidR="00FD3F58" w:rsidRPr="00AB0A50">
        <w:rPr>
          <w:rFonts w:ascii="Angsana New" w:hAnsi="Angsana New" w:hint="cs"/>
          <w:b/>
          <w:bCs/>
          <w:sz w:val="26"/>
          <w:szCs w:val="26"/>
          <w:cs/>
        </w:rPr>
        <w:t>ทุนเรือนหุ้นและส่วนเกินมูลค่าหุ้นสามัญ</w:t>
      </w:r>
    </w:p>
    <w:p w14:paraId="7AAE2F64" w14:textId="075CFDDA" w:rsidR="00F57A52" w:rsidRPr="004962A0" w:rsidRDefault="00F57A52" w:rsidP="00DC4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58344AD" w14:textId="2630D83F" w:rsidR="00F57A52" w:rsidRPr="004962A0" w:rsidRDefault="00F57A52" w:rsidP="00DC4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4962A0">
        <w:rPr>
          <w:rFonts w:ascii="Angsana New" w:hAnsi="Angsana New" w:hint="cs"/>
          <w:sz w:val="26"/>
          <w:szCs w:val="26"/>
        </w:rPr>
        <w:t xml:space="preserve">21 </w:t>
      </w:r>
      <w:r w:rsidRPr="004962A0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4962A0">
        <w:rPr>
          <w:rFonts w:ascii="Angsana New" w:hAnsi="Angsana New" w:hint="cs"/>
          <w:sz w:val="26"/>
          <w:szCs w:val="26"/>
        </w:rPr>
        <w:t xml:space="preserve">2565 </w:t>
      </w:r>
      <w:r w:rsidRPr="004962A0">
        <w:rPr>
          <w:rFonts w:ascii="Angsana New" w:hAnsi="Angsana New" w:hint="cs"/>
          <w:sz w:val="26"/>
          <w:szCs w:val="26"/>
          <w:cs/>
        </w:rPr>
        <w:t>ผู้ถือหุ้นได้มีมติอนุมัติ</w:t>
      </w:r>
      <w:r w:rsidRPr="004962A0">
        <w:rPr>
          <w:rFonts w:ascii="Angsana New" w:hAnsi="Angsana New"/>
          <w:sz w:val="26"/>
          <w:szCs w:val="26"/>
          <w:cs/>
        </w:rPr>
        <w:t>ดังนี้</w:t>
      </w:r>
    </w:p>
    <w:p w14:paraId="2F73637A" w14:textId="78BC1B41" w:rsidR="00F57A52" w:rsidRPr="004962A0" w:rsidRDefault="00F57A52" w:rsidP="00DC4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22622828" w14:textId="00BFF2E1" w:rsidR="00F57A52" w:rsidRPr="004962A0" w:rsidRDefault="00F57A52" w:rsidP="00F57A52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4962A0">
        <w:rPr>
          <w:rFonts w:ascii="Angsana New" w:hAnsi="Angsana New" w:hint="cs"/>
          <w:spacing w:val="-4"/>
          <w:sz w:val="26"/>
          <w:szCs w:val="26"/>
          <w:cs/>
        </w:rPr>
        <w:t>ก</w:t>
      </w:r>
      <w:r w:rsidRPr="004962A0">
        <w:rPr>
          <w:rFonts w:ascii="Angsana New" w:hAnsi="Angsana New"/>
          <w:spacing w:val="-4"/>
          <w:sz w:val="26"/>
          <w:szCs w:val="26"/>
          <w:cs/>
        </w:rPr>
        <w:t>)</w:t>
      </w:r>
      <w:r w:rsidRPr="004962A0">
        <w:rPr>
          <w:rFonts w:ascii="Angsana New" w:hAnsi="Angsana New"/>
          <w:spacing w:val="-4"/>
          <w:sz w:val="26"/>
          <w:szCs w:val="26"/>
          <w:cs/>
        </w:rPr>
        <w:tab/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การเพิ่มทุนจดทะเบียนของบริษัทจาก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บาท) เป็น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160,000,000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 </w:t>
      </w:r>
      <w:r w:rsidRPr="004962A0">
        <w:rPr>
          <w:rFonts w:ascii="Angsana New" w:hAnsi="Angsana New" w:hint="cs"/>
          <w:spacing w:val="-4"/>
          <w:sz w:val="26"/>
          <w:szCs w:val="26"/>
        </w:rPr>
        <w:t>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160,000,000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บาท) เพื่อรองรับการจ่ายหุ้นปันผล</w:t>
      </w:r>
    </w:p>
    <w:p w14:paraId="2AAB46D2" w14:textId="77777777" w:rsidR="00F57A52" w:rsidRPr="004962A0" w:rsidRDefault="00F57A52" w:rsidP="00F57A52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1ED885CB" w14:textId="1BDA1385" w:rsidR="00E62E87" w:rsidRPr="004962A0" w:rsidRDefault="00F57A52" w:rsidP="00E62E8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pacing w:val="-4"/>
          <w:sz w:val="26"/>
          <w:szCs w:val="26"/>
          <w:cs/>
        </w:rPr>
        <w:t>ข</w:t>
      </w:r>
      <w:r w:rsidRPr="004962A0">
        <w:rPr>
          <w:rFonts w:ascii="Angsana New" w:hAnsi="Angsana New"/>
          <w:spacing w:val="-4"/>
          <w:sz w:val="26"/>
          <w:szCs w:val="26"/>
          <w:cs/>
        </w:rPr>
        <w:t>)</w:t>
      </w:r>
      <w:r w:rsidRPr="004962A0">
        <w:rPr>
          <w:rFonts w:ascii="Angsana New" w:hAnsi="Angsana New"/>
          <w:spacing w:val="-4"/>
          <w:sz w:val="26"/>
          <w:szCs w:val="26"/>
          <w:cs/>
        </w:rPr>
        <w:tab/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การเพิ่มทุนจดทะเบียนของบริษัทจาก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160,000,000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160,000,000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บาท) เป็น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192,000,000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 </w:t>
      </w:r>
      <w:r w:rsidRPr="004962A0">
        <w:rPr>
          <w:rFonts w:ascii="Angsana New" w:hAnsi="Angsana New" w:hint="cs"/>
          <w:spacing w:val="-4"/>
          <w:sz w:val="26"/>
          <w:szCs w:val="26"/>
        </w:rPr>
        <w:t>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192,000,000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บาท) เพื่อรองรับ</w:t>
      </w:r>
      <w:r w:rsidRPr="004962A0">
        <w:rPr>
          <w:rFonts w:ascii="Angsana New" w:hAnsi="Angsana New" w:hint="cs"/>
          <w:sz w:val="26"/>
          <w:szCs w:val="26"/>
          <w:cs/>
        </w:rPr>
        <w:t>ใบสำคัญแสดงสิทธิที่จะซื้อหุ้นสามัญที่ไม่คิดมูลค่า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จำนวน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32,000,000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หน่วย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4962A0">
        <w:rPr>
          <w:rFonts w:ascii="Angsana New" w:hAnsi="Angsana New" w:hint="cs"/>
          <w:sz w:val="26"/>
          <w:szCs w:val="26"/>
          <w:cs/>
        </w:rPr>
        <w:t>ซึ่งจะออกให้แก่ผู้ถือหุ้นเดิม</w:t>
      </w:r>
    </w:p>
    <w:p w14:paraId="182B9FB9" w14:textId="5C9B3DD8" w:rsidR="00E62E87" w:rsidRPr="004962A0" w:rsidRDefault="00E62E87" w:rsidP="00E62E8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066E5D9E" w14:textId="76827B86" w:rsidR="00E62E87" w:rsidRPr="004962A0" w:rsidRDefault="00E62E87" w:rsidP="00E62E8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pacing w:val="-4"/>
          <w:sz w:val="26"/>
          <w:szCs w:val="26"/>
          <w:cs/>
        </w:rPr>
        <w:t>ค</w:t>
      </w:r>
      <w:r w:rsidRPr="004962A0">
        <w:rPr>
          <w:rFonts w:ascii="Angsana New" w:hAnsi="Angsana New"/>
          <w:spacing w:val="-4"/>
          <w:sz w:val="26"/>
          <w:szCs w:val="26"/>
          <w:cs/>
        </w:rPr>
        <w:t>)</w:t>
      </w:r>
      <w:r w:rsidRPr="004962A0">
        <w:rPr>
          <w:rFonts w:ascii="Angsana New" w:hAnsi="Angsana New"/>
          <w:spacing w:val="-4"/>
          <w:sz w:val="26"/>
          <w:szCs w:val="26"/>
          <w:cs/>
        </w:rPr>
        <w:tab/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การเพิ่มทุนจดทะเบียนของบริษัทจาก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192,000,000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192,000,000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บาท) เป็น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197,000,000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บ</w:t>
      </w:r>
      <w:r w:rsidR="002E69A4" w:rsidRPr="004962A0">
        <w:rPr>
          <w:rFonts w:ascii="Angsana New" w:hAnsi="Angsana New" w:hint="cs"/>
          <w:spacing w:val="-4"/>
          <w:sz w:val="26"/>
          <w:szCs w:val="26"/>
          <w:cs/>
        </w:rPr>
        <w:t>าท</w:t>
      </w:r>
      <w:r w:rsidRPr="004962A0">
        <w:rPr>
          <w:rFonts w:ascii="Angsana New" w:hAnsi="Angsana New" w:hint="cs"/>
          <w:spacing w:val="-4"/>
          <w:sz w:val="26"/>
          <w:szCs w:val="26"/>
        </w:rPr>
        <w:t>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197,000,000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บาท) เพื่อรองรับใบสำคัญแสดงสิทธิที่จะซื้อหุ้นสามัญที่ไม่คิดมูลค่าจำนวน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5,000,000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หน่วย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ซึ่งจะออกให้แก่กรรมการ ผู้บริหารและพนักงานของบริษัทบางท่าน</w:t>
      </w:r>
    </w:p>
    <w:p w14:paraId="0C692033" w14:textId="77777777" w:rsidR="002A34A8" w:rsidRPr="004962A0" w:rsidRDefault="002A34A8" w:rsidP="00F57A52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2FB7BA42" w14:textId="7597A3C4" w:rsidR="00DC4683" w:rsidRPr="004962A0" w:rsidRDefault="004E1F85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z w:val="26"/>
          <w:szCs w:val="26"/>
          <w:cs/>
        </w:rPr>
        <w:t>บริษัทได้จดทะเบียนการเพิ่มทุนจดทะเบียนของบริษัท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จาก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บาท) เป็น </w:t>
      </w:r>
      <w:r w:rsidRPr="004962A0">
        <w:rPr>
          <w:rFonts w:ascii="Angsana New" w:hAnsi="Angsana New"/>
          <w:spacing w:val="-4"/>
          <w:sz w:val="26"/>
          <w:szCs w:val="26"/>
        </w:rPr>
        <w:t>197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 </w:t>
      </w:r>
      <w:r w:rsidRPr="004962A0">
        <w:rPr>
          <w:rFonts w:ascii="Angsana New" w:hAnsi="Angsana New" w:hint="cs"/>
          <w:spacing w:val="-4"/>
          <w:sz w:val="26"/>
          <w:szCs w:val="26"/>
        </w:rPr>
        <w:t>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/>
          <w:spacing w:val="-4"/>
          <w:sz w:val="26"/>
          <w:szCs w:val="26"/>
        </w:rPr>
        <w:t>197,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บาท) </w:t>
      </w:r>
      <w:r w:rsidRPr="004962A0">
        <w:rPr>
          <w:rFonts w:ascii="Angsana New" w:hAnsi="Angsana New" w:hint="cs"/>
          <w:sz w:val="26"/>
          <w:szCs w:val="26"/>
          <w:cs/>
        </w:rPr>
        <w:t>กับกระทรวงพาณิชย์แล้วเมื่อวันที่</w:t>
      </w:r>
      <w:r w:rsidRPr="004962A0">
        <w:rPr>
          <w:rFonts w:ascii="Angsana New" w:hAnsi="Angsana New"/>
          <w:sz w:val="26"/>
          <w:szCs w:val="26"/>
        </w:rPr>
        <w:t xml:space="preserve"> 9 </w:t>
      </w:r>
      <w:r w:rsidRPr="004962A0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4962A0">
        <w:rPr>
          <w:rFonts w:ascii="Angsana New" w:hAnsi="Angsana New"/>
          <w:sz w:val="26"/>
          <w:szCs w:val="26"/>
        </w:rPr>
        <w:t>2565</w:t>
      </w:r>
    </w:p>
    <w:p w14:paraId="6EC0FA06" w14:textId="72A76551" w:rsidR="004962A0" w:rsidRDefault="00496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24E9812B" w14:textId="77777777" w:rsidR="00FD3F58" w:rsidRPr="00AB0A50" w:rsidRDefault="00FD3F58" w:rsidP="00FD3F58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 w:hint="cs"/>
          <w:sz w:val="26"/>
          <w:szCs w:val="26"/>
          <w:cs/>
        </w:rPr>
        <w:t xml:space="preserve">ในที่ประชุมวิสามัญผู้ถือหุ้นของบริษัทเมื่อวันที่ </w:t>
      </w:r>
      <w:r w:rsidRPr="00AB0A50">
        <w:rPr>
          <w:rFonts w:ascii="Angsana New" w:hAnsi="Angsana New" w:hint="cs"/>
          <w:sz w:val="26"/>
          <w:szCs w:val="26"/>
        </w:rPr>
        <w:t xml:space="preserve">28 </w:t>
      </w:r>
      <w:r w:rsidRPr="00AB0A50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AB0A50">
        <w:rPr>
          <w:rFonts w:ascii="Angsana New" w:hAnsi="Angsana New" w:hint="cs"/>
          <w:sz w:val="26"/>
          <w:szCs w:val="26"/>
        </w:rPr>
        <w:t>2564</w:t>
      </w:r>
      <w:r w:rsidRPr="00AB0A50">
        <w:rPr>
          <w:rFonts w:ascii="Angsana New" w:hAnsi="Angsana New" w:hint="cs"/>
          <w:sz w:val="26"/>
          <w:szCs w:val="26"/>
          <w:cs/>
        </w:rPr>
        <w:t xml:space="preserve"> ผู้ถือหุ้นได้มีมติอนุมัติดังนี้</w:t>
      </w:r>
    </w:p>
    <w:p w14:paraId="2D0D02C6" w14:textId="77777777" w:rsidR="00FD3F58" w:rsidRPr="00AB0A50" w:rsidRDefault="00FD3F58" w:rsidP="00FD3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7302996" w14:textId="77777777" w:rsidR="00FD3F58" w:rsidRPr="00AB0A50" w:rsidRDefault="00FD3F58" w:rsidP="00FD3F58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AB0A50">
        <w:rPr>
          <w:rFonts w:ascii="Angsana New" w:hAnsi="Angsana New" w:hint="cs"/>
          <w:spacing w:val="-4"/>
          <w:sz w:val="26"/>
          <w:szCs w:val="26"/>
          <w:cs/>
        </w:rPr>
        <w:t>ก)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ab/>
        <w:t xml:space="preserve">เปลี่ยนแปลงมูลค่าหุ้นที่ตราไว้จากเดิมมูลค่าหุ้นละ </w:t>
      </w:r>
      <w:r w:rsidRPr="00AB0A50">
        <w:rPr>
          <w:rFonts w:ascii="Angsana New" w:hAnsi="Angsana New" w:hint="cs"/>
          <w:spacing w:val="-4"/>
          <w:sz w:val="26"/>
          <w:szCs w:val="26"/>
        </w:rPr>
        <w:t>65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 บาท เป็นมูลค่าหุ้นละ </w:t>
      </w:r>
      <w:r w:rsidRPr="00AB0A50">
        <w:rPr>
          <w:rFonts w:ascii="Angsana New" w:hAnsi="Angsana New" w:hint="cs"/>
          <w:spacing w:val="-4"/>
          <w:sz w:val="26"/>
          <w:szCs w:val="26"/>
        </w:rPr>
        <w:t>1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 บาท ทำให้จำนวนหุ้นสามัญของบริษัทเพิ่มขึ้นจาก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      1,700,000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หุ้น เป็น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110,500,000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>หุ้น</w:t>
      </w:r>
    </w:p>
    <w:p w14:paraId="3DB86085" w14:textId="77777777" w:rsidR="00FD3F58" w:rsidRPr="00AB0A50" w:rsidRDefault="00FD3F58" w:rsidP="00FD3F58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655B9FE9" w14:textId="77777777" w:rsidR="00FD3F58" w:rsidRPr="00AB0A50" w:rsidRDefault="00FD3F58" w:rsidP="00FD3F58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AB0A50">
        <w:rPr>
          <w:rFonts w:ascii="Angsana New" w:hAnsi="Angsana New" w:hint="cs"/>
          <w:spacing w:val="-4"/>
          <w:sz w:val="26"/>
          <w:szCs w:val="26"/>
          <w:cs/>
        </w:rPr>
        <w:t>ข)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ab/>
        <w:t xml:space="preserve">เพิ่มทุนจดทะเบียนของบริษัทจาก </w:t>
      </w:r>
      <w:bookmarkStart w:id="6" w:name="_Hlk63853701"/>
      <w:r w:rsidRPr="00AB0A50">
        <w:rPr>
          <w:rFonts w:ascii="Angsana New" w:hAnsi="Angsana New" w:hint="cs"/>
          <w:spacing w:val="-4"/>
          <w:sz w:val="26"/>
          <w:szCs w:val="26"/>
        </w:rPr>
        <w:t xml:space="preserve">110,500,000 </w:t>
      </w:r>
      <w:bookmarkEnd w:id="6"/>
      <w:r w:rsidRPr="00AB0A50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110,500,000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บาท) เป็น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บาท </w:t>
      </w:r>
      <w:r w:rsidRPr="00AB0A50">
        <w:rPr>
          <w:rFonts w:ascii="Angsana New" w:hAnsi="Angsana New" w:hint="cs"/>
          <w:spacing w:val="-4"/>
          <w:sz w:val="26"/>
          <w:szCs w:val="26"/>
        </w:rPr>
        <w:t>(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>บาท) เพื่อออกและเสนอขายหุ้นต่อประชาชนครั้งแรก (“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IPO”)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>เมื่อบริษัทจดทะเบียนในตลาดหลักทรัพย์ เอ็ม เอ ไอ</w:t>
      </w:r>
    </w:p>
    <w:p w14:paraId="0712A66F" w14:textId="77777777" w:rsidR="00FD3F58" w:rsidRPr="00AB0A50" w:rsidRDefault="00FD3F58" w:rsidP="00FD3F58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160"/>
          <w:tab w:val="left" w:pos="2880"/>
        </w:tabs>
        <w:ind w:left="900" w:hanging="360"/>
        <w:jc w:val="thaiDistribute"/>
        <w:rPr>
          <w:rFonts w:ascii="Angsana New" w:hAnsi="Angsana New"/>
          <w:spacing w:val="-4"/>
          <w:sz w:val="26"/>
          <w:szCs w:val="26"/>
          <w:cs/>
        </w:rPr>
      </w:pPr>
    </w:p>
    <w:p w14:paraId="71879C4E" w14:textId="77777777" w:rsidR="00FD3F58" w:rsidRPr="00AB0A50" w:rsidRDefault="00FD3F58" w:rsidP="00FD3F58">
      <w:pPr>
        <w:jc w:val="thaiDistribute"/>
        <w:rPr>
          <w:rFonts w:ascii="Angsana New" w:hAnsi="Angsana New"/>
          <w:sz w:val="26"/>
          <w:szCs w:val="26"/>
          <w:cs/>
        </w:rPr>
      </w:pPr>
      <w:r w:rsidRPr="00AB0A50">
        <w:rPr>
          <w:rFonts w:ascii="Angsana New" w:hAnsi="Angsana New" w:hint="cs"/>
          <w:sz w:val="26"/>
          <w:szCs w:val="26"/>
          <w:cs/>
        </w:rPr>
        <w:t xml:space="preserve">บริษัทได้จดทะเบียนการเปลี่ยนแปลงดังกล่าวข้างต้นกับกระทรวงพาณิชย์แล้วเมื่อวันที่ </w:t>
      </w:r>
      <w:r w:rsidRPr="00AB0A50">
        <w:rPr>
          <w:rFonts w:ascii="Angsana New" w:hAnsi="Angsana New" w:hint="cs"/>
          <w:sz w:val="26"/>
          <w:szCs w:val="26"/>
        </w:rPr>
        <w:t xml:space="preserve">29 </w:t>
      </w:r>
      <w:r w:rsidRPr="00AB0A50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AB0A50">
        <w:rPr>
          <w:rFonts w:ascii="Angsana New" w:hAnsi="Angsana New" w:hint="cs"/>
          <w:sz w:val="26"/>
          <w:szCs w:val="26"/>
        </w:rPr>
        <w:t>2564</w:t>
      </w:r>
    </w:p>
    <w:p w14:paraId="7A844E13" w14:textId="77777777" w:rsidR="00FD3F58" w:rsidRPr="00AB0A50" w:rsidRDefault="00FD3F58" w:rsidP="00FD3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pacing w:val="-4"/>
          <w:sz w:val="26"/>
          <w:szCs w:val="26"/>
          <w:cs/>
        </w:rPr>
      </w:pPr>
    </w:p>
    <w:p w14:paraId="40B424EA" w14:textId="77777777" w:rsidR="00FD3F58" w:rsidRPr="00AB0A50" w:rsidRDefault="00FD3F58" w:rsidP="00FD3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ในระหว่างวันที่ </w:t>
      </w:r>
      <w:r w:rsidRPr="00AB0A50">
        <w:rPr>
          <w:rFonts w:ascii="Angsana New" w:hAnsi="Angsana New" w:hint="cs"/>
          <w:spacing w:val="-4"/>
          <w:sz w:val="26"/>
          <w:szCs w:val="26"/>
        </w:rPr>
        <w:t>21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 ถึงวันที่ </w:t>
      </w:r>
      <w:r w:rsidRPr="00AB0A50">
        <w:rPr>
          <w:rFonts w:ascii="Angsana New" w:hAnsi="Angsana New" w:hint="cs"/>
          <w:spacing w:val="-4"/>
          <w:sz w:val="26"/>
          <w:szCs w:val="26"/>
        </w:rPr>
        <w:t>23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 กันยายน </w:t>
      </w:r>
      <w:r w:rsidRPr="00AB0A50">
        <w:rPr>
          <w:rFonts w:ascii="Angsana New" w:hAnsi="Angsana New" w:hint="cs"/>
          <w:spacing w:val="-4"/>
          <w:sz w:val="26"/>
          <w:szCs w:val="26"/>
        </w:rPr>
        <w:t>2564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 บริษัทได้เปิดให้ประชาชนจองซื้อหุ้นสามัญ</w:t>
      </w:r>
      <w:r>
        <w:rPr>
          <w:rFonts w:ascii="Angsana New" w:hAnsi="Angsana New" w:hint="cs"/>
          <w:spacing w:val="-4"/>
          <w:sz w:val="26"/>
          <w:szCs w:val="26"/>
          <w:cs/>
        </w:rPr>
        <w:t>ที่ออกใหม่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จำนวน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39,500,000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หุ้น ในราคาหุ้นละ </w:t>
      </w:r>
      <w:r w:rsidRPr="00AB0A50">
        <w:rPr>
          <w:rFonts w:ascii="Angsana New" w:hAnsi="Angsana New" w:hint="cs"/>
          <w:spacing w:val="-4"/>
          <w:sz w:val="26"/>
          <w:szCs w:val="26"/>
        </w:rPr>
        <w:t>6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 บาท </w:t>
      </w:r>
      <w:r>
        <w:rPr>
          <w:rFonts w:ascii="Angsana New" w:hAnsi="Angsana New" w:hint="cs"/>
          <w:spacing w:val="-4"/>
          <w:sz w:val="26"/>
          <w:szCs w:val="26"/>
          <w:cs/>
        </w:rPr>
        <w:t xml:space="preserve">โดยมีส่วนเกินมูลค่าหุ้นสามัญจำนวนเงิน </w:t>
      </w:r>
      <w:r>
        <w:rPr>
          <w:rFonts w:ascii="Angsana New" w:hAnsi="Angsana New"/>
          <w:spacing w:val="-4"/>
          <w:sz w:val="26"/>
          <w:szCs w:val="26"/>
        </w:rPr>
        <w:t xml:space="preserve">197.5 </w:t>
      </w:r>
      <w:r>
        <w:rPr>
          <w:rFonts w:ascii="Angsana New" w:hAnsi="Angsana New" w:hint="cs"/>
          <w:spacing w:val="-4"/>
          <w:sz w:val="26"/>
          <w:szCs w:val="26"/>
          <w:cs/>
        </w:rPr>
        <w:t xml:space="preserve">ล้านบาท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>บริษัทได้จดทะเบียนทุนที่ออกจำหน่ายและชำระแล้วจาก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 110,500,000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110,500,000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บาท) เป็น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บาท </w:t>
      </w:r>
      <w:r w:rsidRPr="00AB0A50">
        <w:rPr>
          <w:rFonts w:ascii="Angsana New" w:hAnsi="Angsana New" w:hint="cs"/>
          <w:spacing w:val="-4"/>
          <w:sz w:val="26"/>
          <w:szCs w:val="26"/>
        </w:rPr>
        <w:t>(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บาท) กับกระทรวงพาณิชย์ในวันที่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27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กันยายน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2564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ในการนี้ </w:t>
      </w:r>
      <w:r w:rsidRPr="00AB0A50">
        <w:rPr>
          <w:rFonts w:ascii="Angsana New" w:hAnsi="Angsana New"/>
          <w:sz w:val="26"/>
          <w:szCs w:val="26"/>
          <w:cs/>
        </w:rPr>
        <w:t>ตลาดหลักทรัพย์แห่งประเทศไทย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ได้อนุมัติหุ้นสามัญของบริษัทจำนวน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>หุ้น เป็นหลักทรัพย์</w:t>
      </w:r>
      <w:r>
        <w:rPr>
          <w:rFonts w:ascii="Angsana New" w:hAnsi="Angsana New" w:hint="cs"/>
          <w:spacing w:val="-4"/>
          <w:sz w:val="26"/>
          <w:szCs w:val="26"/>
          <w:cs/>
        </w:rPr>
        <w:t xml:space="preserve">      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จดทะเบียนและเริ่มทำการซื้อขายในตลาดหลักทรัพย์ เอ็ม เอ ไอ ตั้งแต่วันที่ </w:t>
      </w:r>
      <w:r w:rsidRPr="00AB0A50">
        <w:rPr>
          <w:rFonts w:ascii="Angsana New" w:hAnsi="Angsana New" w:hint="cs"/>
          <w:spacing w:val="-4"/>
          <w:sz w:val="26"/>
          <w:szCs w:val="26"/>
        </w:rPr>
        <w:t>30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 กันยายน </w:t>
      </w:r>
      <w:r w:rsidRPr="00AB0A50">
        <w:rPr>
          <w:rFonts w:ascii="Angsana New" w:hAnsi="Angsana New" w:hint="cs"/>
          <w:spacing w:val="-4"/>
          <w:sz w:val="26"/>
          <w:szCs w:val="26"/>
        </w:rPr>
        <w:t>2564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 ในการออกจำหน่ายหุ้นสามัญ</w:t>
      </w:r>
      <w:r>
        <w:rPr>
          <w:rFonts w:ascii="Angsana New" w:hAnsi="Angsana New" w:hint="cs"/>
          <w:spacing w:val="-4"/>
          <w:sz w:val="26"/>
          <w:szCs w:val="26"/>
          <w:cs/>
        </w:rPr>
        <w:t xml:space="preserve">ที่ออกใหม่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>บริษัทมีค่าใช้จ่ายที่เกี่ยวข้องกับการเสนอขายหุ้นดังกล่าว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AB0A50">
        <w:rPr>
          <w:rFonts w:ascii="Angsana New" w:hAnsi="Angsana New" w:hint="cs"/>
          <w:sz w:val="26"/>
          <w:szCs w:val="26"/>
          <w:cs/>
        </w:rPr>
        <w:t>(สุทธิจากภาษีเงินได้)</w:t>
      </w:r>
      <w:r w:rsidRPr="00AB0A50">
        <w:rPr>
          <w:rFonts w:ascii="Angsana New" w:hAnsi="Angsana New" w:hint="cs"/>
          <w:sz w:val="26"/>
          <w:szCs w:val="26"/>
        </w:rPr>
        <w:t xml:space="preserve">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>เป็นจำนวนเงิน</w:t>
      </w:r>
      <w:r>
        <w:rPr>
          <w:rFonts w:ascii="Angsana New" w:hAnsi="Angsana New" w:hint="cs"/>
          <w:spacing w:val="-4"/>
          <w:sz w:val="26"/>
          <w:szCs w:val="26"/>
          <w:cs/>
        </w:rPr>
        <w:t>รวม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7.2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>ล้านบาท ซึ่งบริษัทแสดงเป็นรายการหักจากส่วนเกินมูลค่าหุ้นสามัญ</w:t>
      </w:r>
    </w:p>
    <w:p w14:paraId="1AE6D797" w14:textId="77777777" w:rsidR="00FD3F58" w:rsidRDefault="00FD3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3433850B" w14:textId="77777777" w:rsidR="00FD3F58" w:rsidRDefault="00FD3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642E4906" w14:textId="2B213679" w:rsidR="00091270" w:rsidRPr="004962A0" w:rsidRDefault="00091270" w:rsidP="005C6B43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4962A0">
        <w:rPr>
          <w:rFonts w:ascii="Angsana New" w:hAnsi="Angsana New"/>
          <w:b/>
          <w:bCs/>
          <w:i/>
          <w:iCs/>
          <w:sz w:val="26"/>
          <w:szCs w:val="26"/>
          <w:cs/>
        </w:rPr>
        <w:t>ใบสำคัญแสดงสิทธิ</w:t>
      </w:r>
    </w:p>
    <w:p w14:paraId="40A5BEED" w14:textId="77777777" w:rsidR="0084504C" w:rsidRPr="004962A0" w:rsidRDefault="0084504C" w:rsidP="00845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25976FD" w14:textId="703517E6" w:rsidR="00A90A05" w:rsidRPr="004962A0" w:rsidRDefault="004725E7" w:rsidP="006F7DA4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4962A0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="00091270" w:rsidRPr="004962A0">
        <w:rPr>
          <w:rFonts w:ascii="Angsana New" w:hAnsi="Angsana New" w:hint="cs"/>
          <w:sz w:val="26"/>
          <w:szCs w:val="26"/>
        </w:rPr>
        <w:t xml:space="preserve">21 </w:t>
      </w:r>
      <w:r w:rsidR="00091270" w:rsidRPr="004962A0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091270" w:rsidRPr="004962A0">
        <w:rPr>
          <w:rFonts w:ascii="Angsana New" w:hAnsi="Angsana New" w:hint="cs"/>
          <w:sz w:val="26"/>
          <w:szCs w:val="26"/>
        </w:rPr>
        <w:t>2565</w:t>
      </w:r>
      <w:r w:rsidR="00091270" w:rsidRPr="004962A0">
        <w:rPr>
          <w:rFonts w:ascii="Angsana New" w:hAnsi="Angsana New" w:hint="cs"/>
          <w:sz w:val="26"/>
          <w:szCs w:val="26"/>
          <w:cs/>
        </w:rPr>
        <w:t xml:space="preserve"> ผู้ถือหุ้นได้มีมติอนุมัติ</w:t>
      </w:r>
      <w:r w:rsidR="002A34A8" w:rsidRPr="004962A0">
        <w:rPr>
          <w:rFonts w:ascii="Angsana New" w:hAnsi="Angsana New" w:hint="cs"/>
          <w:sz w:val="26"/>
          <w:szCs w:val="26"/>
          <w:cs/>
        </w:rPr>
        <w:t>การออกและจัดสรรใบสำคัญแสดงสิทธิที่จะซื้อหุ้นสามัญของบริษัท</w:t>
      </w:r>
      <w:r w:rsidR="00223BB2">
        <w:rPr>
          <w:rFonts w:ascii="Angsana New" w:hAnsi="Angsana New" w:hint="cs"/>
          <w:sz w:val="26"/>
          <w:szCs w:val="26"/>
          <w:cs/>
        </w:rPr>
        <w:t xml:space="preserve"> ครั้งที่ </w:t>
      </w:r>
      <w:r w:rsidR="00223BB2">
        <w:rPr>
          <w:rFonts w:ascii="Angsana New" w:hAnsi="Angsana New"/>
          <w:sz w:val="26"/>
          <w:szCs w:val="26"/>
        </w:rPr>
        <w:t>1</w:t>
      </w:r>
      <w:r w:rsidR="002A34A8" w:rsidRPr="004962A0">
        <w:rPr>
          <w:rFonts w:ascii="Angsana New" w:hAnsi="Angsana New" w:hint="cs"/>
          <w:sz w:val="26"/>
          <w:szCs w:val="26"/>
          <w:cs/>
        </w:rPr>
        <w:t xml:space="preserve"> </w:t>
      </w:r>
      <w:r w:rsidR="002A34A8" w:rsidRPr="004962A0">
        <w:rPr>
          <w:rFonts w:ascii="Angsana New" w:hAnsi="Angsana New" w:hint="cs"/>
          <w:sz w:val="26"/>
          <w:szCs w:val="26"/>
        </w:rPr>
        <w:t>(</w:t>
      </w:r>
      <w:r w:rsidR="002553F9">
        <w:rPr>
          <w:rFonts w:ascii="Angsana New" w:hAnsi="Angsana New"/>
          <w:sz w:val="26"/>
          <w:szCs w:val="26"/>
        </w:rPr>
        <w:t>“</w:t>
      </w:r>
      <w:r w:rsidR="002A34A8" w:rsidRPr="004962A0">
        <w:rPr>
          <w:rFonts w:ascii="Angsana New" w:hAnsi="Angsana New" w:hint="cs"/>
          <w:sz w:val="26"/>
          <w:szCs w:val="26"/>
        </w:rPr>
        <w:t>CPANEL-W1</w:t>
      </w:r>
      <w:r w:rsidR="002553F9">
        <w:rPr>
          <w:rFonts w:ascii="Angsana New" w:hAnsi="Angsana New"/>
          <w:sz w:val="26"/>
          <w:szCs w:val="26"/>
        </w:rPr>
        <w:t>”</w:t>
      </w:r>
      <w:r w:rsidR="002A34A8" w:rsidRPr="004962A0">
        <w:rPr>
          <w:rFonts w:ascii="Angsana New" w:hAnsi="Angsana New" w:hint="cs"/>
          <w:sz w:val="26"/>
          <w:szCs w:val="26"/>
        </w:rPr>
        <w:t xml:space="preserve">) </w:t>
      </w:r>
      <w:r w:rsidR="002A34A8" w:rsidRPr="004962A0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="002A34A8" w:rsidRPr="004962A0">
        <w:rPr>
          <w:rFonts w:ascii="Angsana New" w:hAnsi="Angsana New" w:hint="cs"/>
          <w:sz w:val="26"/>
          <w:szCs w:val="26"/>
        </w:rPr>
        <w:t xml:space="preserve">32,000,000 </w:t>
      </w:r>
      <w:r w:rsidR="002A34A8" w:rsidRPr="004962A0">
        <w:rPr>
          <w:rFonts w:ascii="Angsana New" w:hAnsi="Angsana New" w:hint="cs"/>
          <w:sz w:val="26"/>
          <w:szCs w:val="26"/>
          <w:cs/>
        </w:rPr>
        <w:t xml:space="preserve">หน่วย โดยไม่คิดมูลค่าให้แก่ผู้ถือหุ้นเดิมในอัตราส่วนหุ้นสามัญ </w:t>
      </w:r>
      <w:r w:rsidR="002A34A8" w:rsidRPr="004962A0">
        <w:rPr>
          <w:rFonts w:ascii="Angsana New" w:hAnsi="Angsana New" w:hint="cs"/>
          <w:sz w:val="26"/>
          <w:szCs w:val="26"/>
        </w:rPr>
        <w:t>5</w:t>
      </w:r>
      <w:r w:rsidR="002A34A8" w:rsidRPr="004962A0">
        <w:rPr>
          <w:rFonts w:ascii="Angsana New" w:hAnsi="Angsana New" w:hint="cs"/>
          <w:sz w:val="26"/>
          <w:szCs w:val="26"/>
          <w:cs/>
        </w:rPr>
        <w:t xml:space="preserve"> หุ้น </w:t>
      </w:r>
      <w:r w:rsidR="0011233E">
        <w:rPr>
          <w:rFonts w:ascii="Angsana New" w:hAnsi="Angsana New" w:hint="cs"/>
          <w:sz w:val="26"/>
          <w:szCs w:val="26"/>
          <w:cs/>
        </w:rPr>
        <w:t xml:space="preserve">            </w:t>
      </w:r>
      <w:r w:rsidR="002A34A8" w:rsidRPr="004962A0">
        <w:rPr>
          <w:rFonts w:ascii="Angsana New" w:hAnsi="Angsana New" w:hint="cs"/>
          <w:sz w:val="26"/>
          <w:szCs w:val="26"/>
          <w:cs/>
        </w:rPr>
        <w:t xml:space="preserve">ต่อใบสำคัญแสดงสิทธิ </w:t>
      </w:r>
      <w:r w:rsidR="002A34A8" w:rsidRPr="004962A0">
        <w:rPr>
          <w:rFonts w:ascii="Angsana New" w:hAnsi="Angsana New" w:hint="cs"/>
          <w:sz w:val="26"/>
          <w:szCs w:val="26"/>
        </w:rPr>
        <w:t>1</w:t>
      </w:r>
      <w:r w:rsidR="002A34A8" w:rsidRPr="004962A0">
        <w:rPr>
          <w:rFonts w:ascii="Angsana New" w:hAnsi="Angsana New" w:hint="cs"/>
          <w:sz w:val="26"/>
          <w:szCs w:val="26"/>
          <w:cs/>
        </w:rPr>
        <w:t xml:space="preserve"> หน่วย </w:t>
      </w:r>
      <w:r w:rsidR="0011233E">
        <w:rPr>
          <w:rFonts w:ascii="Angsana New" w:hAnsi="Angsana New"/>
          <w:sz w:val="26"/>
          <w:szCs w:val="26"/>
        </w:rPr>
        <w:t xml:space="preserve">CPANEL-W1 </w:t>
      </w:r>
      <w:r w:rsidR="0011233E">
        <w:rPr>
          <w:rFonts w:ascii="Angsana New" w:hAnsi="Angsana New" w:hint="cs"/>
          <w:sz w:val="26"/>
          <w:szCs w:val="26"/>
          <w:cs/>
        </w:rPr>
        <w:t>เป็น</w:t>
      </w:r>
      <w:r w:rsidR="0011233E" w:rsidRPr="0084504C">
        <w:rPr>
          <w:rFonts w:ascii="Angsana New" w:hAnsi="Angsana New" w:hint="cs"/>
          <w:spacing w:val="-4"/>
          <w:sz w:val="26"/>
          <w:szCs w:val="26"/>
          <w:cs/>
        </w:rPr>
        <w:t>ใบสำคัญแสดงสิทธิ</w:t>
      </w:r>
      <w:r w:rsidR="0011233E">
        <w:rPr>
          <w:rFonts w:ascii="Angsana New" w:hAnsi="Angsana New" w:hint="cs"/>
          <w:sz w:val="26"/>
          <w:szCs w:val="26"/>
          <w:cs/>
        </w:rPr>
        <w:t>ชนิด</w:t>
      </w:r>
      <w:r w:rsidR="0011233E" w:rsidRPr="00FA1187">
        <w:rPr>
          <w:rFonts w:ascii="Angsana New" w:hAnsi="Angsana New"/>
          <w:sz w:val="26"/>
          <w:szCs w:val="26"/>
          <w:cs/>
        </w:rPr>
        <w:t>ระบุชื่อผู้ถือและ</w:t>
      </w:r>
      <w:r w:rsidR="0011233E">
        <w:rPr>
          <w:rFonts w:ascii="Angsana New" w:hAnsi="Angsana New" w:hint="cs"/>
          <w:sz w:val="26"/>
          <w:szCs w:val="26"/>
          <w:cs/>
        </w:rPr>
        <w:t>สามารถ</w:t>
      </w:r>
      <w:r w:rsidR="0011233E" w:rsidRPr="00FA1187">
        <w:rPr>
          <w:rFonts w:ascii="Angsana New" w:hAnsi="Angsana New"/>
          <w:sz w:val="26"/>
          <w:szCs w:val="26"/>
          <w:cs/>
        </w:rPr>
        <w:t>เปลี่ยนมือได้</w:t>
      </w:r>
      <w:r w:rsidR="0011233E">
        <w:rPr>
          <w:rFonts w:ascii="Angsana New" w:hAnsi="Angsana New" w:hint="cs"/>
          <w:sz w:val="26"/>
          <w:szCs w:val="26"/>
          <w:cs/>
        </w:rPr>
        <w:t xml:space="preserve"> </w:t>
      </w:r>
      <w:r w:rsidR="00A90A05" w:rsidRPr="004962A0">
        <w:rPr>
          <w:rFonts w:asciiTheme="majorBidi" w:eastAsia="Cordia New" w:hAnsiTheme="majorBidi" w:cstheme="majorBidi"/>
          <w:sz w:val="26"/>
          <w:szCs w:val="26"/>
          <w:cs/>
        </w:rPr>
        <w:t>บริษัทได้</w:t>
      </w:r>
      <w:r w:rsidR="002008AF" w:rsidRPr="004962A0">
        <w:rPr>
          <w:rFonts w:asciiTheme="majorBidi" w:eastAsia="Cordia New" w:hAnsiTheme="majorBidi" w:cstheme="majorBidi" w:hint="cs"/>
          <w:sz w:val="26"/>
          <w:szCs w:val="26"/>
          <w:cs/>
        </w:rPr>
        <w:t>ออก</w:t>
      </w:r>
      <w:r w:rsidR="002A34A8" w:rsidRPr="004962A0">
        <w:rPr>
          <w:rFonts w:ascii="Angsana New" w:hAnsi="Angsana New" w:hint="cs"/>
          <w:spacing w:val="-4"/>
          <w:sz w:val="26"/>
          <w:szCs w:val="26"/>
          <w:cs/>
        </w:rPr>
        <w:t>ใบสำคัญแสดงสิทธิ</w:t>
      </w:r>
      <w:r w:rsidR="002A34A8" w:rsidRPr="004962A0">
        <w:rPr>
          <w:rFonts w:asciiTheme="majorBidi" w:eastAsia="Cordia New" w:hAnsiTheme="majorBidi" w:cstheme="majorBidi" w:hint="cs"/>
          <w:sz w:val="26"/>
          <w:szCs w:val="26"/>
          <w:cs/>
        </w:rPr>
        <w:t>ที่จะ</w:t>
      </w:r>
      <w:r w:rsidR="00A90A05" w:rsidRPr="004962A0">
        <w:rPr>
          <w:rFonts w:asciiTheme="majorBidi" w:eastAsia="Cordia New" w:hAnsiTheme="majorBidi" w:cstheme="majorBidi"/>
          <w:sz w:val="26"/>
          <w:szCs w:val="26"/>
          <w:cs/>
        </w:rPr>
        <w:t>ซื้อหุ้น</w:t>
      </w:r>
      <w:r w:rsidR="002A34A8" w:rsidRPr="004962A0">
        <w:rPr>
          <w:rFonts w:asciiTheme="majorBidi" w:eastAsia="Cordia New" w:hAnsiTheme="majorBidi" w:cstheme="majorBidi" w:hint="cs"/>
          <w:sz w:val="26"/>
          <w:szCs w:val="26"/>
          <w:cs/>
        </w:rPr>
        <w:t>สามัญ</w:t>
      </w:r>
      <w:r w:rsidR="002008AF" w:rsidRPr="004962A0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จำนวน </w:t>
      </w:r>
      <w:r w:rsidR="002008AF" w:rsidRPr="004962A0">
        <w:rPr>
          <w:rFonts w:asciiTheme="majorBidi" w:eastAsia="Cordia New" w:hAnsiTheme="majorBidi" w:cstheme="majorBidi"/>
          <w:sz w:val="26"/>
          <w:szCs w:val="26"/>
        </w:rPr>
        <w:t xml:space="preserve">31,998,505 </w:t>
      </w:r>
      <w:r>
        <w:rPr>
          <w:rFonts w:asciiTheme="majorBidi" w:eastAsia="Cordia New" w:hAnsiTheme="majorBidi" w:cstheme="majorBidi" w:hint="cs"/>
          <w:sz w:val="26"/>
          <w:szCs w:val="26"/>
          <w:cs/>
        </w:rPr>
        <w:t xml:space="preserve">หน่วย </w:t>
      </w:r>
      <w:r w:rsidR="002008AF" w:rsidRPr="004962A0">
        <w:rPr>
          <w:rFonts w:asciiTheme="majorBidi" w:eastAsia="Cordia New" w:hAnsiTheme="majorBidi" w:cstheme="majorBidi" w:hint="cs"/>
          <w:sz w:val="26"/>
          <w:szCs w:val="26"/>
          <w:cs/>
        </w:rPr>
        <w:t>ใ</w:t>
      </w:r>
      <w:r w:rsidR="00736D1D" w:rsidRPr="004962A0">
        <w:rPr>
          <w:rFonts w:asciiTheme="majorBidi" w:eastAsia="Cordia New" w:hAnsiTheme="majorBidi" w:cstheme="majorBidi" w:hint="cs"/>
          <w:sz w:val="26"/>
          <w:szCs w:val="26"/>
          <w:cs/>
        </w:rPr>
        <w:t>ห้</w:t>
      </w:r>
      <w:r w:rsidR="002A34A8" w:rsidRPr="004962A0">
        <w:rPr>
          <w:rFonts w:asciiTheme="majorBidi" w:eastAsia="Cordia New" w:hAnsiTheme="majorBidi" w:cstheme="majorBidi" w:hint="cs"/>
          <w:sz w:val="26"/>
          <w:szCs w:val="26"/>
          <w:cs/>
        </w:rPr>
        <w:t>แก่</w:t>
      </w:r>
      <w:r w:rsidR="00A90A05" w:rsidRPr="004962A0">
        <w:rPr>
          <w:rFonts w:asciiTheme="majorBidi" w:eastAsia="Cordia New" w:hAnsiTheme="majorBidi" w:cstheme="majorBidi" w:hint="cs"/>
          <w:sz w:val="26"/>
          <w:szCs w:val="26"/>
          <w:cs/>
        </w:rPr>
        <w:t>ผู้ถือหุ้นเดิม</w:t>
      </w:r>
      <w:r w:rsidR="00A90A05" w:rsidRPr="004962A0">
        <w:rPr>
          <w:rFonts w:asciiTheme="majorBidi" w:eastAsia="Cordia New" w:hAnsiTheme="majorBidi" w:cstheme="majorBidi"/>
          <w:sz w:val="26"/>
          <w:szCs w:val="26"/>
          <w:cs/>
        </w:rPr>
        <w:t>ของบริษัท</w:t>
      </w:r>
      <w:r w:rsidR="00736D1D" w:rsidRPr="004962A0">
        <w:rPr>
          <w:rFonts w:asciiTheme="majorBidi" w:eastAsia="Cordia New" w:hAnsiTheme="majorBidi" w:cstheme="majorBidi" w:hint="cs"/>
          <w:sz w:val="26"/>
          <w:szCs w:val="26"/>
          <w:cs/>
        </w:rPr>
        <w:t>แล้วเมื่อวันที่</w:t>
      </w:r>
      <w:r>
        <w:rPr>
          <w:rFonts w:asciiTheme="majorBidi" w:eastAsia="Cordia New" w:hAnsiTheme="majorBidi" w:cstheme="majorBidi" w:hint="cs"/>
          <w:sz w:val="26"/>
          <w:szCs w:val="26"/>
          <w:cs/>
        </w:rPr>
        <w:t xml:space="preserve"> </w:t>
      </w:r>
      <w:r w:rsidR="005A1671" w:rsidRPr="004962A0">
        <w:rPr>
          <w:rFonts w:asciiTheme="majorBidi" w:eastAsia="Cordia New" w:hAnsiTheme="majorBidi" w:cstheme="majorBidi"/>
          <w:sz w:val="26"/>
          <w:szCs w:val="26"/>
        </w:rPr>
        <w:t>16</w:t>
      </w:r>
      <w:r w:rsidR="00736D1D" w:rsidRPr="004962A0">
        <w:rPr>
          <w:rFonts w:asciiTheme="majorBidi" w:eastAsia="Cordia New" w:hAnsiTheme="majorBidi" w:cstheme="majorBidi"/>
          <w:sz w:val="26"/>
          <w:szCs w:val="26"/>
        </w:rPr>
        <w:t xml:space="preserve"> </w:t>
      </w:r>
      <w:r w:rsidR="001F589C" w:rsidRPr="004962A0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="00736D1D" w:rsidRPr="004962A0">
        <w:rPr>
          <w:rFonts w:asciiTheme="majorBidi" w:eastAsia="Cordia New" w:hAnsiTheme="majorBidi" w:cstheme="majorBidi"/>
          <w:sz w:val="26"/>
          <w:szCs w:val="26"/>
        </w:rPr>
        <w:t>2565</w:t>
      </w:r>
      <w:r w:rsidR="00A90A05" w:rsidRPr="004962A0">
        <w:rPr>
          <w:rFonts w:asciiTheme="majorBidi" w:eastAsia="Cordia New" w:hAnsiTheme="majorBidi" w:cstheme="majorBidi"/>
          <w:sz w:val="26"/>
          <w:szCs w:val="26"/>
          <w:cs/>
        </w:rPr>
        <w:t xml:space="preserve"> </w:t>
      </w:r>
      <w:r w:rsidR="00736D1D" w:rsidRPr="004962A0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รายละเอียดของใบสำคัญแสดงสิทธิ </w:t>
      </w:r>
      <w:bookmarkStart w:id="7" w:name="_Hlk109981644"/>
      <w:r w:rsidR="00736D1D" w:rsidRPr="004962A0">
        <w:rPr>
          <w:rFonts w:ascii="Angsana New" w:hAnsi="Angsana New" w:hint="cs"/>
          <w:sz w:val="26"/>
          <w:szCs w:val="26"/>
        </w:rPr>
        <w:t>CPANEL-W1</w:t>
      </w:r>
      <w:r w:rsidR="00736D1D" w:rsidRPr="004962A0">
        <w:rPr>
          <w:rFonts w:ascii="Angsana New" w:hAnsi="Angsana New" w:hint="cs"/>
          <w:sz w:val="26"/>
          <w:szCs w:val="26"/>
          <w:cs/>
        </w:rPr>
        <w:t xml:space="preserve"> </w:t>
      </w:r>
      <w:bookmarkEnd w:id="7"/>
      <w:r w:rsidR="00736D1D" w:rsidRPr="004962A0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C56A86B" w14:textId="77777777" w:rsidR="00091270" w:rsidRPr="004962A0" w:rsidRDefault="00091270" w:rsidP="00A90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ook w:val="04A0" w:firstRow="1" w:lastRow="0" w:firstColumn="1" w:lastColumn="0" w:noHBand="0" w:noVBand="1"/>
      </w:tblPr>
      <w:tblGrid>
        <w:gridCol w:w="2250"/>
        <w:gridCol w:w="7578"/>
      </w:tblGrid>
      <w:tr w:rsidR="003E6C33" w:rsidRPr="00763FD3" w14:paraId="34BB4CD0" w14:textId="77777777" w:rsidTr="00F66452">
        <w:tc>
          <w:tcPr>
            <w:tcW w:w="2250" w:type="dxa"/>
          </w:tcPr>
          <w:p w14:paraId="21B78DA4" w14:textId="4A136D8D" w:rsidR="003E6C33" w:rsidRPr="00763FD3" w:rsidRDefault="003E6C33" w:rsidP="003E6C33">
            <w:pPr>
              <w:rPr>
                <w:rFonts w:ascii="Angsana New" w:eastAsia="Cordia New" w:hAnsi="Angsana New"/>
                <w:sz w:val="26"/>
                <w:szCs w:val="26"/>
              </w:rPr>
            </w:pPr>
            <w:r w:rsidRPr="00763FD3">
              <w:rPr>
                <w:rFonts w:ascii="Angsana New" w:eastAsia="Cordia New" w:hAnsi="Angsana New" w:hint="cs"/>
                <w:sz w:val="26"/>
                <w:szCs w:val="26"/>
                <w:cs/>
              </w:rPr>
              <w:t>อัตราการใช้สิทธิ</w:t>
            </w:r>
            <w:r w:rsidRPr="00763FD3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19C1A3F2" w14:textId="5731C6A9" w:rsidR="003E6C33" w:rsidRPr="00763FD3" w:rsidRDefault="003E6C33" w:rsidP="003E6C33">
            <w:pPr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หน่วย มีสิทธิซื้อหุ้นสามัญได้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</w:p>
        </w:tc>
      </w:tr>
      <w:tr w:rsidR="00763FD3" w:rsidRPr="00763FD3" w14:paraId="5317E144" w14:textId="77777777" w:rsidTr="00F66452">
        <w:tc>
          <w:tcPr>
            <w:tcW w:w="2250" w:type="dxa"/>
          </w:tcPr>
          <w:p w14:paraId="6C63EB22" w14:textId="77777777" w:rsidR="00763FD3" w:rsidRPr="00763FD3" w:rsidRDefault="00763FD3" w:rsidP="00763FD3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5040700F" w14:textId="77777777" w:rsidR="00763FD3" w:rsidRPr="00763FD3" w:rsidRDefault="00763FD3" w:rsidP="00763FD3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C33" w:rsidRPr="00763FD3" w14:paraId="797E62BA" w14:textId="77777777" w:rsidTr="00F66452">
        <w:tc>
          <w:tcPr>
            <w:tcW w:w="2250" w:type="dxa"/>
          </w:tcPr>
          <w:p w14:paraId="2A7F6B80" w14:textId="69C110A6" w:rsidR="003E6C33" w:rsidRPr="00763FD3" w:rsidRDefault="003E6C33" w:rsidP="003E6C33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63FD3">
              <w:rPr>
                <w:rFonts w:ascii="Angsana New" w:eastAsia="Cordia New" w:hAnsi="Angsana New" w:hint="cs"/>
                <w:sz w:val="26"/>
                <w:szCs w:val="26"/>
                <w:cs/>
              </w:rPr>
              <w:t>ราคาใช้สิทธิ</w:t>
            </w:r>
            <w:r w:rsidRPr="00763FD3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754BD6DA" w14:textId="328C8B2C" w:rsidR="003E6C33" w:rsidRPr="00763FD3" w:rsidRDefault="003E6C33" w:rsidP="003E6C3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  <w:r w:rsidR="001B2E0E" w:rsidRPr="00763FD3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="001B2E0E" w:rsidRPr="00763FD3">
              <w:rPr>
                <w:rFonts w:ascii="Angsana New" w:hAnsi="Angsana New" w:hint="cs"/>
                <w:sz w:val="26"/>
                <w:szCs w:val="26"/>
                <w:cs/>
              </w:rPr>
              <w:t>ราคาการใช้สิทธิอาจเปลี่ยนแปลงในภายหลังตามเงื่อนไขการปรับสิทธิ)</w:t>
            </w:r>
          </w:p>
        </w:tc>
      </w:tr>
      <w:tr w:rsidR="00763FD3" w:rsidRPr="00763FD3" w14:paraId="77A75D53" w14:textId="77777777" w:rsidTr="00A158C8">
        <w:tc>
          <w:tcPr>
            <w:tcW w:w="2250" w:type="dxa"/>
          </w:tcPr>
          <w:p w14:paraId="107A2277" w14:textId="77777777" w:rsidR="00763FD3" w:rsidRPr="00763FD3" w:rsidRDefault="00763FD3" w:rsidP="00A158C8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3888EAE0" w14:textId="77777777" w:rsidR="00763FD3" w:rsidRPr="00763FD3" w:rsidRDefault="00763FD3" w:rsidP="00A158C8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C33" w:rsidRPr="00763FD3" w14:paraId="2EEB2DEA" w14:textId="77777777" w:rsidTr="00F66452">
        <w:tc>
          <w:tcPr>
            <w:tcW w:w="2250" w:type="dxa"/>
          </w:tcPr>
          <w:p w14:paraId="4E813D0C" w14:textId="04AD75F2" w:rsidR="003E6C33" w:rsidRPr="00763FD3" w:rsidRDefault="003E6C33" w:rsidP="003E6C33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63FD3">
              <w:rPr>
                <w:rFonts w:ascii="Angsana New" w:eastAsia="Cordia New" w:hAnsi="Angsana New" w:hint="cs"/>
                <w:sz w:val="26"/>
                <w:szCs w:val="26"/>
                <w:cs/>
              </w:rPr>
              <w:t>ระยะเวลาการใช้สิทธิ</w:t>
            </w:r>
            <w:r w:rsidRPr="00763FD3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4F0FDF02" w14:textId="3BF5342A" w:rsidR="003E6C33" w:rsidRPr="00763FD3" w:rsidRDefault="003E6C33" w:rsidP="003E6C3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ผู้ถือใบสำคัญแสดงสิทธิสามารถใช้สิทธิตามใบสำคัญแสดงสิทธิ</w:t>
            </w:r>
            <w:r w:rsidR="00F66452" w:rsidRPr="00763FD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ได้ทั้งหมดหรือเพียงบางส่วน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ได้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5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ครั้ง </w:t>
            </w:r>
            <w:r w:rsidR="00F66452" w:rsidRPr="00763FD3">
              <w:rPr>
                <w:rFonts w:ascii="Angsana New" w:hAnsi="Angsana New" w:hint="cs"/>
                <w:sz w:val="26"/>
                <w:szCs w:val="26"/>
                <w:cs/>
              </w:rPr>
              <w:t>คือ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 วันที่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29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และวันที่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15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>2568</w:t>
            </w:r>
            <w:r w:rsidRPr="00763FD3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</w:p>
        </w:tc>
      </w:tr>
      <w:tr w:rsidR="00763FD3" w:rsidRPr="00763FD3" w14:paraId="56EDAA6E" w14:textId="77777777" w:rsidTr="00A158C8">
        <w:tc>
          <w:tcPr>
            <w:tcW w:w="2250" w:type="dxa"/>
          </w:tcPr>
          <w:p w14:paraId="6AB44411" w14:textId="77777777" w:rsidR="00763FD3" w:rsidRPr="00763FD3" w:rsidRDefault="00763FD3" w:rsidP="00A158C8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20A43764" w14:textId="77777777" w:rsidR="00763FD3" w:rsidRPr="00763FD3" w:rsidRDefault="00763FD3" w:rsidP="00A158C8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90A05" w:rsidRPr="00763FD3" w14:paraId="7CF1A484" w14:textId="77777777" w:rsidTr="00F66452">
        <w:tc>
          <w:tcPr>
            <w:tcW w:w="2250" w:type="dxa"/>
          </w:tcPr>
          <w:p w14:paraId="31781664" w14:textId="201CA7DB" w:rsidR="00A90A05" w:rsidRPr="00763FD3" w:rsidRDefault="00B70031" w:rsidP="00503A7D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63FD3">
              <w:rPr>
                <w:rFonts w:ascii="Angsana New" w:eastAsia="Cordia New" w:hAnsi="Angsana New" w:hint="cs"/>
                <w:sz w:val="26"/>
                <w:szCs w:val="26"/>
                <w:cs/>
              </w:rPr>
              <w:t>อายุใบสำคัญแสดงสิทธิ</w:t>
            </w:r>
            <w:r w:rsidR="00A90A05" w:rsidRPr="00763FD3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66FFC33B" w14:textId="74CA6191" w:rsidR="00A90A05" w:rsidRPr="00763FD3" w:rsidRDefault="00A90A05" w:rsidP="00503A7D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นับจากวันที่</w:t>
            </w:r>
            <w:r w:rsidR="00F46059" w:rsidRPr="00763FD3">
              <w:rPr>
                <w:rFonts w:ascii="Angsana New" w:hAnsi="Angsana New" w:hint="cs"/>
                <w:sz w:val="26"/>
                <w:szCs w:val="26"/>
                <w:cs/>
              </w:rPr>
              <w:t>ออกใบสำคัญแสดงสิทธิ</w:t>
            </w:r>
            <w:r w:rsidR="005A1671" w:rsidRPr="00763FD3">
              <w:rPr>
                <w:rFonts w:ascii="Angsana New" w:hAnsi="Angsana New" w:hint="cs"/>
                <w:sz w:val="26"/>
                <w:szCs w:val="26"/>
                <w:cs/>
              </w:rPr>
              <w:t>ให้แก่ผู้ถือหุ้น</w:t>
            </w:r>
          </w:p>
        </w:tc>
      </w:tr>
    </w:tbl>
    <w:p w14:paraId="104B4317" w14:textId="64546008" w:rsidR="00A90A05" w:rsidRPr="005A1671" w:rsidRDefault="00A90A05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8811229" w14:textId="4F897997" w:rsidR="0084504C" w:rsidRPr="0084504C" w:rsidRDefault="0084504C" w:rsidP="008450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pacing w:val="-4"/>
          <w:sz w:val="26"/>
          <w:szCs w:val="26"/>
        </w:rPr>
      </w:pPr>
      <w:r w:rsidRPr="0084504C">
        <w:rPr>
          <w:rFonts w:ascii="Angsana New" w:hAnsi="Angsana New" w:hint="cs"/>
          <w:spacing w:val="-4"/>
          <w:sz w:val="26"/>
          <w:szCs w:val="26"/>
          <w:cs/>
        </w:rPr>
        <w:t>บริษัทนำใบสำคัญแสดงสิทธิ</w:t>
      </w:r>
      <w:r w:rsidR="008B70A5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8B70A5" w:rsidRPr="004962A0">
        <w:rPr>
          <w:rFonts w:ascii="Angsana New" w:hAnsi="Angsana New" w:hint="cs"/>
          <w:sz w:val="26"/>
          <w:szCs w:val="26"/>
        </w:rPr>
        <w:t>CPANEL-W1</w:t>
      </w:r>
      <w:r w:rsidR="008B70A5">
        <w:rPr>
          <w:rFonts w:ascii="Angsana New" w:hAnsi="Angsana New" w:hint="cs"/>
          <w:sz w:val="26"/>
          <w:szCs w:val="26"/>
          <w:cs/>
        </w:rPr>
        <w:t xml:space="preserve"> </w:t>
      </w:r>
      <w:r w:rsidRPr="0084504C">
        <w:rPr>
          <w:rFonts w:ascii="Angsana New" w:hAnsi="Angsana New" w:hint="cs"/>
          <w:spacing w:val="-4"/>
          <w:sz w:val="26"/>
          <w:szCs w:val="26"/>
          <w:cs/>
        </w:rPr>
        <w:t xml:space="preserve">เข้าจดทะเบียนกับตลาดหลักทรัพย์ เอ็ม เอ ไอ เมื่อวันที่ </w:t>
      </w:r>
      <w:r>
        <w:rPr>
          <w:rFonts w:ascii="Angsana New" w:hAnsi="Angsana New"/>
          <w:spacing w:val="-4"/>
          <w:sz w:val="26"/>
          <w:szCs w:val="26"/>
        </w:rPr>
        <w:t>30</w:t>
      </w:r>
      <w:r w:rsidRPr="0084504C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>
        <w:rPr>
          <w:rFonts w:ascii="Angsana New" w:hAnsi="Angsana New" w:hint="cs"/>
          <w:spacing w:val="-4"/>
          <w:sz w:val="26"/>
          <w:szCs w:val="26"/>
          <w:cs/>
        </w:rPr>
        <w:t>มิถุนายน</w:t>
      </w:r>
      <w:r w:rsidRPr="0084504C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>
        <w:rPr>
          <w:rFonts w:ascii="Angsana New" w:hAnsi="Angsana New"/>
          <w:spacing w:val="-4"/>
          <w:sz w:val="26"/>
          <w:szCs w:val="26"/>
        </w:rPr>
        <w:t>2565</w:t>
      </w:r>
    </w:p>
    <w:p w14:paraId="13F4FC55" w14:textId="77777777" w:rsidR="0084504C" w:rsidRPr="00475A13" w:rsidRDefault="0084504C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7561C14" w14:textId="24ACE1FD" w:rsidR="00777407" w:rsidRPr="00475A13" w:rsidRDefault="00777407" w:rsidP="00B35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t>1</w:t>
      </w:r>
      <w:r w:rsidR="004E1F85">
        <w:rPr>
          <w:rFonts w:ascii="Angsana New" w:hAnsi="Angsana New"/>
          <w:b/>
          <w:bCs/>
          <w:sz w:val="26"/>
          <w:szCs w:val="26"/>
        </w:rPr>
        <w:t>4</w:t>
      </w:r>
      <w:r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Pr="00475A13">
        <w:rPr>
          <w:rFonts w:ascii="Angsana New" w:hAnsi="Angsana New" w:hint="cs"/>
          <w:b/>
          <w:bCs/>
          <w:sz w:val="26"/>
          <w:szCs w:val="26"/>
        </w:rPr>
        <w:tab/>
      </w:r>
      <w:r w:rsidRPr="00475A13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</w:t>
      </w:r>
    </w:p>
    <w:p w14:paraId="7D7FEDCC" w14:textId="77777777" w:rsidR="00777407" w:rsidRPr="00CB225D" w:rsidRDefault="00777407" w:rsidP="00475A13">
      <w:pPr>
        <w:ind w:right="29"/>
        <w:jc w:val="both"/>
        <w:rPr>
          <w:rFonts w:ascii="Angsana New" w:hAnsi="Angsana New"/>
          <w:sz w:val="24"/>
          <w:szCs w:val="24"/>
        </w:rPr>
      </w:pPr>
    </w:p>
    <w:p w14:paraId="2FD2B6B4" w14:textId="7EFEFF00" w:rsidR="00777407" w:rsidRPr="00475A13" w:rsidRDefault="00777407" w:rsidP="00136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 พ</w:t>
      </w:r>
      <w:r w:rsidRPr="00475A13">
        <w:rPr>
          <w:rFonts w:ascii="Angsana New" w:hAnsi="Angsana New" w:hint="cs"/>
          <w:sz w:val="26"/>
          <w:szCs w:val="26"/>
        </w:rPr>
        <w:t>.</w:t>
      </w:r>
      <w:r w:rsidRPr="00475A13">
        <w:rPr>
          <w:rFonts w:ascii="Angsana New" w:hAnsi="Angsana New" w:hint="cs"/>
          <w:sz w:val="26"/>
          <w:szCs w:val="26"/>
          <w:cs/>
        </w:rPr>
        <w:t>ศ</w:t>
      </w:r>
      <w:r w:rsidRPr="00475A13">
        <w:rPr>
          <w:rFonts w:ascii="Angsana New" w:hAnsi="Angsana New" w:hint="cs"/>
          <w:sz w:val="26"/>
          <w:szCs w:val="26"/>
        </w:rPr>
        <w:t>. 2535</w:t>
      </w:r>
      <w:r w:rsidRPr="00475A13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475A13">
        <w:rPr>
          <w:rFonts w:ascii="Angsana New" w:hAnsi="Angsana New" w:hint="cs"/>
          <w:sz w:val="26"/>
          <w:szCs w:val="26"/>
        </w:rPr>
        <w:t xml:space="preserve">5 </w:t>
      </w:r>
      <w:r w:rsidRPr="00475A13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475A13">
        <w:rPr>
          <w:rFonts w:ascii="Angsana New" w:hAnsi="Angsana New" w:hint="cs"/>
          <w:sz w:val="26"/>
          <w:szCs w:val="26"/>
          <w:cs/>
          <w:lang w:val="th-TH"/>
        </w:rPr>
        <w:t>ประจำปี    หลังหัก</w:t>
      </w:r>
      <w:r w:rsidRPr="00475A13">
        <w:rPr>
          <w:rFonts w:ascii="Angsana New" w:hAnsi="Angsana New" w:hint="cs"/>
          <w:sz w:val="26"/>
          <w:szCs w:val="26"/>
          <w:cs/>
        </w:rPr>
        <w:t xml:space="preserve">ขาดทุนสะสมยกมา </w:t>
      </w:r>
      <w:r w:rsidRPr="00475A13">
        <w:rPr>
          <w:rFonts w:ascii="Angsana New" w:hAnsi="Angsana New" w:hint="cs"/>
          <w:sz w:val="26"/>
          <w:szCs w:val="26"/>
        </w:rPr>
        <w:t>(</w:t>
      </w:r>
      <w:r w:rsidRPr="00475A13">
        <w:rPr>
          <w:rFonts w:ascii="Angsana New" w:hAnsi="Angsana New" w:hint="cs"/>
          <w:sz w:val="26"/>
          <w:szCs w:val="26"/>
          <w:cs/>
        </w:rPr>
        <w:t>ถ้ามี</w:t>
      </w:r>
      <w:r w:rsidRPr="00475A13">
        <w:rPr>
          <w:rFonts w:ascii="Angsana New" w:hAnsi="Angsana New" w:hint="cs"/>
          <w:sz w:val="26"/>
          <w:szCs w:val="26"/>
        </w:rPr>
        <w:t xml:space="preserve">) </w:t>
      </w:r>
      <w:r w:rsidRPr="00475A13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475A13">
        <w:rPr>
          <w:rFonts w:ascii="Angsana New" w:hAnsi="Angsana New" w:hint="cs"/>
          <w:sz w:val="26"/>
          <w:szCs w:val="26"/>
        </w:rPr>
        <w:t xml:space="preserve">10 </w:t>
      </w:r>
      <w:r w:rsidRPr="00475A13">
        <w:rPr>
          <w:rFonts w:ascii="Angsana New" w:hAnsi="Angsana New" w:hint="cs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59D1D34C" w14:textId="77777777" w:rsidR="00CF37C2" w:rsidRPr="00CB225D" w:rsidRDefault="00CF37C2" w:rsidP="00CF3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7D45A1FE" w14:textId="77777777" w:rsidR="00B35EE9" w:rsidRDefault="00B35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0489A89" w14:textId="5181D7EE" w:rsidR="00AC68EA" w:rsidRPr="00CF37C2" w:rsidRDefault="00AC68EA" w:rsidP="008E1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CF37C2">
        <w:rPr>
          <w:rFonts w:ascii="Angsana New" w:hAnsi="Angsana New"/>
          <w:b/>
          <w:bCs/>
          <w:sz w:val="26"/>
          <w:szCs w:val="26"/>
        </w:rPr>
        <w:t>1</w:t>
      </w:r>
      <w:r w:rsidR="004E1F85" w:rsidRPr="00CF37C2">
        <w:rPr>
          <w:rFonts w:ascii="Angsana New" w:hAnsi="Angsana New"/>
          <w:b/>
          <w:bCs/>
          <w:sz w:val="26"/>
          <w:szCs w:val="26"/>
        </w:rPr>
        <w:t>5</w:t>
      </w:r>
      <w:r w:rsidRPr="00CF37C2">
        <w:rPr>
          <w:rFonts w:ascii="Angsana New" w:hAnsi="Angsana New"/>
          <w:b/>
          <w:bCs/>
          <w:sz w:val="26"/>
          <w:szCs w:val="26"/>
        </w:rPr>
        <w:t>.</w:t>
      </w:r>
      <w:r w:rsidRPr="00CF37C2">
        <w:rPr>
          <w:rFonts w:ascii="Angsana New" w:hAnsi="Angsana New"/>
          <w:b/>
          <w:bCs/>
          <w:sz w:val="26"/>
          <w:szCs w:val="26"/>
        </w:rPr>
        <w:tab/>
      </w:r>
      <w:r w:rsidR="00D44A78" w:rsidRPr="00D44A78">
        <w:rPr>
          <w:rFonts w:ascii="Angsana New" w:hAnsi="Angsana New"/>
          <w:b/>
          <w:bCs/>
          <w:sz w:val="26"/>
          <w:szCs w:val="26"/>
          <w:cs/>
        </w:rPr>
        <w:t>สำรองส่วนทุนจากการจ่ายโดยใช้หุ้นเป็นเกณฑ์</w:t>
      </w:r>
    </w:p>
    <w:p w14:paraId="1C5D37D0" w14:textId="77777777" w:rsidR="00AC68EA" w:rsidRPr="00CB225D" w:rsidRDefault="00AC68EA" w:rsidP="001B16DA">
      <w:pPr>
        <w:ind w:right="29"/>
        <w:jc w:val="both"/>
        <w:rPr>
          <w:rFonts w:asciiTheme="majorBidi" w:eastAsia="Cordia New" w:hAnsiTheme="majorBidi" w:cstheme="majorBidi"/>
          <w:sz w:val="24"/>
          <w:szCs w:val="24"/>
        </w:rPr>
      </w:pPr>
    </w:p>
    <w:p w14:paraId="1F2DE8ED" w14:textId="065C1192" w:rsidR="00AC68EA" w:rsidRPr="00B142E9" w:rsidRDefault="003720B9" w:rsidP="00AE0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5C4AF3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5C4AF3">
        <w:rPr>
          <w:rFonts w:ascii="Angsana New" w:hAnsi="Angsana New" w:hint="cs"/>
          <w:sz w:val="26"/>
          <w:szCs w:val="26"/>
        </w:rPr>
        <w:t xml:space="preserve">21 </w:t>
      </w:r>
      <w:r w:rsidRPr="005C4AF3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5C4AF3">
        <w:rPr>
          <w:rFonts w:ascii="Angsana New" w:hAnsi="Angsana New" w:hint="cs"/>
          <w:sz w:val="26"/>
          <w:szCs w:val="26"/>
        </w:rPr>
        <w:t xml:space="preserve">2565 </w:t>
      </w:r>
      <w:r w:rsidRPr="005C4AF3">
        <w:rPr>
          <w:rFonts w:ascii="Angsana New" w:hAnsi="Angsana New" w:hint="cs"/>
          <w:sz w:val="26"/>
          <w:szCs w:val="26"/>
          <w:cs/>
        </w:rPr>
        <w:t>ผู้ถือหุ้นได้มีมติอนุมัติการออกและจัดสรรใบสำคัญแสดงสิทธิที่จะซื้อหุ้นสามัญ</w:t>
      </w:r>
      <w:r w:rsidR="00181433" w:rsidRPr="00BD74E7">
        <w:rPr>
          <w:rFonts w:ascii="Angsana New" w:hAnsi="Angsana New" w:hint="cs"/>
          <w:sz w:val="26"/>
          <w:szCs w:val="26"/>
          <w:cs/>
        </w:rPr>
        <w:t>ของบริษัท</w:t>
      </w:r>
      <w:r w:rsidR="00FA1187">
        <w:rPr>
          <w:rFonts w:ascii="Angsana New" w:hAnsi="Angsana New" w:hint="cs"/>
          <w:sz w:val="26"/>
          <w:szCs w:val="26"/>
          <w:cs/>
        </w:rPr>
        <w:t xml:space="preserve"> จำ</w:t>
      </w:r>
      <w:r w:rsidR="00181433" w:rsidRPr="00BD74E7">
        <w:rPr>
          <w:rFonts w:ascii="Angsana New" w:hAnsi="Angsana New" w:hint="cs"/>
          <w:sz w:val="26"/>
          <w:szCs w:val="26"/>
          <w:cs/>
        </w:rPr>
        <w:t xml:space="preserve">นวน </w:t>
      </w:r>
      <w:r w:rsidR="00181433" w:rsidRPr="00BD74E7">
        <w:rPr>
          <w:rFonts w:ascii="Angsana New" w:hAnsi="Angsana New" w:hint="cs"/>
          <w:sz w:val="26"/>
          <w:szCs w:val="26"/>
        </w:rPr>
        <w:t xml:space="preserve">5,000,000 </w:t>
      </w:r>
      <w:r w:rsidR="00181433" w:rsidRPr="00BD74E7">
        <w:rPr>
          <w:rFonts w:ascii="Angsana New" w:hAnsi="Angsana New" w:hint="cs"/>
          <w:sz w:val="26"/>
          <w:szCs w:val="26"/>
          <w:cs/>
        </w:rPr>
        <w:t>หน่วย</w:t>
      </w:r>
      <w:r w:rsidRPr="005C4AF3">
        <w:rPr>
          <w:rFonts w:ascii="Angsana New" w:hAnsi="Angsana New" w:hint="cs"/>
          <w:sz w:val="26"/>
          <w:szCs w:val="26"/>
        </w:rPr>
        <w:t xml:space="preserve"> </w:t>
      </w:r>
      <w:r w:rsidRPr="005C4AF3">
        <w:rPr>
          <w:rFonts w:ascii="Angsana New" w:hAnsi="Angsana New" w:hint="cs"/>
          <w:sz w:val="26"/>
          <w:szCs w:val="26"/>
          <w:cs/>
        </w:rPr>
        <w:t>โดยไม่คิดมูลค่าให้แก่กรรมการ ผู้บริหารและพนักงานของบริษัทบางท่าน</w:t>
      </w:r>
      <w:r w:rsidR="000B68E7">
        <w:rPr>
          <w:rFonts w:ascii="Angsana New" w:hAnsi="Angsana New"/>
          <w:sz w:val="26"/>
          <w:szCs w:val="26"/>
        </w:rPr>
        <w:t xml:space="preserve"> </w:t>
      </w:r>
      <w:r w:rsidRPr="00EA655D">
        <w:rPr>
          <w:rFonts w:ascii="Angsana New" w:hAnsi="Angsana New" w:hint="cs"/>
          <w:sz w:val="26"/>
          <w:szCs w:val="26"/>
        </w:rPr>
        <w:t>(</w:t>
      </w:r>
      <w:bookmarkStart w:id="8" w:name="_Hlk109981769"/>
      <w:r w:rsidR="0068204D">
        <w:rPr>
          <w:rFonts w:ascii="Angsana New" w:hAnsi="Angsana New"/>
          <w:sz w:val="26"/>
          <w:szCs w:val="26"/>
        </w:rPr>
        <w:t>“</w:t>
      </w:r>
      <w:r w:rsidRPr="00EA655D">
        <w:rPr>
          <w:rFonts w:ascii="Angsana New" w:hAnsi="Angsana New" w:hint="cs"/>
          <w:sz w:val="26"/>
          <w:szCs w:val="26"/>
        </w:rPr>
        <w:t>ESOP-W</w:t>
      </w:r>
      <w:r w:rsidR="00217BA0" w:rsidRPr="00EA655D">
        <w:rPr>
          <w:rFonts w:ascii="Angsana New" w:hAnsi="Angsana New"/>
          <w:sz w:val="26"/>
          <w:szCs w:val="26"/>
        </w:rPr>
        <w:t>1</w:t>
      </w:r>
      <w:bookmarkEnd w:id="8"/>
      <w:r w:rsidR="0068204D">
        <w:rPr>
          <w:rFonts w:ascii="Angsana New" w:hAnsi="Angsana New"/>
          <w:sz w:val="26"/>
          <w:szCs w:val="26"/>
        </w:rPr>
        <w:t>”</w:t>
      </w:r>
      <w:r w:rsidRPr="00EA655D">
        <w:rPr>
          <w:rFonts w:ascii="Angsana New" w:hAnsi="Angsana New" w:hint="cs"/>
          <w:sz w:val="26"/>
          <w:szCs w:val="26"/>
        </w:rPr>
        <w:t xml:space="preserve">) </w:t>
      </w:r>
      <w:r w:rsidR="00606036">
        <w:rPr>
          <w:rFonts w:ascii="Angsana New" w:hAnsi="Angsana New"/>
          <w:sz w:val="26"/>
          <w:szCs w:val="26"/>
        </w:rPr>
        <w:t xml:space="preserve">       </w:t>
      </w:r>
      <w:r w:rsidR="004E012D">
        <w:rPr>
          <w:rFonts w:ascii="Angsana New" w:hAnsi="Angsana New"/>
          <w:sz w:val="26"/>
          <w:szCs w:val="26"/>
        </w:rPr>
        <w:t>ESOP-W1</w:t>
      </w:r>
      <w:r w:rsidR="004E012D">
        <w:rPr>
          <w:rFonts w:ascii="Angsana New" w:hAnsi="Angsana New" w:hint="cs"/>
          <w:sz w:val="26"/>
          <w:szCs w:val="26"/>
          <w:cs/>
        </w:rPr>
        <w:t xml:space="preserve"> เป็นใบสำคัญแสดงสิทธิชนิด</w:t>
      </w:r>
      <w:r w:rsidR="004E012D" w:rsidRPr="00FA1187">
        <w:rPr>
          <w:rFonts w:ascii="Angsana New" w:hAnsi="Angsana New"/>
          <w:sz w:val="26"/>
          <w:szCs w:val="26"/>
          <w:cs/>
        </w:rPr>
        <w:t>ระบุชื่อผู้ถือและ</w:t>
      </w:r>
      <w:r w:rsidR="004E012D">
        <w:rPr>
          <w:rFonts w:ascii="Angsana New" w:hAnsi="Angsana New" w:hint="cs"/>
          <w:sz w:val="26"/>
          <w:szCs w:val="26"/>
          <w:cs/>
        </w:rPr>
        <w:t>ไม่สามา</w:t>
      </w:r>
      <w:r w:rsidR="004E012D" w:rsidRPr="00FA1187">
        <w:rPr>
          <w:rFonts w:ascii="Angsana New" w:hAnsi="Angsana New"/>
          <w:sz w:val="26"/>
          <w:szCs w:val="26"/>
          <w:cs/>
        </w:rPr>
        <w:t>รถเปลี่ยนมือได้</w:t>
      </w:r>
      <w:r w:rsidR="004E012D">
        <w:rPr>
          <w:rFonts w:ascii="Angsana New" w:hAnsi="Angsana New" w:hint="cs"/>
          <w:sz w:val="26"/>
          <w:szCs w:val="26"/>
          <w:cs/>
        </w:rPr>
        <w:t xml:space="preserve"> </w:t>
      </w:r>
      <w:r w:rsidRPr="00EA655D">
        <w:rPr>
          <w:rFonts w:ascii="Angsana New" w:hAnsi="Angsana New" w:hint="cs"/>
          <w:sz w:val="26"/>
          <w:szCs w:val="26"/>
          <w:cs/>
        </w:rPr>
        <w:t>ผู้ถือใบสำคัญแสดงสิทธิสามารถใช้สิทธิตามใบสำคัญแสดงสิทธิได้ทั้งจำนวนหรือเพียงบางส่วนเมื่อครบกำหนด</w:t>
      </w:r>
      <w:r w:rsidRPr="00EA655D">
        <w:rPr>
          <w:rFonts w:ascii="Angsana New" w:hAnsi="Angsana New" w:hint="cs"/>
          <w:sz w:val="26"/>
          <w:szCs w:val="26"/>
        </w:rPr>
        <w:t xml:space="preserve"> 3 </w:t>
      </w:r>
      <w:r w:rsidRPr="00EA655D">
        <w:rPr>
          <w:rFonts w:ascii="Angsana New" w:hAnsi="Angsana New" w:hint="cs"/>
          <w:sz w:val="26"/>
          <w:szCs w:val="26"/>
          <w:cs/>
        </w:rPr>
        <w:t>ปีนับจากวันที่ออก</w:t>
      </w:r>
      <w:r w:rsidRPr="005C4AF3">
        <w:rPr>
          <w:rFonts w:ascii="Angsana New" w:hAnsi="Angsana New" w:hint="cs"/>
          <w:sz w:val="26"/>
          <w:szCs w:val="26"/>
          <w:cs/>
        </w:rPr>
        <w:t>ใบสำคัญแสดงสิทธิ</w:t>
      </w:r>
      <w:r w:rsidR="00086FAE">
        <w:rPr>
          <w:rFonts w:ascii="Angsana New" w:hAnsi="Angsana New" w:hint="cs"/>
          <w:sz w:val="26"/>
          <w:szCs w:val="26"/>
          <w:cs/>
        </w:rPr>
        <w:t xml:space="preserve"> (วันที่ </w:t>
      </w:r>
      <w:r w:rsidR="00086FAE" w:rsidRPr="00086FAE">
        <w:rPr>
          <w:rFonts w:ascii="Angsana New" w:hAnsi="Angsana New"/>
          <w:sz w:val="26"/>
          <w:szCs w:val="26"/>
        </w:rPr>
        <w:t xml:space="preserve">15 </w:t>
      </w:r>
      <w:r w:rsidR="00086FAE" w:rsidRPr="00086FAE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086FAE" w:rsidRPr="00086FAE">
        <w:rPr>
          <w:rFonts w:ascii="Angsana New" w:hAnsi="Angsana New"/>
          <w:sz w:val="26"/>
          <w:szCs w:val="26"/>
        </w:rPr>
        <w:t>2568</w:t>
      </w:r>
      <w:r w:rsidR="00086FAE">
        <w:rPr>
          <w:rFonts w:ascii="Angsana New" w:hAnsi="Angsana New"/>
          <w:sz w:val="26"/>
          <w:szCs w:val="26"/>
        </w:rPr>
        <w:t>)</w:t>
      </w:r>
      <w:r w:rsidR="00C603ED" w:rsidRPr="005C4AF3">
        <w:rPr>
          <w:rFonts w:ascii="Angsana New" w:hAnsi="Angsana New" w:hint="cs"/>
          <w:sz w:val="26"/>
          <w:szCs w:val="26"/>
          <w:cs/>
        </w:rPr>
        <w:t xml:space="preserve"> </w:t>
      </w:r>
      <w:r w:rsidR="00B142E9" w:rsidRPr="00BD74E7">
        <w:rPr>
          <w:rFonts w:ascii="Angsana New" w:hAnsi="Angsana New" w:hint="cs"/>
          <w:sz w:val="26"/>
          <w:szCs w:val="26"/>
          <w:cs/>
        </w:rPr>
        <w:t>โดยมีราคาใช้สิทธิเท่ากับ</w:t>
      </w:r>
      <w:r w:rsidR="00606036">
        <w:rPr>
          <w:rFonts w:ascii="Angsana New" w:hAnsi="Angsana New"/>
          <w:sz w:val="26"/>
          <w:szCs w:val="26"/>
        </w:rPr>
        <w:t xml:space="preserve"> </w:t>
      </w:r>
      <w:r w:rsidR="00B142E9" w:rsidRPr="00BD74E7">
        <w:rPr>
          <w:rFonts w:ascii="Angsana New" w:hAnsi="Angsana New" w:hint="cs"/>
          <w:sz w:val="26"/>
          <w:szCs w:val="26"/>
        </w:rPr>
        <w:t>10</w:t>
      </w:r>
      <w:r w:rsidR="00966C7F">
        <w:rPr>
          <w:rFonts w:ascii="Angsana New" w:hAnsi="Angsana New"/>
          <w:sz w:val="26"/>
          <w:szCs w:val="26"/>
        </w:rPr>
        <w:t xml:space="preserve"> </w:t>
      </w:r>
      <w:r w:rsidR="00B142E9" w:rsidRPr="00BD74E7">
        <w:rPr>
          <w:rFonts w:ascii="Angsana New" w:hAnsi="Angsana New" w:hint="cs"/>
          <w:sz w:val="26"/>
          <w:szCs w:val="26"/>
          <w:cs/>
        </w:rPr>
        <w:t>บาท</w:t>
      </w:r>
      <w:r w:rsidR="00966C7F">
        <w:rPr>
          <w:rFonts w:ascii="Angsana New" w:hAnsi="Angsana New"/>
          <w:sz w:val="26"/>
          <w:szCs w:val="26"/>
        </w:rPr>
        <w:t xml:space="preserve"> </w:t>
      </w:r>
      <w:r w:rsidR="00B142E9" w:rsidRPr="00BD74E7">
        <w:rPr>
          <w:rFonts w:ascii="Angsana New" w:hAnsi="Angsana New" w:hint="cs"/>
          <w:sz w:val="26"/>
          <w:szCs w:val="26"/>
          <w:cs/>
        </w:rPr>
        <w:t>ต่อหุ้น</w:t>
      </w:r>
      <w:r w:rsidR="00445998">
        <w:rPr>
          <w:rFonts w:ascii="Angsana New" w:hAnsi="Angsana New" w:hint="cs"/>
          <w:sz w:val="26"/>
          <w:szCs w:val="26"/>
          <w:cs/>
        </w:rPr>
        <w:t xml:space="preserve"> </w:t>
      </w:r>
      <w:r w:rsidR="00EA655D">
        <w:rPr>
          <w:rFonts w:ascii="Angsana New" w:hAnsi="Angsana New" w:hint="cs"/>
          <w:sz w:val="26"/>
          <w:szCs w:val="26"/>
          <w:cs/>
        </w:rPr>
        <w:t xml:space="preserve">ทั้งนี้ </w:t>
      </w:r>
      <w:r w:rsidR="00AC68EA" w:rsidRPr="005C4AF3">
        <w:rPr>
          <w:rFonts w:ascii="Angsana New" w:hAnsi="Angsana New"/>
          <w:sz w:val="26"/>
          <w:szCs w:val="26"/>
          <w:cs/>
        </w:rPr>
        <w:t>บริษัทได้</w:t>
      </w:r>
      <w:r w:rsidR="00AC3205">
        <w:rPr>
          <w:rFonts w:ascii="Angsana New" w:hAnsi="Angsana New" w:hint="cs"/>
          <w:sz w:val="26"/>
          <w:szCs w:val="26"/>
          <w:cs/>
        </w:rPr>
        <w:t>ออก</w:t>
      </w:r>
      <w:r w:rsidRPr="005C4AF3">
        <w:rPr>
          <w:rFonts w:ascii="Angsana New" w:hAnsi="Angsana New" w:hint="cs"/>
          <w:sz w:val="26"/>
          <w:szCs w:val="26"/>
          <w:cs/>
        </w:rPr>
        <w:t>ใบสำคัญแสดงสิทธิ</w:t>
      </w:r>
      <w:r w:rsidR="00AC3205" w:rsidRPr="00BD74E7">
        <w:rPr>
          <w:rFonts w:ascii="Angsana New" w:hAnsi="Angsana New" w:hint="cs"/>
          <w:sz w:val="26"/>
          <w:szCs w:val="26"/>
          <w:cs/>
        </w:rPr>
        <w:t>ให้แก่กรรมการ ผู้บริหารและพนักงานของบริษัท</w:t>
      </w:r>
      <w:r w:rsidR="00BB3BD7">
        <w:rPr>
          <w:rFonts w:ascii="Angsana New" w:hAnsi="Angsana New" w:hint="cs"/>
          <w:sz w:val="26"/>
          <w:szCs w:val="26"/>
          <w:cs/>
        </w:rPr>
        <w:t>ดังกล่าว</w:t>
      </w:r>
      <w:r w:rsidR="00445998">
        <w:rPr>
          <w:rFonts w:asciiTheme="majorBidi" w:eastAsia="Cordia New" w:hAnsiTheme="majorBidi" w:cstheme="majorBidi" w:hint="cs"/>
          <w:sz w:val="26"/>
          <w:szCs w:val="26"/>
          <w:cs/>
        </w:rPr>
        <w:t xml:space="preserve">แล้วเมื่อวันที่ </w:t>
      </w:r>
      <w:r w:rsidR="00AE02E1">
        <w:rPr>
          <w:rFonts w:asciiTheme="majorBidi" w:eastAsia="Cordia New" w:hAnsiTheme="majorBidi" w:cstheme="majorBidi"/>
          <w:sz w:val="26"/>
          <w:szCs w:val="26"/>
        </w:rPr>
        <w:t xml:space="preserve">                            </w:t>
      </w:r>
      <w:r w:rsidR="00445998">
        <w:rPr>
          <w:rFonts w:asciiTheme="majorBidi" w:eastAsia="Cordia New" w:hAnsiTheme="majorBidi" w:cstheme="majorBidi"/>
          <w:sz w:val="26"/>
          <w:szCs w:val="26"/>
        </w:rPr>
        <w:t xml:space="preserve">16 </w:t>
      </w:r>
      <w:r w:rsidR="00445998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="00445998">
        <w:rPr>
          <w:rFonts w:asciiTheme="majorBidi" w:eastAsia="Cordia New" w:hAnsiTheme="majorBidi" w:cstheme="majorBidi"/>
          <w:sz w:val="26"/>
          <w:szCs w:val="26"/>
        </w:rPr>
        <w:t>2565</w:t>
      </w:r>
      <w:r w:rsidR="00AC68EA" w:rsidRPr="005C4AF3">
        <w:rPr>
          <w:rFonts w:ascii="Angsana New" w:hAnsi="Angsana New"/>
          <w:sz w:val="26"/>
          <w:szCs w:val="26"/>
          <w:cs/>
        </w:rPr>
        <w:t xml:space="preserve"> </w:t>
      </w:r>
    </w:p>
    <w:p w14:paraId="4A863C2F" w14:textId="7E3EE451" w:rsidR="00AC68EA" w:rsidRPr="00CB225D" w:rsidRDefault="00AC68EA" w:rsidP="00EA6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0"/>
          <w:szCs w:val="20"/>
        </w:rPr>
      </w:pPr>
    </w:p>
    <w:p w14:paraId="04AF5B63" w14:textId="34217F14" w:rsidR="007E77A4" w:rsidRDefault="00445998" w:rsidP="00EA6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7E77A4">
        <w:rPr>
          <w:rFonts w:ascii="Angsana New" w:hAnsi="Angsana New" w:hint="cs"/>
          <w:sz w:val="26"/>
          <w:szCs w:val="26"/>
          <w:cs/>
        </w:rPr>
        <w:t>บริษัทได้ว่าจ้างที่ปรึกษาทางการเงิน</w:t>
      </w:r>
      <w:r w:rsidRPr="0084165E">
        <w:rPr>
          <w:rFonts w:ascii="Angsana New" w:hAnsi="Angsana New" w:hint="cs"/>
          <w:sz w:val="26"/>
          <w:szCs w:val="26"/>
          <w:cs/>
        </w:rPr>
        <w:t>อิสระ</w:t>
      </w:r>
      <w:r w:rsidRPr="0084165E">
        <w:rPr>
          <w:rFonts w:ascii="Angsana New" w:hAnsi="Angsana New"/>
          <w:sz w:val="26"/>
          <w:szCs w:val="26"/>
          <w:cs/>
        </w:rPr>
        <w:t>แห่งหนึ่ง</w:t>
      </w:r>
      <w:r w:rsidR="00F46429" w:rsidRPr="0084165E">
        <w:rPr>
          <w:rFonts w:ascii="Angsana New" w:hAnsi="Angsana New" w:hint="cs"/>
          <w:sz w:val="26"/>
          <w:szCs w:val="26"/>
          <w:cs/>
        </w:rPr>
        <w:t>เพื่อทำการประเมินมูลค่ายุติธรรมของ</w:t>
      </w:r>
      <w:r w:rsidR="00F82ADE" w:rsidRPr="0084165E">
        <w:rPr>
          <w:rFonts w:ascii="Angsana New" w:hAnsi="Angsana New"/>
          <w:sz w:val="26"/>
          <w:szCs w:val="26"/>
        </w:rPr>
        <w:t xml:space="preserve"> </w:t>
      </w:r>
      <w:r w:rsidR="00F82ADE" w:rsidRPr="0084165E">
        <w:rPr>
          <w:rFonts w:ascii="Angsana New" w:hAnsi="Angsana New" w:hint="cs"/>
          <w:sz w:val="26"/>
          <w:szCs w:val="26"/>
        </w:rPr>
        <w:t>ESOP-W</w:t>
      </w:r>
      <w:r w:rsidR="00F82ADE" w:rsidRPr="0084165E">
        <w:rPr>
          <w:rFonts w:ascii="Angsana New" w:hAnsi="Angsana New"/>
          <w:sz w:val="26"/>
          <w:szCs w:val="26"/>
        </w:rPr>
        <w:t xml:space="preserve">1 </w:t>
      </w:r>
      <w:r w:rsidRPr="0084165E">
        <w:rPr>
          <w:rFonts w:ascii="Angsana New" w:hAnsi="Angsana New" w:hint="cs"/>
          <w:sz w:val="26"/>
          <w:szCs w:val="26"/>
          <w:cs/>
        </w:rPr>
        <w:t>โดย</w:t>
      </w:r>
      <w:r w:rsidRPr="0084165E">
        <w:rPr>
          <w:rFonts w:ascii="Angsana New" w:hAnsi="Angsana New"/>
          <w:sz w:val="26"/>
          <w:szCs w:val="26"/>
          <w:cs/>
        </w:rPr>
        <w:t>มูลค่ายุติธรรม</w:t>
      </w:r>
      <w:r w:rsidRPr="0084165E">
        <w:rPr>
          <w:rFonts w:ascii="Angsana New" w:hAnsi="Angsana New" w:hint="cs"/>
          <w:sz w:val="26"/>
          <w:szCs w:val="26"/>
          <w:cs/>
        </w:rPr>
        <w:t>ของสิทธิซื้อหุ้น</w:t>
      </w:r>
      <w:r w:rsidRPr="0084165E">
        <w:rPr>
          <w:rFonts w:ascii="Angsana New" w:hAnsi="Angsana New"/>
          <w:sz w:val="26"/>
          <w:szCs w:val="26"/>
          <w:cs/>
        </w:rPr>
        <w:t xml:space="preserve">มีมูลค่า </w:t>
      </w:r>
      <w:r w:rsidRPr="0084165E">
        <w:rPr>
          <w:rFonts w:ascii="Angsana New" w:hAnsi="Angsana New"/>
          <w:sz w:val="26"/>
          <w:szCs w:val="26"/>
        </w:rPr>
        <w:t>0.25214</w:t>
      </w:r>
      <w:r w:rsidRPr="0084165E">
        <w:rPr>
          <w:rFonts w:ascii="Angsana New" w:hAnsi="Angsana New"/>
          <w:sz w:val="26"/>
          <w:szCs w:val="26"/>
          <w:cs/>
        </w:rPr>
        <w:t xml:space="preserve"> บาท</w:t>
      </w:r>
      <w:r w:rsidR="00EA655D" w:rsidRPr="0084165E">
        <w:rPr>
          <w:rFonts w:ascii="Angsana New" w:hAnsi="Angsana New" w:hint="cs"/>
          <w:sz w:val="26"/>
          <w:szCs w:val="26"/>
          <w:cs/>
        </w:rPr>
        <w:t xml:space="preserve"> </w:t>
      </w:r>
      <w:r w:rsidRPr="0084165E">
        <w:rPr>
          <w:rFonts w:ascii="Angsana New" w:hAnsi="Angsana New"/>
          <w:sz w:val="26"/>
          <w:szCs w:val="26"/>
          <w:cs/>
        </w:rPr>
        <w:t>ต่อหน่วย</w:t>
      </w:r>
      <w:r w:rsidRPr="0084165E">
        <w:rPr>
          <w:rFonts w:ascii="Angsana New" w:hAnsi="Angsana New" w:hint="cs"/>
          <w:sz w:val="26"/>
          <w:szCs w:val="26"/>
          <w:cs/>
        </w:rPr>
        <w:t xml:space="preserve"> </w:t>
      </w:r>
      <w:r w:rsidRPr="0084165E">
        <w:rPr>
          <w:rFonts w:ascii="Angsana New" w:hAnsi="Angsana New"/>
          <w:sz w:val="26"/>
          <w:szCs w:val="26"/>
          <w:cs/>
        </w:rPr>
        <w:t>ซึ่งใช้วิธี</w:t>
      </w:r>
      <w:r w:rsidR="00F46429" w:rsidRPr="0084165E">
        <w:rPr>
          <w:rFonts w:ascii="Angsana New" w:hAnsi="Angsana New"/>
          <w:sz w:val="26"/>
          <w:szCs w:val="26"/>
        </w:rPr>
        <w:t xml:space="preserve"> </w:t>
      </w:r>
      <w:r w:rsidRPr="0084165E">
        <w:rPr>
          <w:rFonts w:ascii="Angsana New" w:hAnsi="Angsana New"/>
          <w:sz w:val="26"/>
          <w:szCs w:val="26"/>
        </w:rPr>
        <w:t xml:space="preserve">Black-Scholes Merton Model </w:t>
      </w:r>
      <w:r w:rsidRPr="0084165E">
        <w:rPr>
          <w:rFonts w:ascii="Angsana New" w:hAnsi="Angsana New"/>
          <w:sz w:val="26"/>
          <w:szCs w:val="26"/>
          <w:cs/>
        </w:rPr>
        <w:t>ในการประเมินมูลค่ายุติธรรมตามรายงานลงวันที่</w:t>
      </w:r>
      <w:r w:rsidRPr="0084165E">
        <w:rPr>
          <w:rFonts w:ascii="Angsana New" w:hAnsi="Angsana New"/>
          <w:sz w:val="26"/>
          <w:szCs w:val="26"/>
        </w:rPr>
        <w:t xml:space="preserve"> 14 </w:t>
      </w:r>
      <w:r w:rsidRPr="0084165E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Pr="0084165E">
        <w:rPr>
          <w:rFonts w:ascii="Angsana New" w:hAnsi="Angsana New"/>
          <w:sz w:val="26"/>
          <w:szCs w:val="26"/>
        </w:rPr>
        <w:t>2565</w:t>
      </w:r>
      <w:r w:rsidR="00CB225D">
        <w:rPr>
          <w:rFonts w:ascii="Angsana New" w:hAnsi="Angsana New"/>
          <w:sz w:val="26"/>
          <w:szCs w:val="26"/>
        </w:rPr>
        <w:t xml:space="preserve"> </w:t>
      </w:r>
      <w:r w:rsidR="00CB225D">
        <w:rPr>
          <w:rFonts w:ascii="Angsana New" w:hAnsi="Angsana New" w:hint="cs"/>
          <w:sz w:val="26"/>
          <w:szCs w:val="26"/>
          <w:cs/>
        </w:rPr>
        <w:t>ในการนี้</w:t>
      </w:r>
      <w:r w:rsidR="005B4FBA">
        <w:rPr>
          <w:rFonts w:ascii="Angsana New" w:hAnsi="Angsana New"/>
          <w:sz w:val="26"/>
          <w:szCs w:val="26"/>
        </w:rPr>
        <w:t xml:space="preserve"> </w:t>
      </w:r>
      <w:r w:rsidR="00CB225D">
        <w:rPr>
          <w:rFonts w:ascii="Angsana New" w:hAnsi="Angsana New" w:hint="cs"/>
          <w:sz w:val="26"/>
          <w:szCs w:val="26"/>
          <w:cs/>
        </w:rPr>
        <w:t>รายจ่ายโดยใช้หุ้น</w:t>
      </w:r>
      <w:r w:rsidR="00CB225D" w:rsidRPr="0084165E">
        <w:rPr>
          <w:rFonts w:ascii="Angsana New" w:hAnsi="Angsana New"/>
          <w:sz w:val="26"/>
          <w:szCs w:val="26"/>
          <w:cs/>
        </w:rPr>
        <w:t>เป็นเกณฑ์</w:t>
      </w:r>
      <w:r w:rsidR="00CB225D">
        <w:rPr>
          <w:rFonts w:ascii="Angsana New" w:hAnsi="Angsana New" w:hint="cs"/>
          <w:sz w:val="26"/>
          <w:szCs w:val="26"/>
          <w:cs/>
        </w:rPr>
        <w:t xml:space="preserve">มีจำนวน </w:t>
      </w:r>
      <w:r w:rsidR="00CB225D">
        <w:rPr>
          <w:rFonts w:ascii="Angsana New" w:hAnsi="Angsana New"/>
          <w:sz w:val="26"/>
          <w:szCs w:val="26"/>
        </w:rPr>
        <w:t xml:space="preserve">1.26 </w:t>
      </w:r>
      <w:r w:rsidR="00CB225D">
        <w:rPr>
          <w:rFonts w:ascii="Angsana New" w:hAnsi="Angsana New" w:hint="cs"/>
          <w:sz w:val="26"/>
          <w:szCs w:val="26"/>
          <w:cs/>
        </w:rPr>
        <w:t xml:space="preserve">ล้านบาท โดยบริษัทจะบันทึกเป็นค่าใช้จ่ายตลอดระยะเวลา </w:t>
      </w:r>
      <w:r w:rsidR="00CB225D">
        <w:rPr>
          <w:rFonts w:ascii="Angsana New" w:hAnsi="Angsana New"/>
          <w:sz w:val="26"/>
          <w:szCs w:val="26"/>
        </w:rPr>
        <w:t xml:space="preserve">3 </w:t>
      </w:r>
      <w:r w:rsidR="00CB225D">
        <w:rPr>
          <w:rFonts w:ascii="Angsana New" w:hAnsi="Angsana New" w:hint="cs"/>
          <w:sz w:val="26"/>
          <w:szCs w:val="26"/>
          <w:cs/>
        </w:rPr>
        <w:t xml:space="preserve">ปี ทั้งนี้ </w:t>
      </w:r>
      <w:r w:rsidR="007E77A4" w:rsidRPr="0084165E">
        <w:rPr>
          <w:rFonts w:ascii="Angsana New" w:hAnsi="Angsana New"/>
          <w:sz w:val="26"/>
          <w:szCs w:val="26"/>
          <w:cs/>
        </w:rPr>
        <w:t>บริษัท</w:t>
      </w:r>
      <w:r w:rsidR="00D44A78" w:rsidRPr="0084165E">
        <w:rPr>
          <w:rFonts w:ascii="Angsana New" w:hAnsi="Angsana New" w:hint="cs"/>
          <w:sz w:val="26"/>
          <w:szCs w:val="26"/>
          <w:cs/>
        </w:rPr>
        <w:t>ได้บันทึก</w:t>
      </w:r>
      <w:r w:rsidR="00D50D7E" w:rsidRPr="0084165E">
        <w:rPr>
          <w:rFonts w:ascii="Angsana New" w:hAnsi="Angsana New"/>
          <w:sz w:val="26"/>
          <w:szCs w:val="26"/>
          <w:cs/>
        </w:rPr>
        <w:t>ค่าใช้จ่าย</w:t>
      </w:r>
      <w:r w:rsidR="00E548A7">
        <w:rPr>
          <w:rFonts w:ascii="Angsana New" w:hAnsi="Angsana New" w:hint="cs"/>
          <w:sz w:val="26"/>
          <w:szCs w:val="26"/>
          <w:cs/>
        </w:rPr>
        <w:t>โดยใช้หุ้นเป็นเกณฑ์เป็นค่าใช้จ่าย</w:t>
      </w:r>
      <w:r w:rsidR="00D50D7E" w:rsidRPr="0084165E">
        <w:rPr>
          <w:rFonts w:ascii="Angsana New" w:hAnsi="Angsana New"/>
          <w:sz w:val="26"/>
          <w:szCs w:val="26"/>
          <w:cs/>
        </w:rPr>
        <w:t>ในการบริหาร</w:t>
      </w:r>
      <w:r w:rsidR="00FA4ACC" w:rsidRPr="0084165E">
        <w:rPr>
          <w:rFonts w:ascii="Angsana New" w:hAnsi="Angsana New" w:hint="cs"/>
          <w:sz w:val="26"/>
          <w:szCs w:val="26"/>
          <w:cs/>
        </w:rPr>
        <w:t>ในงบกำไรขาดทุน</w:t>
      </w:r>
      <w:r w:rsidR="00C25152" w:rsidRPr="0084165E">
        <w:rPr>
          <w:rFonts w:ascii="Angsana New" w:hAnsi="Angsana New" w:hint="cs"/>
          <w:sz w:val="26"/>
          <w:szCs w:val="26"/>
          <w:cs/>
        </w:rPr>
        <w:t>เบ็ดเสร็จ</w:t>
      </w:r>
      <w:r w:rsidR="00221E1B" w:rsidRPr="0084165E">
        <w:rPr>
          <w:rFonts w:ascii="Angsana New" w:hAnsi="Angsana New"/>
          <w:sz w:val="26"/>
          <w:szCs w:val="26"/>
          <w:cs/>
        </w:rPr>
        <w:t>สำหรับ</w:t>
      </w:r>
      <w:r w:rsidR="00221E1B" w:rsidRPr="0084165E">
        <w:rPr>
          <w:rFonts w:ascii="Angsana New" w:hAnsi="Angsana New" w:hint="cs"/>
          <w:sz w:val="26"/>
          <w:szCs w:val="26"/>
          <w:cs/>
        </w:rPr>
        <w:t>งวดสามเดือนและ</w:t>
      </w:r>
      <w:r w:rsidR="00C67B43">
        <w:rPr>
          <w:rFonts w:ascii="Angsana New" w:hAnsi="Angsana New" w:hint="cs"/>
          <w:sz w:val="26"/>
          <w:szCs w:val="26"/>
          <w:cs/>
        </w:rPr>
        <w:t>เก้า</w:t>
      </w:r>
      <w:r w:rsidR="00221E1B" w:rsidRPr="0084165E">
        <w:rPr>
          <w:rFonts w:ascii="Angsana New" w:hAnsi="Angsana New" w:hint="cs"/>
          <w:sz w:val="26"/>
          <w:szCs w:val="26"/>
          <w:cs/>
        </w:rPr>
        <w:t>เดือน</w:t>
      </w:r>
      <w:r w:rsidR="00221E1B" w:rsidRPr="0084165E">
        <w:rPr>
          <w:rFonts w:ascii="Angsana New" w:hAnsi="Angsana New"/>
          <w:sz w:val="26"/>
          <w:szCs w:val="26"/>
          <w:cs/>
        </w:rPr>
        <w:t>สิ้นสุดวันที่</w:t>
      </w:r>
      <w:r w:rsidR="005E5807" w:rsidRPr="0084165E">
        <w:rPr>
          <w:rFonts w:ascii="Angsana New" w:hAnsi="Angsana New" w:hint="cs"/>
          <w:sz w:val="26"/>
          <w:szCs w:val="26"/>
          <w:cs/>
        </w:rPr>
        <w:t xml:space="preserve"> </w:t>
      </w:r>
      <w:r w:rsidR="00B92041">
        <w:rPr>
          <w:rFonts w:ascii="Angsana New" w:hAnsi="Angsana New" w:hint="cs"/>
          <w:sz w:val="26"/>
          <w:szCs w:val="26"/>
          <w:cs/>
        </w:rPr>
        <w:t xml:space="preserve">               </w:t>
      </w:r>
      <w:r w:rsidR="00C67B43">
        <w:rPr>
          <w:rFonts w:ascii="Angsana New" w:hAnsi="Angsana New"/>
          <w:sz w:val="26"/>
          <w:szCs w:val="26"/>
        </w:rPr>
        <w:t xml:space="preserve">30 </w:t>
      </w:r>
      <w:r w:rsidR="00C67B43">
        <w:rPr>
          <w:rFonts w:ascii="Angsana New" w:hAnsi="Angsana New"/>
          <w:sz w:val="26"/>
          <w:szCs w:val="26"/>
          <w:cs/>
        </w:rPr>
        <w:t xml:space="preserve">กันยายน </w:t>
      </w:r>
      <w:r w:rsidR="00C67B43">
        <w:rPr>
          <w:rFonts w:ascii="Angsana New" w:hAnsi="Angsana New"/>
          <w:sz w:val="26"/>
          <w:szCs w:val="26"/>
        </w:rPr>
        <w:t>2565</w:t>
      </w:r>
      <w:r w:rsidR="00F35D38">
        <w:rPr>
          <w:rFonts w:ascii="Angsana New" w:hAnsi="Angsana New"/>
          <w:sz w:val="26"/>
          <w:szCs w:val="26"/>
        </w:rPr>
        <w:t xml:space="preserve"> </w:t>
      </w:r>
      <w:r w:rsidR="00F35D38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F35D38">
        <w:rPr>
          <w:rFonts w:ascii="Angsana New" w:hAnsi="Angsana New"/>
          <w:sz w:val="26"/>
          <w:szCs w:val="26"/>
        </w:rPr>
        <w:t xml:space="preserve">0.10 </w:t>
      </w:r>
      <w:r w:rsidR="00F35D38">
        <w:rPr>
          <w:rFonts w:ascii="Angsana New" w:hAnsi="Angsana New" w:hint="cs"/>
          <w:sz w:val="26"/>
          <w:szCs w:val="26"/>
          <w:cs/>
        </w:rPr>
        <w:t>ล้านบาท</w:t>
      </w:r>
      <w:r w:rsidR="00F35D38">
        <w:rPr>
          <w:rFonts w:ascii="Angsana New" w:hAnsi="Angsana New"/>
          <w:sz w:val="26"/>
          <w:szCs w:val="26"/>
        </w:rPr>
        <w:t xml:space="preserve"> </w:t>
      </w:r>
      <w:r w:rsidR="00F35D38">
        <w:rPr>
          <w:rFonts w:ascii="Angsana New" w:hAnsi="Angsana New" w:hint="cs"/>
          <w:sz w:val="26"/>
          <w:szCs w:val="26"/>
          <w:cs/>
        </w:rPr>
        <w:t xml:space="preserve">และ </w:t>
      </w:r>
      <w:r w:rsidR="00F35D38">
        <w:rPr>
          <w:rFonts w:ascii="Angsana New" w:hAnsi="Angsana New"/>
          <w:sz w:val="26"/>
          <w:szCs w:val="26"/>
        </w:rPr>
        <w:t xml:space="preserve">0.12 </w:t>
      </w:r>
      <w:r w:rsidR="00F35D38">
        <w:rPr>
          <w:rFonts w:ascii="Angsana New" w:hAnsi="Angsana New" w:hint="cs"/>
          <w:sz w:val="26"/>
          <w:szCs w:val="26"/>
          <w:cs/>
        </w:rPr>
        <w:t>ล้านบาท</w:t>
      </w:r>
      <w:r w:rsidR="00F35D38">
        <w:rPr>
          <w:rFonts w:ascii="Angsana New" w:hAnsi="Angsana New"/>
          <w:sz w:val="26"/>
          <w:szCs w:val="26"/>
        </w:rPr>
        <w:t xml:space="preserve"> </w:t>
      </w:r>
      <w:r w:rsidR="00F35D38">
        <w:rPr>
          <w:rFonts w:ascii="Angsana New" w:hAnsi="Angsana New" w:hint="cs"/>
          <w:sz w:val="26"/>
          <w:szCs w:val="26"/>
          <w:cs/>
        </w:rPr>
        <w:t>ตามลำดับ</w:t>
      </w:r>
      <w:r w:rsidR="00C67B43">
        <w:rPr>
          <w:rFonts w:ascii="Angsana New" w:hAnsi="Angsana New"/>
          <w:sz w:val="26"/>
          <w:szCs w:val="26"/>
        </w:rPr>
        <w:t xml:space="preserve"> </w:t>
      </w:r>
      <w:r w:rsidR="00905782">
        <w:rPr>
          <w:rFonts w:ascii="Angsana New" w:hAnsi="Angsana New" w:hint="cs"/>
          <w:sz w:val="26"/>
          <w:szCs w:val="26"/>
          <w:cs/>
        </w:rPr>
        <w:t>และเป็น</w:t>
      </w:r>
      <w:r w:rsidR="00905782" w:rsidRPr="0084165E">
        <w:rPr>
          <w:rFonts w:ascii="Angsana New" w:hAnsi="Angsana New"/>
          <w:sz w:val="26"/>
          <w:szCs w:val="26"/>
          <w:cs/>
        </w:rPr>
        <w:t>สำรองส่วนทุนจากการจ่ายโดยใช้หุ้นเป็นเกณฑ์</w:t>
      </w:r>
      <w:r w:rsidR="00B35EE9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B35EE9">
        <w:rPr>
          <w:rFonts w:ascii="Angsana New" w:hAnsi="Angsana New"/>
          <w:sz w:val="26"/>
          <w:szCs w:val="26"/>
        </w:rPr>
        <w:t xml:space="preserve">0.12 </w:t>
      </w:r>
      <w:r w:rsidR="00B35EE9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905782">
        <w:rPr>
          <w:rFonts w:ascii="Angsana New" w:hAnsi="Angsana New" w:hint="cs"/>
          <w:sz w:val="26"/>
          <w:szCs w:val="26"/>
          <w:cs/>
        </w:rPr>
        <w:t>ในงบแสดงฐานะการเงิน</w:t>
      </w:r>
      <w:r w:rsidR="00B35EE9">
        <w:rPr>
          <w:rFonts w:ascii="Angsana New" w:hAnsi="Angsana New" w:hint="cs"/>
          <w:sz w:val="26"/>
          <w:szCs w:val="26"/>
          <w:cs/>
        </w:rPr>
        <w:t xml:space="preserve"> </w:t>
      </w:r>
      <w:r w:rsidR="00905782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905782">
        <w:rPr>
          <w:rFonts w:ascii="Angsana New" w:hAnsi="Angsana New"/>
          <w:sz w:val="26"/>
          <w:szCs w:val="26"/>
        </w:rPr>
        <w:t xml:space="preserve">30 </w:t>
      </w:r>
      <w:r w:rsidR="00E932C3">
        <w:rPr>
          <w:rFonts w:ascii="Angsana New" w:hAnsi="Angsana New" w:hint="cs"/>
          <w:sz w:val="26"/>
          <w:szCs w:val="26"/>
          <w:cs/>
        </w:rPr>
        <w:t>กันยา</w:t>
      </w:r>
      <w:r w:rsidR="00905782" w:rsidRPr="0084165E">
        <w:rPr>
          <w:rFonts w:ascii="Angsana New" w:hAnsi="Angsana New"/>
          <w:sz w:val="26"/>
          <w:szCs w:val="26"/>
          <w:cs/>
        </w:rPr>
        <w:t xml:space="preserve">ยน </w:t>
      </w:r>
      <w:r w:rsidR="00905782" w:rsidRPr="0084165E">
        <w:rPr>
          <w:rFonts w:ascii="Angsana New" w:hAnsi="Angsana New"/>
          <w:sz w:val="26"/>
          <w:szCs w:val="26"/>
        </w:rPr>
        <w:t>256</w:t>
      </w:r>
      <w:r w:rsidR="00905782">
        <w:rPr>
          <w:rFonts w:ascii="Angsana New" w:hAnsi="Angsana New"/>
          <w:sz w:val="26"/>
          <w:szCs w:val="26"/>
        </w:rPr>
        <w:t>5</w:t>
      </w:r>
    </w:p>
    <w:p w14:paraId="06E71022" w14:textId="77777777" w:rsidR="00221E1B" w:rsidRPr="00CB225D" w:rsidRDefault="00221E1B" w:rsidP="00EA6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p w14:paraId="2CD32FC4" w14:textId="75745D8B" w:rsidR="004614D2" w:rsidRPr="007E77A4" w:rsidRDefault="004614D2" w:rsidP="00B35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t>1</w:t>
      </w:r>
      <w:r w:rsidR="004E1F85">
        <w:rPr>
          <w:rFonts w:ascii="Angsana New" w:hAnsi="Angsana New"/>
          <w:b/>
          <w:bCs/>
          <w:sz w:val="26"/>
          <w:szCs w:val="26"/>
        </w:rPr>
        <w:t>6</w:t>
      </w:r>
      <w:r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Pr="00475A13">
        <w:rPr>
          <w:rFonts w:ascii="Angsana New" w:hAnsi="Angsana New" w:hint="cs"/>
          <w:b/>
          <w:bCs/>
          <w:sz w:val="26"/>
          <w:szCs w:val="26"/>
        </w:rPr>
        <w:tab/>
      </w:r>
      <w:r w:rsidRPr="00475A13">
        <w:rPr>
          <w:rFonts w:ascii="Angsana New" w:hAnsi="Angsana New" w:hint="cs"/>
          <w:b/>
          <w:bCs/>
          <w:sz w:val="26"/>
          <w:szCs w:val="26"/>
          <w:cs/>
        </w:rPr>
        <w:t>กำไรต่อหุ้น</w:t>
      </w:r>
    </w:p>
    <w:p w14:paraId="3CDC3AE2" w14:textId="77777777" w:rsidR="004614D2" w:rsidRPr="00CB225D" w:rsidRDefault="004614D2" w:rsidP="001B16DA">
      <w:pPr>
        <w:ind w:right="29"/>
        <w:jc w:val="both"/>
        <w:rPr>
          <w:rFonts w:ascii="Angsana New" w:hAnsi="Angsana New"/>
          <w:sz w:val="24"/>
          <w:szCs w:val="24"/>
          <w:cs/>
        </w:rPr>
      </w:pPr>
    </w:p>
    <w:p w14:paraId="48A71CA3" w14:textId="508020B0" w:rsidR="00271D69" w:rsidRPr="00271D69" w:rsidRDefault="00271D69" w:rsidP="00271D6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271D69">
        <w:rPr>
          <w:rFonts w:ascii="Angsana New" w:hAnsi="Angsana New" w:hint="cs"/>
          <w:b/>
          <w:bCs/>
          <w:i/>
          <w:iCs/>
          <w:sz w:val="26"/>
          <w:szCs w:val="26"/>
          <w:cs/>
          <w:lang w:val="th-TH"/>
        </w:rPr>
        <w:t>กำไรต่อหุ้นขั้นพื้นฐาน</w:t>
      </w:r>
    </w:p>
    <w:p w14:paraId="5E72D26F" w14:textId="77777777" w:rsidR="00271D69" w:rsidRPr="00AE02E1" w:rsidRDefault="00271D69" w:rsidP="00EB6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65"/>
        <w:jc w:val="thaiDistribute"/>
        <w:rPr>
          <w:rFonts w:ascii="Angsana New" w:hAnsi="Angsana New"/>
          <w:sz w:val="20"/>
          <w:szCs w:val="20"/>
        </w:rPr>
      </w:pPr>
    </w:p>
    <w:p w14:paraId="67CBD148" w14:textId="4413DA36" w:rsidR="004614D2" w:rsidRPr="00475A13" w:rsidRDefault="004614D2" w:rsidP="001A3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กำไรต่อหุ้นขั้นพื้นฐานคำนวณโดยการหารกำไรสำหรับแต่ละงวดส่วนที่เป็นของผู้ถือหุ้นของบริษัทด้วยจำนวนหุ้นสามัญถัวเฉลี่ยถ่วงน้ำหนักที่ออกในระหว่างงวด</w:t>
      </w:r>
    </w:p>
    <w:p w14:paraId="1128A78D" w14:textId="77777777" w:rsidR="004614D2" w:rsidRPr="00AE02E1" w:rsidRDefault="004614D2" w:rsidP="001A3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20"/>
          <w:szCs w:val="20"/>
        </w:rPr>
      </w:pPr>
    </w:p>
    <w:p w14:paraId="23A2F240" w14:textId="2A3BB338" w:rsidR="0000761E" w:rsidRDefault="0000761E" w:rsidP="001A3999">
      <w:pPr>
        <w:tabs>
          <w:tab w:val="clear" w:pos="227"/>
          <w:tab w:val="clear" w:pos="454"/>
          <w:tab w:val="clear" w:pos="680"/>
          <w:tab w:val="left" w:pos="720"/>
        </w:tabs>
        <w:ind w:right="-25"/>
        <w:jc w:val="thaiDistribute"/>
        <w:rPr>
          <w:rFonts w:ascii="Angsana New" w:hAnsi="Angsana New"/>
          <w:sz w:val="26"/>
          <w:szCs w:val="26"/>
          <w:lang w:val="th-TH"/>
        </w:rPr>
      </w:pPr>
      <w:r w:rsidRPr="006447D2">
        <w:rPr>
          <w:rFonts w:ascii="Angsana New" w:hAnsi="Angsana New"/>
          <w:sz w:val="26"/>
          <w:szCs w:val="26"/>
          <w:cs/>
        </w:rPr>
        <w:t xml:space="preserve">จำนวนหุ้นสามัญถัวเฉลี่ยถ่วงน้ำหนัก (ขั้นพื้นฐาน) </w:t>
      </w:r>
      <w:r>
        <w:rPr>
          <w:rFonts w:ascii="Angsana New" w:hAnsi="Angsana New"/>
          <w:sz w:val="26"/>
          <w:szCs w:val="26"/>
          <w:cs/>
          <w:lang w:val="th-TH"/>
        </w:rPr>
        <w:t>สำหรับแต่ละงวดสามเดือนและ</w:t>
      </w:r>
      <w:r w:rsidR="00C67B43">
        <w:rPr>
          <w:rFonts w:ascii="Angsana New" w:hAnsi="Angsana New"/>
          <w:sz w:val="26"/>
          <w:szCs w:val="26"/>
          <w:cs/>
          <w:lang w:val="th-TH"/>
        </w:rPr>
        <w:t>เก้า</w:t>
      </w:r>
      <w:r>
        <w:rPr>
          <w:rFonts w:ascii="Angsana New" w:hAnsi="Angsana New"/>
          <w:sz w:val="26"/>
          <w:szCs w:val="26"/>
          <w:cs/>
          <w:lang w:val="th-TH"/>
        </w:rPr>
        <w:t xml:space="preserve">เดือนสิ้นสุดวันที่ </w:t>
      </w:r>
      <w:r w:rsidR="00C67B43">
        <w:rPr>
          <w:rFonts w:ascii="Angsana New" w:hAnsi="Angsana New"/>
          <w:sz w:val="26"/>
          <w:szCs w:val="26"/>
        </w:rPr>
        <w:t xml:space="preserve">30 </w:t>
      </w:r>
      <w:r w:rsidR="00C67B43">
        <w:rPr>
          <w:rFonts w:ascii="Angsana New" w:hAnsi="Angsana New"/>
          <w:sz w:val="26"/>
          <w:szCs w:val="26"/>
          <w:cs/>
        </w:rPr>
        <w:t xml:space="preserve">กันยายน </w:t>
      </w:r>
      <w:r w:rsidR="00C67B43">
        <w:rPr>
          <w:rFonts w:ascii="Angsana New" w:hAnsi="Angsana New"/>
          <w:sz w:val="26"/>
          <w:szCs w:val="26"/>
        </w:rPr>
        <w:t xml:space="preserve">2565 </w:t>
      </w:r>
      <w:r>
        <w:rPr>
          <w:rFonts w:ascii="Angsana New" w:hAnsi="Angsana New"/>
          <w:sz w:val="26"/>
          <w:szCs w:val="26"/>
          <w:cs/>
          <w:lang w:val="th-TH"/>
        </w:rPr>
        <w:t xml:space="preserve">และ </w:t>
      </w:r>
      <w:r>
        <w:rPr>
          <w:rFonts w:ascii="Angsana New" w:hAnsi="Angsana New"/>
          <w:sz w:val="26"/>
          <w:szCs w:val="26"/>
        </w:rPr>
        <w:t>2564</w:t>
      </w:r>
      <w:r w:rsidR="002474F0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/>
          <w:sz w:val="26"/>
          <w:szCs w:val="26"/>
          <w:cs/>
          <w:lang w:val="th-TH"/>
        </w:rPr>
        <w:t>คำนวณได้ดังนี้</w:t>
      </w:r>
    </w:p>
    <w:p w14:paraId="3D345266" w14:textId="77777777" w:rsidR="0000761E" w:rsidRPr="00CB225D" w:rsidRDefault="0000761E" w:rsidP="00CB2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2"/>
          <w:szCs w:val="12"/>
          <w:cs/>
        </w:rPr>
      </w:pPr>
    </w:p>
    <w:tbl>
      <w:tblPr>
        <w:tblW w:w="9660" w:type="dxa"/>
        <w:tblLayout w:type="fixed"/>
        <w:tblLook w:val="04A0" w:firstRow="1" w:lastRow="0" w:firstColumn="1" w:lastColumn="0" w:noHBand="0" w:noVBand="1"/>
      </w:tblPr>
      <w:tblGrid>
        <w:gridCol w:w="4047"/>
        <w:gridCol w:w="1259"/>
        <w:gridCol w:w="236"/>
        <w:gridCol w:w="1204"/>
        <w:gridCol w:w="236"/>
        <w:gridCol w:w="1204"/>
        <w:gridCol w:w="270"/>
        <w:gridCol w:w="1204"/>
      </w:tblGrid>
      <w:tr w:rsidR="0000761E" w14:paraId="18BDA388" w14:textId="77777777" w:rsidTr="0000761E">
        <w:tc>
          <w:tcPr>
            <w:tcW w:w="4047" w:type="dxa"/>
          </w:tcPr>
          <w:p w14:paraId="1B49E208" w14:textId="77777777" w:rsidR="0000761E" w:rsidRDefault="0000761E" w:rsidP="00503A7D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71119D" w14:textId="77777777" w:rsidR="0000761E" w:rsidRDefault="0000761E" w:rsidP="00503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พันหุ้น</w:t>
            </w:r>
          </w:p>
        </w:tc>
      </w:tr>
      <w:tr w:rsidR="0000761E" w14:paraId="02BD3537" w14:textId="77777777" w:rsidTr="0000761E">
        <w:tc>
          <w:tcPr>
            <w:tcW w:w="4047" w:type="dxa"/>
          </w:tcPr>
          <w:p w14:paraId="3E3756AC" w14:textId="77777777" w:rsidR="0000761E" w:rsidRDefault="0000761E" w:rsidP="00503A7D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04DC26" w14:textId="77777777" w:rsidR="0000761E" w:rsidRDefault="0000761E" w:rsidP="00503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7E8B94" w14:textId="77777777" w:rsidR="0000761E" w:rsidRDefault="0000761E" w:rsidP="00503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BD644A" w14:textId="5EAD5449" w:rsidR="0000761E" w:rsidRDefault="0000761E" w:rsidP="00503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C67B43">
              <w:rPr>
                <w:rFonts w:asciiTheme="majorBidi" w:hAnsiTheme="majorBidi" w:cstheme="majorBidi"/>
                <w:sz w:val="26"/>
                <w:szCs w:val="26"/>
                <w:cs/>
              </w:rPr>
              <w:t>เก้า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</w:t>
            </w:r>
          </w:p>
        </w:tc>
      </w:tr>
      <w:tr w:rsidR="0000761E" w14:paraId="478B5313" w14:textId="77777777" w:rsidTr="0000761E">
        <w:tc>
          <w:tcPr>
            <w:tcW w:w="4047" w:type="dxa"/>
          </w:tcPr>
          <w:p w14:paraId="2FAF39A7" w14:textId="77777777" w:rsidR="0000761E" w:rsidRDefault="0000761E" w:rsidP="00503A7D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4377C3" w14:textId="3841AFCC" w:rsidR="0000761E" w:rsidRDefault="0000761E" w:rsidP="00503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24291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</w:tcPr>
          <w:p w14:paraId="6756583E" w14:textId="77777777" w:rsidR="0000761E" w:rsidRDefault="0000761E" w:rsidP="00503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842BA5" w14:textId="0308F878" w:rsidR="0000761E" w:rsidRDefault="0024291C" w:rsidP="00503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E664FC" w14:paraId="1F9BECD5" w14:textId="77777777" w:rsidTr="0000761E">
        <w:tc>
          <w:tcPr>
            <w:tcW w:w="4047" w:type="dxa"/>
          </w:tcPr>
          <w:p w14:paraId="46FEDCBD" w14:textId="77777777" w:rsidR="00E664FC" w:rsidRDefault="00E664FC" w:rsidP="00E664F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671A86" w14:textId="05FE9851" w:rsidR="00E664FC" w:rsidRDefault="00E664FC" w:rsidP="00E6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207154AF" w14:textId="77777777" w:rsidR="00E664FC" w:rsidRDefault="00E664FC" w:rsidP="00E6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CA746C" w14:textId="364B3767" w:rsidR="00E664FC" w:rsidRDefault="00E664FC" w:rsidP="00E6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0FE12B94" w14:textId="77777777" w:rsidR="00E664FC" w:rsidRDefault="00E664FC" w:rsidP="00E6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518629" w14:textId="77850083" w:rsidR="00E664FC" w:rsidRDefault="00E664FC" w:rsidP="00E6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E94B1FA" w14:textId="77777777" w:rsidR="00E664FC" w:rsidRDefault="00E664FC" w:rsidP="00E6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7CB0EA" w14:textId="57B48AC5" w:rsidR="00E664FC" w:rsidRDefault="00E664FC" w:rsidP="00E6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00761E" w14:paraId="26E45B24" w14:textId="77777777" w:rsidTr="0000761E">
        <w:tc>
          <w:tcPr>
            <w:tcW w:w="4047" w:type="dxa"/>
          </w:tcPr>
          <w:p w14:paraId="3BD96977" w14:textId="77777777" w:rsidR="0000761E" w:rsidRPr="000B7D89" w:rsidRDefault="0000761E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FDC04" w14:textId="77777777" w:rsidR="0000761E" w:rsidRPr="000B7D89" w:rsidRDefault="0000761E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5B983A80" w14:textId="77777777" w:rsidR="0000761E" w:rsidRPr="000B7D89" w:rsidRDefault="0000761E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9316A" w14:textId="77777777" w:rsidR="0000761E" w:rsidRPr="000B7D89" w:rsidRDefault="0000761E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DB9A572" w14:textId="77777777" w:rsidR="0000761E" w:rsidRPr="000B7D89" w:rsidRDefault="0000761E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0CDCA8" w14:textId="77777777" w:rsidR="0000761E" w:rsidRPr="000B7D89" w:rsidRDefault="0000761E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679F57F" w14:textId="77777777" w:rsidR="0000761E" w:rsidRPr="000B7D89" w:rsidRDefault="0000761E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BC228" w14:textId="77777777" w:rsidR="0000761E" w:rsidRPr="000B7D89" w:rsidRDefault="0000761E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</w:rPr>
            </w:pPr>
          </w:p>
        </w:tc>
      </w:tr>
      <w:tr w:rsidR="00687B95" w14:paraId="184C68B0" w14:textId="77777777" w:rsidTr="006803D9">
        <w:tc>
          <w:tcPr>
            <w:tcW w:w="4047" w:type="dxa"/>
            <w:hideMark/>
          </w:tcPr>
          <w:p w14:paraId="2189290E" w14:textId="77777777" w:rsidR="00687B95" w:rsidRDefault="00687B95" w:rsidP="00687B95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จำนวนหุ้นที่มีอยู่ ณ วันต้นงวด</w:t>
            </w:r>
          </w:p>
        </w:tc>
        <w:tc>
          <w:tcPr>
            <w:tcW w:w="1259" w:type="dxa"/>
            <w:shd w:val="clear" w:color="auto" w:fill="auto"/>
            <w:vAlign w:val="bottom"/>
            <w:hideMark/>
          </w:tcPr>
          <w:p w14:paraId="25F8C1AC" w14:textId="0B7898DE" w:rsidR="00687B95" w:rsidRPr="00FB2EC1" w:rsidRDefault="00687B95" w:rsidP="00687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2EC1">
              <w:rPr>
                <w:rFonts w:ascii="Angsana New" w:hAnsi="Angsana New" w:hint="cs"/>
                <w:sz w:val="26"/>
                <w:szCs w:val="26"/>
              </w:rPr>
              <w:t>15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FB2EC1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236" w:type="dxa"/>
          </w:tcPr>
          <w:p w14:paraId="532AB72E" w14:textId="77777777" w:rsidR="00687B95" w:rsidRPr="00FB2EC1" w:rsidRDefault="00687B95" w:rsidP="00687B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  <w:hideMark/>
          </w:tcPr>
          <w:p w14:paraId="28C2356E" w14:textId="2F322906" w:rsidR="00687B95" w:rsidRPr="00CB67D2" w:rsidRDefault="00687B95" w:rsidP="00687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67D2">
              <w:rPr>
                <w:rFonts w:ascii="Angsana New" w:hAnsi="Angsana New"/>
                <w:sz w:val="26"/>
                <w:szCs w:val="26"/>
              </w:rPr>
              <w:t>1</w:t>
            </w:r>
            <w:r w:rsidR="00E07351">
              <w:rPr>
                <w:rFonts w:ascii="Angsana New" w:hAnsi="Angsana New"/>
                <w:sz w:val="26"/>
                <w:szCs w:val="26"/>
              </w:rPr>
              <w:t>2</w:t>
            </w:r>
            <w:r w:rsidRPr="00CB67D2">
              <w:rPr>
                <w:rFonts w:ascii="Angsana New" w:hAnsi="Angsana New"/>
                <w:sz w:val="26"/>
                <w:szCs w:val="26"/>
              </w:rPr>
              <w:t>0,</w:t>
            </w:r>
            <w:r w:rsidR="00E07351">
              <w:rPr>
                <w:rFonts w:ascii="Angsana New" w:hAnsi="Angsana New"/>
                <w:sz w:val="26"/>
                <w:szCs w:val="26"/>
              </w:rPr>
              <w:t>495</w:t>
            </w:r>
          </w:p>
        </w:tc>
        <w:tc>
          <w:tcPr>
            <w:tcW w:w="236" w:type="dxa"/>
          </w:tcPr>
          <w:p w14:paraId="3D888F02" w14:textId="77777777" w:rsidR="00687B95" w:rsidRPr="00FB2EC1" w:rsidRDefault="00687B95" w:rsidP="00687B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  <w:hideMark/>
          </w:tcPr>
          <w:p w14:paraId="3AE31598" w14:textId="541179C1" w:rsidR="00687B95" w:rsidRPr="00FB2EC1" w:rsidRDefault="00687B95" w:rsidP="00687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2EC1">
              <w:rPr>
                <w:rFonts w:ascii="Angsana New" w:hAnsi="Angsana New" w:hint="cs"/>
                <w:sz w:val="26"/>
                <w:szCs w:val="26"/>
              </w:rPr>
              <w:t>15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FB2EC1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270" w:type="dxa"/>
          </w:tcPr>
          <w:p w14:paraId="34C04834" w14:textId="77777777" w:rsidR="00687B95" w:rsidRPr="00FB2EC1" w:rsidRDefault="00687B95" w:rsidP="00687B95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4F9EC084" w14:textId="30E5E03D" w:rsidR="00687B95" w:rsidRPr="00CB67D2" w:rsidRDefault="00687B95" w:rsidP="00687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67D2">
              <w:rPr>
                <w:rFonts w:ascii="Angsana New" w:hAnsi="Angsana New"/>
                <w:sz w:val="26"/>
                <w:szCs w:val="26"/>
              </w:rPr>
              <w:t>1</w:t>
            </w:r>
            <w:r w:rsidR="00E07351">
              <w:rPr>
                <w:rFonts w:ascii="Angsana New" w:hAnsi="Angsana New"/>
                <w:sz w:val="26"/>
                <w:szCs w:val="26"/>
              </w:rPr>
              <w:t>1,695</w:t>
            </w:r>
          </w:p>
        </w:tc>
      </w:tr>
      <w:tr w:rsidR="00687B95" w14:paraId="75B7826C" w14:textId="77777777" w:rsidTr="006803D9">
        <w:trPr>
          <w:trHeight w:val="139"/>
        </w:trPr>
        <w:tc>
          <w:tcPr>
            <w:tcW w:w="4047" w:type="dxa"/>
            <w:hideMark/>
          </w:tcPr>
          <w:p w14:paraId="4658EE85" w14:textId="7055A88E" w:rsidR="00687B95" w:rsidRDefault="00687B95" w:rsidP="00687B95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ผลกระทบจากการเปลี่ยนแปลงมูลค่าหุ้นที่ตราไว้</w:t>
            </w:r>
          </w:p>
        </w:tc>
        <w:tc>
          <w:tcPr>
            <w:tcW w:w="1259" w:type="dxa"/>
            <w:vAlign w:val="bottom"/>
          </w:tcPr>
          <w:p w14:paraId="5CC34233" w14:textId="3C95F0D2" w:rsidR="00687B95" w:rsidRPr="00FB2EC1" w:rsidRDefault="00687B95" w:rsidP="00687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67D2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36" w:type="dxa"/>
          </w:tcPr>
          <w:p w14:paraId="49CF8F38" w14:textId="77777777" w:rsidR="00687B95" w:rsidRPr="00FB2EC1" w:rsidRDefault="00687B95" w:rsidP="00687B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AB63860" w14:textId="17F1A14F" w:rsidR="00687B95" w:rsidRPr="00CB67D2" w:rsidRDefault="00687B95" w:rsidP="00687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67D2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36" w:type="dxa"/>
          </w:tcPr>
          <w:p w14:paraId="7B9D9D54" w14:textId="77777777" w:rsidR="00687B95" w:rsidRPr="00FB2EC1" w:rsidRDefault="00687B95" w:rsidP="00687B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vAlign w:val="bottom"/>
          </w:tcPr>
          <w:p w14:paraId="68A99347" w14:textId="5CB72828" w:rsidR="00687B95" w:rsidRPr="00FB2EC1" w:rsidRDefault="00687B95" w:rsidP="00687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67D2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</w:tcPr>
          <w:p w14:paraId="4C83FD0F" w14:textId="77777777" w:rsidR="00687B95" w:rsidRPr="00FB2EC1" w:rsidRDefault="00687B95" w:rsidP="00687B95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E90025C" w14:textId="5E85D703" w:rsidR="00687B95" w:rsidRPr="00CB67D2" w:rsidRDefault="00687B95" w:rsidP="00687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67D2">
              <w:rPr>
                <w:rFonts w:ascii="Angsana New" w:hAnsi="Angsana New"/>
                <w:sz w:val="26"/>
                <w:szCs w:val="26"/>
              </w:rPr>
              <w:t>108,800</w:t>
            </w:r>
          </w:p>
        </w:tc>
      </w:tr>
      <w:tr w:rsidR="00687B95" w14:paraId="72AF8099" w14:textId="77777777" w:rsidTr="006803D9">
        <w:trPr>
          <w:trHeight w:val="139"/>
        </w:trPr>
        <w:tc>
          <w:tcPr>
            <w:tcW w:w="4047" w:type="dxa"/>
          </w:tcPr>
          <w:p w14:paraId="4C4C5ACF" w14:textId="184C4436" w:rsidR="00687B95" w:rsidRDefault="00687B95" w:rsidP="00687B95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หุ้นสามัญที่ออกจำหน่ายในระหว่างงวด</w:t>
            </w:r>
          </w:p>
        </w:tc>
        <w:tc>
          <w:tcPr>
            <w:tcW w:w="1259" w:type="dxa"/>
            <w:vAlign w:val="bottom"/>
          </w:tcPr>
          <w:p w14:paraId="2844A0A0" w14:textId="125C04D2" w:rsidR="00687B95" w:rsidRPr="00FB2EC1" w:rsidRDefault="00687B95" w:rsidP="00687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67D2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36" w:type="dxa"/>
          </w:tcPr>
          <w:p w14:paraId="6BD2E367" w14:textId="77777777" w:rsidR="00687B95" w:rsidRPr="00FB2EC1" w:rsidRDefault="00687B95" w:rsidP="00687B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6AD8FC" w14:textId="2BC61770" w:rsidR="00687B95" w:rsidRPr="00CB67D2" w:rsidRDefault="00687B95" w:rsidP="00687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67D2">
              <w:rPr>
                <w:rFonts w:ascii="Angsana New" w:hAnsi="Angsana New"/>
                <w:sz w:val="26"/>
                <w:szCs w:val="26"/>
              </w:rPr>
              <w:t>1,717</w:t>
            </w:r>
          </w:p>
        </w:tc>
        <w:tc>
          <w:tcPr>
            <w:tcW w:w="236" w:type="dxa"/>
          </w:tcPr>
          <w:p w14:paraId="62130B0B" w14:textId="77777777" w:rsidR="00687B95" w:rsidRPr="00FB2EC1" w:rsidRDefault="00687B95" w:rsidP="00687B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9B9A7D" w14:textId="798C5C2C" w:rsidR="00687B95" w:rsidRPr="00FB2EC1" w:rsidRDefault="00687B95" w:rsidP="00687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67D2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</w:tcPr>
          <w:p w14:paraId="5F8259B1" w14:textId="77777777" w:rsidR="00687B95" w:rsidRPr="00FB2EC1" w:rsidRDefault="00687B95" w:rsidP="00687B95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B7C28E" w14:textId="4F96757E" w:rsidR="00687B95" w:rsidRPr="00CB67D2" w:rsidRDefault="00687B95" w:rsidP="00687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67D2">
              <w:rPr>
                <w:rFonts w:ascii="Angsana New" w:hAnsi="Angsana New"/>
                <w:sz w:val="26"/>
                <w:szCs w:val="26"/>
              </w:rPr>
              <w:t>579</w:t>
            </w:r>
          </w:p>
        </w:tc>
      </w:tr>
      <w:tr w:rsidR="00687B95" w14:paraId="447064EA" w14:textId="77777777" w:rsidTr="006803D9">
        <w:tc>
          <w:tcPr>
            <w:tcW w:w="4047" w:type="dxa"/>
            <w:hideMark/>
          </w:tcPr>
          <w:p w14:paraId="1C1364F2" w14:textId="522146DF" w:rsidR="00687B95" w:rsidRDefault="00687B95" w:rsidP="00687B95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hAnsi="Angsana New"/>
                <w:sz w:val="26"/>
                <w:szCs w:val="26"/>
                <w:cs/>
              </w:rPr>
              <w:t>ขั้นพื้นฐาน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144732" w14:textId="537E62C1" w:rsidR="00687B95" w:rsidRPr="00FB2EC1" w:rsidRDefault="00687B95" w:rsidP="00687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2EC1">
              <w:rPr>
                <w:rFonts w:ascii="Angsana New" w:hAnsi="Angsana New" w:hint="cs"/>
                <w:sz w:val="26"/>
                <w:szCs w:val="26"/>
              </w:rPr>
              <w:t>15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FB2EC1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236" w:type="dxa"/>
          </w:tcPr>
          <w:p w14:paraId="37FC143E" w14:textId="77777777" w:rsidR="00687B95" w:rsidRPr="00FB2EC1" w:rsidRDefault="00687B95" w:rsidP="00687B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CA16883" w14:textId="28E0A319" w:rsidR="00687B95" w:rsidRPr="00CB67D2" w:rsidRDefault="00687B95" w:rsidP="00687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67D2">
              <w:rPr>
                <w:rFonts w:ascii="Angsana New" w:hAnsi="Angsana New"/>
                <w:sz w:val="26"/>
                <w:szCs w:val="26"/>
              </w:rPr>
              <w:t>122,212</w:t>
            </w:r>
          </w:p>
        </w:tc>
        <w:tc>
          <w:tcPr>
            <w:tcW w:w="236" w:type="dxa"/>
          </w:tcPr>
          <w:p w14:paraId="37334933" w14:textId="77777777" w:rsidR="00687B95" w:rsidRPr="00FB2EC1" w:rsidRDefault="00687B95" w:rsidP="00687B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8BFAAD" w14:textId="18B8F56E" w:rsidR="00687B95" w:rsidRPr="00FB2EC1" w:rsidRDefault="00687B95" w:rsidP="00687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2EC1">
              <w:rPr>
                <w:rFonts w:ascii="Angsana New" w:hAnsi="Angsana New" w:hint="cs"/>
                <w:sz w:val="26"/>
                <w:szCs w:val="26"/>
              </w:rPr>
              <w:t>15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FB2EC1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270" w:type="dxa"/>
          </w:tcPr>
          <w:p w14:paraId="261C8DD3" w14:textId="77777777" w:rsidR="00687B95" w:rsidRPr="00FB2EC1" w:rsidRDefault="00687B95" w:rsidP="00687B95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0799C5D" w14:textId="5EBBE7CA" w:rsidR="00687B95" w:rsidRPr="00CB67D2" w:rsidRDefault="00687B95" w:rsidP="00687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B67D2">
              <w:rPr>
                <w:rFonts w:ascii="Angsana New" w:hAnsi="Angsana New"/>
                <w:sz w:val="26"/>
                <w:szCs w:val="26"/>
              </w:rPr>
              <w:t>121,074</w:t>
            </w:r>
          </w:p>
        </w:tc>
      </w:tr>
    </w:tbl>
    <w:p w14:paraId="265E008F" w14:textId="77777777" w:rsidR="00186A89" w:rsidRDefault="00186A89" w:rsidP="00271D6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</w:p>
    <w:p w14:paraId="14526D49" w14:textId="3540E0B9" w:rsidR="00B35EE9" w:rsidRPr="006D7D8E" w:rsidRDefault="0006795D" w:rsidP="006D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  <w:r w:rsidRPr="00186A89">
        <w:rPr>
          <w:rFonts w:ascii="Angsana New" w:hAnsi="Angsana New" w:hint="cs"/>
          <w:sz w:val="26"/>
          <w:szCs w:val="26"/>
          <w:cs/>
        </w:rPr>
        <w:t>ตามที่กล่าวในหมายเหตุ</w:t>
      </w:r>
      <w:r w:rsidRPr="00186A89">
        <w:rPr>
          <w:rFonts w:ascii="Angsana New" w:hAnsi="Angsana New"/>
          <w:sz w:val="26"/>
          <w:szCs w:val="26"/>
        </w:rPr>
        <w:t xml:space="preserve"> 17</w:t>
      </w:r>
      <w:r>
        <w:rPr>
          <w:rFonts w:ascii="Angsana New" w:hAnsi="Angsana New"/>
          <w:sz w:val="26"/>
          <w:szCs w:val="26"/>
        </w:rPr>
        <w:t xml:space="preserve"> </w:t>
      </w:r>
      <w:r w:rsidR="00186A89" w:rsidRPr="00AB0A50">
        <w:rPr>
          <w:rFonts w:ascii="Angsana New" w:hAnsi="Angsana New"/>
          <w:sz w:val="26"/>
          <w:szCs w:val="26"/>
          <w:cs/>
        </w:rPr>
        <w:t>การเปลี่ยนแปลง</w:t>
      </w:r>
      <w:r w:rsidR="00186A89" w:rsidRPr="00186A89">
        <w:rPr>
          <w:rFonts w:ascii="Angsana New" w:hAnsi="Angsana New"/>
          <w:sz w:val="26"/>
          <w:szCs w:val="26"/>
          <w:cs/>
        </w:rPr>
        <w:t>จำนวนหุ้นสามัญที่เกิดจากการเพิ่มทุนโดยการออกหุ้นปันผล</w:t>
      </w:r>
      <w:r w:rsidR="00186A89" w:rsidRPr="00AB0A50">
        <w:rPr>
          <w:rFonts w:ascii="Angsana New" w:hAnsi="Angsana New"/>
          <w:sz w:val="26"/>
          <w:szCs w:val="26"/>
          <w:cs/>
        </w:rPr>
        <w:t>มีผลทำให้จำนวนหุ้นสามัญ</w:t>
      </w:r>
      <w:r>
        <w:rPr>
          <w:rFonts w:ascii="Angsana New" w:hAnsi="Angsana New"/>
          <w:sz w:val="26"/>
          <w:szCs w:val="26"/>
        </w:rPr>
        <w:t xml:space="preserve">             </w:t>
      </w:r>
      <w:r w:rsidR="00186A89" w:rsidRPr="00AB0A50">
        <w:rPr>
          <w:rFonts w:ascii="Angsana New" w:hAnsi="Angsana New"/>
          <w:sz w:val="26"/>
          <w:szCs w:val="26"/>
          <w:cs/>
        </w:rPr>
        <w:t>ถัวเฉลี่ยถ่วงน้ำหนักที่ใช้ในการคำนวณ</w:t>
      </w:r>
      <w:r w:rsidR="00640DCD">
        <w:rPr>
          <w:rFonts w:ascii="Angsana New" w:hAnsi="Angsana New" w:hint="cs"/>
          <w:sz w:val="26"/>
          <w:szCs w:val="26"/>
          <w:cs/>
        </w:rPr>
        <w:t>กำไร</w:t>
      </w:r>
      <w:r w:rsidR="00186A89" w:rsidRPr="00AB0A50">
        <w:rPr>
          <w:rFonts w:ascii="Angsana New" w:hAnsi="Angsana New"/>
          <w:sz w:val="26"/>
          <w:szCs w:val="26"/>
          <w:cs/>
        </w:rPr>
        <w:t>ต่อหุ้นขั้นพื้นฐานสำหรับงวด</w:t>
      </w:r>
      <w:r w:rsidR="00186A89" w:rsidRPr="00AB0A50">
        <w:rPr>
          <w:rFonts w:ascii="Angsana New" w:hAnsi="Angsana New" w:hint="cs"/>
          <w:sz w:val="26"/>
          <w:szCs w:val="26"/>
          <w:cs/>
        </w:rPr>
        <w:t>สามเดือนและเก้าเดือน</w:t>
      </w:r>
      <w:r w:rsidR="00186A89" w:rsidRPr="00AB0A50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186A89" w:rsidRPr="00AB0A50">
        <w:rPr>
          <w:rFonts w:ascii="Angsana New" w:hAnsi="Angsana New"/>
          <w:sz w:val="26"/>
          <w:szCs w:val="26"/>
        </w:rPr>
        <w:t xml:space="preserve">30 </w:t>
      </w:r>
      <w:r w:rsidR="00186A89" w:rsidRPr="00AB0A50">
        <w:rPr>
          <w:rFonts w:ascii="Angsana New" w:hAnsi="Angsana New"/>
          <w:sz w:val="26"/>
          <w:szCs w:val="26"/>
          <w:cs/>
        </w:rPr>
        <w:t>กันยายน</w:t>
      </w:r>
      <w:r w:rsidR="00186A89" w:rsidRPr="00AB0A50">
        <w:rPr>
          <w:rFonts w:ascii="Angsana New" w:hAnsi="Angsana New" w:hint="cs"/>
          <w:sz w:val="26"/>
          <w:szCs w:val="26"/>
          <w:cs/>
        </w:rPr>
        <w:t xml:space="preserve"> </w:t>
      </w:r>
      <w:r w:rsidR="00186A89" w:rsidRPr="00AB0A50">
        <w:rPr>
          <w:rFonts w:ascii="Angsana New" w:hAnsi="Angsana New"/>
          <w:sz w:val="26"/>
          <w:szCs w:val="26"/>
        </w:rPr>
        <w:t>256</w:t>
      </w:r>
      <w:r w:rsidR="00186A89">
        <w:rPr>
          <w:rFonts w:ascii="Angsana New" w:hAnsi="Angsana New"/>
          <w:sz w:val="26"/>
          <w:szCs w:val="26"/>
        </w:rPr>
        <w:t>4</w:t>
      </w:r>
      <w:r w:rsidR="00A476A3">
        <w:rPr>
          <w:rFonts w:ascii="Angsana New" w:hAnsi="Angsana New" w:hint="cs"/>
          <w:sz w:val="26"/>
          <w:szCs w:val="26"/>
          <w:cs/>
        </w:rPr>
        <w:t xml:space="preserve"> </w:t>
      </w:r>
      <w:r w:rsidR="00186A89" w:rsidRPr="00AB0A50">
        <w:rPr>
          <w:rFonts w:ascii="Angsana New" w:hAnsi="Angsana New"/>
          <w:sz w:val="26"/>
          <w:szCs w:val="26"/>
          <w:cs/>
        </w:rPr>
        <w:t>ได้ปรับปรุงใหม่เพื่อการเปรียบเทียบ โดยถือเสมือน</w:t>
      </w:r>
      <w:r w:rsidR="00186A89" w:rsidRPr="00186A89">
        <w:rPr>
          <w:rFonts w:ascii="Angsana New" w:hAnsi="Angsana New" w:hint="cs"/>
          <w:sz w:val="26"/>
          <w:szCs w:val="26"/>
          <w:cs/>
        </w:rPr>
        <w:t>ว่าการออกหุ้นปันผลได้เกิดขึ้นตั้งแต่วันที่เริ่มต้นของงวดแรกที่เสนอรายงาน</w:t>
      </w:r>
    </w:p>
    <w:p w14:paraId="56674043" w14:textId="2FF63B6C" w:rsidR="009D7FF6" w:rsidRPr="00B567B8" w:rsidRDefault="009D7FF6" w:rsidP="00271D6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B567B8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กำไรต่อหุ้นปรับลด</w:t>
      </w:r>
    </w:p>
    <w:p w14:paraId="4EB404EC" w14:textId="5596609B" w:rsidR="009D7FF6" w:rsidRPr="00B567B8" w:rsidRDefault="009D7FF6" w:rsidP="00FD5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2B7B9771" w14:textId="6F88B499" w:rsidR="009D7FF6" w:rsidRPr="00B567B8" w:rsidRDefault="009D7FF6" w:rsidP="00EB6433">
      <w:pPr>
        <w:tabs>
          <w:tab w:val="left" w:pos="0"/>
        </w:tabs>
        <w:ind w:right="65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B567B8">
        <w:rPr>
          <w:rFonts w:ascii="Angsana New" w:hAnsi="Angsana New"/>
          <w:sz w:val="26"/>
          <w:szCs w:val="26"/>
          <w:cs/>
          <w:lang w:val="th-TH"/>
        </w:rPr>
        <w:t>กำไรต่อหุ้นปรับลดคำนวณโดยหารกำไรสำหรับงวด</w:t>
      </w:r>
      <w:r w:rsidR="00142424" w:rsidRPr="00B567B8">
        <w:rPr>
          <w:rFonts w:ascii="Angsana New" w:hAnsi="Angsana New" w:hint="cs"/>
          <w:sz w:val="26"/>
          <w:szCs w:val="26"/>
          <w:cs/>
          <w:lang w:val="th-TH"/>
        </w:rPr>
        <w:t>ส่วนที่เป็น</w:t>
      </w:r>
      <w:r w:rsidR="00142424" w:rsidRPr="00B567B8">
        <w:rPr>
          <w:rFonts w:ascii="Angsana New" w:hAnsi="Angsana New" w:hint="cs"/>
          <w:sz w:val="26"/>
          <w:szCs w:val="26"/>
          <w:cs/>
        </w:rPr>
        <w:t>ของผู้ถือหุ้นของบริษัทด้วยจำนวนหุ้นสามัญถัวเฉลี่ยถ่วงน้ำหนัก</w:t>
      </w:r>
      <w:r w:rsidRPr="00B567B8">
        <w:rPr>
          <w:rFonts w:ascii="Angsana New" w:hAnsi="Angsana New"/>
          <w:sz w:val="26"/>
          <w:szCs w:val="26"/>
          <w:cs/>
          <w:lang w:val="th-TH"/>
        </w:rPr>
        <w:t>ที่ออกในระหว่างงวดหลังจากที่ได้ปรับปรุงผลกระทบของหุ้นปรับลด</w:t>
      </w:r>
    </w:p>
    <w:p w14:paraId="05F05DAB" w14:textId="77777777" w:rsidR="00E16384" w:rsidRPr="00B567B8" w:rsidRDefault="00E16384" w:rsidP="00FD5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72F6403D" w14:textId="73D5F117" w:rsidR="001F38C6" w:rsidRPr="00B567B8" w:rsidRDefault="00E664FC" w:rsidP="00EB6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rPr>
          <w:rFonts w:ascii="Angsana New" w:hAnsi="Angsana New"/>
          <w:sz w:val="26"/>
          <w:szCs w:val="26"/>
          <w:cs/>
        </w:rPr>
      </w:pPr>
      <w:r w:rsidRPr="00B567B8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</w:t>
      </w:r>
      <w:r w:rsidRPr="00B567B8">
        <w:rPr>
          <w:rFonts w:ascii="Angsana New" w:hAnsi="Angsana New"/>
          <w:sz w:val="26"/>
          <w:szCs w:val="26"/>
        </w:rPr>
        <w:t xml:space="preserve"> (</w:t>
      </w:r>
      <w:r w:rsidR="001F38C6" w:rsidRPr="00B567B8">
        <w:rPr>
          <w:rFonts w:ascii="Angsana New" w:hAnsi="Angsana New"/>
          <w:sz w:val="26"/>
          <w:szCs w:val="26"/>
          <w:cs/>
          <w:lang w:val="th-TH"/>
        </w:rPr>
        <w:t>ปรับลด</w:t>
      </w:r>
      <w:r w:rsidRPr="00B567B8">
        <w:rPr>
          <w:rFonts w:ascii="Angsana New" w:hAnsi="Angsana New" w:hint="cs"/>
          <w:sz w:val="26"/>
          <w:szCs w:val="26"/>
          <w:cs/>
          <w:lang w:val="th-TH"/>
        </w:rPr>
        <w:t xml:space="preserve">) </w:t>
      </w:r>
      <w:r w:rsidR="001F38C6" w:rsidRPr="00B567B8">
        <w:rPr>
          <w:rFonts w:ascii="Angsana New" w:hAnsi="Angsana New"/>
          <w:sz w:val="26"/>
          <w:szCs w:val="26"/>
          <w:cs/>
          <w:lang w:val="th-TH"/>
        </w:rPr>
        <w:t>สำหรับแต่ละงวดสามเดือนและ</w:t>
      </w:r>
      <w:r w:rsidR="00C67B43">
        <w:rPr>
          <w:rFonts w:ascii="Angsana New" w:hAnsi="Angsana New"/>
          <w:sz w:val="26"/>
          <w:szCs w:val="26"/>
          <w:cs/>
          <w:lang w:val="th-TH"/>
        </w:rPr>
        <w:t>เก้า</w:t>
      </w:r>
      <w:r w:rsidR="001F38C6" w:rsidRPr="00B567B8">
        <w:rPr>
          <w:rFonts w:ascii="Angsana New" w:hAnsi="Angsana New"/>
          <w:sz w:val="26"/>
          <w:szCs w:val="26"/>
          <w:cs/>
          <w:lang w:val="th-TH"/>
        </w:rPr>
        <w:t xml:space="preserve">เดือนสิ้นสุดวันที่ </w:t>
      </w:r>
      <w:r w:rsidR="00C67B43">
        <w:rPr>
          <w:rFonts w:ascii="Angsana New" w:hAnsi="Angsana New"/>
          <w:sz w:val="26"/>
          <w:szCs w:val="26"/>
        </w:rPr>
        <w:t xml:space="preserve">30 </w:t>
      </w:r>
      <w:r w:rsidR="00C67B43">
        <w:rPr>
          <w:rFonts w:ascii="Angsana New" w:hAnsi="Angsana New"/>
          <w:sz w:val="26"/>
          <w:szCs w:val="26"/>
          <w:cs/>
        </w:rPr>
        <w:t xml:space="preserve">กันยายน </w:t>
      </w:r>
      <w:r w:rsidR="00C67B43">
        <w:rPr>
          <w:rFonts w:ascii="Angsana New" w:hAnsi="Angsana New"/>
          <w:sz w:val="26"/>
          <w:szCs w:val="26"/>
        </w:rPr>
        <w:t xml:space="preserve">2565 </w:t>
      </w:r>
      <w:r w:rsidR="001F38C6" w:rsidRPr="00B567B8">
        <w:rPr>
          <w:rFonts w:ascii="Angsana New" w:hAnsi="Angsana New"/>
          <w:sz w:val="26"/>
          <w:szCs w:val="26"/>
          <w:cs/>
          <w:lang w:val="th-TH"/>
        </w:rPr>
        <w:t xml:space="preserve">และ </w:t>
      </w:r>
      <w:r w:rsidR="001F38C6" w:rsidRPr="00B567B8">
        <w:rPr>
          <w:rFonts w:ascii="Angsana New" w:hAnsi="Angsana New"/>
          <w:sz w:val="26"/>
          <w:szCs w:val="26"/>
        </w:rPr>
        <w:t>2564</w:t>
      </w:r>
      <w:r w:rsidR="001F38C6" w:rsidRPr="00B567B8">
        <w:rPr>
          <w:rFonts w:ascii="Angsana New" w:hAnsi="Angsana New"/>
          <w:sz w:val="26"/>
          <w:szCs w:val="26"/>
          <w:cs/>
          <w:lang w:val="th-TH"/>
        </w:rPr>
        <w:t xml:space="preserve"> คำนวณได้ดังนี้</w:t>
      </w:r>
    </w:p>
    <w:p w14:paraId="6C0B48C9" w14:textId="77777777" w:rsidR="001F38C6" w:rsidRPr="00B567B8" w:rsidRDefault="001F38C6" w:rsidP="001F38C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4047"/>
        <w:gridCol w:w="1259"/>
        <w:gridCol w:w="236"/>
        <w:gridCol w:w="1204"/>
        <w:gridCol w:w="236"/>
        <w:gridCol w:w="1204"/>
        <w:gridCol w:w="270"/>
        <w:gridCol w:w="1264"/>
      </w:tblGrid>
      <w:tr w:rsidR="001F38C6" w14:paraId="1E0BD890" w14:textId="77777777" w:rsidTr="001F38C6">
        <w:tc>
          <w:tcPr>
            <w:tcW w:w="4047" w:type="dxa"/>
          </w:tcPr>
          <w:p w14:paraId="07F44521" w14:textId="77777777" w:rsidR="001F38C6" w:rsidRDefault="001F38C6" w:rsidP="00503A7D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0CAB13" w14:textId="77777777" w:rsidR="001F38C6" w:rsidRDefault="001F38C6" w:rsidP="00503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พันหุ้น</w:t>
            </w:r>
          </w:p>
        </w:tc>
      </w:tr>
      <w:tr w:rsidR="001F38C6" w14:paraId="65D27263" w14:textId="77777777" w:rsidTr="001F38C6">
        <w:tc>
          <w:tcPr>
            <w:tcW w:w="4047" w:type="dxa"/>
          </w:tcPr>
          <w:p w14:paraId="477FCBED" w14:textId="77777777" w:rsidR="001F38C6" w:rsidRDefault="001F38C6" w:rsidP="00503A7D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BF251B" w14:textId="77777777" w:rsidR="001F38C6" w:rsidRDefault="001F38C6" w:rsidP="00503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F46C4" w14:textId="77777777" w:rsidR="001F38C6" w:rsidRDefault="001F38C6" w:rsidP="00503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4A8B65" w14:textId="15DDA37A" w:rsidR="001F38C6" w:rsidRDefault="001F38C6" w:rsidP="00503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C67B43">
              <w:rPr>
                <w:rFonts w:asciiTheme="majorBidi" w:hAnsiTheme="majorBidi" w:cstheme="majorBidi"/>
                <w:sz w:val="26"/>
                <w:szCs w:val="26"/>
                <w:cs/>
              </w:rPr>
              <w:t>เก้า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</w:t>
            </w:r>
          </w:p>
        </w:tc>
      </w:tr>
      <w:tr w:rsidR="001F38C6" w14:paraId="31AA0F11" w14:textId="77777777" w:rsidTr="001F38C6">
        <w:tc>
          <w:tcPr>
            <w:tcW w:w="4047" w:type="dxa"/>
          </w:tcPr>
          <w:p w14:paraId="557B31DB" w14:textId="02B28093" w:rsidR="001F38C6" w:rsidRDefault="001F38C6" w:rsidP="00503A7D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347BFE" w14:textId="0E03DBB0" w:rsidR="001F38C6" w:rsidRDefault="0024291C" w:rsidP="00503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36" w:type="dxa"/>
          </w:tcPr>
          <w:p w14:paraId="6285AC84" w14:textId="77777777" w:rsidR="001F38C6" w:rsidRDefault="001F38C6" w:rsidP="00503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383DDD" w14:textId="05F299E5" w:rsidR="001F38C6" w:rsidRDefault="0024291C" w:rsidP="00503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1F38C6" w14:paraId="63571D00" w14:textId="77777777" w:rsidTr="001F38C6">
        <w:tc>
          <w:tcPr>
            <w:tcW w:w="4047" w:type="dxa"/>
          </w:tcPr>
          <w:p w14:paraId="6410D976" w14:textId="77777777" w:rsidR="001F38C6" w:rsidRDefault="001F38C6" w:rsidP="001F38C6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737F59" w14:textId="2FF4A8F1" w:rsidR="001F38C6" w:rsidRDefault="001F38C6" w:rsidP="001F38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6AE9605B" w14:textId="77777777" w:rsidR="001F38C6" w:rsidRDefault="001F38C6" w:rsidP="001F38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2279F9" w14:textId="40C38850" w:rsidR="001F38C6" w:rsidRDefault="001F38C6" w:rsidP="001F38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43AE0320" w14:textId="77777777" w:rsidR="001F38C6" w:rsidRDefault="001F38C6" w:rsidP="001F38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BAA8E9" w14:textId="107E6350" w:rsidR="001F38C6" w:rsidRDefault="001F38C6" w:rsidP="001F38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4EEB4A8" w14:textId="77777777" w:rsidR="001F38C6" w:rsidRDefault="001F38C6" w:rsidP="001F38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956BD8" w14:textId="3AB4C004" w:rsidR="001F38C6" w:rsidRDefault="001F38C6" w:rsidP="001F38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F38C6" w14:paraId="1D615275" w14:textId="77777777" w:rsidTr="001F38C6">
        <w:tc>
          <w:tcPr>
            <w:tcW w:w="4047" w:type="dxa"/>
          </w:tcPr>
          <w:p w14:paraId="2000798B" w14:textId="77777777" w:rsidR="001F38C6" w:rsidRPr="000B7D89" w:rsidRDefault="001F38C6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39C97" w14:textId="77777777" w:rsidR="001F38C6" w:rsidRPr="000B7D89" w:rsidRDefault="001F38C6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35DB378E" w14:textId="77777777" w:rsidR="001F38C6" w:rsidRPr="000B7D89" w:rsidRDefault="001F38C6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F0F3D" w14:textId="77777777" w:rsidR="001F38C6" w:rsidRPr="000B7D89" w:rsidRDefault="001F38C6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2F286A08" w14:textId="77777777" w:rsidR="001F38C6" w:rsidRPr="000B7D89" w:rsidRDefault="001F38C6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88AB3" w14:textId="77777777" w:rsidR="001F38C6" w:rsidRPr="000B7D89" w:rsidRDefault="001F38C6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76DCE0A" w14:textId="77777777" w:rsidR="001F38C6" w:rsidRPr="000B7D89" w:rsidRDefault="001F38C6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64DBE" w14:textId="77777777" w:rsidR="001F38C6" w:rsidRPr="000B7D89" w:rsidRDefault="001F38C6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</w:rPr>
            </w:pPr>
          </w:p>
        </w:tc>
      </w:tr>
      <w:tr w:rsidR="00AB45C0" w14:paraId="1CBBF4AF" w14:textId="77777777" w:rsidTr="00AB45C0">
        <w:tc>
          <w:tcPr>
            <w:tcW w:w="4047" w:type="dxa"/>
            <w:hideMark/>
          </w:tcPr>
          <w:p w14:paraId="7B1974D1" w14:textId="6E1D7F47" w:rsidR="00AB45C0" w:rsidRPr="004478D0" w:rsidRDefault="00EA655D" w:rsidP="00AB45C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478D0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</w:t>
            </w:r>
            <w:r w:rsidRPr="004478D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4478D0">
              <w:rPr>
                <w:rFonts w:ascii="Angsana New" w:hAnsi="Angsana New"/>
                <w:sz w:val="26"/>
                <w:szCs w:val="26"/>
                <w:cs/>
              </w:rPr>
              <w:t>ขั้นพื้นฐาน</w:t>
            </w:r>
            <w:r w:rsidRPr="004478D0">
              <w:rPr>
                <w:rFonts w:ascii="Angsana New" w:hAnsi="Angsana New"/>
                <w:sz w:val="26"/>
                <w:szCs w:val="26"/>
              </w:rPr>
              <w:t>)</w:t>
            </w:r>
            <w:r w:rsidR="00AB45C0" w:rsidRPr="004478D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hideMark/>
          </w:tcPr>
          <w:p w14:paraId="1AA36593" w14:textId="1DBB25A7" w:rsidR="00AB45C0" w:rsidRPr="00AB45C0" w:rsidRDefault="00687B95" w:rsidP="00AB4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B2EC1">
              <w:rPr>
                <w:rFonts w:ascii="Angsana New" w:hAnsi="Angsana New" w:hint="cs"/>
                <w:sz w:val="26"/>
                <w:szCs w:val="26"/>
              </w:rPr>
              <w:t>15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FB2EC1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236" w:type="dxa"/>
            <w:shd w:val="clear" w:color="auto" w:fill="auto"/>
          </w:tcPr>
          <w:p w14:paraId="097C7553" w14:textId="77777777" w:rsidR="00AB45C0" w:rsidRPr="00AB45C0" w:rsidRDefault="00AB45C0" w:rsidP="00AB45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hideMark/>
          </w:tcPr>
          <w:p w14:paraId="06AD981E" w14:textId="7B223D36" w:rsidR="00AB45C0" w:rsidRPr="00AB45C0" w:rsidRDefault="00687B95" w:rsidP="00AB4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67D2">
              <w:rPr>
                <w:rFonts w:ascii="Angsana New" w:hAnsi="Angsana New"/>
                <w:sz w:val="26"/>
                <w:szCs w:val="26"/>
              </w:rPr>
              <w:t>122,212</w:t>
            </w:r>
          </w:p>
        </w:tc>
        <w:tc>
          <w:tcPr>
            <w:tcW w:w="236" w:type="dxa"/>
            <w:shd w:val="clear" w:color="auto" w:fill="auto"/>
          </w:tcPr>
          <w:p w14:paraId="4CB17BC2" w14:textId="77777777" w:rsidR="00AB45C0" w:rsidRPr="00AB45C0" w:rsidRDefault="00AB45C0" w:rsidP="00AB45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hideMark/>
          </w:tcPr>
          <w:p w14:paraId="4FE5988B" w14:textId="3186BAE1" w:rsidR="00AB45C0" w:rsidRPr="00AB45C0" w:rsidRDefault="00687B95" w:rsidP="00AB4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2EC1">
              <w:rPr>
                <w:rFonts w:ascii="Angsana New" w:hAnsi="Angsana New" w:hint="cs"/>
                <w:sz w:val="26"/>
                <w:szCs w:val="26"/>
              </w:rPr>
              <w:t>15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FB2EC1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270" w:type="dxa"/>
            <w:shd w:val="clear" w:color="auto" w:fill="auto"/>
          </w:tcPr>
          <w:p w14:paraId="3619E8E2" w14:textId="77777777" w:rsidR="00AB45C0" w:rsidRPr="00AB45C0" w:rsidRDefault="00AB45C0" w:rsidP="00AB45C0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shd w:val="clear" w:color="auto" w:fill="auto"/>
            <w:hideMark/>
          </w:tcPr>
          <w:p w14:paraId="1B07FE85" w14:textId="2A393B57" w:rsidR="00AB45C0" w:rsidRPr="00AB45C0" w:rsidRDefault="00687B95" w:rsidP="00AB4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67D2">
              <w:rPr>
                <w:rFonts w:ascii="Angsana New" w:hAnsi="Angsana New"/>
                <w:sz w:val="26"/>
                <w:szCs w:val="26"/>
              </w:rPr>
              <w:t>121,074</w:t>
            </w:r>
          </w:p>
        </w:tc>
      </w:tr>
      <w:tr w:rsidR="00AE76B8" w14:paraId="50CA9C79" w14:textId="77777777" w:rsidTr="00AB45C0">
        <w:tc>
          <w:tcPr>
            <w:tcW w:w="4047" w:type="dxa"/>
          </w:tcPr>
          <w:p w14:paraId="644E6DE1" w14:textId="7615294D" w:rsidR="00AE76B8" w:rsidRPr="004478D0" w:rsidRDefault="00AE76B8" w:rsidP="00AB45C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478D0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ผลกระทบจากการถือเสมือนว่ามีการใช้สิทธิ</w:t>
            </w:r>
          </w:p>
        </w:tc>
        <w:tc>
          <w:tcPr>
            <w:tcW w:w="1259" w:type="dxa"/>
            <w:shd w:val="clear" w:color="auto" w:fill="auto"/>
          </w:tcPr>
          <w:p w14:paraId="2FDA355E" w14:textId="77777777" w:rsidR="00AE76B8" w:rsidRPr="00AB45C0" w:rsidRDefault="00AE76B8" w:rsidP="00AB4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13E2ED0" w14:textId="77777777" w:rsidR="00AE76B8" w:rsidRPr="00AB45C0" w:rsidRDefault="00AE76B8" w:rsidP="00AB45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996CF56" w14:textId="77777777" w:rsidR="00AE76B8" w:rsidRPr="00AB45C0" w:rsidRDefault="00AE76B8" w:rsidP="00AB4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99CCDB1" w14:textId="77777777" w:rsidR="00AE76B8" w:rsidRPr="00AB45C0" w:rsidRDefault="00AE76B8" w:rsidP="00AB45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F8BC2AA" w14:textId="77777777" w:rsidR="00AE76B8" w:rsidRPr="00AB45C0" w:rsidRDefault="00AE76B8" w:rsidP="00AB4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FB7B28D" w14:textId="77777777" w:rsidR="00AE76B8" w:rsidRPr="00AB45C0" w:rsidRDefault="00AE76B8" w:rsidP="00AB45C0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654986F0" w14:textId="77777777" w:rsidR="00AE76B8" w:rsidRPr="00AB45C0" w:rsidRDefault="00AE76B8" w:rsidP="00AB4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64FC" w14:paraId="5B3A2CB8" w14:textId="77777777" w:rsidTr="0024291C">
        <w:trPr>
          <w:trHeight w:val="139"/>
        </w:trPr>
        <w:tc>
          <w:tcPr>
            <w:tcW w:w="4047" w:type="dxa"/>
            <w:hideMark/>
          </w:tcPr>
          <w:p w14:paraId="71A6922C" w14:textId="37F30FD0" w:rsidR="00E664FC" w:rsidRDefault="00AE76B8" w:rsidP="00AE76B8">
            <w:pPr>
              <w:ind w:left="75"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E76B8">
              <w:rPr>
                <w:rFonts w:ascii="Angsana New" w:hAnsi="Angsana New" w:hint="cs"/>
                <w:sz w:val="26"/>
                <w:szCs w:val="26"/>
                <w:cs/>
              </w:rPr>
              <w:t>ของใบสำคัญแสดงสิทธิซื้อหุ้นสามัญ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28F75" w14:textId="00697C47" w:rsidR="00E664FC" w:rsidRPr="00AB45C0" w:rsidRDefault="00D02600" w:rsidP="00E6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9,333</w:t>
            </w:r>
          </w:p>
        </w:tc>
        <w:tc>
          <w:tcPr>
            <w:tcW w:w="236" w:type="dxa"/>
            <w:shd w:val="clear" w:color="auto" w:fill="auto"/>
          </w:tcPr>
          <w:p w14:paraId="7A863D83" w14:textId="77777777" w:rsidR="00E664FC" w:rsidRPr="00AB45C0" w:rsidRDefault="00E664FC" w:rsidP="00E6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F2CBC5" w14:textId="58B24FFE" w:rsidR="00E664FC" w:rsidRPr="00AB45C0" w:rsidRDefault="00E664FC" w:rsidP="00E6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45C0">
              <w:rPr>
                <w:rFonts w:ascii="Angsana New" w:hAnsi="Angsana New"/>
                <w:sz w:val="26"/>
                <w:szCs w:val="26"/>
              </w:rPr>
              <w:t xml:space="preserve">           - </w:t>
            </w:r>
          </w:p>
        </w:tc>
        <w:tc>
          <w:tcPr>
            <w:tcW w:w="236" w:type="dxa"/>
            <w:shd w:val="clear" w:color="auto" w:fill="auto"/>
          </w:tcPr>
          <w:p w14:paraId="1F7FFDBD" w14:textId="77777777" w:rsidR="00E664FC" w:rsidRPr="00AB45C0" w:rsidRDefault="00E664FC" w:rsidP="00E6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3605D8" w14:textId="447449DC" w:rsidR="00E664FC" w:rsidRPr="00AB45C0" w:rsidRDefault="00687B95" w:rsidP="00CF3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</w:t>
            </w:r>
            <w:r w:rsidR="00D02600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0F8ADC34" w14:textId="77777777" w:rsidR="00E664FC" w:rsidRPr="00AB45C0" w:rsidRDefault="00E664FC" w:rsidP="00E664FC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2E7B39" w14:textId="68EA8255" w:rsidR="00E664FC" w:rsidRPr="00AB45C0" w:rsidRDefault="00E664FC" w:rsidP="00E6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B45C0">
              <w:rPr>
                <w:rFonts w:ascii="Angsana New" w:hAnsi="Angsana New"/>
                <w:sz w:val="26"/>
                <w:szCs w:val="26"/>
              </w:rPr>
              <w:t xml:space="preserve">           - </w:t>
            </w:r>
          </w:p>
        </w:tc>
      </w:tr>
      <w:tr w:rsidR="00E664FC" w14:paraId="39733101" w14:textId="77777777" w:rsidTr="0024291C">
        <w:tc>
          <w:tcPr>
            <w:tcW w:w="4047" w:type="dxa"/>
            <w:hideMark/>
          </w:tcPr>
          <w:p w14:paraId="4772767A" w14:textId="70C7B206" w:rsidR="00E664FC" w:rsidRDefault="00F51CE6" w:rsidP="00E664F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hAnsi="Angsana New"/>
                <w:sz w:val="26"/>
                <w:szCs w:val="26"/>
                <w:cs/>
              </w:rPr>
              <w:t>ปรับลด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380BA0" w14:textId="2702FDB6" w:rsidR="00E664FC" w:rsidRPr="00AB45C0" w:rsidRDefault="00687B95" w:rsidP="00E6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  <w:r w:rsidR="00D02600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D02600">
              <w:rPr>
                <w:rFonts w:ascii="Angsana New" w:hAnsi="Angsana New"/>
                <w:sz w:val="26"/>
                <w:szCs w:val="26"/>
              </w:rPr>
              <w:t>328</w:t>
            </w:r>
          </w:p>
        </w:tc>
        <w:tc>
          <w:tcPr>
            <w:tcW w:w="236" w:type="dxa"/>
            <w:shd w:val="clear" w:color="auto" w:fill="auto"/>
          </w:tcPr>
          <w:p w14:paraId="3A22C2C8" w14:textId="77777777" w:rsidR="00E664FC" w:rsidRPr="00AB45C0" w:rsidRDefault="00E664FC" w:rsidP="00E664FC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2973B56" w14:textId="0B59F7DE" w:rsidR="00E664FC" w:rsidRPr="00AB45C0" w:rsidRDefault="00687B95" w:rsidP="00E6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67D2">
              <w:rPr>
                <w:rFonts w:ascii="Angsana New" w:hAnsi="Angsana New"/>
                <w:sz w:val="26"/>
                <w:szCs w:val="26"/>
              </w:rPr>
              <w:t>122,212</w:t>
            </w:r>
          </w:p>
        </w:tc>
        <w:tc>
          <w:tcPr>
            <w:tcW w:w="236" w:type="dxa"/>
            <w:shd w:val="clear" w:color="auto" w:fill="auto"/>
          </w:tcPr>
          <w:p w14:paraId="5ECC336C" w14:textId="77777777" w:rsidR="00E664FC" w:rsidRPr="00AB45C0" w:rsidRDefault="00E664FC" w:rsidP="00E6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DDA6A0" w14:textId="58748399" w:rsidR="00E664FC" w:rsidRPr="00AB45C0" w:rsidRDefault="00687B95" w:rsidP="00CF3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163,57</w:t>
            </w:r>
            <w:r w:rsidR="00D0260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44E33A7" w14:textId="77777777" w:rsidR="00E664FC" w:rsidRPr="00AB45C0" w:rsidRDefault="00E664FC" w:rsidP="00E664FC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72033E2" w14:textId="33BF15BE" w:rsidR="00E664FC" w:rsidRPr="00AB45C0" w:rsidRDefault="00687B95" w:rsidP="00E6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67D2">
              <w:rPr>
                <w:rFonts w:ascii="Angsana New" w:hAnsi="Angsana New"/>
                <w:sz w:val="26"/>
                <w:szCs w:val="26"/>
              </w:rPr>
              <w:t>121,074</w:t>
            </w:r>
          </w:p>
        </w:tc>
      </w:tr>
    </w:tbl>
    <w:p w14:paraId="044A42C5" w14:textId="77777777" w:rsidR="00403E14" w:rsidRPr="00B567B8" w:rsidRDefault="00403E14" w:rsidP="004F3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36FD729" w14:textId="7373C75B" w:rsidR="00BD7E97" w:rsidRPr="00B567B8" w:rsidRDefault="00BD7E97" w:rsidP="004F3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B567B8">
        <w:rPr>
          <w:rFonts w:ascii="Angsana New" w:hAnsi="Angsana New"/>
          <w:b/>
          <w:bCs/>
          <w:sz w:val="26"/>
          <w:szCs w:val="26"/>
        </w:rPr>
        <w:t>1</w:t>
      </w:r>
      <w:r w:rsidR="004E1F85" w:rsidRPr="00B567B8">
        <w:rPr>
          <w:rFonts w:ascii="Angsana New" w:hAnsi="Angsana New"/>
          <w:b/>
          <w:bCs/>
          <w:sz w:val="26"/>
          <w:szCs w:val="26"/>
        </w:rPr>
        <w:t>7</w:t>
      </w:r>
      <w:r w:rsidRPr="00B567B8">
        <w:rPr>
          <w:rFonts w:ascii="Angsana New" w:hAnsi="Angsana New"/>
          <w:b/>
          <w:bCs/>
          <w:sz w:val="26"/>
          <w:szCs w:val="26"/>
        </w:rPr>
        <w:t xml:space="preserve">. </w:t>
      </w:r>
      <w:r w:rsidR="00B1012D" w:rsidRPr="00B567B8">
        <w:rPr>
          <w:rFonts w:ascii="Angsana New" w:hAnsi="Angsana New"/>
          <w:b/>
          <w:bCs/>
          <w:sz w:val="26"/>
          <w:szCs w:val="26"/>
          <w:cs/>
        </w:rPr>
        <w:tab/>
      </w:r>
      <w:r w:rsidRPr="00B567B8">
        <w:rPr>
          <w:rFonts w:ascii="Angsana New" w:hAnsi="Angsana New" w:hint="cs"/>
          <w:b/>
          <w:bCs/>
          <w:sz w:val="26"/>
          <w:szCs w:val="26"/>
          <w:cs/>
        </w:rPr>
        <w:t>เงิน</w:t>
      </w:r>
      <w:r w:rsidR="00B1012D" w:rsidRPr="00B567B8">
        <w:rPr>
          <w:rFonts w:ascii="Angsana New" w:hAnsi="Angsana New" w:hint="cs"/>
          <w:b/>
          <w:bCs/>
          <w:sz w:val="26"/>
          <w:szCs w:val="26"/>
          <w:cs/>
        </w:rPr>
        <w:t>ปันผล</w:t>
      </w:r>
      <w:r w:rsidR="0012140A" w:rsidRPr="00B567B8">
        <w:rPr>
          <w:rFonts w:ascii="Angsana New" w:hAnsi="Angsana New" w:hint="cs"/>
          <w:b/>
          <w:bCs/>
          <w:sz w:val="26"/>
          <w:szCs w:val="26"/>
          <w:cs/>
        </w:rPr>
        <w:t>จ่าย</w:t>
      </w:r>
    </w:p>
    <w:p w14:paraId="2B79FEE1" w14:textId="4B4C4342" w:rsidR="005D1671" w:rsidRDefault="005D1671" w:rsidP="004F3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050C814" w14:textId="5088CAE6" w:rsidR="005D1671" w:rsidRPr="00EB47BE" w:rsidRDefault="005D1671" w:rsidP="00950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  <w:cs/>
        </w:rPr>
      </w:pPr>
      <w:r w:rsidRPr="00BD74E7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BD74E7">
        <w:rPr>
          <w:rFonts w:ascii="Angsana New" w:hAnsi="Angsana New" w:hint="cs"/>
          <w:sz w:val="26"/>
          <w:szCs w:val="26"/>
        </w:rPr>
        <w:t xml:space="preserve">21 </w:t>
      </w:r>
      <w:r w:rsidRPr="00BD74E7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BD74E7">
        <w:rPr>
          <w:rFonts w:ascii="Angsana New" w:hAnsi="Angsana New" w:hint="cs"/>
          <w:sz w:val="26"/>
          <w:szCs w:val="26"/>
        </w:rPr>
        <w:t xml:space="preserve">2565 </w:t>
      </w:r>
      <w:r w:rsidRPr="00BD74E7">
        <w:rPr>
          <w:rFonts w:ascii="Angsana New" w:hAnsi="Angsana New" w:hint="cs"/>
          <w:sz w:val="26"/>
          <w:szCs w:val="26"/>
          <w:cs/>
        </w:rPr>
        <w:t>ผู้ถือหุ้นมีมติอนุมัติ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การจ่ายเงินปันผลสำหรับผลการดำเนินงานปี </w:t>
      </w:r>
      <w:r w:rsidRPr="00BD74E7">
        <w:rPr>
          <w:rFonts w:ascii="Angsana New" w:hAnsi="Angsana New" w:hint="cs"/>
          <w:spacing w:val="-4"/>
          <w:sz w:val="26"/>
          <w:szCs w:val="26"/>
        </w:rPr>
        <w:t>2564</w:t>
      </w:r>
      <w:r w:rsidRPr="00BD74E7">
        <w:rPr>
          <w:rFonts w:ascii="Angsana New" w:hAnsi="Angsana New"/>
          <w:spacing w:val="-4"/>
          <w:sz w:val="26"/>
          <w:szCs w:val="26"/>
        </w:rPr>
        <w:t xml:space="preserve">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ในอัตราหุ้นละ </w:t>
      </w:r>
      <w:r w:rsidRPr="00BD74E7">
        <w:rPr>
          <w:rFonts w:ascii="Angsana New" w:hAnsi="Angsana New"/>
          <w:spacing w:val="-4"/>
          <w:sz w:val="26"/>
          <w:szCs w:val="26"/>
        </w:rPr>
        <w:t xml:space="preserve">0.085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บาทต่อหุ้น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เป็นจำนวนเงินรวม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12.75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ล้านบาท แก่ผู้ถือหุ้น</w:t>
      </w:r>
      <w:r w:rsidR="0095076A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โดย</w:t>
      </w:r>
      <w:r>
        <w:rPr>
          <w:rFonts w:ascii="Angsana New" w:hAnsi="Angsana New" w:hint="cs"/>
          <w:spacing w:val="-4"/>
          <w:sz w:val="26"/>
          <w:szCs w:val="26"/>
          <w:cs/>
        </w:rPr>
        <w:t>ประกอบด้วย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หุ้นปันผลในอัตรา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15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หุ้นเดิม ต่อ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หุ้นปันผล </w:t>
      </w:r>
      <w:r w:rsidR="0095076A" w:rsidRPr="00B567B8">
        <w:rPr>
          <w:rFonts w:ascii="Angsana New" w:hAnsi="Angsana New"/>
          <w:sz w:val="26"/>
          <w:szCs w:val="26"/>
          <w:cs/>
        </w:rPr>
        <w:t xml:space="preserve">ในอัตราหุ้นละ </w:t>
      </w:r>
      <w:r w:rsidR="0095076A" w:rsidRPr="0095076A">
        <w:rPr>
          <w:rFonts w:ascii="Angsana New" w:hAnsi="Angsana New"/>
          <w:sz w:val="26"/>
          <w:szCs w:val="26"/>
        </w:rPr>
        <w:t>0.0666667</w:t>
      </w:r>
      <w:r w:rsidR="0095076A">
        <w:rPr>
          <w:rFonts w:ascii="Angsana New" w:hAnsi="Angsana New"/>
          <w:sz w:val="26"/>
          <w:szCs w:val="26"/>
        </w:rPr>
        <w:t xml:space="preserve"> </w:t>
      </w:r>
      <w:r w:rsidR="0095076A" w:rsidRPr="00B567B8">
        <w:rPr>
          <w:rFonts w:ascii="Angsana New" w:hAnsi="Angsana New"/>
          <w:sz w:val="26"/>
          <w:szCs w:val="26"/>
          <w:cs/>
        </w:rPr>
        <w:t xml:space="preserve">บาท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เป็นจำนวน</w:t>
      </w:r>
      <w:r w:rsidR="0095076A">
        <w:rPr>
          <w:rFonts w:ascii="Angsana New" w:hAnsi="Angsana New" w:hint="cs"/>
          <w:spacing w:val="-4"/>
          <w:sz w:val="26"/>
          <w:szCs w:val="26"/>
          <w:cs/>
        </w:rPr>
        <w:t>เงิน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95076A">
        <w:rPr>
          <w:rFonts w:ascii="Angsana New" w:hAnsi="Angsana New"/>
          <w:spacing w:val="-4"/>
          <w:sz w:val="26"/>
          <w:szCs w:val="26"/>
        </w:rPr>
        <w:t>10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ล้านบาท (หุ้นสามัญจำนวน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10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ล้านหุ้น มูลค่าหุ้นละ</w:t>
      </w:r>
      <w:r w:rsidR="0095076A">
        <w:rPr>
          <w:rFonts w:ascii="Angsana New" w:hAnsi="Angsana New"/>
          <w:spacing w:val="-4"/>
          <w:sz w:val="26"/>
          <w:szCs w:val="26"/>
        </w:rPr>
        <w:t xml:space="preserve">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บาท) และเงินสดปันผล</w:t>
      </w:r>
      <w:r w:rsidR="0095076A" w:rsidRPr="00B567B8">
        <w:rPr>
          <w:rFonts w:ascii="Angsana New" w:hAnsi="Angsana New"/>
          <w:sz w:val="26"/>
          <w:szCs w:val="26"/>
          <w:cs/>
        </w:rPr>
        <w:t xml:space="preserve">ในอัตราหุ้นละ </w:t>
      </w:r>
      <w:r w:rsidR="0095076A" w:rsidRPr="00B567B8">
        <w:rPr>
          <w:rFonts w:ascii="Angsana New" w:hAnsi="Angsana New"/>
          <w:sz w:val="26"/>
          <w:szCs w:val="26"/>
        </w:rPr>
        <w:t xml:space="preserve">0.0183333 </w:t>
      </w:r>
      <w:r w:rsidR="0095076A" w:rsidRPr="00B567B8">
        <w:rPr>
          <w:rFonts w:ascii="Angsana New" w:hAnsi="Angsana New"/>
          <w:sz w:val="26"/>
          <w:szCs w:val="26"/>
          <w:cs/>
        </w:rPr>
        <w:t>บาท</w:t>
      </w:r>
      <w:r w:rsidR="0095076A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จำนวน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2.75 </w:t>
      </w:r>
      <w:r w:rsidRPr="0018266B">
        <w:rPr>
          <w:rFonts w:ascii="Angsana New" w:hAnsi="Angsana New" w:hint="cs"/>
          <w:spacing w:val="-4"/>
          <w:sz w:val="26"/>
          <w:szCs w:val="26"/>
          <w:cs/>
        </w:rPr>
        <w:t>ล้านบาท</w:t>
      </w:r>
      <w:r w:rsidRPr="0018266B">
        <w:rPr>
          <w:rFonts w:ascii="Angsana New" w:hAnsi="Angsana New"/>
          <w:spacing w:val="-4"/>
          <w:sz w:val="26"/>
          <w:szCs w:val="26"/>
        </w:rPr>
        <w:t xml:space="preserve"> </w:t>
      </w:r>
      <w:r w:rsidRPr="0018266B">
        <w:rPr>
          <w:rFonts w:ascii="Angsana New" w:hAnsi="Angsana New" w:hint="cs"/>
          <w:spacing w:val="-4"/>
          <w:sz w:val="26"/>
          <w:szCs w:val="26"/>
          <w:cs/>
        </w:rPr>
        <w:t>เงินปันผลดังกล่าว</w:t>
      </w:r>
      <w:r w:rsidR="0095076A">
        <w:rPr>
          <w:rFonts w:ascii="Angsana New" w:hAnsi="Angsana New" w:hint="cs"/>
          <w:spacing w:val="-4"/>
          <w:sz w:val="26"/>
          <w:szCs w:val="26"/>
          <w:cs/>
        </w:rPr>
        <w:t>ได้</w:t>
      </w:r>
      <w:r w:rsidRPr="0018266B">
        <w:rPr>
          <w:rFonts w:ascii="Angsana New" w:hAnsi="Angsana New" w:hint="cs"/>
          <w:spacing w:val="-4"/>
          <w:sz w:val="26"/>
          <w:szCs w:val="26"/>
          <w:cs/>
        </w:rPr>
        <w:t>จ่ายให้แก่ผู้ถือหุ้น</w:t>
      </w:r>
      <w:r w:rsidR="0095076A">
        <w:rPr>
          <w:rFonts w:ascii="Angsana New" w:hAnsi="Angsana New" w:hint="cs"/>
          <w:spacing w:val="-4"/>
          <w:sz w:val="26"/>
          <w:szCs w:val="26"/>
          <w:cs/>
        </w:rPr>
        <w:t>เมื่อ</w:t>
      </w:r>
      <w:r w:rsidRPr="0018266B">
        <w:rPr>
          <w:rFonts w:ascii="Angsana New" w:hAnsi="Angsana New" w:hint="cs"/>
          <w:spacing w:val="-4"/>
          <w:sz w:val="26"/>
          <w:szCs w:val="26"/>
          <w:cs/>
        </w:rPr>
        <w:t xml:space="preserve">วันที่ </w:t>
      </w:r>
      <w:r w:rsidRPr="0018266B">
        <w:rPr>
          <w:rFonts w:ascii="Angsana New" w:hAnsi="Angsana New"/>
          <w:spacing w:val="-4"/>
          <w:sz w:val="26"/>
          <w:szCs w:val="26"/>
        </w:rPr>
        <w:t xml:space="preserve">20 </w:t>
      </w:r>
      <w:r w:rsidRPr="0018266B">
        <w:rPr>
          <w:rFonts w:ascii="Angsana New" w:hAnsi="Angsana New" w:hint="cs"/>
          <w:spacing w:val="-4"/>
          <w:sz w:val="26"/>
          <w:szCs w:val="26"/>
          <w:cs/>
        </w:rPr>
        <w:t xml:space="preserve">พฤษภาคม </w:t>
      </w:r>
      <w:r w:rsidRPr="0018266B">
        <w:rPr>
          <w:rFonts w:ascii="Angsana New" w:hAnsi="Angsana New"/>
          <w:spacing w:val="-4"/>
          <w:sz w:val="26"/>
          <w:szCs w:val="26"/>
        </w:rPr>
        <w:t>2565</w:t>
      </w:r>
      <w:r w:rsidR="0095076A">
        <w:rPr>
          <w:rFonts w:ascii="Angsana New" w:hAnsi="Angsana New"/>
          <w:spacing w:val="-4"/>
          <w:sz w:val="26"/>
          <w:szCs w:val="26"/>
        </w:rPr>
        <w:t xml:space="preserve"> </w:t>
      </w:r>
      <w:r w:rsidR="0095076A">
        <w:rPr>
          <w:rFonts w:ascii="Angsana New" w:hAnsi="Angsana New" w:hint="cs"/>
          <w:spacing w:val="-4"/>
          <w:sz w:val="26"/>
          <w:szCs w:val="26"/>
          <w:cs/>
        </w:rPr>
        <w:t>แล้ว</w:t>
      </w:r>
    </w:p>
    <w:p w14:paraId="1738D917" w14:textId="77777777" w:rsidR="005D1671" w:rsidRPr="00B567B8" w:rsidRDefault="005D1671" w:rsidP="004F3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B64F5B7" w14:textId="7DAF8E78" w:rsidR="00372855" w:rsidRPr="00475A13" w:rsidRDefault="00307634" w:rsidP="006D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t>1</w:t>
      </w:r>
      <w:r w:rsidR="004E1F85">
        <w:rPr>
          <w:rFonts w:ascii="Angsana New" w:hAnsi="Angsana New"/>
          <w:b/>
          <w:bCs/>
          <w:sz w:val="26"/>
          <w:szCs w:val="26"/>
        </w:rPr>
        <w:t>8</w:t>
      </w:r>
      <w:r w:rsidR="00372855"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="00372855" w:rsidRPr="00475A13">
        <w:rPr>
          <w:rFonts w:ascii="Angsana New" w:hAnsi="Angsana New" w:hint="cs"/>
          <w:b/>
          <w:bCs/>
          <w:sz w:val="26"/>
          <w:szCs w:val="26"/>
        </w:rPr>
        <w:tab/>
      </w:r>
      <w:r w:rsidR="00372855" w:rsidRPr="00475A13">
        <w:rPr>
          <w:rFonts w:ascii="Angsana New" w:hAnsi="Angsana New" w:hint="cs"/>
          <w:b/>
          <w:bCs/>
          <w:sz w:val="26"/>
          <w:szCs w:val="26"/>
          <w:cs/>
        </w:rPr>
        <w:t>ส่วนงานดำเนินงาน</w:t>
      </w:r>
    </w:p>
    <w:p w14:paraId="4B334692" w14:textId="77777777" w:rsidR="00372855" w:rsidRPr="00BD74E7" w:rsidRDefault="00372855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092727C2" w14:textId="77777777" w:rsidR="00874585" w:rsidRPr="00475A13" w:rsidRDefault="00874585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บริษัทไม่ได้เปิดเผยข้อมูลส่วนงานดำเนินงานไว้ในงบการเงินนี้ เนื่องจากบริษัทดำเนินธุรกิจส่วนใหญ่</w:t>
      </w:r>
      <w:r w:rsidR="00885FB2" w:rsidRPr="00475A13">
        <w:rPr>
          <w:rFonts w:ascii="Angsana New" w:hAnsi="Angsana New" w:hint="cs"/>
          <w:sz w:val="26"/>
          <w:szCs w:val="26"/>
          <w:cs/>
        </w:rPr>
        <w:t>เกี่ยวกับ</w:t>
      </w:r>
      <w:r w:rsidR="002C088C" w:rsidRPr="00475A13">
        <w:rPr>
          <w:rFonts w:ascii="Angsana New" w:hAnsi="Angsana New" w:hint="cs"/>
          <w:sz w:val="26"/>
          <w:szCs w:val="26"/>
          <w:cs/>
        </w:rPr>
        <w:t>การผลิตและจำหน่าย</w:t>
      </w:r>
      <w:r w:rsidR="00871B30" w:rsidRPr="00475A13">
        <w:rPr>
          <w:rFonts w:ascii="Angsana New" w:hAnsi="Angsana New" w:hint="cs"/>
          <w:sz w:val="26"/>
          <w:szCs w:val="26"/>
        </w:rPr>
        <w:t xml:space="preserve">            </w:t>
      </w:r>
      <w:r w:rsidR="002C088C" w:rsidRPr="00475A13">
        <w:rPr>
          <w:rFonts w:ascii="Angsana New" w:hAnsi="Angsana New" w:hint="cs"/>
          <w:sz w:val="26"/>
          <w:szCs w:val="26"/>
          <w:cs/>
        </w:rPr>
        <w:t>ผนังคอนกรีตสำเร็จรูป</w:t>
      </w:r>
      <w:r w:rsidR="00A82BFF" w:rsidRPr="00475A13">
        <w:rPr>
          <w:rFonts w:ascii="Angsana New" w:hAnsi="Angsana New" w:hint="cs"/>
          <w:sz w:val="26"/>
          <w:szCs w:val="26"/>
          <w:cs/>
        </w:rPr>
        <w:t xml:space="preserve"> </w:t>
      </w:r>
      <w:r w:rsidRPr="00475A13">
        <w:rPr>
          <w:rFonts w:ascii="Angsana New" w:hAnsi="Angsana New" w:hint="cs"/>
          <w:sz w:val="26"/>
          <w:szCs w:val="26"/>
          <w:cs/>
        </w:rPr>
        <w:t>นอกจากนี้ ฝ่ายบริหารก็ถือว่าเมื่อพิจารณาถึงเกณฑ์ทำเลที่ตั้งของการดำเนินงานของบริษัทและเกณฑ์ของตลาดแล้ว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บริษัทมีส่วนงานทางภูมิศาสตร์เพียงส่วนงานเดียวเนื่องจากบริษัทดำเนินธุรกิจเฉพาะในประเทศเท่านั้น</w:t>
      </w:r>
    </w:p>
    <w:p w14:paraId="3E2CF35A" w14:textId="595C7AE9" w:rsidR="00372855" w:rsidRPr="00BD74E7" w:rsidRDefault="00372855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14:paraId="0A6ACF2D" w14:textId="672DB42B" w:rsidR="00CA75A9" w:rsidRPr="00493C4A" w:rsidRDefault="00B56D3F" w:rsidP="00E66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475A1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4858364A" w14:textId="77777777" w:rsidR="00493C4A" w:rsidRDefault="00493C4A" w:rsidP="00493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C4B6B4B" w14:textId="1401DAA6" w:rsidR="00493C4A" w:rsidRPr="00493C4A" w:rsidRDefault="00493C4A" w:rsidP="0081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  <w:r w:rsidRPr="006447D2">
        <w:rPr>
          <w:rFonts w:ascii="Angsana New" w:hAnsi="Angsana New" w:hint="cs"/>
          <w:sz w:val="26"/>
          <w:szCs w:val="26"/>
          <w:cs/>
        </w:rPr>
        <w:t>ในระหว่าง</w:t>
      </w:r>
      <w:r w:rsidRPr="006447D2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6447D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C67B43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C67B4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กันยายน </w:t>
      </w:r>
      <w:r w:rsidR="00C67B43">
        <w:rPr>
          <w:rFonts w:ascii="Angsana New" w:hAnsi="Angsana New"/>
          <w:snapToGrid w:val="0"/>
          <w:sz w:val="26"/>
          <w:szCs w:val="26"/>
          <w:lang w:eastAsia="th-TH"/>
        </w:rPr>
        <w:t xml:space="preserve">2565 </w:t>
      </w:r>
      <w:r w:rsidRPr="006447D2">
        <w:rPr>
          <w:rFonts w:ascii="Angsana New" w:hAnsi="Angsana New"/>
          <w:sz w:val="26"/>
          <w:szCs w:val="26"/>
          <w:cs/>
        </w:rPr>
        <w:t xml:space="preserve">บริษัทมีรายได้จากลูกค้า </w:t>
      </w:r>
      <w:r w:rsidRPr="006447D2">
        <w:rPr>
          <w:rFonts w:ascii="Angsana New" w:hAnsi="Angsana New"/>
          <w:sz w:val="26"/>
          <w:szCs w:val="26"/>
        </w:rPr>
        <w:t xml:space="preserve">4 </w:t>
      </w:r>
      <w:r w:rsidRPr="006447D2">
        <w:rPr>
          <w:rFonts w:ascii="Angsana New" w:hAnsi="Angsana New"/>
          <w:sz w:val="26"/>
          <w:szCs w:val="26"/>
          <w:cs/>
        </w:rPr>
        <w:t>ราย จากการขายสินค้าในประเทศเป็นจำนวนเงินรวม</w:t>
      </w:r>
      <w:r w:rsidR="00816187">
        <w:rPr>
          <w:rFonts w:ascii="Angsana New" w:hAnsi="Angsana New"/>
          <w:snapToGrid w:val="0"/>
          <w:sz w:val="26"/>
          <w:szCs w:val="26"/>
          <w:lang w:eastAsia="th-TH"/>
        </w:rPr>
        <w:t xml:space="preserve"> 6</w:t>
      </w:r>
      <w:r w:rsidR="00480CB4"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Pr="00816187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 w:rsidR="00816187">
        <w:rPr>
          <w:rFonts w:ascii="Angsana New" w:hAnsi="Angsana New"/>
          <w:snapToGrid w:val="0"/>
          <w:sz w:val="26"/>
          <w:szCs w:val="26"/>
          <w:lang w:eastAsia="th-TH"/>
        </w:rPr>
        <w:t>0</w:t>
      </w:r>
      <w:r w:rsidRPr="0081618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1618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816187">
        <w:rPr>
          <w:rFonts w:ascii="Angsana New" w:hAnsi="Angsana New"/>
          <w:snapToGrid w:val="0"/>
          <w:sz w:val="26"/>
          <w:szCs w:val="26"/>
          <w:lang w:eastAsia="th-TH"/>
        </w:rPr>
        <w:t>(2564:</w:t>
      </w:r>
      <w:r w:rsidRPr="0081618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Pr="00816187">
        <w:rPr>
          <w:rFonts w:ascii="Angsana New" w:hAnsi="Angsana New"/>
          <w:snapToGrid w:val="0"/>
          <w:sz w:val="26"/>
          <w:szCs w:val="26"/>
          <w:lang w:eastAsia="th-TH"/>
        </w:rPr>
        <w:t xml:space="preserve"> 4 </w:t>
      </w:r>
      <w:r w:rsidRPr="0081618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82749D">
        <w:rPr>
          <w:rFonts w:ascii="Angsana New" w:hAnsi="Angsana New"/>
          <w:snapToGrid w:val="0"/>
          <w:sz w:val="26"/>
          <w:szCs w:val="26"/>
          <w:lang w:eastAsia="th-TH"/>
        </w:rPr>
        <w:t>36</w:t>
      </w:r>
      <w:r w:rsidRPr="00816187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 w:rsidR="0082749D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81618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16187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145FE7DA" w14:textId="77777777" w:rsidR="00493C4A" w:rsidRPr="006447D2" w:rsidRDefault="00493C4A" w:rsidP="00493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7211C68" w14:textId="001BCDE5" w:rsidR="00493C4A" w:rsidRPr="006D7D8E" w:rsidRDefault="00493C4A" w:rsidP="006D7D8E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6447D2">
        <w:rPr>
          <w:rFonts w:ascii="Angsana New" w:hAnsi="Angsana New" w:hint="cs"/>
          <w:sz w:val="26"/>
          <w:szCs w:val="26"/>
          <w:cs/>
        </w:rPr>
        <w:t>ในระหว่าง</w:t>
      </w:r>
      <w:r w:rsidRPr="006447D2">
        <w:rPr>
          <w:rFonts w:ascii="Angsana New" w:hAnsi="Angsana New"/>
          <w:sz w:val="26"/>
          <w:szCs w:val="26"/>
          <w:cs/>
        </w:rPr>
        <w:t>งวด</w:t>
      </w:r>
      <w:r w:rsidR="00C67B43">
        <w:rPr>
          <w:rFonts w:ascii="Angsana New" w:hAnsi="Angsana New" w:hint="cs"/>
          <w:sz w:val="26"/>
          <w:szCs w:val="26"/>
          <w:cs/>
        </w:rPr>
        <w:t>เก้า</w:t>
      </w:r>
      <w:r w:rsidRPr="006447D2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6447D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C67B43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C67B4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กันยายน </w:t>
      </w:r>
      <w:r w:rsidR="00C67B43">
        <w:rPr>
          <w:rFonts w:ascii="Angsana New" w:hAnsi="Angsana New"/>
          <w:snapToGrid w:val="0"/>
          <w:sz w:val="26"/>
          <w:szCs w:val="26"/>
          <w:lang w:eastAsia="th-TH"/>
        </w:rPr>
        <w:t xml:space="preserve">2565 </w:t>
      </w:r>
      <w:r w:rsidRPr="006447D2">
        <w:rPr>
          <w:rFonts w:ascii="Angsana New" w:hAnsi="Angsana New"/>
          <w:sz w:val="26"/>
          <w:szCs w:val="26"/>
          <w:cs/>
        </w:rPr>
        <w:t xml:space="preserve">บริษัทมีรายได้จากลูกค้า </w:t>
      </w:r>
      <w:r w:rsidRPr="006447D2">
        <w:rPr>
          <w:rFonts w:ascii="Angsana New" w:hAnsi="Angsana New"/>
          <w:sz w:val="26"/>
          <w:szCs w:val="26"/>
        </w:rPr>
        <w:t xml:space="preserve">4 </w:t>
      </w:r>
      <w:r w:rsidRPr="006447D2">
        <w:rPr>
          <w:rFonts w:ascii="Angsana New" w:hAnsi="Angsana New"/>
          <w:sz w:val="26"/>
          <w:szCs w:val="26"/>
          <w:cs/>
        </w:rPr>
        <w:t xml:space="preserve">ราย จากการขายสินค้าในประเทศเป็นจำนวนเงินรวม </w:t>
      </w:r>
      <w:r w:rsidR="00816187" w:rsidRPr="00816187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480CB4"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="00BE53C1">
        <w:rPr>
          <w:rFonts w:ascii="Angsana New" w:hAnsi="Angsana New"/>
          <w:snapToGrid w:val="0"/>
          <w:sz w:val="26"/>
          <w:szCs w:val="26"/>
          <w:lang w:eastAsia="th-TH"/>
        </w:rPr>
        <w:t>8</w:t>
      </w:r>
      <w:r w:rsidR="00816187" w:rsidRPr="00816187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 w:rsidR="00480CB4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="00816187" w:rsidRPr="0081618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6447D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6447D2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Pr="006447D2">
        <w:rPr>
          <w:rFonts w:ascii="Angsana New" w:hAnsi="Angsana New"/>
          <w:snapToGrid w:val="0"/>
          <w:sz w:val="26"/>
          <w:szCs w:val="26"/>
          <w:lang w:eastAsia="th-TH"/>
        </w:rPr>
        <w:t>:</w:t>
      </w:r>
      <w:r w:rsidRPr="006447D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Pr="006447D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82749D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6447D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6447D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82749D">
        <w:rPr>
          <w:rFonts w:ascii="Angsana New" w:hAnsi="Angsana New"/>
          <w:snapToGrid w:val="0"/>
          <w:sz w:val="26"/>
          <w:szCs w:val="26"/>
          <w:lang w:eastAsia="th-TH"/>
        </w:rPr>
        <w:t>107</w:t>
      </w:r>
      <w:r w:rsidRPr="006447D2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 w:rsidR="0082749D">
        <w:rPr>
          <w:rFonts w:ascii="Angsana New" w:hAnsi="Angsana New"/>
          <w:snapToGrid w:val="0"/>
          <w:sz w:val="26"/>
          <w:szCs w:val="26"/>
          <w:lang w:eastAsia="th-TH"/>
        </w:rPr>
        <w:t>9</w:t>
      </w:r>
      <w:r w:rsidRPr="006447D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6447D2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2445FD24" w14:textId="7B5A2556" w:rsidR="00BB60D5" w:rsidRPr="00475A13" w:rsidRDefault="008F1A2D" w:rsidP="00A0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t>1</w:t>
      </w:r>
      <w:r w:rsidR="004E1F85">
        <w:rPr>
          <w:rFonts w:ascii="Angsana New" w:hAnsi="Angsana New"/>
          <w:b/>
          <w:bCs/>
          <w:sz w:val="26"/>
          <w:szCs w:val="26"/>
        </w:rPr>
        <w:t>9</w:t>
      </w:r>
      <w:r w:rsidR="00BB60D5"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="00BB60D5" w:rsidRPr="00475A13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4614D2" w:rsidRPr="00475A13">
        <w:rPr>
          <w:rFonts w:ascii="Angsana New" w:hAnsi="Angsana New" w:hint="cs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2C0D1496" w14:textId="77777777" w:rsidR="00A35F7C" w:rsidRPr="00BD74E7" w:rsidRDefault="00A35F7C" w:rsidP="00475A13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0CDB956A" w14:textId="29BE4AC7" w:rsidR="00C774BD" w:rsidRPr="00475A13" w:rsidRDefault="00E70D22" w:rsidP="00475A13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75A13">
        <w:rPr>
          <w:rFonts w:ascii="Angsana New" w:hAnsi="Angsana New" w:hint="cs"/>
          <w:sz w:val="26"/>
          <w:szCs w:val="26"/>
          <w:cs/>
          <w:lang w:val="th-TH"/>
        </w:rPr>
        <w:t xml:space="preserve">ณ วันที่ </w:t>
      </w:r>
      <w:r w:rsidR="00C67B43">
        <w:rPr>
          <w:rFonts w:ascii="Angsana New" w:hAnsi="Angsana New" w:hint="cs"/>
          <w:sz w:val="26"/>
          <w:szCs w:val="26"/>
        </w:rPr>
        <w:t xml:space="preserve">30 </w:t>
      </w:r>
      <w:r w:rsidR="00C67B43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C67B43">
        <w:rPr>
          <w:rFonts w:ascii="Angsana New" w:hAnsi="Angsana New" w:hint="cs"/>
          <w:sz w:val="26"/>
          <w:szCs w:val="26"/>
        </w:rPr>
        <w:t xml:space="preserve">2565 </w:t>
      </w:r>
      <w:r w:rsidR="004614D2" w:rsidRPr="00475A13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4614D2" w:rsidRPr="00475A13">
        <w:rPr>
          <w:rFonts w:ascii="Angsana New" w:hAnsi="Angsana New" w:hint="cs"/>
          <w:sz w:val="26"/>
          <w:szCs w:val="26"/>
        </w:rPr>
        <w:t xml:space="preserve">31 </w:t>
      </w:r>
      <w:r w:rsidR="004614D2" w:rsidRPr="00475A1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614D2" w:rsidRPr="00475A13">
        <w:rPr>
          <w:rFonts w:ascii="Angsana New" w:hAnsi="Angsana New" w:hint="cs"/>
          <w:sz w:val="26"/>
          <w:szCs w:val="26"/>
        </w:rPr>
        <w:t>256</w:t>
      </w:r>
      <w:r w:rsidR="00C17141" w:rsidRPr="00475A13">
        <w:rPr>
          <w:rFonts w:ascii="Angsana New" w:hAnsi="Angsana New" w:hint="cs"/>
          <w:sz w:val="26"/>
          <w:szCs w:val="26"/>
        </w:rPr>
        <w:t>4</w:t>
      </w:r>
      <w:r w:rsidR="004614D2" w:rsidRPr="00475A13">
        <w:rPr>
          <w:rFonts w:ascii="Angsana New" w:hAnsi="Angsana New" w:hint="cs"/>
          <w:sz w:val="26"/>
          <w:szCs w:val="26"/>
        </w:rPr>
        <w:t xml:space="preserve"> </w:t>
      </w:r>
      <w:r w:rsidR="00C774BD" w:rsidRPr="00475A13">
        <w:rPr>
          <w:rFonts w:ascii="Angsana New" w:hAnsi="Angsana New" w:hint="cs"/>
          <w:sz w:val="26"/>
          <w:szCs w:val="26"/>
          <w:cs/>
          <w:lang w:val="th-TH"/>
        </w:rPr>
        <w:t>บริษัทมี</w:t>
      </w:r>
    </w:p>
    <w:p w14:paraId="5EFFAB98" w14:textId="77777777" w:rsidR="00C774BD" w:rsidRPr="00BD74E7" w:rsidRDefault="00C774BD" w:rsidP="00475A13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1166C6E1" w14:textId="1CEE93AF" w:rsidR="004167F6" w:rsidRPr="00475A13" w:rsidRDefault="00E42D98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475A13">
        <w:rPr>
          <w:rFonts w:ascii="Angsana New" w:hAnsi="Angsana New" w:hint="cs"/>
          <w:sz w:val="26"/>
          <w:szCs w:val="26"/>
          <w:cs/>
          <w:lang w:val="th-TH"/>
        </w:rPr>
        <w:t>ก)</w:t>
      </w:r>
      <w:r w:rsidRPr="00475A13">
        <w:rPr>
          <w:rFonts w:ascii="Angsana New" w:hAnsi="Angsana New" w:hint="cs"/>
          <w:sz w:val="26"/>
          <w:szCs w:val="26"/>
          <w:cs/>
          <w:lang w:val="th-TH"/>
        </w:rPr>
        <w:tab/>
      </w:r>
      <w:r w:rsidR="001C0A64" w:rsidRPr="00475A13">
        <w:rPr>
          <w:rFonts w:ascii="Angsana New" w:hAnsi="Angsana New" w:hint="cs"/>
          <w:sz w:val="26"/>
          <w:szCs w:val="26"/>
          <w:cs/>
        </w:rPr>
        <w:t>หนังสือค้ำป</w:t>
      </w:r>
      <w:r w:rsidR="00102155" w:rsidRPr="00475A13">
        <w:rPr>
          <w:rFonts w:ascii="Angsana New" w:hAnsi="Angsana New" w:hint="cs"/>
          <w:sz w:val="26"/>
          <w:szCs w:val="26"/>
          <w:cs/>
        </w:rPr>
        <w:t>ระกันที่สถาบันการเงินในประเทศ</w:t>
      </w:r>
      <w:r w:rsidR="001C0A64" w:rsidRPr="00475A13">
        <w:rPr>
          <w:rFonts w:ascii="Angsana New" w:hAnsi="Angsana New" w:hint="cs"/>
          <w:sz w:val="26"/>
          <w:szCs w:val="26"/>
          <w:cs/>
        </w:rPr>
        <w:t>แห่ง</w:t>
      </w:r>
      <w:r w:rsidR="00102155" w:rsidRPr="00475A13">
        <w:rPr>
          <w:rFonts w:ascii="Angsana New" w:hAnsi="Angsana New" w:hint="cs"/>
          <w:sz w:val="26"/>
          <w:szCs w:val="26"/>
          <w:cs/>
        </w:rPr>
        <w:t>หนึ่ง</w:t>
      </w:r>
      <w:r w:rsidR="001C0A64" w:rsidRPr="00475A13">
        <w:rPr>
          <w:rFonts w:ascii="Angsana New" w:hAnsi="Angsana New" w:hint="cs"/>
          <w:sz w:val="26"/>
          <w:szCs w:val="26"/>
          <w:cs/>
        </w:rPr>
        <w:t>ออกให้กับหน่วยงานรัฐวิสาหกิจแห่งหนึ่งและบริษัทเอกชนหลายแห่ง</w:t>
      </w:r>
      <w:r w:rsidR="006B3226" w:rsidRPr="00475A13">
        <w:rPr>
          <w:rFonts w:ascii="Angsana New" w:hAnsi="Angsana New" w:hint="cs"/>
          <w:sz w:val="26"/>
          <w:szCs w:val="26"/>
          <w:cs/>
        </w:rPr>
        <w:t xml:space="preserve"> </w:t>
      </w:r>
      <w:r w:rsidR="009372E1" w:rsidRPr="00475A13">
        <w:rPr>
          <w:rFonts w:ascii="Angsana New" w:hAnsi="Angsana New" w:hint="cs"/>
          <w:sz w:val="26"/>
          <w:szCs w:val="26"/>
        </w:rPr>
        <w:t xml:space="preserve">   </w:t>
      </w:r>
      <w:r w:rsidR="00503665" w:rsidRPr="00C87212">
        <w:rPr>
          <w:rFonts w:ascii="Angsana New" w:hAnsi="Angsana New" w:hint="cs"/>
          <w:sz w:val="26"/>
          <w:szCs w:val="26"/>
          <w:cs/>
        </w:rPr>
        <w:t>จำนวนเงิ</w:t>
      </w:r>
      <w:r w:rsidR="00503665">
        <w:rPr>
          <w:rFonts w:ascii="Angsana New" w:hAnsi="Angsana New" w:hint="cs"/>
          <w:sz w:val="26"/>
          <w:szCs w:val="26"/>
          <w:cs/>
        </w:rPr>
        <w:t>น</w:t>
      </w:r>
      <w:r w:rsidR="00503665" w:rsidRPr="00F50B93">
        <w:rPr>
          <w:rFonts w:ascii="Angsana New" w:hAnsi="Angsana New" w:hint="cs"/>
          <w:sz w:val="26"/>
          <w:szCs w:val="26"/>
          <w:cs/>
        </w:rPr>
        <w:t>รวม</w:t>
      </w:r>
      <w:r w:rsidR="00503665" w:rsidRPr="00F50B93">
        <w:rPr>
          <w:rFonts w:ascii="Angsana New" w:hAnsi="Angsana New" w:hint="cs"/>
          <w:sz w:val="26"/>
          <w:szCs w:val="26"/>
        </w:rPr>
        <w:t xml:space="preserve"> </w:t>
      </w:r>
      <w:r w:rsidR="00B11A54" w:rsidRPr="00F50B93">
        <w:rPr>
          <w:rFonts w:ascii="Angsana New" w:hAnsi="Angsana New"/>
          <w:snapToGrid w:val="0"/>
          <w:sz w:val="26"/>
          <w:szCs w:val="26"/>
          <w:lang w:eastAsia="th-TH"/>
        </w:rPr>
        <w:t>24</w:t>
      </w:r>
      <w:r w:rsidR="00503665" w:rsidRPr="00F50B93">
        <w:rPr>
          <w:rFonts w:ascii="Angsana New" w:hAnsi="Angsana New" w:hint="cs"/>
          <w:snapToGrid w:val="0"/>
          <w:sz w:val="26"/>
          <w:szCs w:val="26"/>
          <w:lang w:eastAsia="th-TH"/>
        </w:rPr>
        <w:t>.</w:t>
      </w:r>
      <w:r w:rsidR="00B11A54" w:rsidRPr="00F50B93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="00F50B9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="00503665" w:rsidRPr="00F50B93">
        <w:rPr>
          <w:rFonts w:ascii="Angsana New" w:hAnsi="Angsana New" w:hint="cs"/>
          <w:sz w:val="26"/>
          <w:szCs w:val="26"/>
          <w:cs/>
        </w:rPr>
        <w:t>ล้าน</w:t>
      </w:r>
      <w:r w:rsidR="00503665" w:rsidRPr="00C87212">
        <w:rPr>
          <w:rFonts w:ascii="Angsana New" w:hAnsi="Angsana New" w:hint="cs"/>
          <w:sz w:val="26"/>
          <w:szCs w:val="26"/>
          <w:cs/>
        </w:rPr>
        <w:t xml:space="preserve">บาท และ </w:t>
      </w:r>
      <w:r w:rsidR="006B3226" w:rsidRPr="00475A13">
        <w:rPr>
          <w:rFonts w:ascii="Angsana New" w:hAnsi="Angsana New" w:hint="cs"/>
          <w:sz w:val="26"/>
          <w:szCs w:val="26"/>
          <w:cs/>
        </w:rPr>
        <w:t>จำนวนเงินรวม</w:t>
      </w:r>
      <w:r w:rsidR="00F226F7" w:rsidRPr="00475A13">
        <w:rPr>
          <w:rFonts w:ascii="Angsana New" w:hAnsi="Angsana New" w:hint="cs"/>
          <w:sz w:val="26"/>
          <w:szCs w:val="26"/>
        </w:rPr>
        <w:t xml:space="preserve"> </w:t>
      </w:r>
      <w:r w:rsidR="001601B3" w:rsidRPr="00475A13">
        <w:rPr>
          <w:rFonts w:ascii="Angsana New" w:hAnsi="Angsana New" w:hint="cs"/>
          <w:sz w:val="26"/>
          <w:szCs w:val="26"/>
        </w:rPr>
        <w:t xml:space="preserve">30.0 </w:t>
      </w:r>
      <w:r w:rsidR="006B3226" w:rsidRPr="00475A13">
        <w:rPr>
          <w:rFonts w:ascii="Angsana New" w:hAnsi="Angsana New" w:hint="cs"/>
          <w:sz w:val="26"/>
          <w:szCs w:val="26"/>
          <w:cs/>
        </w:rPr>
        <w:t>ล้านบาท</w:t>
      </w:r>
      <w:r w:rsidR="00503665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="004614D2" w:rsidRPr="00475A13">
        <w:rPr>
          <w:rFonts w:ascii="Angsana New" w:hAnsi="Angsana New" w:hint="cs"/>
          <w:sz w:val="26"/>
          <w:szCs w:val="26"/>
          <w:cs/>
        </w:rPr>
        <w:t xml:space="preserve"> </w:t>
      </w:r>
      <w:r w:rsidR="001C0A64" w:rsidRPr="00475A13">
        <w:rPr>
          <w:rFonts w:ascii="Angsana New" w:hAnsi="Angsana New" w:hint="cs"/>
          <w:sz w:val="26"/>
          <w:szCs w:val="26"/>
          <w:cs/>
        </w:rPr>
        <w:t>ซึ่งค้ำประกันโดยหลักประกันตามที่กล่าวไว้ใน</w:t>
      </w:r>
      <w:r w:rsidR="00480CB4">
        <w:rPr>
          <w:rFonts w:ascii="Angsana New" w:hAnsi="Angsana New" w:hint="cs"/>
          <w:sz w:val="26"/>
          <w:szCs w:val="26"/>
          <w:cs/>
        </w:rPr>
        <w:t xml:space="preserve">           </w:t>
      </w:r>
      <w:r w:rsidR="001C0A64" w:rsidRPr="00475A13">
        <w:rPr>
          <w:rFonts w:ascii="Angsana New" w:hAnsi="Angsana New" w:hint="cs"/>
          <w:sz w:val="26"/>
          <w:szCs w:val="26"/>
          <w:cs/>
        </w:rPr>
        <w:t xml:space="preserve">หมายเหตุ </w:t>
      </w:r>
      <w:r w:rsidR="008927BD" w:rsidRPr="00475A13">
        <w:rPr>
          <w:rFonts w:ascii="Angsana New" w:hAnsi="Angsana New" w:hint="cs"/>
          <w:sz w:val="26"/>
          <w:szCs w:val="26"/>
        </w:rPr>
        <w:t>10</w:t>
      </w:r>
    </w:p>
    <w:p w14:paraId="2EE8655B" w14:textId="77777777" w:rsidR="006D7426" w:rsidRPr="00BD74E7" w:rsidRDefault="006D7426" w:rsidP="00475A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24850FB4" w14:textId="0D0BA834" w:rsidR="006D7426" w:rsidRPr="00475A13" w:rsidRDefault="00E42D98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bookmarkStart w:id="9" w:name="_Hlk39477489"/>
      <w:r w:rsidRPr="00475A13">
        <w:rPr>
          <w:rFonts w:ascii="Angsana New" w:hAnsi="Angsana New" w:hint="cs"/>
          <w:sz w:val="26"/>
          <w:szCs w:val="26"/>
          <w:cs/>
        </w:rPr>
        <w:t>ข)</w:t>
      </w:r>
      <w:r w:rsidRPr="00475A13">
        <w:rPr>
          <w:rFonts w:ascii="Angsana New" w:hAnsi="Angsana New" w:hint="cs"/>
          <w:sz w:val="26"/>
          <w:szCs w:val="26"/>
          <w:cs/>
        </w:rPr>
        <w:tab/>
      </w:r>
      <w:r w:rsidR="006D7426" w:rsidRPr="00475A13">
        <w:rPr>
          <w:rFonts w:ascii="Angsana New" w:hAnsi="Angsana New" w:hint="cs"/>
          <w:sz w:val="26"/>
          <w:szCs w:val="26"/>
          <w:cs/>
        </w:rPr>
        <w:t>ภาระผูกพันตาม</w:t>
      </w:r>
      <w:r w:rsidR="00964EBF" w:rsidRPr="00475A13">
        <w:rPr>
          <w:rFonts w:ascii="Angsana New" w:hAnsi="Angsana New" w:hint="cs"/>
          <w:sz w:val="26"/>
          <w:szCs w:val="26"/>
          <w:cs/>
        </w:rPr>
        <w:t>สัญญาซื้อ</w:t>
      </w:r>
      <w:r w:rsidR="00964EBF" w:rsidRPr="00C87212">
        <w:rPr>
          <w:rFonts w:ascii="Angsana New" w:hAnsi="Angsana New" w:hint="cs"/>
          <w:sz w:val="26"/>
          <w:szCs w:val="26"/>
          <w:cs/>
        </w:rPr>
        <w:t>สินทรัพย์ถาวรจำนวนเงิน</w:t>
      </w:r>
      <w:r w:rsidR="009372E1" w:rsidRPr="00C87212">
        <w:rPr>
          <w:rFonts w:ascii="Angsana New" w:hAnsi="Angsana New" w:hint="cs"/>
          <w:sz w:val="26"/>
          <w:szCs w:val="26"/>
        </w:rPr>
        <w:t xml:space="preserve"> </w:t>
      </w:r>
      <w:r w:rsidR="00D34A30">
        <w:rPr>
          <w:rFonts w:ascii="Angsana New" w:hAnsi="Angsana New"/>
          <w:snapToGrid w:val="0"/>
          <w:sz w:val="26"/>
          <w:szCs w:val="26"/>
          <w:lang w:eastAsia="th-TH"/>
        </w:rPr>
        <w:t>17</w:t>
      </w:r>
      <w:r w:rsidR="00064B1C" w:rsidRPr="00C87212">
        <w:rPr>
          <w:rFonts w:ascii="Angsana New" w:hAnsi="Angsana New" w:hint="cs"/>
          <w:snapToGrid w:val="0"/>
          <w:sz w:val="26"/>
          <w:szCs w:val="26"/>
          <w:lang w:eastAsia="th-TH"/>
        </w:rPr>
        <w:t>.</w:t>
      </w:r>
      <w:r w:rsidR="00D34A30">
        <w:rPr>
          <w:rFonts w:ascii="Angsana New" w:hAnsi="Angsana New"/>
          <w:snapToGrid w:val="0"/>
          <w:sz w:val="26"/>
          <w:szCs w:val="26"/>
          <w:lang w:eastAsia="th-TH"/>
        </w:rPr>
        <w:t>0</w:t>
      </w:r>
      <w:r w:rsidR="00CE3F92" w:rsidRPr="00C87212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="00C774BD" w:rsidRPr="00C87212">
        <w:rPr>
          <w:rFonts w:ascii="Angsana New" w:hAnsi="Angsana New" w:hint="cs"/>
          <w:sz w:val="26"/>
          <w:szCs w:val="26"/>
        </w:rPr>
        <w:t xml:space="preserve"> </w:t>
      </w:r>
      <w:r w:rsidRPr="00C87212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4614D2" w:rsidRPr="00C87212">
        <w:rPr>
          <w:rFonts w:ascii="Angsana New" w:hAnsi="Angsana New" w:hint="cs"/>
          <w:sz w:val="26"/>
          <w:szCs w:val="26"/>
          <w:cs/>
        </w:rPr>
        <w:t xml:space="preserve">และ </w:t>
      </w:r>
      <w:r w:rsidR="001601B3" w:rsidRPr="00C87212">
        <w:rPr>
          <w:rFonts w:ascii="Angsana New" w:hAnsi="Angsana New" w:hint="cs"/>
          <w:sz w:val="26"/>
          <w:szCs w:val="26"/>
        </w:rPr>
        <w:t>5.4</w:t>
      </w:r>
      <w:r w:rsidR="00C774BD" w:rsidRPr="00C87212">
        <w:rPr>
          <w:rFonts w:ascii="Angsana New" w:hAnsi="Angsana New" w:hint="cs"/>
          <w:sz w:val="26"/>
          <w:szCs w:val="26"/>
        </w:rPr>
        <w:t xml:space="preserve"> </w:t>
      </w:r>
      <w:r w:rsidR="00964EBF" w:rsidRPr="00C87212">
        <w:rPr>
          <w:rFonts w:ascii="Angsana New" w:hAnsi="Angsana New" w:hint="cs"/>
          <w:sz w:val="26"/>
          <w:szCs w:val="26"/>
          <w:cs/>
          <w:lang w:val="en-GB"/>
        </w:rPr>
        <w:t>ล้านบาท</w:t>
      </w:r>
      <w:r w:rsidR="004614D2" w:rsidRPr="00C87212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4614D2" w:rsidRPr="00C87212">
        <w:rPr>
          <w:rFonts w:ascii="Angsana New" w:hAnsi="Angsana New" w:hint="cs"/>
          <w:sz w:val="26"/>
          <w:szCs w:val="26"/>
          <w:cs/>
        </w:rPr>
        <w:t>ตามลำดับ</w:t>
      </w:r>
    </w:p>
    <w:bookmarkEnd w:id="9"/>
    <w:p w14:paraId="006F6614" w14:textId="0FDED6B8" w:rsidR="00BD74E7" w:rsidRPr="00BD74E7" w:rsidRDefault="00BD74E7" w:rsidP="00E61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 w:hanging="540"/>
        <w:jc w:val="thaiDistribute"/>
        <w:rPr>
          <w:rFonts w:ascii="Angsana New" w:hAnsi="Angsana New"/>
          <w:sz w:val="26"/>
          <w:szCs w:val="26"/>
        </w:rPr>
      </w:pPr>
    </w:p>
    <w:p w14:paraId="7909B285" w14:textId="23FE173C" w:rsidR="002A0113" w:rsidRPr="00BD74E7" w:rsidRDefault="004E1F85" w:rsidP="00BD7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1E7B3F">
        <w:rPr>
          <w:rFonts w:ascii="Angsana New" w:hAnsi="Angsana New"/>
          <w:b/>
          <w:bCs/>
          <w:sz w:val="26"/>
          <w:szCs w:val="26"/>
        </w:rPr>
        <w:t>0</w:t>
      </w:r>
      <w:r w:rsidR="002A0113" w:rsidRPr="00BD74E7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2A0113" w:rsidRPr="00BD74E7">
        <w:rPr>
          <w:rFonts w:ascii="Angsana New" w:hAnsi="Angsana New" w:hint="cs"/>
          <w:b/>
          <w:bCs/>
          <w:sz w:val="26"/>
          <w:szCs w:val="26"/>
          <w:cs/>
        </w:rPr>
        <w:tab/>
        <w:t>การอนุมัติงบการเงิน</w:t>
      </w:r>
    </w:p>
    <w:p w14:paraId="04128F62" w14:textId="77777777" w:rsidR="000D7C4D" w:rsidRPr="00BD74E7" w:rsidRDefault="000D7C4D" w:rsidP="00BD74E7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after="0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571347D7" w14:textId="57A7B45D" w:rsidR="00907883" w:rsidRPr="00BD74E7" w:rsidRDefault="00783E68" w:rsidP="00BD7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  <w:r w:rsidRPr="00BD74E7">
        <w:rPr>
          <w:rFonts w:ascii="Angsana New" w:hAnsi="Angsana New" w:hint="cs"/>
          <w:sz w:val="26"/>
          <w:szCs w:val="26"/>
          <w:cs/>
        </w:rPr>
        <w:t>คณะ</w:t>
      </w:r>
      <w:r w:rsidR="002A0113" w:rsidRPr="00BD74E7">
        <w:rPr>
          <w:rFonts w:ascii="Angsana New" w:hAnsi="Angsana New" w:hint="cs"/>
          <w:sz w:val="26"/>
          <w:szCs w:val="26"/>
          <w:cs/>
        </w:rPr>
        <w:t>กรรมการของบริษัทได้อนุมัติให้ออกงบการเงิน</w:t>
      </w:r>
      <w:r w:rsidR="00CD658D" w:rsidRPr="00BD74E7">
        <w:rPr>
          <w:rFonts w:ascii="Angsana New" w:hAnsi="Angsana New" w:hint="cs"/>
          <w:sz w:val="26"/>
          <w:szCs w:val="26"/>
          <w:cs/>
        </w:rPr>
        <w:t>ระหว่างกาล</w:t>
      </w:r>
      <w:r w:rsidR="002A0113" w:rsidRPr="00BD74E7">
        <w:rPr>
          <w:rFonts w:ascii="Angsana New" w:hAnsi="Angsana New" w:hint="cs"/>
          <w:sz w:val="26"/>
          <w:szCs w:val="26"/>
          <w:cs/>
        </w:rPr>
        <w:t>นี้</w:t>
      </w:r>
      <w:r w:rsidR="00E92B49" w:rsidRPr="00BD74E7">
        <w:rPr>
          <w:rFonts w:ascii="Angsana New" w:hAnsi="Angsana New" w:hint="cs"/>
          <w:sz w:val="26"/>
          <w:szCs w:val="26"/>
          <w:cs/>
        </w:rPr>
        <w:t>แล้ว</w:t>
      </w:r>
      <w:r w:rsidR="002A0113" w:rsidRPr="00BD74E7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C62D26" w:rsidRPr="00BD74E7">
        <w:rPr>
          <w:rFonts w:ascii="Angsana New" w:hAnsi="Angsana New" w:hint="cs"/>
          <w:sz w:val="26"/>
          <w:szCs w:val="26"/>
        </w:rPr>
        <w:t xml:space="preserve"> </w:t>
      </w:r>
      <w:r w:rsidR="0024291C">
        <w:rPr>
          <w:rFonts w:ascii="Angsana New" w:hAnsi="Angsana New"/>
          <w:sz w:val="26"/>
          <w:szCs w:val="26"/>
        </w:rPr>
        <w:t>10</w:t>
      </w:r>
      <w:r w:rsidR="00CE3F92" w:rsidRPr="00BD74E7">
        <w:rPr>
          <w:rFonts w:ascii="Angsana New" w:hAnsi="Angsana New" w:hint="cs"/>
          <w:sz w:val="26"/>
          <w:szCs w:val="26"/>
        </w:rPr>
        <w:t xml:space="preserve"> </w:t>
      </w:r>
      <w:r w:rsidR="0024291C">
        <w:rPr>
          <w:rFonts w:ascii="Angsana New" w:hAnsi="Angsana New" w:hint="cs"/>
          <w:sz w:val="26"/>
          <w:szCs w:val="26"/>
          <w:cs/>
        </w:rPr>
        <w:t>พฤศจิกายน</w:t>
      </w:r>
      <w:r w:rsidR="001601B3" w:rsidRPr="00BD74E7">
        <w:rPr>
          <w:rFonts w:ascii="Angsana New" w:hAnsi="Angsana New" w:hint="cs"/>
          <w:sz w:val="26"/>
          <w:szCs w:val="26"/>
          <w:cs/>
        </w:rPr>
        <w:t xml:space="preserve"> </w:t>
      </w:r>
      <w:r w:rsidR="00C62D26" w:rsidRPr="00BD74E7">
        <w:rPr>
          <w:rFonts w:ascii="Angsana New" w:hAnsi="Angsana New" w:hint="cs"/>
          <w:sz w:val="26"/>
          <w:szCs w:val="26"/>
        </w:rPr>
        <w:t>256</w:t>
      </w:r>
      <w:r w:rsidR="001601B3" w:rsidRPr="00BD74E7">
        <w:rPr>
          <w:rFonts w:ascii="Angsana New" w:hAnsi="Angsana New" w:hint="cs"/>
          <w:sz w:val="26"/>
          <w:szCs w:val="26"/>
        </w:rPr>
        <w:t>5</w:t>
      </w:r>
    </w:p>
    <w:sectPr w:rsidR="00907883" w:rsidRPr="00BD74E7" w:rsidSect="00A26E9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9" w:h="16834" w:code="9"/>
      <w:pgMar w:top="1152" w:right="1008" w:bottom="576" w:left="1296" w:header="1152" w:footer="475" w:gutter="0"/>
      <w:pgNumType w:start="1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54D6F" w14:textId="77777777" w:rsidR="00C64262" w:rsidRDefault="00C64262">
      <w:r>
        <w:separator/>
      </w:r>
    </w:p>
  </w:endnote>
  <w:endnote w:type="continuationSeparator" w:id="0">
    <w:p w14:paraId="236B9BCE" w14:textId="77777777" w:rsidR="00C64262" w:rsidRDefault="00C64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6"/>
        <w:szCs w:val="26"/>
      </w:rPr>
      <w:id w:val="-1083754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CBC25E" w14:textId="77777777" w:rsidR="00202EA8" w:rsidRPr="00E42109" w:rsidRDefault="00202EA8" w:rsidP="00E42109">
        <w:pPr>
          <w:ind w:right="65"/>
          <w:jc w:val="right"/>
          <w:rPr>
            <w:rFonts w:ascii="Angsana New" w:hAnsi="Angsana New"/>
            <w:noProof/>
            <w:sz w:val="26"/>
            <w:szCs w:val="26"/>
          </w:rPr>
        </w:pPr>
        <w:r w:rsidRPr="00E42109">
          <w:rPr>
            <w:rFonts w:ascii="Angsana New" w:hAnsi="Angsana New"/>
            <w:sz w:val="26"/>
            <w:szCs w:val="26"/>
            <w:cs/>
          </w:rPr>
          <w:t xml:space="preserve"> </w:t>
        </w:r>
        <w:r w:rsidRPr="00E42109">
          <w:rPr>
            <w:rFonts w:ascii="Angsana New" w:hAnsi="Angsana New"/>
            <w:sz w:val="26"/>
            <w:szCs w:val="26"/>
          </w:rPr>
          <w:fldChar w:fldCharType="begin"/>
        </w:r>
        <w:r w:rsidRPr="00E42109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E42109">
          <w:rPr>
            <w:rFonts w:ascii="Angsana New" w:hAnsi="Angsana New"/>
            <w:sz w:val="26"/>
            <w:szCs w:val="26"/>
          </w:rPr>
          <w:fldChar w:fldCharType="separate"/>
        </w:r>
        <w:r>
          <w:rPr>
            <w:rFonts w:ascii="Angsana New" w:hAnsi="Angsana New"/>
            <w:noProof/>
            <w:sz w:val="26"/>
            <w:szCs w:val="26"/>
          </w:rPr>
          <w:t>23</w:t>
        </w:r>
        <w:r w:rsidRPr="00E42109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C22C" w14:textId="77777777" w:rsidR="00202EA8" w:rsidRPr="00576BBE" w:rsidRDefault="00202EA8" w:rsidP="004B7601">
    <w:pPr>
      <w:jc w:val="right"/>
      <w:rPr>
        <w:rFonts w:asciiTheme="majorBidi" w:hAnsiTheme="majorBidi" w:cstheme="majorBidi"/>
        <w:sz w:val="26"/>
        <w:szCs w:val="26"/>
      </w:rPr>
    </w:pPr>
    <w:r w:rsidRPr="003A6AF8">
      <w:rPr>
        <w:rFonts w:ascii="Angsana New" w:hAnsi="Angsana New"/>
        <w:sz w:val="26"/>
        <w:szCs w:val="26"/>
        <w:cs/>
      </w:rPr>
      <w:t xml:space="preserve">    </w:t>
    </w:r>
    <w:r>
      <w:rPr>
        <w:rFonts w:asciiTheme="majorBidi" w:hAnsiTheme="majorBidi" w:cstheme="majorBidi" w:hint="cs"/>
        <w:sz w:val="26"/>
        <w:szCs w:val="26"/>
        <w:cs/>
      </w:rPr>
      <w:t xml:space="preserve">                                </w:t>
    </w:r>
    <w:r w:rsidRPr="00576BBE">
      <w:rPr>
        <w:rFonts w:asciiTheme="majorBidi" w:hAnsiTheme="majorBidi" w:cstheme="majorBidi"/>
        <w:sz w:val="26"/>
        <w:szCs w:val="26"/>
        <w:cs/>
      </w:rPr>
      <w:fldChar w:fldCharType="begin"/>
    </w:r>
    <w:r w:rsidRPr="00576BBE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576BBE">
      <w:rPr>
        <w:rFonts w:asciiTheme="majorBidi" w:hAnsiTheme="majorBidi" w:cstheme="majorBidi"/>
        <w:sz w:val="26"/>
        <w:szCs w:val="26"/>
        <w:cs/>
      </w:rPr>
      <w:fldChar w:fldCharType="separate"/>
    </w:r>
    <w:r>
      <w:rPr>
        <w:rFonts w:asciiTheme="majorBidi" w:hAnsiTheme="majorBidi" w:cstheme="majorBidi"/>
        <w:noProof/>
        <w:sz w:val="26"/>
        <w:szCs w:val="26"/>
      </w:rPr>
      <w:t>9</w:t>
    </w:r>
    <w:r w:rsidRPr="00576BBE">
      <w:rPr>
        <w:rFonts w:asciiTheme="majorBidi" w:hAnsiTheme="majorBidi" w:cstheme="majorBidi"/>
        <w:noProof/>
        <w:sz w:val="26"/>
        <w:szCs w:val="2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30FD2" w14:textId="77777777" w:rsidR="00C64262" w:rsidRDefault="00C64262">
      <w:r>
        <w:separator/>
      </w:r>
    </w:p>
  </w:footnote>
  <w:footnote w:type="continuationSeparator" w:id="0">
    <w:p w14:paraId="1356D87E" w14:textId="77777777" w:rsidR="00C64262" w:rsidRDefault="00C64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57A30" w14:textId="77777777" w:rsidR="00202EA8" w:rsidRPr="00235CFD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จำกัด</w:t>
    </w:r>
  </w:p>
  <w:p w14:paraId="3E0D65BE" w14:textId="77777777" w:rsidR="00202EA8" w:rsidRPr="001065A2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  <w:cs/>
      </w:rPr>
    </w:pPr>
    <w:r w:rsidRPr="00235CFD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14:paraId="23050FDA" w14:textId="77777777" w:rsidR="00202EA8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235CFD">
      <w:rPr>
        <w:rFonts w:ascii="Angsana New" w:hAnsi="Angsana New"/>
        <w:b/>
        <w:bCs/>
        <w:sz w:val="26"/>
        <w:szCs w:val="26"/>
      </w:rPr>
      <w:t>31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ธันวาคม </w:t>
    </w:r>
    <w:r>
      <w:rPr>
        <w:rFonts w:ascii="Angsana New" w:hAnsi="Angsana New"/>
        <w:b/>
        <w:bCs/>
        <w:sz w:val="26"/>
        <w:szCs w:val="26"/>
      </w:rPr>
      <w:t>2560</w:t>
    </w:r>
  </w:p>
  <w:p w14:paraId="143DF245" w14:textId="77777777" w:rsidR="00202EA8" w:rsidRDefault="00202E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CB38C" w14:textId="60C8C13D" w:rsidR="00202EA8" w:rsidRDefault="00202EA8" w:rsidP="00C53A5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02A0FC2B" w14:textId="77777777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  <w:cs/>
      </w:rPr>
    </w:pPr>
    <w:r w:rsidRPr="004B7601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หมายเหตุประกอบงบการเงินระหว่างกาล</w:t>
    </w:r>
    <w:r w:rsidRPr="004B7601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14:paraId="74F6A5A1" w14:textId="23836B53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>3</w:t>
    </w:r>
    <w:r w:rsidR="000F7DBA">
      <w:rPr>
        <w:rFonts w:ascii="Angsana New" w:hAnsi="Angsana New"/>
        <w:b/>
        <w:bCs/>
        <w:sz w:val="26"/>
        <w:szCs w:val="26"/>
      </w:rPr>
      <w:t>0</w:t>
    </w:r>
    <w:r>
      <w:rPr>
        <w:rFonts w:ascii="Angsana New" w:hAnsi="Angsana New"/>
        <w:b/>
        <w:bCs/>
        <w:sz w:val="26"/>
        <w:szCs w:val="26"/>
      </w:rPr>
      <w:t xml:space="preserve"> </w:t>
    </w:r>
    <w:r w:rsidR="00C67B43">
      <w:rPr>
        <w:rFonts w:ascii="Angsana New" w:hAnsi="Angsana New" w:hint="cs"/>
        <w:b/>
        <w:bCs/>
        <w:sz w:val="26"/>
        <w:szCs w:val="26"/>
        <w:cs/>
      </w:rPr>
      <w:t>กันยายน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B17A6E">
      <w:rPr>
        <w:rFonts w:ascii="Angsana New" w:hAnsi="Angsana New"/>
        <w:b/>
        <w:bCs/>
        <w:sz w:val="26"/>
        <w:szCs w:val="26"/>
      </w:rPr>
      <w:t>5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353D118B" w14:textId="77777777" w:rsidR="00202EA8" w:rsidRPr="004B7601" w:rsidRDefault="00202EA8" w:rsidP="004B7601">
    <w:pPr>
      <w:pStyle w:val="Header"/>
      <w:rPr>
        <w:rFonts w:ascii="Angsana New" w:hAnsi="Angsana New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7E806" w14:textId="57DD0D1C" w:rsidR="00202EA8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5CB92EA8" w14:textId="51F8B942" w:rsidR="00202EA8" w:rsidRPr="00B35699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>
      <w:rPr>
        <w:rFonts w:ascii="Angsana New" w:hAnsi="Angsana New"/>
        <w:b/>
        <w:bCs/>
        <w:sz w:val="26"/>
        <w:szCs w:val="26"/>
      </w:rPr>
      <w:t xml:space="preserve"> </w:t>
    </w:r>
  </w:p>
  <w:p w14:paraId="473FD9B8" w14:textId="52498E54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>3</w:t>
    </w:r>
    <w:r w:rsidR="00BD7498">
      <w:rPr>
        <w:rFonts w:ascii="Angsana New" w:hAnsi="Angsana New"/>
        <w:b/>
        <w:bCs/>
        <w:sz w:val="26"/>
        <w:szCs w:val="26"/>
      </w:rPr>
      <w:t>0</w:t>
    </w:r>
    <w:r>
      <w:rPr>
        <w:rFonts w:ascii="Angsana New" w:hAnsi="Angsana New"/>
        <w:b/>
        <w:bCs/>
        <w:sz w:val="26"/>
        <w:szCs w:val="26"/>
      </w:rPr>
      <w:t xml:space="preserve"> </w:t>
    </w:r>
    <w:r w:rsidR="00C67B43">
      <w:rPr>
        <w:rFonts w:ascii="Angsana New" w:hAnsi="Angsana New" w:hint="cs"/>
        <w:b/>
        <w:bCs/>
        <w:sz w:val="26"/>
        <w:szCs w:val="26"/>
        <w:cs/>
      </w:rPr>
      <w:t>กันยา</w:t>
    </w:r>
    <w:r w:rsidR="00BD7498">
      <w:rPr>
        <w:rFonts w:ascii="Angsana New" w:hAnsi="Angsana New" w:hint="cs"/>
        <w:b/>
        <w:bCs/>
        <w:sz w:val="26"/>
        <w:szCs w:val="26"/>
        <w:cs/>
      </w:rPr>
      <w:t>ยน</w:t>
    </w:r>
    <w:r w:rsidR="0089628E"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89628E">
      <w:rPr>
        <w:rFonts w:ascii="Angsana New" w:hAnsi="Angsana New"/>
        <w:b/>
        <w:bCs/>
        <w:sz w:val="26"/>
        <w:szCs w:val="26"/>
      </w:rPr>
      <w:t>5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779036E4" w14:textId="77777777" w:rsidR="00202EA8" w:rsidRPr="004B7601" w:rsidRDefault="00202EA8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2522FE"/>
    <w:multiLevelType w:val="hybridMultilevel"/>
    <w:tmpl w:val="27E261FE"/>
    <w:lvl w:ilvl="0" w:tplc="B77E024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694947"/>
    <w:multiLevelType w:val="hybridMultilevel"/>
    <w:tmpl w:val="8F46F650"/>
    <w:lvl w:ilvl="0" w:tplc="B92EA432">
      <w:start w:val="257"/>
      <w:numFmt w:val="bullet"/>
      <w:lvlText w:val="-"/>
      <w:lvlJc w:val="left"/>
      <w:pPr>
        <w:ind w:left="7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E570C9F"/>
    <w:multiLevelType w:val="hybridMultilevel"/>
    <w:tmpl w:val="E5741556"/>
    <w:lvl w:ilvl="0" w:tplc="4F9A2CB0">
      <w:start w:val="3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7CC3FF4"/>
    <w:multiLevelType w:val="hybridMultilevel"/>
    <w:tmpl w:val="0D108EA0"/>
    <w:lvl w:ilvl="0" w:tplc="E7DA53E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0099962">
    <w:abstractNumId w:val="6"/>
  </w:num>
  <w:num w:numId="2" w16cid:durableId="1104768476">
    <w:abstractNumId w:val="5"/>
  </w:num>
  <w:num w:numId="3" w16cid:durableId="876694740">
    <w:abstractNumId w:val="9"/>
  </w:num>
  <w:num w:numId="4" w16cid:durableId="2011366037">
    <w:abstractNumId w:val="7"/>
  </w:num>
  <w:num w:numId="5" w16cid:durableId="1075393629">
    <w:abstractNumId w:val="8"/>
  </w:num>
  <w:num w:numId="6" w16cid:durableId="965038729">
    <w:abstractNumId w:val="3"/>
  </w:num>
  <w:num w:numId="7" w16cid:durableId="173691815">
    <w:abstractNumId w:val="2"/>
  </w:num>
  <w:num w:numId="8" w16cid:durableId="1436247289">
    <w:abstractNumId w:val="0"/>
  </w:num>
  <w:num w:numId="9" w16cid:durableId="1400203025">
    <w:abstractNumId w:val="1"/>
  </w:num>
  <w:num w:numId="10" w16cid:durableId="1881478594">
    <w:abstractNumId w:val="4"/>
  </w:num>
  <w:num w:numId="11" w16cid:durableId="1463422183">
    <w:abstractNumId w:val="15"/>
  </w:num>
  <w:num w:numId="12" w16cid:durableId="1398167377">
    <w:abstractNumId w:val="12"/>
  </w:num>
  <w:num w:numId="13" w16cid:durableId="2008360183">
    <w:abstractNumId w:val="17"/>
  </w:num>
  <w:num w:numId="14" w16cid:durableId="818308976">
    <w:abstractNumId w:val="14"/>
  </w:num>
  <w:num w:numId="15" w16cid:durableId="576478031">
    <w:abstractNumId w:val="16"/>
  </w:num>
  <w:num w:numId="16" w16cid:durableId="281496278">
    <w:abstractNumId w:val="11"/>
  </w:num>
  <w:num w:numId="17" w16cid:durableId="758675843">
    <w:abstractNumId w:val="18"/>
  </w:num>
  <w:num w:numId="18" w16cid:durableId="1461725791">
    <w:abstractNumId w:val="13"/>
  </w:num>
  <w:num w:numId="19" w16cid:durableId="1397125406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020D"/>
    <w:rsid w:val="0000042B"/>
    <w:rsid w:val="00000A05"/>
    <w:rsid w:val="00000AB1"/>
    <w:rsid w:val="00000C3D"/>
    <w:rsid w:val="00000DA1"/>
    <w:rsid w:val="00000FEB"/>
    <w:rsid w:val="0000121F"/>
    <w:rsid w:val="00001476"/>
    <w:rsid w:val="00001553"/>
    <w:rsid w:val="000019CD"/>
    <w:rsid w:val="00001A3E"/>
    <w:rsid w:val="00001C32"/>
    <w:rsid w:val="00001D00"/>
    <w:rsid w:val="00001E4B"/>
    <w:rsid w:val="0000270B"/>
    <w:rsid w:val="0000290D"/>
    <w:rsid w:val="00002EB7"/>
    <w:rsid w:val="00002FD5"/>
    <w:rsid w:val="0000323A"/>
    <w:rsid w:val="0000340F"/>
    <w:rsid w:val="0000351A"/>
    <w:rsid w:val="00003811"/>
    <w:rsid w:val="00003CE8"/>
    <w:rsid w:val="00003DDC"/>
    <w:rsid w:val="00003F6D"/>
    <w:rsid w:val="00004562"/>
    <w:rsid w:val="000048A0"/>
    <w:rsid w:val="00004EA3"/>
    <w:rsid w:val="000053A0"/>
    <w:rsid w:val="000055E7"/>
    <w:rsid w:val="000058A3"/>
    <w:rsid w:val="00005922"/>
    <w:rsid w:val="000059EF"/>
    <w:rsid w:val="00005E80"/>
    <w:rsid w:val="000065AC"/>
    <w:rsid w:val="00006782"/>
    <w:rsid w:val="00006976"/>
    <w:rsid w:val="00006BED"/>
    <w:rsid w:val="00006E48"/>
    <w:rsid w:val="00007020"/>
    <w:rsid w:val="000071D7"/>
    <w:rsid w:val="000074E6"/>
    <w:rsid w:val="0000761E"/>
    <w:rsid w:val="00007788"/>
    <w:rsid w:val="000079DB"/>
    <w:rsid w:val="00007AA4"/>
    <w:rsid w:val="00007B9A"/>
    <w:rsid w:val="00007C8F"/>
    <w:rsid w:val="00007D6D"/>
    <w:rsid w:val="0001061C"/>
    <w:rsid w:val="00010FDC"/>
    <w:rsid w:val="00011C12"/>
    <w:rsid w:val="00012364"/>
    <w:rsid w:val="00012546"/>
    <w:rsid w:val="00012713"/>
    <w:rsid w:val="00013139"/>
    <w:rsid w:val="00013162"/>
    <w:rsid w:val="000144DE"/>
    <w:rsid w:val="0001460A"/>
    <w:rsid w:val="00014A31"/>
    <w:rsid w:val="00014D83"/>
    <w:rsid w:val="000153C9"/>
    <w:rsid w:val="00015923"/>
    <w:rsid w:val="00015A07"/>
    <w:rsid w:val="00015B57"/>
    <w:rsid w:val="00015E5C"/>
    <w:rsid w:val="000162E9"/>
    <w:rsid w:val="00016778"/>
    <w:rsid w:val="00016ADF"/>
    <w:rsid w:val="00016FC9"/>
    <w:rsid w:val="000176C6"/>
    <w:rsid w:val="0001798B"/>
    <w:rsid w:val="0002029F"/>
    <w:rsid w:val="000202CE"/>
    <w:rsid w:val="00020315"/>
    <w:rsid w:val="00021676"/>
    <w:rsid w:val="000216B2"/>
    <w:rsid w:val="00021777"/>
    <w:rsid w:val="00021C60"/>
    <w:rsid w:val="000221C5"/>
    <w:rsid w:val="00022777"/>
    <w:rsid w:val="0002286A"/>
    <w:rsid w:val="000228C5"/>
    <w:rsid w:val="00022C1E"/>
    <w:rsid w:val="0002327E"/>
    <w:rsid w:val="000234B8"/>
    <w:rsid w:val="00023969"/>
    <w:rsid w:val="00023E54"/>
    <w:rsid w:val="00023FED"/>
    <w:rsid w:val="0002406C"/>
    <w:rsid w:val="0002409A"/>
    <w:rsid w:val="000243F1"/>
    <w:rsid w:val="0002446B"/>
    <w:rsid w:val="00024784"/>
    <w:rsid w:val="00024985"/>
    <w:rsid w:val="00024B7E"/>
    <w:rsid w:val="00025614"/>
    <w:rsid w:val="00025662"/>
    <w:rsid w:val="00025BAE"/>
    <w:rsid w:val="00026261"/>
    <w:rsid w:val="0002626B"/>
    <w:rsid w:val="0002676D"/>
    <w:rsid w:val="00026958"/>
    <w:rsid w:val="000276DC"/>
    <w:rsid w:val="00027917"/>
    <w:rsid w:val="0003051F"/>
    <w:rsid w:val="00030CFE"/>
    <w:rsid w:val="00031180"/>
    <w:rsid w:val="0003156E"/>
    <w:rsid w:val="0003165E"/>
    <w:rsid w:val="00032224"/>
    <w:rsid w:val="000322E3"/>
    <w:rsid w:val="00032D74"/>
    <w:rsid w:val="00033028"/>
    <w:rsid w:val="00033658"/>
    <w:rsid w:val="00033756"/>
    <w:rsid w:val="00033A12"/>
    <w:rsid w:val="00033A3E"/>
    <w:rsid w:val="00033D6C"/>
    <w:rsid w:val="00033EB0"/>
    <w:rsid w:val="000341DC"/>
    <w:rsid w:val="000343E6"/>
    <w:rsid w:val="00034446"/>
    <w:rsid w:val="000344E0"/>
    <w:rsid w:val="000347DB"/>
    <w:rsid w:val="00034AB1"/>
    <w:rsid w:val="00034E1C"/>
    <w:rsid w:val="00034F5A"/>
    <w:rsid w:val="00035204"/>
    <w:rsid w:val="00035297"/>
    <w:rsid w:val="00035C2B"/>
    <w:rsid w:val="00035D46"/>
    <w:rsid w:val="00035E3A"/>
    <w:rsid w:val="00035EC0"/>
    <w:rsid w:val="00036264"/>
    <w:rsid w:val="00036E5E"/>
    <w:rsid w:val="0003721D"/>
    <w:rsid w:val="0003737E"/>
    <w:rsid w:val="00037780"/>
    <w:rsid w:val="000378F1"/>
    <w:rsid w:val="00037EC7"/>
    <w:rsid w:val="0004024F"/>
    <w:rsid w:val="000403EE"/>
    <w:rsid w:val="00040830"/>
    <w:rsid w:val="00040916"/>
    <w:rsid w:val="0004092D"/>
    <w:rsid w:val="00041271"/>
    <w:rsid w:val="00041C7F"/>
    <w:rsid w:val="000421AC"/>
    <w:rsid w:val="0004244B"/>
    <w:rsid w:val="000427B8"/>
    <w:rsid w:val="00043410"/>
    <w:rsid w:val="00043424"/>
    <w:rsid w:val="000447BE"/>
    <w:rsid w:val="00044BA6"/>
    <w:rsid w:val="000450D4"/>
    <w:rsid w:val="000454AA"/>
    <w:rsid w:val="00045D76"/>
    <w:rsid w:val="00046421"/>
    <w:rsid w:val="00047203"/>
    <w:rsid w:val="00047BB4"/>
    <w:rsid w:val="00047F91"/>
    <w:rsid w:val="000512FF"/>
    <w:rsid w:val="000518AE"/>
    <w:rsid w:val="00051B91"/>
    <w:rsid w:val="00051DBD"/>
    <w:rsid w:val="00052407"/>
    <w:rsid w:val="000529A1"/>
    <w:rsid w:val="00052BC0"/>
    <w:rsid w:val="00052DF9"/>
    <w:rsid w:val="00052EAE"/>
    <w:rsid w:val="00054035"/>
    <w:rsid w:val="00054E1E"/>
    <w:rsid w:val="000551E7"/>
    <w:rsid w:val="000553D6"/>
    <w:rsid w:val="0005598D"/>
    <w:rsid w:val="000559A5"/>
    <w:rsid w:val="00055CE8"/>
    <w:rsid w:val="00055EF4"/>
    <w:rsid w:val="00056440"/>
    <w:rsid w:val="00056A25"/>
    <w:rsid w:val="00056DEE"/>
    <w:rsid w:val="000575F2"/>
    <w:rsid w:val="0005778B"/>
    <w:rsid w:val="0005779F"/>
    <w:rsid w:val="0006031C"/>
    <w:rsid w:val="000606B6"/>
    <w:rsid w:val="00060992"/>
    <w:rsid w:val="00060CDA"/>
    <w:rsid w:val="0006199F"/>
    <w:rsid w:val="000625A3"/>
    <w:rsid w:val="00062B65"/>
    <w:rsid w:val="0006303F"/>
    <w:rsid w:val="00063338"/>
    <w:rsid w:val="00063662"/>
    <w:rsid w:val="00064B1C"/>
    <w:rsid w:val="00065AC0"/>
    <w:rsid w:val="00065C5F"/>
    <w:rsid w:val="00066177"/>
    <w:rsid w:val="0006630B"/>
    <w:rsid w:val="00066352"/>
    <w:rsid w:val="000668EF"/>
    <w:rsid w:val="00066E19"/>
    <w:rsid w:val="0006748A"/>
    <w:rsid w:val="0006795D"/>
    <w:rsid w:val="00067CFF"/>
    <w:rsid w:val="00067FAE"/>
    <w:rsid w:val="00070A4B"/>
    <w:rsid w:val="00070ACB"/>
    <w:rsid w:val="00071264"/>
    <w:rsid w:val="00072060"/>
    <w:rsid w:val="000722E3"/>
    <w:rsid w:val="00072A22"/>
    <w:rsid w:val="00072DF8"/>
    <w:rsid w:val="00073256"/>
    <w:rsid w:val="000743F9"/>
    <w:rsid w:val="0007448E"/>
    <w:rsid w:val="00074496"/>
    <w:rsid w:val="000749DC"/>
    <w:rsid w:val="000753BC"/>
    <w:rsid w:val="00076193"/>
    <w:rsid w:val="000764C5"/>
    <w:rsid w:val="00076590"/>
    <w:rsid w:val="0007678F"/>
    <w:rsid w:val="00076AC2"/>
    <w:rsid w:val="00076E2B"/>
    <w:rsid w:val="00077045"/>
    <w:rsid w:val="000771B6"/>
    <w:rsid w:val="00077239"/>
    <w:rsid w:val="00077BD5"/>
    <w:rsid w:val="00077E48"/>
    <w:rsid w:val="00080314"/>
    <w:rsid w:val="00080ACE"/>
    <w:rsid w:val="00081321"/>
    <w:rsid w:val="000815FA"/>
    <w:rsid w:val="0008172E"/>
    <w:rsid w:val="00082041"/>
    <w:rsid w:val="00082710"/>
    <w:rsid w:val="00082806"/>
    <w:rsid w:val="00082927"/>
    <w:rsid w:val="00082AD6"/>
    <w:rsid w:val="000831E7"/>
    <w:rsid w:val="00083322"/>
    <w:rsid w:val="00083E1E"/>
    <w:rsid w:val="00084031"/>
    <w:rsid w:val="00084182"/>
    <w:rsid w:val="00084FD8"/>
    <w:rsid w:val="00085112"/>
    <w:rsid w:val="0008518A"/>
    <w:rsid w:val="00085623"/>
    <w:rsid w:val="00085B81"/>
    <w:rsid w:val="00085F26"/>
    <w:rsid w:val="0008626F"/>
    <w:rsid w:val="00086FAE"/>
    <w:rsid w:val="00087815"/>
    <w:rsid w:val="000878D4"/>
    <w:rsid w:val="00087F5B"/>
    <w:rsid w:val="000900D8"/>
    <w:rsid w:val="00090176"/>
    <w:rsid w:val="000909B5"/>
    <w:rsid w:val="00090B93"/>
    <w:rsid w:val="00090D09"/>
    <w:rsid w:val="00090D2B"/>
    <w:rsid w:val="00090D5C"/>
    <w:rsid w:val="00090FCF"/>
    <w:rsid w:val="00091270"/>
    <w:rsid w:val="00091322"/>
    <w:rsid w:val="00091862"/>
    <w:rsid w:val="000919E3"/>
    <w:rsid w:val="000925B8"/>
    <w:rsid w:val="0009260D"/>
    <w:rsid w:val="00092C38"/>
    <w:rsid w:val="00092F99"/>
    <w:rsid w:val="00093181"/>
    <w:rsid w:val="0009321D"/>
    <w:rsid w:val="00093509"/>
    <w:rsid w:val="0009352A"/>
    <w:rsid w:val="000937C9"/>
    <w:rsid w:val="00093EA1"/>
    <w:rsid w:val="00094043"/>
    <w:rsid w:val="00094632"/>
    <w:rsid w:val="00094A11"/>
    <w:rsid w:val="000957D0"/>
    <w:rsid w:val="00095C91"/>
    <w:rsid w:val="00096D0C"/>
    <w:rsid w:val="00096F67"/>
    <w:rsid w:val="0009718C"/>
    <w:rsid w:val="00097C3D"/>
    <w:rsid w:val="000A053D"/>
    <w:rsid w:val="000A0B28"/>
    <w:rsid w:val="000A0C0B"/>
    <w:rsid w:val="000A1669"/>
    <w:rsid w:val="000A1D1E"/>
    <w:rsid w:val="000A1DDC"/>
    <w:rsid w:val="000A28F6"/>
    <w:rsid w:val="000A2C71"/>
    <w:rsid w:val="000A2E55"/>
    <w:rsid w:val="000A30EF"/>
    <w:rsid w:val="000A3614"/>
    <w:rsid w:val="000A3B8C"/>
    <w:rsid w:val="000A3DA8"/>
    <w:rsid w:val="000A405A"/>
    <w:rsid w:val="000A4396"/>
    <w:rsid w:val="000A4787"/>
    <w:rsid w:val="000A4A8C"/>
    <w:rsid w:val="000A4CF1"/>
    <w:rsid w:val="000A5807"/>
    <w:rsid w:val="000A67E2"/>
    <w:rsid w:val="000A7101"/>
    <w:rsid w:val="000A728B"/>
    <w:rsid w:val="000A798E"/>
    <w:rsid w:val="000A7B36"/>
    <w:rsid w:val="000A7B50"/>
    <w:rsid w:val="000A7B84"/>
    <w:rsid w:val="000A7C09"/>
    <w:rsid w:val="000A7E46"/>
    <w:rsid w:val="000A7F2C"/>
    <w:rsid w:val="000A7F81"/>
    <w:rsid w:val="000A7F9F"/>
    <w:rsid w:val="000B0392"/>
    <w:rsid w:val="000B0BC5"/>
    <w:rsid w:val="000B1231"/>
    <w:rsid w:val="000B133A"/>
    <w:rsid w:val="000B1556"/>
    <w:rsid w:val="000B1701"/>
    <w:rsid w:val="000B1B4A"/>
    <w:rsid w:val="000B230A"/>
    <w:rsid w:val="000B2957"/>
    <w:rsid w:val="000B324C"/>
    <w:rsid w:val="000B327A"/>
    <w:rsid w:val="000B32A6"/>
    <w:rsid w:val="000B34D8"/>
    <w:rsid w:val="000B370F"/>
    <w:rsid w:val="000B3879"/>
    <w:rsid w:val="000B3A1E"/>
    <w:rsid w:val="000B3CED"/>
    <w:rsid w:val="000B414B"/>
    <w:rsid w:val="000B415A"/>
    <w:rsid w:val="000B42E0"/>
    <w:rsid w:val="000B48B5"/>
    <w:rsid w:val="000B5F87"/>
    <w:rsid w:val="000B60E8"/>
    <w:rsid w:val="000B66F9"/>
    <w:rsid w:val="000B6897"/>
    <w:rsid w:val="000B68E7"/>
    <w:rsid w:val="000B7430"/>
    <w:rsid w:val="000B7868"/>
    <w:rsid w:val="000B7D89"/>
    <w:rsid w:val="000B7E6F"/>
    <w:rsid w:val="000C044F"/>
    <w:rsid w:val="000C0549"/>
    <w:rsid w:val="000C0964"/>
    <w:rsid w:val="000C0BBB"/>
    <w:rsid w:val="000C1CC8"/>
    <w:rsid w:val="000C2175"/>
    <w:rsid w:val="000C23BE"/>
    <w:rsid w:val="000C25B7"/>
    <w:rsid w:val="000C2A7F"/>
    <w:rsid w:val="000C2A96"/>
    <w:rsid w:val="000C2C6B"/>
    <w:rsid w:val="000C391F"/>
    <w:rsid w:val="000C4213"/>
    <w:rsid w:val="000C43DC"/>
    <w:rsid w:val="000C4707"/>
    <w:rsid w:val="000C4842"/>
    <w:rsid w:val="000C4BB6"/>
    <w:rsid w:val="000C4BC2"/>
    <w:rsid w:val="000C51F9"/>
    <w:rsid w:val="000C536B"/>
    <w:rsid w:val="000C58B2"/>
    <w:rsid w:val="000C64F0"/>
    <w:rsid w:val="000C6890"/>
    <w:rsid w:val="000C6A1D"/>
    <w:rsid w:val="000C6DA7"/>
    <w:rsid w:val="000C6F2E"/>
    <w:rsid w:val="000C71D2"/>
    <w:rsid w:val="000C71E2"/>
    <w:rsid w:val="000C74EA"/>
    <w:rsid w:val="000C783B"/>
    <w:rsid w:val="000C7845"/>
    <w:rsid w:val="000C7C97"/>
    <w:rsid w:val="000C7CFE"/>
    <w:rsid w:val="000D0470"/>
    <w:rsid w:val="000D04B2"/>
    <w:rsid w:val="000D1113"/>
    <w:rsid w:val="000D1379"/>
    <w:rsid w:val="000D1403"/>
    <w:rsid w:val="000D1856"/>
    <w:rsid w:val="000D20AF"/>
    <w:rsid w:val="000D2636"/>
    <w:rsid w:val="000D2C29"/>
    <w:rsid w:val="000D3775"/>
    <w:rsid w:val="000D38C3"/>
    <w:rsid w:val="000D3B0F"/>
    <w:rsid w:val="000D55CE"/>
    <w:rsid w:val="000D5B3E"/>
    <w:rsid w:val="000D6447"/>
    <w:rsid w:val="000D668E"/>
    <w:rsid w:val="000D6EC1"/>
    <w:rsid w:val="000D78BF"/>
    <w:rsid w:val="000D7C4D"/>
    <w:rsid w:val="000E0201"/>
    <w:rsid w:val="000E063E"/>
    <w:rsid w:val="000E176E"/>
    <w:rsid w:val="000E1A52"/>
    <w:rsid w:val="000E1FA7"/>
    <w:rsid w:val="000E23A8"/>
    <w:rsid w:val="000E24F9"/>
    <w:rsid w:val="000E2E85"/>
    <w:rsid w:val="000E3013"/>
    <w:rsid w:val="000E335D"/>
    <w:rsid w:val="000E3617"/>
    <w:rsid w:val="000E4A46"/>
    <w:rsid w:val="000E4D78"/>
    <w:rsid w:val="000E5A7F"/>
    <w:rsid w:val="000E5B07"/>
    <w:rsid w:val="000E63A2"/>
    <w:rsid w:val="000E63BA"/>
    <w:rsid w:val="000E663D"/>
    <w:rsid w:val="000E7063"/>
    <w:rsid w:val="000E7AF7"/>
    <w:rsid w:val="000E7F34"/>
    <w:rsid w:val="000F01CB"/>
    <w:rsid w:val="000F0449"/>
    <w:rsid w:val="000F059B"/>
    <w:rsid w:val="000F08EB"/>
    <w:rsid w:val="000F0A87"/>
    <w:rsid w:val="000F1027"/>
    <w:rsid w:val="000F1149"/>
    <w:rsid w:val="000F1362"/>
    <w:rsid w:val="000F18C4"/>
    <w:rsid w:val="000F1928"/>
    <w:rsid w:val="000F1E57"/>
    <w:rsid w:val="000F1F44"/>
    <w:rsid w:val="000F2304"/>
    <w:rsid w:val="000F29FB"/>
    <w:rsid w:val="000F3954"/>
    <w:rsid w:val="000F40B9"/>
    <w:rsid w:val="000F4344"/>
    <w:rsid w:val="000F4985"/>
    <w:rsid w:val="000F4D16"/>
    <w:rsid w:val="000F4E16"/>
    <w:rsid w:val="000F4F77"/>
    <w:rsid w:val="000F605C"/>
    <w:rsid w:val="000F6237"/>
    <w:rsid w:val="000F673B"/>
    <w:rsid w:val="000F70C7"/>
    <w:rsid w:val="000F7447"/>
    <w:rsid w:val="000F77AF"/>
    <w:rsid w:val="000F7AD6"/>
    <w:rsid w:val="000F7DBA"/>
    <w:rsid w:val="0010031D"/>
    <w:rsid w:val="00101705"/>
    <w:rsid w:val="00101AC2"/>
    <w:rsid w:val="00101B55"/>
    <w:rsid w:val="00102155"/>
    <w:rsid w:val="0010253E"/>
    <w:rsid w:val="00102FEA"/>
    <w:rsid w:val="001030DC"/>
    <w:rsid w:val="001032EA"/>
    <w:rsid w:val="00103F92"/>
    <w:rsid w:val="00104221"/>
    <w:rsid w:val="001044CC"/>
    <w:rsid w:val="00104515"/>
    <w:rsid w:val="00104BF7"/>
    <w:rsid w:val="00104EA5"/>
    <w:rsid w:val="0010549D"/>
    <w:rsid w:val="0010561C"/>
    <w:rsid w:val="0010577F"/>
    <w:rsid w:val="00105951"/>
    <w:rsid w:val="001065A2"/>
    <w:rsid w:val="001071F7"/>
    <w:rsid w:val="0010766D"/>
    <w:rsid w:val="00107B31"/>
    <w:rsid w:val="00107DD7"/>
    <w:rsid w:val="00107DF4"/>
    <w:rsid w:val="00107ECC"/>
    <w:rsid w:val="00110928"/>
    <w:rsid w:val="00110A26"/>
    <w:rsid w:val="00110ED2"/>
    <w:rsid w:val="00111651"/>
    <w:rsid w:val="001119E5"/>
    <w:rsid w:val="00112238"/>
    <w:rsid w:val="0011233E"/>
    <w:rsid w:val="00112751"/>
    <w:rsid w:val="00112B5C"/>
    <w:rsid w:val="00112C70"/>
    <w:rsid w:val="00112D9A"/>
    <w:rsid w:val="00112E08"/>
    <w:rsid w:val="001131C4"/>
    <w:rsid w:val="00113225"/>
    <w:rsid w:val="00113243"/>
    <w:rsid w:val="001134C2"/>
    <w:rsid w:val="00113C1A"/>
    <w:rsid w:val="00113C5D"/>
    <w:rsid w:val="001142EB"/>
    <w:rsid w:val="001149F1"/>
    <w:rsid w:val="00114BA6"/>
    <w:rsid w:val="00114F19"/>
    <w:rsid w:val="001154BE"/>
    <w:rsid w:val="0011560B"/>
    <w:rsid w:val="00115C71"/>
    <w:rsid w:val="00115EAC"/>
    <w:rsid w:val="00116357"/>
    <w:rsid w:val="00116375"/>
    <w:rsid w:val="00116709"/>
    <w:rsid w:val="00116847"/>
    <w:rsid w:val="00116CD6"/>
    <w:rsid w:val="00116CE9"/>
    <w:rsid w:val="00116E3E"/>
    <w:rsid w:val="00116F66"/>
    <w:rsid w:val="00117098"/>
    <w:rsid w:val="001202DA"/>
    <w:rsid w:val="0012130A"/>
    <w:rsid w:val="0012140A"/>
    <w:rsid w:val="001218E9"/>
    <w:rsid w:val="00121A86"/>
    <w:rsid w:val="00121C3E"/>
    <w:rsid w:val="00121C46"/>
    <w:rsid w:val="00121E85"/>
    <w:rsid w:val="0012325F"/>
    <w:rsid w:val="00123A7F"/>
    <w:rsid w:val="00123BE8"/>
    <w:rsid w:val="00123C5B"/>
    <w:rsid w:val="00123CB4"/>
    <w:rsid w:val="00124083"/>
    <w:rsid w:val="001240FA"/>
    <w:rsid w:val="001241A8"/>
    <w:rsid w:val="0012431A"/>
    <w:rsid w:val="001252E7"/>
    <w:rsid w:val="00125368"/>
    <w:rsid w:val="00125B9D"/>
    <w:rsid w:val="00125C4F"/>
    <w:rsid w:val="00126033"/>
    <w:rsid w:val="00126B54"/>
    <w:rsid w:val="00127DE0"/>
    <w:rsid w:val="0013006E"/>
    <w:rsid w:val="00130232"/>
    <w:rsid w:val="00130443"/>
    <w:rsid w:val="00130CEC"/>
    <w:rsid w:val="00131353"/>
    <w:rsid w:val="0013162F"/>
    <w:rsid w:val="00131C53"/>
    <w:rsid w:val="00132102"/>
    <w:rsid w:val="001325DD"/>
    <w:rsid w:val="001326CB"/>
    <w:rsid w:val="00132761"/>
    <w:rsid w:val="00132FAA"/>
    <w:rsid w:val="00133537"/>
    <w:rsid w:val="00133BB3"/>
    <w:rsid w:val="00134AC0"/>
    <w:rsid w:val="00134EBC"/>
    <w:rsid w:val="00134F70"/>
    <w:rsid w:val="001350F7"/>
    <w:rsid w:val="00135528"/>
    <w:rsid w:val="00135544"/>
    <w:rsid w:val="00135BC7"/>
    <w:rsid w:val="00135C90"/>
    <w:rsid w:val="00135D29"/>
    <w:rsid w:val="00135F16"/>
    <w:rsid w:val="0013638D"/>
    <w:rsid w:val="001363B7"/>
    <w:rsid w:val="00136AD6"/>
    <w:rsid w:val="00136B9A"/>
    <w:rsid w:val="00136DD8"/>
    <w:rsid w:val="00136F9B"/>
    <w:rsid w:val="0013720A"/>
    <w:rsid w:val="0013745C"/>
    <w:rsid w:val="001378BE"/>
    <w:rsid w:val="0013792D"/>
    <w:rsid w:val="00137949"/>
    <w:rsid w:val="00137AE4"/>
    <w:rsid w:val="00137C82"/>
    <w:rsid w:val="00137DC9"/>
    <w:rsid w:val="0014032F"/>
    <w:rsid w:val="0014038B"/>
    <w:rsid w:val="0014055B"/>
    <w:rsid w:val="001409AD"/>
    <w:rsid w:val="001411A8"/>
    <w:rsid w:val="00141338"/>
    <w:rsid w:val="00141617"/>
    <w:rsid w:val="00141BC0"/>
    <w:rsid w:val="00142424"/>
    <w:rsid w:val="00142546"/>
    <w:rsid w:val="001431CC"/>
    <w:rsid w:val="00143579"/>
    <w:rsid w:val="00143CF6"/>
    <w:rsid w:val="00143DF9"/>
    <w:rsid w:val="001442C8"/>
    <w:rsid w:val="00144518"/>
    <w:rsid w:val="00144930"/>
    <w:rsid w:val="00144B47"/>
    <w:rsid w:val="00144C85"/>
    <w:rsid w:val="0014593C"/>
    <w:rsid w:val="00145D46"/>
    <w:rsid w:val="00146590"/>
    <w:rsid w:val="00146978"/>
    <w:rsid w:val="0014711E"/>
    <w:rsid w:val="00147473"/>
    <w:rsid w:val="001476A8"/>
    <w:rsid w:val="00147C76"/>
    <w:rsid w:val="00147D7E"/>
    <w:rsid w:val="00150A87"/>
    <w:rsid w:val="00150BA2"/>
    <w:rsid w:val="00151151"/>
    <w:rsid w:val="00151264"/>
    <w:rsid w:val="001515AA"/>
    <w:rsid w:val="001519BF"/>
    <w:rsid w:val="00151C86"/>
    <w:rsid w:val="00151E54"/>
    <w:rsid w:val="00151E80"/>
    <w:rsid w:val="001520C4"/>
    <w:rsid w:val="001525A0"/>
    <w:rsid w:val="00152789"/>
    <w:rsid w:val="001533BB"/>
    <w:rsid w:val="00153414"/>
    <w:rsid w:val="0015456D"/>
    <w:rsid w:val="001546E0"/>
    <w:rsid w:val="001557CE"/>
    <w:rsid w:val="001562C8"/>
    <w:rsid w:val="001566C5"/>
    <w:rsid w:val="00156C6C"/>
    <w:rsid w:val="001571E2"/>
    <w:rsid w:val="001576EB"/>
    <w:rsid w:val="00157BB0"/>
    <w:rsid w:val="001601B3"/>
    <w:rsid w:val="00160718"/>
    <w:rsid w:val="00160AD0"/>
    <w:rsid w:val="00161629"/>
    <w:rsid w:val="00161733"/>
    <w:rsid w:val="00161902"/>
    <w:rsid w:val="00161A89"/>
    <w:rsid w:val="00161C7F"/>
    <w:rsid w:val="00162989"/>
    <w:rsid w:val="00163453"/>
    <w:rsid w:val="001637F8"/>
    <w:rsid w:val="00164321"/>
    <w:rsid w:val="0016469B"/>
    <w:rsid w:val="0016481C"/>
    <w:rsid w:val="0016484F"/>
    <w:rsid w:val="00164B7F"/>
    <w:rsid w:val="00165B5B"/>
    <w:rsid w:val="00165D22"/>
    <w:rsid w:val="001666F7"/>
    <w:rsid w:val="0016684A"/>
    <w:rsid w:val="00166850"/>
    <w:rsid w:val="00166920"/>
    <w:rsid w:val="0016781F"/>
    <w:rsid w:val="00167BD3"/>
    <w:rsid w:val="00170191"/>
    <w:rsid w:val="00170265"/>
    <w:rsid w:val="001702C0"/>
    <w:rsid w:val="001707FD"/>
    <w:rsid w:val="0017087A"/>
    <w:rsid w:val="0017095F"/>
    <w:rsid w:val="00170BC6"/>
    <w:rsid w:val="0017113B"/>
    <w:rsid w:val="00171D89"/>
    <w:rsid w:val="00171DB5"/>
    <w:rsid w:val="00171FF9"/>
    <w:rsid w:val="0017219D"/>
    <w:rsid w:val="00172281"/>
    <w:rsid w:val="00172A92"/>
    <w:rsid w:val="00172AB7"/>
    <w:rsid w:val="00172EB0"/>
    <w:rsid w:val="00172F8E"/>
    <w:rsid w:val="00173715"/>
    <w:rsid w:val="00173972"/>
    <w:rsid w:val="00173AFE"/>
    <w:rsid w:val="00173BD6"/>
    <w:rsid w:val="0017416B"/>
    <w:rsid w:val="001748C9"/>
    <w:rsid w:val="001750D2"/>
    <w:rsid w:val="001756B1"/>
    <w:rsid w:val="001762A5"/>
    <w:rsid w:val="00176327"/>
    <w:rsid w:val="001768F4"/>
    <w:rsid w:val="001769C5"/>
    <w:rsid w:val="00176AD8"/>
    <w:rsid w:val="00176C89"/>
    <w:rsid w:val="00176E5A"/>
    <w:rsid w:val="0017799B"/>
    <w:rsid w:val="00180381"/>
    <w:rsid w:val="001804D3"/>
    <w:rsid w:val="001808E7"/>
    <w:rsid w:val="00180C5E"/>
    <w:rsid w:val="00181086"/>
    <w:rsid w:val="00181433"/>
    <w:rsid w:val="00181557"/>
    <w:rsid w:val="00181EC5"/>
    <w:rsid w:val="00181FD4"/>
    <w:rsid w:val="00182046"/>
    <w:rsid w:val="001822A4"/>
    <w:rsid w:val="0018266B"/>
    <w:rsid w:val="001828C9"/>
    <w:rsid w:val="00182A75"/>
    <w:rsid w:val="00182CA2"/>
    <w:rsid w:val="001837F3"/>
    <w:rsid w:val="00183FA6"/>
    <w:rsid w:val="00184277"/>
    <w:rsid w:val="00184298"/>
    <w:rsid w:val="00184FE2"/>
    <w:rsid w:val="001850A7"/>
    <w:rsid w:val="0018554B"/>
    <w:rsid w:val="00186357"/>
    <w:rsid w:val="00186596"/>
    <w:rsid w:val="00186A89"/>
    <w:rsid w:val="001879E2"/>
    <w:rsid w:val="0019023F"/>
    <w:rsid w:val="001905BD"/>
    <w:rsid w:val="00190C4D"/>
    <w:rsid w:val="00190D6C"/>
    <w:rsid w:val="00190E3A"/>
    <w:rsid w:val="00190F3F"/>
    <w:rsid w:val="00190FE2"/>
    <w:rsid w:val="0019107E"/>
    <w:rsid w:val="0019163D"/>
    <w:rsid w:val="00191B13"/>
    <w:rsid w:val="00192F01"/>
    <w:rsid w:val="001936D4"/>
    <w:rsid w:val="00193745"/>
    <w:rsid w:val="00193927"/>
    <w:rsid w:val="00194221"/>
    <w:rsid w:val="001946E2"/>
    <w:rsid w:val="00194735"/>
    <w:rsid w:val="0019485A"/>
    <w:rsid w:val="00194FFC"/>
    <w:rsid w:val="00195827"/>
    <w:rsid w:val="001958F0"/>
    <w:rsid w:val="0019608F"/>
    <w:rsid w:val="00196426"/>
    <w:rsid w:val="001969A4"/>
    <w:rsid w:val="00197552"/>
    <w:rsid w:val="00197A70"/>
    <w:rsid w:val="00197E5A"/>
    <w:rsid w:val="001A0480"/>
    <w:rsid w:val="001A14A4"/>
    <w:rsid w:val="001A15CC"/>
    <w:rsid w:val="001A1A8F"/>
    <w:rsid w:val="001A1DA4"/>
    <w:rsid w:val="001A2275"/>
    <w:rsid w:val="001A2305"/>
    <w:rsid w:val="001A237A"/>
    <w:rsid w:val="001A2885"/>
    <w:rsid w:val="001A33F1"/>
    <w:rsid w:val="001A3667"/>
    <w:rsid w:val="001A37F5"/>
    <w:rsid w:val="001A3999"/>
    <w:rsid w:val="001A464D"/>
    <w:rsid w:val="001A4857"/>
    <w:rsid w:val="001A4BAC"/>
    <w:rsid w:val="001A50EB"/>
    <w:rsid w:val="001A5D09"/>
    <w:rsid w:val="001A5FC6"/>
    <w:rsid w:val="001A6029"/>
    <w:rsid w:val="001A66F2"/>
    <w:rsid w:val="001A6931"/>
    <w:rsid w:val="001A6FAE"/>
    <w:rsid w:val="001A7DD1"/>
    <w:rsid w:val="001B0180"/>
    <w:rsid w:val="001B0226"/>
    <w:rsid w:val="001B03AA"/>
    <w:rsid w:val="001B065E"/>
    <w:rsid w:val="001B0671"/>
    <w:rsid w:val="001B09DE"/>
    <w:rsid w:val="001B09E9"/>
    <w:rsid w:val="001B10D8"/>
    <w:rsid w:val="001B16DA"/>
    <w:rsid w:val="001B1811"/>
    <w:rsid w:val="001B18A4"/>
    <w:rsid w:val="001B2256"/>
    <w:rsid w:val="001B2BB0"/>
    <w:rsid w:val="001B2E0E"/>
    <w:rsid w:val="001B3487"/>
    <w:rsid w:val="001B3786"/>
    <w:rsid w:val="001B3891"/>
    <w:rsid w:val="001B4002"/>
    <w:rsid w:val="001B49BB"/>
    <w:rsid w:val="001B4A88"/>
    <w:rsid w:val="001B4B1A"/>
    <w:rsid w:val="001B4B4A"/>
    <w:rsid w:val="001B4BE9"/>
    <w:rsid w:val="001B5488"/>
    <w:rsid w:val="001B5691"/>
    <w:rsid w:val="001B59CE"/>
    <w:rsid w:val="001B5A16"/>
    <w:rsid w:val="001B6116"/>
    <w:rsid w:val="001B6232"/>
    <w:rsid w:val="001B63DD"/>
    <w:rsid w:val="001B6568"/>
    <w:rsid w:val="001B66EB"/>
    <w:rsid w:val="001B6F50"/>
    <w:rsid w:val="001C0117"/>
    <w:rsid w:val="001C0282"/>
    <w:rsid w:val="001C0A64"/>
    <w:rsid w:val="001C1711"/>
    <w:rsid w:val="001C1724"/>
    <w:rsid w:val="001C1D0A"/>
    <w:rsid w:val="001C20EA"/>
    <w:rsid w:val="001C2329"/>
    <w:rsid w:val="001C24CA"/>
    <w:rsid w:val="001C297D"/>
    <w:rsid w:val="001C2DC2"/>
    <w:rsid w:val="001C31F3"/>
    <w:rsid w:val="001C35A3"/>
    <w:rsid w:val="001C373B"/>
    <w:rsid w:val="001C3757"/>
    <w:rsid w:val="001C3A9D"/>
    <w:rsid w:val="001C3E5A"/>
    <w:rsid w:val="001C46CE"/>
    <w:rsid w:val="001C4903"/>
    <w:rsid w:val="001C4DE1"/>
    <w:rsid w:val="001C4FC5"/>
    <w:rsid w:val="001C50EB"/>
    <w:rsid w:val="001C5903"/>
    <w:rsid w:val="001C5FB6"/>
    <w:rsid w:val="001C604A"/>
    <w:rsid w:val="001C6763"/>
    <w:rsid w:val="001C677E"/>
    <w:rsid w:val="001C6D72"/>
    <w:rsid w:val="001C7EAF"/>
    <w:rsid w:val="001D0EF0"/>
    <w:rsid w:val="001D107B"/>
    <w:rsid w:val="001D1464"/>
    <w:rsid w:val="001D1AD4"/>
    <w:rsid w:val="001D1BBD"/>
    <w:rsid w:val="001D1F4B"/>
    <w:rsid w:val="001D26CC"/>
    <w:rsid w:val="001D28F3"/>
    <w:rsid w:val="001D3142"/>
    <w:rsid w:val="001D34CD"/>
    <w:rsid w:val="001D3858"/>
    <w:rsid w:val="001D3ACB"/>
    <w:rsid w:val="001D3CB6"/>
    <w:rsid w:val="001D430D"/>
    <w:rsid w:val="001D498F"/>
    <w:rsid w:val="001D4A87"/>
    <w:rsid w:val="001D4C06"/>
    <w:rsid w:val="001D5555"/>
    <w:rsid w:val="001D617C"/>
    <w:rsid w:val="001D6644"/>
    <w:rsid w:val="001D6691"/>
    <w:rsid w:val="001D6C18"/>
    <w:rsid w:val="001D70DE"/>
    <w:rsid w:val="001D7111"/>
    <w:rsid w:val="001D74CD"/>
    <w:rsid w:val="001D7892"/>
    <w:rsid w:val="001D7D2B"/>
    <w:rsid w:val="001E04D2"/>
    <w:rsid w:val="001E1180"/>
    <w:rsid w:val="001E1D25"/>
    <w:rsid w:val="001E1FA3"/>
    <w:rsid w:val="001E20F2"/>
    <w:rsid w:val="001E2499"/>
    <w:rsid w:val="001E2BCD"/>
    <w:rsid w:val="001E2BEA"/>
    <w:rsid w:val="001E2CA4"/>
    <w:rsid w:val="001E3046"/>
    <w:rsid w:val="001E3312"/>
    <w:rsid w:val="001E33AA"/>
    <w:rsid w:val="001E3FFA"/>
    <w:rsid w:val="001E476F"/>
    <w:rsid w:val="001E4A9B"/>
    <w:rsid w:val="001E4C3E"/>
    <w:rsid w:val="001E50AC"/>
    <w:rsid w:val="001E516D"/>
    <w:rsid w:val="001E557A"/>
    <w:rsid w:val="001E59EF"/>
    <w:rsid w:val="001E6433"/>
    <w:rsid w:val="001E6FB1"/>
    <w:rsid w:val="001E7080"/>
    <w:rsid w:val="001E738C"/>
    <w:rsid w:val="001E740F"/>
    <w:rsid w:val="001E7A06"/>
    <w:rsid w:val="001E7B3F"/>
    <w:rsid w:val="001F00AD"/>
    <w:rsid w:val="001F0746"/>
    <w:rsid w:val="001F0B50"/>
    <w:rsid w:val="001F0CF4"/>
    <w:rsid w:val="001F1F30"/>
    <w:rsid w:val="001F20C4"/>
    <w:rsid w:val="001F241E"/>
    <w:rsid w:val="001F2453"/>
    <w:rsid w:val="001F2950"/>
    <w:rsid w:val="001F29BC"/>
    <w:rsid w:val="001F2A69"/>
    <w:rsid w:val="001F3757"/>
    <w:rsid w:val="001F38C6"/>
    <w:rsid w:val="001F38DF"/>
    <w:rsid w:val="001F3F55"/>
    <w:rsid w:val="001F4014"/>
    <w:rsid w:val="001F48E5"/>
    <w:rsid w:val="001F4F62"/>
    <w:rsid w:val="001F530D"/>
    <w:rsid w:val="001F5386"/>
    <w:rsid w:val="001F589C"/>
    <w:rsid w:val="001F5BC4"/>
    <w:rsid w:val="001F5D1F"/>
    <w:rsid w:val="001F602D"/>
    <w:rsid w:val="001F656C"/>
    <w:rsid w:val="001F665B"/>
    <w:rsid w:val="001F6EF9"/>
    <w:rsid w:val="001F7804"/>
    <w:rsid w:val="001F7EA7"/>
    <w:rsid w:val="001F7FDF"/>
    <w:rsid w:val="00200183"/>
    <w:rsid w:val="002001FE"/>
    <w:rsid w:val="00200425"/>
    <w:rsid w:val="002008AF"/>
    <w:rsid w:val="00200F83"/>
    <w:rsid w:val="002011B9"/>
    <w:rsid w:val="002012E3"/>
    <w:rsid w:val="0020139D"/>
    <w:rsid w:val="00201C3F"/>
    <w:rsid w:val="00201D28"/>
    <w:rsid w:val="00201EEA"/>
    <w:rsid w:val="00202525"/>
    <w:rsid w:val="0020264F"/>
    <w:rsid w:val="00202A5B"/>
    <w:rsid w:val="00202B78"/>
    <w:rsid w:val="00202EA8"/>
    <w:rsid w:val="00203080"/>
    <w:rsid w:val="00203475"/>
    <w:rsid w:val="0020392A"/>
    <w:rsid w:val="00204016"/>
    <w:rsid w:val="00204253"/>
    <w:rsid w:val="00204315"/>
    <w:rsid w:val="00204618"/>
    <w:rsid w:val="002055D1"/>
    <w:rsid w:val="0020594E"/>
    <w:rsid w:val="00205F57"/>
    <w:rsid w:val="002060C5"/>
    <w:rsid w:val="0020613C"/>
    <w:rsid w:val="002073E4"/>
    <w:rsid w:val="002075F4"/>
    <w:rsid w:val="00207725"/>
    <w:rsid w:val="002079D4"/>
    <w:rsid w:val="00207E80"/>
    <w:rsid w:val="00210107"/>
    <w:rsid w:val="00210BB0"/>
    <w:rsid w:val="00210BF1"/>
    <w:rsid w:val="00210C9B"/>
    <w:rsid w:val="0021124A"/>
    <w:rsid w:val="00211628"/>
    <w:rsid w:val="00211CFF"/>
    <w:rsid w:val="00212460"/>
    <w:rsid w:val="002125AE"/>
    <w:rsid w:val="00212726"/>
    <w:rsid w:val="00213C48"/>
    <w:rsid w:val="00213DB8"/>
    <w:rsid w:val="00213DF1"/>
    <w:rsid w:val="00213E2B"/>
    <w:rsid w:val="00214744"/>
    <w:rsid w:val="00214864"/>
    <w:rsid w:val="00214A38"/>
    <w:rsid w:val="00214CF3"/>
    <w:rsid w:val="00215FFA"/>
    <w:rsid w:val="0021612B"/>
    <w:rsid w:val="00216273"/>
    <w:rsid w:val="00216518"/>
    <w:rsid w:val="00216A84"/>
    <w:rsid w:val="00216D85"/>
    <w:rsid w:val="00217BA0"/>
    <w:rsid w:val="0022039C"/>
    <w:rsid w:val="0022079C"/>
    <w:rsid w:val="0022090D"/>
    <w:rsid w:val="00220B19"/>
    <w:rsid w:val="00220DB4"/>
    <w:rsid w:val="002214E2"/>
    <w:rsid w:val="00221C42"/>
    <w:rsid w:val="00221E1B"/>
    <w:rsid w:val="00221F8C"/>
    <w:rsid w:val="00222F4A"/>
    <w:rsid w:val="002231D3"/>
    <w:rsid w:val="00223BB2"/>
    <w:rsid w:val="00223F0D"/>
    <w:rsid w:val="00224120"/>
    <w:rsid w:val="00224272"/>
    <w:rsid w:val="00225727"/>
    <w:rsid w:val="00225F14"/>
    <w:rsid w:val="0022605D"/>
    <w:rsid w:val="00226176"/>
    <w:rsid w:val="00226BC8"/>
    <w:rsid w:val="00226DE9"/>
    <w:rsid w:val="00226F25"/>
    <w:rsid w:val="002271C7"/>
    <w:rsid w:val="00227524"/>
    <w:rsid w:val="00227755"/>
    <w:rsid w:val="00227FB6"/>
    <w:rsid w:val="00230231"/>
    <w:rsid w:val="0023156B"/>
    <w:rsid w:val="0023197A"/>
    <w:rsid w:val="00231BCF"/>
    <w:rsid w:val="00231E4F"/>
    <w:rsid w:val="0023231B"/>
    <w:rsid w:val="00232670"/>
    <w:rsid w:val="002330FC"/>
    <w:rsid w:val="002335A3"/>
    <w:rsid w:val="002339BA"/>
    <w:rsid w:val="00233B7C"/>
    <w:rsid w:val="00234583"/>
    <w:rsid w:val="0023465E"/>
    <w:rsid w:val="002355D3"/>
    <w:rsid w:val="002358F8"/>
    <w:rsid w:val="0023591D"/>
    <w:rsid w:val="00235BBE"/>
    <w:rsid w:val="00235CFD"/>
    <w:rsid w:val="0023606E"/>
    <w:rsid w:val="002362A5"/>
    <w:rsid w:val="0023653D"/>
    <w:rsid w:val="00236736"/>
    <w:rsid w:val="0023680C"/>
    <w:rsid w:val="00236F7E"/>
    <w:rsid w:val="0023713D"/>
    <w:rsid w:val="00237A99"/>
    <w:rsid w:val="00237DC7"/>
    <w:rsid w:val="00240826"/>
    <w:rsid w:val="00241DE2"/>
    <w:rsid w:val="0024208B"/>
    <w:rsid w:val="002421C8"/>
    <w:rsid w:val="002424C4"/>
    <w:rsid w:val="0024291C"/>
    <w:rsid w:val="00242B07"/>
    <w:rsid w:val="00243272"/>
    <w:rsid w:val="00243329"/>
    <w:rsid w:val="00243615"/>
    <w:rsid w:val="0024361A"/>
    <w:rsid w:val="00243E8D"/>
    <w:rsid w:val="00243EB4"/>
    <w:rsid w:val="0024499E"/>
    <w:rsid w:val="00244D8E"/>
    <w:rsid w:val="00244FD8"/>
    <w:rsid w:val="002452F1"/>
    <w:rsid w:val="002452FB"/>
    <w:rsid w:val="00245A7D"/>
    <w:rsid w:val="00246499"/>
    <w:rsid w:val="0024681F"/>
    <w:rsid w:val="00246E5F"/>
    <w:rsid w:val="00247119"/>
    <w:rsid w:val="00247160"/>
    <w:rsid w:val="002473E9"/>
    <w:rsid w:val="002474F0"/>
    <w:rsid w:val="002475A2"/>
    <w:rsid w:val="0024788F"/>
    <w:rsid w:val="00247E94"/>
    <w:rsid w:val="00247F62"/>
    <w:rsid w:val="00250E8A"/>
    <w:rsid w:val="00250EF5"/>
    <w:rsid w:val="00250F2E"/>
    <w:rsid w:val="00250F54"/>
    <w:rsid w:val="00250F59"/>
    <w:rsid w:val="00251D99"/>
    <w:rsid w:val="0025233C"/>
    <w:rsid w:val="002523D2"/>
    <w:rsid w:val="00252FC0"/>
    <w:rsid w:val="002533B3"/>
    <w:rsid w:val="002534B3"/>
    <w:rsid w:val="00253594"/>
    <w:rsid w:val="00253BD3"/>
    <w:rsid w:val="00254480"/>
    <w:rsid w:val="002553F9"/>
    <w:rsid w:val="00255575"/>
    <w:rsid w:val="002556CE"/>
    <w:rsid w:val="002558FF"/>
    <w:rsid w:val="00255980"/>
    <w:rsid w:val="00256242"/>
    <w:rsid w:val="002562A3"/>
    <w:rsid w:val="002566D9"/>
    <w:rsid w:val="00256E1B"/>
    <w:rsid w:val="00256F95"/>
    <w:rsid w:val="0025702B"/>
    <w:rsid w:val="0025710F"/>
    <w:rsid w:val="00257141"/>
    <w:rsid w:val="002574B8"/>
    <w:rsid w:val="002575D5"/>
    <w:rsid w:val="00257AE2"/>
    <w:rsid w:val="002604C5"/>
    <w:rsid w:val="00260799"/>
    <w:rsid w:val="002608B4"/>
    <w:rsid w:val="00261338"/>
    <w:rsid w:val="002613A3"/>
    <w:rsid w:val="0026159A"/>
    <w:rsid w:val="00261F68"/>
    <w:rsid w:val="00262009"/>
    <w:rsid w:val="002620E7"/>
    <w:rsid w:val="002622CC"/>
    <w:rsid w:val="00262687"/>
    <w:rsid w:val="00263186"/>
    <w:rsid w:val="0026323B"/>
    <w:rsid w:val="00263768"/>
    <w:rsid w:val="00263778"/>
    <w:rsid w:val="002639F3"/>
    <w:rsid w:val="00263DAC"/>
    <w:rsid w:val="00263E09"/>
    <w:rsid w:val="002645BA"/>
    <w:rsid w:val="00265B14"/>
    <w:rsid w:val="00265BC6"/>
    <w:rsid w:val="00265CCC"/>
    <w:rsid w:val="00265CE9"/>
    <w:rsid w:val="002662A5"/>
    <w:rsid w:val="00266645"/>
    <w:rsid w:val="0026669A"/>
    <w:rsid w:val="00267220"/>
    <w:rsid w:val="00267304"/>
    <w:rsid w:val="00267B27"/>
    <w:rsid w:val="00267BFD"/>
    <w:rsid w:val="002704A3"/>
    <w:rsid w:val="00270AEC"/>
    <w:rsid w:val="00270E42"/>
    <w:rsid w:val="00271247"/>
    <w:rsid w:val="00271576"/>
    <w:rsid w:val="00271620"/>
    <w:rsid w:val="00271972"/>
    <w:rsid w:val="00271D69"/>
    <w:rsid w:val="00271E21"/>
    <w:rsid w:val="00272709"/>
    <w:rsid w:val="00272A16"/>
    <w:rsid w:val="00272AB5"/>
    <w:rsid w:val="00272CC1"/>
    <w:rsid w:val="00273164"/>
    <w:rsid w:val="002731CB"/>
    <w:rsid w:val="00273A07"/>
    <w:rsid w:val="00273AD9"/>
    <w:rsid w:val="00273E3A"/>
    <w:rsid w:val="00273FC7"/>
    <w:rsid w:val="00273FFA"/>
    <w:rsid w:val="002740F6"/>
    <w:rsid w:val="0027413B"/>
    <w:rsid w:val="00274862"/>
    <w:rsid w:val="002752C0"/>
    <w:rsid w:val="002753D1"/>
    <w:rsid w:val="00275680"/>
    <w:rsid w:val="00275C46"/>
    <w:rsid w:val="00275E5A"/>
    <w:rsid w:val="00275F71"/>
    <w:rsid w:val="00276047"/>
    <w:rsid w:val="00276514"/>
    <w:rsid w:val="002767FE"/>
    <w:rsid w:val="00276C60"/>
    <w:rsid w:val="00277918"/>
    <w:rsid w:val="00277BAB"/>
    <w:rsid w:val="0028012A"/>
    <w:rsid w:val="002801D9"/>
    <w:rsid w:val="00280235"/>
    <w:rsid w:val="002810CC"/>
    <w:rsid w:val="00281218"/>
    <w:rsid w:val="0028164B"/>
    <w:rsid w:val="00281A0A"/>
    <w:rsid w:val="00281A42"/>
    <w:rsid w:val="00281C4D"/>
    <w:rsid w:val="00281C9D"/>
    <w:rsid w:val="00281CA3"/>
    <w:rsid w:val="00281F06"/>
    <w:rsid w:val="002826B2"/>
    <w:rsid w:val="002827B5"/>
    <w:rsid w:val="00282CBD"/>
    <w:rsid w:val="00283407"/>
    <w:rsid w:val="00283A0E"/>
    <w:rsid w:val="00283D18"/>
    <w:rsid w:val="00283E08"/>
    <w:rsid w:val="00283EE9"/>
    <w:rsid w:val="00284041"/>
    <w:rsid w:val="002842B3"/>
    <w:rsid w:val="002844F5"/>
    <w:rsid w:val="00284707"/>
    <w:rsid w:val="00284BC3"/>
    <w:rsid w:val="00284CC6"/>
    <w:rsid w:val="00286351"/>
    <w:rsid w:val="00286803"/>
    <w:rsid w:val="00286978"/>
    <w:rsid w:val="002869EF"/>
    <w:rsid w:val="00286E07"/>
    <w:rsid w:val="00286E9A"/>
    <w:rsid w:val="002872C4"/>
    <w:rsid w:val="00287519"/>
    <w:rsid w:val="002876BA"/>
    <w:rsid w:val="00287C92"/>
    <w:rsid w:val="002900CF"/>
    <w:rsid w:val="0029043D"/>
    <w:rsid w:val="00290CB7"/>
    <w:rsid w:val="00290DBF"/>
    <w:rsid w:val="002910F8"/>
    <w:rsid w:val="00291809"/>
    <w:rsid w:val="00291905"/>
    <w:rsid w:val="0029248E"/>
    <w:rsid w:val="0029341F"/>
    <w:rsid w:val="00293D23"/>
    <w:rsid w:val="002941B2"/>
    <w:rsid w:val="00294337"/>
    <w:rsid w:val="002943E2"/>
    <w:rsid w:val="0029481C"/>
    <w:rsid w:val="00294A33"/>
    <w:rsid w:val="00294CC6"/>
    <w:rsid w:val="00294F1A"/>
    <w:rsid w:val="00295F8E"/>
    <w:rsid w:val="00296F40"/>
    <w:rsid w:val="00296FDB"/>
    <w:rsid w:val="00297268"/>
    <w:rsid w:val="002973B5"/>
    <w:rsid w:val="002978C6"/>
    <w:rsid w:val="00297B95"/>
    <w:rsid w:val="002A0113"/>
    <w:rsid w:val="002A0193"/>
    <w:rsid w:val="002A0948"/>
    <w:rsid w:val="002A2782"/>
    <w:rsid w:val="002A2F36"/>
    <w:rsid w:val="002A34A8"/>
    <w:rsid w:val="002A40B7"/>
    <w:rsid w:val="002A4207"/>
    <w:rsid w:val="002A4B7C"/>
    <w:rsid w:val="002A50C5"/>
    <w:rsid w:val="002A527E"/>
    <w:rsid w:val="002A52E6"/>
    <w:rsid w:val="002A53C7"/>
    <w:rsid w:val="002A5955"/>
    <w:rsid w:val="002A5ACA"/>
    <w:rsid w:val="002A6609"/>
    <w:rsid w:val="002A68C2"/>
    <w:rsid w:val="002A7468"/>
    <w:rsid w:val="002A7898"/>
    <w:rsid w:val="002B03B8"/>
    <w:rsid w:val="002B0526"/>
    <w:rsid w:val="002B075C"/>
    <w:rsid w:val="002B0C5B"/>
    <w:rsid w:val="002B0E96"/>
    <w:rsid w:val="002B0F0F"/>
    <w:rsid w:val="002B171F"/>
    <w:rsid w:val="002B1C6B"/>
    <w:rsid w:val="002B1FB2"/>
    <w:rsid w:val="002B2A35"/>
    <w:rsid w:val="002B2F35"/>
    <w:rsid w:val="002B2FB9"/>
    <w:rsid w:val="002B4CFF"/>
    <w:rsid w:val="002B5A4C"/>
    <w:rsid w:val="002B5C04"/>
    <w:rsid w:val="002B5D18"/>
    <w:rsid w:val="002B6153"/>
    <w:rsid w:val="002B69A5"/>
    <w:rsid w:val="002B6DA6"/>
    <w:rsid w:val="002B72AA"/>
    <w:rsid w:val="002B7522"/>
    <w:rsid w:val="002B76BD"/>
    <w:rsid w:val="002B77E9"/>
    <w:rsid w:val="002B78FA"/>
    <w:rsid w:val="002B79E8"/>
    <w:rsid w:val="002C0227"/>
    <w:rsid w:val="002C031C"/>
    <w:rsid w:val="002C061D"/>
    <w:rsid w:val="002C088C"/>
    <w:rsid w:val="002C1047"/>
    <w:rsid w:val="002C11FA"/>
    <w:rsid w:val="002C12B3"/>
    <w:rsid w:val="002C1466"/>
    <w:rsid w:val="002C1F29"/>
    <w:rsid w:val="002C22FC"/>
    <w:rsid w:val="002C2726"/>
    <w:rsid w:val="002C291D"/>
    <w:rsid w:val="002C30DF"/>
    <w:rsid w:val="002C3120"/>
    <w:rsid w:val="002C34C2"/>
    <w:rsid w:val="002C3DDF"/>
    <w:rsid w:val="002C3FE5"/>
    <w:rsid w:val="002C4666"/>
    <w:rsid w:val="002C4B13"/>
    <w:rsid w:val="002C4BBC"/>
    <w:rsid w:val="002C4E61"/>
    <w:rsid w:val="002C545C"/>
    <w:rsid w:val="002C5663"/>
    <w:rsid w:val="002C5CC5"/>
    <w:rsid w:val="002C624A"/>
    <w:rsid w:val="002C656F"/>
    <w:rsid w:val="002C65F5"/>
    <w:rsid w:val="002C68B0"/>
    <w:rsid w:val="002C68C7"/>
    <w:rsid w:val="002C6C6A"/>
    <w:rsid w:val="002D021D"/>
    <w:rsid w:val="002D0479"/>
    <w:rsid w:val="002D04DA"/>
    <w:rsid w:val="002D0D64"/>
    <w:rsid w:val="002D0D95"/>
    <w:rsid w:val="002D113F"/>
    <w:rsid w:val="002D15DC"/>
    <w:rsid w:val="002D1F67"/>
    <w:rsid w:val="002D248F"/>
    <w:rsid w:val="002D33C4"/>
    <w:rsid w:val="002D33F1"/>
    <w:rsid w:val="002D37E2"/>
    <w:rsid w:val="002D3A92"/>
    <w:rsid w:val="002D3F70"/>
    <w:rsid w:val="002D4476"/>
    <w:rsid w:val="002D4A79"/>
    <w:rsid w:val="002D4B6F"/>
    <w:rsid w:val="002D4C56"/>
    <w:rsid w:val="002D4DA7"/>
    <w:rsid w:val="002D5504"/>
    <w:rsid w:val="002D58E5"/>
    <w:rsid w:val="002D5C4E"/>
    <w:rsid w:val="002D66B8"/>
    <w:rsid w:val="002D68FF"/>
    <w:rsid w:val="002D7B09"/>
    <w:rsid w:val="002E0296"/>
    <w:rsid w:val="002E1061"/>
    <w:rsid w:val="002E1754"/>
    <w:rsid w:val="002E19BF"/>
    <w:rsid w:val="002E21BD"/>
    <w:rsid w:val="002E37D8"/>
    <w:rsid w:val="002E3E07"/>
    <w:rsid w:val="002E3EAA"/>
    <w:rsid w:val="002E3FF9"/>
    <w:rsid w:val="002E44BF"/>
    <w:rsid w:val="002E44C6"/>
    <w:rsid w:val="002E4526"/>
    <w:rsid w:val="002E48C9"/>
    <w:rsid w:val="002E4B78"/>
    <w:rsid w:val="002E4DF3"/>
    <w:rsid w:val="002E5310"/>
    <w:rsid w:val="002E5439"/>
    <w:rsid w:val="002E654F"/>
    <w:rsid w:val="002E69A4"/>
    <w:rsid w:val="002E6D4B"/>
    <w:rsid w:val="002E6D6A"/>
    <w:rsid w:val="002E77F0"/>
    <w:rsid w:val="002F0804"/>
    <w:rsid w:val="002F0ACD"/>
    <w:rsid w:val="002F0D6E"/>
    <w:rsid w:val="002F0EA8"/>
    <w:rsid w:val="002F1055"/>
    <w:rsid w:val="002F105B"/>
    <w:rsid w:val="002F1194"/>
    <w:rsid w:val="002F1771"/>
    <w:rsid w:val="002F18D1"/>
    <w:rsid w:val="002F1AC5"/>
    <w:rsid w:val="002F2354"/>
    <w:rsid w:val="002F2578"/>
    <w:rsid w:val="002F325F"/>
    <w:rsid w:val="002F414D"/>
    <w:rsid w:val="002F4D2B"/>
    <w:rsid w:val="002F54F5"/>
    <w:rsid w:val="002F56BD"/>
    <w:rsid w:val="002F5A28"/>
    <w:rsid w:val="002F6434"/>
    <w:rsid w:val="002F65EC"/>
    <w:rsid w:val="002F6C66"/>
    <w:rsid w:val="002F6F76"/>
    <w:rsid w:val="002F7653"/>
    <w:rsid w:val="002F787C"/>
    <w:rsid w:val="002F7BA5"/>
    <w:rsid w:val="002F7E57"/>
    <w:rsid w:val="00300857"/>
    <w:rsid w:val="003013D7"/>
    <w:rsid w:val="00301457"/>
    <w:rsid w:val="0030148E"/>
    <w:rsid w:val="00301BE2"/>
    <w:rsid w:val="00301EA1"/>
    <w:rsid w:val="003027E5"/>
    <w:rsid w:val="00302E85"/>
    <w:rsid w:val="003031A3"/>
    <w:rsid w:val="003035AF"/>
    <w:rsid w:val="00303DD0"/>
    <w:rsid w:val="003042FD"/>
    <w:rsid w:val="00304751"/>
    <w:rsid w:val="0030483C"/>
    <w:rsid w:val="00304A45"/>
    <w:rsid w:val="0030551E"/>
    <w:rsid w:val="00305C17"/>
    <w:rsid w:val="00305C8C"/>
    <w:rsid w:val="003060C9"/>
    <w:rsid w:val="00306661"/>
    <w:rsid w:val="00306A46"/>
    <w:rsid w:val="00307634"/>
    <w:rsid w:val="003103DC"/>
    <w:rsid w:val="0031058D"/>
    <w:rsid w:val="0031125A"/>
    <w:rsid w:val="00311260"/>
    <w:rsid w:val="003116A9"/>
    <w:rsid w:val="00311965"/>
    <w:rsid w:val="0031196A"/>
    <w:rsid w:val="00311FDF"/>
    <w:rsid w:val="003128D7"/>
    <w:rsid w:val="00312BFD"/>
    <w:rsid w:val="00312F90"/>
    <w:rsid w:val="00313304"/>
    <w:rsid w:val="00313760"/>
    <w:rsid w:val="00313E03"/>
    <w:rsid w:val="00314208"/>
    <w:rsid w:val="003143A5"/>
    <w:rsid w:val="0031450B"/>
    <w:rsid w:val="003158CB"/>
    <w:rsid w:val="0031598D"/>
    <w:rsid w:val="00315D58"/>
    <w:rsid w:val="0031600D"/>
    <w:rsid w:val="00316657"/>
    <w:rsid w:val="00316AF0"/>
    <w:rsid w:val="00316F99"/>
    <w:rsid w:val="003173AB"/>
    <w:rsid w:val="003176A6"/>
    <w:rsid w:val="00320131"/>
    <w:rsid w:val="003207AB"/>
    <w:rsid w:val="0032092B"/>
    <w:rsid w:val="0032095A"/>
    <w:rsid w:val="003209A6"/>
    <w:rsid w:val="00320BB4"/>
    <w:rsid w:val="00321075"/>
    <w:rsid w:val="003210E4"/>
    <w:rsid w:val="00321124"/>
    <w:rsid w:val="00321FEA"/>
    <w:rsid w:val="003222F4"/>
    <w:rsid w:val="00323355"/>
    <w:rsid w:val="00323910"/>
    <w:rsid w:val="00323DD4"/>
    <w:rsid w:val="00324810"/>
    <w:rsid w:val="00324FD9"/>
    <w:rsid w:val="003251DD"/>
    <w:rsid w:val="00325694"/>
    <w:rsid w:val="00325815"/>
    <w:rsid w:val="00325BF1"/>
    <w:rsid w:val="00325D2F"/>
    <w:rsid w:val="00326338"/>
    <w:rsid w:val="003265D0"/>
    <w:rsid w:val="00326C1C"/>
    <w:rsid w:val="003270DE"/>
    <w:rsid w:val="00327FFD"/>
    <w:rsid w:val="003306B8"/>
    <w:rsid w:val="0033097F"/>
    <w:rsid w:val="00330A29"/>
    <w:rsid w:val="00331060"/>
    <w:rsid w:val="003311C9"/>
    <w:rsid w:val="00331401"/>
    <w:rsid w:val="00332740"/>
    <w:rsid w:val="00332844"/>
    <w:rsid w:val="003334C0"/>
    <w:rsid w:val="00333C2A"/>
    <w:rsid w:val="00333D24"/>
    <w:rsid w:val="00334137"/>
    <w:rsid w:val="0033432D"/>
    <w:rsid w:val="00334B14"/>
    <w:rsid w:val="00335048"/>
    <w:rsid w:val="003350B6"/>
    <w:rsid w:val="0033551F"/>
    <w:rsid w:val="003358CF"/>
    <w:rsid w:val="00335F51"/>
    <w:rsid w:val="0033663B"/>
    <w:rsid w:val="00336D88"/>
    <w:rsid w:val="003370DC"/>
    <w:rsid w:val="003376E3"/>
    <w:rsid w:val="00337A9A"/>
    <w:rsid w:val="00337D07"/>
    <w:rsid w:val="00337D7B"/>
    <w:rsid w:val="003404A5"/>
    <w:rsid w:val="0034083B"/>
    <w:rsid w:val="003408C0"/>
    <w:rsid w:val="00341363"/>
    <w:rsid w:val="00341812"/>
    <w:rsid w:val="00341D7A"/>
    <w:rsid w:val="00341E79"/>
    <w:rsid w:val="00341F6D"/>
    <w:rsid w:val="0034242F"/>
    <w:rsid w:val="0034250F"/>
    <w:rsid w:val="00342659"/>
    <w:rsid w:val="00342C67"/>
    <w:rsid w:val="00342E32"/>
    <w:rsid w:val="003430C2"/>
    <w:rsid w:val="003436F2"/>
    <w:rsid w:val="003436F6"/>
    <w:rsid w:val="003438A8"/>
    <w:rsid w:val="00343D87"/>
    <w:rsid w:val="003445F5"/>
    <w:rsid w:val="003448C6"/>
    <w:rsid w:val="003449A3"/>
    <w:rsid w:val="00344F16"/>
    <w:rsid w:val="003450ED"/>
    <w:rsid w:val="003457CF"/>
    <w:rsid w:val="00346377"/>
    <w:rsid w:val="003465BC"/>
    <w:rsid w:val="003467D5"/>
    <w:rsid w:val="00346935"/>
    <w:rsid w:val="00346DFB"/>
    <w:rsid w:val="003475A7"/>
    <w:rsid w:val="003476D3"/>
    <w:rsid w:val="00347B26"/>
    <w:rsid w:val="00347BBF"/>
    <w:rsid w:val="0035046B"/>
    <w:rsid w:val="00350AF1"/>
    <w:rsid w:val="00350E90"/>
    <w:rsid w:val="0035106D"/>
    <w:rsid w:val="00351340"/>
    <w:rsid w:val="003514E4"/>
    <w:rsid w:val="00351DF8"/>
    <w:rsid w:val="0035226A"/>
    <w:rsid w:val="00353384"/>
    <w:rsid w:val="003536C2"/>
    <w:rsid w:val="00354152"/>
    <w:rsid w:val="00354921"/>
    <w:rsid w:val="00354BFF"/>
    <w:rsid w:val="00355416"/>
    <w:rsid w:val="00355795"/>
    <w:rsid w:val="00356C96"/>
    <w:rsid w:val="003578B6"/>
    <w:rsid w:val="003579C4"/>
    <w:rsid w:val="00357AA0"/>
    <w:rsid w:val="00357DBF"/>
    <w:rsid w:val="0036008B"/>
    <w:rsid w:val="003600EA"/>
    <w:rsid w:val="0036019E"/>
    <w:rsid w:val="003605F1"/>
    <w:rsid w:val="00360817"/>
    <w:rsid w:val="003608D7"/>
    <w:rsid w:val="00360BDA"/>
    <w:rsid w:val="00360FE8"/>
    <w:rsid w:val="00361243"/>
    <w:rsid w:val="00361BFF"/>
    <w:rsid w:val="00362506"/>
    <w:rsid w:val="003627FF"/>
    <w:rsid w:val="00362F8B"/>
    <w:rsid w:val="00363917"/>
    <w:rsid w:val="00363993"/>
    <w:rsid w:val="00363EEF"/>
    <w:rsid w:val="00363FBB"/>
    <w:rsid w:val="00364236"/>
    <w:rsid w:val="00364277"/>
    <w:rsid w:val="003642F6"/>
    <w:rsid w:val="00364336"/>
    <w:rsid w:val="003645D0"/>
    <w:rsid w:val="00364B59"/>
    <w:rsid w:val="00364DB0"/>
    <w:rsid w:val="00365A00"/>
    <w:rsid w:val="00365E4C"/>
    <w:rsid w:val="0036600A"/>
    <w:rsid w:val="00366091"/>
    <w:rsid w:val="00366601"/>
    <w:rsid w:val="003666E2"/>
    <w:rsid w:val="00366D72"/>
    <w:rsid w:val="00367494"/>
    <w:rsid w:val="00370532"/>
    <w:rsid w:val="003706CD"/>
    <w:rsid w:val="00370A1C"/>
    <w:rsid w:val="00370B79"/>
    <w:rsid w:val="00371553"/>
    <w:rsid w:val="003720B9"/>
    <w:rsid w:val="00372153"/>
    <w:rsid w:val="00372855"/>
    <w:rsid w:val="00372B47"/>
    <w:rsid w:val="00372BCA"/>
    <w:rsid w:val="003731F9"/>
    <w:rsid w:val="0037383C"/>
    <w:rsid w:val="00373866"/>
    <w:rsid w:val="00373AED"/>
    <w:rsid w:val="00373EF3"/>
    <w:rsid w:val="00373F3B"/>
    <w:rsid w:val="00374488"/>
    <w:rsid w:val="0037488A"/>
    <w:rsid w:val="003748F8"/>
    <w:rsid w:val="0037496C"/>
    <w:rsid w:val="00374B8E"/>
    <w:rsid w:val="00375A0A"/>
    <w:rsid w:val="00375CBD"/>
    <w:rsid w:val="00375E0C"/>
    <w:rsid w:val="00376890"/>
    <w:rsid w:val="00376BBE"/>
    <w:rsid w:val="00376D9E"/>
    <w:rsid w:val="0038027C"/>
    <w:rsid w:val="00380497"/>
    <w:rsid w:val="003804EB"/>
    <w:rsid w:val="003809C6"/>
    <w:rsid w:val="00380CA1"/>
    <w:rsid w:val="00380D10"/>
    <w:rsid w:val="00380E1E"/>
    <w:rsid w:val="003810A6"/>
    <w:rsid w:val="0038114A"/>
    <w:rsid w:val="00381450"/>
    <w:rsid w:val="00382739"/>
    <w:rsid w:val="003827E7"/>
    <w:rsid w:val="00382E37"/>
    <w:rsid w:val="00382E8A"/>
    <w:rsid w:val="00383A85"/>
    <w:rsid w:val="00383D27"/>
    <w:rsid w:val="0038567B"/>
    <w:rsid w:val="00385A62"/>
    <w:rsid w:val="00385F52"/>
    <w:rsid w:val="003861DE"/>
    <w:rsid w:val="0038648B"/>
    <w:rsid w:val="00386C7F"/>
    <w:rsid w:val="00387633"/>
    <w:rsid w:val="0038789E"/>
    <w:rsid w:val="00387D29"/>
    <w:rsid w:val="00387E9D"/>
    <w:rsid w:val="00390836"/>
    <w:rsid w:val="00390884"/>
    <w:rsid w:val="00390D52"/>
    <w:rsid w:val="003918D5"/>
    <w:rsid w:val="00391ABA"/>
    <w:rsid w:val="00391FAA"/>
    <w:rsid w:val="0039223F"/>
    <w:rsid w:val="00392C77"/>
    <w:rsid w:val="00392E1A"/>
    <w:rsid w:val="00393673"/>
    <w:rsid w:val="00393AD8"/>
    <w:rsid w:val="00393EA2"/>
    <w:rsid w:val="00393EE4"/>
    <w:rsid w:val="00394195"/>
    <w:rsid w:val="00395293"/>
    <w:rsid w:val="0039532B"/>
    <w:rsid w:val="00395599"/>
    <w:rsid w:val="00395ADC"/>
    <w:rsid w:val="00395CF4"/>
    <w:rsid w:val="00395FED"/>
    <w:rsid w:val="0039637A"/>
    <w:rsid w:val="0039655B"/>
    <w:rsid w:val="00396932"/>
    <w:rsid w:val="00396C4D"/>
    <w:rsid w:val="00396CD8"/>
    <w:rsid w:val="00397F0A"/>
    <w:rsid w:val="003A0349"/>
    <w:rsid w:val="003A0861"/>
    <w:rsid w:val="003A0F97"/>
    <w:rsid w:val="003A10DA"/>
    <w:rsid w:val="003A13C8"/>
    <w:rsid w:val="003A19DA"/>
    <w:rsid w:val="003A202F"/>
    <w:rsid w:val="003A203F"/>
    <w:rsid w:val="003A287A"/>
    <w:rsid w:val="003A379E"/>
    <w:rsid w:val="003A3E45"/>
    <w:rsid w:val="003A3FBE"/>
    <w:rsid w:val="003A3FED"/>
    <w:rsid w:val="003A4746"/>
    <w:rsid w:val="003A4826"/>
    <w:rsid w:val="003A4903"/>
    <w:rsid w:val="003A4D51"/>
    <w:rsid w:val="003A56B6"/>
    <w:rsid w:val="003A581C"/>
    <w:rsid w:val="003A5B53"/>
    <w:rsid w:val="003A5CDE"/>
    <w:rsid w:val="003A6334"/>
    <w:rsid w:val="003A68D5"/>
    <w:rsid w:val="003A6AF8"/>
    <w:rsid w:val="003A7428"/>
    <w:rsid w:val="003A7F18"/>
    <w:rsid w:val="003A7FDC"/>
    <w:rsid w:val="003B05AC"/>
    <w:rsid w:val="003B0D2B"/>
    <w:rsid w:val="003B0D37"/>
    <w:rsid w:val="003B0D98"/>
    <w:rsid w:val="003B142F"/>
    <w:rsid w:val="003B18E3"/>
    <w:rsid w:val="003B22E3"/>
    <w:rsid w:val="003B2A74"/>
    <w:rsid w:val="003B2F46"/>
    <w:rsid w:val="003B3371"/>
    <w:rsid w:val="003B3604"/>
    <w:rsid w:val="003B3711"/>
    <w:rsid w:val="003B5F85"/>
    <w:rsid w:val="003B63F2"/>
    <w:rsid w:val="003B657E"/>
    <w:rsid w:val="003B7678"/>
    <w:rsid w:val="003B791A"/>
    <w:rsid w:val="003B799C"/>
    <w:rsid w:val="003B7AC8"/>
    <w:rsid w:val="003C0102"/>
    <w:rsid w:val="003C0804"/>
    <w:rsid w:val="003C0D87"/>
    <w:rsid w:val="003C126A"/>
    <w:rsid w:val="003C169E"/>
    <w:rsid w:val="003C247E"/>
    <w:rsid w:val="003C28EA"/>
    <w:rsid w:val="003C29A8"/>
    <w:rsid w:val="003C2EDB"/>
    <w:rsid w:val="003C30F4"/>
    <w:rsid w:val="003C33F9"/>
    <w:rsid w:val="003C3D62"/>
    <w:rsid w:val="003C3FBF"/>
    <w:rsid w:val="003C49A6"/>
    <w:rsid w:val="003C49D1"/>
    <w:rsid w:val="003C4A62"/>
    <w:rsid w:val="003C4E34"/>
    <w:rsid w:val="003C502A"/>
    <w:rsid w:val="003C6444"/>
    <w:rsid w:val="003C7090"/>
    <w:rsid w:val="003C7384"/>
    <w:rsid w:val="003C790D"/>
    <w:rsid w:val="003C7DB6"/>
    <w:rsid w:val="003C7DE2"/>
    <w:rsid w:val="003D09AE"/>
    <w:rsid w:val="003D0DD2"/>
    <w:rsid w:val="003D1BF1"/>
    <w:rsid w:val="003D1C0D"/>
    <w:rsid w:val="003D21B0"/>
    <w:rsid w:val="003D2791"/>
    <w:rsid w:val="003D28BD"/>
    <w:rsid w:val="003D2A72"/>
    <w:rsid w:val="003D2CF2"/>
    <w:rsid w:val="003D2EA9"/>
    <w:rsid w:val="003D2F59"/>
    <w:rsid w:val="003D2F65"/>
    <w:rsid w:val="003D34E1"/>
    <w:rsid w:val="003D3C5C"/>
    <w:rsid w:val="003D44C7"/>
    <w:rsid w:val="003D4891"/>
    <w:rsid w:val="003D4D3E"/>
    <w:rsid w:val="003D5557"/>
    <w:rsid w:val="003D58DB"/>
    <w:rsid w:val="003D5B3D"/>
    <w:rsid w:val="003D6323"/>
    <w:rsid w:val="003D6754"/>
    <w:rsid w:val="003D6C53"/>
    <w:rsid w:val="003D6D09"/>
    <w:rsid w:val="003D717C"/>
    <w:rsid w:val="003D7390"/>
    <w:rsid w:val="003D7CF2"/>
    <w:rsid w:val="003D7D46"/>
    <w:rsid w:val="003E0051"/>
    <w:rsid w:val="003E03D0"/>
    <w:rsid w:val="003E062F"/>
    <w:rsid w:val="003E0765"/>
    <w:rsid w:val="003E1039"/>
    <w:rsid w:val="003E1416"/>
    <w:rsid w:val="003E1680"/>
    <w:rsid w:val="003E185E"/>
    <w:rsid w:val="003E1C59"/>
    <w:rsid w:val="003E1DEC"/>
    <w:rsid w:val="003E1E3B"/>
    <w:rsid w:val="003E1E88"/>
    <w:rsid w:val="003E24FF"/>
    <w:rsid w:val="003E2D51"/>
    <w:rsid w:val="003E33C1"/>
    <w:rsid w:val="003E3B66"/>
    <w:rsid w:val="003E41DC"/>
    <w:rsid w:val="003E43B8"/>
    <w:rsid w:val="003E5642"/>
    <w:rsid w:val="003E62E9"/>
    <w:rsid w:val="003E670B"/>
    <w:rsid w:val="003E6C33"/>
    <w:rsid w:val="003E6CC4"/>
    <w:rsid w:val="003E7ACA"/>
    <w:rsid w:val="003E7EEA"/>
    <w:rsid w:val="003F0B01"/>
    <w:rsid w:val="003F0D3C"/>
    <w:rsid w:val="003F156B"/>
    <w:rsid w:val="003F1800"/>
    <w:rsid w:val="003F19DA"/>
    <w:rsid w:val="003F1C16"/>
    <w:rsid w:val="003F219A"/>
    <w:rsid w:val="003F2B51"/>
    <w:rsid w:val="003F32F1"/>
    <w:rsid w:val="003F331D"/>
    <w:rsid w:val="003F37C4"/>
    <w:rsid w:val="003F3AB2"/>
    <w:rsid w:val="003F3D06"/>
    <w:rsid w:val="003F3EAE"/>
    <w:rsid w:val="003F43E5"/>
    <w:rsid w:val="003F55FE"/>
    <w:rsid w:val="003F581A"/>
    <w:rsid w:val="003F581D"/>
    <w:rsid w:val="003F5AD1"/>
    <w:rsid w:val="003F5BFE"/>
    <w:rsid w:val="003F5E20"/>
    <w:rsid w:val="003F5F32"/>
    <w:rsid w:val="003F6AFF"/>
    <w:rsid w:val="003F73F0"/>
    <w:rsid w:val="003F744E"/>
    <w:rsid w:val="00400184"/>
    <w:rsid w:val="004005BF"/>
    <w:rsid w:val="0040177E"/>
    <w:rsid w:val="00402161"/>
    <w:rsid w:val="00402222"/>
    <w:rsid w:val="0040243C"/>
    <w:rsid w:val="00402A1F"/>
    <w:rsid w:val="00402ACD"/>
    <w:rsid w:val="00402CA1"/>
    <w:rsid w:val="0040373B"/>
    <w:rsid w:val="00403754"/>
    <w:rsid w:val="0040389D"/>
    <w:rsid w:val="00403977"/>
    <w:rsid w:val="00403A95"/>
    <w:rsid w:val="00403C1F"/>
    <w:rsid w:val="00403D10"/>
    <w:rsid w:val="00403E14"/>
    <w:rsid w:val="00403E2D"/>
    <w:rsid w:val="00403F7F"/>
    <w:rsid w:val="004041F3"/>
    <w:rsid w:val="004043B3"/>
    <w:rsid w:val="004044DE"/>
    <w:rsid w:val="00404CE4"/>
    <w:rsid w:val="00405382"/>
    <w:rsid w:val="00405436"/>
    <w:rsid w:val="0040558B"/>
    <w:rsid w:val="00405914"/>
    <w:rsid w:val="00405D3B"/>
    <w:rsid w:val="004062E2"/>
    <w:rsid w:val="004071A3"/>
    <w:rsid w:val="0040776F"/>
    <w:rsid w:val="00407961"/>
    <w:rsid w:val="00407CAB"/>
    <w:rsid w:val="0041052F"/>
    <w:rsid w:val="0041057E"/>
    <w:rsid w:val="00410968"/>
    <w:rsid w:val="0041097E"/>
    <w:rsid w:val="00410D36"/>
    <w:rsid w:val="004116A9"/>
    <w:rsid w:val="00412D9B"/>
    <w:rsid w:val="00413629"/>
    <w:rsid w:val="00413709"/>
    <w:rsid w:val="00413EF9"/>
    <w:rsid w:val="00414228"/>
    <w:rsid w:val="00414242"/>
    <w:rsid w:val="00414958"/>
    <w:rsid w:val="00415937"/>
    <w:rsid w:val="00415B79"/>
    <w:rsid w:val="004162DB"/>
    <w:rsid w:val="004167F6"/>
    <w:rsid w:val="0041686F"/>
    <w:rsid w:val="00416CC9"/>
    <w:rsid w:val="00416EF7"/>
    <w:rsid w:val="004172EC"/>
    <w:rsid w:val="004202B9"/>
    <w:rsid w:val="004205E9"/>
    <w:rsid w:val="00420B71"/>
    <w:rsid w:val="00420CC2"/>
    <w:rsid w:val="00420E16"/>
    <w:rsid w:val="00420F0A"/>
    <w:rsid w:val="00420F77"/>
    <w:rsid w:val="00421401"/>
    <w:rsid w:val="00421949"/>
    <w:rsid w:val="00421B2D"/>
    <w:rsid w:val="00421D96"/>
    <w:rsid w:val="0042250E"/>
    <w:rsid w:val="004228EC"/>
    <w:rsid w:val="00422D12"/>
    <w:rsid w:val="00424220"/>
    <w:rsid w:val="00425737"/>
    <w:rsid w:val="00425DE5"/>
    <w:rsid w:val="00426671"/>
    <w:rsid w:val="004268A9"/>
    <w:rsid w:val="00426B4D"/>
    <w:rsid w:val="00426BB9"/>
    <w:rsid w:val="00430293"/>
    <w:rsid w:val="00430EF5"/>
    <w:rsid w:val="004312F6"/>
    <w:rsid w:val="00431386"/>
    <w:rsid w:val="00431677"/>
    <w:rsid w:val="00431E8F"/>
    <w:rsid w:val="00432FB0"/>
    <w:rsid w:val="00433014"/>
    <w:rsid w:val="004333A8"/>
    <w:rsid w:val="0043342B"/>
    <w:rsid w:val="004339C0"/>
    <w:rsid w:val="00433A01"/>
    <w:rsid w:val="00433B73"/>
    <w:rsid w:val="00433D66"/>
    <w:rsid w:val="00433F0B"/>
    <w:rsid w:val="004342ED"/>
    <w:rsid w:val="00434419"/>
    <w:rsid w:val="004347DB"/>
    <w:rsid w:val="00435094"/>
    <w:rsid w:val="0043521C"/>
    <w:rsid w:val="00435635"/>
    <w:rsid w:val="004358F8"/>
    <w:rsid w:val="0043598B"/>
    <w:rsid w:val="00435DAD"/>
    <w:rsid w:val="00436099"/>
    <w:rsid w:val="0043658F"/>
    <w:rsid w:val="0043687E"/>
    <w:rsid w:val="00436C44"/>
    <w:rsid w:val="004378D2"/>
    <w:rsid w:val="00437D91"/>
    <w:rsid w:val="004405CB"/>
    <w:rsid w:val="004413FE"/>
    <w:rsid w:val="004416A7"/>
    <w:rsid w:val="0044182B"/>
    <w:rsid w:val="00441E24"/>
    <w:rsid w:val="0044236E"/>
    <w:rsid w:val="004426C9"/>
    <w:rsid w:val="00442E5E"/>
    <w:rsid w:val="00442E7E"/>
    <w:rsid w:val="00442F8E"/>
    <w:rsid w:val="00443248"/>
    <w:rsid w:val="004435EF"/>
    <w:rsid w:val="00443843"/>
    <w:rsid w:val="00443867"/>
    <w:rsid w:val="0044392E"/>
    <w:rsid w:val="00443BA1"/>
    <w:rsid w:val="00443FC6"/>
    <w:rsid w:val="004441F8"/>
    <w:rsid w:val="00444E26"/>
    <w:rsid w:val="00444F01"/>
    <w:rsid w:val="00444F19"/>
    <w:rsid w:val="00445007"/>
    <w:rsid w:val="00445998"/>
    <w:rsid w:val="00445C78"/>
    <w:rsid w:val="00445DE9"/>
    <w:rsid w:val="00445DEC"/>
    <w:rsid w:val="00445F43"/>
    <w:rsid w:val="0044621B"/>
    <w:rsid w:val="00446474"/>
    <w:rsid w:val="00446521"/>
    <w:rsid w:val="004467B5"/>
    <w:rsid w:val="00446AC1"/>
    <w:rsid w:val="00446CDE"/>
    <w:rsid w:val="00447077"/>
    <w:rsid w:val="004472E9"/>
    <w:rsid w:val="004477C1"/>
    <w:rsid w:val="004478D0"/>
    <w:rsid w:val="00447B32"/>
    <w:rsid w:val="00447CCA"/>
    <w:rsid w:val="00450B33"/>
    <w:rsid w:val="00450C4D"/>
    <w:rsid w:val="00450F60"/>
    <w:rsid w:val="004511CC"/>
    <w:rsid w:val="0045207A"/>
    <w:rsid w:val="00452362"/>
    <w:rsid w:val="00452935"/>
    <w:rsid w:val="00452D3E"/>
    <w:rsid w:val="00452D78"/>
    <w:rsid w:val="00452F27"/>
    <w:rsid w:val="00454CA2"/>
    <w:rsid w:val="004563CD"/>
    <w:rsid w:val="004563FB"/>
    <w:rsid w:val="00456430"/>
    <w:rsid w:val="004564F1"/>
    <w:rsid w:val="004568E7"/>
    <w:rsid w:val="00456BF5"/>
    <w:rsid w:val="00456CC0"/>
    <w:rsid w:val="00457CED"/>
    <w:rsid w:val="00457D06"/>
    <w:rsid w:val="004602BD"/>
    <w:rsid w:val="004605BC"/>
    <w:rsid w:val="0046070A"/>
    <w:rsid w:val="00460802"/>
    <w:rsid w:val="0046096B"/>
    <w:rsid w:val="00461061"/>
    <w:rsid w:val="00461375"/>
    <w:rsid w:val="00461392"/>
    <w:rsid w:val="004614D2"/>
    <w:rsid w:val="004617A5"/>
    <w:rsid w:val="0046191D"/>
    <w:rsid w:val="00461B04"/>
    <w:rsid w:val="00461DD0"/>
    <w:rsid w:val="004628E6"/>
    <w:rsid w:val="00462A6F"/>
    <w:rsid w:val="00462FBB"/>
    <w:rsid w:val="004636C3"/>
    <w:rsid w:val="00463AD6"/>
    <w:rsid w:val="00463CCA"/>
    <w:rsid w:val="00463DD9"/>
    <w:rsid w:val="00463E47"/>
    <w:rsid w:val="0046422F"/>
    <w:rsid w:val="00465109"/>
    <w:rsid w:val="004654D0"/>
    <w:rsid w:val="0046616E"/>
    <w:rsid w:val="00466586"/>
    <w:rsid w:val="00466EE1"/>
    <w:rsid w:val="004673E6"/>
    <w:rsid w:val="00467567"/>
    <w:rsid w:val="004678B8"/>
    <w:rsid w:val="00467A58"/>
    <w:rsid w:val="00467BAD"/>
    <w:rsid w:val="00467E7E"/>
    <w:rsid w:val="00467F02"/>
    <w:rsid w:val="00470B8F"/>
    <w:rsid w:val="00470EF4"/>
    <w:rsid w:val="004710FD"/>
    <w:rsid w:val="00471DDA"/>
    <w:rsid w:val="00471E1C"/>
    <w:rsid w:val="00471F68"/>
    <w:rsid w:val="0047209E"/>
    <w:rsid w:val="0047222D"/>
    <w:rsid w:val="00472461"/>
    <w:rsid w:val="004725A0"/>
    <w:rsid w:val="004725E7"/>
    <w:rsid w:val="004728CF"/>
    <w:rsid w:val="00472AA6"/>
    <w:rsid w:val="00472B77"/>
    <w:rsid w:val="00473059"/>
    <w:rsid w:val="004731A6"/>
    <w:rsid w:val="00473550"/>
    <w:rsid w:val="0047359D"/>
    <w:rsid w:val="0047379B"/>
    <w:rsid w:val="00473AA1"/>
    <w:rsid w:val="00473E1B"/>
    <w:rsid w:val="0047405B"/>
    <w:rsid w:val="004742BB"/>
    <w:rsid w:val="00474D28"/>
    <w:rsid w:val="00474E0E"/>
    <w:rsid w:val="00475428"/>
    <w:rsid w:val="00475601"/>
    <w:rsid w:val="00475765"/>
    <w:rsid w:val="00475A13"/>
    <w:rsid w:val="00476680"/>
    <w:rsid w:val="00476701"/>
    <w:rsid w:val="00476E1E"/>
    <w:rsid w:val="004776B0"/>
    <w:rsid w:val="00477784"/>
    <w:rsid w:val="004778D3"/>
    <w:rsid w:val="00480874"/>
    <w:rsid w:val="00480CB4"/>
    <w:rsid w:val="00480D0D"/>
    <w:rsid w:val="00480FE2"/>
    <w:rsid w:val="00481326"/>
    <w:rsid w:val="00481F58"/>
    <w:rsid w:val="00481F9E"/>
    <w:rsid w:val="00482227"/>
    <w:rsid w:val="00482946"/>
    <w:rsid w:val="004831B2"/>
    <w:rsid w:val="0048393F"/>
    <w:rsid w:val="00483950"/>
    <w:rsid w:val="00483981"/>
    <w:rsid w:val="00483FC9"/>
    <w:rsid w:val="0048405F"/>
    <w:rsid w:val="0048411F"/>
    <w:rsid w:val="004843D4"/>
    <w:rsid w:val="004844E5"/>
    <w:rsid w:val="004845B2"/>
    <w:rsid w:val="004852B3"/>
    <w:rsid w:val="00485794"/>
    <w:rsid w:val="00485E89"/>
    <w:rsid w:val="0048600F"/>
    <w:rsid w:val="00486896"/>
    <w:rsid w:val="004869B3"/>
    <w:rsid w:val="00487626"/>
    <w:rsid w:val="00487C03"/>
    <w:rsid w:val="004907F1"/>
    <w:rsid w:val="00490DC6"/>
    <w:rsid w:val="00490FBC"/>
    <w:rsid w:val="0049110B"/>
    <w:rsid w:val="00491646"/>
    <w:rsid w:val="00491698"/>
    <w:rsid w:val="00491C97"/>
    <w:rsid w:val="00491EF8"/>
    <w:rsid w:val="00492401"/>
    <w:rsid w:val="004924B3"/>
    <w:rsid w:val="00492605"/>
    <w:rsid w:val="0049260D"/>
    <w:rsid w:val="004926BF"/>
    <w:rsid w:val="004926D2"/>
    <w:rsid w:val="00492EF8"/>
    <w:rsid w:val="004933ED"/>
    <w:rsid w:val="004934CC"/>
    <w:rsid w:val="00493998"/>
    <w:rsid w:val="00493BC0"/>
    <w:rsid w:val="00493C4A"/>
    <w:rsid w:val="00494109"/>
    <w:rsid w:val="00494422"/>
    <w:rsid w:val="00494B0A"/>
    <w:rsid w:val="004956E3"/>
    <w:rsid w:val="00495747"/>
    <w:rsid w:val="00495BAE"/>
    <w:rsid w:val="00495DF3"/>
    <w:rsid w:val="004962A0"/>
    <w:rsid w:val="00496635"/>
    <w:rsid w:val="004966CA"/>
    <w:rsid w:val="004968D0"/>
    <w:rsid w:val="004969EA"/>
    <w:rsid w:val="00496EBD"/>
    <w:rsid w:val="0049752F"/>
    <w:rsid w:val="004977FE"/>
    <w:rsid w:val="004A00DC"/>
    <w:rsid w:val="004A0526"/>
    <w:rsid w:val="004A0BE2"/>
    <w:rsid w:val="004A0D82"/>
    <w:rsid w:val="004A107C"/>
    <w:rsid w:val="004A12D4"/>
    <w:rsid w:val="004A2FF2"/>
    <w:rsid w:val="004A3322"/>
    <w:rsid w:val="004A3A6F"/>
    <w:rsid w:val="004A4BA4"/>
    <w:rsid w:val="004A4C80"/>
    <w:rsid w:val="004A4FDB"/>
    <w:rsid w:val="004A53B3"/>
    <w:rsid w:val="004A541E"/>
    <w:rsid w:val="004A66A1"/>
    <w:rsid w:val="004A692E"/>
    <w:rsid w:val="004A6E9D"/>
    <w:rsid w:val="004A7070"/>
    <w:rsid w:val="004B07BF"/>
    <w:rsid w:val="004B0DE0"/>
    <w:rsid w:val="004B1104"/>
    <w:rsid w:val="004B11AC"/>
    <w:rsid w:val="004B1309"/>
    <w:rsid w:val="004B131B"/>
    <w:rsid w:val="004B1688"/>
    <w:rsid w:val="004B210D"/>
    <w:rsid w:val="004B294B"/>
    <w:rsid w:val="004B295F"/>
    <w:rsid w:val="004B3029"/>
    <w:rsid w:val="004B36A0"/>
    <w:rsid w:val="004B4516"/>
    <w:rsid w:val="004B4828"/>
    <w:rsid w:val="004B4986"/>
    <w:rsid w:val="004B4D9E"/>
    <w:rsid w:val="004B520A"/>
    <w:rsid w:val="004B54E7"/>
    <w:rsid w:val="004B68E7"/>
    <w:rsid w:val="004B6D3D"/>
    <w:rsid w:val="004B7601"/>
    <w:rsid w:val="004B7C08"/>
    <w:rsid w:val="004C01B8"/>
    <w:rsid w:val="004C050E"/>
    <w:rsid w:val="004C0B6F"/>
    <w:rsid w:val="004C1470"/>
    <w:rsid w:val="004C158D"/>
    <w:rsid w:val="004C1F0B"/>
    <w:rsid w:val="004C26FC"/>
    <w:rsid w:val="004C2A30"/>
    <w:rsid w:val="004C2C48"/>
    <w:rsid w:val="004C2FB0"/>
    <w:rsid w:val="004C35D3"/>
    <w:rsid w:val="004C3D6C"/>
    <w:rsid w:val="004C4250"/>
    <w:rsid w:val="004C42B4"/>
    <w:rsid w:val="004C4A8C"/>
    <w:rsid w:val="004C4BE7"/>
    <w:rsid w:val="004C523D"/>
    <w:rsid w:val="004C57B2"/>
    <w:rsid w:val="004C6469"/>
    <w:rsid w:val="004C6A5F"/>
    <w:rsid w:val="004C6B72"/>
    <w:rsid w:val="004C76CD"/>
    <w:rsid w:val="004C7A49"/>
    <w:rsid w:val="004C7AE5"/>
    <w:rsid w:val="004C7C09"/>
    <w:rsid w:val="004C7CED"/>
    <w:rsid w:val="004C7D73"/>
    <w:rsid w:val="004C7FCE"/>
    <w:rsid w:val="004D003D"/>
    <w:rsid w:val="004D00DD"/>
    <w:rsid w:val="004D05DC"/>
    <w:rsid w:val="004D06A8"/>
    <w:rsid w:val="004D073F"/>
    <w:rsid w:val="004D08AC"/>
    <w:rsid w:val="004D0AE7"/>
    <w:rsid w:val="004D1DD2"/>
    <w:rsid w:val="004D1F5A"/>
    <w:rsid w:val="004D21C6"/>
    <w:rsid w:val="004D22F5"/>
    <w:rsid w:val="004D2578"/>
    <w:rsid w:val="004D25AF"/>
    <w:rsid w:val="004D274E"/>
    <w:rsid w:val="004D28AC"/>
    <w:rsid w:val="004D2A0E"/>
    <w:rsid w:val="004D2D3C"/>
    <w:rsid w:val="004D2D3E"/>
    <w:rsid w:val="004D33F7"/>
    <w:rsid w:val="004D3472"/>
    <w:rsid w:val="004D3735"/>
    <w:rsid w:val="004D3CA3"/>
    <w:rsid w:val="004D3E4B"/>
    <w:rsid w:val="004D3E5C"/>
    <w:rsid w:val="004D49C9"/>
    <w:rsid w:val="004D6190"/>
    <w:rsid w:val="004D6423"/>
    <w:rsid w:val="004D644F"/>
    <w:rsid w:val="004D6C87"/>
    <w:rsid w:val="004D6FE9"/>
    <w:rsid w:val="004D7AC3"/>
    <w:rsid w:val="004D7D4A"/>
    <w:rsid w:val="004E012D"/>
    <w:rsid w:val="004E01B4"/>
    <w:rsid w:val="004E08FC"/>
    <w:rsid w:val="004E176F"/>
    <w:rsid w:val="004E1A5C"/>
    <w:rsid w:val="004E1F85"/>
    <w:rsid w:val="004E205C"/>
    <w:rsid w:val="004E258F"/>
    <w:rsid w:val="004E2E6A"/>
    <w:rsid w:val="004E3100"/>
    <w:rsid w:val="004E35CF"/>
    <w:rsid w:val="004E3948"/>
    <w:rsid w:val="004E4345"/>
    <w:rsid w:val="004E448B"/>
    <w:rsid w:val="004E498E"/>
    <w:rsid w:val="004E4CCE"/>
    <w:rsid w:val="004E4FBE"/>
    <w:rsid w:val="004E5095"/>
    <w:rsid w:val="004E549B"/>
    <w:rsid w:val="004E56E0"/>
    <w:rsid w:val="004E5766"/>
    <w:rsid w:val="004E5878"/>
    <w:rsid w:val="004E5D38"/>
    <w:rsid w:val="004E5E7F"/>
    <w:rsid w:val="004E5EE8"/>
    <w:rsid w:val="004E6525"/>
    <w:rsid w:val="004E6CB8"/>
    <w:rsid w:val="004E6EC5"/>
    <w:rsid w:val="004E739D"/>
    <w:rsid w:val="004E7A19"/>
    <w:rsid w:val="004E7AD9"/>
    <w:rsid w:val="004F0016"/>
    <w:rsid w:val="004F048F"/>
    <w:rsid w:val="004F06D3"/>
    <w:rsid w:val="004F0767"/>
    <w:rsid w:val="004F0791"/>
    <w:rsid w:val="004F07E4"/>
    <w:rsid w:val="004F08D8"/>
    <w:rsid w:val="004F0B04"/>
    <w:rsid w:val="004F0B0F"/>
    <w:rsid w:val="004F1206"/>
    <w:rsid w:val="004F16E2"/>
    <w:rsid w:val="004F1809"/>
    <w:rsid w:val="004F1D22"/>
    <w:rsid w:val="004F2412"/>
    <w:rsid w:val="004F242B"/>
    <w:rsid w:val="004F29E9"/>
    <w:rsid w:val="004F2C8F"/>
    <w:rsid w:val="004F30F2"/>
    <w:rsid w:val="004F315E"/>
    <w:rsid w:val="004F3495"/>
    <w:rsid w:val="004F3569"/>
    <w:rsid w:val="004F3E6E"/>
    <w:rsid w:val="004F3EA4"/>
    <w:rsid w:val="004F40C1"/>
    <w:rsid w:val="004F4A1E"/>
    <w:rsid w:val="004F51E4"/>
    <w:rsid w:val="004F554E"/>
    <w:rsid w:val="004F55ED"/>
    <w:rsid w:val="004F5659"/>
    <w:rsid w:val="004F57A0"/>
    <w:rsid w:val="004F5B36"/>
    <w:rsid w:val="004F5F6C"/>
    <w:rsid w:val="004F6092"/>
    <w:rsid w:val="004F60DC"/>
    <w:rsid w:val="004F6DA2"/>
    <w:rsid w:val="004F6E6B"/>
    <w:rsid w:val="004F6EAD"/>
    <w:rsid w:val="0050028D"/>
    <w:rsid w:val="005002A2"/>
    <w:rsid w:val="005007CA"/>
    <w:rsid w:val="0050091C"/>
    <w:rsid w:val="00500FB6"/>
    <w:rsid w:val="00502914"/>
    <w:rsid w:val="00502B55"/>
    <w:rsid w:val="00502D77"/>
    <w:rsid w:val="00503336"/>
    <w:rsid w:val="00503665"/>
    <w:rsid w:val="00503A50"/>
    <w:rsid w:val="0050494F"/>
    <w:rsid w:val="00504987"/>
    <w:rsid w:val="0050542B"/>
    <w:rsid w:val="00505C22"/>
    <w:rsid w:val="00505D8A"/>
    <w:rsid w:val="00505DED"/>
    <w:rsid w:val="0050602A"/>
    <w:rsid w:val="00506107"/>
    <w:rsid w:val="0050618E"/>
    <w:rsid w:val="0050621B"/>
    <w:rsid w:val="005065EB"/>
    <w:rsid w:val="00506643"/>
    <w:rsid w:val="0051028F"/>
    <w:rsid w:val="00510687"/>
    <w:rsid w:val="00510736"/>
    <w:rsid w:val="00510E5C"/>
    <w:rsid w:val="00512C1D"/>
    <w:rsid w:val="00512DEC"/>
    <w:rsid w:val="005134A0"/>
    <w:rsid w:val="005140A4"/>
    <w:rsid w:val="0051444B"/>
    <w:rsid w:val="005144D5"/>
    <w:rsid w:val="00514B2B"/>
    <w:rsid w:val="00515BEF"/>
    <w:rsid w:val="00515E8D"/>
    <w:rsid w:val="005166E7"/>
    <w:rsid w:val="00516757"/>
    <w:rsid w:val="00516772"/>
    <w:rsid w:val="005167D1"/>
    <w:rsid w:val="00516B9F"/>
    <w:rsid w:val="00517A95"/>
    <w:rsid w:val="00517CFF"/>
    <w:rsid w:val="00520376"/>
    <w:rsid w:val="005204D5"/>
    <w:rsid w:val="00520615"/>
    <w:rsid w:val="00521273"/>
    <w:rsid w:val="00521E41"/>
    <w:rsid w:val="0052228A"/>
    <w:rsid w:val="005236E9"/>
    <w:rsid w:val="005237C9"/>
    <w:rsid w:val="00523D2B"/>
    <w:rsid w:val="00523F41"/>
    <w:rsid w:val="00524417"/>
    <w:rsid w:val="005248DB"/>
    <w:rsid w:val="0052497E"/>
    <w:rsid w:val="00524C44"/>
    <w:rsid w:val="00524F7D"/>
    <w:rsid w:val="005254A9"/>
    <w:rsid w:val="00525AD9"/>
    <w:rsid w:val="00525C6A"/>
    <w:rsid w:val="00526465"/>
    <w:rsid w:val="005267E6"/>
    <w:rsid w:val="00526941"/>
    <w:rsid w:val="00526A0A"/>
    <w:rsid w:val="00526E3F"/>
    <w:rsid w:val="00526EEE"/>
    <w:rsid w:val="0052756F"/>
    <w:rsid w:val="00527C37"/>
    <w:rsid w:val="005305FC"/>
    <w:rsid w:val="005307CF"/>
    <w:rsid w:val="005309ED"/>
    <w:rsid w:val="00530AE3"/>
    <w:rsid w:val="00530E2A"/>
    <w:rsid w:val="00530F74"/>
    <w:rsid w:val="00531300"/>
    <w:rsid w:val="00531344"/>
    <w:rsid w:val="005313D6"/>
    <w:rsid w:val="00531860"/>
    <w:rsid w:val="00531B9D"/>
    <w:rsid w:val="00531D24"/>
    <w:rsid w:val="00531D83"/>
    <w:rsid w:val="005320DF"/>
    <w:rsid w:val="005322A1"/>
    <w:rsid w:val="005326BA"/>
    <w:rsid w:val="00532F60"/>
    <w:rsid w:val="00533574"/>
    <w:rsid w:val="005345F3"/>
    <w:rsid w:val="00534735"/>
    <w:rsid w:val="00534DF6"/>
    <w:rsid w:val="0053541F"/>
    <w:rsid w:val="00535D06"/>
    <w:rsid w:val="00535F8A"/>
    <w:rsid w:val="005362C7"/>
    <w:rsid w:val="00536819"/>
    <w:rsid w:val="00536BF5"/>
    <w:rsid w:val="0053789D"/>
    <w:rsid w:val="00537908"/>
    <w:rsid w:val="00537BDA"/>
    <w:rsid w:val="00537C57"/>
    <w:rsid w:val="005405BC"/>
    <w:rsid w:val="00541526"/>
    <w:rsid w:val="00541A07"/>
    <w:rsid w:val="00541A82"/>
    <w:rsid w:val="00542024"/>
    <w:rsid w:val="00542140"/>
    <w:rsid w:val="0054245F"/>
    <w:rsid w:val="00542925"/>
    <w:rsid w:val="00542D9E"/>
    <w:rsid w:val="0054328D"/>
    <w:rsid w:val="00543529"/>
    <w:rsid w:val="00543531"/>
    <w:rsid w:val="00543969"/>
    <w:rsid w:val="00543A21"/>
    <w:rsid w:val="00544BC8"/>
    <w:rsid w:val="00545A99"/>
    <w:rsid w:val="00545CE3"/>
    <w:rsid w:val="00545F41"/>
    <w:rsid w:val="005461E9"/>
    <w:rsid w:val="0054622D"/>
    <w:rsid w:val="00546459"/>
    <w:rsid w:val="00546B66"/>
    <w:rsid w:val="005473F6"/>
    <w:rsid w:val="0054787F"/>
    <w:rsid w:val="00547B75"/>
    <w:rsid w:val="00547F30"/>
    <w:rsid w:val="00550119"/>
    <w:rsid w:val="0055073D"/>
    <w:rsid w:val="0055088F"/>
    <w:rsid w:val="00551F91"/>
    <w:rsid w:val="005520EE"/>
    <w:rsid w:val="0055242B"/>
    <w:rsid w:val="00552A83"/>
    <w:rsid w:val="00552B39"/>
    <w:rsid w:val="00552DBF"/>
    <w:rsid w:val="00553152"/>
    <w:rsid w:val="005538FA"/>
    <w:rsid w:val="00553C70"/>
    <w:rsid w:val="00554A13"/>
    <w:rsid w:val="005550B6"/>
    <w:rsid w:val="005554F4"/>
    <w:rsid w:val="0055590A"/>
    <w:rsid w:val="00555B9F"/>
    <w:rsid w:val="00556071"/>
    <w:rsid w:val="0055776F"/>
    <w:rsid w:val="00557955"/>
    <w:rsid w:val="00557A00"/>
    <w:rsid w:val="00557B1D"/>
    <w:rsid w:val="00557CF2"/>
    <w:rsid w:val="00557D63"/>
    <w:rsid w:val="00557EB1"/>
    <w:rsid w:val="005606F2"/>
    <w:rsid w:val="0056147A"/>
    <w:rsid w:val="00562079"/>
    <w:rsid w:val="00562770"/>
    <w:rsid w:val="0056280C"/>
    <w:rsid w:val="00562935"/>
    <w:rsid w:val="00562EA4"/>
    <w:rsid w:val="00563017"/>
    <w:rsid w:val="005632F1"/>
    <w:rsid w:val="005634FD"/>
    <w:rsid w:val="005635CB"/>
    <w:rsid w:val="00563718"/>
    <w:rsid w:val="005639D2"/>
    <w:rsid w:val="00563C7D"/>
    <w:rsid w:val="00563E20"/>
    <w:rsid w:val="005644F3"/>
    <w:rsid w:val="0056458A"/>
    <w:rsid w:val="00564E4A"/>
    <w:rsid w:val="00564F0B"/>
    <w:rsid w:val="00565090"/>
    <w:rsid w:val="005650E9"/>
    <w:rsid w:val="0056577D"/>
    <w:rsid w:val="00565D1E"/>
    <w:rsid w:val="00565ED5"/>
    <w:rsid w:val="005662AB"/>
    <w:rsid w:val="0056650D"/>
    <w:rsid w:val="00566904"/>
    <w:rsid w:val="0056711B"/>
    <w:rsid w:val="0056759D"/>
    <w:rsid w:val="00567CC6"/>
    <w:rsid w:val="0057008A"/>
    <w:rsid w:val="00570505"/>
    <w:rsid w:val="00570D31"/>
    <w:rsid w:val="00571259"/>
    <w:rsid w:val="00572088"/>
    <w:rsid w:val="005722CB"/>
    <w:rsid w:val="00572B7B"/>
    <w:rsid w:val="00573725"/>
    <w:rsid w:val="005740E5"/>
    <w:rsid w:val="005745C3"/>
    <w:rsid w:val="00574705"/>
    <w:rsid w:val="00574AA8"/>
    <w:rsid w:val="00574EE8"/>
    <w:rsid w:val="00575B7D"/>
    <w:rsid w:val="0057622F"/>
    <w:rsid w:val="00576601"/>
    <w:rsid w:val="0057695C"/>
    <w:rsid w:val="00576BBE"/>
    <w:rsid w:val="00576C84"/>
    <w:rsid w:val="005774FE"/>
    <w:rsid w:val="00577D6D"/>
    <w:rsid w:val="00577F55"/>
    <w:rsid w:val="00580602"/>
    <w:rsid w:val="00580B99"/>
    <w:rsid w:val="00580D24"/>
    <w:rsid w:val="005810DF"/>
    <w:rsid w:val="00581381"/>
    <w:rsid w:val="005814D2"/>
    <w:rsid w:val="005815DA"/>
    <w:rsid w:val="005819EE"/>
    <w:rsid w:val="00582FF8"/>
    <w:rsid w:val="005830EA"/>
    <w:rsid w:val="0058350F"/>
    <w:rsid w:val="00583A94"/>
    <w:rsid w:val="0058459E"/>
    <w:rsid w:val="00584ED3"/>
    <w:rsid w:val="00584F72"/>
    <w:rsid w:val="005852B9"/>
    <w:rsid w:val="0058595F"/>
    <w:rsid w:val="00585E7F"/>
    <w:rsid w:val="00585FBD"/>
    <w:rsid w:val="00586008"/>
    <w:rsid w:val="00586055"/>
    <w:rsid w:val="005860B2"/>
    <w:rsid w:val="0058623E"/>
    <w:rsid w:val="00586267"/>
    <w:rsid w:val="005865CE"/>
    <w:rsid w:val="005868B9"/>
    <w:rsid w:val="005868EF"/>
    <w:rsid w:val="00587070"/>
    <w:rsid w:val="0058737B"/>
    <w:rsid w:val="00591532"/>
    <w:rsid w:val="00591E24"/>
    <w:rsid w:val="0059202C"/>
    <w:rsid w:val="005929B7"/>
    <w:rsid w:val="00592A23"/>
    <w:rsid w:val="00592F33"/>
    <w:rsid w:val="005931AF"/>
    <w:rsid w:val="005936D9"/>
    <w:rsid w:val="005938BE"/>
    <w:rsid w:val="00593B94"/>
    <w:rsid w:val="005948A8"/>
    <w:rsid w:val="00594C6D"/>
    <w:rsid w:val="00595038"/>
    <w:rsid w:val="00595196"/>
    <w:rsid w:val="00595472"/>
    <w:rsid w:val="0059591A"/>
    <w:rsid w:val="00595CF0"/>
    <w:rsid w:val="00595FC3"/>
    <w:rsid w:val="00596A02"/>
    <w:rsid w:val="00596B64"/>
    <w:rsid w:val="00596D8C"/>
    <w:rsid w:val="00597052"/>
    <w:rsid w:val="00597422"/>
    <w:rsid w:val="005A0041"/>
    <w:rsid w:val="005A0050"/>
    <w:rsid w:val="005A00BF"/>
    <w:rsid w:val="005A0660"/>
    <w:rsid w:val="005A0798"/>
    <w:rsid w:val="005A08AB"/>
    <w:rsid w:val="005A1671"/>
    <w:rsid w:val="005A1E6A"/>
    <w:rsid w:val="005A1EC9"/>
    <w:rsid w:val="005A2396"/>
    <w:rsid w:val="005A3459"/>
    <w:rsid w:val="005A353C"/>
    <w:rsid w:val="005A3840"/>
    <w:rsid w:val="005A3924"/>
    <w:rsid w:val="005A41C0"/>
    <w:rsid w:val="005A42C7"/>
    <w:rsid w:val="005A437A"/>
    <w:rsid w:val="005A4C57"/>
    <w:rsid w:val="005A5847"/>
    <w:rsid w:val="005A58FB"/>
    <w:rsid w:val="005A5E17"/>
    <w:rsid w:val="005A6C15"/>
    <w:rsid w:val="005A7034"/>
    <w:rsid w:val="005A739C"/>
    <w:rsid w:val="005A7C4C"/>
    <w:rsid w:val="005A7CA1"/>
    <w:rsid w:val="005B0607"/>
    <w:rsid w:val="005B06CA"/>
    <w:rsid w:val="005B15FE"/>
    <w:rsid w:val="005B181F"/>
    <w:rsid w:val="005B1959"/>
    <w:rsid w:val="005B19F8"/>
    <w:rsid w:val="005B1CDE"/>
    <w:rsid w:val="005B22B4"/>
    <w:rsid w:val="005B25FC"/>
    <w:rsid w:val="005B2766"/>
    <w:rsid w:val="005B28CA"/>
    <w:rsid w:val="005B347D"/>
    <w:rsid w:val="005B3D38"/>
    <w:rsid w:val="005B3EDF"/>
    <w:rsid w:val="005B3FFA"/>
    <w:rsid w:val="005B4768"/>
    <w:rsid w:val="005B4E8B"/>
    <w:rsid w:val="005B4FBA"/>
    <w:rsid w:val="005B503D"/>
    <w:rsid w:val="005B549E"/>
    <w:rsid w:val="005B5A69"/>
    <w:rsid w:val="005B6947"/>
    <w:rsid w:val="005B6D2C"/>
    <w:rsid w:val="005B711C"/>
    <w:rsid w:val="005B72A1"/>
    <w:rsid w:val="005B74C7"/>
    <w:rsid w:val="005B78BB"/>
    <w:rsid w:val="005B78CF"/>
    <w:rsid w:val="005B79BC"/>
    <w:rsid w:val="005B7ECC"/>
    <w:rsid w:val="005C0502"/>
    <w:rsid w:val="005C08FE"/>
    <w:rsid w:val="005C152A"/>
    <w:rsid w:val="005C1536"/>
    <w:rsid w:val="005C163B"/>
    <w:rsid w:val="005C1ECD"/>
    <w:rsid w:val="005C202B"/>
    <w:rsid w:val="005C21F5"/>
    <w:rsid w:val="005C2BB5"/>
    <w:rsid w:val="005C2F2D"/>
    <w:rsid w:val="005C358D"/>
    <w:rsid w:val="005C3B52"/>
    <w:rsid w:val="005C3C96"/>
    <w:rsid w:val="005C3CF2"/>
    <w:rsid w:val="005C3E05"/>
    <w:rsid w:val="005C48DA"/>
    <w:rsid w:val="005C4AF3"/>
    <w:rsid w:val="005C4AFE"/>
    <w:rsid w:val="005C53CA"/>
    <w:rsid w:val="005C57F6"/>
    <w:rsid w:val="005C59CC"/>
    <w:rsid w:val="005C5BD8"/>
    <w:rsid w:val="005C6225"/>
    <w:rsid w:val="005C6301"/>
    <w:rsid w:val="005C6485"/>
    <w:rsid w:val="005C6B43"/>
    <w:rsid w:val="005C6B88"/>
    <w:rsid w:val="005C6FED"/>
    <w:rsid w:val="005C71DB"/>
    <w:rsid w:val="005C76D0"/>
    <w:rsid w:val="005D03EF"/>
    <w:rsid w:val="005D0816"/>
    <w:rsid w:val="005D148D"/>
    <w:rsid w:val="005D1594"/>
    <w:rsid w:val="005D1671"/>
    <w:rsid w:val="005D1D1A"/>
    <w:rsid w:val="005D1EBC"/>
    <w:rsid w:val="005D23F1"/>
    <w:rsid w:val="005D2426"/>
    <w:rsid w:val="005D2CAB"/>
    <w:rsid w:val="005D2F15"/>
    <w:rsid w:val="005D333C"/>
    <w:rsid w:val="005D34B8"/>
    <w:rsid w:val="005D3509"/>
    <w:rsid w:val="005D3784"/>
    <w:rsid w:val="005D435F"/>
    <w:rsid w:val="005D4743"/>
    <w:rsid w:val="005D48B0"/>
    <w:rsid w:val="005D4917"/>
    <w:rsid w:val="005D4AA0"/>
    <w:rsid w:val="005D5290"/>
    <w:rsid w:val="005D5AA2"/>
    <w:rsid w:val="005D5ED2"/>
    <w:rsid w:val="005D67DE"/>
    <w:rsid w:val="005D68C0"/>
    <w:rsid w:val="005D6AAC"/>
    <w:rsid w:val="005D6E47"/>
    <w:rsid w:val="005D6F49"/>
    <w:rsid w:val="005D7143"/>
    <w:rsid w:val="005D7592"/>
    <w:rsid w:val="005D76A0"/>
    <w:rsid w:val="005D7873"/>
    <w:rsid w:val="005D7BD4"/>
    <w:rsid w:val="005D7E48"/>
    <w:rsid w:val="005E06BF"/>
    <w:rsid w:val="005E0ACE"/>
    <w:rsid w:val="005E1283"/>
    <w:rsid w:val="005E1B7B"/>
    <w:rsid w:val="005E22B1"/>
    <w:rsid w:val="005E29F7"/>
    <w:rsid w:val="005E2F29"/>
    <w:rsid w:val="005E316D"/>
    <w:rsid w:val="005E31F8"/>
    <w:rsid w:val="005E389C"/>
    <w:rsid w:val="005E38DC"/>
    <w:rsid w:val="005E3E4D"/>
    <w:rsid w:val="005E41E2"/>
    <w:rsid w:val="005E42BF"/>
    <w:rsid w:val="005E4CAD"/>
    <w:rsid w:val="005E4DB8"/>
    <w:rsid w:val="005E53CF"/>
    <w:rsid w:val="005E5807"/>
    <w:rsid w:val="005E5820"/>
    <w:rsid w:val="005E6196"/>
    <w:rsid w:val="005E6214"/>
    <w:rsid w:val="005E652A"/>
    <w:rsid w:val="005E67FD"/>
    <w:rsid w:val="005E6918"/>
    <w:rsid w:val="005E6DDB"/>
    <w:rsid w:val="005E6E18"/>
    <w:rsid w:val="005E747A"/>
    <w:rsid w:val="005E7868"/>
    <w:rsid w:val="005E78BC"/>
    <w:rsid w:val="005E78D7"/>
    <w:rsid w:val="005F0B1D"/>
    <w:rsid w:val="005F1711"/>
    <w:rsid w:val="005F26B3"/>
    <w:rsid w:val="005F2909"/>
    <w:rsid w:val="005F2954"/>
    <w:rsid w:val="005F32B9"/>
    <w:rsid w:val="005F3E3A"/>
    <w:rsid w:val="005F3F51"/>
    <w:rsid w:val="005F433F"/>
    <w:rsid w:val="005F45AF"/>
    <w:rsid w:val="005F47D7"/>
    <w:rsid w:val="005F4995"/>
    <w:rsid w:val="005F4F01"/>
    <w:rsid w:val="005F5970"/>
    <w:rsid w:val="005F597C"/>
    <w:rsid w:val="005F5B77"/>
    <w:rsid w:val="005F5F0F"/>
    <w:rsid w:val="005F60D9"/>
    <w:rsid w:val="005F6253"/>
    <w:rsid w:val="005F653E"/>
    <w:rsid w:val="005F6A38"/>
    <w:rsid w:val="005F6C4E"/>
    <w:rsid w:val="005F733C"/>
    <w:rsid w:val="005F7416"/>
    <w:rsid w:val="005F74A1"/>
    <w:rsid w:val="00600B3D"/>
    <w:rsid w:val="00601BC7"/>
    <w:rsid w:val="00601F75"/>
    <w:rsid w:val="00601FBE"/>
    <w:rsid w:val="006028E4"/>
    <w:rsid w:val="006047A9"/>
    <w:rsid w:val="00604808"/>
    <w:rsid w:val="006048D1"/>
    <w:rsid w:val="0060500C"/>
    <w:rsid w:val="00605526"/>
    <w:rsid w:val="006055B1"/>
    <w:rsid w:val="006059A4"/>
    <w:rsid w:val="006059EE"/>
    <w:rsid w:val="00605A6D"/>
    <w:rsid w:val="00605A8E"/>
    <w:rsid w:val="00606001"/>
    <w:rsid w:val="00606036"/>
    <w:rsid w:val="0060634D"/>
    <w:rsid w:val="006065C8"/>
    <w:rsid w:val="00606669"/>
    <w:rsid w:val="00606D23"/>
    <w:rsid w:val="006070BE"/>
    <w:rsid w:val="006072E2"/>
    <w:rsid w:val="006076F5"/>
    <w:rsid w:val="006107E0"/>
    <w:rsid w:val="0061085B"/>
    <w:rsid w:val="00611D6E"/>
    <w:rsid w:val="006120D9"/>
    <w:rsid w:val="00613579"/>
    <w:rsid w:val="00613712"/>
    <w:rsid w:val="006138FD"/>
    <w:rsid w:val="00613F0B"/>
    <w:rsid w:val="00614302"/>
    <w:rsid w:val="006146DB"/>
    <w:rsid w:val="00614AAC"/>
    <w:rsid w:val="00615057"/>
    <w:rsid w:val="00615474"/>
    <w:rsid w:val="00615789"/>
    <w:rsid w:val="0061579D"/>
    <w:rsid w:val="00615AF8"/>
    <w:rsid w:val="00616018"/>
    <w:rsid w:val="0061612D"/>
    <w:rsid w:val="006163E9"/>
    <w:rsid w:val="00616A7E"/>
    <w:rsid w:val="00616DF8"/>
    <w:rsid w:val="00617024"/>
    <w:rsid w:val="00617287"/>
    <w:rsid w:val="006176D5"/>
    <w:rsid w:val="006179C8"/>
    <w:rsid w:val="00617A6E"/>
    <w:rsid w:val="00617ED6"/>
    <w:rsid w:val="006208D8"/>
    <w:rsid w:val="00620981"/>
    <w:rsid w:val="00620BE1"/>
    <w:rsid w:val="00620D3E"/>
    <w:rsid w:val="00621786"/>
    <w:rsid w:val="00621AAD"/>
    <w:rsid w:val="00621D55"/>
    <w:rsid w:val="006220E8"/>
    <w:rsid w:val="006229D3"/>
    <w:rsid w:val="00622CDE"/>
    <w:rsid w:val="00623101"/>
    <w:rsid w:val="0062313A"/>
    <w:rsid w:val="0062335D"/>
    <w:rsid w:val="00623C96"/>
    <w:rsid w:val="00624BCD"/>
    <w:rsid w:val="00624E0D"/>
    <w:rsid w:val="00624F0D"/>
    <w:rsid w:val="006257C5"/>
    <w:rsid w:val="0062585E"/>
    <w:rsid w:val="00626351"/>
    <w:rsid w:val="00626D80"/>
    <w:rsid w:val="0062773A"/>
    <w:rsid w:val="00627839"/>
    <w:rsid w:val="00627ADF"/>
    <w:rsid w:val="00627CB7"/>
    <w:rsid w:val="00627D91"/>
    <w:rsid w:val="006301EF"/>
    <w:rsid w:val="0063050B"/>
    <w:rsid w:val="00630AFD"/>
    <w:rsid w:val="00631689"/>
    <w:rsid w:val="0063191C"/>
    <w:rsid w:val="00631E3D"/>
    <w:rsid w:val="00631EE0"/>
    <w:rsid w:val="00632558"/>
    <w:rsid w:val="00632722"/>
    <w:rsid w:val="00633295"/>
    <w:rsid w:val="0063338E"/>
    <w:rsid w:val="006337C3"/>
    <w:rsid w:val="006338BD"/>
    <w:rsid w:val="00633AE9"/>
    <w:rsid w:val="00633C4E"/>
    <w:rsid w:val="00633C69"/>
    <w:rsid w:val="00634AEA"/>
    <w:rsid w:val="00634E51"/>
    <w:rsid w:val="0063503A"/>
    <w:rsid w:val="00635115"/>
    <w:rsid w:val="00635748"/>
    <w:rsid w:val="00635EE7"/>
    <w:rsid w:val="00636555"/>
    <w:rsid w:val="00636634"/>
    <w:rsid w:val="006366DD"/>
    <w:rsid w:val="00636B8E"/>
    <w:rsid w:val="00636E32"/>
    <w:rsid w:val="00636E78"/>
    <w:rsid w:val="006377CE"/>
    <w:rsid w:val="00637B79"/>
    <w:rsid w:val="006407DF"/>
    <w:rsid w:val="00640C87"/>
    <w:rsid w:val="00640DCD"/>
    <w:rsid w:val="00640FA6"/>
    <w:rsid w:val="0064130E"/>
    <w:rsid w:val="0064233F"/>
    <w:rsid w:val="00642DE6"/>
    <w:rsid w:val="00643229"/>
    <w:rsid w:val="006434D6"/>
    <w:rsid w:val="00643899"/>
    <w:rsid w:val="00643DE5"/>
    <w:rsid w:val="00643FCF"/>
    <w:rsid w:val="006441C6"/>
    <w:rsid w:val="00644323"/>
    <w:rsid w:val="006447D2"/>
    <w:rsid w:val="0064485F"/>
    <w:rsid w:val="00644E8F"/>
    <w:rsid w:val="00644FA4"/>
    <w:rsid w:val="00645245"/>
    <w:rsid w:val="0064541C"/>
    <w:rsid w:val="0064639D"/>
    <w:rsid w:val="00646619"/>
    <w:rsid w:val="00646F03"/>
    <w:rsid w:val="00646FDF"/>
    <w:rsid w:val="006478A6"/>
    <w:rsid w:val="006478AD"/>
    <w:rsid w:val="00647FBD"/>
    <w:rsid w:val="006502C8"/>
    <w:rsid w:val="0065072D"/>
    <w:rsid w:val="00650A70"/>
    <w:rsid w:val="00650CA6"/>
    <w:rsid w:val="00650EF5"/>
    <w:rsid w:val="00651623"/>
    <w:rsid w:val="00651B86"/>
    <w:rsid w:val="00651DA5"/>
    <w:rsid w:val="00651E0F"/>
    <w:rsid w:val="006521C8"/>
    <w:rsid w:val="006529E4"/>
    <w:rsid w:val="00652D3D"/>
    <w:rsid w:val="0065354B"/>
    <w:rsid w:val="00653A11"/>
    <w:rsid w:val="00653CB6"/>
    <w:rsid w:val="00654BAD"/>
    <w:rsid w:val="006561A6"/>
    <w:rsid w:val="00656209"/>
    <w:rsid w:val="0065634D"/>
    <w:rsid w:val="00656C55"/>
    <w:rsid w:val="00656D3E"/>
    <w:rsid w:val="006574B7"/>
    <w:rsid w:val="006575A7"/>
    <w:rsid w:val="00657623"/>
    <w:rsid w:val="0065766D"/>
    <w:rsid w:val="00657F3C"/>
    <w:rsid w:val="006602BD"/>
    <w:rsid w:val="006605EA"/>
    <w:rsid w:val="00660BDF"/>
    <w:rsid w:val="00660E78"/>
    <w:rsid w:val="0066117F"/>
    <w:rsid w:val="00661621"/>
    <w:rsid w:val="006618B5"/>
    <w:rsid w:val="00661E11"/>
    <w:rsid w:val="00663254"/>
    <w:rsid w:val="00663543"/>
    <w:rsid w:val="00663742"/>
    <w:rsid w:val="006637AC"/>
    <w:rsid w:val="00664053"/>
    <w:rsid w:val="0066429B"/>
    <w:rsid w:val="00665A55"/>
    <w:rsid w:val="00665D4C"/>
    <w:rsid w:val="00665FB2"/>
    <w:rsid w:val="0066638A"/>
    <w:rsid w:val="006665C8"/>
    <w:rsid w:val="006667D9"/>
    <w:rsid w:val="00666D47"/>
    <w:rsid w:val="00666F3A"/>
    <w:rsid w:val="00666F4B"/>
    <w:rsid w:val="00666F9A"/>
    <w:rsid w:val="006673F1"/>
    <w:rsid w:val="00667468"/>
    <w:rsid w:val="0066783F"/>
    <w:rsid w:val="0066790C"/>
    <w:rsid w:val="00667BFC"/>
    <w:rsid w:val="00670AAA"/>
    <w:rsid w:val="006712D2"/>
    <w:rsid w:val="006713B3"/>
    <w:rsid w:val="006723D3"/>
    <w:rsid w:val="00672705"/>
    <w:rsid w:val="00673B78"/>
    <w:rsid w:val="00673ED4"/>
    <w:rsid w:val="006741DF"/>
    <w:rsid w:val="00674223"/>
    <w:rsid w:val="00674758"/>
    <w:rsid w:val="0067493F"/>
    <w:rsid w:val="00674C35"/>
    <w:rsid w:val="006767C9"/>
    <w:rsid w:val="00676847"/>
    <w:rsid w:val="00676AFD"/>
    <w:rsid w:val="00677085"/>
    <w:rsid w:val="006777F8"/>
    <w:rsid w:val="006778FC"/>
    <w:rsid w:val="00677E03"/>
    <w:rsid w:val="00677F4F"/>
    <w:rsid w:val="00680913"/>
    <w:rsid w:val="00680A2D"/>
    <w:rsid w:val="00680CD7"/>
    <w:rsid w:val="00680DEB"/>
    <w:rsid w:val="0068177D"/>
    <w:rsid w:val="0068192B"/>
    <w:rsid w:val="0068204D"/>
    <w:rsid w:val="006827A6"/>
    <w:rsid w:val="006827F4"/>
    <w:rsid w:val="00682C28"/>
    <w:rsid w:val="006843F1"/>
    <w:rsid w:val="00684401"/>
    <w:rsid w:val="006844DE"/>
    <w:rsid w:val="00684D69"/>
    <w:rsid w:val="00685744"/>
    <w:rsid w:val="006861F5"/>
    <w:rsid w:val="006867BC"/>
    <w:rsid w:val="006871EC"/>
    <w:rsid w:val="0068720C"/>
    <w:rsid w:val="00687216"/>
    <w:rsid w:val="00687519"/>
    <w:rsid w:val="0068753A"/>
    <w:rsid w:val="00687876"/>
    <w:rsid w:val="00687B95"/>
    <w:rsid w:val="00687BE2"/>
    <w:rsid w:val="00690B6E"/>
    <w:rsid w:val="00691043"/>
    <w:rsid w:val="00691630"/>
    <w:rsid w:val="006918D5"/>
    <w:rsid w:val="00691933"/>
    <w:rsid w:val="0069193B"/>
    <w:rsid w:val="00691C69"/>
    <w:rsid w:val="0069260A"/>
    <w:rsid w:val="00692A56"/>
    <w:rsid w:val="00692B61"/>
    <w:rsid w:val="00693362"/>
    <w:rsid w:val="006938A3"/>
    <w:rsid w:val="0069434E"/>
    <w:rsid w:val="006943E8"/>
    <w:rsid w:val="00694496"/>
    <w:rsid w:val="006946EA"/>
    <w:rsid w:val="0069488F"/>
    <w:rsid w:val="006948AE"/>
    <w:rsid w:val="00694E76"/>
    <w:rsid w:val="0069515E"/>
    <w:rsid w:val="00695E93"/>
    <w:rsid w:val="006968EB"/>
    <w:rsid w:val="00696D59"/>
    <w:rsid w:val="006977F8"/>
    <w:rsid w:val="00697828"/>
    <w:rsid w:val="00697906"/>
    <w:rsid w:val="006A004B"/>
    <w:rsid w:val="006A03B3"/>
    <w:rsid w:val="006A08B7"/>
    <w:rsid w:val="006A0DBD"/>
    <w:rsid w:val="006A12FB"/>
    <w:rsid w:val="006A1590"/>
    <w:rsid w:val="006A17CA"/>
    <w:rsid w:val="006A1D77"/>
    <w:rsid w:val="006A1E1F"/>
    <w:rsid w:val="006A2692"/>
    <w:rsid w:val="006A2844"/>
    <w:rsid w:val="006A353F"/>
    <w:rsid w:val="006A39AA"/>
    <w:rsid w:val="006A39EA"/>
    <w:rsid w:val="006A3EB6"/>
    <w:rsid w:val="006A427F"/>
    <w:rsid w:val="006A43D8"/>
    <w:rsid w:val="006A48D4"/>
    <w:rsid w:val="006A48F1"/>
    <w:rsid w:val="006A49FE"/>
    <w:rsid w:val="006A4C76"/>
    <w:rsid w:val="006A553D"/>
    <w:rsid w:val="006A57BC"/>
    <w:rsid w:val="006A5F06"/>
    <w:rsid w:val="006A6504"/>
    <w:rsid w:val="006A677D"/>
    <w:rsid w:val="006A6B36"/>
    <w:rsid w:val="006A6C41"/>
    <w:rsid w:val="006A77AD"/>
    <w:rsid w:val="006A78D5"/>
    <w:rsid w:val="006A7ACC"/>
    <w:rsid w:val="006B0151"/>
    <w:rsid w:val="006B02C0"/>
    <w:rsid w:val="006B094A"/>
    <w:rsid w:val="006B09EE"/>
    <w:rsid w:val="006B1EC7"/>
    <w:rsid w:val="006B1FC2"/>
    <w:rsid w:val="006B206D"/>
    <w:rsid w:val="006B2768"/>
    <w:rsid w:val="006B2836"/>
    <w:rsid w:val="006B2B27"/>
    <w:rsid w:val="006B3226"/>
    <w:rsid w:val="006B3269"/>
    <w:rsid w:val="006B332E"/>
    <w:rsid w:val="006B369F"/>
    <w:rsid w:val="006B451F"/>
    <w:rsid w:val="006B50A1"/>
    <w:rsid w:val="006B51B1"/>
    <w:rsid w:val="006B59A1"/>
    <w:rsid w:val="006B5B3B"/>
    <w:rsid w:val="006B6063"/>
    <w:rsid w:val="006B6423"/>
    <w:rsid w:val="006B64A0"/>
    <w:rsid w:val="006B65E8"/>
    <w:rsid w:val="006B66F6"/>
    <w:rsid w:val="006B6D0C"/>
    <w:rsid w:val="006B71F1"/>
    <w:rsid w:val="006B75B8"/>
    <w:rsid w:val="006B75C0"/>
    <w:rsid w:val="006B75C8"/>
    <w:rsid w:val="006C02C3"/>
    <w:rsid w:val="006C03D9"/>
    <w:rsid w:val="006C0E17"/>
    <w:rsid w:val="006C0F9C"/>
    <w:rsid w:val="006C1118"/>
    <w:rsid w:val="006C14D6"/>
    <w:rsid w:val="006C1621"/>
    <w:rsid w:val="006C1A73"/>
    <w:rsid w:val="006C1BCA"/>
    <w:rsid w:val="006C23A6"/>
    <w:rsid w:val="006C2890"/>
    <w:rsid w:val="006C2EA7"/>
    <w:rsid w:val="006C3586"/>
    <w:rsid w:val="006C3683"/>
    <w:rsid w:val="006C3871"/>
    <w:rsid w:val="006C45A4"/>
    <w:rsid w:val="006C49A5"/>
    <w:rsid w:val="006C49AD"/>
    <w:rsid w:val="006C50D7"/>
    <w:rsid w:val="006C5FB5"/>
    <w:rsid w:val="006C68ED"/>
    <w:rsid w:val="006C6EDC"/>
    <w:rsid w:val="006C7259"/>
    <w:rsid w:val="006C7340"/>
    <w:rsid w:val="006C745A"/>
    <w:rsid w:val="006C78F8"/>
    <w:rsid w:val="006C79D2"/>
    <w:rsid w:val="006D0165"/>
    <w:rsid w:val="006D02B8"/>
    <w:rsid w:val="006D02DC"/>
    <w:rsid w:val="006D095A"/>
    <w:rsid w:val="006D10BF"/>
    <w:rsid w:val="006D165F"/>
    <w:rsid w:val="006D16D5"/>
    <w:rsid w:val="006D1BC4"/>
    <w:rsid w:val="006D214F"/>
    <w:rsid w:val="006D27B5"/>
    <w:rsid w:val="006D32A6"/>
    <w:rsid w:val="006D387B"/>
    <w:rsid w:val="006D3EC8"/>
    <w:rsid w:val="006D42AC"/>
    <w:rsid w:val="006D44CA"/>
    <w:rsid w:val="006D4709"/>
    <w:rsid w:val="006D4F7D"/>
    <w:rsid w:val="006D53E8"/>
    <w:rsid w:val="006D546E"/>
    <w:rsid w:val="006D5648"/>
    <w:rsid w:val="006D5AC1"/>
    <w:rsid w:val="006D6240"/>
    <w:rsid w:val="006D62A9"/>
    <w:rsid w:val="006D66FA"/>
    <w:rsid w:val="006D7426"/>
    <w:rsid w:val="006D75AE"/>
    <w:rsid w:val="006D7821"/>
    <w:rsid w:val="006D7AC9"/>
    <w:rsid w:val="006D7B5B"/>
    <w:rsid w:val="006D7CC8"/>
    <w:rsid w:val="006D7D8E"/>
    <w:rsid w:val="006E0097"/>
    <w:rsid w:val="006E055D"/>
    <w:rsid w:val="006E0BC7"/>
    <w:rsid w:val="006E13D7"/>
    <w:rsid w:val="006E1CC0"/>
    <w:rsid w:val="006E1DBF"/>
    <w:rsid w:val="006E2012"/>
    <w:rsid w:val="006E24FB"/>
    <w:rsid w:val="006E2554"/>
    <w:rsid w:val="006E2610"/>
    <w:rsid w:val="006E2807"/>
    <w:rsid w:val="006E2A8A"/>
    <w:rsid w:val="006E2C3E"/>
    <w:rsid w:val="006E2D8F"/>
    <w:rsid w:val="006E38E2"/>
    <w:rsid w:val="006E3BB4"/>
    <w:rsid w:val="006E497A"/>
    <w:rsid w:val="006E49BC"/>
    <w:rsid w:val="006E4A9B"/>
    <w:rsid w:val="006E4BA5"/>
    <w:rsid w:val="006E500C"/>
    <w:rsid w:val="006E50AE"/>
    <w:rsid w:val="006E51D3"/>
    <w:rsid w:val="006E5639"/>
    <w:rsid w:val="006E5C1C"/>
    <w:rsid w:val="006E6359"/>
    <w:rsid w:val="006E68A5"/>
    <w:rsid w:val="006E68AA"/>
    <w:rsid w:val="006E6BB9"/>
    <w:rsid w:val="006E72DF"/>
    <w:rsid w:val="006E733A"/>
    <w:rsid w:val="006E755E"/>
    <w:rsid w:val="006E7821"/>
    <w:rsid w:val="006E7C18"/>
    <w:rsid w:val="006F02FE"/>
    <w:rsid w:val="006F0792"/>
    <w:rsid w:val="006F0D94"/>
    <w:rsid w:val="006F1B31"/>
    <w:rsid w:val="006F1D98"/>
    <w:rsid w:val="006F1FE6"/>
    <w:rsid w:val="006F2526"/>
    <w:rsid w:val="006F314D"/>
    <w:rsid w:val="006F31C0"/>
    <w:rsid w:val="006F322F"/>
    <w:rsid w:val="006F42B0"/>
    <w:rsid w:val="006F4ADF"/>
    <w:rsid w:val="006F4E5D"/>
    <w:rsid w:val="006F50AB"/>
    <w:rsid w:val="006F5100"/>
    <w:rsid w:val="006F514E"/>
    <w:rsid w:val="006F51B2"/>
    <w:rsid w:val="006F532F"/>
    <w:rsid w:val="006F553C"/>
    <w:rsid w:val="006F5C68"/>
    <w:rsid w:val="006F5F5E"/>
    <w:rsid w:val="006F66D0"/>
    <w:rsid w:val="006F6734"/>
    <w:rsid w:val="006F690A"/>
    <w:rsid w:val="006F6936"/>
    <w:rsid w:val="006F6CE7"/>
    <w:rsid w:val="006F72A8"/>
    <w:rsid w:val="006F774C"/>
    <w:rsid w:val="006F7962"/>
    <w:rsid w:val="006F7DA4"/>
    <w:rsid w:val="007001B6"/>
    <w:rsid w:val="00700C0D"/>
    <w:rsid w:val="00700FB0"/>
    <w:rsid w:val="00702635"/>
    <w:rsid w:val="0070336D"/>
    <w:rsid w:val="00703F93"/>
    <w:rsid w:val="007047B4"/>
    <w:rsid w:val="007049EE"/>
    <w:rsid w:val="00704F24"/>
    <w:rsid w:val="00705AD0"/>
    <w:rsid w:val="00706866"/>
    <w:rsid w:val="00706C6D"/>
    <w:rsid w:val="00706D8E"/>
    <w:rsid w:val="007074C3"/>
    <w:rsid w:val="00707B98"/>
    <w:rsid w:val="00707BD0"/>
    <w:rsid w:val="00707C66"/>
    <w:rsid w:val="00707C6F"/>
    <w:rsid w:val="00707E1C"/>
    <w:rsid w:val="00710A29"/>
    <w:rsid w:val="00710A5C"/>
    <w:rsid w:val="00710CBB"/>
    <w:rsid w:val="0071109C"/>
    <w:rsid w:val="00711387"/>
    <w:rsid w:val="007118CF"/>
    <w:rsid w:val="00711E9D"/>
    <w:rsid w:val="0071257E"/>
    <w:rsid w:val="00713800"/>
    <w:rsid w:val="00713A9C"/>
    <w:rsid w:val="00714082"/>
    <w:rsid w:val="00714875"/>
    <w:rsid w:val="00714E7A"/>
    <w:rsid w:val="00715A83"/>
    <w:rsid w:val="00716448"/>
    <w:rsid w:val="007168C6"/>
    <w:rsid w:val="00716D56"/>
    <w:rsid w:val="007172DC"/>
    <w:rsid w:val="007177D4"/>
    <w:rsid w:val="00717CDA"/>
    <w:rsid w:val="007200FE"/>
    <w:rsid w:val="007202AE"/>
    <w:rsid w:val="007202BF"/>
    <w:rsid w:val="00720370"/>
    <w:rsid w:val="007206C4"/>
    <w:rsid w:val="00720BBB"/>
    <w:rsid w:val="00720D39"/>
    <w:rsid w:val="00720D8A"/>
    <w:rsid w:val="00720DED"/>
    <w:rsid w:val="0072117B"/>
    <w:rsid w:val="00721387"/>
    <w:rsid w:val="00721963"/>
    <w:rsid w:val="00722745"/>
    <w:rsid w:val="00722EA2"/>
    <w:rsid w:val="00722EF9"/>
    <w:rsid w:val="00723AAB"/>
    <w:rsid w:val="00723D6B"/>
    <w:rsid w:val="00723E19"/>
    <w:rsid w:val="007242D7"/>
    <w:rsid w:val="0072484C"/>
    <w:rsid w:val="007249AC"/>
    <w:rsid w:val="00724D0F"/>
    <w:rsid w:val="00724D54"/>
    <w:rsid w:val="00725874"/>
    <w:rsid w:val="00725BD3"/>
    <w:rsid w:val="00726E80"/>
    <w:rsid w:val="0072744A"/>
    <w:rsid w:val="00730141"/>
    <w:rsid w:val="00730331"/>
    <w:rsid w:val="00730D9F"/>
    <w:rsid w:val="007319FB"/>
    <w:rsid w:val="007328F8"/>
    <w:rsid w:val="007334BA"/>
    <w:rsid w:val="007335F5"/>
    <w:rsid w:val="00733608"/>
    <w:rsid w:val="00733C25"/>
    <w:rsid w:val="00733FF1"/>
    <w:rsid w:val="00734799"/>
    <w:rsid w:val="00734C70"/>
    <w:rsid w:val="00734DB1"/>
    <w:rsid w:val="00735558"/>
    <w:rsid w:val="00735CFB"/>
    <w:rsid w:val="00735D17"/>
    <w:rsid w:val="007361BA"/>
    <w:rsid w:val="00736603"/>
    <w:rsid w:val="007369FE"/>
    <w:rsid w:val="00736D1D"/>
    <w:rsid w:val="00736E7C"/>
    <w:rsid w:val="00737919"/>
    <w:rsid w:val="00737C64"/>
    <w:rsid w:val="00737F72"/>
    <w:rsid w:val="007407EB"/>
    <w:rsid w:val="0074116D"/>
    <w:rsid w:val="00741700"/>
    <w:rsid w:val="0074177E"/>
    <w:rsid w:val="00741849"/>
    <w:rsid w:val="00741BCE"/>
    <w:rsid w:val="00741EDF"/>
    <w:rsid w:val="00741FA7"/>
    <w:rsid w:val="0074241B"/>
    <w:rsid w:val="00742E1B"/>
    <w:rsid w:val="007449E4"/>
    <w:rsid w:val="00744ED7"/>
    <w:rsid w:val="00744F76"/>
    <w:rsid w:val="00745054"/>
    <w:rsid w:val="0074598D"/>
    <w:rsid w:val="00745C45"/>
    <w:rsid w:val="0074641C"/>
    <w:rsid w:val="00746619"/>
    <w:rsid w:val="0074676A"/>
    <w:rsid w:val="00746C4C"/>
    <w:rsid w:val="0074704A"/>
    <w:rsid w:val="00747545"/>
    <w:rsid w:val="0074777C"/>
    <w:rsid w:val="007479C9"/>
    <w:rsid w:val="00750189"/>
    <w:rsid w:val="00750613"/>
    <w:rsid w:val="00750955"/>
    <w:rsid w:val="00750EF2"/>
    <w:rsid w:val="007518DD"/>
    <w:rsid w:val="007519DA"/>
    <w:rsid w:val="00751B0A"/>
    <w:rsid w:val="00752A87"/>
    <w:rsid w:val="00752AE4"/>
    <w:rsid w:val="00752D18"/>
    <w:rsid w:val="007532D5"/>
    <w:rsid w:val="0075393B"/>
    <w:rsid w:val="007541FF"/>
    <w:rsid w:val="007545C1"/>
    <w:rsid w:val="00754615"/>
    <w:rsid w:val="007547C0"/>
    <w:rsid w:val="00754B76"/>
    <w:rsid w:val="007554CC"/>
    <w:rsid w:val="00755939"/>
    <w:rsid w:val="00755C4F"/>
    <w:rsid w:val="00756D65"/>
    <w:rsid w:val="00756F3E"/>
    <w:rsid w:val="0075710C"/>
    <w:rsid w:val="0075746F"/>
    <w:rsid w:val="007576B8"/>
    <w:rsid w:val="00757C57"/>
    <w:rsid w:val="00760326"/>
    <w:rsid w:val="00760E9B"/>
    <w:rsid w:val="00761A60"/>
    <w:rsid w:val="00761DB6"/>
    <w:rsid w:val="0076282B"/>
    <w:rsid w:val="00762944"/>
    <w:rsid w:val="0076331E"/>
    <w:rsid w:val="00763CC5"/>
    <w:rsid w:val="00763FD3"/>
    <w:rsid w:val="00764457"/>
    <w:rsid w:val="00764822"/>
    <w:rsid w:val="00764DE1"/>
    <w:rsid w:val="0076624A"/>
    <w:rsid w:val="007663B6"/>
    <w:rsid w:val="00766749"/>
    <w:rsid w:val="00766A94"/>
    <w:rsid w:val="00766AF8"/>
    <w:rsid w:val="00766EFB"/>
    <w:rsid w:val="0076703A"/>
    <w:rsid w:val="00767430"/>
    <w:rsid w:val="00767512"/>
    <w:rsid w:val="007678A3"/>
    <w:rsid w:val="00767B75"/>
    <w:rsid w:val="00767F9C"/>
    <w:rsid w:val="00770035"/>
    <w:rsid w:val="00770110"/>
    <w:rsid w:val="0077048A"/>
    <w:rsid w:val="0077086B"/>
    <w:rsid w:val="0077112A"/>
    <w:rsid w:val="00771510"/>
    <w:rsid w:val="007715B1"/>
    <w:rsid w:val="00771635"/>
    <w:rsid w:val="00771674"/>
    <w:rsid w:val="00771967"/>
    <w:rsid w:val="00771FD5"/>
    <w:rsid w:val="007721F8"/>
    <w:rsid w:val="007724D3"/>
    <w:rsid w:val="00772B76"/>
    <w:rsid w:val="00773C48"/>
    <w:rsid w:val="00773C4E"/>
    <w:rsid w:val="0077409F"/>
    <w:rsid w:val="007740B3"/>
    <w:rsid w:val="0077465C"/>
    <w:rsid w:val="00774F44"/>
    <w:rsid w:val="007753AD"/>
    <w:rsid w:val="0077572C"/>
    <w:rsid w:val="0077587C"/>
    <w:rsid w:val="00775AB8"/>
    <w:rsid w:val="007764DE"/>
    <w:rsid w:val="00776D20"/>
    <w:rsid w:val="007772F1"/>
    <w:rsid w:val="00777407"/>
    <w:rsid w:val="007800D2"/>
    <w:rsid w:val="00780253"/>
    <w:rsid w:val="007802C8"/>
    <w:rsid w:val="00780CEA"/>
    <w:rsid w:val="00781063"/>
    <w:rsid w:val="00782C8A"/>
    <w:rsid w:val="00782E22"/>
    <w:rsid w:val="00783271"/>
    <w:rsid w:val="00783436"/>
    <w:rsid w:val="007835CF"/>
    <w:rsid w:val="0078364D"/>
    <w:rsid w:val="00783BF1"/>
    <w:rsid w:val="00783E68"/>
    <w:rsid w:val="00783F55"/>
    <w:rsid w:val="007842F8"/>
    <w:rsid w:val="007844EE"/>
    <w:rsid w:val="00784898"/>
    <w:rsid w:val="00785B86"/>
    <w:rsid w:val="00786306"/>
    <w:rsid w:val="00786396"/>
    <w:rsid w:val="00786879"/>
    <w:rsid w:val="00787274"/>
    <w:rsid w:val="00787690"/>
    <w:rsid w:val="007902CE"/>
    <w:rsid w:val="0079040C"/>
    <w:rsid w:val="0079042B"/>
    <w:rsid w:val="00790B02"/>
    <w:rsid w:val="00790D73"/>
    <w:rsid w:val="00790D90"/>
    <w:rsid w:val="00791464"/>
    <w:rsid w:val="007914E0"/>
    <w:rsid w:val="007915C5"/>
    <w:rsid w:val="00791664"/>
    <w:rsid w:val="00791A03"/>
    <w:rsid w:val="00791DAD"/>
    <w:rsid w:val="007920E8"/>
    <w:rsid w:val="00792251"/>
    <w:rsid w:val="00793070"/>
    <w:rsid w:val="00793201"/>
    <w:rsid w:val="00793AAB"/>
    <w:rsid w:val="00794099"/>
    <w:rsid w:val="00794586"/>
    <w:rsid w:val="007946F3"/>
    <w:rsid w:val="0079485A"/>
    <w:rsid w:val="00794DAB"/>
    <w:rsid w:val="00794F3F"/>
    <w:rsid w:val="0079550D"/>
    <w:rsid w:val="0079574F"/>
    <w:rsid w:val="007959BB"/>
    <w:rsid w:val="00795B2C"/>
    <w:rsid w:val="00795DC5"/>
    <w:rsid w:val="00797D20"/>
    <w:rsid w:val="007A0539"/>
    <w:rsid w:val="007A087A"/>
    <w:rsid w:val="007A08B7"/>
    <w:rsid w:val="007A1739"/>
    <w:rsid w:val="007A23D3"/>
    <w:rsid w:val="007A26B2"/>
    <w:rsid w:val="007A2A08"/>
    <w:rsid w:val="007A2A7B"/>
    <w:rsid w:val="007A2E48"/>
    <w:rsid w:val="007A3056"/>
    <w:rsid w:val="007A4102"/>
    <w:rsid w:val="007A4EC6"/>
    <w:rsid w:val="007A519C"/>
    <w:rsid w:val="007A5B2D"/>
    <w:rsid w:val="007A5C9A"/>
    <w:rsid w:val="007A5CCF"/>
    <w:rsid w:val="007A65F3"/>
    <w:rsid w:val="007A6958"/>
    <w:rsid w:val="007A6BC8"/>
    <w:rsid w:val="007A6BFC"/>
    <w:rsid w:val="007A7294"/>
    <w:rsid w:val="007A7F09"/>
    <w:rsid w:val="007B0C31"/>
    <w:rsid w:val="007B0E37"/>
    <w:rsid w:val="007B10A9"/>
    <w:rsid w:val="007B1935"/>
    <w:rsid w:val="007B1DCF"/>
    <w:rsid w:val="007B2041"/>
    <w:rsid w:val="007B2096"/>
    <w:rsid w:val="007B238D"/>
    <w:rsid w:val="007B28BB"/>
    <w:rsid w:val="007B2CF0"/>
    <w:rsid w:val="007B2CF2"/>
    <w:rsid w:val="007B41A9"/>
    <w:rsid w:val="007B4431"/>
    <w:rsid w:val="007B4ABA"/>
    <w:rsid w:val="007B51FD"/>
    <w:rsid w:val="007B558D"/>
    <w:rsid w:val="007B5C7F"/>
    <w:rsid w:val="007B5D11"/>
    <w:rsid w:val="007B6D58"/>
    <w:rsid w:val="007B6DB3"/>
    <w:rsid w:val="007B71A5"/>
    <w:rsid w:val="007B7C88"/>
    <w:rsid w:val="007C045B"/>
    <w:rsid w:val="007C06AF"/>
    <w:rsid w:val="007C0C41"/>
    <w:rsid w:val="007C132B"/>
    <w:rsid w:val="007C1D75"/>
    <w:rsid w:val="007C20F1"/>
    <w:rsid w:val="007C2605"/>
    <w:rsid w:val="007C282E"/>
    <w:rsid w:val="007C2919"/>
    <w:rsid w:val="007C2B45"/>
    <w:rsid w:val="007C2BB4"/>
    <w:rsid w:val="007C2FF1"/>
    <w:rsid w:val="007C30B8"/>
    <w:rsid w:val="007C364C"/>
    <w:rsid w:val="007C3D2B"/>
    <w:rsid w:val="007C3D8C"/>
    <w:rsid w:val="007C41DB"/>
    <w:rsid w:val="007C56ED"/>
    <w:rsid w:val="007C58D3"/>
    <w:rsid w:val="007C5A0C"/>
    <w:rsid w:val="007C5CEE"/>
    <w:rsid w:val="007C60B2"/>
    <w:rsid w:val="007C6375"/>
    <w:rsid w:val="007C670D"/>
    <w:rsid w:val="007C6DF3"/>
    <w:rsid w:val="007C710F"/>
    <w:rsid w:val="007C7955"/>
    <w:rsid w:val="007C7A1E"/>
    <w:rsid w:val="007C7E37"/>
    <w:rsid w:val="007C7F4C"/>
    <w:rsid w:val="007D0A34"/>
    <w:rsid w:val="007D117C"/>
    <w:rsid w:val="007D16FA"/>
    <w:rsid w:val="007D1D5E"/>
    <w:rsid w:val="007D1E36"/>
    <w:rsid w:val="007D216B"/>
    <w:rsid w:val="007D2788"/>
    <w:rsid w:val="007D2871"/>
    <w:rsid w:val="007D2AFC"/>
    <w:rsid w:val="007D304C"/>
    <w:rsid w:val="007D3312"/>
    <w:rsid w:val="007D3C1F"/>
    <w:rsid w:val="007D4A64"/>
    <w:rsid w:val="007D5105"/>
    <w:rsid w:val="007D5A6A"/>
    <w:rsid w:val="007D61C1"/>
    <w:rsid w:val="007D6CEC"/>
    <w:rsid w:val="007D7C04"/>
    <w:rsid w:val="007E0394"/>
    <w:rsid w:val="007E09F0"/>
    <w:rsid w:val="007E0E76"/>
    <w:rsid w:val="007E0FA7"/>
    <w:rsid w:val="007E162D"/>
    <w:rsid w:val="007E17DF"/>
    <w:rsid w:val="007E1C3E"/>
    <w:rsid w:val="007E206E"/>
    <w:rsid w:val="007E2201"/>
    <w:rsid w:val="007E239A"/>
    <w:rsid w:val="007E3093"/>
    <w:rsid w:val="007E4E54"/>
    <w:rsid w:val="007E4ED3"/>
    <w:rsid w:val="007E5187"/>
    <w:rsid w:val="007E57F4"/>
    <w:rsid w:val="007E5E5F"/>
    <w:rsid w:val="007E77A4"/>
    <w:rsid w:val="007E7D4E"/>
    <w:rsid w:val="007F0B17"/>
    <w:rsid w:val="007F0CB1"/>
    <w:rsid w:val="007F118F"/>
    <w:rsid w:val="007F13C1"/>
    <w:rsid w:val="007F2165"/>
    <w:rsid w:val="007F2188"/>
    <w:rsid w:val="007F2A24"/>
    <w:rsid w:val="007F2FAB"/>
    <w:rsid w:val="007F3200"/>
    <w:rsid w:val="007F35DE"/>
    <w:rsid w:val="007F367F"/>
    <w:rsid w:val="007F376F"/>
    <w:rsid w:val="007F37B6"/>
    <w:rsid w:val="007F3EBF"/>
    <w:rsid w:val="007F40E2"/>
    <w:rsid w:val="007F43D8"/>
    <w:rsid w:val="007F4BC3"/>
    <w:rsid w:val="007F5473"/>
    <w:rsid w:val="007F55D0"/>
    <w:rsid w:val="007F56BC"/>
    <w:rsid w:val="007F58EF"/>
    <w:rsid w:val="007F5CF8"/>
    <w:rsid w:val="007F6440"/>
    <w:rsid w:val="007F659A"/>
    <w:rsid w:val="007F6605"/>
    <w:rsid w:val="007F7057"/>
    <w:rsid w:val="007F757A"/>
    <w:rsid w:val="008004BA"/>
    <w:rsid w:val="008008E8"/>
    <w:rsid w:val="00800A28"/>
    <w:rsid w:val="00800CAE"/>
    <w:rsid w:val="00800E20"/>
    <w:rsid w:val="00800E58"/>
    <w:rsid w:val="008011A6"/>
    <w:rsid w:val="008015D3"/>
    <w:rsid w:val="00801E0C"/>
    <w:rsid w:val="00802204"/>
    <w:rsid w:val="00802510"/>
    <w:rsid w:val="00802A74"/>
    <w:rsid w:val="00802F68"/>
    <w:rsid w:val="008030D3"/>
    <w:rsid w:val="00803479"/>
    <w:rsid w:val="008035E5"/>
    <w:rsid w:val="00803729"/>
    <w:rsid w:val="008039A9"/>
    <w:rsid w:val="00803CBA"/>
    <w:rsid w:val="00803D24"/>
    <w:rsid w:val="00804DA4"/>
    <w:rsid w:val="00805221"/>
    <w:rsid w:val="0080537C"/>
    <w:rsid w:val="0080612D"/>
    <w:rsid w:val="0080616D"/>
    <w:rsid w:val="00806B5A"/>
    <w:rsid w:val="00806D40"/>
    <w:rsid w:val="00806E40"/>
    <w:rsid w:val="00807233"/>
    <w:rsid w:val="008075B8"/>
    <w:rsid w:val="008075D4"/>
    <w:rsid w:val="008079C9"/>
    <w:rsid w:val="00807D99"/>
    <w:rsid w:val="00807DB6"/>
    <w:rsid w:val="008105E9"/>
    <w:rsid w:val="00810D81"/>
    <w:rsid w:val="00810D90"/>
    <w:rsid w:val="008115AD"/>
    <w:rsid w:val="0081193D"/>
    <w:rsid w:val="008119B3"/>
    <w:rsid w:val="00811C5E"/>
    <w:rsid w:val="00812140"/>
    <w:rsid w:val="008129BB"/>
    <w:rsid w:val="00813398"/>
    <w:rsid w:val="0081370E"/>
    <w:rsid w:val="0081406F"/>
    <w:rsid w:val="00814D01"/>
    <w:rsid w:val="00814E0C"/>
    <w:rsid w:val="008157AA"/>
    <w:rsid w:val="00815BB6"/>
    <w:rsid w:val="00816187"/>
    <w:rsid w:val="0081622F"/>
    <w:rsid w:val="0081711B"/>
    <w:rsid w:val="008175FB"/>
    <w:rsid w:val="00817609"/>
    <w:rsid w:val="00817665"/>
    <w:rsid w:val="0081766C"/>
    <w:rsid w:val="00817ED0"/>
    <w:rsid w:val="00820013"/>
    <w:rsid w:val="00820035"/>
    <w:rsid w:val="008207AB"/>
    <w:rsid w:val="00820B79"/>
    <w:rsid w:val="00820E18"/>
    <w:rsid w:val="008211C1"/>
    <w:rsid w:val="008213E3"/>
    <w:rsid w:val="00821974"/>
    <w:rsid w:val="008219DA"/>
    <w:rsid w:val="0082222E"/>
    <w:rsid w:val="00822652"/>
    <w:rsid w:val="00822807"/>
    <w:rsid w:val="00822895"/>
    <w:rsid w:val="008229CE"/>
    <w:rsid w:val="00822FF0"/>
    <w:rsid w:val="00824374"/>
    <w:rsid w:val="0082446F"/>
    <w:rsid w:val="00824795"/>
    <w:rsid w:val="008250FF"/>
    <w:rsid w:val="00825199"/>
    <w:rsid w:val="008262F3"/>
    <w:rsid w:val="008267FF"/>
    <w:rsid w:val="00827364"/>
    <w:rsid w:val="0082749D"/>
    <w:rsid w:val="00827613"/>
    <w:rsid w:val="00827A8A"/>
    <w:rsid w:val="0083069C"/>
    <w:rsid w:val="008306EE"/>
    <w:rsid w:val="00831025"/>
    <w:rsid w:val="0083111A"/>
    <w:rsid w:val="00831344"/>
    <w:rsid w:val="008313E8"/>
    <w:rsid w:val="00831422"/>
    <w:rsid w:val="00831848"/>
    <w:rsid w:val="00831BEC"/>
    <w:rsid w:val="00831FD3"/>
    <w:rsid w:val="008323A5"/>
    <w:rsid w:val="00832C9A"/>
    <w:rsid w:val="00833238"/>
    <w:rsid w:val="00833425"/>
    <w:rsid w:val="008335FC"/>
    <w:rsid w:val="0083374F"/>
    <w:rsid w:val="00833FCA"/>
    <w:rsid w:val="008347A0"/>
    <w:rsid w:val="00834AE0"/>
    <w:rsid w:val="00834C46"/>
    <w:rsid w:val="00834DC8"/>
    <w:rsid w:val="0083501B"/>
    <w:rsid w:val="008355C2"/>
    <w:rsid w:val="00835872"/>
    <w:rsid w:val="00836121"/>
    <w:rsid w:val="008361D2"/>
    <w:rsid w:val="00836285"/>
    <w:rsid w:val="0083673E"/>
    <w:rsid w:val="00836BAA"/>
    <w:rsid w:val="00836F9A"/>
    <w:rsid w:val="0083732E"/>
    <w:rsid w:val="008375F0"/>
    <w:rsid w:val="0083762A"/>
    <w:rsid w:val="0083764A"/>
    <w:rsid w:val="00837DAF"/>
    <w:rsid w:val="00837DB7"/>
    <w:rsid w:val="00837DDC"/>
    <w:rsid w:val="008400DD"/>
    <w:rsid w:val="0084036F"/>
    <w:rsid w:val="0084111E"/>
    <w:rsid w:val="008415AC"/>
    <w:rsid w:val="0084165E"/>
    <w:rsid w:val="008418BD"/>
    <w:rsid w:val="00842008"/>
    <w:rsid w:val="0084207C"/>
    <w:rsid w:val="008420D2"/>
    <w:rsid w:val="008425E3"/>
    <w:rsid w:val="0084289C"/>
    <w:rsid w:val="00842AD3"/>
    <w:rsid w:val="008438B5"/>
    <w:rsid w:val="00843D27"/>
    <w:rsid w:val="0084504C"/>
    <w:rsid w:val="008450B8"/>
    <w:rsid w:val="00845191"/>
    <w:rsid w:val="00845498"/>
    <w:rsid w:val="0084598D"/>
    <w:rsid w:val="00846527"/>
    <w:rsid w:val="0084656D"/>
    <w:rsid w:val="00846654"/>
    <w:rsid w:val="008466E5"/>
    <w:rsid w:val="00846982"/>
    <w:rsid w:val="00846DFE"/>
    <w:rsid w:val="00847204"/>
    <w:rsid w:val="00850082"/>
    <w:rsid w:val="00850AD7"/>
    <w:rsid w:val="00851B23"/>
    <w:rsid w:val="008525F9"/>
    <w:rsid w:val="00852949"/>
    <w:rsid w:val="00852D8E"/>
    <w:rsid w:val="008530A7"/>
    <w:rsid w:val="00853EEF"/>
    <w:rsid w:val="008540DD"/>
    <w:rsid w:val="008548E9"/>
    <w:rsid w:val="00854982"/>
    <w:rsid w:val="00854D70"/>
    <w:rsid w:val="008550B5"/>
    <w:rsid w:val="008550C7"/>
    <w:rsid w:val="0085576B"/>
    <w:rsid w:val="00855F56"/>
    <w:rsid w:val="00856C1D"/>
    <w:rsid w:val="00856E1D"/>
    <w:rsid w:val="00856ECC"/>
    <w:rsid w:val="00860550"/>
    <w:rsid w:val="00860A45"/>
    <w:rsid w:val="00861070"/>
    <w:rsid w:val="0086180D"/>
    <w:rsid w:val="008621E4"/>
    <w:rsid w:val="0086225D"/>
    <w:rsid w:val="00862FFA"/>
    <w:rsid w:val="00863E96"/>
    <w:rsid w:val="00864263"/>
    <w:rsid w:val="008650FC"/>
    <w:rsid w:val="0086544B"/>
    <w:rsid w:val="008656BA"/>
    <w:rsid w:val="008656DE"/>
    <w:rsid w:val="00865803"/>
    <w:rsid w:val="00865946"/>
    <w:rsid w:val="00865A1C"/>
    <w:rsid w:val="00865BB1"/>
    <w:rsid w:val="0086673D"/>
    <w:rsid w:val="008668D1"/>
    <w:rsid w:val="00866DA6"/>
    <w:rsid w:val="008670A6"/>
    <w:rsid w:val="008671E5"/>
    <w:rsid w:val="008671FF"/>
    <w:rsid w:val="008672C4"/>
    <w:rsid w:val="008672DD"/>
    <w:rsid w:val="008674A1"/>
    <w:rsid w:val="00867698"/>
    <w:rsid w:val="0086781E"/>
    <w:rsid w:val="008678F5"/>
    <w:rsid w:val="00867B93"/>
    <w:rsid w:val="0087054C"/>
    <w:rsid w:val="00870A62"/>
    <w:rsid w:val="00870B9C"/>
    <w:rsid w:val="008712ED"/>
    <w:rsid w:val="00871A67"/>
    <w:rsid w:val="00871B11"/>
    <w:rsid w:val="00871B30"/>
    <w:rsid w:val="008720B0"/>
    <w:rsid w:val="0087275F"/>
    <w:rsid w:val="00872883"/>
    <w:rsid w:val="00872D42"/>
    <w:rsid w:val="00872F8D"/>
    <w:rsid w:val="00873515"/>
    <w:rsid w:val="0087360B"/>
    <w:rsid w:val="00873C1B"/>
    <w:rsid w:val="0087406D"/>
    <w:rsid w:val="00874585"/>
    <w:rsid w:val="008746D7"/>
    <w:rsid w:val="00875090"/>
    <w:rsid w:val="00875394"/>
    <w:rsid w:val="00875617"/>
    <w:rsid w:val="0087564A"/>
    <w:rsid w:val="0087569E"/>
    <w:rsid w:val="008758B8"/>
    <w:rsid w:val="00875B2B"/>
    <w:rsid w:val="00875EA6"/>
    <w:rsid w:val="00876162"/>
    <w:rsid w:val="00876302"/>
    <w:rsid w:val="00876995"/>
    <w:rsid w:val="00876A3E"/>
    <w:rsid w:val="00876F2B"/>
    <w:rsid w:val="00880007"/>
    <w:rsid w:val="008800A4"/>
    <w:rsid w:val="008800E3"/>
    <w:rsid w:val="00880136"/>
    <w:rsid w:val="008812FC"/>
    <w:rsid w:val="00881447"/>
    <w:rsid w:val="00881757"/>
    <w:rsid w:val="00881790"/>
    <w:rsid w:val="0088182B"/>
    <w:rsid w:val="0088282D"/>
    <w:rsid w:val="00882AA3"/>
    <w:rsid w:val="00882CAE"/>
    <w:rsid w:val="00883376"/>
    <w:rsid w:val="008835FB"/>
    <w:rsid w:val="008840C9"/>
    <w:rsid w:val="008842CA"/>
    <w:rsid w:val="008842D3"/>
    <w:rsid w:val="008843F7"/>
    <w:rsid w:val="00884491"/>
    <w:rsid w:val="0088459B"/>
    <w:rsid w:val="00884F62"/>
    <w:rsid w:val="00884FD6"/>
    <w:rsid w:val="008856C8"/>
    <w:rsid w:val="00885F25"/>
    <w:rsid w:val="00885FB2"/>
    <w:rsid w:val="00886AFC"/>
    <w:rsid w:val="00886E2B"/>
    <w:rsid w:val="008871B5"/>
    <w:rsid w:val="008873E7"/>
    <w:rsid w:val="008876BF"/>
    <w:rsid w:val="008878AB"/>
    <w:rsid w:val="008902C9"/>
    <w:rsid w:val="0089068A"/>
    <w:rsid w:val="008906F9"/>
    <w:rsid w:val="00890DA8"/>
    <w:rsid w:val="008910F5"/>
    <w:rsid w:val="008915C5"/>
    <w:rsid w:val="00891700"/>
    <w:rsid w:val="00891861"/>
    <w:rsid w:val="00891898"/>
    <w:rsid w:val="00891BCD"/>
    <w:rsid w:val="0089245B"/>
    <w:rsid w:val="008927BD"/>
    <w:rsid w:val="00892BCA"/>
    <w:rsid w:val="00892CB7"/>
    <w:rsid w:val="00893378"/>
    <w:rsid w:val="008938AE"/>
    <w:rsid w:val="00893944"/>
    <w:rsid w:val="00893E3E"/>
    <w:rsid w:val="00893E70"/>
    <w:rsid w:val="00894712"/>
    <w:rsid w:val="0089500E"/>
    <w:rsid w:val="0089511D"/>
    <w:rsid w:val="00895164"/>
    <w:rsid w:val="00895A19"/>
    <w:rsid w:val="00895BA1"/>
    <w:rsid w:val="00895D3C"/>
    <w:rsid w:val="00895F47"/>
    <w:rsid w:val="0089628E"/>
    <w:rsid w:val="00896463"/>
    <w:rsid w:val="00896604"/>
    <w:rsid w:val="00896C53"/>
    <w:rsid w:val="00897069"/>
    <w:rsid w:val="00897622"/>
    <w:rsid w:val="00897BB0"/>
    <w:rsid w:val="008A16BE"/>
    <w:rsid w:val="008A1898"/>
    <w:rsid w:val="008A1E28"/>
    <w:rsid w:val="008A2558"/>
    <w:rsid w:val="008A2B3D"/>
    <w:rsid w:val="008A2F70"/>
    <w:rsid w:val="008A2F90"/>
    <w:rsid w:val="008A3351"/>
    <w:rsid w:val="008A3B2D"/>
    <w:rsid w:val="008A3C32"/>
    <w:rsid w:val="008A3EE0"/>
    <w:rsid w:val="008A442C"/>
    <w:rsid w:val="008A4430"/>
    <w:rsid w:val="008A4957"/>
    <w:rsid w:val="008A4F41"/>
    <w:rsid w:val="008A5141"/>
    <w:rsid w:val="008A55E4"/>
    <w:rsid w:val="008A5AA7"/>
    <w:rsid w:val="008A6086"/>
    <w:rsid w:val="008A64D5"/>
    <w:rsid w:val="008A6A3B"/>
    <w:rsid w:val="008A70F3"/>
    <w:rsid w:val="008A7F44"/>
    <w:rsid w:val="008A7FC4"/>
    <w:rsid w:val="008B07AD"/>
    <w:rsid w:val="008B0EDE"/>
    <w:rsid w:val="008B1423"/>
    <w:rsid w:val="008B145C"/>
    <w:rsid w:val="008B15D4"/>
    <w:rsid w:val="008B15FE"/>
    <w:rsid w:val="008B1628"/>
    <w:rsid w:val="008B2519"/>
    <w:rsid w:val="008B252C"/>
    <w:rsid w:val="008B2833"/>
    <w:rsid w:val="008B2E25"/>
    <w:rsid w:val="008B2FB3"/>
    <w:rsid w:val="008B3604"/>
    <w:rsid w:val="008B3B00"/>
    <w:rsid w:val="008B3C05"/>
    <w:rsid w:val="008B498A"/>
    <w:rsid w:val="008B4B3B"/>
    <w:rsid w:val="008B4EA5"/>
    <w:rsid w:val="008B53E0"/>
    <w:rsid w:val="008B5717"/>
    <w:rsid w:val="008B60C8"/>
    <w:rsid w:val="008B60D7"/>
    <w:rsid w:val="008B61A6"/>
    <w:rsid w:val="008B626B"/>
    <w:rsid w:val="008B6552"/>
    <w:rsid w:val="008B6731"/>
    <w:rsid w:val="008B699E"/>
    <w:rsid w:val="008B6AE6"/>
    <w:rsid w:val="008B6DB3"/>
    <w:rsid w:val="008B70A5"/>
    <w:rsid w:val="008B7167"/>
    <w:rsid w:val="008B73F4"/>
    <w:rsid w:val="008B7E01"/>
    <w:rsid w:val="008B7FED"/>
    <w:rsid w:val="008C0987"/>
    <w:rsid w:val="008C0A6F"/>
    <w:rsid w:val="008C0A7C"/>
    <w:rsid w:val="008C11D6"/>
    <w:rsid w:val="008C13A5"/>
    <w:rsid w:val="008C15CD"/>
    <w:rsid w:val="008C1E7C"/>
    <w:rsid w:val="008C233A"/>
    <w:rsid w:val="008C254E"/>
    <w:rsid w:val="008C2578"/>
    <w:rsid w:val="008C268F"/>
    <w:rsid w:val="008C32D4"/>
    <w:rsid w:val="008C33C4"/>
    <w:rsid w:val="008C4150"/>
    <w:rsid w:val="008C430A"/>
    <w:rsid w:val="008C44B9"/>
    <w:rsid w:val="008C4620"/>
    <w:rsid w:val="008C4974"/>
    <w:rsid w:val="008C4A94"/>
    <w:rsid w:val="008C4CA0"/>
    <w:rsid w:val="008C4DBB"/>
    <w:rsid w:val="008C5F47"/>
    <w:rsid w:val="008C5F7C"/>
    <w:rsid w:val="008C6044"/>
    <w:rsid w:val="008C6676"/>
    <w:rsid w:val="008C6A4A"/>
    <w:rsid w:val="008C76FC"/>
    <w:rsid w:val="008C7B81"/>
    <w:rsid w:val="008D0015"/>
    <w:rsid w:val="008D02B7"/>
    <w:rsid w:val="008D0479"/>
    <w:rsid w:val="008D0AAC"/>
    <w:rsid w:val="008D0CEF"/>
    <w:rsid w:val="008D1003"/>
    <w:rsid w:val="008D11AE"/>
    <w:rsid w:val="008D2D47"/>
    <w:rsid w:val="008D2FFA"/>
    <w:rsid w:val="008D34CC"/>
    <w:rsid w:val="008D3564"/>
    <w:rsid w:val="008D35BD"/>
    <w:rsid w:val="008D361E"/>
    <w:rsid w:val="008D373F"/>
    <w:rsid w:val="008D491A"/>
    <w:rsid w:val="008D4A9D"/>
    <w:rsid w:val="008D52DA"/>
    <w:rsid w:val="008D5344"/>
    <w:rsid w:val="008D5D40"/>
    <w:rsid w:val="008D63B2"/>
    <w:rsid w:val="008D6425"/>
    <w:rsid w:val="008D650A"/>
    <w:rsid w:val="008D66CF"/>
    <w:rsid w:val="008D67FA"/>
    <w:rsid w:val="008D6F57"/>
    <w:rsid w:val="008D7264"/>
    <w:rsid w:val="008D75DE"/>
    <w:rsid w:val="008D78B9"/>
    <w:rsid w:val="008D7B7E"/>
    <w:rsid w:val="008E0038"/>
    <w:rsid w:val="008E0295"/>
    <w:rsid w:val="008E034F"/>
    <w:rsid w:val="008E061A"/>
    <w:rsid w:val="008E0A03"/>
    <w:rsid w:val="008E0D9F"/>
    <w:rsid w:val="008E1190"/>
    <w:rsid w:val="008E1EDB"/>
    <w:rsid w:val="008E1F1C"/>
    <w:rsid w:val="008E2247"/>
    <w:rsid w:val="008E2CB1"/>
    <w:rsid w:val="008E2E6E"/>
    <w:rsid w:val="008E2F88"/>
    <w:rsid w:val="008E3296"/>
    <w:rsid w:val="008E32FF"/>
    <w:rsid w:val="008E3437"/>
    <w:rsid w:val="008E35FB"/>
    <w:rsid w:val="008E3E6D"/>
    <w:rsid w:val="008E3F44"/>
    <w:rsid w:val="008E4B39"/>
    <w:rsid w:val="008E4B79"/>
    <w:rsid w:val="008E4F63"/>
    <w:rsid w:val="008E52B8"/>
    <w:rsid w:val="008E5894"/>
    <w:rsid w:val="008E5A51"/>
    <w:rsid w:val="008E5BAD"/>
    <w:rsid w:val="008E5BDC"/>
    <w:rsid w:val="008E6291"/>
    <w:rsid w:val="008E63C0"/>
    <w:rsid w:val="008E6789"/>
    <w:rsid w:val="008E6909"/>
    <w:rsid w:val="008E6D7A"/>
    <w:rsid w:val="008E7565"/>
    <w:rsid w:val="008F0126"/>
    <w:rsid w:val="008F0279"/>
    <w:rsid w:val="008F0732"/>
    <w:rsid w:val="008F0C01"/>
    <w:rsid w:val="008F1067"/>
    <w:rsid w:val="008F115D"/>
    <w:rsid w:val="008F14E9"/>
    <w:rsid w:val="008F1A2D"/>
    <w:rsid w:val="008F1D6C"/>
    <w:rsid w:val="008F201D"/>
    <w:rsid w:val="008F30A4"/>
    <w:rsid w:val="008F3310"/>
    <w:rsid w:val="008F40E0"/>
    <w:rsid w:val="008F42B8"/>
    <w:rsid w:val="008F4689"/>
    <w:rsid w:val="008F4857"/>
    <w:rsid w:val="008F4D52"/>
    <w:rsid w:val="008F5460"/>
    <w:rsid w:val="008F6614"/>
    <w:rsid w:val="008F67AD"/>
    <w:rsid w:val="008F6919"/>
    <w:rsid w:val="008F700B"/>
    <w:rsid w:val="008F78C5"/>
    <w:rsid w:val="009009FC"/>
    <w:rsid w:val="00901B09"/>
    <w:rsid w:val="00901DC6"/>
    <w:rsid w:val="0090256F"/>
    <w:rsid w:val="009029DA"/>
    <w:rsid w:val="009031D1"/>
    <w:rsid w:val="009033A3"/>
    <w:rsid w:val="009033A7"/>
    <w:rsid w:val="00903911"/>
    <w:rsid w:val="00903A2F"/>
    <w:rsid w:val="00903D5B"/>
    <w:rsid w:val="00903FF8"/>
    <w:rsid w:val="009049E3"/>
    <w:rsid w:val="00904F10"/>
    <w:rsid w:val="0090509A"/>
    <w:rsid w:val="009051AD"/>
    <w:rsid w:val="009054D5"/>
    <w:rsid w:val="009054FB"/>
    <w:rsid w:val="0090560F"/>
    <w:rsid w:val="009056D6"/>
    <w:rsid w:val="00905782"/>
    <w:rsid w:val="00905AB0"/>
    <w:rsid w:val="00905ED2"/>
    <w:rsid w:val="00906524"/>
    <w:rsid w:val="009065C6"/>
    <w:rsid w:val="00906841"/>
    <w:rsid w:val="00906BB3"/>
    <w:rsid w:val="00906CAA"/>
    <w:rsid w:val="00906ECB"/>
    <w:rsid w:val="00907016"/>
    <w:rsid w:val="0090705D"/>
    <w:rsid w:val="009072D4"/>
    <w:rsid w:val="009073A6"/>
    <w:rsid w:val="009074A3"/>
    <w:rsid w:val="009075E9"/>
    <w:rsid w:val="00907883"/>
    <w:rsid w:val="00910891"/>
    <w:rsid w:val="00910F42"/>
    <w:rsid w:val="00910FE7"/>
    <w:rsid w:val="00911465"/>
    <w:rsid w:val="00911659"/>
    <w:rsid w:val="00911DB9"/>
    <w:rsid w:val="0091249D"/>
    <w:rsid w:val="00912F6B"/>
    <w:rsid w:val="00913311"/>
    <w:rsid w:val="0091339B"/>
    <w:rsid w:val="00913630"/>
    <w:rsid w:val="00913942"/>
    <w:rsid w:val="00913A65"/>
    <w:rsid w:val="00914014"/>
    <w:rsid w:val="00914215"/>
    <w:rsid w:val="00914309"/>
    <w:rsid w:val="0091452F"/>
    <w:rsid w:val="0091459D"/>
    <w:rsid w:val="00914980"/>
    <w:rsid w:val="009157E9"/>
    <w:rsid w:val="0091587F"/>
    <w:rsid w:val="00915FB3"/>
    <w:rsid w:val="00916F22"/>
    <w:rsid w:val="009175E5"/>
    <w:rsid w:val="009200DA"/>
    <w:rsid w:val="00921256"/>
    <w:rsid w:val="0092146D"/>
    <w:rsid w:val="00921BDE"/>
    <w:rsid w:val="00921D60"/>
    <w:rsid w:val="00922125"/>
    <w:rsid w:val="0092259D"/>
    <w:rsid w:val="00922780"/>
    <w:rsid w:val="00922F2D"/>
    <w:rsid w:val="0092308A"/>
    <w:rsid w:val="009235D4"/>
    <w:rsid w:val="00923F98"/>
    <w:rsid w:val="00924003"/>
    <w:rsid w:val="00924138"/>
    <w:rsid w:val="0092423F"/>
    <w:rsid w:val="009244FA"/>
    <w:rsid w:val="009247C1"/>
    <w:rsid w:val="00924A71"/>
    <w:rsid w:val="00924E35"/>
    <w:rsid w:val="0092525B"/>
    <w:rsid w:val="00925C11"/>
    <w:rsid w:val="009261E6"/>
    <w:rsid w:val="00926883"/>
    <w:rsid w:val="00926A77"/>
    <w:rsid w:val="00927179"/>
    <w:rsid w:val="0092764F"/>
    <w:rsid w:val="00927E63"/>
    <w:rsid w:val="00930221"/>
    <w:rsid w:val="00930798"/>
    <w:rsid w:val="0093095D"/>
    <w:rsid w:val="009310E4"/>
    <w:rsid w:val="009312EA"/>
    <w:rsid w:val="0093131A"/>
    <w:rsid w:val="009316BC"/>
    <w:rsid w:val="00931BA8"/>
    <w:rsid w:val="00931D19"/>
    <w:rsid w:val="00931D89"/>
    <w:rsid w:val="00931FA2"/>
    <w:rsid w:val="009322C1"/>
    <w:rsid w:val="00932ACD"/>
    <w:rsid w:val="00933B59"/>
    <w:rsid w:val="00934396"/>
    <w:rsid w:val="00934857"/>
    <w:rsid w:val="00934AA1"/>
    <w:rsid w:val="00934DC2"/>
    <w:rsid w:val="00935902"/>
    <w:rsid w:val="00935A77"/>
    <w:rsid w:val="00935EA4"/>
    <w:rsid w:val="0093686F"/>
    <w:rsid w:val="009372E1"/>
    <w:rsid w:val="00937A88"/>
    <w:rsid w:val="00937D7D"/>
    <w:rsid w:val="00940093"/>
    <w:rsid w:val="009401FB"/>
    <w:rsid w:val="009407DD"/>
    <w:rsid w:val="0094099B"/>
    <w:rsid w:val="00940ADA"/>
    <w:rsid w:val="00941461"/>
    <w:rsid w:val="00941564"/>
    <w:rsid w:val="00941C44"/>
    <w:rsid w:val="00941F4C"/>
    <w:rsid w:val="00941F9E"/>
    <w:rsid w:val="009422FB"/>
    <w:rsid w:val="0094249B"/>
    <w:rsid w:val="00942540"/>
    <w:rsid w:val="00942977"/>
    <w:rsid w:val="00942993"/>
    <w:rsid w:val="009432AD"/>
    <w:rsid w:val="00943980"/>
    <w:rsid w:val="00943D92"/>
    <w:rsid w:val="0094417E"/>
    <w:rsid w:val="009441D2"/>
    <w:rsid w:val="009443E3"/>
    <w:rsid w:val="00944690"/>
    <w:rsid w:val="00944BF3"/>
    <w:rsid w:val="00944FB9"/>
    <w:rsid w:val="009450DB"/>
    <w:rsid w:val="00945219"/>
    <w:rsid w:val="00945852"/>
    <w:rsid w:val="009458D8"/>
    <w:rsid w:val="00945BD3"/>
    <w:rsid w:val="00945E39"/>
    <w:rsid w:val="00945F03"/>
    <w:rsid w:val="009463EA"/>
    <w:rsid w:val="009468BA"/>
    <w:rsid w:val="00946E39"/>
    <w:rsid w:val="00947246"/>
    <w:rsid w:val="00947398"/>
    <w:rsid w:val="00947419"/>
    <w:rsid w:val="00947D09"/>
    <w:rsid w:val="00947E85"/>
    <w:rsid w:val="00950639"/>
    <w:rsid w:val="0095076A"/>
    <w:rsid w:val="00950F61"/>
    <w:rsid w:val="009513C8"/>
    <w:rsid w:val="00951C7A"/>
    <w:rsid w:val="009529B8"/>
    <w:rsid w:val="00952D8C"/>
    <w:rsid w:val="009536CE"/>
    <w:rsid w:val="00953751"/>
    <w:rsid w:val="00953E96"/>
    <w:rsid w:val="00954AD0"/>
    <w:rsid w:val="009555AB"/>
    <w:rsid w:val="009556EE"/>
    <w:rsid w:val="009558D8"/>
    <w:rsid w:val="00956170"/>
    <w:rsid w:val="009561AD"/>
    <w:rsid w:val="00956B1C"/>
    <w:rsid w:val="00956DAC"/>
    <w:rsid w:val="009572F3"/>
    <w:rsid w:val="00957EE0"/>
    <w:rsid w:val="00960506"/>
    <w:rsid w:val="009606A1"/>
    <w:rsid w:val="00960FAD"/>
    <w:rsid w:val="0096151C"/>
    <w:rsid w:val="0096161D"/>
    <w:rsid w:val="00961A68"/>
    <w:rsid w:val="00961E46"/>
    <w:rsid w:val="00961E62"/>
    <w:rsid w:val="00962387"/>
    <w:rsid w:val="00962698"/>
    <w:rsid w:val="009627E6"/>
    <w:rsid w:val="0096316D"/>
    <w:rsid w:val="009649A5"/>
    <w:rsid w:val="00964A5E"/>
    <w:rsid w:val="00964EBF"/>
    <w:rsid w:val="00965321"/>
    <w:rsid w:val="009656E3"/>
    <w:rsid w:val="00965770"/>
    <w:rsid w:val="00965AB2"/>
    <w:rsid w:val="00965C48"/>
    <w:rsid w:val="00965D71"/>
    <w:rsid w:val="00965DF1"/>
    <w:rsid w:val="00965F8D"/>
    <w:rsid w:val="009661D4"/>
    <w:rsid w:val="0096656C"/>
    <w:rsid w:val="00966C7F"/>
    <w:rsid w:val="0096714C"/>
    <w:rsid w:val="00967952"/>
    <w:rsid w:val="0097002A"/>
    <w:rsid w:val="00970C63"/>
    <w:rsid w:val="00970D6B"/>
    <w:rsid w:val="00970F26"/>
    <w:rsid w:val="00971031"/>
    <w:rsid w:val="00971396"/>
    <w:rsid w:val="00971B39"/>
    <w:rsid w:val="00971C5B"/>
    <w:rsid w:val="00971E1F"/>
    <w:rsid w:val="00971E26"/>
    <w:rsid w:val="00971EA4"/>
    <w:rsid w:val="00972090"/>
    <w:rsid w:val="009726EC"/>
    <w:rsid w:val="00972CDE"/>
    <w:rsid w:val="00972DA4"/>
    <w:rsid w:val="00972EBC"/>
    <w:rsid w:val="009734F6"/>
    <w:rsid w:val="00973F26"/>
    <w:rsid w:val="009746A0"/>
    <w:rsid w:val="009749A6"/>
    <w:rsid w:val="00974EF7"/>
    <w:rsid w:val="00975934"/>
    <w:rsid w:val="00975F33"/>
    <w:rsid w:val="009765DC"/>
    <w:rsid w:val="009766FC"/>
    <w:rsid w:val="009768C2"/>
    <w:rsid w:val="00976D43"/>
    <w:rsid w:val="0097733A"/>
    <w:rsid w:val="009776DE"/>
    <w:rsid w:val="00977C2E"/>
    <w:rsid w:val="00977F91"/>
    <w:rsid w:val="00977F92"/>
    <w:rsid w:val="00980A7D"/>
    <w:rsid w:val="00980DD5"/>
    <w:rsid w:val="0098106B"/>
    <w:rsid w:val="0098118D"/>
    <w:rsid w:val="00982BA5"/>
    <w:rsid w:val="00982DFA"/>
    <w:rsid w:val="0098301A"/>
    <w:rsid w:val="00983092"/>
    <w:rsid w:val="0098323C"/>
    <w:rsid w:val="0098332F"/>
    <w:rsid w:val="00983812"/>
    <w:rsid w:val="00983D1A"/>
    <w:rsid w:val="00983FE7"/>
    <w:rsid w:val="0098434D"/>
    <w:rsid w:val="00984849"/>
    <w:rsid w:val="00984BB7"/>
    <w:rsid w:val="00985BD3"/>
    <w:rsid w:val="00985DBD"/>
    <w:rsid w:val="00985F9D"/>
    <w:rsid w:val="00986351"/>
    <w:rsid w:val="00986366"/>
    <w:rsid w:val="009868EE"/>
    <w:rsid w:val="0098691D"/>
    <w:rsid w:val="00986BB1"/>
    <w:rsid w:val="00987144"/>
    <w:rsid w:val="00987431"/>
    <w:rsid w:val="009879F7"/>
    <w:rsid w:val="00987B8A"/>
    <w:rsid w:val="00987CF6"/>
    <w:rsid w:val="00990055"/>
    <w:rsid w:val="00990084"/>
    <w:rsid w:val="009907F3"/>
    <w:rsid w:val="00990ABB"/>
    <w:rsid w:val="00991A10"/>
    <w:rsid w:val="00991D48"/>
    <w:rsid w:val="00991DDE"/>
    <w:rsid w:val="00992884"/>
    <w:rsid w:val="0099304D"/>
    <w:rsid w:val="0099371D"/>
    <w:rsid w:val="00993A85"/>
    <w:rsid w:val="00993FBD"/>
    <w:rsid w:val="009940D8"/>
    <w:rsid w:val="00994A4E"/>
    <w:rsid w:val="00994D35"/>
    <w:rsid w:val="00994F7A"/>
    <w:rsid w:val="0099546B"/>
    <w:rsid w:val="009958C9"/>
    <w:rsid w:val="00995E00"/>
    <w:rsid w:val="00996038"/>
    <w:rsid w:val="009962C8"/>
    <w:rsid w:val="009964F7"/>
    <w:rsid w:val="00996847"/>
    <w:rsid w:val="00996D1F"/>
    <w:rsid w:val="0099703F"/>
    <w:rsid w:val="00997332"/>
    <w:rsid w:val="00997915"/>
    <w:rsid w:val="00997962"/>
    <w:rsid w:val="00997F4C"/>
    <w:rsid w:val="009A04FA"/>
    <w:rsid w:val="009A0E3B"/>
    <w:rsid w:val="009A0ECF"/>
    <w:rsid w:val="009A133E"/>
    <w:rsid w:val="009A1D92"/>
    <w:rsid w:val="009A2781"/>
    <w:rsid w:val="009A454B"/>
    <w:rsid w:val="009A49D0"/>
    <w:rsid w:val="009A4CE8"/>
    <w:rsid w:val="009A500D"/>
    <w:rsid w:val="009A553C"/>
    <w:rsid w:val="009A594C"/>
    <w:rsid w:val="009A5960"/>
    <w:rsid w:val="009A59AE"/>
    <w:rsid w:val="009A59CE"/>
    <w:rsid w:val="009A5D06"/>
    <w:rsid w:val="009A6469"/>
    <w:rsid w:val="009A722E"/>
    <w:rsid w:val="009A78F8"/>
    <w:rsid w:val="009A7CD7"/>
    <w:rsid w:val="009A7FEE"/>
    <w:rsid w:val="009B0273"/>
    <w:rsid w:val="009B06E5"/>
    <w:rsid w:val="009B1200"/>
    <w:rsid w:val="009B164D"/>
    <w:rsid w:val="009B1B3B"/>
    <w:rsid w:val="009B1B4C"/>
    <w:rsid w:val="009B22F8"/>
    <w:rsid w:val="009B26F8"/>
    <w:rsid w:val="009B289E"/>
    <w:rsid w:val="009B2CA7"/>
    <w:rsid w:val="009B2DC2"/>
    <w:rsid w:val="009B3052"/>
    <w:rsid w:val="009B35BB"/>
    <w:rsid w:val="009B3BE4"/>
    <w:rsid w:val="009B43B6"/>
    <w:rsid w:val="009B45D1"/>
    <w:rsid w:val="009B47FD"/>
    <w:rsid w:val="009B4855"/>
    <w:rsid w:val="009B48A8"/>
    <w:rsid w:val="009B5328"/>
    <w:rsid w:val="009B5485"/>
    <w:rsid w:val="009B5C0D"/>
    <w:rsid w:val="009B5CAB"/>
    <w:rsid w:val="009B5F76"/>
    <w:rsid w:val="009B6743"/>
    <w:rsid w:val="009B6B80"/>
    <w:rsid w:val="009B6D0D"/>
    <w:rsid w:val="009B7230"/>
    <w:rsid w:val="009B7ED3"/>
    <w:rsid w:val="009B7F09"/>
    <w:rsid w:val="009C080F"/>
    <w:rsid w:val="009C0E0C"/>
    <w:rsid w:val="009C11EF"/>
    <w:rsid w:val="009C165C"/>
    <w:rsid w:val="009C179A"/>
    <w:rsid w:val="009C1AA8"/>
    <w:rsid w:val="009C22F6"/>
    <w:rsid w:val="009C2480"/>
    <w:rsid w:val="009C25A7"/>
    <w:rsid w:val="009C2649"/>
    <w:rsid w:val="009C28D2"/>
    <w:rsid w:val="009C2E97"/>
    <w:rsid w:val="009C368C"/>
    <w:rsid w:val="009C3A2F"/>
    <w:rsid w:val="009C3A95"/>
    <w:rsid w:val="009C3B1A"/>
    <w:rsid w:val="009C3B8B"/>
    <w:rsid w:val="009C43EB"/>
    <w:rsid w:val="009C45B1"/>
    <w:rsid w:val="009C4694"/>
    <w:rsid w:val="009C4B1C"/>
    <w:rsid w:val="009C5D70"/>
    <w:rsid w:val="009C6519"/>
    <w:rsid w:val="009C703F"/>
    <w:rsid w:val="009C75D7"/>
    <w:rsid w:val="009C7699"/>
    <w:rsid w:val="009C7C3B"/>
    <w:rsid w:val="009C7DBF"/>
    <w:rsid w:val="009C7F97"/>
    <w:rsid w:val="009D036C"/>
    <w:rsid w:val="009D0556"/>
    <w:rsid w:val="009D08AE"/>
    <w:rsid w:val="009D0F66"/>
    <w:rsid w:val="009D10ED"/>
    <w:rsid w:val="009D11D3"/>
    <w:rsid w:val="009D1A41"/>
    <w:rsid w:val="009D1C6F"/>
    <w:rsid w:val="009D200C"/>
    <w:rsid w:val="009D233F"/>
    <w:rsid w:val="009D2726"/>
    <w:rsid w:val="009D386F"/>
    <w:rsid w:val="009D388F"/>
    <w:rsid w:val="009D3C92"/>
    <w:rsid w:val="009D442F"/>
    <w:rsid w:val="009D476A"/>
    <w:rsid w:val="009D4D32"/>
    <w:rsid w:val="009D57F0"/>
    <w:rsid w:val="009D5826"/>
    <w:rsid w:val="009D59C9"/>
    <w:rsid w:val="009D65B0"/>
    <w:rsid w:val="009D694A"/>
    <w:rsid w:val="009D700A"/>
    <w:rsid w:val="009D7126"/>
    <w:rsid w:val="009D7156"/>
    <w:rsid w:val="009D71E7"/>
    <w:rsid w:val="009D7235"/>
    <w:rsid w:val="009D73CA"/>
    <w:rsid w:val="009D75BC"/>
    <w:rsid w:val="009D7721"/>
    <w:rsid w:val="009D7929"/>
    <w:rsid w:val="009D7B22"/>
    <w:rsid w:val="009D7FF6"/>
    <w:rsid w:val="009E0024"/>
    <w:rsid w:val="009E0675"/>
    <w:rsid w:val="009E0FF7"/>
    <w:rsid w:val="009E1964"/>
    <w:rsid w:val="009E212B"/>
    <w:rsid w:val="009E242C"/>
    <w:rsid w:val="009E2678"/>
    <w:rsid w:val="009E2708"/>
    <w:rsid w:val="009E28B0"/>
    <w:rsid w:val="009E2FEB"/>
    <w:rsid w:val="009E4645"/>
    <w:rsid w:val="009E49E5"/>
    <w:rsid w:val="009E58A5"/>
    <w:rsid w:val="009E5AD2"/>
    <w:rsid w:val="009E60EE"/>
    <w:rsid w:val="009E631E"/>
    <w:rsid w:val="009E651B"/>
    <w:rsid w:val="009E6982"/>
    <w:rsid w:val="009E6B2A"/>
    <w:rsid w:val="009E718C"/>
    <w:rsid w:val="009E74B2"/>
    <w:rsid w:val="009E779F"/>
    <w:rsid w:val="009E77C7"/>
    <w:rsid w:val="009F0834"/>
    <w:rsid w:val="009F08D5"/>
    <w:rsid w:val="009F0CBF"/>
    <w:rsid w:val="009F1851"/>
    <w:rsid w:val="009F25A0"/>
    <w:rsid w:val="009F2A18"/>
    <w:rsid w:val="009F3984"/>
    <w:rsid w:val="009F3CC2"/>
    <w:rsid w:val="009F3DB6"/>
    <w:rsid w:val="009F4130"/>
    <w:rsid w:val="009F449B"/>
    <w:rsid w:val="009F483A"/>
    <w:rsid w:val="009F4A06"/>
    <w:rsid w:val="009F4AA8"/>
    <w:rsid w:val="009F51E3"/>
    <w:rsid w:val="009F5380"/>
    <w:rsid w:val="009F571D"/>
    <w:rsid w:val="009F5A2C"/>
    <w:rsid w:val="009F5C60"/>
    <w:rsid w:val="009F5CBB"/>
    <w:rsid w:val="009F6BD3"/>
    <w:rsid w:val="009F75DA"/>
    <w:rsid w:val="009F7837"/>
    <w:rsid w:val="00A00C51"/>
    <w:rsid w:val="00A017C0"/>
    <w:rsid w:val="00A01915"/>
    <w:rsid w:val="00A01B2B"/>
    <w:rsid w:val="00A01B92"/>
    <w:rsid w:val="00A01CEB"/>
    <w:rsid w:val="00A020CA"/>
    <w:rsid w:val="00A0233E"/>
    <w:rsid w:val="00A026E6"/>
    <w:rsid w:val="00A03A71"/>
    <w:rsid w:val="00A03F22"/>
    <w:rsid w:val="00A042E4"/>
    <w:rsid w:val="00A05064"/>
    <w:rsid w:val="00A0509A"/>
    <w:rsid w:val="00A05351"/>
    <w:rsid w:val="00A05370"/>
    <w:rsid w:val="00A053F8"/>
    <w:rsid w:val="00A0546E"/>
    <w:rsid w:val="00A054C5"/>
    <w:rsid w:val="00A05653"/>
    <w:rsid w:val="00A058B7"/>
    <w:rsid w:val="00A068C6"/>
    <w:rsid w:val="00A06A8D"/>
    <w:rsid w:val="00A06AA0"/>
    <w:rsid w:val="00A06F87"/>
    <w:rsid w:val="00A071D0"/>
    <w:rsid w:val="00A07282"/>
    <w:rsid w:val="00A07547"/>
    <w:rsid w:val="00A07709"/>
    <w:rsid w:val="00A07AD4"/>
    <w:rsid w:val="00A10632"/>
    <w:rsid w:val="00A10AB5"/>
    <w:rsid w:val="00A10EAB"/>
    <w:rsid w:val="00A10F7E"/>
    <w:rsid w:val="00A111AF"/>
    <w:rsid w:val="00A11396"/>
    <w:rsid w:val="00A1169C"/>
    <w:rsid w:val="00A1207B"/>
    <w:rsid w:val="00A124DC"/>
    <w:rsid w:val="00A12961"/>
    <w:rsid w:val="00A12CE2"/>
    <w:rsid w:val="00A1380F"/>
    <w:rsid w:val="00A13AD4"/>
    <w:rsid w:val="00A13CFA"/>
    <w:rsid w:val="00A13F41"/>
    <w:rsid w:val="00A13FA7"/>
    <w:rsid w:val="00A143F0"/>
    <w:rsid w:val="00A14A7F"/>
    <w:rsid w:val="00A14ABC"/>
    <w:rsid w:val="00A150C8"/>
    <w:rsid w:val="00A15107"/>
    <w:rsid w:val="00A17B89"/>
    <w:rsid w:val="00A17D6B"/>
    <w:rsid w:val="00A17F58"/>
    <w:rsid w:val="00A20C50"/>
    <w:rsid w:val="00A2119F"/>
    <w:rsid w:val="00A2120F"/>
    <w:rsid w:val="00A21BF8"/>
    <w:rsid w:val="00A22139"/>
    <w:rsid w:val="00A22D53"/>
    <w:rsid w:val="00A230D5"/>
    <w:rsid w:val="00A2340B"/>
    <w:rsid w:val="00A23539"/>
    <w:rsid w:val="00A235AD"/>
    <w:rsid w:val="00A236D9"/>
    <w:rsid w:val="00A238EE"/>
    <w:rsid w:val="00A23B50"/>
    <w:rsid w:val="00A24744"/>
    <w:rsid w:val="00A248CC"/>
    <w:rsid w:val="00A24C6D"/>
    <w:rsid w:val="00A256B8"/>
    <w:rsid w:val="00A25AE2"/>
    <w:rsid w:val="00A25B4A"/>
    <w:rsid w:val="00A2632E"/>
    <w:rsid w:val="00A268B7"/>
    <w:rsid w:val="00A26E93"/>
    <w:rsid w:val="00A2711E"/>
    <w:rsid w:val="00A27239"/>
    <w:rsid w:val="00A30E56"/>
    <w:rsid w:val="00A30F1F"/>
    <w:rsid w:val="00A31151"/>
    <w:rsid w:val="00A3155A"/>
    <w:rsid w:val="00A31D6A"/>
    <w:rsid w:val="00A32053"/>
    <w:rsid w:val="00A3220A"/>
    <w:rsid w:val="00A32755"/>
    <w:rsid w:val="00A3348D"/>
    <w:rsid w:val="00A34041"/>
    <w:rsid w:val="00A34943"/>
    <w:rsid w:val="00A34A37"/>
    <w:rsid w:val="00A34F39"/>
    <w:rsid w:val="00A35F7C"/>
    <w:rsid w:val="00A36609"/>
    <w:rsid w:val="00A368DB"/>
    <w:rsid w:val="00A36941"/>
    <w:rsid w:val="00A36B35"/>
    <w:rsid w:val="00A36D7A"/>
    <w:rsid w:val="00A37642"/>
    <w:rsid w:val="00A37996"/>
    <w:rsid w:val="00A37A2B"/>
    <w:rsid w:val="00A37B25"/>
    <w:rsid w:val="00A37B4A"/>
    <w:rsid w:val="00A400A7"/>
    <w:rsid w:val="00A40115"/>
    <w:rsid w:val="00A401C0"/>
    <w:rsid w:val="00A404AE"/>
    <w:rsid w:val="00A407E5"/>
    <w:rsid w:val="00A41C1F"/>
    <w:rsid w:val="00A42B4D"/>
    <w:rsid w:val="00A42CC9"/>
    <w:rsid w:val="00A4324D"/>
    <w:rsid w:val="00A44246"/>
    <w:rsid w:val="00A442AF"/>
    <w:rsid w:val="00A44923"/>
    <w:rsid w:val="00A44A7D"/>
    <w:rsid w:val="00A4598F"/>
    <w:rsid w:val="00A45B9E"/>
    <w:rsid w:val="00A46494"/>
    <w:rsid w:val="00A465C4"/>
    <w:rsid w:val="00A46DDE"/>
    <w:rsid w:val="00A476A3"/>
    <w:rsid w:val="00A50260"/>
    <w:rsid w:val="00A5070D"/>
    <w:rsid w:val="00A510FA"/>
    <w:rsid w:val="00A512F1"/>
    <w:rsid w:val="00A51D60"/>
    <w:rsid w:val="00A51F10"/>
    <w:rsid w:val="00A524F4"/>
    <w:rsid w:val="00A52AD0"/>
    <w:rsid w:val="00A52ADD"/>
    <w:rsid w:val="00A53080"/>
    <w:rsid w:val="00A53506"/>
    <w:rsid w:val="00A53AC9"/>
    <w:rsid w:val="00A53BA8"/>
    <w:rsid w:val="00A5445F"/>
    <w:rsid w:val="00A545D0"/>
    <w:rsid w:val="00A546E0"/>
    <w:rsid w:val="00A54A48"/>
    <w:rsid w:val="00A553F7"/>
    <w:rsid w:val="00A55D31"/>
    <w:rsid w:val="00A570AA"/>
    <w:rsid w:val="00A571CC"/>
    <w:rsid w:val="00A577D0"/>
    <w:rsid w:val="00A57A9E"/>
    <w:rsid w:val="00A60A62"/>
    <w:rsid w:val="00A6100B"/>
    <w:rsid w:val="00A611CD"/>
    <w:rsid w:val="00A6165E"/>
    <w:rsid w:val="00A62266"/>
    <w:rsid w:val="00A62303"/>
    <w:rsid w:val="00A62931"/>
    <w:rsid w:val="00A62F76"/>
    <w:rsid w:val="00A6379F"/>
    <w:rsid w:val="00A63BF8"/>
    <w:rsid w:val="00A645B0"/>
    <w:rsid w:val="00A64DC7"/>
    <w:rsid w:val="00A64E07"/>
    <w:rsid w:val="00A6510D"/>
    <w:rsid w:val="00A6523E"/>
    <w:rsid w:val="00A65450"/>
    <w:rsid w:val="00A6568B"/>
    <w:rsid w:val="00A656C2"/>
    <w:rsid w:val="00A656FB"/>
    <w:rsid w:val="00A65CD0"/>
    <w:rsid w:val="00A66180"/>
    <w:rsid w:val="00A66215"/>
    <w:rsid w:val="00A66421"/>
    <w:rsid w:val="00A6648A"/>
    <w:rsid w:val="00A67308"/>
    <w:rsid w:val="00A67C63"/>
    <w:rsid w:val="00A7020A"/>
    <w:rsid w:val="00A707FD"/>
    <w:rsid w:val="00A70A6D"/>
    <w:rsid w:val="00A70B30"/>
    <w:rsid w:val="00A7135E"/>
    <w:rsid w:val="00A71469"/>
    <w:rsid w:val="00A71EB8"/>
    <w:rsid w:val="00A7235E"/>
    <w:rsid w:val="00A72424"/>
    <w:rsid w:val="00A72A3C"/>
    <w:rsid w:val="00A72B96"/>
    <w:rsid w:val="00A72BAF"/>
    <w:rsid w:val="00A72D3C"/>
    <w:rsid w:val="00A72DF2"/>
    <w:rsid w:val="00A733CD"/>
    <w:rsid w:val="00A73616"/>
    <w:rsid w:val="00A739D5"/>
    <w:rsid w:val="00A73A0F"/>
    <w:rsid w:val="00A73DF6"/>
    <w:rsid w:val="00A73FFC"/>
    <w:rsid w:val="00A7458A"/>
    <w:rsid w:val="00A7470B"/>
    <w:rsid w:val="00A747E3"/>
    <w:rsid w:val="00A74B8A"/>
    <w:rsid w:val="00A74EE9"/>
    <w:rsid w:val="00A750FB"/>
    <w:rsid w:val="00A75CF3"/>
    <w:rsid w:val="00A76A3B"/>
    <w:rsid w:val="00A76DEE"/>
    <w:rsid w:val="00A774E8"/>
    <w:rsid w:val="00A77855"/>
    <w:rsid w:val="00A77A4D"/>
    <w:rsid w:val="00A80086"/>
    <w:rsid w:val="00A8062F"/>
    <w:rsid w:val="00A80868"/>
    <w:rsid w:val="00A80991"/>
    <w:rsid w:val="00A8197B"/>
    <w:rsid w:val="00A81ED3"/>
    <w:rsid w:val="00A821F7"/>
    <w:rsid w:val="00A823CE"/>
    <w:rsid w:val="00A82BFF"/>
    <w:rsid w:val="00A82FA8"/>
    <w:rsid w:val="00A83118"/>
    <w:rsid w:val="00A831F0"/>
    <w:rsid w:val="00A839F8"/>
    <w:rsid w:val="00A83BF5"/>
    <w:rsid w:val="00A83D17"/>
    <w:rsid w:val="00A83E1D"/>
    <w:rsid w:val="00A83FD9"/>
    <w:rsid w:val="00A8480C"/>
    <w:rsid w:val="00A850B5"/>
    <w:rsid w:val="00A85C7A"/>
    <w:rsid w:val="00A85E1F"/>
    <w:rsid w:val="00A86374"/>
    <w:rsid w:val="00A8647D"/>
    <w:rsid w:val="00A86B15"/>
    <w:rsid w:val="00A87EAB"/>
    <w:rsid w:val="00A907A9"/>
    <w:rsid w:val="00A90A05"/>
    <w:rsid w:val="00A90C9B"/>
    <w:rsid w:val="00A90CAB"/>
    <w:rsid w:val="00A919F0"/>
    <w:rsid w:val="00A91D9E"/>
    <w:rsid w:val="00A92300"/>
    <w:rsid w:val="00A92366"/>
    <w:rsid w:val="00A92400"/>
    <w:rsid w:val="00A92870"/>
    <w:rsid w:val="00A928A0"/>
    <w:rsid w:val="00A92B62"/>
    <w:rsid w:val="00A92F58"/>
    <w:rsid w:val="00A93678"/>
    <w:rsid w:val="00A937A0"/>
    <w:rsid w:val="00A93B71"/>
    <w:rsid w:val="00A94791"/>
    <w:rsid w:val="00A94C2D"/>
    <w:rsid w:val="00A94CB6"/>
    <w:rsid w:val="00A9500E"/>
    <w:rsid w:val="00A95244"/>
    <w:rsid w:val="00A95311"/>
    <w:rsid w:val="00A9564F"/>
    <w:rsid w:val="00A9577A"/>
    <w:rsid w:val="00A9581D"/>
    <w:rsid w:val="00A95C80"/>
    <w:rsid w:val="00A95F62"/>
    <w:rsid w:val="00A96461"/>
    <w:rsid w:val="00A9705F"/>
    <w:rsid w:val="00A97768"/>
    <w:rsid w:val="00A97A6F"/>
    <w:rsid w:val="00A97B1D"/>
    <w:rsid w:val="00A97D84"/>
    <w:rsid w:val="00AA05A3"/>
    <w:rsid w:val="00AA0F15"/>
    <w:rsid w:val="00AA14EC"/>
    <w:rsid w:val="00AA1502"/>
    <w:rsid w:val="00AA19AF"/>
    <w:rsid w:val="00AA1D2D"/>
    <w:rsid w:val="00AA2650"/>
    <w:rsid w:val="00AA2786"/>
    <w:rsid w:val="00AA2815"/>
    <w:rsid w:val="00AA2D7E"/>
    <w:rsid w:val="00AA2E72"/>
    <w:rsid w:val="00AA3390"/>
    <w:rsid w:val="00AA3476"/>
    <w:rsid w:val="00AA3619"/>
    <w:rsid w:val="00AA3853"/>
    <w:rsid w:val="00AA386E"/>
    <w:rsid w:val="00AA3973"/>
    <w:rsid w:val="00AA3E90"/>
    <w:rsid w:val="00AA46DE"/>
    <w:rsid w:val="00AA4FF4"/>
    <w:rsid w:val="00AA5B2D"/>
    <w:rsid w:val="00AA5CBF"/>
    <w:rsid w:val="00AA60B3"/>
    <w:rsid w:val="00AA6268"/>
    <w:rsid w:val="00AA6666"/>
    <w:rsid w:val="00AA66E7"/>
    <w:rsid w:val="00AA6727"/>
    <w:rsid w:val="00AA6E23"/>
    <w:rsid w:val="00AA6F6D"/>
    <w:rsid w:val="00AA7578"/>
    <w:rsid w:val="00AA7DDA"/>
    <w:rsid w:val="00AB0292"/>
    <w:rsid w:val="00AB03C5"/>
    <w:rsid w:val="00AB040A"/>
    <w:rsid w:val="00AB0A4A"/>
    <w:rsid w:val="00AB0A50"/>
    <w:rsid w:val="00AB0EF9"/>
    <w:rsid w:val="00AB104C"/>
    <w:rsid w:val="00AB11FB"/>
    <w:rsid w:val="00AB1316"/>
    <w:rsid w:val="00AB1669"/>
    <w:rsid w:val="00AB1724"/>
    <w:rsid w:val="00AB1BF2"/>
    <w:rsid w:val="00AB1DF4"/>
    <w:rsid w:val="00AB2079"/>
    <w:rsid w:val="00AB23AC"/>
    <w:rsid w:val="00AB26A2"/>
    <w:rsid w:val="00AB2798"/>
    <w:rsid w:val="00AB290E"/>
    <w:rsid w:val="00AB32E6"/>
    <w:rsid w:val="00AB340D"/>
    <w:rsid w:val="00AB36D2"/>
    <w:rsid w:val="00AB3D74"/>
    <w:rsid w:val="00AB3DD2"/>
    <w:rsid w:val="00AB3FC4"/>
    <w:rsid w:val="00AB4039"/>
    <w:rsid w:val="00AB45C0"/>
    <w:rsid w:val="00AB4AB3"/>
    <w:rsid w:val="00AB4F90"/>
    <w:rsid w:val="00AB501F"/>
    <w:rsid w:val="00AB5ADD"/>
    <w:rsid w:val="00AB60D9"/>
    <w:rsid w:val="00AB6742"/>
    <w:rsid w:val="00AB6BF6"/>
    <w:rsid w:val="00AB6C80"/>
    <w:rsid w:val="00AB6CF3"/>
    <w:rsid w:val="00AB70AB"/>
    <w:rsid w:val="00AB73E4"/>
    <w:rsid w:val="00AB7DDF"/>
    <w:rsid w:val="00AC046C"/>
    <w:rsid w:val="00AC0678"/>
    <w:rsid w:val="00AC0895"/>
    <w:rsid w:val="00AC0B82"/>
    <w:rsid w:val="00AC0B92"/>
    <w:rsid w:val="00AC0C44"/>
    <w:rsid w:val="00AC1DD7"/>
    <w:rsid w:val="00AC2837"/>
    <w:rsid w:val="00AC2D15"/>
    <w:rsid w:val="00AC2F05"/>
    <w:rsid w:val="00AC30FF"/>
    <w:rsid w:val="00AC3102"/>
    <w:rsid w:val="00AC3205"/>
    <w:rsid w:val="00AC3208"/>
    <w:rsid w:val="00AC3A13"/>
    <w:rsid w:val="00AC3C4C"/>
    <w:rsid w:val="00AC3CC2"/>
    <w:rsid w:val="00AC3F9F"/>
    <w:rsid w:val="00AC4082"/>
    <w:rsid w:val="00AC44C9"/>
    <w:rsid w:val="00AC4B66"/>
    <w:rsid w:val="00AC4BB0"/>
    <w:rsid w:val="00AC4BE9"/>
    <w:rsid w:val="00AC4DF7"/>
    <w:rsid w:val="00AC5BFC"/>
    <w:rsid w:val="00AC5DA6"/>
    <w:rsid w:val="00AC68EA"/>
    <w:rsid w:val="00AC6B77"/>
    <w:rsid w:val="00AC7002"/>
    <w:rsid w:val="00AC7C00"/>
    <w:rsid w:val="00AC7F1A"/>
    <w:rsid w:val="00AC7F6D"/>
    <w:rsid w:val="00AD08C9"/>
    <w:rsid w:val="00AD0FB6"/>
    <w:rsid w:val="00AD16F6"/>
    <w:rsid w:val="00AD17C7"/>
    <w:rsid w:val="00AD1EA9"/>
    <w:rsid w:val="00AD1F71"/>
    <w:rsid w:val="00AD25E7"/>
    <w:rsid w:val="00AD2C2D"/>
    <w:rsid w:val="00AD2E65"/>
    <w:rsid w:val="00AD3E04"/>
    <w:rsid w:val="00AD46BB"/>
    <w:rsid w:val="00AD4F36"/>
    <w:rsid w:val="00AD5097"/>
    <w:rsid w:val="00AD51A6"/>
    <w:rsid w:val="00AD51C0"/>
    <w:rsid w:val="00AD5C10"/>
    <w:rsid w:val="00AD6479"/>
    <w:rsid w:val="00AD673E"/>
    <w:rsid w:val="00AD6840"/>
    <w:rsid w:val="00AD6D9A"/>
    <w:rsid w:val="00AD6DA7"/>
    <w:rsid w:val="00AD6ECA"/>
    <w:rsid w:val="00AD7492"/>
    <w:rsid w:val="00AD7AB2"/>
    <w:rsid w:val="00AD7B6E"/>
    <w:rsid w:val="00AE0050"/>
    <w:rsid w:val="00AE02E1"/>
    <w:rsid w:val="00AE06F0"/>
    <w:rsid w:val="00AE09BD"/>
    <w:rsid w:val="00AE0BB6"/>
    <w:rsid w:val="00AE0D3C"/>
    <w:rsid w:val="00AE0DFC"/>
    <w:rsid w:val="00AE0F63"/>
    <w:rsid w:val="00AE14CE"/>
    <w:rsid w:val="00AE180A"/>
    <w:rsid w:val="00AE1A87"/>
    <w:rsid w:val="00AE1B4B"/>
    <w:rsid w:val="00AE2AA1"/>
    <w:rsid w:val="00AE3435"/>
    <w:rsid w:val="00AE3703"/>
    <w:rsid w:val="00AE3760"/>
    <w:rsid w:val="00AE3936"/>
    <w:rsid w:val="00AE3DC7"/>
    <w:rsid w:val="00AE4098"/>
    <w:rsid w:val="00AE4109"/>
    <w:rsid w:val="00AE436E"/>
    <w:rsid w:val="00AE465B"/>
    <w:rsid w:val="00AE4B38"/>
    <w:rsid w:val="00AE4BA5"/>
    <w:rsid w:val="00AE4BF4"/>
    <w:rsid w:val="00AE4D0A"/>
    <w:rsid w:val="00AE5572"/>
    <w:rsid w:val="00AE5ACD"/>
    <w:rsid w:val="00AE5AE5"/>
    <w:rsid w:val="00AE5C0B"/>
    <w:rsid w:val="00AE5F02"/>
    <w:rsid w:val="00AE641E"/>
    <w:rsid w:val="00AE6968"/>
    <w:rsid w:val="00AE6B4B"/>
    <w:rsid w:val="00AE6BBB"/>
    <w:rsid w:val="00AE7210"/>
    <w:rsid w:val="00AE74C7"/>
    <w:rsid w:val="00AE7649"/>
    <w:rsid w:val="00AE76B8"/>
    <w:rsid w:val="00AE7A91"/>
    <w:rsid w:val="00AF0037"/>
    <w:rsid w:val="00AF03E3"/>
    <w:rsid w:val="00AF0528"/>
    <w:rsid w:val="00AF062A"/>
    <w:rsid w:val="00AF0E28"/>
    <w:rsid w:val="00AF1699"/>
    <w:rsid w:val="00AF171D"/>
    <w:rsid w:val="00AF1CCE"/>
    <w:rsid w:val="00AF1E1D"/>
    <w:rsid w:val="00AF1F47"/>
    <w:rsid w:val="00AF2CBD"/>
    <w:rsid w:val="00AF331E"/>
    <w:rsid w:val="00AF34DB"/>
    <w:rsid w:val="00AF3E43"/>
    <w:rsid w:val="00AF3F56"/>
    <w:rsid w:val="00AF4B26"/>
    <w:rsid w:val="00AF4EB3"/>
    <w:rsid w:val="00AF5335"/>
    <w:rsid w:val="00AF5623"/>
    <w:rsid w:val="00AF567A"/>
    <w:rsid w:val="00AF5897"/>
    <w:rsid w:val="00AF5ED7"/>
    <w:rsid w:val="00AF62A5"/>
    <w:rsid w:val="00AF66CC"/>
    <w:rsid w:val="00AF72C9"/>
    <w:rsid w:val="00AF752F"/>
    <w:rsid w:val="00B00413"/>
    <w:rsid w:val="00B0114E"/>
    <w:rsid w:val="00B013D1"/>
    <w:rsid w:val="00B018C7"/>
    <w:rsid w:val="00B01A5A"/>
    <w:rsid w:val="00B01B5D"/>
    <w:rsid w:val="00B01EED"/>
    <w:rsid w:val="00B0261A"/>
    <w:rsid w:val="00B02625"/>
    <w:rsid w:val="00B02861"/>
    <w:rsid w:val="00B02DDB"/>
    <w:rsid w:val="00B02F74"/>
    <w:rsid w:val="00B03A34"/>
    <w:rsid w:val="00B03F38"/>
    <w:rsid w:val="00B046EE"/>
    <w:rsid w:val="00B04F0C"/>
    <w:rsid w:val="00B05112"/>
    <w:rsid w:val="00B051C0"/>
    <w:rsid w:val="00B057E0"/>
    <w:rsid w:val="00B057E3"/>
    <w:rsid w:val="00B0597C"/>
    <w:rsid w:val="00B06140"/>
    <w:rsid w:val="00B06715"/>
    <w:rsid w:val="00B06C02"/>
    <w:rsid w:val="00B06F86"/>
    <w:rsid w:val="00B07E1D"/>
    <w:rsid w:val="00B1012D"/>
    <w:rsid w:val="00B1020E"/>
    <w:rsid w:val="00B10AC0"/>
    <w:rsid w:val="00B11077"/>
    <w:rsid w:val="00B112CC"/>
    <w:rsid w:val="00B11A54"/>
    <w:rsid w:val="00B11C9D"/>
    <w:rsid w:val="00B11D2D"/>
    <w:rsid w:val="00B1294A"/>
    <w:rsid w:val="00B12CB0"/>
    <w:rsid w:val="00B135D6"/>
    <w:rsid w:val="00B137EB"/>
    <w:rsid w:val="00B13890"/>
    <w:rsid w:val="00B138B6"/>
    <w:rsid w:val="00B13954"/>
    <w:rsid w:val="00B13CDF"/>
    <w:rsid w:val="00B13EBD"/>
    <w:rsid w:val="00B13F09"/>
    <w:rsid w:val="00B14029"/>
    <w:rsid w:val="00B142E9"/>
    <w:rsid w:val="00B144D8"/>
    <w:rsid w:val="00B1456F"/>
    <w:rsid w:val="00B14807"/>
    <w:rsid w:val="00B14B5F"/>
    <w:rsid w:val="00B15ECD"/>
    <w:rsid w:val="00B16580"/>
    <w:rsid w:val="00B1673D"/>
    <w:rsid w:val="00B167D1"/>
    <w:rsid w:val="00B1683C"/>
    <w:rsid w:val="00B17226"/>
    <w:rsid w:val="00B17A6E"/>
    <w:rsid w:val="00B17BA0"/>
    <w:rsid w:val="00B17CBE"/>
    <w:rsid w:val="00B17DC2"/>
    <w:rsid w:val="00B20D5C"/>
    <w:rsid w:val="00B21656"/>
    <w:rsid w:val="00B21A08"/>
    <w:rsid w:val="00B21FB5"/>
    <w:rsid w:val="00B227B3"/>
    <w:rsid w:val="00B227DC"/>
    <w:rsid w:val="00B23031"/>
    <w:rsid w:val="00B23383"/>
    <w:rsid w:val="00B233A0"/>
    <w:rsid w:val="00B238AD"/>
    <w:rsid w:val="00B243D3"/>
    <w:rsid w:val="00B24762"/>
    <w:rsid w:val="00B24A08"/>
    <w:rsid w:val="00B24B45"/>
    <w:rsid w:val="00B2512F"/>
    <w:rsid w:val="00B25251"/>
    <w:rsid w:val="00B25449"/>
    <w:rsid w:val="00B26E58"/>
    <w:rsid w:val="00B274A6"/>
    <w:rsid w:val="00B27A79"/>
    <w:rsid w:val="00B27D2C"/>
    <w:rsid w:val="00B3031D"/>
    <w:rsid w:val="00B30715"/>
    <w:rsid w:val="00B30887"/>
    <w:rsid w:val="00B30939"/>
    <w:rsid w:val="00B311F8"/>
    <w:rsid w:val="00B31B3F"/>
    <w:rsid w:val="00B31CCC"/>
    <w:rsid w:val="00B323C0"/>
    <w:rsid w:val="00B32508"/>
    <w:rsid w:val="00B32863"/>
    <w:rsid w:val="00B32B75"/>
    <w:rsid w:val="00B32E40"/>
    <w:rsid w:val="00B32FE2"/>
    <w:rsid w:val="00B332BD"/>
    <w:rsid w:val="00B33FD6"/>
    <w:rsid w:val="00B340A9"/>
    <w:rsid w:val="00B343C3"/>
    <w:rsid w:val="00B347E1"/>
    <w:rsid w:val="00B348C8"/>
    <w:rsid w:val="00B3524B"/>
    <w:rsid w:val="00B355A6"/>
    <w:rsid w:val="00B35A5A"/>
    <w:rsid w:val="00B35EE9"/>
    <w:rsid w:val="00B35F9F"/>
    <w:rsid w:val="00B36397"/>
    <w:rsid w:val="00B365AE"/>
    <w:rsid w:val="00B3667C"/>
    <w:rsid w:val="00B369B9"/>
    <w:rsid w:val="00B36A69"/>
    <w:rsid w:val="00B37E2C"/>
    <w:rsid w:val="00B37E84"/>
    <w:rsid w:val="00B41087"/>
    <w:rsid w:val="00B41658"/>
    <w:rsid w:val="00B41A89"/>
    <w:rsid w:val="00B42E9F"/>
    <w:rsid w:val="00B43139"/>
    <w:rsid w:val="00B433AE"/>
    <w:rsid w:val="00B43929"/>
    <w:rsid w:val="00B43987"/>
    <w:rsid w:val="00B442DB"/>
    <w:rsid w:val="00B44741"/>
    <w:rsid w:val="00B45316"/>
    <w:rsid w:val="00B45349"/>
    <w:rsid w:val="00B45524"/>
    <w:rsid w:val="00B45683"/>
    <w:rsid w:val="00B45ED6"/>
    <w:rsid w:val="00B46C32"/>
    <w:rsid w:val="00B471B8"/>
    <w:rsid w:val="00B472E5"/>
    <w:rsid w:val="00B474B4"/>
    <w:rsid w:val="00B4750E"/>
    <w:rsid w:val="00B4782D"/>
    <w:rsid w:val="00B47B23"/>
    <w:rsid w:val="00B47FC2"/>
    <w:rsid w:val="00B47FF9"/>
    <w:rsid w:val="00B5049C"/>
    <w:rsid w:val="00B509B1"/>
    <w:rsid w:val="00B50AFB"/>
    <w:rsid w:val="00B50C25"/>
    <w:rsid w:val="00B50CB2"/>
    <w:rsid w:val="00B50E54"/>
    <w:rsid w:val="00B5255F"/>
    <w:rsid w:val="00B52FAA"/>
    <w:rsid w:val="00B532B5"/>
    <w:rsid w:val="00B5357F"/>
    <w:rsid w:val="00B53A67"/>
    <w:rsid w:val="00B53E7A"/>
    <w:rsid w:val="00B54127"/>
    <w:rsid w:val="00B5497C"/>
    <w:rsid w:val="00B54B85"/>
    <w:rsid w:val="00B55B9C"/>
    <w:rsid w:val="00B560C5"/>
    <w:rsid w:val="00B56163"/>
    <w:rsid w:val="00B567B8"/>
    <w:rsid w:val="00B567CF"/>
    <w:rsid w:val="00B56892"/>
    <w:rsid w:val="00B56D3F"/>
    <w:rsid w:val="00B56E6C"/>
    <w:rsid w:val="00B573EE"/>
    <w:rsid w:val="00B57996"/>
    <w:rsid w:val="00B57A71"/>
    <w:rsid w:val="00B57C8E"/>
    <w:rsid w:val="00B60049"/>
    <w:rsid w:val="00B6024B"/>
    <w:rsid w:val="00B602B2"/>
    <w:rsid w:val="00B602E4"/>
    <w:rsid w:val="00B60752"/>
    <w:rsid w:val="00B6128F"/>
    <w:rsid w:val="00B61356"/>
    <w:rsid w:val="00B617AD"/>
    <w:rsid w:val="00B61AA5"/>
    <w:rsid w:val="00B61AF8"/>
    <w:rsid w:val="00B61B2F"/>
    <w:rsid w:val="00B623BD"/>
    <w:rsid w:val="00B6372E"/>
    <w:rsid w:val="00B6414F"/>
    <w:rsid w:val="00B64D7A"/>
    <w:rsid w:val="00B64F6C"/>
    <w:rsid w:val="00B65176"/>
    <w:rsid w:val="00B652F2"/>
    <w:rsid w:val="00B65DB4"/>
    <w:rsid w:val="00B6606B"/>
    <w:rsid w:val="00B666BF"/>
    <w:rsid w:val="00B669C4"/>
    <w:rsid w:val="00B66C13"/>
    <w:rsid w:val="00B67787"/>
    <w:rsid w:val="00B677CF"/>
    <w:rsid w:val="00B67B28"/>
    <w:rsid w:val="00B67D1F"/>
    <w:rsid w:val="00B67FF6"/>
    <w:rsid w:val="00B70031"/>
    <w:rsid w:val="00B70B76"/>
    <w:rsid w:val="00B70C1E"/>
    <w:rsid w:val="00B7137F"/>
    <w:rsid w:val="00B715B6"/>
    <w:rsid w:val="00B71766"/>
    <w:rsid w:val="00B719F6"/>
    <w:rsid w:val="00B71EA8"/>
    <w:rsid w:val="00B71EF1"/>
    <w:rsid w:val="00B7202C"/>
    <w:rsid w:val="00B720C6"/>
    <w:rsid w:val="00B722F5"/>
    <w:rsid w:val="00B723D1"/>
    <w:rsid w:val="00B72F88"/>
    <w:rsid w:val="00B72F91"/>
    <w:rsid w:val="00B7328E"/>
    <w:rsid w:val="00B73561"/>
    <w:rsid w:val="00B73923"/>
    <w:rsid w:val="00B739B5"/>
    <w:rsid w:val="00B73DD6"/>
    <w:rsid w:val="00B741AD"/>
    <w:rsid w:val="00B74665"/>
    <w:rsid w:val="00B7484F"/>
    <w:rsid w:val="00B74ADF"/>
    <w:rsid w:val="00B74FB9"/>
    <w:rsid w:val="00B75B16"/>
    <w:rsid w:val="00B75E7E"/>
    <w:rsid w:val="00B76034"/>
    <w:rsid w:val="00B7636F"/>
    <w:rsid w:val="00B76884"/>
    <w:rsid w:val="00B769B8"/>
    <w:rsid w:val="00B76AED"/>
    <w:rsid w:val="00B77219"/>
    <w:rsid w:val="00B773B2"/>
    <w:rsid w:val="00B77A46"/>
    <w:rsid w:val="00B77D09"/>
    <w:rsid w:val="00B77FD5"/>
    <w:rsid w:val="00B8058E"/>
    <w:rsid w:val="00B80CBA"/>
    <w:rsid w:val="00B81270"/>
    <w:rsid w:val="00B81C4A"/>
    <w:rsid w:val="00B8266C"/>
    <w:rsid w:val="00B82774"/>
    <w:rsid w:val="00B8291B"/>
    <w:rsid w:val="00B8358C"/>
    <w:rsid w:val="00B838FB"/>
    <w:rsid w:val="00B839E3"/>
    <w:rsid w:val="00B83BE7"/>
    <w:rsid w:val="00B83C07"/>
    <w:rsid w:val="00B84B9E"/>
    <w:rsid w:val="00B84E80"/>
    <w:rsid w:val="00B84E8E"/>
    <w:rsid w:val="00B851D9"/>
    <w:rsid w:val="00B8537E"/>
    <w:rsid w:val="00B854E9"/>
    <w:rsid w:val="00B856F0"/>
    <w:rsid w:val="00B86053"/>
    <w:rsid w:val="00B862B8"/>
    <w:rsid w:val="00B86464"/>
    <w:rsid w:val="00B864AB"/>
    <w:rsid w:val="00B86AD4"/>
    <w:rsid w:val="00B86DD1"/>
    <w:rsid w:val="00B870E2"/>
    <w:rsid w:val="00B8716C"/>
    <w:rsid w:val="00B875CF"/>
    <w:rsid w:val="00B8791A"/>
    <w:rsid w:val="00B87ABA"/>
    <w:rsid w:val="00B87C85"/>
    <w:rsid w:val="00B90BAB"/>
    <w:rsid w:val="00B91011"/>
    <w:rsid w:val="00B91756"/>
    <w:rsid w:val="00B9188C"/>
    <w:rsid w:val="00B9191D"/>
    <w:rsid w:val="00B91AD3"/>
    <w:rsid w:val="00B91F56"/>
    <w:rsid w:val="00B92041"/>
    <w:rsid w:val="00B9276C"/>
    <w:rsid w:val="00B92CEE"/>
    <w:rsid w:val="00B9386B"/>
    <w:rsid w:val="00B938B7"/>
    <w:rsid w:val="00B939BD"/>
    <w:rsid w:val="00B93A94"/>
    <w:rsid w:val="00B93D08"/>
    <w:rsid w:val="00B93E56"/>
    <w:rsid w:val="00B93EE9"/>
    <w:rsid w:val="00B9405F"/>
    <w:rsid w:val="00B94174"/>
    <w:rsid w:val="00B9418C"/>
    <w:rsid w:val="00B943D0"/>
    <w:rsid w:val="00B9446B"/>
    <w:rsid w:val="00B94798"/>
    <w:rsid w:val="00B947D4"/>
    <w:rsid w:val="00B94FD5"/>
    <w:rsid w:val="00B95077"/>
    <w:rsid w:val="00B95550"/>
    <w:rsid w:val="00B962D3"/>
    <w:rsid w:val="00B96FA7"/>
    <w:rsid w:val="00B970F0"/>
    <w:rsid w:val="00B971AF"/>
    <w:rsid w:val="00B978EA"/>
    <w:rsid w:val="00B97916"/>
    <w:rsid w:val="00B97B2F"/>
    <w:rsid w:val="00B97B39"/>
    <w:rsid w:val="00B97C51"/>
    <w:rsid w:val="00B97ECC"/>
    <w:rsid w:val="00BA0CA5"/>
    <w:rsid w:val="00BA14E2"/>
    <w:rsid w:val="00BA2655"/>
    <w:rsid w:val="00BA273C"/>
    <w:rsid w:val="00BA2A62"/>
    <w:rsid w:val="00BA2DA6"/>
    <w:rsid w:val="00BA3644"/>
    <w:rsid w:val="00BA3E1E"/>
    <w:rsid w:val="00BA3F56"/>
    <w:rsid w:val="00BA42F9"/>
    <w:rsid w:val="00BA43F7"/>
    <w:rsid w:val="00BA4747"/>
    <w:rsid w:val="00BA4793"/>
    <w:rsid w:val="00BA51DE"/>
    <w:rsid w:val="00BA5539"/>
    <w:rsid w:val="00BA580D"/>
    <w:rsid w:val="00BA6253"/>
    <w:rsid w:val="00BA69B0"/>
    <w:rsid w:val="00BB00D7"/>
    <w:rsid w:val="00BB0112"/>
    <w:rsid w:val="00BB01C6"/>
    <w:rsid w:val="00BB091E"/>
    <w:rsid w:val="00BB0947"/>
    <w:rsid w:val="00BB09BC"/>
    <w:rsid w:val="00BB14F8"/>
    <w:rsid w:val="00BB19B9"/>
    <w:rsid w:val="00BB1BFD"/>
    <w:rsid w:val="00BB2021"/>
    <w:rsid w:val="00BB219A"/>
    <w:rsid w:val="00BB25F5"/>
    <w:rsid w:val="00BB28D9"/>
    <w:rsid w:val="00BB2992"/>
    <w:rsid w:val="00BB2B6E"/>
    <w:rsid w:val="00BB2C88"/>
    <w:rsid w:val="00BB3780"/>
    <w:rsid w:val="00BB3BD7"/>
    <w:rsid w:val="00BB3C37"/>
    <w:rsid w:val="00BB3CC2"/>
    <w:rsid w:val="00BB3CE2"/>
    <w:rsid w:val="00BB3F7B"/>
    <w:rsid w:val="00BB4109"/>
    <w:rsid w:val="00BB4200"/>
    <w:rsid w:val="00BB47B0"/>
    <w:rsid w:val="00BB4912"/>
    <w:rsid w:val="00BB4EFF"/>
    <w:rsid w:val="00BB55D7"/>
    <w:rsid w:val="00BB56D5"/>
    <w:rsid w:val="00BB5FED"/>
    <w:rsid w:val="00BB609F"/>
    <w:rsid w:val="00BB60D5"/>
    <w:rsid w:val="00BB65D3"/>
    <w:rsid w:val="00BB67E8"/>
    <w:rsid w:val="00BB69BD"/>
    <w:rsid w:val="00BB6B1B"/>
    <w:rsid w:val="00BB6CB9"/>
    <w:rsid w:val="00BB6DFF"/>
    <w:rsid w:val="00BB7016"/>
    <w:rsid w:val="00BB780E"/>
    <w:rsid w:val="00BC0AFD"/>
    <w:rsid w:val="00BC10C1"/>
    <w:rsid w:val="00BC1439"/>
    <w:rsid w:val="00BC1896"/>
    <w:rsid w:val="00BC2045"/>
    <w:rsid w:val="00BC2543"/>
    <w:rsid w:val="00BC3A9F"/>
    <w:rsid w:val="00BC4087"/>
    <w:rsid w:val="00BC42A3"/>
    <w:rsid w:val="00BC43D3"/>
    <w:rsid w:val="00BC4480"/>
    <w:rsid w:val="00BC5099"/>
    <w:rsid w:val="00BC518E"/>
    <w:rsid w:val="00BC53F2"/>
    <w:rsid w:val="00BC5CBF"/>
    <w:rsid w:val="00BC5E4B"/>
    <w:rsid w:val="00BC603D"/>
    <w:rsid w:val="00BC64BF"/>
    <w:rsid w:val="00BC68DC"/>
    <w:rsid w:val="00BC6B59"/>
    <w:rsid w:val="00BC7993"/>
    <w:rsid w:val="00BD0658"/>
    <w:rsid w:val="00BD06CC"/>
    <w:rsid w:val="00BD095C"/>
    <w:rsid w:val="00BD0F30"/>
    <w:rsid w:val="00BD1C90"/>
    <w:rsid w:val="00BD2294"/>
    <w:rsid w:val="00BD2E08"/>
    <w:rsid w:val="00BD2FFC"/>
    <w:rsid w:val="00BD3351"/>
    <w:rsid w:val="00BD3A2B"/>
    <w:rsid w:val="00BD3B16"/>
    <w:rsid w:val="00BD3CBD"/>
    <w:rsid w:val="00BD3F1F"/>
    <w:rsid w:val="00BD4C56"/>
    <w:rsid w:val="00BD5010"/>
    <w:rsid w:val="00BD6009"/>
    <w:rsid w:val="00BD683D"/>
    <w:rsid w:val="00BD6B1A"/>
    <w:rsid w:val="00BD6C19"/>
    <w:rsid w:val="00BD7498"/>
    <w:rsid w:val="00BD74E7"/>
    <w:rsid w:val="00BD7A06"/>
    <w:rsid w:val="00BD7B60"/>
    <w:rsid w:val="00BD7D31"/>
    <w:rsid w:val="00BD7E97"/>
    <w:rsid w:val="00BD7EE4"/>
    <w:rsid w:val="00BE0204"/>
    <w:rsid w:val="00BE156D"/>
    <w:rsid w:val="00BE16CF"/>
    <w:rsid w:val="00BE1956"/>
    <w:rsid w:val="00BE1ACB"/>
    <w:rsid w:val="00BE2966"/>
    <w:rsid w:val="00BE2DE5"/>
    <w:rsid w:val="00BE2F69"/>
    <w:rsid w:val="00BE3023"/>
    <w:rsid w:val="00BE3188"/>
    <w:rsid w:val="00BE3395"/>
    <w:rsid w:val="00BE3939"/>
    <w:rsid w:val="00BE3D83"/>
    <w:rsid w:val="00BE414D"/>
    <w:rsid w:val="00BE46C1"/>
    <w:rsid w:val="00BE4883"/>
    <w:rsid w:val="00BE4D87"/>
    <w:rsid w:val="00BE4FE6"/>
    <w:rsid w:val="00BE5025"/>
    <w:rsid w:val="00BE5060"/>
    <w:rsid w:val="00BE53C1"/>
    <w:rsid w:val="00BE54E2"/>
    <w:rsid w:val="00BE6271"/>
    <w:rsid w:val="00BE64C0"/>
    <w:rsid w:val="00BE6AF0"/>
    <w:rsid w:val="00BE6B5D"/>
    <w:rsid w:val="00BE6FC3"/>
    <w:rsid w:val="00BE72FE"/>
    <w:rsid w:val="00BE76D8"/>
    <w:rsid w:val="00BF05EC"/>
    <w:rsid w:val="00BF0A60"/>
    <w:rsid w:val="00BF0ABA"/>
    <w:rsid w:val="00BF0EBE"/>
    <w:rsid w:val="00BF1230"/>
    <w:rsid w:val="00BF145A"/>
    <w:rsid w:val="00BF1888"/>
    <w:rsid w:val="00BF1F65"/>
    <w:rsid w:val="00BF2296"/>
    <w:rsid w:val="00BF2515"/>
    <w:rsid w:val="00BF25A4"/>
    <w:rsid w:val="00BF295E"/>
    <w:rsid w:val="00BF2BCE"/>
    <w:rsid w:val="00BF3027"/>
    <w:rsid w:val="00BF3ABC"/>
    <w:rsid w:val="00BF3E50"/>
    <w:rsid w:val="00BF4BA6"/>
    <w:rsid w:val="00BF4C8E"/>
    <w:rsid w:val="00BF5C97"/>
    <w:rsid w:val="00BF5FFC"/>
    <w:rsid w:val="00BF669C"/>
    <w:rsid w:val="00BF6EC0"/>
    <w:rsid w:val="00BF6F6B"/>
    <w:rsid w:val="00BF7B9C"/>
    <w:rsid w:val="00C00182"/>
    <w:rsid w:val="00C0076E"/>
    <w:rsid w:val="00C00C7D"/>
    <w:rsid w:val="00C00E23"/>
    <w:rsid w:val="00C00FFB"/>
    <w:rsid w:val="00C01235"/>
    <w:rsid w:val="00C0127F"/>
    <w:rsid w:val="00C012E7"/>
    <w:rsid w:val="00C01582"/>
    <w:rsid w:val="00C017E9"/>
    <w:rsid w:val="00C019C3"/>
    <w:rsid w:val="00C029B4"/>
    <w:rsid w:val="00C02CB4"/>
    <w:rsid w:val="00C02F87"/>
    <w:rsid w:val="00C03513"/>
    <w:rsid w:val="00C03B58"/>
    <w:rsid w:val="00C0430C"/>
    <w:rsid w:val="00C043D8"/>
    <w:rsid w:val="00C045C1"/>
    <w:rsid w:val="00C049B2"/>
    <w:rsid w:val="00C04B35"/>
    <w:rsid w:val="00C04CE5"/>
    <w:rsid w:val="00C05172"/>
    <w:rsid w:val="00C0523D"/>
    <w:rsid w:val="00C05C9C"/>
    <w:rsid w:val="00C05D6F"/>
    <w:rsid w:val="00C06323"/>
    <w:rsid w:val="00C06807"/>
    <w:rsid w:val="00C06A02"/>
    <w:rsid w:val="00C07885"/>
    <w:rsid w:val="00C100B1"/>
    <w:rsid w:val="00C10209"/>
    <w:rsid w:val="00C10258"/>
    <w:rsid w:val="00C10C05"/>
    <w:rsid w:val="00C122B4"/>
    <w:rsid w:val="00C1269E"/>
    <w:rsid w:val="00C1359E"/>
    <w:rsid w:val="00C13C24"/>
    <w:rsid w:val="00C13D06"/>
    <w:rsid w:val="00C1413C"/>
    <w:rsid w:val="00C142B4"/>
    <w:rsid w:val="00C14418"/>
    <w:rsid w:val="00C14A04"/>
    <w:rsid w:val="00C14B68"/>
    <w:rsid w:val="00C15171"/>
    <w:rsid w:val="00C154EA"/>
    <w:rsid w:val="00C155C3"/>
    <w:rsid w:val="00C15EB6"/>
    <w:rsid w:val="00C1609A"/>
    <w:rsid w:val="00C166B2"/>
    <w:rsid w:val="00C166E4"/>
    <w:rsid w:val="00C17141"/>
    <w:rsid w:val="00C171C6"/>
    <w:rsid w:val="00C174FD"/>
    <w:rsid w:val="00C177AB"/>
    <w:rsid w:val="00C1792B"/>
    <w:rsid w:val="00C1793D"/>
    <w:rsid w:val="00C17B0D"/>
    <w:rsid w:val="00C17F64"/>
    <w:rsid w:val="00C202B2"/>
    <w:rsid w:val="00C20727"/>
    <w:rsid w:val="00C20A20"/>
    <w:rsid w:val="00C20B39"/>
    <w:rsid w:val="00C20F0D"/>
    <w:rsid w:val="00C21032"/>
    <w:rsid w:val="00C21171"/>
    <w:rsid w:val="00C2156A"/>
    <w:rsid w:val="00C21672"/>
    <w:rsid w:val="00C21741"/>
    <w:rsid w:val="00C21999"/>
    <w:rsid w:val="00C21A5A"/>
    <w:rsid w:val="00C2203A"/>
    <w:rsid w:val="00C22599"/>
    <w:rsid w:val="00C2279B"/>
    <w:rsid w:val="00C22AB6"/>
    <w:rsid w:val="00C23036"/>
    <w:rsid w:val="00C237A3"/>
    <w:rsid w:val="00C23AE0"/>
    <w:rsid w:val="00C23DF3"/>
    <w:rsid w:val="00C23F88"/>
    <w:rsid w:val="00C24350"/>
    <w:rsid w:val="00C24696"/>
    <w:rsid w:val="00C246DD"/>
    <w:rsid w:val="00C24929"/>
    <w:rsid w:val="00C25152"/>
    <w:rsid w:val="00C253D5"/>
    <w:rsid w:val="00C25A51"/>
    <w:rsid w:val="00C25E17"/>
    <w:rsid w:val="00C26BED"/>
    <w:rsid w:val="00C271E3"/>
    <w:rsid w:val="00C2751D"/>
    <w:rsid w:val="00C3057E"/>
    <w:rsid w:val="00C30E22"/>
    <w:rsid w:val="00C31136"/>
    <w:rsid w:val="00C31441"/>
    <w:rsid w:val="00C3164E"/>
    <w:rsid w:val="00C32238"/>
    <w:rsid w:val="00C32BC6"/>
    <w:rsid w:val="00C331A9"/>
    <w:rsid w:val="00C33797"/>
    <w:rsid w:val="00C33AA2"/>
    <w:rsid w:val="00C34293"/>
    <w:rsid w:val="00C344C4"/>
    <w:rsid w:val="00C34BFC"/>
    <w:rsid w:val="00C34C1A"/>
    <w:rsid w:val="00C35215"/>
    <w:rsid w:val="00C356A5"/>
    <w:rsid w:val="00C357CE"/>
    <w:rsid w:val="00C35C02"/>
    <w:rsid w:val="00C36EDF"/>
    <w:rsid w:val="00C40CCB"/>
    <w:rsid w:val="00C42161"/>
    <w:rsid w:val="00C42416"/>
    <w:rsid w:val="00C4281B"/>
    <w:rsid w:val="00C42A44"/>
    <w:rsid w:val="00C4349D"/>
    <w:rsid w:val="00C43D64"/>
    <w:rsid w:val="00C445B9"/>
    <w:rsid w:val="00C4504D"/>
    <w:rsid w:val="00C4573A"/>
    <w:rsid w:val="00C45841"/>
    <w:rsid w:val="00C45B32"/>
    <w:rsid w:val="00C46C99"/>
    <w:rsid w:val="00C46F3C"/>
    <w:rsid w:val="00C47ACC"/>
    <w:rsid w:val="00C47FE6"/>
    <w:rsid w:val="00C50088"/>
    <w:rsid w:val="00C50155"/>
    <w:rsid w:val="00C5068A"/>
    <w:rsid w:val="00C50832"/>
    <w:rsid w:val="00C50A10"/>
    <w:rsid w:val="00C50BCB"/>
    <w:rsid w:val="00C50BEA"/>
    <w:rsid w:val="00C51A3B"/>
    <w:rsid w:val="00C5231D"/>
    <w:rsid w:val="00C52487"/>
    <w:rsid w:val="00C52727"/>
    <w:rsid w:val="00C52907"/>
    <w:rsid w:val="00C52E2A"/>
    <w:rsid w:val="00C53072"/>
    <w:rsid w:val="00C53145"/>
    <w:rsid w:val="00C53894"/>
    <w:rsid w:val="00C53A11"/>
    <w:rsid w:val="00C53A51"/>
    <w:rsid w:val="00C53BC4"/>
    <w:rsid w:val="00C53E85"/>
    <w:rsid w:val="00C53F6C"/>
    <w:rsid w:val="00C540E9"/>
    <w:rsid w:val="00C54975"/>
    <w:rsid w:val="00C54AC4"/>
    <w:rsid w:val="00C551C7"/>
    <w:rsid w:val="00C55214"/>
    <w:rsid w:val="00C55538"/>
    <w:rsid w:val="00C55A84"/>
    <w:rsid w:val="00C562E0"/>
    <w:rsid w:val="00C563F0"/>
    <w:rsid w:val="00C56811"/>
    <w:rsid w:val="00C57465"/>
    <w:rsid w:val="00C574F5"/>
    <w:rsid w:val="00C57A35"/>
    <w:rsid w:val="00C57BDB"/>
    <w:rsid w:val="00C57C4B"/>
    <w:rsid w:val="00C57DD1"/>
    <w:rsid w:val="00C603ED"/>
    <w:rsid w:val="00C60962"/>
    <w:rsid w:val="00C60B7A"/>
    <w:rsid w:val="00C60EF0"/>
    <w:rsid w:val="00C616A5"/>
    <w:rsid w:val="00C61746"/>
    <w:rsid w:val="00C62065"/>
    <w:rsid w:val="00C6227C"/>
    <w:rsid w:val="00C6252F"/>
    <w:rsid w:val="00C627BE"/>
    <w:rsid w:val="00C62D26"/>
    <w:rsid w:val="00C6367C"/>
    <w:rsid w:val="00C64262"/>
    <w:rsid w:val="00C65A83"/>
    <w:rsid w:val="00C6625D"/>
    <w:rsid w:val="00C662C4"/>
    <w:rsid w:val="00C663EF"/>
    <w:rsid w:val="00C66C98"/>
    <w:rsid w:val="00C671A5"/>
    <w:rsid w:val="00C671D1"/>
    <w:rsid w:val="00C67330"/>
    <w:rsid w:val="00C67B43"/>
    <w:rsid w:val="00C67DA2"/>
    <w:rsid w:val="00C70212"/>
    <w:rsid w:val="00C70D8D"/>
    <w:rsid w:val="00C70F34"/>
    <w:rsid w:val="00C716A6"/>
    <w:rsid w:val="00C71D49"/>
    <w:rsid w:val="00C71E70"/>
    <w:rsid w:val="00C72225"/>
    <w:rsid w:val="00C729D1"/>
    <w:rsid w:val="00C72A52"/>
    <w:rsid w:val="00C72D39"/>
    <w:rsid w:val="00C7373B"/>
    <w:rsid w:val="00C747F6"/>
    <w:rsid w:val="00C74ADA"/>
    <w:rsid w:val="00C75E22"/>
    <w:rsid w:val="00C76117"/>
    <w:rsid w:val="00C763C4"/>
    <w:rsid w:val="00C76456"/>
    <w:rsid w:val="00C76EF4"/>
    <w:rsid w:val="00C77271"/>
    <w:rsid w:val="00C774BD"/>
    <w:rsid w:val="00C776E1"/>
    <w:rsid w:val="00C77861"/>
    <w:rsid w:val="00C77A56"/>
    <w:rsid w:val="00C77F5B"/>
    <w:rsid w:val="00C77FCE"/>
    <w:rsid w:val="00C800BF"/>
    <w:rsid w:val="00C80925"/>
    <w:rsid w:val="00C80D99"/>
    <w:rsid w:val="00C80FAA"/>
    <w:rsid w:val="00C81422"/>
    <w:rsid w:val="00C8156E"/>
    <w:rsid w:val="00C823F5"/>
    <w:rsid w:val="00C82756"/>
    <w:rsid w:val="00C82A26"/>
    <w:rsid w:val="00C82CDC"/>
    <w:rsid w:val="00C8319B"/>
    <w:rsid w:val="00C83201"/>
    <w:rsid w:val="00C84063"/>
    <w:rsid w:val="00C84BC9"/>
    <w:rsid w:val="00C84E6D"/>
    <w:rsid w:val="00C84FB7"/>
    <w:rsid w:val="00C852B7"/>
    <w:rsid w:val="00C85563"/>
    <w:rsid w:val="00C8584E"/>
    <w:rsid w:val="00C85B5B"/>
    <w:rsid w:val="00C860AF"/>
    <w:rsid w:val="00C8616A"/>
    <w:rsid w:val="00C86A1B"/>
    <w:rsid w:val="00C86ACF"/>
    <w:rsid w:val="00C86B35"/>
    <w:rsid w:val="00C86EA1"/>
    <w:rsid w:val="00C87212"/>
    <w:rsid w:val="00C9032A"/>
    <w:rsid w:val="00C915C5"/>
    <w:rsid w:val="00C91F2C"/>
    <w:rsid w:val="00C91FCD"/>
    <w:rsid w:val="00C92ECA"/>
    <w:rsid w:val="00C92ED1"/>
    <w:rsid w:val="00C933FF"/>
    <w:rsid w:val="00C93419"/>
    <w:rsid w:val="00C93C6D"/>
    <w:rsid w:val="00C9403A"/>
    <w:rsid w:val="00C944E1"/>
    <w:rsid w:val="00C95066"/>
    <w:rsid w:val="00C951A5"/>
    <w:rsid w:val="00C954E4"/>
    <w:rsid w:val="00C968B0"/>
    <w:rsid w:val="00C968CA"/>
    <w:rsid w:val="00C96F42"/>
    <w:rsid w:val="00C97326"/>
    <w:rsid w:val="00C97739"/>
    <w:rsid w:val="00C97C40"/>
    <w:rsid w:val="00CA01BA"/>
    <w:rsid w:val="00CA1543"/>
    <w:rsid w:val="00CA1747"/>
    <w:rsid w:val="00CA19E3"/>
    <w:rsid w:val="00CA1FC8"/>
    <w:rsid w:val="00CA2006"/>
    <w:rsid w:val="00CA2723"/>
    <w:rsid w:val="00CA2EAF"/>
    <w:rsid w:val="00CA368C"/>
    <w:rsid w:val="00CA3A4B"/>
    <w:rsid w:val="00CA3CFB"/>
    <w:rsid w:val="00CA4132"/>
    <w:rsid w:val="00CA4647"/>
    <w:rsid w:val="00CA4DA5"/>
    <w:rsid w:val="00CA4DAE"/>
    <w:rsid w:val="00CA4DC1"/>
    <w:rsid w:val="00CA526C"/>
    <w:rsid w:val="00CA5415"/>
    <w:rsid w:val="00CA57B6"/>
    <w:rsid w:val="00CA57DC"/>
    <w:rsid w:val="00CA62A3"/>
    <w:rsid w:val="00CA6567"/>
    <w:rsid w:val="00CA6580"/>
    <w:rsid w:val="00CA70A3"/>
    <w:rsid w:val="00CA75A9"/>
    <w:rsid w:val="00CA77C9"/>
    <w:rsid w:val="00CA7CDA"/>
    <w:rsid w:val="00CA7E83"/>
    <w:rsid w:val="00CA7F01"/>
    <w:rsid w:val="00CB0007"/>
    <w:rsid w:val="00CB07B7"/>
    <w:rsid w:val="00CB15CB"/>
    <w:rsid w:val="00CB1BB8"/>
    <w:rsid w:val="00CB1BB9"/>
    <w:rsid w:val="00CB1DB9"/>
    <w:rsid w:val="00CB2107"/>
    <w:rsid w:val="00CB225D"/>
    <w:rsid w:val="00CB2818"/>
    <w:rsid w:val="00CB3050"/>
    <w:rsid w:val="00CB367F"/>
    <w:rsid w:val="00CB37B2"/>
    <w:rsid w:val="00CB3C5B"/>
    <w:rsid w:val="00CB42F7"/>
    <w:rsid w:val="00CB4978"/>
    <w:rsid w:val="00CB5752"/>
    <w:rsid w:val="00CB575B"/>
    <w:rsid w:val="00CB58E1"/>
    <w:rsid w:val="00CB5DD0"/>
    <w:rsid w:val="00CB67D2"/>
    <w:rsid w:val="00CB6E9D"/>
    <w:rsid w:val="00CB7559"/>
    <w:rsid w:val="00CB7682"/>
    <w:rsid w:val="00CC0361"/>
    <w:rsid w:val="00CC0F6D"/>
    <w:rsid w:val="00CC1FA3"/>
    <w:rsid w:val="00CC201D"/>
    <w:rsid w:val="00CC229F"/>
    <w:rsid w:val="00CC2401"/>
    <w:rsid w:val="00CC2435"/>
    <w:rsid w:val="00CC2AD5"/>
    <w:rsid w:val="00CC2C86"/>
    <w:rsid w:val="00CC2D81"/>
    <w:rsid w:val="00CC3928"/>
    <w:rsid w:val="00CC3B7B"/>
    <w:rsid w:val="00CC403A"/>
    <w:rsid w:val="00CC406C"/>
    <w:rsid w:val="00CC4BDD"/>
    <w:rsid w:val="00CC55D8"/>
    <w:rsid w:val="00CC5AC3"/>
    <w:rsid w:val="00CC5D8D"/>
    <w:rsid w:val="00CC5EC8"/>
    <w:rsid w:val="00CC5F98"/>
    <w:rsid w:val="00CC68A9"/>
    <w:rsid w:val="00CC6CBC"/>
    <w:rsid w:val="00CC6DC9"/>
    <w:rsid w:val="00CC6F56"/>
    <w:rsid w:val="00CC77BA"/>
    <w:rsid w:val="00CC7E10"/>
    <w:rsid w:val="00CD02FB"/>
    <w:rsid w:val="00CD0AFF"/>
    <w:rsid w:val="00CD0B29"/>
    <w:rsid w:val="00CD0BD6"/>
    <w:rsid w:val="00CD0F8F"/>
    <w:rsid w:val="00CD11B2"/>
    <w:rsid w:val="00CD157A"/>
    <w:rsid w:val="00CD16EB"/>
    <w:rsid w:val="00CD247C"/>
    <w:rsid w:val="00CD2EC7"/>
    <w:rsid w:val="00CD3E2B"/>
    <w:rsid w:val="00CD436D"/>
    <w:rsid w:val="00CD46AC"/>
    <w:rsid w:val="00CD5921"/>
    <w:rsid w:val="00CD5DE5"/>
    <w:rsid w:val="00CD620F"/>
    <w:rsid w:val="00CD658D"/>
    <w:rsid w:val="00CD6A81"/>
    <w:rsid w:val="00CD6C6B"/>
    <w:rsid w:val="00CD6F60"/>
    <w:rsid w:val="00CD6F9B"/>
    <w:rsid w:val="00CD7503"/>
    <w:rsid w:val="00CD7666"/>
    <w:rsid w:val="00CD7BC9"/>
    <w:rsid w:val="00CE0053"/>
    <w:rsid w:val="00CE07B5"/>
    <w:rsid w:val="00CE0DE9"/>
    <w:rsid w:val="00CE1BEC"/>
    <w:rsid w:val="00CE1CC8"/>
    <w:rsid w:val="00CE20D0"/>
    <w:rsid w:val="00CE245B"/>
    <w:rsid w:val="00CE28BB"/>
    <w:rsid w:val="00CE2D74"/>
    <w:rsid w:val="00CE2E7B"/>
    <w:rsid w:val="00CE2EFE"/>
    <w:rsid w:val="00CE304F"/>
    <w:rsid w:val="00CE33DF"/>
    <w:rsid w:val="00CE3BC9"/>
    <w:rsid w:val="00CE3CCD"/>
    <w:rsid w:val="00CE3F92"/>
    <w:rsid w:val="00CE3FB1"/>
    <w:rsid w:val="00CE413B"/>
    <w:rsid w:val="00CE4179"/>
    <w:rsid w:val="00CE41C2"/>
    <w:rsid w:val="00CE4245"/>
    <w:rsid w:val="00CE5547"/>
    <w:rsid w:val="00CE55A3"/>
    <w:rsid w:val="00CE5650"/>
    <w:rsid w:val="00CE5ED2"/>
    <w:rsid w:val="00CE6240"/>
    <w:rsid w:val="00CE656A"/>
    <w:rsid w:val="00CE6754"/>
    <w:rsid w:val="00CE68AF"/>
    <w:rsid w:val="00CE6D22"/>
    <w:rsid w:val="00CE709D"/>
    <w:rsid w:val="00CE70CD"/>
    <w:rsid w:val="00CE7239"/>
    <w:rsid w:val="00CE75BB"/>
    <w:rsid w:val="00CF009E"/>
    <w:rsid w:val="00CF05A4"/>
    <w:rsid w:val="00CF0C6D"/>
    <w:rsid w:val="00CF0D9A"/>
    <w:rsid w:val="00CF1774"/>
    <w:rsid w:val="00CF1CDB"/>
    <w:rsid w:val="00CF1DB4"/>
    <w:rsid w:val="00CF2086"/>
    <w:rsid w:val="00CF25EA"/>
    <w:rsid w:val="00CF2AA4"/>
    <w:rsid w:val="00CF2DE9"/>
    <w:rsid w:val="00CF3154"/>
    <w:rsid w:val="00CF37C2"/>
    <w:rsid w:val="00CF39ED"/>
    <w:rsid w:val="00CF3A9E"/>
    <w:rsid w:val="00CF402D"/>
    <w:rsid w:val="00CF441D"/>
    <w:rsid w:val="00CF4BAB"/>
    <w:rsid w:val="00CF4D54"/>
    <w:rsid w:val="00CF4E6D"/>
    <w:rsid w:val="00CF59EE"/>
    <w:rsid w:val="00CF612E"/>
    <w:rsid w:val="00CF6407"/>
    <w:rsid w:val="00CF6C5C"/>
    <w:rsid w:val="00CF6D90"/>
    <w:rsid w:val="00CF6E0F"/>
    <w:rsid w:val="00CF72E5"/>
    <w:rsid w:val="00CF72EB"/>
    <w:rsid w:val="00CF7862"/>
    <w:rsid w:val="00CF7A73"/>
    <w:rsid w:val="00CF7E87"/>
    <w:rsid w:val="00D007C0"/>
    <w:rsid w:val="00D00CFC"/>
    <w:rsid w:val="00D00D5A"/>
    <w:rsid w:val="00D0115D"/>
    <w:rsid w:val="00D0171A"/>
    <w:rsid w:val="00D01B0D"/>
    <w:rsid w:val="00D02600"/>
    <w:rsid w:val="00D02C19"/>
    <w:rsid w:val="00D032ED"/>
    <w:rsid w:val="00D03432"/>
    <w:rsid w:val="00D03894"/>
    <w:rsid w:val="00D03B53"/>
    <w:rsid w:val="00D03CF0"/>
    <w:rsid w:val="00D03ECD"/>
    <w:rsid w:val="00D04719"/>
    <w:rsid w:val="00D049E6"/>
    <w:rsid w:val="00D04A24"/>
    <w:rsid w:val="00D055BD"/>
    <w:rsid w:val="00D057BC"/>
    <w:rsid w:val="00D05C66"/>
    <w:rsid w:val="00D05F5B"/>
    <w:rsid w:val="00D06A07"/>
    <w:rsid w:val="00D102C7"/>
    <w:rsid w:val="00D10E9C"/>
    <w:rsid w:val="00D10F5F"/>
    <w:rsid w:val="00D1112D"/>
    <w:rsid w:val="00D113EB"/>
    <w:rsid w:val="00D11567"/>
    <w:rsid w:val="00D11795"/>
    <w:rsid w:val="00D11847"/>
    <w:rsid w:val="00D11B13"/>
    <w:rsid w:val="00D12EB3"/>
    <w:rsid w:val="00D13321"/>
    <w:rsid w:val="00D13996"/>
    <w:rsid w:val="00D13A13"/>
    <w:rsid w:val="00D13E1E"/>
    <w:rsid w:val="00D13E4F"/>
    <w:rsid w:val="00D13E98"/>
    <w:rsid w:val="00D13F9C"/>
    <w:rsid w:val="00D14219"/>
    <w:rsid w:val="00D14455"/>
    <w:rsid w:val="00D1455E"/>
    <w:rsid w:val="00D1499F"/>
    <w:rsid w:val="00D14BE2"/>
    <w:rsid w:val="00D15130"/>
    <w:rsid w:val="00D15397"/>
    <w:rsid w:val="00D156E0"/>
    <w:rsid w:val="00D157CE"/>
    <w:rsid w:val="00D16456"/>
    <w:rsid w:val="00D164D9"/>
    <w:rsid w:val="00D1695A"/>
    <w:rsid w:val="00D17777"/>
    <w:rsid w:val="00D20086"/>
    <w:rsid w:val="00D20169"/>
    <w:rsid w:val="00D2087C"/>
    <w:rsid w:val="00D20B8B"/>
    <w:rsid w:val="00D21180"/>
    <w:rsid w:val="00D213A5"/>
    <w:rsid w:val="00D22330"/>
    <w:rsid w:val="00D2244B"/>
    <w:rsid w:val="00D22B85"/>
    <w:rsid w:val="00D22FA5"/>
    <w:rsid w:val="00D23155"/>
    <w:rsid w:val="00D2319D"/>
    <w:rsid w:val="00D23488"/>
    <w:rsid w:val="00D2357E"/>
    <w:rsid w:val="00D2372D"/>
    <w:rsid w:val="00D2393B"/>
    <w:rsid w:val="00D23C03"/>
    <w:rsid w:val="00D24316"/>
    <w:rsid w:val="00D247C7"/>
    <w:rsid w:val="00D24EB8"/>
    <w:rsid w:val="00D25B26"/>
    <w:rsid w:val="00D25ECC"/>
    <w:rsid w:val="00D263CA"/>
    <w:rsid w:val="00D26C3C"/>
    <w:rsid w:val="00D26CA1"/>
    <w:rsid w:val="00D274C5"/>
    <w:rsid w:val="00D2760F"/>
    <w:rsid w:val="00D305AD"/>
    <w:rsid w:val="00D309C2"/>
    <w:rsid w:val="00D30D0A"/>
    <w:rsid w:val="00D31323"/>
    <w:rsid w:val="00D32398"/>
    <w:rsid w:val="00D32685"/>
    <w:rsid w:val="00D32A29"/>
    <w:rsid w:val="00D32C76"/>
    <w:rsid w:val="00D33939"/>
    <w:rsid w:val="00D34A30"/>
    <w:rsid w:val="00D34D65"/>
    <w:rsid w:val="00D3533E"/>
    <w:rsid w:val="00D354E2"/>
    <w:rsid w:val="00D359D2"/>
    <w:rsid w:val="00D35ACA"/>
    <w:rsid w:val="00D36419"/>
    <w:rsid w:val="00D36E2A"/>
    <w:rsid w:val="00D371AF"/>
    <w:rsid w:val="00D372CE"/>
    <w:rsid w:val="00D37D4D"/>
    <w:rsid w:val="00D408C8"/>
    <w:rsid w:val="00D40B23"/>
    <w:rsid w:val="00D40B6D"/>
    <w:rsid w:val="00D40C5A"/>
    <w:rsid w:val="00D41074"/>
    <w:rsid w:val="00D4196C"/>
    <w:rsid w:val="00D41C3C"/>
    <w:rsid w:val="00D4221C"/>
    <w:rsid w:val="00D425C0"/>
    <w:rsid w:val="00D42894"/>
    <w:rsid w:val="00D42CDB"/>
    <w:rsid w:val="00D430DA"/>
    <w:rsid w:val="00D43699"/>
    <w:rsid w:val="00D4435D"/>
    <w:rsid w:val="00D443DD"/>
    <w:rsid w:val="00D44A78"/>
    <w:rsid w:val="00D44C88"/>
    <w:rsid w:val="00D44E15"/>
    <w:rsid w:val="00D46437"/>
    <w:rsid w:val="00D4671C"/>
    <w:rsid w:val="00D46F49"/>
    <w:rsid w:val="00D479B3"/>
    <w:rsid w:val="00D47A28"/>
    <w:rsid w:val="00D47CE0"/>
    <w:rsid w:val="00D47E0E"/>
    <w:rsid w:val="00D50841"/>
    <w:rsid w:val="00D50879"/>
    <w:rsid w:val="00D50AB1"/>
    <w:rsid w:val="00D50D7E"/>
    <w:rsid w:val="00D50DA6"/>
    <w:rsid w:val="00D50E41"/>
    <w:rsid w:val="00D519AF"/>
    <w:rsid w:val="00D51E34"/>
    <w:rsid w:val="00D52302"/>
    <w:rsid w:val="00D523AF"/>
    <w:rsid w:val="00D526F6"/>
    <w:rsid w:val="00D5287D"/>
    <w:rsid w:val="00D53093"/>
    <w:rsid w:val="00D542CB"/>
    <w:rsid w:val="00D544D5"/>
    <w:rsid w:val="00D548AA"/>
    <w:rsid w:val="00D555E3"/>
    <w:rsid w:val="00D55893"/>
    <w:rsid w:val="00D559B8"/>
    <w:rsid w:val="00D55BEE"/>
    <w:rsid w:val="00D5645F"/>
    <w:rsid w:val="00D5722A"/>
    <w:rsid w:val="00D57451"/>
    <w:rsid w:val="00D5748E"/>
    <w:rsid w:val="00D5768F"/>
    <w:rsid w:val="00D57B85"/>
    <w:rsid w:val="00D57F32"/>
    <w:rsid w:val="00D60596"/>
    <w:rsid w:val="00D60E22"/>
    <w:rsid w:val="00D61456"/>
    <w:rsid w:val="00D61547"/>
    <w:rsid w:val="00D61D21"/>
    <w:rsid w:val="00D6242D"/>
    <w:rsid w:val="00D62895"/>
    <w:rsid w:val="00D628BE"/>
    <w:rsid w:val="00D628E3"/>
    <w:rsid w:val="00D6294D"/>
    <w:rsid w:val="00D63BE1"/>
    <w:rsid w:val="00D64A29"/>
    <w:rsid w:val="00D64F25"/>
    <w:rsid w:val="00D6598A"/>
    <w:rsid w:val="00D66643"/>
    <w:rsid w:val="00D6697A"/>
    <w:rsid w:val="00D670BF"/>
    <w:rsid w:val="00D67383"/>
    <w:rsid w:val="00D67575"/>
    <w:rsid w:val="00D676DC"/>
    <w:rsid w:val="00D6778C"/>
    <w:rsid w:val="00D67925"/>
    <w:rsid w:val="00D679FD"/>
    <w:rsid w:val="00D7005F"/>
    <w:rsid w:val="00D7021C"/>
    <w:rsid w:val="00D70332"/>
    <w:rsid w:val="00D70634"/>
    <w:rsid w:val="00D70A07"/>
    <w:rsid w:val="00D71099"/>
    <w:rsid w:val="00D714F8"/>
    <w:rsid w:val="00D7178A"/>
    <w:rsid w:val="00D72389"/>
    <w:rsid w:val="00D724D8"/>
    <w:rsid w:val="00D72684"/>
    <w:rsid w:val="00D72C66"/>
    <w:rsid w:val="00D72FBD"/>
    <w:rsid w:val="00D730E6"/>
    <w:rsid w:val="00D733F9"/>
    <w:rsid w:val="00D742B2"/>
    <w:rsid w:val="00D7457A"/>
    <w:rsid w:val="00D74605"/>
    <w:rsid w:val="00D74DF1"/>
    <w:rsid w:val="00D75281"/>
    <w:rsid w:val="00D75295"/>
    <w:rsid w:val="00D755B2"/>
    <w:rsid w:val="00D757B9"/>
    <w:rsid w:val="00D757C0"/>
    <w:rsid w:val="00D764A5"/>
    <w:rsid w:val="00D77538"/>
    <w:rsid w:val="00D77729"/>
    <w:rsid w:val="00D77E02"/>
    <w:rsid w:val="00D77E28"/>
    <w:rsid w:val="00D77E74"/>
    <w:rsid w:val="00D803DC"/>
    <w:rsid w:val="00D80DF4"/>
    <w:rsid w:val="00D810A9"/>
    <w:rsid w:val="00D8144C"/>
    <w:rsid w:val="00D81672"/>
    <w:rsid w:val="00D81997"/>
    <w:rsid w:val="00D81D8F"/>
    <w:rsid w:val="00D82420"/>
    <w:rsid w:val="00D8246F"/>
    <w:rsid w:val="00D82505"/>
    <w:rsid w:val="00D82A20"/>
    <w:rsid w:val="00D82A4D"/>
    <w:rsid w:val="00D8328D"/>
    <w:rsid w:val="00D8336F"/>
    <w:rsid w:val="00D83B82"/>
    <w:rsid w:val="00D83D08"/>
    <w:rsid w:val="00D841DE"/>
    <w:rsid w:val="00D84895"/>
    <w:rsid w:val="00D84A18"/>
    <w:rsid w:val="00D84E1B"/>
    <w:rsid w:val="00D85E7B"/>
    <w:rsid w:val="00D86108"/>
    <w:rsid w:val="00D864F4"/>
    <w:rsid w:val="00D865EB"/>
    <w:rsid w:val="00D8664B"/>
    <w:rsid w:val="00D86AAE"/>
    <w:rsid w:val="00D87192"/>
    <w:rsid w:val="00D872A1"/>
    <w:rsid w:val="00D87309"/>
    <w:rsid w:val="00D875C4"/>
    <w:rsid w:val="00D87958"/>
    <w:rsid w:val="00D87B9D"/>
    <w:rsid w:val="00D87E13"/>
    <w:rsid w:val="00D87E21"/>
    <w:rsid w:val="00D90153"/>
    <w:rsid w:val="00D90449"/>
    <w:rsid w:val="00D90552"/>
    <w:rsid w:val="00D90688"/>
    <w:rsid w:val="00D90851"/>
    <w:rsid w:val="00D90DFE"/>
    <w:rsid w:val="00D90FBC"/>
    <w:rsid w:val="00D91135"/>
    <w:rsid w:val="00D9132C"/>
    <w:rsid w:val="00D9160B"/>
    <w:rsid w:val="00D91668"/>
    <w:rsid w:val="00D919E3"/>
    <w:rsid w:val="00D91F0D"/>
    <w:rsid w:val="00D920CF"/>
    <w:rsid w:val="00D9237A"/>
    <w:rsid w:val="00D9269F"/>
    <w:rsid w:val="00D92A6C"/>
    <w:rsid w:val="00D92DD3"/>
    <w:rsid w:val="00D9300F"/>
    <w:rsid w:val="00D9349A"/>
    <w:rsid w:val="00D937CF"/>
    <w:rsid w:val="00D939B2"/>
    <w:rsid w:val="00D94752"/>
    <w:rsid w:val="00D948A5"/>
    <w:rsid w:val="00D94A66"/>
    <w:rsid w:val="00D94F1E"/>
    <w:rsid w:val="00D9502E"/>
    <w:rsid w:val="00D95157"/>
    <w:rsid w:val="00D95210"/>
    <w:rsid w:val="00D9530C"/>
    <w:rsid w:val="00D95B56"/>
    <w:rsid w:val="00D95D58"/>
    <w:rsid w:val="00D95FA6"/>
    <w:rsid w:val="00D968E8"/>
    <w:rsid w:val="00D96DB8"/>
    <w:rsid w:val="00D96FCC"/>
    <w:rsid w:val="00D97181"/>
    <w:rsid w:val="00D9726A"/>
    <w:rsid w:val="00D97C29"/>
    <w:rsid w:val="00DA05A9"/>
    <w:rsid w:val="00DA06F6"/>
    <w:rsid w:val="00DA0A51"/>
    <w:rsid w:val="00DA0B44"/>
    <w:rsid w:val="00DA0E20"/>
    <w:rsid w:val="00DA195A"/>
    <w:rsid w:val="00DA1BE5"/>
    <w:rsid w:val="00DA26F1"/>
    <w:rsid w:val="00DA2989"/>
    <w:rsid w:val="00DA2F5F"/>
    <w:rsid w:val="00DA40CC"/>
    <w:rsid w:val="00DA459A"/>
    <w:rsid w:val="00DA45C5"/>
    <w:rsid w:val="00DA5B43"/>
    <w:rsid w:val="00DA64EF"/>
    <w:rsid w:val="00DA66B9"/>
    <w:rsid w:val="00DA6B2D"/>
    <w:rsid w:val="00DA6DD0"/>
    <w:rsid w:val="00DA6F15"/>
    <w:rsid w:val="00DA70CB"/>
    <w:rsid w:val="00DA73CA"/>
    <w:rsid w:val="00DA74FB"/>
    <w:rsid w:val="00DA755A"/>
    <w:rsid w:val="00DA7649"/>
    <w:rsid w:val="00DA7BB7"/>
    <w:rsid w:val="00DA7C5C"/>
    <w:rsid w:val="00DB04C5"/>
    <w:rsid w:val="00DB1114"/>
    <w:rsid w:val="00DB1354"/>
    <w:rsid w:val="00DB1772"/>
    <w:rsid w:val="00DB1CE2"/>
    <w:rsid w:val="00DB1D04"/>
    <w:rsid w:val="00DB1D52"/>
    <w:rsid w:val="00DB1E24"/>
    <w:rsid w:val="00DB2439"/>
    <w:rsid w:val="00DB3535"/>
    <w:rsid w:val="00DB354C"/>
    <w:rsid w:val="00DB4681"/>
    <w:rsid w:val="00DB4965"/>
    <w:rsid w:val="00DB56B4"/>
    <w:rsid w:val="00DB5B0F"/>
    <w:rsid w:val="00DB5C15"/>
    <w:rsid w:val="00DB692F"/>
    <w:rsid w:val="00DB6D18"/>
    <w:rsid w:val="00DB6E97"/>
    <w:rsid w:val="00DB7189"/>
    <w:rsid w:val="00DB7374"/>
    <w:rsid w:val="00DB7FCD"/>
    <w:rsid w:val="00DC003E"/>
    <w:rsid w:val="00DC0795"/>
    <w:rsid w:val="00DC0A17"/>
    <w:rsid w:val="00DC1253"/>
    <w:rsid w:val="00DC18D5"/>
    <w:rsid w:val="00DC1BBE"/>
    <w:rsid w:val="00DC25EF"/>
    <w:rsid w:val="00DC341F"/>
    <w:rsid w:val="00DC385D"/>
    <w:rsid w:val="00DC3DF4"/>
    <w:rsid w:val="00DC4204"/>
    <w:rsid w:val="00DC4292"/>
    <w:rsid w:val="00DC4683"/>
    <w:rsid w:val="00DC4ECA"/>
    <w:rsid w:val="00DC5E12"/>
    <w:rsid w:val="00DC5EBD"/>
    <w:rsid w:val="00DC5FFD"/>
    <w:rsid w:val="00DC6525"/>
    <w:rsid w:val="00DC68CA"/>
    <w:rsid w:val="00DC6B2D"/>
    <w:rsid w:val="00DC70B8"/>
    <w:rsid w:val="00DC7577"/>
    <w:rsid w:val="00DC75D7"/>
    <w:rsid w:val="00DC75D9"/>
    <w:rsid w:val="00DC763D"/>
    <w:rsid w:val="00DC792D"/>
    <w:rsid w:val="00DC7BD3"/>
    <w:rsid w:val="00DC7D2A"/>
    <w:rsid w:val="00DD0E26"/>
    <w:rsid w:val="00DD2443"/>
    <w:rsid w:val="00DD258F"/>
    <w:rsid w:val="00DD2C78"/>
    <w:rsid w:val="00DD2D51"/>
    <w:rsid w:val="00DD2E3E"/>
    <w:rsid w:val="00DD362D"/>
    <w:rsid w:val="00DD3678"/>
    <w:rsid w:val="00DD3693"/>
    <w:rsid w:val="00DD3AAB"/>
    <w:rsid w:val="00DD3FC1"/>
    <w:rsid w:val="00DD49C3"/>
    <w:rsid w:val="00DD4D09"/>
    <w:rsid w:val="00DD4F52"/>
    <w:rsid w:val="00DD4F8C"/>
    <w:rsid w:val="00DD50B1"/>
    <w:rsid w:val="00DD50C5"/>
    <w:rsid w:val="00DD57E9"/>
    <w:rsid w:val="00DD58AC"/>
    <w:rsid w:val="00DD5DC8"/>
    <w:rsid w:val="00DD5F2D"/>
    <w:rsid w:val="00DD6E02"/>
    <w:rsid w:val="00DD75F7"/>
    <w:rsid w:val="00DD7CA8"/>
    <w:rsid w:val="00DE03D8"/>
    <w:rsid w:val="00DE06F7"/>
    <w:rsid w:val="00DE08E2"/>
    <w:rsid w:val="00DE08F6"/>
    <w:rsid w:val="00DE0BDD"/>
    <w:rsid w:val="00DE0F90"/>
    <w:rsid w:val="00DE1075"/>
    <w:rsid w:val="00DE1581"/>
    <w:rsid w:val="00DE174F"/>
    <w:rsid w:val="00DE23DC"/>
    <w:rsid w:val="00DE28E0"/>
    <w:rsid w:val="00DE2998"/>
    <w:rsid w:val="00DE2AB3"/>
    <w:rsid w:val="00DE2D9B"/>
    <w:rsid w:val="00DE3FD4"/>
    <w:rsid w:val="00DE4182"/>
    <w:rsid w:val="00DE4669"/>
    <w:rsid w:val="00DE4BEE"/>
    <w:rsid w:val="00DE54CB"/>
    <w:rsid w:val="00DE551A"/>
    <w:rsid w:val="00DE5A82"/>
    <w:rsid w:val="00DE5B36"/>
    <w:rsid w:val="00DE6286"/>
    <w:rsid w:val="00DE6435"/>
    <w:rsid w:val="00DE6587"/>
    <w:rsid w:val="00DE6595"/>
    <w:rsid w:val="00DE6654"/>
    <w:rsid w:val="00DE6B61"/>
    <w:rsid w:val="00DE6EF9"/>
    <w:rsid w:val="00DF0FC3"/>
    <w:rsid w:val="00DF1BD8"/>
    <w:rsid w:val="00DF2164"/>
    <w:rsid w:val="00DF2297"/>
    <w:rsid w:val="00DF293A"/>
    <w:rsid w:val="00DF2B66"/>
    <w:rsid w:val="00DF3AC7"/>
    <w:rsid w:val="00DF3DA0"/>
    <w:rsid w:val="00DF3FFB"/>
    <w:rsid w:val="00DF40AA"/>
    <w:rsid w:val="00DF4B6B"/>
    <w:rsid w:val="00DF4BA1"/>
    <w:rsid w:val="00DF4C50"/>
    <w:rsid w:val="00DF519D"/>
    <w:rsid w:val="00DF535F"/>
    <w:rsid w:val="00DF54AB"/>
    <w:rsid w:val="00DF5508"/>
    <w:rsid w:val="00DF60A9"/>
    <w:rsid w:val="00DF6AC2"/>
    <w:rsid w:val="00DF6B56"/>
    <w:rsid w:val="00DF70EB"/>
    <w:rsid w:val="00E00915"/>
    <w:rsid w:val="00E00FA0"/>
    <w:rsid w:val="00E010C8"/>
    <w:rsid w:val="00E011BC"/>
    <w:rsid w:val="00E01607"/>
    <w:rsid w:val="00E01FD4"/>
    <w:rsid w:val="00E0209A"/>
    <w:rsid w:val="00E021F0"/>
    <w:rsid w:val="00E02B6E"/>
    <w:rsid w:val="00E03125"/>
    <w:rsid w:val="00E039A5"/>
    <w:rsid w:val="00E039D1"/>
    <w:rsid w:val="00E03ADD"/>
    <w:rsid w:val="00E03B59"/>
    <w:rsid w:val="00E03DCC"/>
    <w:rsid w:val="00E0426A"/>
    <w:rsid w:val="00E043D5"/>
    <w:rsid w:val="00E049E6"/>
    <w:rsid w:val="00E056A2"/>
    <w:rsid w:val="00E05AE7"/>
    <w:rsid w:val="00E07306"/>
    <w:rsid w:val="00E07351"/>
    <w:rsid w:val="00E074C7"/>
    <w:rsid w:val="00E0767A"/>
    <w:rsid w:val="00E07799"/>
    <w:rsid w:val="00E078FC"/>
    <w:rsid w:val="00E10120"/>
    <w:rsid w:val="00E101F0"/>
    <w:rsid w:val="00E10250"/>
    <w:rsid w:val="00E115BB"/>
    <w:rsid w:val="00E11886"/>
    <w:rsid w:val="00E118E6"/>
    <w:rsid w:val="00E11937"/>
    <w:rsid w:val="00E11956"/>
    <w:rsid w:val="00E11A41"/>
    <w:rsid w:val="00E11ADE"/>
    <w:rsid w:val="00E11B27"/>
    <w:rsid w:val="00E11CA4"/>
    <w:rsid w:val="00E124D9"/>
    <w:rsid w:val="00E1328F"/>
    <w:rsid w:val="00E13CF2"/>
    <w:rsid w:val="00E14636"/>
    <w:rsid w:val="00E14B0D"/>
    <w:rsid w:val="00E14BD5"/>
    <w:rsid w:val="00E14D8A"/>
    <w:rsid w:val="00E15008"/>
    <w:rsid w:val="00E15153"/>
    <w:rsid w:val="00E152BE"/>
    <w:rsid w:val="00E15AF8"/>
    <w:rsid w:val="00E15B21"/>
    <w:rsid w:val="00E15CFF"/>
    <w:rsid w:val="00E15F96"/>
    <w:rsid w:val="00E1619C"/>
    <w:rsid w:val="00E16384"/>
    <w:rsid w:val="00E17595"/>
    <w:rsid w:val="00E177CC"/>
    <w:rsid w:val="00E17CE1"/>
    <w:rsid w:val="00E17DE4"/>
    <w:rsid w:val="00E20C7C"/>
    <w:rsid w:val="00E20E13"/>
    <w:rsid w:val="00E20EDC"/>
    <w:rsid w:val="00E20F43"/>
    <w:rsid w:val="00E21399"/>
    <w:rsid w:val="00E21599"/>
    <w:rsid w:val="00E22496"/>
    <w:rsid w:val="00E22594"/>
    <w:rsid w:val="00E22F75"/>
    <w:rsid w:val="00E23235"/>
    <w:rsid w:val="00E23B4E"/>
    <w:rsid w:val="00E23BA3"/>
    <w:rsid w:val="00E24540"/>
    <w:rsid w:val="00E24990"/>
    <w:rsid w:val="00E24E1D"/>
    <w:rsid w:val="00E25B8D"/>
    <w:rsid w:val="00E25CBD"/>
    <w:rsid w:val="00E25EC8"/>
    <w:rsid w:val="00E25FA4"/>
    <w:rsid w:val="00E260A1"/>
    <w:rsid w:val="00E2611B"/>
    <w:rsid w:val="00E263ED"/>
    <w:rsid w:val="00E2645C"/>
    <w:rsid w:val="00E264FE"/>
    <w:rsid w:val="00E26B2E"/>
    <w:rsid w:val="00E26C1E"/>
    <w:rsid w:val="00E2733D"/>
    <w:rsid w:val="00E27443"/>
    <w:rsid w:val="00E30308"/>
    <w:rsid w:val="00E30587"/>
    <w:rsid w:val="00E30972"/>
    <w:rsid w:val="00E309B5"/>
    <w:rsid w:val="00E30ADD"/>
    <w:rsid w:val="00E31180"/>
    <w:rsid w:val="00E3277D"/>
    <w:rsid w:val="00E32FC8"/>
    <w:rsid w:val="00E33B38"/>
    <w:rsid w:val="00E33D83"/>
    <w:rsid w:val="00E33E83"/>
    <w:rsid w:val="00E345D8"/>
    <w:rsid w:val="00E3468B"/>
    <w:rsid w:val="00E34800"/>
    <w:rsid w:val="00E3571B"/>
    <w:rsid w:val="00E357CF"/>
    <w:rsid w:val="00E35B67"/>
    <w:rsid w:val="00E35BC5"/>
    <w:rsid w:val="00E36546"/>
    <w:rsid w:val="00E3731B"/>
    <w:rsid w:val="00E37332"/>
    <w:rsid w:val="00E375FB"/>
    <w:rsid w:val="00E37CF7"/>
    <w:rsid w:val="00E40AB9"/>
    <w:rsid w:val="00E40AC3"/>
    <w:rsid w:val="00E410A6"/>
    <w:rsid w:val="00E410F9"/>
    <w:rsid w:val="00E410FA"/>
    <w:rsid w:val="00E41B54"/>
    <w:rsid w:val="00E42109"/>
    <w:rsid w:val="00E42147"/>
    <w:rsid w:val="00E4273E"/>
    <w:rsid w:val="00E42879"/>
    <w:rsid w:val="00E42D98"/>
    <w:rsid w:val="00E43519"/>
    <w:rsid w:val="00E43E93"/>
    <w:rsid w:val="00E4407A"/>
    <w:rsid w:val="00E441FA"/>
    <w:rsid w:val="00E44288"/>
    <w:rsid w:val="00E449DB"/>
    <w:rsid w:val="00E44AF6"/>
    <w:rsid w:val="00E44C66"/>
    <w:rsid w:val="00E44DEE"/>
    <w:rsid w:val="00E44E97"/>
    <w:rsid w:val="00E45056"/>
    <w:rsid w:val="00E4543E"/>
    <w:rsid w:val="00E457A7"/>
    <w:rsid w:val="00E45BAF"/>
    <w:rsid w:val="00E45E69"/>
    <w:rsid w:val="00E4607F"/>
    <w:rsid w:val="00E46134"/>
    <w:rsid w:val="00E468F9"/>
    <w:rsid w:val="00E46953"/>
    <w:rsid w:val="00E46D7C"/>
    <w:rsid w:val="00E46FCE"/>
    <w:rsid w:val="00E4725C"/>
    <w:rsid w:val="00E474DF"/>
    <w:rsid w:val="00E47595"/>
    <w:rsid w:val="00E476C1"/>
    <w:rsid w:val="00E4779C"/>
    <w:rsid w:val="00E505AB"/>
    <w:rsid w:val="00E50BA6"/>
    <w:rsid w:val="00E50CAD"/>
    <w:rsid w:val="00E50DBB"/>
    <w:rsid w:val="00E51B56"/>
    <w:rsid w:val="00E51D45"/>
    <w:rsid w:val="00E51D94"/>
    <w:rsid w:val="00E5224D"/>
    <w:rsid w:val="00E52444"/>
    <w:rsid w:val="00E5265C"/>
    <w:rsid w:val="00E529F8"/>
    <w:rsid w:val="00E52CC9"/>
    <w:rsid w:val="00E5368B"/>
    <w:rsid w:val="00E53E50"/>
    <w:rsid w:val="00E54539"/>
    <w:rsid w:val="00E548A7"/>
    <w:rsid w:val="00E54C04"/>
    <w:rsid w:val="00E55107"/>
    <w:rsid w:val="00E55211"/>
    <w:rsid w:val="00E555B6"/>
    <w:rsid w:val="00E55827"/>
    <w:rsid w:val="00E55ED2"/>
    <w:rsid w:val="00E5603A"/>
    <w:rsid w:val="00E561B7"/>
    <w:rsid w:val="00E56730"/>
    <w:rsid w:val="00E5696E"/>
    <w:rsid w:val="00E570BD"/>
    <w:rsid w:val="00E57680"/>
    <w:rsid w:val="00E576D2"/>
    <w:rsid w:val="00E57958"/>
    <w:rsid w:val="00E6031D"/>
    <w:rsid w:val="00E61628"/>
    <w:rsid w:val="00E616D7"/>
    <w:rsid w:val="00E617E7"/>
    <w:rsid w:val="00E61C92"/>
    <w:rsid w:val="00E62436"/>
    <w:rsid w:val="00E62D38"/>
    <w:rsid w:val="00E62E87"/>
    <w:rsid w:val="00E6394D"/>
    <w:rsid w:val="00E63FB4"/>
    <w:rsid w:val="00E6424D"/>
    <w:rsid w:val="00E649EE"/>
    <w:rsid w:val="00E64C6D"/>
    <w:rsid w:val="00E64F28"/>
    <w:rsid w:val="00E652AB"/>
    <w:rsid w:val="00E65E8C"/>
    <w:rsid w:val="00E664FC"/>
    <w:rsid w:val="00E665EB"/>
    <w:rsid w:val="00E66812"/>
    <w:rsid w:val="00E6685B"/>
    <w:rsid w:val="00E66C45"/>
    <w:rsid w:val="00E6716E"/>
    <w:rsid w:val="00E67607"/>
    <w:rsid w:val="00E700C3"/>
    <w:rsid w:val="00E701A1"/>
    <w:rsid w:val="00E70BA2"/>
    <w:rsid w:val="00E70C2F"/>
    <w:rsid w:val="00E70C85"/>
    <w:rsid w:val="00E70D22"/>
    <w:rsid w:val="00E70D79"/>
    <w:rsid w:val="00E718CF"/>
    <w:rsid w:val="00E72BA3"/>
    <w:rsid w:val="00E72BA6"/>
    <w:rsid w:val="00E72DC3"/>
    <w:rsid w:val="00E730D3"/>
    <w:rsid w:val="00E7328A"/>
    <w:rsid w:val="00E73529"/>
    <w:rsid w:val="00E73F6D"/>
    <w:rsid w:val="00E740F1"/>
    <w:rsid w:val="00E743C5"/>
    <w:rsid w:val="00E748FE"/>
    <w:rsid w:val="00E74CC3"/>
    <w:rsid w:val="00E754E3"/>
    <w:rsid w:val="00E755CD"/>
    <w:rsid w:val="00E757FC"/>
    <w:rsid w:val="00E7581B"/>
    <w:rsid w:val="00E758EE"/>
    <w:rsid w:val="00E75AB5"/>
    <w:rsid w:val="00E761B2"/>
    <w:rsid w:val="00E76622"/>
    <w:rsid w:val="00E76CD4"/>
    <w:rsid w:val="00E76DCA"/>
    <w:rsid w:val="00E77235"/>
    <w:rsid w:val="00E773C8"/>
    <w:rsid w:val="00E77427"/>
    <w:rsid w:val="00E77B00"/>
    <w:rsid w:val="00E80756"/>
    <w:rsid w:val="00E8094F"/>
    <w:rsid w:val="00E80E65"/>
    <w:rsid w:val="00E80F7C"/>
    <w:rsid w:val="00E81287"/>
    <w:rsid w:val="00E81979"/>
    <w:rsid w:val="00E81A5B"/>
    <w:rsid w:val="00E81BF9"/>
    <w:rsid w:val="00E81F6C"/>
    <w:rsid w:val="00E82006"/>
    <w:rsid w:val="00E8236C"/>
    <w:rsid w:val="00E82BF1"/>
    <w:rsid w:val="00E836FA"/>
    <w:rsid w:val="00E837E9"/>
    <w:rsid w:val="00E83EF9"/>
    <w:rsid w:val="00E8450A"/>
    <w:rsid w:val="00E84736"/>
    <w:rsid w:val="00E84745"/>
    <w:rsid w:val="00E84A9F"/>
    <w:rsid w:val="00E850B9"/>
    <w:rsid w:val="00E85347"/>
    <w:rsid w:val="00E85443"/>
    <w:rsid w:val="00E859EA"/>
    <w:rsid w:val="00E85AE0"/>
    <w:rsid w:val="00E85EB0"/>
    <w:rsid w:val="00E86566"/>
    <w:rsid w:val="00E868D4"/>
    <w:rsid w:val="00E86C20"/>
    <w:rsid w:val="00E86E1F"/>
    <w:rsid w:val="00E87084"/>
    <w:rsid w:val="00E8714F"/>
    <w:rsid w:val="00E87608"/>
    <w:rsid w:val="00E9055D"/>
    <w:rsid w:val="00E907A1"/>
    <w:rsid w:val="00E91D76"/>
    <w:rsid w:val="00E9215D"/>
    <w:rsid w:val="00E92B49"/>
    <w:rsid w:val="00E932C3"/>
    <w:rsid w:val="00E93308"/>
    <w:rsid w:val="00E934AE"/>
    <w:rsid w:val="00E9354D"/>
    <w:rsid w:val="00E93ACA"/>
    <w:rsid w:val="00E94533"/>
    <w:rsid w:val="00E9469A"/>
    <w:rsid w:val="00E94806"/>
    <w:rsid w:val="00E948F3"/>
    <w:rsid w:val="00E94CCC"/>
    <w:rsid w:val="00E951A3"/>
    <w:rsid w:val="00E951F7"/>
    <w:rsid w:val="00E95582"/>
    <w:rsid w:val="00E95DA6"/>
    <w:rsid w:val="00E9621B"/>
    <w:rsid w:val="00E9622A"/>
    <w:rsid w:val="00E96451"/>
    <w:rsid w:val="00E96495"/>
    <w:rsid w:val="00E968E8"/>
    <w:rsid w:val="00E96A2B"/>
    <w:rsid w:val="00E96E84"/>
    <w:rsid w:val="00E97295"/>
    <w:rsid w:val="00E97BB7"/>
    <w:rsid w:val="00EA0145"/>
    <w:rsid w:val="00EA029E"/>
    <w:rsid w:val="00EA0477"/>
    <w:rsid w:val="00EA0702"/>
    <w:rsid w:val="00EA0E50"/>
    <w:rsid w:val="00EA0EC0"/>
    <w:rsid w:val="00EA149B"/>
    <w:rsid w:val="00EA183A"/>
    <w:rsid w:val="00EA2188"/>
    <w:rsid w:val="00EA3D4E"/>
    <w:rsid w:val="00EA3EDE"/>
    <w:rsid w:val="00EA5121"/>
    <w:rsid w:val="00EA60F1"/>
    <w:rsid w:val="00EA655D"/>
    <w:rsid w:val="00EA678F"/>
    <w:rsid w:val="00EA6E71"/>
    <w:rsid w:val="00EA748B"/>
    <w:rsid w:val="00EA7C79"/>
    <w:rsid w:val="00EB02CB"/>
    <w:rsid w:val="00EB05F3"/>
    <w:rsid w:val="00EB062A"/>
    <w:rsid w:val="00EB24D1"/>
    <w:rsid w:val="00EB2526"/>
    <w:rsid w:val="00EB2606"/>
    <w:rsid w:val="00EB2783"/>
    <w:rsid w:val="00EB2869"/>
    <w:rsid w:val="00EB3864"/>
    <w:rsid w:val="00EB3E2D"/>
    <w:rsid w:val="00EB47BE"/>
    <w:rsid w:val="00EB5645"/>
    <w:rsid w:val="00EB57E6"/>
    <w:rsid w:val="00EB5912"/>
    <w:rsid w:val="00EB59AF"/>
    <w:rsid w:val="00EB5BEE"/>
    <w:rsid w:val="00EB631C"/>
    <w:rsid w:val="00EB6433"/>
    <w:rsid w:val="00EB6C20"/>
    <w:rsid w:val="00EB706F"/>
    <w:rsid w:val="00EB76C8"/>
    <w:rsid w:val="00EB7759"/>
    <w:rsid w:val="00EB781F"/>
    <w:rsid w:val="00EB7D15"/>
    <w:rsid w:val="00EC0031"/>
    <w:rsid w:val="00EC0E46"/>
    <w:rsid w:val="00EC14C8"/>
    <w:rsid w:val="00EC17A8"/>
    <w:rsid w:val="00EC1D37"/>
    <w:rsid w:val="00EC1DA2"/>
    <w:rsid w:val="00EC2A8F"/>
    <w:rsid w:val="00EC2AC7"/>
    <w:rsid w:val="00EC2FF9"/>
    <w:rsid w:val="00EC3215"/>
    <w:rsid w:val="00EC3246"/>
    <w:rsid w:val="00EC4134"/>
    <w:rsid w:val="00EC5665"/>
    <w:rsid w:val="00EC5E1C"/>
    <w:rsid w:val="00EC61AE"/>
    <w:rsid w:val="00EC638E"/>
    <w:rsid w:val="00EC6434"/>
    <w:rsid w:val="00EC68FB"/>
    <w:rsid w:val="00EC6DC1"/>
    <w:rsid w:val="00EC7160"/>
    <w:rsid w:val="00ED010E"/>
    <w:rsid w:val="00ED093B"/>
    <w:rsid w:val="00ED11F3"/>
    <w:rsid w:val="00ED12EF"/>
    <w:rsid w:val="00ED149E"/>
    <w:rsid w:val="00ED1595"/>
    <w:rsid w:val="00ED19E9"/>
    <w:rsid w:val="00ED257F"/>
    <w:rsid w:val="00ED2B8D"/>
    <w:rsid w:val="00ED3085"/>
    <w:rsid w:val="00ED3284"/>
    <w:rsid w:val="00ED32F4"/>
    <w:rsid w:val="00ED34FA"/>
    <w:rsid w:val="00ED385A"/>
    <w:rsid w:val="00ED389D"/>
    <w:rsid w:val="00ED4596"/>
    <w:rsid w:val="00ED4A18"/>
    <w:rsid w:val="00ED52C9"/>
    <w:rsid w:val="00ED542E"/>
    <w:rsid w:val="00ED547F"/>
    <w:rsid w:val="00ED554C"/>
    <w:rsid w:val="00ED5B28"/>
    <w:rsid w:val="00ED5B9A"/>
    <w:rsid w:val="00ED5C03"/>
    <w:rsid w:val="00ED5E36"/>
    <w:rsid w:val="00ED6179"/>
    <w:rsid w:val="00ED67E1"/>
    <w:rsid w:val="00ED67EE"/>
    <w:rsid w:val="00ED685B"/>
    <w:rsid w:val="00ED6F22"/>
    <w:rsid w:val="00ED6FE9"/>
    <w:rsid w:val="00ED7289"/>
    <w:rsid w:val="00ED74B5"/>
    <w:rsid w:val="00ED7894"/>
    <w:rsid w:val="00EE00C0"/>
    <w:rsid w:val="00EE0576"/>
    <w:rsid w:val="00EE16A4"/>
    <w:rsid w:val="00EE17F2"/>
    <w:rsid w:val="00EE1FFD"/>
    <w:rsid w:val="00EE286F"/>
    <w:rsid w:val="00EE2EA2"/>
    <w:rsid w:val="00EE31F7"/>
    <w:rsid w:val="00EE320D"/>
    <w:rsid w:val="00EE44D2"/>
    <w:rsid w:val="00EE4A04"/>
    <w:rsid w:val="00EE4AD6"/>
    <w:rsid w:val="00EE4C17"/>
    <w:rsid w:val="00EE4E07"/>
    <w:rsid w:val="00EE5121"/>
    <w:rsid w:val="00EE527C"/>
    <w:rsid w:val="00EE5377"/>
    <w:rsid w:val="00EE54EE"/>
    <w:rsid w:val="00EE55F7"/>
    <w:rsid w:val="00EE5872"/>
    <w:rsid w:val="00EE6BAD"/>
    <w:rsid w:val="00EE6CF2"/>
    <w:rsid w:val="00EE6EEE"/>
    <w:rsid w:val="00EE6F3A"/>
    <w:rsid w:val="00EE7982"/>
    <w:rsid w:val="00EE7BF3"/>
    <w:rsid w:val="00EE7C63"/>
    <w:rsid w:val="00EE7E35"/>
    <w:rsid w:val="00EF0058"/>
    <w:rsid w:val="00EF0258"/>
    <w:rsid w:val="00EF035E"/>
    <w:rsid w:val="00EF040C"/>
    <w:rsid w:val="00EF0492"/>
    <w:rsid w:val="00EF0CB8"/>
    <w:rsid w:val="00EF16BE"/>
    <w:rsid w:val="00EF18A8"/>
    <w:rsid w:val="00EF1A73"/>
    <w:rsid w:val="00EF1C79"/>
    <w:rsid w:val="00EF24DA"/>
    <w:rsid w:val="00EF41A2"/>
    <w:rsid w:val="00EF4557"/>
    <w:rsid w:val="00EF475F"/>
    <w:rsid w:val="00EF4ABE"/>
    <w:rsid w:val="00EF4B61"/>
    <w:rsid w:val="00EF4F59"/>
    <w:rsid w:val="00EF55DC"/>
    <w:rsid w:val="00EF5A74"/>
    <w:rsid w:val="00EF608E"/>
    <w:rsid w:val="00EF60E8"/>
    <w:rsid w:val="00EF68CC"/>
    <w:rsid w:val="00EF6BD0"/>
    <w:rsid w:val="00EF6C98"/>
    <w:rsid w:val="00EF6C9C"/>
    <w:rsid w:val="00EF6F60"/>
    <w:rsid w:val="00EF7142"/>
    <w:rsid w:val="00EF7ADA"/>
    <w:rsid w:val="00EF7E5E"/>
    <w:rsid w:val="00EF7F46"/>
    <w:rsid w:val="00F00181"/>
    <w:rsid w:val="00F00235"/>
    <w:rsid w:val="00F00706"/>
    <w:rsid w:val="00F00AC2"/>
    <w:rsid w:val="00F00B31"/>
    <w:rsid w:val="00F00D13"/>
    <w:rsid w:val="00F013FA"/>
    <w:rsid w:val="00F01536"/>
    <w:rsid w:val="00F0194A"/>
    <w:rsid w:val="00F01AAF"/>
    <w:rsid w:val="00F01E00"/>
    <w:rsid w:val="00F0304C"/>
    <w:rsid w:val="00F03AB3"/>
    <w:rsid w:val="00F03F9F"/>
    <w:rsid w:val="00F04A04"/>
    <w:rsid w:val="00F04C88"/>
    <w:rsid w:val="00F053CC"/>
    <w:rsid w:val="00F05D71"/>
    <w:rsid w:val="00F05DCE"/>
    <w:rsid w:val="00F05F8A"/>
    <w:rsid w:val="00F06617"/>
    <w:rsid w:val="00F076ED"/>
    <w:rsid w:val="00F077CB"/>
    <w:rsid w:val="00F10001"/>
    <w:rsid w:val="00F10642"/>
    <w:rsid w:val="00F1099C"/>
    <w:rsid w:val="00F10A1E"/>
    <w:rsid w:val="00F10F03"/>
    <w:rsid w:val="00F112C6"/>
    <w:rsid w:val="00F113B0"/>
    <w:rsid w:val="00F1187B"/>
    <w:rsid w:val="00F119D2"/>
    <w:rsid w:val="00F125F2"/>
    <w:rsid w:val="00F12627"/>
    <w:rsid w:val="00F12867"/>
    <w:rsid w:val="00F132F8"/>
    <w:rsid w:val="00F149AA"/>
    <w:rsid w:val="00F14FEC"/>
    <w:rsid w:val="00F15041"/>
    <w:rsid w:val="00F1521B"/>
    <w:rsid w:val="00F15789"/>
    <w:rsid w:val="00F15DA6"/>
    <w:rsid w:val="00F15DEB"/>
    <w:rsid w:val="00F15E79"/>
    <w:rsid w:val="00F16DA2"/>
    <w:rsid w:val="00F16FC4"/>
    <w:rsid w:val="00F16FF1"/>
    <w:rsid w:val="00F1733B"/>
    <w:rsid w:val="00F17D5C"/>
    <w:rsid w:val="00F20422"/>
    <w:rsid w:val="00F21A08"/>
    <w:rsid w:val="00F21D05"/>
    <w:rsid w:val="00F226F7"/>
    <w:rsid w:val="00F2294D"/>
    <w:rsid w:val="00F229D4"/>
    <w:rsid w:val="00F22C09"/>
    <w:rsid w:val="00F2327E"/>
    <w:rsid w:val="00F233D9"/>
    <w:rsid w:val="00F236C9"/>
    <w:rsid w:val="00F23799"/>
    <w:rsid w:val="00F2400C"/>
    <w:rsid w:val="00F24260"/>
    <w:rsid w:val="00F2440A"/>
    <w:rsid w:val="00F246E3"/>
    <w:rsid w:val="00F24CAD"/>
    <w:rsid w:val="00F24E32"/>
    <w:rsid w:val="00F2519E"/>
    <w:rsid w:val="00F25D6F"/>
    <w:rsid w:val="00F25FD8"/>
    <w:rsid w:val="00F2613A"/>
    <w:rsid w:val="00F266EB"/>
    <w:rsid w:val="00F26BA8"/>
    <w:rsid w:val="00F26CE5"/>
    <w:rsid w:val="00F26EBD"/>
    <w:rsid w:val="00F26F93"/>
    <w:rsid w:val="00F272AE"/>
    <w:rsid w:val="00F27C52"/>
    <w:rsid w:val="00F27C5A"/>
    <w:rsid w:val="00F27E72"/>
    <w:rsid w:val="00F30364"/>
    <w:rsid w:val="00F30791"/>
    <w:rsid w:val="00F31223"/>
    <w:rsid w:val="00F31FB2"/>
    <w:rsid w:val="00F31FC6"/>
    <w:rsid w:val="00F3226E"/>
    <w:rsid w:val="00F329E0"/>
    <w:rsid w:val="00F334EB"/>
    <w:rsid w:val="00F33D7C"/>
    <w:rsid w:val="00F33EBD"/>
    <w:rsid w:val="00F33FFC"/>
    <w:rsid w:val="00F34296"/>
    <w:rsid w:val="00F349F6"/>
    <w:rsid w:val="00F34A7B"/>
    <w:rsid w:val="00F351E8"/>
    <w:rsid w:val="00F35326"/>
    <w:rsid w:val="00F3547D"/>
    <w:rsid w:val="00F358BD"/>
    <w:rsid w:val="00F35BEE"/>
    <w:rsid w:val="00F35D38"/>
    <w:rsid w:val="00F35E50"/>
    <w:rsid w:val="00F3658C"/>
    <w:rsid w:val="00F36E93"/>
    <w:rsid w:val="00F373FD"/>
    <w:rsid w:val="00F37D26"/>
    <w:rsid w:val="00F400D5"/>
    <w:rsid w:val="00F40AAA"/>
    <w:rsid w:val="00F412D3"/>
    <w:rsid w:val="00F415B9"/>
    <w:rsid w:val="00F41C5C"/>
    <w:rsid w:val="00F41DB7"/>
    <w:rsid w:val="00F41F8D"/>
    <w:rsid w:val="00F4279E"/>
    <w:rsid w:val="00F42E49"/>
    <w:rsid w:val="00F431D3"/>
    <w:rsid w:val="00F43A6A"/>
    <w:rsid w:val="00F43C4C"/>
    <w:rsid w:val="00F4414E"/>
    <w:rsid w:val="00F44179"/>
    <w:rsid w:val="00F44B51"/>
    <w:rsid w:val="00F44C45"/>
    <w:rsid w:val="00F450F3"/>
    <w:rsid w:val="00F46059"/>
    <w:rsid w:val="00F46429"/>
    <w:rsid w:val="00F46626"/>
    <w:rsid w:val="00F46C7E"/>
    <w:rsid w:val="00F46CBC"/>
    <w:rsid w:val="00F46D65"/>
    <w:rsid w:val="00F46DD4"/>
    <w:rsid w:val="00F4702A"/>
    <w:rsid w:val="00F472E4"/>
    <w:rsid w:val="00F50191"/>
    <w:rsid w:val="00F5050C"/>
    <w:rsid w:val="00F50634"/>
    <w:rsid w:val="00F50B6B"/>
    <w:rsid w:val="00F50B93"/>
    <w:rsid w:val="00F510C9"/>
    <w:rsid w:val="00F51ADB"/>
    <w:rsid w:val="00F51CE6"/>
    <w:rsid w:val="00F51CF4"/>
    <w:rsid w:val="00F51DA0"/>
    <w:rsid w:val="00F525D0"/>
    <w:rsid w:val="00F53A4B"/>
    <w:rsid w:val="00F53B71"/>
    <w:rsid w:val="00F53B83"/>
    <w:rsid w:val="00F5402A"/>
    <w:rsid w:val="00F5443E"/>
    <w:rsid w:val="00F54FB2"/>
    <w:rsid w:val="00F5504E"/>
    <w:rsid w:val="00F557D9"/>
    <w:rsid w:val="00F560FB"/>
    <w:rsid w:val="00F56345"/>
    <w:rsid w:val="00F563DC"/>
    <w:rsid w:val="00F57187"/>
    <w:rsid w:val="00F5787A"/>
    <w:rsid w:val="00F5790C"/>
    <w:rsid w:val="00F57A52"/>
    <w:rsid w:val="00F57AC2"/>
    <w:rsid w:val="00F57B6A"/>
    <w:rsid w:val="00F57D00"/>
    <w:rsid w:val="00F601FE"/>
    <w:rsid w:val="00F612A1"/>
    <w:rsid w:val="00F615DD"/>
    <w:rsid w:val="00F617E3"/>
    <w:rsid w:val="00F61CAC"/>
    <w:rsid w:val="00F62481"/>
    <w:rsid w:val="00F630F5"/>
    <w:rsid w:val="00F63344"/>
    <w:rsid w:val="00F6341F"/>
    <w:rsid w:val="00F63649"/>
    <w:rsid w:val="00F64269"/>
    <w:rsid w:val="00F646EE"/>
    <w:rsid w:val="00F648B7"/>
    <w:rsid w:val="00F64982"/>
    <w:rsid w:val="00F64D6B"/>
    <w:rsid w:val="00F64E58"/>
    <w:rsid w:val="00F64FE9"/>
    <w:rsid w:val="00F65181"/>
    <w:rsid w:val="00F65CBC"/>
    <w:rsid w:val="00F66452"/>
    <w:rsid w:val="00F66688"/>
    <w:rsid w:val="00F6710D"/>
    <w:rsid w:val="00F672BC"/>
    <w:rsid w:val="00F6785B"/>
    <w:rsid w:val="00F679B0"/>
    <w:rsid w:val="00F7023D"/>
    <w:rsid w:val="00F70543"/>
    <w:rsid w:val="00F708B0"/>
    <w:rsid w:val="00F709C4"/>
    <w:rsid w:val="00F70B5F"/>
    <w:rsid w:val="00F70EA3"/>
    <w:rsid w:val="00F71146"/>
    <w:rsid w:val="00F71DBB"/>
    <w:rsid w:val="00F721EB"/>
    <w:rsid w:val="00F72265"/>
    <w:rsid w:val="00F72370"/>
    <w:rsid w:val="00F72439"/>
    <w:rsid w:val="00F72576"/>
    <w:rsid w:val="00F725EF"/>
    <w:rsid w:val="00F73406"/>
    <w:rsid w:val="00F73B29"/>
    <w:rsid w:val="00F73E66"/>
    <w:rsid w:val="00F742B7"/>
    <w:rsid w:val="00F7473B"/>
    <w:rsid w:val="00F749A1"/>
    <w:rsid w:val="00F753E3"/>
    <w:rsid w:val="00F75CFF"/>
    <w:rsid w:val="00F76776"/>
    <w:rsid w:val="00F767E6"/>
    <w:rsid w:val="00F767F2"/>
    <w:rsid w:val="00F76C2E"/>
    <w:rsid w:val="00F76E47"/>
    <w:rsid w:val="00F76EAB"/>
    <w:rsid w:val="00F7726C"/>
    <w:rsid w:val="00F77726"/>
    <w:rsid w:val="00F77E11"/>
    <w:rsid w:val="00F77FA0"/>
    <w:rsid w:val="00F81A5E"/>
    <w:rsid w:val="00F81DD2"/>
    <w:rsid w:val="00F821A8"/>
    <w:rsid w:val="00F82ADE"/>
    <w:rsid w:val="00F82AFB"/>
    <w:rsid w:val="00F8365A"/>
    <w:rsid w:val="00F8400F"/>
    <w:rsid w:val="00F845D2"/>
    <w:rsid w:val="00F85060"/>
    <w:rsid w:val="00F859C5"/>
    <w:rsid w:val="00F864BE"/>
    <w:rsid w:val="00F86D1B"/>
    <w:rsid w:val="00F872AE"/>
    <w:rsid w:val="00F875CC"/>
    <w:rsid w:val="00F87FCD"/>
    <w:rsid w:val="00F87FF4"/>
    <w:rsid w:val="00F90292"/>
    <w:rsid w:val="00F90582"/>
    <w:rsid w:val="00F90B35"/>
    <w:rsid w:val="00F90CD2"/>
    <w:rsid w:val="00F90ECF"/>
    <w:rsid w:val="00F9106A"/>
    <w:rsid w:val="00F9195F"/>
    <w:rsid w:val="00F91D4F"/>
    <w:rsid w:val="00F9219C"/>
    <w:rsid w:val="00F929C2"/>
    <w:rsid w:val="00F92F56"/>
    <w:rsid w:val="00F93114"/>
    <w:rsid w:val="00F93154"/>
    <w:rsid w:val="00F93515"/>
    <w:rsid w:val="00F93608"/>
    <w:rsid w:val="00F9402F"/>
    <w:rsid w:val="00F940E8"/>
    <w:rsid w:val="00F941E9"/>
    <w:rsid w:val="00F94E4D"/>
    <w:rsid w:val="00F95362"/>
    <w:rsid w:val="00F9547E"/>
    <w:rsid w:val="00F95969"/>
    <w:rsid w:val="00F95EC6"/>
    <w:rsid w:val="00F9608D"/>
    <w:rsid w:val="00F967EC"/>
    <w:rsid w:val="00F9751C"/>
    <w:rsid w:val="00F97D2D"/>
    <w:rsid w:val="00F97E1F"/>
    <w:rsid w:val="00F97EDA"/>
    <w:rsid w:val="00FA0408"/>
    <w:rsid w:val="00FA040B"/>
    <w:rsid w:val="00FA0515"/>
    <w:rsid w:val="00FA0656"/>
    <w:rsid w:val="00FA0A09"/>
    <w:rsid w:val="00FA0B4F"/>
    <w:rsid w:val="00FA1187"/>
    <w:rsid w:val="00FA17E5"/>
    <w:rsid w:val="00FA2610"/>
    <w:rsid w:val="00FA26BA"/>
    <w:rsid w:val="00FA286A"/>
    <w:rsid w:val="00FA2935"/>
    <w:rsid w:val="00FA2B34"/>
    <w:rsid w:val="00FA2D86"/>
    <w:rsid w:val="00FA30BD"/>
    <w:rsid w:val="00FA4783"/>
    <w:rsid w:val="00FA4ACC"/>
    <w:rsid w:val="00FA5E21"/>
    <w:rsid w:val="00FA61B9"/>
    <w:rsid w:val="00FA643E"/>
    <w:rsid w:val="00FA662B"/>
    <w:rsid w:val="00FA720C"/>
    <w:rsid w:val="00FA7D13"/>
    <w:rsid w:val="00FA7D2C"/>
    <w:rsid w:val="00FA7ED7"/>
    <w:rsid w:val="00FB00E1"/>
    <w:rsid w:val="00FB0404"/>
    <w:rsid w:val="00FB0DC7"/>
    <w:rsid w:val="00FB0FB5"/>
    <w:rsid w:val="00FB110F"/>
    <w:rsid w:val="00FB1635"/>
    <w:rsid w:val="00FB1741"/>
    <w:rsid w:val="00FB185B"/>
    <w:rsid w:val="00FB1879"/>
    <w:rsid w:val="00FB188D"/>
    <w:rsid w:val="00FB1D3C"/>
    <w:rsid w:val="00FB2662"/>
    <w:rsid w:val="00FB2A33"/>
    <w:rsid w:val="00FB2AC9"/>
    <w:rsid w:val="00FB2EC1"/>
    <w:rsid w:val="00FB2F34"/>
    <w:rsid w:val="00FB3D3B"/>
    <w:rsid w:val="00FB42A6"/>
    <w:rsid w:val="00FB4325"/>
    <w:rsid w:val="00FB47C0"/>
    <w:rsid w:val="00FB4906"/>
    <w:rsid w:val="00FB4A24"/>
    <w:rsid w:val="00FB4C69"/>
    <w:rsid w:val="00FB4CFE"/>
    <w:rsid w:val="00FB4E76"/>
    <w:rsid w:val="00FB4FE7"/>
    <w:rsid w:val="00FB5340"/>
    <w:rsid w:val="00FB564F"/>
    <w:rsid w:val="00FB573B"/>
    <w:rsid w:val="00FB5C80"/>
    <w:rsid w:val="00FB63A3"/>
    <w:rsid w:val="00FB672A"/>
    <w:rsid w:val="00FB6FB1"/>
    <w:rsid w:val="00FB772D"/>
    <w:rsid w:val="00FB7993"/>
    <w:rsid w:val="00FB7998"/>
    <w:rsid w:val="00FB7DE8"/>
    <w:rsid w:val="00FB7F5B"/>
    <w:rsid w:val="00FC00A5"/>
    <w:rsid w:val="00FC00FB"/>
    <w:rsid w:val="00FC01F6"/>
    <w:rsid w:val="00FC0E46"/>
    <w:rsid w:val="00FC1098"/>
    <w:rsid w:val="00FC165B"/>
    <w:rsid w:val="00FC1E64"/>
    <w:rsid w:val="00FC2087"/>
    <w:rsid w:val="00FC2312"/>
    <w:rsid w:val="00FC29F4"/>
    <w:rsid w:val="00FC3010"/>
    <w:rsid w:val="00FC3C4A"/>
    <w:rsid w:val="00FC40F8"/>
    <w:rsid w:val="00FC419D"/>
    <w:rsid w:val="00FC4379"/>
    <w:rsid w:val="00FC4CCE"/>
    <w:rsid w:val="00FC5339"/>
    <w:rsid w:val="00FC5D5A"/>
    <w:rsid w:val="00FC5ECE"/>
    <w:rsid w:val="00FC5FBD"/>
    <w:rsid w:val="00FC617D"/>
    <w:rsid w:val="00FC63A1"/>
    <w:rsid w:val="00FC73EB"/>
    <w:rsid w:val="00FC74B8"/>
    <w:rsid w:val="00FC7683"/>
    <w:rsid w:val="00FC7E4E"/>
    <w:rsid w:val="00FD039E"/>
    <w:rsid w:val="00FD0E97"/>
    <w:rsid w:val="00FD116A"/>
    <w:rsid w:val="00FD1439"/>
    <w:rsid w:val="00FD1600"/>
    <w:rsid w:val="00FD18FF"/>
    <w:rsid w:val="00FD2C1E"/>
    <w:rsid w:val="00FD2D5B"/>
    <w:rsid w:val="00FD3085"/>
    <w:rsid w:val="00FD3134"/>
    <w:rsid w:val="00FD3394"/>
    <w:rsid w:val="00FD3F58"/>
    <w:rsid w:val="00FD4482"/>
    <w:rsid w:val="00FD4AC9"/>
    <w:rsid w:val="00FD5317"/>
    <w:rsid w:val="00FD605E"/>
    <w:rsid w:val="00FD638F"/>
    <w:rsid w:val="00FD695A"/>
    <w:rsid w:val="00FD6A3F"/>
    <w:rsid w:val="00FD6BB0"/>
    <w:rsid w:val="00FD6CD6"/>
    <w:rsid w:val="00FD7591"/>
    <w:rsid w:val="00FD7987"/>
    <w:rsid w:val="00FD79A5"/>
    <w:rsid w:val="00FE04D5"/>
    <w:rsid w:val="00FE0AF3"/>
    <w:rsid w:val="00FE10F1"/>
    <w:rsid w:val="00FE1334"/>
    <w:rsid w:val="00FE16AD"/>
    <w:rsid w:val="00FE173F"/>
    <w:rsid w:val="00FE18D1"/>
    <w:rsid w:val="00FE1A7A"/>
    <w:rsid w:val="00FE20D3"/>
    <w:rsid w:val="00FE282C"/>
    <w:rsid w:val="00FE28D4"/>
    <w:rsid w:val="00FE2B27"/>
    <w:rsid w:val="00FE2DE3"/>
    <w:rsid w:val="00FE4649"/>
    <w:rsid w:val="00FE4651"/>
    <w:rsid w:val="00FE4B1A"/>
    <w:rsid w:val="00FE4D57"/>
    <w:rsid w:val="00FE5BCF"/>
    <w:rsid w:val="00FE5D05"/>
    <w:rsid w:val="00FE617C"/>
    <w:rsid w:val="00FE66ED"/>
    <w:rsid w:val="00FE7CEA"/>
    <w:rsid w:val="00FF03D6"/>
    <w:rsid w:val="00FF04E7"/>
    <w:rsid w:val="00FF0D52"/>
    <w:rsid w:val="00FF158B"/>
    <w:rsid w:val="00FF1643"/>
    <w:rsid w:val="00FF1809"/>
    <w:rsid w:val="00FF29E8"/>
    <w:rsid w:val="00FF334D"/>
    <w:rsid w:val="00FF35EB"/>
    <w:rsid w:val="00FF37FB"/>
    <w:rsid w:val="00FF46A1"/>
    <w:rsid w:val="00FF47E7"/>
    <w:rsid w:val="00FF4B1A"/>
    <w:rsid w:val="00FF4F60"/>
    <w:rsid w:val="00FF525F"/>
    <w:rsid w:val="00FF5575"/>
    <w:rsid w:val="00FF63E8"/>
    <w:rsid w:val="00FF65E4"/>
    <w:rsid w:val="00FF667B"/>
    <w:rsid w:val="00FF68DA"/>
    <w:rsid w:val="00FF6D80"/>
    <w:rsid w:val="00FF6F1F"/>
    <w:rsid w:val="00FF7780"/>
    <w:rsid w:val="00FF781A"/>
    <w:rsid w:val="00FF78C4"/>
    <w:rsid w:val="00FF79FB"/>
    <w:rsid w:val="00FF7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148B08"/>
  <w15:docId w15:val="{B2E36A89-976E-45D3-BC24-E1862B2E7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4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814D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814D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14D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814D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814D2"/>
    <w:rPr>
      <w:rFonts w:cs="Times New Roman"/>
      <w:b/>
      <w:bCs/>
    </w:rPr>
  </w:style>
  <w:style w:type="paragraph" w:styleId="ListBullet">
    <w:name w:val="List Bullet"/>
    <w:basedOn w:val="Normal"/>
    <w:rsid w:val="005814D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814D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814D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814D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814D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814D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814D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814D2"/>
    <w:pPr>
      <w:ind w:left="284"/>
    </w:pPr>
  </w:style>
  <w:style w:type="paragraph" w:customStyle="1" w:styleId="AAFrameAddress">
    <w:name w:val="AA Frame Address"/>
    <w:basedOn w:val="Heading1"/>
    <w:rsid w:val="005814D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14D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814D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814D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814D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814D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814D2"/>
    <w:pPr>
      <w:ind w:left="851" w:hanging="284"/>
    </w:pPr>
  </w:style>
  <w:style w:type="paragraph" w:styleId="Index4">
    <w:name w:val="index 4"/>
    <w:basedOn w:val="Normal"/>
    <w:next w:val="Normal"/>
    <w:semiHidden/>
    <w:rsid w:val="005814D2"/>
    <w:pPr>
      <w:ind w:left="1135" w:hanging="284"/>
    </w:pPr>
  </w:style>
  <w:style w:type="paragraph" w:styleId="Index6">
    <w:name w:val="index 6"/>
    <w:basedOn w:val="Normal"/>
    <w:next w:val="Normal"/>
    <w:semiHidden/>
    <w:rsid w:val="005814D2"/>
    <w:pPr>
      <w:ind w:left="1702" w:hanging="284"/>
    </w:pPr>
  </w:style>
  <w:style w:type="paragraph" w:styleId="Index5">
    <w:name w:val="index 5"/>
    <w:basedOn w:val="Normal"/>
    <w:next w:val="Normal"/>
    <w:semiHidden/>
    <w:rsid w:val="005814D2"/>
    <w:pPr>
      <w:ind w:left="1418" w:hanging="284"/>
    </w:pPr>
  </w:style>
  <w:style w:type="paragraph" w:styleId="Index7">
    <w:name w:val="index 7"/>
    <w:basedOn w:val="Normal"/>
    <w:next w:val="Normal"/>
    <w:semiHidden/>
    <w:rsid w:val="005814D2"/>
    <w:pPr>
      <w:ind w:left="1985" w:hanging="284"/>
    </w:pPr>
  </w:style>
  <w:style w:type="paragraph" w:styleId="Index8">
    <w:name w:val="index 8"/>
    <w:basedOn w:val="Normal"/>
    <w:next w:val="Normal"/>
    <w:semiHidden/>
    <w:rsid w:val="005814D2"/>
    <w:pPr>
      <w:ind w:left="2269" w:hanging="284"/>
    </w:pPr>
  </w:style>
  <w:style w:type="paragraph" w:styleId="Index9">
    <w:name w:val="index 9"/>
    <w:basedOn w:val="Normal"/>
    <w:next w:val="Normal"/>
    <w:semiHidden/>
    <w:rsid w:val="005814D2"/>
    <w:pPr>
      <w:ind w:left="2552" w:hanging="284"/>
    </w:pPr>
  </w:style>
  <w:style w:type="paragraph" w:styleId="TOC2">
    <w:name w:val="toc 2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814D2"/>
    <w:pPr>
      <w:ind w:left="851"/>
    </w:pPr>
  </w:style>
  <w:style w:type="paragraph" w:styleId="TOC5">
    <w:name w:val="toc 5"/>
    <w:basedOn w:val="Normal"/>
    <w:next w:val="Normal"/>
    <w:semiHidden/>
    <w:rsid w:val="005814D2"/>
    <w:pPr>
      <w:ind w:left="1134"/>
    </w:pPr>
  </w:style>
  <w:style w:type="paragraph" w:styleId="TOC6">
    <w:name w:val="toc 6"/>
    <w:basedOn w:val="Normal"/>
    <w:next w:val="Normal"/>
    <w:semiHidden/>
    <w:rsid w:val="005814D2"/>
    <w:pPr>
      <w:ind w:left="1418"/>
    </w:pPr>
  </w:style>
  <w:style w:type="paragraph" w:styleId="TOC7">
    <w:name w:val="toc 7"/>
    <w:basedOn w:val="Normal"/>
    <w:next w:val="Normal"/>
    <w:semiHidden/>
    <w:rsid w:val="005814D2"/>
    <w:pPr>
      <w:ind w:left="1701"/>
    </w:pPr>
  </w:style>
  <w:style w:type="paragraph" w:styleId="TOC8">
    <w:name w:val="toc 8"/>
    <w:basedOn w:val="Normal"/>
    <w:next w:val="Normal"/>
    <w:semiHidden/>
    <w:rsid w:val="005814D2"/>
    <w:pPr>
      <w:ind w:left="1985"/>
    </w:pPr>
  </w:style>
  <w:style w:type="paragraph" w:styleId="TOC9">
    <w:name w:val="toc 9"/>
    <w:basedOn w:val="Normal"/>
    <w:next w:val="Normal"/>
    <w:semiHidden/>
    <w:rsid w:val="005814D2"/>
    <w:pPr>
      <w:ind w:left="2268"/>
    </w:pPr>
  </w:style>
  <w:style w:type="paragraph" w:styleId="TableofFigures">
    <w:name w:val="table of figures"/>
    <w:basedOn w:val="Normal"/>
    <w:next w:val="Normal"/>
    <w:semiHidden/>
    <w:rsid w:val="005814D2"/>
    <w:pPr>
      <w:ind w:left="567" w:hanging="567"/>
    </w:pPr>
  </w:style>
  <w:style w:type="paragraph" w:styleId="ListBullet5">
    <w:name w:val="List Bullet 5"/>
    <w:basedOn w:val="Normal"/>
    <w:rsid w:val="005814D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814D2"/>
    <w:pPr>
      <w:spacing w:after="120"/>
    </w:pPr>
  </w:style>
  <w:style w:type="paragraph" w:styleId="BodyTextFirstIndent">
    <w:name w:val="Body Text First Indent"/>
    <w:basedOn w:val="BodyText"/>
    <w:rsid w:val="005814D2"/>
    <w:pPr>
      <w:ind w:firstLine="284"/>
    </w:pPr>
  </w:style>
  <w:style w:type="paragraph" w:styleId="BodyTextIndent">
    <w:name w:val="Body Text Indent"/>
    <w:basedOn w:val="Normal"/>
    <w:rsid w:val="005814D2"/>
    <w:pPr>
      <w:spacing w:after="120"/>
      <w:ind w:left="283"/>
    </w:pPr>
  </w:style>
  <w:style w:type="paragraph" w:styleId="BodyTextFirstIndent2">
    <w:name w:val="Body Text First Indent 2"/>
    <w:basedOn w:val="BodyTextIndent"/>
    <w:rsid w:val="005814D2"/>
    <w:pPr>
      <w:ind w:left="284" w:firstLine="284"/>
    </w:pPr>
  </w:style>
  <w:style w:type="character" w:styleId="Strong">
    <w:name w:val="Strong"/>
    <w:qFormat/>
    <w:rsid w:val="005814D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14D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814D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814D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14D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14D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814D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814D2"/>
    <w:pPr>
      <w:framePr w:h="1054" w:wrap="around" w:y="5920"/>
    </w:pPr>
  </w:style>
  <w:style w:type="paragraph" w:customStyle="1" w:styleId="ReportHeading3">
    <w:name w:val="ReportHeading3"/>
    <w:basedOn w:val="ReportHeading2"/>
    <w:rsid w:val="005814D2"/>
    <w:pPr>
      <w:framePr w:h="443" w:wrap="around" w:y="8223"/>
    </w:pPr>
  </w:style>
  <w:style w:type="paragraph" w:customStyle="1" w:styleId="a">
    <w:name w:val="????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814D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814D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814D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814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14D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814D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814D2"/>
  </w:style>
  <w:style w:type="paragraph" w:styleId="BodyText2">
    <w:name w:val="Body Text 2"/>
    <w:basedOn w:val="Normal"/>
    <w:link w:val="BodyText2Char"/>
    <w:uiPriority w:val="99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1">
    <w:name w:val="Acc Policy Heading Char Char1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6E3B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-29"/>
      <w:jc w:val="thaiDistribute"/>
    </w:pPr>
    <w:rPr>
      <w:rFonts w:ascii="Angsana New" w:hAnsi="Angsana New"/>
      <w:spacing w:val="2"/>
      <w:sz w:val="20"/>
      <w:szCs w:val="20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6327"/>
    <w:pPr>
      <w:ind w:left="720"/>
    </w:pPr>
    <w:rPr>
      <w:szCs w:val="22"/>
    </w:rPr>
  </w:style>
  <w:style w:type="paragraph" w:customStyle="1" w:styleId="a3">
    <w:name w:val="??"/>
    <w:basedOn w:val="Normal"/>
    <w:rsid w:val="004E35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gm">
    <w:name w:val="gm"/>
    <w:semiHidden/>
    <w:rsid w:val="004E35CF"/>
    <w:rPr>
      <w:rFonts w:ascii="Arial" w:hAnsi="Arial" w:cs="Cordia New"/>
      <w:color w:val="auto"/>
      <w:sz w:val="20"/>
      <w:szCs w:val="23"/>
    </w:rPr>
  </w:style>
  <w:style w:type="paragraph" w:customStyle="1" w:styleId="block">
    <w:name w:val="block"/>
    <w:aliases w:val="b,b + Angsana New,Bold,Thai Distributed Justification,Left:  0...."/>
    <w:basedOn w:val="BodyText"/>
    <w:rsid w:val="009506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3Char">
    <w:name w:val="Body Text 3 Char"/>
    <w:link w:val="BodyText3"/>
    <w:rsid w:val="001065A2"/>
    <w:rPr>
      <w:rFonts w:cs="Eucros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924A71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rsid w:val="002B0F0F"/>
    <w:rPr>
      <w:rFonts w:ascii="Book Antiqua" w:hAnsi="Book Antiqua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F351E8"/>
    <w:rPr>
      <w:color w:val="0000FF"/>
      <w:u w:val="single"/>
    </w:rPr>
  </w:style>
  <w:style w:type="paragraph" w:customStyle="1" w:styleId="a4">
    <w:name w:val="ข้อความ"/>
    <w:basedOn w:val="Normal"/>
    <w:uiPriority w:val="99"/>
    <w:rsid w:val="008817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character" w:customStyle="1" w:styleId="HeaderChar">
    <w:name w:val="Header Char"/>
    <w:link w:val="Header"/>
    <w:uiPriority w:val="99"/>
    <w:rsid w:val="002D15DC"/>
    <w:rPr>
      <w:rFonts w:ascii="Arial" w:hAnsi="Arial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CB2107"/>
    <w:rPr>
      <w:rFonts w:cs="EucrosiaUPC"/>
      <w:b/>
      <w:bCs/>
      <w:sz w:val="32"/>
      <w:szCs w:val="32"/>
    </w:rPr>
  </w:style>
  <w:style w:type="paragraph" w:customStyle="1" w:styleId="Default">
    <w:name w:val="Default"/>
    <w:rsid w:val="00AC68EA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03E14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6CA73-91F3-4D71-A90E-31B874DA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13149</TotalTime>
  <Pages>8</Pages>
  <Words>3527</Words>
  <Characters>20105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BTA</Company>
  <LinksUpToDate>false</LinksUpToDate>
  <CharactersWithSpaces>23585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BTA_USER</dc:creator>
  <cp:keywords/>
  <dc:description/>
  <cp:lastModifiedBy>Dollaporn Kitlapcharoenkul</cp:lastModifiedBy>
  <cp:revision>691</cp:revision>
  <cp:lastPrinted>2022-10-27T08:24:00Z</cp:lastPrinted>
  <dcterms:created xsi:type="dcterms:W3CDTF">2020-05-08T11:31:00Z</dcterms:created>
  <dcterms:modified xsi:type="dcterms:W3CDTF">2022-11-10T05:31:00Z</dcterms:modified>
</cp:coreProperties>
</file>