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EACAD" w14:textId="6C006535" w:rsidR="00783487" w:rsidRPr="00F463CA" w:rsidRDefault="00C97E88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F463CA">
        <w:rPr>
          <w:rFonts w:asciiTheme="majorBidi" w:hAnsiTheme="majorBidi" w:cstheme="majorBidi"/>
          <w:sz w:val="52"/>
          <w:szCs w:val="52"/>
        </w:rPr>
        <w:t xml:space="preserve"> </w:t>
      </w:r>
    </w:p>
    <w:p w14:paraId="338332E1" w14:textId="77777777" w:rsidR="001631EF" w:rsidRPr="00F463CA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B43A6E6" w14:textId="77777777" w:rsidR="001631EF" w:rsidRPr="00F463CA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7D669221" w14:textId="77777777" w:rsidR="00AE0C34" w:rsidRPr="00F463CA" w:rsidRDefault="00AE0C34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300EE41" w14:textId="77777777" w:rsidR="003E6A5C" w:rsidRPr="00F463CA" w:rsidRDefault="003E6A5C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F463CA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BB549B" w:rsidRPr="00F463CA">
        <w:rPr>
          <w:rFonts w:asciiTheme="majorBidi" w:hAnsiTheme="majorBidi" w:cstheme="majorBidi"/>
          <w:sz w:val="52"/>
          <w:szCs w:val="52"/>
          <w:cs/>
        </w:rPr>
        <w:t xml:space="preserve">ซินเน็ค </w:t>
      </w:r>
      <w:r w:rsidR="00BB549B" w:rsidRPr="00F463CA">
        <w:rPr>
          <w:rFonts w:asciiTheme="majorBidi" w:hAnsiTheme="majorBidi" w:cstheme="majorBidi"/>
          <w:sz w:val="52"/>
          <w:szCs w:val="52"/>
        </w:rPr>
        <w:t>(</w:t>
      </w:r>
      <w:r w:rsidR="00BB549B" w:rsidRPr="00F463CA">
        <w:rPr>
          <w:rFonts w:asciiTheme="majorBidi" w:hAnsiTheme="majorBidi" w:cstheme="majorBidi"/>
          <w:sz w:val="52"/>
          <w:szCs w:val="52"/>
          <w:cs/>
        </w:rPr>
        <w:t>ประเทศไทย</w:t>
      </w:r>
      <w:r w:rsidR="00BB549B" w:rsidRPr="00F463CA">
        <w:rPr>
          <w:rFonts w:asciiTheme="majorBidi" w:hAnsiTheme="majorBidi" w:cstheme="majorBidi"/>
          <w:sz w:val="52"/>
          <w:szCs w:val="52"/>
        </w:rPr>
        <w:t>)</w:t>
      </w:r>
      <w:r w:rsidRPr="00F463CA">
        <w:rPr>
          <w:rFonts w:asciiTheme="majorBidi" w:hAnsiTheme="majorBidi" w:cstheme="majorBidi"/>
          <w:sz w:val="52"/>
          <w:szCs w:val="52"/>
        </w:rPr>
        <w:t xml:space="preserve"> </w:t>
      </w:r>
      <w:r w:rsidRPr="00F463CA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F463CA">
        <w:rPr>
          <w:rFonts w:asciiTheme="majorBidi" w:hAnsiTheme="majorBidi" w:cstheme="majorBidi"/>
          <w:sz w:val="52"/>
          <w:szCs w:val="52"/>
        </w:rPr>
        <w:t xml:space="preserve"> </w:t>
      </w:r>
      <w:r w:rsidRPr="00F463CA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5C10D9A" w14:textId="77777777" w:rsidR="003E6A5C" w:rsidRPr="00F463CA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7401232" w14:textId="77777777" w:rsidR="00514B7C" w:rsidRDefault="00514B7C" w:rsidP="00514B7C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006E885" w14:textId="550B4F87" w:rsidR="00514B7C" w:rsidRDefault="00514B7C" w:rsidP="00514B7C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CD712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</w:t>
      </w:r>
      <w:r w:rsidR="00CD712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้า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40767B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CD712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ยน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</w:p>
    <w:p w14:paraId="341326C9" w14:textId="77777777" w:rsidR="00514B7C" w:rsidRDefault="00514B7C" w:rsidP="00514B7C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lang w:val="th-TH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</w:p>
    <w:p w14:paraId="5DC3B925" w14:textId="77777777" w:rsidR="00514B7C" w:rsidRDefault="00514B7C" w:rsidP="00514B7C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09B1F36" w14:textId="77777777" w:rsidR="003E6A5C" w:rsidRPr="00F463CA" w:rsidRDefault="003E6A5C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3E6A5C" w:rsidRPr="00F463CA" w:rsidSect="00BE4C50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A0918E2" w14:textId="77777777" w:rsidR="0024582A" w:rsidRPr="00F463CA" w:rsidRDefault="0024582A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Ref46730557"/>
      <w:bookmarkEnd w:id="0"/>
    </w:p>
    <w:p w14:paraId="3A0C6DC5" w14:textId="77777777" w:rsidR="00AA79FE" w:rsidRPr="00F463CA" w:rsidRDefault="00AA79FE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463CA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9DBE5FA" w14:textId="77777777" w:rsidR="00783487" w:rsidRPr="00F463CA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4125F44" w14:textId="77777777" w:rsidR="00783487" w:rsidRPr="00F463CA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AA79FE" w:rsidRPr="00F463CA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ซินเน็ค 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  <w:cs/>
        </w:rPr>
        <w:t>ประเทศไทย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5FDD9D6D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63E96A6" w14:textId="11A5852D" w:rsidR="00CD7123" w:rsidRPr="00F463CA" w:rsidRDefault="00CD7123" w:rsidP="00CD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ณ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F463CA">
        <w:rPr>
          <w:rFonts w:asciiTheme="majorBidi" w:hAnsiTheme="majorBidi" w:cstheme="majorBidi"/>
          <w:sz w:val="30"/>
          <w:szCs w:val="30"/>
        </w:rPr>
        <w:t xml:space="preserve"> 30 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F463C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ที่ </w:t>
      </w:r>
      <w:r w:rsidRPr="00F463CA">
        <w:rPr>
          <w:rFonts w:asciiTheme="majorBidi" w:hAnsiTheme="majorBidi" w:cstheme="majorBidi"/>
          <w:sz w:val="30"/>
          <w:szCs w:val="30"/>
        </w:rPr>
        <w:t xml:space="preserve">30 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F463C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>
        <w:rPr>
          <w:rFonts w:asciiTheme="majorBidi" w:hAnsiTheme="majorBidi" w:cstheme="majorBidi"/>
          <w:sz w:val="30"/>
          <w:szCs w:val="30"/>
        </w:rPr>
        <w:br/>
      </w:r>
      <w:r w:rsidRPr="00F463CA">
        <w:rPr>
          <w:rFonts w:asciiTheme="majorBidi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งบกระแสเงินสดรวมและงบกระแสเงินสดเฉพาะกิจการ</w:t>
      </w:r>
      <w:r w:rsidRPr="00F463CA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สำหรับงวดเก้า</w:t>
      </w:r>
      <w:r w:rsidRPr="00F463CA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F463CA">
        <w:rPr>
          <w:rFonts w:asciiTheme="majorBidi" w:hAnsiTheme="majorBidi" w:cstheme="majorBidi"/>
          <w:sz w:val="30"/>
          <w:szCs w:val="30"/>
        </w:rPr>
        <w:t xml:space="preserve"> 30 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F463CA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F463C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F463CA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ข้อมูลทางการเงินระหว่างกาล) ของบริษัท</w:t>
      </w:r>
      <w:r w:rsidRPr="00F463CA">
        <w:rPr>
          <w:rFonts w:asciiTheme="majorBidi" w:hAnsiTheme="majorBidi" w:cstheme="majorBidi"/>
          <w:color w:val="FFFFFF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ซินเน็ค</w:t>
      </w:r>
      <w:r w:rsidRPr="00F463CA">
        <w:rPr>
          <w:rFonts w:asciiTheme="majorBidi" w:hAnsiTheme="majorBidi" w:cstheme="majorBidi"/>
          <w:color w:val="FFFFFF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ประเทศไทย</w:t>
      </w:r>
      <w:r w:rsidRPr="00F463CA">
        <w:rPr>
          <w:rFonts w:asciiTheme="majorBidi" w:hAnsiTheme="majorBidi" w:cstheme="majorBidi"/>
          <w:spacing w:val="-4"/>
          <w:sz w:val="30"/>
          <w:szCs w:val="30"/>
        </w:rPr>
        <w:t>)</w:t>
      </w:r>
      <w:r w:rsidRPr="00F463CA">
        <w:rPr>
          <w:rFonts w:asciiTheme="majorBidi" w:hAnsiTheme="majorBidi" w:cstheme="majorBidi"/>
          <w:color w:val="FFFFFF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จำกัด (มหาชน)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และบริษัทย่อยและของเฉพาะบริษัท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ซินเน็ค </w:t>
      </w:r>
      <w:r w:rsidRPr="00F463CA">
        <w:rPr>
          <w:rFonts w:asciiTheme="majorBidi" w:hAnsiTheme="majorBidi" w:cstheme="majorBidi"/>
          <w:sz w:val="30"/>
          <w:szCs w:val="30"/>
        </w:rPr>
        <w:t>(</w:t>
      </w:r>
      <w:r w:rsidRPr="00F463CA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Pr="00F463CA">
        <w:rPr>
          <w:rFonts w:asciiTheme="majorBidi" w:hAnsiTheme="majorBidi" w:cstheme="majorBidi"/>
          <w:sz w:val="30"/>
          <w:szCs w:val="30"/>
        </w:rPr>
        <w:t>)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F463CA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ซึ่งผู้บริหารของกิจการเป็น</w:t>
      </w:r>
      <w:r w:rsidRPr="00F463CA">
        <w:rPr>
          <w:rFonts w:asciiTheme="majorBidi" w:hAnsiTheme="majorBidi" w:cstheme="majorBidi"/>
          <w:spacing w:val="9"/>
          <w:sz w:val="30"/>
          <w:szCs w:val="30"/>
          <w:cs/>
        </w:rPr>
        <w:t>ผู้รับผิดชอบในการจัดทำและนำเสนอข้อมูลทางการเงิน</w:t>
      </w:r>
      <w:r w:rsidRPr="00F463CA">
        <w:rPr>
          <w:rFonts w:asciiTheme="majorBidi" w:hAnsiTheme="majorBidi" w:cstheme="majorBidi"/>
          <w:spacing w:val="8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 w:rsidRPr="00F463CA">
        <w:rPr>
          <w:rFonts w:asciiTheme="majorBidi" w:hAnsiTheme="majorBidi" w:cstheme="majorBidi"/>
          <w:spacing w:val="8"/>
          <w:sz w:val="30"/>
          <w:szCs w:val="30"/>
        </w:rPr>
        <w:t>34</w:t>
      </w:r>
      <w:r w:rsidRPr="00F463CA">
        <w:rPr>
          <w:rFonts w:asciiTheme="majorBidi" w:hAnsiTheme="majorBidi" w:cstheme="majorBidi"/>
          <w:spacing w:val="8"/>
          <w:sz w:val="30"/>
          <w:szCs w:val="30"/>
          <w:cs/>
        </w:rPr>
        <w:t xml:space="preserve"> เรื่อง </w:t>
      </w:r>
      <w:r w:rsidRPr="00F463CA">
        <w:rPr>
          <w:rFonts w:asciiTheme="majorBidi" w:hAnsiTheme="majorBidi" w:cstheme="majorBidi"/>
          <w:spacing w:val="-6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F463CA">
        <w:rPr>
          <w:rFonts w:asciiTheme="majorBidi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</w:p>
    <w:p w14:paraId="504CFED5" w14:textId="77777777" w:rsidR="006E09A3" w:rsidRPr="00CD7123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4D9024D" w14:textId="77777777" w:rsidR="008C659C" w:rsidRPr="00F463CA" w:rsidRDefault="008C659C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43A2469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E958B4" w14:textId="77777777" w:rsidR="00EF5A14" w:rsidRPr="00F463CA" w:rsidRDefault="008C659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รหัส</w:t>
      </w:r>
      <w:r w:rsidRPr="00F463CA">
        <w:rPr>
          <w:rFonts w:asciiTheme="majorBidi" w:hAnsiTheme="majorBidi" w:cstheme="majorBidi"/>
          <w:sz w:val="30"/>
          <w:szCs w:val="30"/>
        </w:rPr>
        <w:t xml:space="preserve"> 2410 “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463CA">
        <w:rPr>
          <w:rFonts w:asciiTheme="majorBidi" w:hAnsiTheme="majorBidi" w:cstheme="majorBidi"/>
          <w:sz w:val="30"/>
          <w:szCs w:val="30"/>
        </w:rPr>
        <w:t>”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</w:t>
      </w:r>
      <w:r w:rsidR="00B94406" w:rsidRPr="00F463CA">
        <w:rPr>
          <w:rFonts w:asciiTheme="majorBidi" w:hAnsiTheme="majorBidi" w:cstheme="majorBidi"/>
          <w:sz w:val="30"/>
          <w:szCs w:val="30"/>
        </w:rPr>
        <w:t xml:space="preserve">  </w:t>
      </w:r>
      <w:r w:rsidRPr="00F463CA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9E28E2" w:rsidRPr="00F463CA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</w:t>
      </w:r>
      <w:r w:rsidRPr="00F463CA">
        <w:rPr>
          <w:rFonts w:asciiTheme="majorBidi" w:hAnsiTheme="majorBidi" w:cstheme="majorBidi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7B7B25B8" w14:textId="77777777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36D43" w14:textId="77777777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5DCEB91" w14:textId="3E62F450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61427C" w:rsidRPr="00F463CA" w:rsidSect="00BE4C50">
          <w:headerReference w:type="default" r:id="rId16"/>
          <w:footerReference w:type="default" r:id="rId17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21F0BE6" w14:textId="77777777" w:rsidR="00D74DE2" w:rsidRDefault="00D74DE2" w:rsidP="005C44B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8336E01" w14:textId="77777777" w:rsidR="00D74DE2" w:rsidRDefault="00D74DE2" w:rsidP="005C44B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B954E55" w14:textId="1C183845" w:rsidR="005C44B7" w:rsidRPr="00CD7123" w:rsidRDefault="005C44B7" w:rsidP="005C44B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D7123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9EAFF26" w14:textId="77777777" w:rsidR="006E09A3" w:rsidRPr="00CD7123" w:rsidRDefault="006E09A3" w:rsidP="005C44B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74B40C7" w14:textId="77777777" w:rsidR="005C44B7" w:rsidRPr="00CD7123" w:rsidRDefault="005C44B7" w:rsidP="005C44B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D7123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CD7123">
        <w:rPr>
          <w:rFonts w:asciiTheme="majorBidi" w:hAnsiTheme="majorBidi" w:cstheme="majorBidi"/>
          <w:sz w:val="30"/>
          <w:szCs w:val="30"/>
        </w:rPr>
        <w:t>34</w:t>
      </w:r>
      <w:r w:rsidR="0045598B" w:rsidRPr="00CD7123">
        <w:rPr>
          <w:rFonts w:asciiTheme="majorBidi" w:hAnsiTheme="majorBidi" w:cstheme="majorBidi"/>
          <w:sz w:val="30"/>
          <w:szCs w:val="30"/>
          <w:cs/>
        </w:rPr>
        <w:t xml:space="preserve"> เรื่อง กา</w:t>
      </w:r>
      <w:r w:rsidR="00C94BB0" w:rsidRPr="00CD7123">
        <w:rPr>
          <w:rFonts w:asciiTheme="majorBidi" w:hAnsiTheme="majorBidi" w:cstheme="majorBidi"/>
          <w:sz w:val="30"/>
          <w:szCs w:val="30"/>
          <w:cs/>
        </w:rPr>
        <w:t>ร</w:t>
      </w:r>
      <w:r w:rsidR="0045598B" w:rsidRPr="00CD7123">
        <w:rPr>
          <w:rFonts w:asciiTheme="majorBidi" w:hAnsiTheme="majorBidi" w:cstheme="majorBidi"/>
          <w:sz w:val="30"/>
          <w:szCs w:val="30"/>
          <w:cs/>
        </w:rPr>
        <w:t>รายงานทาง</w:t>
      </w:r>
      <w:r w:rsidRPr="00CD7123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CD7123">
        <w:rPr>
          <w:rFonts w:asciiTheme="majorBidi" w:hAnsiTheme="majorBidi" w:cstheme="majorBidi"/>
          <w:sz w:val="30"/>
          <w:szCs w:val="30"/>
        </w:rPr>
        <w:t xml:space="preserve"> </w:t>
      </w:r>
      <w:r w:rsidRPr="00CD7123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D00E252" w14:textId="77777777" w:rsidR="00D139E8" w:rsidRPr="00CD7123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5F716F6" w14:textId="77777777" w:rsidR="00D139E8" w:rsidRPr="00CD7123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38DDE5" w14:textId="77777777" w:rsidR="00D139E8" w:rsidRPr="00CD7123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7A55DDA" w14:textId="77777777" w:rsidR="00105F54" w:rsidRPr="00CD7123" w:rsidRDefault="00105F54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0E4EDB" w14:textId="77777777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(บัณฑิต ตั้งภากรณ์)</w:t>
      </w:r>
    </w:p>
    <w:p w14:paraId="05F41F86" w14:textId="77777777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16A03D1" w14:textId="77777777" w:rsidR="00783487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="00140A9B"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8509</w:t>
      </w:r>
    </w:p>
    <w:p w14:paraId="5B211BE0" w14:textId="77777777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0374E00" w14:textId="77777777" w:rsidR="00783487" w:rsidRPr="00F463CA" w:rsidRDefault="00783487" w:rsidP="00797F2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389DC68" w14:textId="54D881AC" w:rsidR="00783487" w:rsidRPr="00F463CA" w:rsidRDefault="00783487" w:rsidP="005A5A8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กรุงเทพมหาน</w:t>
      </w:r>
      <w:r w:rsidR="005A5A86" w:rsidRPr="00F463CA">
        <w:rPr>
          <w:rFonts w:asciiTheme="majorBidi" w:hAnsiTheme="majorBidi" w:cstheme="majorBidi"/>
          <w:sz w:val="30"/>
          <w:szCs w:val="30"/>
          <w:cs/>
        </w:rPr>
        <w:t>คร</w:t>
      </w:r>
    </w:p>
    <w:p w14:paraId="7C998A77" w14:textId="5D07F300" w:rsidR="00410EFD" w:rsidRPr="00F463CA" w:rsidRDefault="00410EFD" w:rsidP="00410EFD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 w:cstheme="majorBidi"/>
          <w:sz w:val="30"/>
          <w:szCs w:val="30"/>
        </w:rPr>
        <w:t>2565</w:t>
      </w:r>
    </w:p>
    <w:p w14:paraId="7AD95579" w14:textId="30421192" w:rsidR="0084599B" w:rsidRDefault="0084599B" w:rsidP="00797F2F">
      <w:pPr>
        <w:spacing w:line="240" w:lineRule="auto"/>
        <w:jc w:val="both"/>
        <w:rPr>
          <w:rFonts w:asciiTheme="majorBidi" w:hAnsiTheme="majorBidi" w:cstheme="majorBidi"/>
          <w:color w:val="0000FF"/>
          <w:sz w:val="30"/>
          <w:szCs w:val="30"/>
        </w:rPr>
      </w:pPr>
    </w:p>
    <w:p w14:paraId="71A8E314" w14:textId="5B063DD5" w:rsidR="00D74DE2" w:rsidRDefault="00D74DE2" w:rsidP="00797F2F">
      <w:pPr>
        <w:spacing w:line="240" w:lineRule="auto"/>
        <w:jc w:val="both"/>
        <w:rPr>
          <w:rFonts w:asciiTheme="majorBidi" w:hAnsiTheme="majorBidi" w:cstheme="majorBidi"/>
          <w:color w:val="0000FF"/>
          <w:sz w:val="30"/>
          <w:szCs w:val="30"/>
        </w:rPr>
      </w:pPr>
    </w:p>
    <w:sectPr w:rsidR="00D74DE2" w:rsidSect="00D74DE2">
      <w:headerReference w:type="default" r:id="rId18"/>
      <w:footerReference w:type="default" r:id="rId19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7CEE3" w14:textId="77777777" w:rsidR="00E41E86" w:rsidRDefault="00E41E86">
      <w:r>
        <w:separator/>
      </w:r>
    </w:p>
  </w:endnote>
  <w:endnote w:type="continuationSeparator" w:id="0">
    <w:p w14:paraId="6B2DFEF3" w14:textId="77777777" w:rsidR="00E41E86" w:rsidRDefault="00E41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E970E" w14:textId="77777777" w:rsidR="007D50B3" w:rsidRDefault="007D50B3" w:rsidP="007834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67</w:t>
    </w:r>
    <w:r>
      <w:rPr>
        <w:rStyle w:val="PageNumber"/>
      </w:rPr>
      <w:fldChar w:fldCharType="end"/>
    </w:r>
  </w:p>
  <w:p w14:paraId="4E15D3EB" w14:textId="77777777" w:rsidR="007D50B3" w:rsidRDefault="007D50B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08DED" w14:textId="77777777" w:rsidR="007D50B3" w:rsidRDefault="007D50B3" w:rsidP="00F2000C">
    <w:pPr>
      <w:pStyle w:val="Footer"/>
      <w:framePr w:wrap="around" w:vAnchor="text" w:hAnchor="margin" w:xAlign="right" w:y="1"/>
      <w:rPr>
        <w:rStyle w:val="PageNumber"/>
      </w:rPr>
    </w:pPr>
  </w:p>
  <w:p w14:paraId="51E1C0BF" w14:textId="77777777" w:rsidR="007D50B3" w:rsidRPr="002E241D" w:rsidRDefault="007D50B3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A0C64" w14:textId="77777777" w:rsidR="007D50B3" w:rsidRDefault="007D50B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5605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2CC2741" w14:textId="6CC4FC7F" w:rsidR="00D74DE2" w:rsidRPr="00D74DE2" w:rsidRDefault="00D74DE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74DE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74DE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74DE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74DE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74DE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160EA" w14:textId="77777777" w:rsidR="00E41E86" w:rsidRDefault="00E41E86">
      <w:r>
        <w:separator/>
      </w:r>
    </w:p>
  </w:footnote>
  <w:footnote w:type="continuationSeparator" w:id="0">
    <w:p w14:paraId="1A9A7F7D" w14:textId="77777777" w:rsidR="00E41E86" w:rsidRDefault="00E41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908BF" w14:textId="77777777" w:rsidR="007D50B3" w:rsidRDefault="00E41E86">
    <w:pPr>
      <w:pStyle w:val="Header"/>
    </w:pPr>
    <w:r>
      <w:rPr>
        <w:noProof/>
      </w:rPr>
      <w:pict w14:anchorId="466075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DA29A" w14:textId="77777777" w:rsidR="007D50B3" w:rsidRDefault="007D50B3">
    <w:pPr>
      <w:pStyle w:val="Header"/>
    </w:pPr>
  </w:p>
  <w:p w14:paraId="3F33DBF1" w14:textId="77777777" w:rsidR="007D50B3" w:rsidRDefault="007D50B3">
    <w:pPr>
      <w:pStyle w:val="Header"/>
    </w:pPr>
  </w:p>
  <w:p w14:paraId="438978E7" w14:textId="77777777" w:rsidR="007D50B3" w:rsidRDefault="007D50B3">
    <w:pPr>
      <w:pStyle w:val="Header"/>
    </w:pPr>
  </w:p>
  <w:p w14:paraId="0BF01348" w14:textId="77777777" w:rsidR="007D50B3" w:rsidRDefault="007D50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F4C35" w14:textId="77777777" w:rsidR="007D50B3" w:rsidRDefault="007D5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3AB7973" w14:textId="77777777" w:rsidR="007D50B3" w:rsidRPr="00005ACB" w:rsidRDefault="007D5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0EE2C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3EDE952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1CD8BE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2B39E82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FD49E85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AD21E20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9DA61E1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E9CDAF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EA595" w14:textId="077D3F9F" w:rsidR="007D50B3" w:rsidRDefault="007D50B3" w:rsidP="00D74DE2">
    <w:pPr>
      <w:pStyle w:val="Header"/>
    </w:pPr>
  </w:p>
  <w:p w14:paraId="6AFE74E0" w14:textId="3ED6A578" w:rsidR="00D74DE2" w:rsidRDefault="00D74DE2" w:rsidP="00D74DE2">
    <w:pPr>
      <w:pStyle w:val="Header"/>
    </w:pPr>
  </w:p>
  <w:p w14:paraId="4B96BC3E" w14:textId="77777777" w:rsidR="00D74DE2" w:rsidRPr="00D74DE2" w:rsidRDefault="00D74DE2" w:rsidP="00D74D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9F0BCB"/>
    <w:multiLevelType w:val="hybridMultilevel"/>
    <w:tmpl w:val="86C4758A"/>
    <w:lvl w:ilvl="0" w:tplc="A4EC9BC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A40B2A"/>
    <w:multiLevelType w:val="multilevel"/>
    <w:tmpl w:val="6764074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D1202F"/>
    <w:multiLevelType w:val="hybridMultilevel"/>
    <w:tmpl w:val="18421B6E"/>
    <w:lvl w:ilvl="0" w:tplc="E08269D8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2F6659B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62E5293F"/>
    <w:multiLevelType w:val="multilevel"/>
    <w:tmpl w:val="CE52C0F6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0" w15:restartNumberingAfterBreak="0">
    <w:nsid w:val="77D026E7"/>
    <w:multiLevelType w:val="singleLevel"/>
    <w:tmpl w:val="6110429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11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3"/>
  </w:num>
  <w:num w:numId="5">
    <w:abstractNumId w:val="8"/>
  </w:num>
  <w:num w:numId="6">
    <w:abstractNumId w:val="11"/>
  </w:num>
  <w:num w:numId="7">
    <w:abstractNumId w:val="10"/>
  </w:num>
  <w:num w:numId="8">
    <w:abstractNumId w:val="1"/>
  </w:num>
  <w:num w:numId="9">
    <w:abstractNumId w:val="0"/>
  </w:num>
  <w:num w:numId="10">
    <w:abstractNumId w:val="12"/>
  </w:num>
  <w:num w:numId="11">
    <w:abstractNumId w:val="9"/>
  </w:num>
  <w:num w:numId="12">
    <w:abstractNumId w:val="6"/>
  </w:num>
  <w:num w:numId="13">
    <w:abstractNumId w:val="5"/>
  </w:num>
  <w:num w:numId="14">
    <w:abstractNumId w:val="4"/>
  </w:num>
  <w:num w:numId="15">
    <w:abstractNumId w:val="0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???????"/>
  </w:docVars>
  <w:rsids>
    <w:rsidRoot w:val="00385CFC"/>
    <w:rsid w:val="00000199"/>
    <w:rsid w:val="0000062B"/>
    <w:rsid w:val="00000D1F"/>
    <w:rsid w:val="00000D37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5F00"/>
    <w:rsid w:val="000061BA"/>
    <w:rsid w:val="000062D0"/>
    <w:rsid w:val="00006AF3"/>
    <w:rsid w:val="00006DD5"/>
    <w:rsid w:val="00006F2E"/>
    <w:rsid w:val="00007613"/>
    <w:rsid w:val="00007962"/>
    <w:rsid w:val="00007B57"/>
    <w:rsid w:val="00007E64"/>
    <w:rsid w:val="00010018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0DD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169"/>
    <w:rsid w:val="00015C52"/>
    <w:rsid w:val="00015CEA"/>
    <w:rsid w:val="00015E73"/>
    <w:rsid w:val="00016BBB"/>
    <w:rsid w:val="000172C8"/>
    <w:rsid w:val="00017323"/>
    <w:rsid w:val="000176C5"/>
    <w:rsid w:val="000179F5"/>
    <w:rsid w:val="00020021"/>
    <w:rsid w:val="00020116"/>
    <w:rsid w:val="0002055E"/>
    <w:rsid w:val="00020976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095"/>
    <w:rsid w:val="00023178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63"/>
    <w:rsid w:val="000258AD"/>
    <w:rsid w:val="00025B90"/>
    <w:rsid w:val="00025FC2"/>
    <w:rsid w:val="00026132"/>
    <w:rsid w:val="00026133"/>
    <w:rsid w:val="000261E7"/>
    <w:rsid w:val="00026249"/>
    <w:rsid w:val="000263F9"/>
    <w:rsid w:val="0002666D"/>
    <w:rsid w:val="00026F6D"/>
    <w:rsid w:val="00026FC7"/>
    <w:rsid w:val="000270EB"/>
    <w:rsid w:val="00027226"/>
    <w:rsid w:val="0002731C"/>
    <w:rsid w:val="00027563"/>
    <w:rsid w:val="00027A66"/>
    <w:rsid w:val="00030007"/>
    <w:rsid w:val="000300DD"/>
    <w:rsid w:val="000303E3"/>
    <w:rsid w:val="00030574"/>
    <w:rsid w:val="0003091A"/>
    <w:rsid w:val="00030952"/>
    <w:rsid w:val="00030A33"/>
    <w:rsid w:val="00030D5A"/>
    <w:rsid w:val="00031513"/>
    <w:rsid w:val="00031980"/>
    <w:rsid w:val="00031A4F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500D"/>
    <w:rsid w:val="000350D8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36A23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53A"/>
    <w:rsid w:val="00042679"/>
    <w:rsid w:val="0004279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500CE"/>
    <w:rsid w:val="0005014B"/>
    <w:rsid w:val="000508A2"/>
    <w:rsid w:val="00050935"/>
    <w:rsid w:val="00050CAE"/>
    <w:rsid w:val="00050DDE"/>
    <w:rsid w:val="00051008"/>
    <w:rsid w:val="00051417"/>
    <w:rsid w:val="00051527"/>
    <w:rsid w:val="0005186C"/>
    <w:rsid w:val="00051A81"/>
    <w:rsid w:val="00052251"/>
    <w:rsid w:val="0005285A"/>
    <w:rsid w:val="00052931"/>
    <w:rsid w:val="000529F4"/>
    <w:rsid w:val="00052BCF"/>
    <w:rsid w:val="00052BF7"/>
    <w:rsid w:val="00053395"/>
    <w:rsid w:val="000533F6"/>
    <w:rsid w:val="00053A2C"/>
    <w:rsid w:val="00053BCF"/>
    <w:rsid w:val="00053E8C"/>
    <w:rsid w:val="00054433"/>
    <w:rsid w:val="00054765"/>
    <w:rsid w:val="00054A0E"/>
    <w:rsid w:val="00054EE3"/>
    <w:rsid w:val="00054FEE"/>
    <w:rsid w:val="000553C0"/>
    <w:rsid w:val="0005542F"/>
    <w:rsid w:val="000557FE"/>
    <w:rsid w:val="000558C4"/>
    <w:rsid w:val="00055A2C"/>
    <w:rsid w:val="00055F04"/>
    <w:rsid w:val="000562C8"/>
    <w:rsid w:val="0005647B"/>
    <w:rsid w:val="0005682D"/>
    <w:rsid w:val="000568A7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CB9"/>
    <w:rsid w:val="00060FA0"/>
    <w:rsid w:val="00061076"/>
    <w:rsid w:val="000612C7"/>
    <w:rsid w:val="00061B0E"/>
    <w:rsid w:val="00061CDD"/>
    <w:rsid w:val="00062464"/>
    <w:rsid w:val="000625AF"/>
    <w:rsid w:val="00062766"/>
    <w:rsid w:val="0006276B"/>
    <w:rsid w:val="00062B25"/>
    <w:rsid w:val="000635AD"/>
    <w:rsid w:val="000635F2"/>
    <w:rsid w:val="000635F7"/>
    <w:rsid w:val="000635FF"/>
    <w:rsid w:val="000639A9"/>
    <w:rsid w:val="00063E79"/>
    <w:rsid w:val="00063FF7"/>
    <w:rsid w:val="000642D6"/>
    <w:rsid w:val="000643EC"/>
    <w:rsid w:val="000645F7"/>
    <w:rsid w:val="00064FAB"/>
    <w:rsid w:val="00065008"/>
    <w:rsid w:val="0006537A"/>
    <w:rsid w:val="00065604"/>
    <w:rsid w:val="00065839"/>
    <w:rsid w:val="00065A53"/>
    <w:rsid w:val="00065C76"/>
    <w:rsid w:val="00065CCC"/>
    <w:rsid w:val="00065F26"/>
    <w:rsid w:val="00066100"/>
    <w:rsid w:val="000663C1"/>
    <w:rsid w:val="0006678F"/>
    <w:rsid w:val="00066E87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642"/>
    <w:rsid w:val="00071E82"/>
    <w:rsid w:val="00073321"/>
    <w:rsid w:val="00073331"/>
    <w:rsid w:val="00073367"/>
    <w:rsid w:val="00073C00"/>
    <w:rsid w:val="00073C70"/>
    <w:rsid w:val="00073DA4"/>
    <w:rsid w:val="0007468D"/>
    <w:rsid w:val="00074F14"/>
    <w:rsid w:val="00075927"/>
    <w:rsid w:val="000759AA"/>
    <w:rsid w:val="00075B56"/>
    <w:rsid w:val="00075E62"/>
    <w:rsid w:val="00075FFE"/>
    <w:rsid w:val="000765BD"/>
    <w:rsid w:val="00076626"/>
    <w:rsid w:val="00076770"/>
    <w:rsid w:val="00076883"/>
    <w:rsid w:val="000773F9"/>
    <w:rsid w:val="000778DF"/>
    <w:rsid w:val="00077AA1"/>
    <w:rsid w:val="00077E6D"/>
    <w:rsid w:val="0008011E"/>
    <w:rsid w:val="000806C9"/>
    <w:rsid w:val="000809AE"/>
    <w:rsid w:val="00080C77"/>
    <w:rsid w:val="00080CEC"/>
    <w:rsid w:val="00080E54"/>
    <w:rsid w:val="0008115A"/>
    <w:rsid w:val="00082881"/>
    <w:rsid w:val="000828CD"/>
    <w:rsid w:val="00082B29"/>
    <w:rsid w:val="00082C3B"/>
    <w:rsid w:val="00082EA9"/>
    <w:rsid w:val="0008341F"/>
    <w:rsid w:val="00083513"/>
    <w:rsid w:val="00083D96"/>
    <w:rsid w:val="000842DE"/>
    <w:rsid w:val="00084C02"/>
    <w:rsid w:val="00084E43"/>
    <w:rsid w:val="00084E93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9A0"/>
    <w:rsid w:val="00086BEB"/>
    <w:rsid w:val="00087361"/>
    <w:rsid w:val="00087506"/>
    <w:rsid w:val="00087726"/>
    <w:rsid w:val="00087870"/>
    <w:rsid w:val="00087AA6"/>
    <w:rsid w:val="00087D01"/>
    <w:rsid w:val="00087E79"/>
    <w:rsid w:val="00090150"/>
    <w:rsid w:val="000901DA"/>
    <w:rsid w:val="000901E2"/>
    <w:rsid w:val="000905FD"/>
    <w:rsid w:val="00090626"/>
    <w:rsid w:val="0009071F"/>
    <w:rsid w:val="00090741"/>
    <w:rsid w:val="00090EBA"/>
    <w:rsid w:val="00090F48"/>
    <w:rsid w:val="000913A0"/>
    <w:rsid w:val="000918B8"/>
    <w:rsid w:val="00091B2A"/>
    <w:rsid w:val="00092224"/>
    <w:rsid w:val="000928B6"/>
    <w:rsid w:val="00092B09"/>
    <w:rsid w:val="00092E16"/>
    <w:rsid w:val="000933DB"/>
    <w:rsid w:val="0009353D"/>
    <w:rsid w:val="00093854"/>
    <w:rsid w:val="00093CC2"/>
    <w:rsid w:val="0009470A"/>
    <w:rsid w:val="00094BAF"/>
    <w:rsid w:val="00094D66"/>
    <w:rsid w:val="00094E96"/>
    <w:rsid w:val="00094FA8"/>
    <w:rsid w:val="00094FB4"/>
    <w:rsid w:val="00094FD7"/>
    <w:rsid w:val="000950F2"/>
    <w:rsid w:val="00095134"/>
    <w:rsid w:val="00095590"/>
    <w:rsid w:val="0009580A"/>
    <w:rsid w:val="00095A5F"/>
    <w:rsid w:val="000967D6"/>
    <w:rsid w:val="000969F9"/>
    <w:rsid w:val="00096A4A"/>
    <w:rsid w:val="00096F1D"/>
    <w:rsid w:val="000972EB"/>
    <w:rsid w:val="00097659"/>
    <w:rsid w:val="000977AD"/>
    <w:rsid w:val="000A00B6"/>
    <w:rsid w:val="000A045E"/>
    <w:rsid w:val="000A0559"/>
    <w:rsid w:val="000A09CD"/>
    <w:rsid w:val="000A0BB9"/>
    <w:rsid w:val="000A0FBB"/>
    <w:rsid w:val="000A1003"/>
    <w:rsid w:val="000A12A1"/>
    <w:rsid w:val="000A1390"/>
    <w:rsid w:val="000A1426"/>
    <w:rsid w:val="000A15E9"/>
    <w:rsid w:val="000A171A"/>
    <w:rsid w:val="000A1CB5"/>
    <w:rsid w:val="000A1DC3"/>
    <w:rsid w:val="000A1E4E"/>
    <w:rsid w:val="000A239E"/>
    <w:rsid w:val="000A2601"/>
    <w:rsid w:val="000A290B"/>
    <w:rsid w:val="000A2B6F"/>
    <w:rsid w:val="000A2BD4"/>
    <w:rsid w:val="000A2E00"/>
    <w:rsid w:val="000A2F07"/>
    <w:rsid w:val="000A324B"/>
    <w:rsid w:val="000A3611"/>
    <w:rsid w:val="000A36B4"/>
    <w:rsid w:val="000A3933"/>
    <w:rsid w:val="000A3D07"/>
    <w:rsid w:val="000A3DEC"/>
    <w:rsid w:val="000A444C"/>
    <w:rsid w:val="000A4D19"/>
    <w:rsid w:val="000A4D66"/>
    <w:rsid w:val="000A4EF8"/>
    <w:rsid w:val="000A641D"/>
    <w:rsid w:val="000A6888"/>
    <w:rsid w:val="000A6D7B"/>
    <w:rsid w:val="000A765E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BC5"/>
    <w:rsid w:val="000B1CB9"/>
    <w:rsid w:val="000B1D06"/>
    <w:rsid w:val="000B2673"/>
    <w:rsid w:val="000B287F"/>
    <w:rsid w:val="000B293F"/>
    <w:rsid w:val="000B33FE"/>
    <w:rsid w:val="000B381A"/>
    <w:rsid w:val="000B3854"/>
    <w:rsid w:val="000B3A93"/>
    <w:rsid w:val="000B40DA"/>
    <w:rsid w:val="000B430A"/>
    <w:rsid w:val="000B437B"/>
    <w:rsid w:val="000B4949"/>
    <w:rsid w:val="000B49CF"/>
    <w:rsid w:val="000B57F9"/>
    <w:rsid w:val="000B5A36"/>
    <w:rsid w:val="000B5DAC"/>
    <w:rsid w:val="000B5DB9"/>
    <w:rsid w:val="000B5E4D"/>
    <w:rsid w:val="000B5E6E"/>
    <w:rsid w:val="000B618F"/>
    <w:rsid w:val="000B61FF"/>
    <w:rsid w:val="000B6560"/>
    <w:rsid w:val="000B71D0"/>
    <w:rsid w:val="000B7201"/>
    <w:rsid w:val="000B7292"/>
    <w:rsid w:val="000B7375"/>
    <w:rsid w:val="000C00BB"/>
    <w:rsid w:val="000C0122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41B"/>
    <w:rsid w:val="000C256E"/>
    <w:rsid w:val="000C29F6"/>
    <w:rsid w:val="000C31BA"/>
    <w:rsid w:val="000C357A"/>
    <w:rsid w:val="000C3A6C"/>
    <w:rsid w:val="000C3A9D"/>
    <w:rsid w:val="000C45AE"/>
    <w:rsid w:val="000C463A"/>
    <w:rsid w:val="000C463C"/>
    <w:rsid w:val="000C47B4"/>
    <w:rsid w:val="000C4838"/>
    <w:rsid w:val="000C4DF0"/>
    <w:rsid w:val="000C5079"/>
    <w:rsid w:val="000C528A"/>
    <w:rsid w:val="000C539F"/>
    <w:rsid w:val="000C5411"/>
    <w:rsid w:val="000C55F6"/>
    <w:rsid w:val="000C584F"/>
    <w:rsid w:val="000C5B98"/>
    <w:rsid w:val="000C5F90"/>
    <w:rsid w:val="000C6078"/>
    <w:rsid w:val="000C6123"/>
    <w:rsid w:val="000C6188"/>
    <w:rsid w:val="000C6A60"/>
    <w:rsid w:val="000C6B3B"/>
    <w:rsid w:val="000C7343"/>
    <w:rsid w:val="000C766A"/>
    <w:rsid w:val="000C79BA"/>
    <w:rsid w:val="000C7A50"/>
    <w:rsid w:val="000D0779"/>
    <w:rsid w:val="000D0A87"/>
    <w:rsid w:val="000D0AE2"/>
    <w:rsid w:val="000D0CDC"/>
    <w:rsid w:val="000D100D"/>
    <w:rsid w:val="000D1073"/>
    <w:rsid w:val="000D1118"/>
    <w:rsid w:val="000D1422"/>
    <w:rsid w:val="000D14FA"/>
    <w:rsid w:val="000D1947"/>
    <w:rsid w:val="000D1A4F"/>
    <w:rsid w:val="000D1D6F"/>
    <w:rsid w:val="000D1F12"/>
    <w:rsid w:val="000D219A"/>
    <w:rsid w:val="000D21E5"/>
    <w:rsid w:val="000D21F6"/>
    <w:rsid w:val="000D2C09"/>
    <w:rsid w:val="000D2E8C"/>
    <w:rsid w:val="000D3629"/>
    <w:rsid w:val="000D3A4E"/>
    <w:rsid w:val="000D3E07"/>
    <w:rsid w:val="000D3F3E"/>
    <w:rsid w:val="000D4148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038"/>
    <w:rsid w:val="000D71DA"/>
    <w:rsid w:val="000D7B29"/>
    <w:rsid w:val="000D7F0C"/>
    <w:rsid w:val="000E0129"/>
    <w:rsid w:val="000E02F7"/>
    <w:rsid w:val="000E069E"/>
    <w:rsid w:val="000E06B9"/>
    <w:rsid w:val="000E0713"/>
    <w:rsid w:val="000E0746"/>
    <w:rsid w:val="000E0DFA"/>
    <w:rsid w:val="000E10DD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083"/>
    <w:rsid w:val="000E3A9D"/>
    <w:rsid w:val="000E3ED0"/>
    <w:rsid w:val="000E3EDB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39F"/>
    <w:rsid w:val="000F0BC6"/>
    <w:rsid w:val="000F121C"/>
    <w:rsid w:val="000F126C"/>
    <w:rsid w:val="000F14D4"/>
    <w:rsid w:val="000F1706"/>
    <w:rsid w:val="000F1A6F"/>
    <w:rsid w:val="000F1B13"/>
    <w:rsid w:val="000F1D4D"/>
    <w:rsid w:val="000F27DE"/>
    <w:rsid w:val="000F2C64"/>
    <w:rsid w:val="000F33C2"/>
    <w:rsid w:val="000F3B85"/>
    <w:rsid w:val="000F3C02"/>
    <w:rsid w:val="000F3E8F"/>
    <w:rsid w:val="000F4515"/>
    <w:rsid w:val="000F47D7"/>
    <w:rsid w:val="000F5111"/>
    <w:rsid w:val="000F511D"/>
    <w:rsid w:val="000F5AF3"/>
    <w:rsid w:val="000F5D1B"/>
    <w:rsid w:val="000F6211"/>
    <w:rsid w:val="000F635B"/>
    <w:rsid w:val="000F656B"/>
    <w:rsid w:val="000F6884"/>
    <w:rsid w:val="000F6942"/>
    <w:rsid w:val="000F6F02"/>
    <w:rsid w:val="000F6F8D"/>
    <w:rsid w:val="000F70C4"/>
    <w:rsid w:val="000F744C"/>
    <w:rsid w:val="000F79DA"/>
    <w:rsid w:val="000F7BB7"/>
    <w:rsid w:val="00100142"/>
    <w:rsid w:val="00100593"/>
    <w:rsid w:val="001007A0"/>
    <w:rsid w:val="0010163B"/>
    <w:rsid w:val="00101845"/>
    <w:rsid w:val="00101E1D"/>
    <w:rsid w:val="001032AB"/>
    <w:rsid w:val="001038A6"/>
    <w:rsid w:val="00103B80"/>
    <w:rsid w:val="00103ECB"/>
    <w:rsid w:val="00104054"/>
    <w:rsid w:val="0010421D"/>
    <w:rsid w:val="001044EB"/>
    <w:rsid w:val="00104665"/>
    <w:rsid w:val="00104960"/>
    <w:rsid w:val="001049C7"/>
    <w:rsid w:val="00104C56"/>
    <w:rsid w:val="00104F2E"/>
    <w:rsid w:val="00105024"/>
    <w:rsid w:val="00105217"/>
    <w:rsid w:val="00105708"/>
    <w:rsid w:val="00105ED1"/>
    <w:rsid w:val="00105F54"/>
    <w:rsid w:val="001061BC"/>
    <w:rsid w:val="0010686B"/>
    <w:rsid w:val="001073E9"/>
    <w:rsid w:val="001077EF"/>
    <w:rsid w:val="00107973"/>
    <w:rsid w:val="00107B93"/>
    <w:rsid w:val="00107BB8"/>
    <w:rsid w:val="00107DF2"/>
    <w:rsid w:val="00110246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076"/>
    <w:rsid w:val="00114296"/>
    <w:rsid w:val="00114699"/>
    <w:rsid w:val="00114950"/>
    <w:rsid w:val="00115332"/>
    <w:rsid w:val="00115609"/>
    <w:rsid w:val="001156F0"/>
    <w:rsid w:val="001156F9"/>
    <w:rsid w:val="00115D9F"/>
    <w:rsid w:val="00116470"/>
    <w:rsid w:val="00116CCA"/>
    <w:rsid w:val="00116CE8"/>
    <w:rsid w:val="00116EC2"/>
    <w:rsid w:val="00116FDD"/>
    <w:rsid w:val="00117136"/>
    <w:rsid w:val="001175CD"/>
    <w:rsid w:val="00117B9B"/>
    <w:rsid w:val="00117D25"/>
    <w:rsid w:val="00117D43"/>
    <w:rsid w:val="0012037A"/>
    <w:rsid w:val="0012051A"/>
    <w:rsid w:val="00120584"/>
    <w:rsid w:val="00120C4E"/>
    <w:rsid w:val="00120D31"/>
    <w:rsid w:val="0012147C"/>
    <w:rsid w:val="0012159B"/>
    <w:rsid w:val="0012160F"/>
    <w:rsid w:val="00121791"/>
    <w:rsid w:val="00121944"/>
    <w:rsid w:val="00121FA6"/>
    <w:rsid w:val="00122055"/>
    <w:rsid w:val="00122F49"/>
    <w:rsid w:val="001231A4"/>
    <w:rsid w:val="0012347F"/>
    <w:rsid w:val="00123587"/>
    <w:rsid w:val="00123593"/>
    <w:rsid w:val="00123867"/>
    <w:rsid w:val="00123930"/>
    <w:rsid w:val="001239BC"/>
    <w:rsid w:val="00123D4C"/>
    <w:rsid w:val="00124D0C"/>
    <w:rsid w:val="00124FCE"/>
    <w:rsid w:val="0012568F"/>
    <w:rsid w:val="00125D34"/>
    <w:rsid w:val="00125D37"/>
    <w:rsid w:val="00125E84"/>
    <w:rsid w:val="00125E8D"/>
    <w:rsid w:val="00125F8C"/>
    <w:rsid w:val="00126800"/>
    <w:rsid w:val="00126A10"/>
    <w:rsid w:val="00126B5D"/>
    <w:rsid w:val="00126C96"/>
    <w:rsid w:val="00126DE2"/>
    <w:rsid w:val="00127ACF"/>
    <w:rsid w:val="00130DD8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46D4"/>
    <w:rsid w:val="00134D5F"/>
    <w:rsid w:val="00135138"/>
    <w:rsid w:val="001351C2"/>
    <w:rsid w:val="0013549D"/>
    <w:rsid w:val="001359B7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C27"/>
    <w:rsid w:val="00141FB1"/>
    <w:rsid w:val="0014214A"/>
    <w:rsid w:val="00142218"/>
    <w:rsid w:val="001422FE"/>
    <w:rsid w:val="0014243D"/>
    <w:rsid w:val="0014247A"/>
    <w:rsid w:val="001425FF"/>
    <w:rsid w:val="0014283C"/>
    <w:rsid w:val="00142BF7"/>
    <w:rsid w:val="0014341E"/>
    <w:rsid w:val="00143449"/>
    <w:rsid w:val="001435C0"/>
    <w:rsid w:val="00143F22"/>
    <w:rsid w:val="00143F40"/>
    <w:rsid w:val="001440BB"/>
    <w:rsid w:val="0014412F"/>
    <w:rsid w:val="00144628"/>
    <w:rsid w:val="00144804"/>
    <w:rsid w:val="0014517B"/>
    <w:rsid w:val="001451B6"/>
    <w:rsid w:val="0014543C"/>
    <w:rsid w:val="00145A32"/>
    <w:rsid w:val="00145D6B"/>
    <w:rsid w:val="00145F39"/>
    <w:rsid w:val="00145FF4"/>
    <w:rsid w:val="001463BD"/>
    <w:rsid w:val="00146D8F"/>
    <w:rsid w:val="001471B6"/>
    <w:rsid w:val="001476E8"/>
    <w:rsid w:val="00147C10"/>
    <w:rsid w:val="00147DE5"/>
    <w:rsid w:val="001504BA"/>
    <w:rsid w:val="0015075B"/>
    <w:rsid w:val="00150C2E"/>
    <w:rsid w:val="00150D31"/>
    <w:rsid w:val="00150DF7"/>
    <w:rsid w:val="001515CA"/>
    <w:rsid w:val="00151A23"/>
    <w:rsid w:val="00151AC7"/>
    <w:rsid w:val="00151C07"/>
    <w:rsid w:val="00151CA8"/>
    <w:rsid w:val="00152294"/>
    <w:rsid w:val="00152E00"/>
    <w:rsid w:val="001532E0"/>
    <w:rsid w:val="001534AA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D2D"/>
    <w:rsid w:val="00156FA5"/>
    <w:rsid w:val="00157120"/>
    <w:rsid w:val="001571EF"/>
    <w:rsid w:val="00157439"/>
    <w:rsid w:val="00157519"/>
    <w:rsid w:val="001575A4"/>
    <w:rsid w:val="001576CE"/>
    <w:rsid w:val="0015778D"/>
    <w:rsid w:val="0015793F"/>
    <w:rsid w:val="00157CDB"/>
    <w:rsid w:val="00157E8A"/>
    <w:rsid w:val="00157F5C"/>
    <w:rsid w:val="00160722"/>
    <w:rsid w:val="00160E19"/>
    <w:rsid w:val="00161024"/>
    <w:rsid w:val="001615DE"/>
    <w:rsid w:val="00161AC9"/>
    <w:rsid w:val="00161DD3"/>
    <w:rsid w:val="00161E2D"/>
    <w:rsid w:val="00161EE9"/>
    <w:rsid w:val="00162057"/>
    <w:rsid w:val="001623BD"/>
    <w:rsid w:val="001624BB"/>
    <w:rsid w:val="0016293A"/>
    <w:rsid w:val="00162E95"/>
    <w:rsid w:val="00163109"/>
    <w:rsid w:val="001631EF"/>
    <w:rsid w:val="001633EB"/>
    <w:rsid w:val="00163473"/>
    <w:rsid w:val="00164299"/>
    <w:rsid w:val="001643BA"/>
    <w:rsid w:val="00164692"/>
    <w:rsid w:val="0016476D"/>
    <w:rsid w:val="00164BF3"/>
    <w:rsid w:val="00164F8C"/>
    <w:rsid w:val="0016557A"/>
    <w:rsid w:val="00165A2C"/>
    <w:rsid w:val="00165AFF"/>
    <w:rsid w:val="00166560"/>
    <w:rsid w:val="00166811"/>
    <w:rsid w:val="001668B1"/>
    <w:rsid w:val="00166A50"/>
    <w:rsid w:val="00166E0B"/>
    <w:rsid w:val="0016709F"/>
    <w:rsid w:val="001676FA"/>
    <w:rsid w:val="00167728"/>
    <w:rsid w:val="00167D59"/>
    <w:rsid w:val="00167EB5"/>
    <w:rsid w:val="001702BA"/>
    <w:rsid w:val="00170693"/>
    <w:rsid w:val="001706E5"/>
    <w:rsid w:val="00170CE3"/>
    <w:rsid w:val="00170DEA"/>
    <w:rsid w:val="00170EB5"/>
    <w:rsid w:val="00170F06"/>
    <w:rsid w:val="00171361"/>
    <w:rsid w:val="001714F3"/>
    <w:rsid w:val="00171936"/>
    <w:rsid w:val="001719AF"/>
    <w:rsid w:val="00171DD8"/>
    <w:rsid w:val="00171DEE"/>
    <w:rsid w:val="0017216A"/>
    <w:rsid w:val="0017285C"/>
    <w:rsid w:val="00172A30"/>
    <w:rsid w:val="00172C19"/>
    <w:rsid w:val="00173059"/>
    <w:rsid w:val="0017397E"/>
    <w:rsid w:val="00174245"/>
    <w:rsid w:val="00174886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A2A"/>
    <w:rsid w:val="00182D71"/>
    <w:rsid w:val="00183404"/>
    <w:rsid w:val="001834C0"/>
    <w:rsid w:val="00183864"/>
    <w:rsid w:val="00183A7B"/>
    <w:rsid w:val="00183C03"/>
    <w:rsid w:val="00183FA4"/>
    <w:rsid w:val="0018407A"/>
    <w:rsid w:val="001840D4"/>
    <w:rsid w:val="0018411C"/>
    <w:rsid w:val="00184725"/>
    <w:rsid w:val="00184C3F"/>
    <w:rsid w:val="001850B1"/>
    <w:rsid w:val="0018556E"/>
    <w:rsid w:val="00185827"/>
    <w:rsid w:val="00185D26"/>
    <w:rsid w:val="00185FDB"/>
    <w:rsid w:val="001863F0"/>
    <w:rsid w:val="0018673B"/>
    <w:rsid w:val="0018681D"/>
    <w:rsid w:val="00186E89"/>
    <w:rsid w:val="00186F6E"/>
    <w:rsid w:val="00187055"/>
    <w:rsid w:val="001873E8"/>
    <w:rsid w:val="001876D1"/>
    <w:rsid w:val="00187CE8"/>
    <w:rsid w:val="001901D3"/>
    <w:rsid w:val="00190CF3"/>
    <w:rsid w:val="00190D0B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4005"/>
    <w:rsid w:val="0019423C"/>
    <w:rsid w:val="001949BC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739F"/>
    <w:rsid w:val="0019762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58B"/>
    <w:rsid w:val="001A2ACE"/>
    <w:rsid w:val="001A2C79"/>
    <w:rsid w:val="001A2F6A"/>
    <w:rsid w:val="001A2F93"/>
    <w:rsid w:val="001A32A4"/>
    <w:rsid w:val="001A485D"/>
    <w:rsid w:val="001A48B2"/>
    <w:rsid w:val="001A49BF"/>
    <w:rsid w:val="001A4AB9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A33"/>
    <w:rsid w:val="001A7C3C"/>
    <w:rsid w:val="001A7C47"/>
    <w:rsid w:val="001B001C"/>
    <w:rsid w:val="001B015C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065"/>
    <w:rsid w:val="001B32A1"/>
    <w:rsid w:val="001B37DC"/>
    <w:rsid w:val="001B3D28"/>
    <w:rsid w:val="001B4217"/>
    <w:rsid w:val="001B422F"/>
    <w:rsid w:val="001B4582"/>
    <w:rsid w:val="001B4791"/>
    <w:rsid w:val="001B4BCB"/>
    <w:rsid w:val="001B4F5D"/>
    <w:rsid w:val="001B599C"/>
    <w:rsid w:val="001B5B7F"/>
    <w:rsid w:val="001B62E6"/>
    <w:rsid w:val="001B632F"/>
    <w:rsid w:val="001B662B"/>
    <w:rsid w:val="001B78A9"/>
    <w:rsid w:val="001B7900"/>
    <w:rsid w:val="001C03C8"/>
    <w:rsid w:val="001C069E"/>
    <w:rsid w:val="001C0ACF"/>
    <w:rsid w:val="001C1069"/>
    <w:rsid w:val="001C13FA"/>
    <w:rsid w:val="001C1415"/>
    <w:rsid w:val="001C15EF"/>
    <w:rsid w:val="001C1C90"/>
    <w:rsid w:val="001C246C"/>
    <w:rsid w:val="001C2AF8"/>
    <w:rsid w:val="001C30AA"/>
    <w:rsid w:val="001C32EC"/>
    <w:rsid w:val="001C351A"/>
    <w:rsid w:val="001C3962"/>
    <w:rsid w:val="001C3AE2"/>
    <w:rsid w:val="001C3C65"/>
    <w:rsid w:val="001C41BE"/>
    <w:rsid w:val="001C42E2"/>
    <w:rsid w:val="001C4752"/>
    <w:rsid w:val="001C6A21"/>
    <w:rsid w:val="001C6B2D"/>
    <w:rsid w:val="001C74F5"/>
    <w:rsid w:val="001D0313"/>
    <w:rsid w:val="001D04B0"/>
    <w:rsid w:val="001D0A82"/>
    <w:rsid w:val="001D0EFA"/>
    <w:rsid w:val="001D13A9"/>
    <w:rsid w:val="001D14A1"/>
    <w:rsid w:val="001D1889"/>
    <w:rsid w:val="001D1F29"/>
    <w:rsid w:val="001D220A"/>
    <w:rsid w:val="001D2DBA"/>
    <w:rsid w:val="001D2E87"/>
    <w:rsid w:val="001D2F3D"/>
    <w:rsid w:val="001D3F10"/>
    <w:rsid w:val="001D3FEC"/>
    <w:rsid w:val="001D4331"/>
    <w:rsid w:val="001D4543"/>
    <w:rsid w:val="001D455D"/>
    <w:rsid w:val="001D4675"/>
    <w:rsid w:val="001D4BAA"/>
    <w:rsid w:val="001D4BC0"/>
    <w:rsid w:val="001D4BD0"/>
    <w:rsid w:val="001D522E"/>
    <w:rsid w:val="001D5459"/>
    <w:rsid w:val="001D5D99"/>
    <w:rsid w:val="001D5EBA"/>
    <w:rsid w:val="001D645E"/>
    <w:rsid w:val="001D6467"/>
    <w:rsid w:val="001D64D0"/>
    <w:rsid w:val="001D6615"/>
    <w:rsid w:val="001D7702"/>
    <w:rsid w:val="001D78C7"/>
    <w:rsid w:val="001E05A9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C32"/>
    <w:rsid w:val="001E1C51"/>
    <w:rsid w:val="001E218C"/>
    <w:rsid w:val="001E253B"/>
    <w:rsid w:val="001E2580"/>
    <w:rsid w:val="001E284B"/>
    <w:rsid w:val="001E2BCB"/>
    <w:rsid w:val="001E301B"/>
    <w:rsid w:val="001E3181"/>
    <w:rsid w:val="001E3351"/>
    <w:rsid w:val="001E3958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6C60"/>
    <w:rsid w:val="001E711F"/>
    <w:rsid w:val="001E7747"/>
    <w:rsid w:val="001E7EF8"/>
    <w:rsid w:val="001F057B"/>
    <w:rsid w:val="001F12F4"/>
    <w:rsid w:val="001F134A"/>
    <w:rsid w:val="001F160F"/>
    <w:rsid w:val="001F1678"/>
    <w:rsid w:val="001F18CF"/>
    <w:rsid w:val="001F1C27"/>
    <w:rsid w:val="001F1E21"/>
    <w:rsid w:val="001F1EF5"/>
    <w:rsid w:val="001F1FD3"/>
    <w:rsid w:val="001F21C6"/>
    <w:rsid w:val="001F2343"/>
    <w:rsid w:val="001F23A2"/>
    <w:rsid w:val="001F248C"/>
    <w:rsid w:val="001F2E68"/>
    <w:rsid w:val="001F3E7A"/>
    <w:rsid w:val="001F3F73"/>
    <w:rsid w:val="001F3FED"/>
    <w:rsid w:val="001F4152"/>
    <w:rsid w:val="001F495F"/>
    <w:rsid w:val="001F49C6"/>
    <w:rsid w:val="001F50B0"/>
    <w:rsid w:val="001F510D"/>
    <w:rsid w:val="001F566C"/>
    <w:rsid w:val="001F568E"/>
    <w:rsid w:val="001F595C"/>
    <w:rsid w:val="001F5C19"/>
    <w:rsid w:val="001F5C3D"/>
    <w:rsid w:val="001F60F2"/>
    <w:rsid w:val="001F60F7"/>
    <w:rsid w:val="001F624B"/>
    <w:rsid w:val="001F6556"/>
    <w:rsid w:val="001F6B90"/>
    <w:rsid w:val="001F6BB7"/>
    <w:rsid w:val="001F6DAD"/>
    <w:rsid w:val="001F6DD3"/>
    <w:rsid w:val="001F6ED8"/>
    <w:rsid w:val="001F7956"/>
    <w:rsid w:val="001F7CA1"/>
    <w:rsid w:val="001F7FAD"/>
    <w:rsid w:val="00200861"/>
    <w:rsid w:val="00200E4D"/>
    <w:rsid w:val="002012C4"/>
    <w:rsid w:val="00201484"/>
    <w:rsid w:val="00201A1F"/>
    <w:rsid w:val="00201D08"/>
    <w:rsid w:val="002020DB"/>
    <w:rsid w:val="00202814"/>
    <w:rsid w:val="00202A0F"/>
    <w:rsid w:val="00203105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61C"/>
    <w:rsid w:val="002067F7"/>
    <w:rsid w:val="0020690E"/>
    <w:rsid w:val="00206975"/>
    <w:rsid w:val="00207105"/>
    <w:rsid w:val="00207168"/>
    <w:rsid w:val="00207315"/>
    <w:rsid w:val="00210084"/>
    <w:rsid w:val="002101DC"/>
    <w:rsid w:val="002103AE"/>
    <w:rsid w:val="002105C3"/>
    <w:rsid w:val="0021085B"/>
    <w:rsid w:val="002109F5"/>
    <w:rsid w:val="00210D3D"/>
    <w:rsid w:val="00211533"/>
    <w:rsid w:val="002118C4"/>
    <w:rsid w:val="00212111"/>
    <w:rsid w:val="0021261C"/>
    <w:rsid w:val="0021287D"/>
    <w:rsid w:val="0021327E"/>
    <w:rsid w:val="00213318"/>
    <w:rsid w:val="002134EA"/>
    <w:rsid w:val="00213565"/>
    <w:rsid w:val="002137C4"/>
    <w:rsid w:val="00213A37"/>
    <w:rsid w:val="00213B00"/>
    <w:rsid w:val="00214177"/>
    <w:rsid w:val="002141CA"/>
    <w:rsid w:val="002141F0"/>
    <w:rsid w:val="00214C30"/>
    <w:rsid w:val="00215066"/>
    <w:rsid w:val="00215113"/>
    <w:rsid w:val="00215B31"/>
    <w:rsid w:val="0021609C"/>
    <w:rsid w:val="00216313"/>
    <w:rsid w:val="00216474"/>
    <w:rsid w:val="002166A5"/>
    <w:rsid w:val="002170C8"/>
    <w:rsid w:val="0021758E"/>
    <w:rsid w:val="002175E4"/>
    <w:rsid w:val="00217813"/>
    <w:rsid w:val="00217A94"/>
    <w:rsid w:val="00220154"/>
    <w:rsid w:val="00220D8B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650"/>
    <w:rsid w:val="0022366A"/>
    <w:rsid w:val="00223AEC"/>
    <w:rsid w:val="00223D2D"/>
    <w:rsid w:val="00223D79"/>
    <w:rsid w:val="00224044"/>
    <w:rsid w:val="00224870"/>
    <w:rsid w:val="00224BB2"/>
    <w:rsid w:val="00224F04"/>
    <w:rsid w:val="002250DC"/>
    <w:rsid w:val="002254D7"/>
    <w:rsid w:val="002255D9"/>
    <w:rsid w:val="0022569F"/>
    <w:rsid w:val="00225AC3"/>
    <w:rsid w:val="00225D4D"/>
    <w:rsid w:val="0022602C"/>
    <w:rsid w:val="00226479"/>
    <w:rsid w:val="002265D8"/>
    <w:rsid w:val="002271E4"/>
    <w:rsid w:val="0022736F"/>
    <w:rsid w:val="00227844"/>
    <w:rsid w:val="0022790F"/>
    <w:rsid w:val="00227969"/>
    <w:rsid w:val="00227CC1"/>
    <w:rsid w:val="0023023D"/>
    <w:rsid w:val="00230246"/>
    <w:rsid w:val="002303BB"/>
    <w:rsid w:val="002303FE"/>
    <w:rsid w:val="0023041D"/>
    <w:rsid w:val="00230973"/>
    <w:rsid w:val="0023136A"/>
    <w:rsid w:val="00231493"/>
    <w:rsid w:val="002317DA"/>
    <w:rsid w:val="00231C4B"/>
    <w:rsid w:val="00232216"/>
    <w:rsid w:val="0023253B"/>
    <w:rsid w:val="002329AB"/>
    <w:rsid w:val="002329C5"/>
    <w:rsid w:val="00232A5F"/>
    <w:rsid w:val="00232C6C"/>
    <w:rsid w:val="00232CD0"/>
    <w:rsid w:val="00233312"/>
    <w:rsid w:val="002338AE"/>
    <w:rsid w:val="002340B2"/>
    <w:rsid w:val="0023412E"/>
    <w:rsid w:val="00234818"/>
    <w:rsid w:val="00234EAE"/>
    <w:rsid w:val="00234FC5"/>
    <w:rsid w:val="002350E6"/>
    <w:rsid w:val="0023559A"/>
    <w:rsid w:val="0023620E"/>
    <w:rsid w:val="0023696E"/>
    <w:rsid w:val="00236E20"/>
    <w:rsid w:val="00236EFF"/>
    <w:rsid w:val="00237423"/>
    <w:rsid w:val="00237AE9"/>
    <w:rsid w:val="00237EF0"/>
    <w:rsid w:val="0024000B"/>
    <w:rsid w:val="002403EE"/>
    <w:rsid w:val="0024073D"/>
    <w:rsid w:val="0024082B"/>
    <w:rsid w:val="00240848"/>
    <w:rsid w:val="002408A5"/>
    <w:rsid w:val="002408E4"/>
    <w:rsid w:val="00240B99"/>
    <w:rsid w:val="00240CA4"/>
    <w:rsid w:val="0024103D"/>
    <w:rsid w:val="00241409"/>
    <w:rsid w:val="0024175D"/>
    <w:rsid w:val="00241772"/>
    <w:rsid w:val="00241AAC"/>
    <w:rsid w:val="00241C21"/>
    <w:rsid w:val="00241F5A"/>
    <w:rsid w:val="002420A1"/>
    <w:rsid w:val="002421ED"/>
    <w:rsid w:val="00242438"/>
    <w:rsid w:val="00242AF0"/>
    <w:rsid w:val="00243648"/>
    <w:rsid w:val="002437A4"/>
    <w:rsid w:val="002438B6"/>
    <w:rsid w:val="0024399A"/>
    <w:rsid w:val="00243B2C"/>
    <w:rsid w:val="00243E94"/>
    <w:rsid w:val="00244481"/>
    <w:rsid w:val="00244B2F"/>
    <w:rsid w:val="00244CF9"/>
    <w:rsid w:val="002450E1"/>
    <w:rsid w:val="002453ED"/>
    <w:rsid w:val="0024548F"/>
    <w:rsid w:val="0024582A"/>
    <w:rsid w:val="00245B42"/>
    <w:rsid w:val="0024640D"/>
    <w:rsid w:val="00246411"/>
    <w:rsid w:val="002465C9"/>
    <w:rsid w:val="00246695"/>
    <w:rsid w:val="00246D71"/>
    <w:rsid w:val="00246F3C"/>
    <w:rsid w:val="00246F73"/>
    <w:rsid w:val="002479B8"/>
    <w:rsid w:val="002500BC"/>
    <w:rsid w:val="00250423"/>
    <w:rsid w:val="002504D4"/>
    <w:rsid w:val="00250A2A"/>
    <w:rsid w:val="00250BDA"/>
    <w:rsid w:val="00250D87"/>
    <w:rsid w:val="0025105F"/>
    <w:rsid w:val="0025138F"/>
    <w:rsid w:val="002515EB"/>
    <w:rsid w:val="0025164D"/>
    <w:rsid w:val="0025195C"/>
    <w:rsid w:val="00251BB8"/>
    <w:rsid w:val="00251BEC"/>
    <w:rsid w:val="00251EA8"/>
    <w:rsid w:val="002524CA"/>
    <w:rsid w:val="00252647"/>
    <w:rsid w:val="00252A5D"/>
    <w:rsid w:val="00252DEE"/>
    <w:rsid w:val="002539C6"/>
    <w:rsid w:val="00253ABB"/>
    <w:rsid w:val="00253D0E"/>
    <w:rsid w:val="00253ECD"/>
    <w:rsid w:val="0025454E"/>
    <w:rsid w:val="00254732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5E8E"/>
    <w:rsid w:val="00256352"/>
    <w:rsid w:val="002571B5"/>
    <w:rsid w:val="002573B5"/>
    <w:rsid w:val="00257427"/>
    <w:rsid w:val="00257590"/>
    <w:rsid w:val="00257ABC"/>
    <w:rsid w:val="00257E18"/>
    <w:rsid w:val="002601E3"/>
    <w:rsid w:val="002603B1"/>
    <w:rsid w:val="002604D4"/>
    <w:rsid w:val="0026067B"/>
    <w:rsid w:val="0026092F"/>
    <w:rsid w:val="00260F18"/>
    <w:rsid w:val="002614E7"/>
    <w:rsid w:val="002622BA"/>
    <w:rsid w:val="00262A5F"/>
    <w:rsid w:val="00263417"/>
    <w:rsid w:val="00263512"/>
    <w:rsid w:val="0026355D"/>
    <w:rsid w:val="00263602"/>
    <w:rsid w:val="0026376C"/>
    <w:rsid w:val="00263D51"/>
    <w:rsid w:val="0026421D"/>
    <w:rsid w:val="00264686"/>
    <w:rsid w:val="002646E0"/>
    <w:rsid w:val="0026481F"/>
    <w:rsid w:val="002654C0"/>
    <w:rsid w:val="00265D20"/>
    <w:rsid w:val="00265E0A"/>
    <w:rsid w:val="00265F65"/>
    <w:rsid w:val="002662D6"/>
    <w:rsid w:val="002663A4"/>
    <w:rsid w:val="0026649B"/>
    <w:rsid w:val="002664A7"/>
    <w:rsid w:val="0026684C"/>
    <w:rsid w:val="00266A1B"/>
    <w:rsid w:val="002672ED"/>
    <w:rsid w:val="00267C52"/>
    <w:rsid w:val="0027050E"/>
    <w:rsid w:val="0027077F"/>
    <w:rsid w:val="00270C9A"/>
    <w:rsid w:val="00271216"/>
    <w:rsid w:val="002716B0"/>
    <w:rsid w:val="0027295F"/>
    <w:rsid w:val="00272AFB"/>
    <w:rsid w:val="00272C44"/>
    <w:rsid w:val="00272D23"/>
    <w:rsid w:val="002734AC"/>
    <w:rsid w:val="0027358C"/>
    <w:rsid w:val="0027371F"/>
    <w:rsid w:val="002739F1"/>
    <w:rsid w:val="00273E35"/>
    <w:rsid w:val="00274B49"/>
    <w:rsid w:val="00274BED"/>
    <w:rsid w:val="002752B3"/>
    <w:rsid w:val="00275C31"/>
    <w:rsid w:val="00276171"/>
    <w:rsid w:val="00276378"/>
    <w:rsid w:val="00276670"/>
    <w:rsid w:val="00276E9C"/>
    <w:rsid w:val="00276F0F"/>
    <w:rsid w:val="0027745D"/>
    <w:rsid w:val="002775DC"/>
    <w:rsid w:val="0028004E"/>
    <w:rsid w:val="0028009A"/>
    <w:rsid w:val="0028025D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D18"/>
    <w:rsid w:val="00281EEB"/>
    <w:rsid w:val="00282263"/>
    <w:rsid w:val="00282600"/>
    <w:rsid w:val="00282A26"/>
    <w:rsid w:val="00282BAF"/>
    <w:rsid w:val="002832CA"/>
    <w:rsid w:val="0028384D"/>
    <w:rsid w:val="0028398C"/>
    <w:rsid w:val="00283B68"/>
    <w:rsid w:val="002845B7"/>
    <w:rsid w:val="002846DF"/>
    <w:rsid w:val="00284872"/>
    <w:rsid w:val="00284873"/>
    <w:rsid w:val="00284992"/>
    <w:rsid w:val="00284FE0"/>
    <w:rsid w:val="002850DF"/>
    <w:rsid w:val="002853D0"/>
    <w:rsid w:val="00285F0F"/>
    <w:rsid w:val="0028637E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0FA6"/>
    <w:rsid w:val="002915C1"/>
    <w:rsid w:val="002917DD"/>
    <w:rsid w:val="00291C40"/>
    <w:rsid w:val="00291FC2"/>
    <w:rsid w:val="002923BE"/>
    <w:rsid w:val="002928A9"/>
    <w:rsid w:val="00292CF7"/>
    <w:rsid w:val="00293041"/>
    <w:rsid w:val="0029347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F0A"/>
    <w:rsid w:val="0029605B"/>
    <w:rsid w:val="0029672F"/>
    <w:rsid w:val="002969BD"/>
    <w:rsid w:val="002975B1"/>
    <w:rsid w:val="002A03F0"/>
    <w:rsid w:val="002A09C2"/>
    <w:rsid w:val="002A0B5D"/>
    <w:rsid w:val="002A0E12"/>
    <w:rsid w:val="002A11D5"/>
    <w:rsid w:val="002A12EE"/>
    <w:rsid w:val="002A15C3"/>
    <w:rsid w:val="002A171E"/>
    <w:rsid w:val="002A1BAD"/>
    <w:rsid w:val="002A1C76"/>
    <w:rsid w:val="002A218D"/>
    <w:rsid w:val="002A2517"/>
    <w:rsid w:val="002A2D02"/>
    <w:rsid w:val="002A2D24"/>
    <w:rsid w:val="002A343D"/>
    <w:rsid w:val="002A37F2"/>
    <w:rsid w:val="002A3AF9"/>
    <w:rsid w:val="002A3F2B"/>
    <w:rsid w:val="002A447F"/>
    <w:rsid w:val="002A46CB"/>
    <w:rsid w:val="002A471B"/>
    <w:rsid w:val="002A495F"/>
    <w:rsid w:val="002A4C02"/>
    <w:rsid w:val="002A4D97"/>
    <w:rsid w:val="002A5631"/>
    <w:rsid w:val="002A6930"/>
    <w:rsid w:val="002A7079"/>
    <w:rsid w:val="002A7268"/>
    <w:rsid w:val="002A7BA5"/>
    <w:rsid w:val="002A7C38"/>
    <w:rsid w:val="002A7D0F"/>
    <w:rsid w:val="002B0166"/>
    <w:rsid w:val="002B022F"/>
    <w:rsid w:val="002B0426"/>
    <w:rsid w:val="002B0429"/>
    <w:rsid w:val="002B05C2"/>
    <w:rsid w:val="002B079C"/>
    <w:rsid w:val="002B14B2"/>
    <w:rsid w:val="002B1BD1"/>
    <w:rsid w:val="002B1C3C"/>
    <w:rsid w:val="002B1DEF"/>
    <w:rsid w:val="002B1F42"/>
    <w:rsid w:val="002B2557"/>
    <w:rsid w:val="002B2596"/>
    <w:rsid w:val="002B2BBF"/>
    <w:rsid w:val="002B2C7C"/>
    <w:rsid w:val="002B2E1B"/>
    <w:rsid w:val="002B2F3E"/>
    <w:rsid w:val="002B3033"/>
    <w:rsid w:val="002B3323"/>
    <w:rsid w:val="002B339D"/>
    <w:rsid w:val="002B340C"/>
    <w:rsid w:val="002B35E0"/>
    <w:rsid w:val="002B35EC"/>
    <w:rsid w:val="002B3F5F"/>
    <w:rsid w:val="002B41AE"/>
    <w:rsid w:val="002B44CF"/>
    <w:rsid w:val="002B4AAA"/>
    <w:rsid w:val="002B4EFC"/>
    <w:rsid w:val="002B513D"/>
    <w:rsid w:val="002B515D"/>
    <w:rsid w:val="002B54F9"/>
    <w:rsid w:val="002B58B2"/>
    <w:rsid w:val="002B6750"/>
    <w:rsid w:val="002B680E"/>
    <w:rsid w:val="002B695B"/>
    <w:rsid w:val="002B71B7"/>
    <w:rsid w:val="002B75DA"/>
    <w:rsid w:val="002B7E5B"/>
    <w:rsid w:val="002C03D9"/>
    <w:rsid w:val="002C1016"/>
    <w:rsid w:val="002C10D4"/>
    <w:rsid w:val="002C16E7"/>
    <w:rsid w:val="002C26CC"/>
    <w:rsid w:val="002C28E5"/>
    <w:rsid w:val="002C2E60"/>
    <w:rsid w:val="002C3106"/>
    <w:rsid w:val="002C3584"/>
    <w:rsid w:val="002C3EB7"/>
    <w:rsid w:val="002C5143"/>
    <w:rsid w:val="002C51E5"/>
    <w:rsid w:val="002C5CEF"/>
    <w:rsid w:val="002C5FCE"/>
    <w:rsid w:val="002C626C"/>
    <w:rsid w:val="002C638A"/>
    <w:rsid w:val="002C6860"/>
    <w:rsid w:val="002C68F1"/>
    <w:rsid w:val="002C6E64"/>
    <w:rsid w:val="002C6FCD"/>
    <w:rsid w:val="002C714F"/>
    <w:rsid w:val="002C7491"/>
    <w:rsid w:val="002C7698"/>
    <w:rsid w:val="002C79A4"/>
    <w:rsid w:val="002C7AFF"/>
    <w:rsid w:val="002D06B6"/>
    <w:rsid w:val="002D07E9"/>
    <w:rsid w:val="002D105B"/>
    <w:rsid w:val="002D2431"/>
    <w:rsid w:val="002D28BF"/>
    <w:rsid w:val="002D2A52"/>
    <w:rsid w:val="002D2E9F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5C21"/>
    <w:rsid w:val="002D5C43"/>
    <w:rsid w:val="002D60AB"/>
    <w:rsid w:val="002D60E2"/>
    <w:rsid w:val="002D6621"/>
    <w:rsid w:val="002D68ED"/>
    <w:rsid w:val="002D6B31"/>
    <w:rsid w:val="002D6BEB"/>
    <w:rsid w:val="002D6D42"/>
    <w:rsid w:val="002D731A"/>
    <w:rsid w:val="002D7384"/>
    <w:rsid w:val="002D78BF"/>
    <w:rsid w:val="002D7FA1"/>
    <w:rsid w:val="002E00A6"/>
    <w:rsid w:val="002E018D"/>
    <w:rsid w:val="002E07B3"/>
    <w:rsid w:val="002E09DD"/>
    <w:rsid w:val="002E0A0D"/>
    <w:rsid w:val="002E15BB"/>
    <w:rsid w:val="002E1714"/>
    <w:rsid w:val="002E1D89"/>
    <w:rsid w:val="002E1D93"/>
    <w:rsid w:val="002E1E65"/>
    <w:rsid w:val="002E2157"/>
    <w:rsid w:val="002E21F8"/>
    <w:rsid w:val="002E241D"/>
    <w:rsid w:val="002E2783"/>
    <w:rsid w:val="002E28E8"/>
    <w:rsid w:val="002E2AD3"/>
    <w:rsid w:val="002E31B2"/>
    <w:rsid w:val="002E3D5C"/>
    <w:rsid w:val="002E3FC1"/>
    <w:rsid w:val="002E49F2"/>
    <w:rsid w:val="002E4C88"/>
    <w:rsid w:val="002E4E4C"/>
    <w:rsid w:val="002E4F72"/>
    <w:rsid w:val="002E50A6"/>
    <w:rsid w:val="002E54D6"/>
    <w:rsid w:val="002E57B2"/>
    <w:rsid w:val="002E597E"/>
    <w:rsid w:val="002E5D5F"/>
    <w:rsid w:val="002E6263"/>
    <w:rsid w:val="002E6379"/>
    <w:rsid w:val="002E654A"/>
    <w:rsid w:val="002E6591"/>
    <w:rsid w:val="002E6678"/>
    <w:rsid w:val="002E67FA"/>
    <w:rsid w:val="002E6848"/>
    <w:rsid w:val="002E6A8E"/>
    <w:rsid w:val="002E6B67"/>
    <w:rsid w:val="002E6C6E"/>
    <w:rsid w:val="002E6C7E"/>
    <w:rsid w:val="002E6C97"/>
    <w:rsid w:val="002E6F87"/>
    <w:rsid w:val="002E7105"/>
    <w:rsid w:val="002E7A91"/>
    <w:rsid w:val="002F030E"/>
    <w:rsid w:val="002F0F2C"/>
    <w:rsid w:val="002F0F74"/>
    <w:rsid w:val="002F13E0"/>
    <w:rsid w:val="002F16A5"/>
    <w:rsid w:val="002F182A"/>
    <w:rsid w:val="002F1A01"/>
    <w:rsid w:val="002F1A0B"/>
    <w:rsid w:val="002F1A50"/>
    <w:rsid w:val="002F1CCE"/>
    <w:rsid w:val="002F23ED"/>
    <w:rsid w:val="002F271D"/>
    <w:rsid w:val="002F297F"/>
    <w:rsid w:val="002F2F28"/>
    <w:rsid w:val="002F3297"/>
    <w:rsid w:val="002F38F3"/>
    <w:rsid w:val="002F3EF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E65"/>
    <w:rsid w:val="00300047"/>
    <w:rsid w:val="0030005E"/>
    <w:rsid w:val="0030067B"/>
    <w:rsid w:val="00300829"/>
    <w:rsid w:val="00300C6D"/>
    <w:rsid w:val="0030120C"/>
    <w:rsid w:val="00301547"/>
    <w:rsid w:val="00301B18"/>
    <w:rsid w:val="00301C87"/>
    <w:rsid w:val="00301E73"/>
    <w:rsid w:val="00301FCC"/>
    <w:rsid w:val="003021AC"/>
    <w:rsid w:val="0030258F"/>
    <w:rsid w:val="00303EBE"/>
    <w:rsid w:val="003048C4"/>
    <w:rsid w:val="0030490B"/>
    <w:rsid w:val="00304988"/>
    <w:rsid w:val="00304D2A"/>
    <w:rsid w:val="003052A0"/>
    <w:rsid w:val="0030532B"/>
    <w:rsid w:val="00305B63"/>
    <w:rsid w:val="00306A42"/>
    <w:rsid w:val="00306DCB"/>
    <w:rsid w:val="003076F0"/>
    <w:rsid w:val="00307724"/>
    <w:rsid w:val="00307929"/>
    <w:rsid w:val="00307A5E"/>
    <w:rsid w:val="0031004F"/>
    <w:rsid w:val="003101E2"/>
    <w:rsid w:val="003104C1"/>
    <w:rsid w:val="003107AE"/>
    <w:rsid w:val="00310BAA"/>
    <w:rsid w:val="00310E58"/>
    <w:rsid w:val="00310F39"/>
    <w:rsid w:val="00312284"/>
    <w:rsid w:val="00312D54"/>
    <w:rsid w:val="00313335"/>
    <w:rsid w:val="0031340C"/>
    <w:rsid w:val="00313761"/>
    <w:rsid w:val="00313789"/>
    <w:rsid w:val="0031399E"/>
    <w:rsid w:val="00313C76"/>
    <w:rsid w:val="00314088"/>
    <w:rsid w:val="003150B7"/>
    <w:rsid w:val="00315343"/>
    <w:rsid w:val="00315A7C"/>
    <w:rsid w:val="00315C13"/>
    <w:rsid w:val="00315F4B"/>
    <w:rsid w:val="00316B50"/>
    <w:rsid w:val="00316CC1"/>
    <w:rsid w:val="00316F3C"/>
    <w:rsid w:val="00317620"/>
    <w:rsid w:val="003176A2"/>
    <w:rsid w:val="003177CF"/>
    <w:rsid w:val="0032025A"/>
    <w:rsid w:val="0032044C"/>
    <w:rsid w:val="00320CCA"/>
    <w:rsid w:val="0032147D"/>
    <w:rsid w:val="0032172C"/>
    <w:rsid w:val="0032184A"/>
    <w:rsid w:val="00321924"/>
    <w:rsid w:val="00321BC9"/>
    <w:rsid w:val="00321CD1"/>
    <w:rsid w:val="003222A8"/>
    <w:rsid w:val="00322B58"/>
    <w:rsid w:val="00322C72"/>
    <w:rsid w:val="00323579"/>
    <w:rsid w:val="00324055"/>
    <w:rsid w:val="003240A2"/>
    <w:rsid w:val="00324658"/>
    <w:rsid w:val="00324D63"/>
    <w:rsid w:val="00324F09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276CA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CEF"/>
    <w:rsid w:val="00333EE0"/>
    <w:rsid w:val="003346EC"/>
    <w:rsid w:val="00334B30"/>
    <w:rsid w:val="00334D41"/>
    <w:rsid w:val="0033524C"/>
    <w:rsid w:val="0033578C"/>
    <w:rsid w:val="00335AAA"/>
    <w:rsid w:val="003362BE"/>
    <w:rsid w:val="00336933"/>
    <w:rsid w:val="00336964"/>
    <w:rsid w:val="00336CAB"/>
    <w:rsid w:val="00336EB4"/>
    <w:rsid w:val="003370C9"/>
    <w:rsid w:val="003377D5"/>
    <w:rsid w:val="0033781D"/>
    <w:rsid w:val="00337BC6"/>
    <w:rsid w:val="00337EEB"/>
    <w:rsid w:val="00340488"/>
    <w:rsid w:val="003404E4"/>
    <w:rsid w:val="0034070B"/>
    <w:rsid w:val="00340794"/>
    <w:rsid w:val="00341724"/>
    <w:rsid w:val="00341EB7"/>
    <w:rsid w:val="00342375"/>
    <w:rsid w:val="003426BC"/>
    <w:rsid w:val="00343251"/>
    <w:rsid w:val="00343A16"/>
    <w:rsid w:val="003441AC"/>
    <w:rsid w:val="003444EA"/>
    <w:rsid w:val="0034493A"/>
    <w:rsid w:val="00344A11"/>
    <w:rsid w:val="00344CF0"/>
    <w:rsid w:val="00344DBC"/>
    <w:rsid w:val="00344DDC"/>
    <w:rsid w:val="00344EDD"/>
    <w:rsid w:val="00345221"/>
    <w:rsid w:val="0034576D"/>
    <w:rsid w:val="00345B35"/>
    <w:rsid w:val="00345FDC"/>
    <w:rsid w:val="0034608F"/>
    <w:rsid w:val="0034614B"/>
    <w:rsid w:val="003463C0"/>
    <w:rsid w:val="00346593"/>
    <w:rsid w:val="00346755"/>
    <w:rsid w:val="00346E99"/>
    <w:rsid w:val="003470F8"/>
    <w:rsid w:val="0034745F"/>
    <w:rsid w:val="003475AD"/>
    <w:rsid w:val="0034781B"/>
    <w:rsid w:val="00347D77"/>
    <w:rsid w:val="003501A3"/>
    <w:rsid w:val="003502AC"/>
    <w:rsid w:val="00350705"/>
    <w:rsid w:val="00350981"/>
    <w:rsid w:val="003509A8"/>
    <w:rsid w:val="00350C17"/>
    <w:rsid w:val="00350C61"/>
    <w:rsid w:val="00351614"/>
    <w:rsid w:val="0035173D"/>
    <w:rsid w:val="00351862"/>
    <w:rsid w:val="003519E8"/>
    <w:rsid w:val="00351B1E"/>
    <w:rsid w:val="003523EB"/>
    <w:rsid w:val="003535F8"/>
    <w:rsid w:val="00353894"/>
    <w:rsid w:val="00353E89"/>
    <w:rsid w:val="00354094"/>
    <w:rsid w:val="00354933"/>
    <w:rsid w:val="003549F5"/>
    <w:rsid w:val="00354D98"/>
    <w:rsid w:val="00355086"/>
    <w:rsid w:val="00355176"/>
    <w:rsid w:val="0035585D"/>
    <w:rsid w:val="00355905"/>
    <w:rsid w:val="00355984"/>
    <w:rsid w:val="00356565"/>
    <w:rsid w:val="00356650"/>
    <w:rsid w:val="00356A42"/>
    <w:rsid w:val="00356BD9"/>
    <w:rsid w:val="003573F8"/>
    <w:rsid w:val="0035766E"/>
    <w:rsid w:val="00357F46"/>
    <w:rsid w:val="003603AA"/>
    <w:rsid w:val="003604BA"/>
    <w:rsid w:val="003607E2"/>
    <w:rsid w:val="003612FC"/>
    <w:rsid w:val="00361582"/>
    <w:rsid w:val="00361643"/>
    <w:rsid w:val="0036197C"/>
    <w:rsid w:val="00361AC7"/>
    <w:rsid w:val="00361B11"/>
    <w:rsid w:val="00361D7D"/>
    <w:rsid w:val="00362443"/>
    <w:rsid w:val="00362A1B"/>
    <w:rsid w:val="00362DD2"/>
    <w:rsid w:val="00362ED3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9CA"/>
    <w:rsid w:val="00365B7C"/>
    <w:rsid w:val="00365C86"/>
    <w:rsid w:val="00365F41"/>
    <w:rsid w:val="00366230"/>
    <w:rsid w:val="00366510"/>
    <w:rsid w:val="00366580"/>
    <w:rsid w:val="00366860"/>
    <w:rsid w:val="00366AB1"/>
    <w:rsid w:val="00366B19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20B1"/>
    <w:rsid w:val="003721E6"/>
    <w:rsid w:val="00372421"/>
    <w:rsid w:val="0037248A"/>
    <w:rsid w:val="0037269D"/>
    <w:rsid w:val="00372735"/>
    <w:rsid w:val="003727F4"/>
    <w:rsid w:val="00372A4F"/>
    <w:rsid w:val="00372AAC"/>
    <w:rsid w:val="00372B9B"/>
    <w:rsid w:val="00372BC7"/>
    <w:rsid w:val="00372EF4"/>
    <w:rsid w:val="003732D6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559B"/>
    <w:rsid w:val="0037564A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20F"/>
    <w:rsid w:val="0038033A"/>
    <w:rsid w:val="00380477"/>
    <w:rsid w:val="0038051B"/>
    <w:rsid w:val="003808F6"/>
    <w:rsid w:val="00380EB1"/>
    <w:rsid w:val="00380EFD"/>
    <w:rsid w:val="00381513"/>
    <w:rsid w:val="0038199B"/>
    <w:rsid w:val="00381F51"/>
    <w:rsid w:val="00382906"/>
    <w:rsid w:val="00382C57"/>
    <w:rsid w:val="00382FDC"/>
    <w:rsid w:val="003830F0"/>
    <w:rsid w:val="00383858"/>
    <w:rsid w:val="00384667"/>
    <w:rsid w:val="003848F7"/>
    <w:rsid w:val="00384B88"/>
    <w:rsid w:val="00384C53"/>
    <w:rsid w:val="00385846"/>
    <w:rsid w:val="00385CFC"/>
    <w:rsid w:val="00385F4A"/>
    <w:rsid w:val="0038605A"/>
    <w:rsid w:val="003865C6"/>
    <w:rsid w:val="003866AF"/>
    <w:rsid w:val="0038671B"/>
    <w:rsid w:val="00386A55"/>
    <w:rsid w:val="00386AE6"/>
    <w:rsid w:val="00386C94"/>
    <w:rsid w:val="00386CA3"/>
    <w:rsid w:val="00386CE6"/>
    <w:rsid w:val="00386EC3"/>
    <w:rsid w:val="00387177"/>
    <w:rsid w:val="00387817"/>
    <w:rsid w:val="00387F0F"/>
    <w:rsid w:val="00390F68"/>
    <w:rsid w:val="003912DE"/>
    <w:rsid w:val="00391333"/>
    <w:rsid w:val="0039150E"/>
    <w:rsid w:val="00391515"/>
    <w:rsid w:val="003918D1"/>
    <w:rsid w:val="00391BC6"/>
    <w:rsid w:val="00391C8F"/>
    <w:rsid w:val="00392175"/>
    <w:rsid w:val="00392DEF"/>
    <w:rsid w:val="003936CB"/>
    <w:rsid w:val="00393705"/>
    <w:rsid w:val="00393CF9"/>
    <w:rsid w:val="00393CFC"/>
    <w:rsid w:val="00393D1C"/>
    <w:rsid w:val="0039446B"/>
    <w:rsid w:val="003946CA"/>
    <w:rsid w:val="0039495C"/>
    <w:rsid w:val="00394A38"/>
    <w:rsid w:val="00394E6C"/>
    <w:rsid w:val="003955B1"/>
    <w:rsid w:val="00395D09"/>
    <w:rsid w:val="00396139"/>
    <w:rsid w:val="0039643D"/>
    <w:rsid w:val="00396718"/>
    <w:rsid w:val="00396930"/>
    <w:rsid w:val="00396DDB"/>
    <w:rsid w:val="003972B8"/>
    <w:rsid w:val="0039757E"/>
    <w:rsid w:val="00397678"/>
    <w:rsid w:val="003976E0"/>
    <w:rsid w:val="00397864"/>
    <w:rsid w:val="00397A5B"/>
    <w:rsid w:val="00397F5F"/>
    <w:rsid w:val="003A0012"/>
    <w:rsid w:val="003A0244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B0"/>
    <w:rsid w:val="003A23E7"/>
    <w:rsid w:val="003A2409"/>
    <w:rsid w:val="003A24E7"/>
    <w:rsid w:val="003A2562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5BA"/>
    <w:rsid w:val="003A5B4E"/>
    <w:rsid w:val="003A60FD"/>
    <w:rsid w:val="003A6847"/>
    <w:rsid w:val="003A699A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23E"/>
    <w:rsid w:val="003B0A7A"/>
    <w:rsid w:val="003B0BE2"/>
    <w:rsid w:val="003B0CA7"/>
    <w:rsid w:val="003B0EB2"/>
    <w:rsid w:val="003B0F5F"/>
    <w:rsid w:val="003B11D3"/>
    <w:rsid w:val="003B186B"/>
    <w:rsid w:val="003B2189"/>
    <w:rsid w:val="003B3845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39"/>
    <w:rsid w:val="003B704A"/>
    <w:rsid w:val="003B78FE"/>
    <w:rsid w:val="003B7A75"/>
    <w:rsid w:val="003C00B3"/>
    <w:rsid w:val="003C040B"/>
    <w:rsid w:val="003C0581"/>
    <w:rsid w:val="003C07E2"/>
    <w:rsid w:val="003C0E5C"/>
    <w:rsid w:val="003C11BA"/>
    <w:rsid w:val="003C1791"/>
    <w:rsid w:val="003C2209"/>
    <w:rsid w:val="003C253B"/>
    <w:rsid w:val="003C2573"/>
    <w:rsid w:val="003C2B10"/>
    <w:rsid w:val="003C2D28"/>
    <w:rsid w:val="003C2F84"/>
    <w:rsid w:val="003C30A1"/>
    <w:rsid w:val="003C30A8"/>
    <w:rsid w:val="003C30D4"/>
    <w:rsid w:val="003C30D9"/>
    <w:rsid w:val="003C30FC"/>
    <w:rsid w:val="003C3173"/>
    <w:rsid w:val="003C3236"/>
    <w:rsid w:val="003C433F"/>
    <w:rsid w:val="003C4451"/>
    <w:rsid w:val="003C4DCC"/>
    <w:rsid w:val="003C548F"/>
    <w:rsid w:val="003C591B"/>
    <w:rsid w:val="003C5F19"/>
    <w:rsid w:val="003C6108"/>
    <w:rsid w:val="003C696D"/>
    <w:rsid w:val="003C6C59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09C7"/>
    <w:rsid w:val="003D09CE"/>
    <w:rsid w:val="003D1964"/>
    <w:rsid w:val="003D1A3C"/>
    <w:rsid w:val="003D1A9B"/>
    <w:rsid w:val="003D1AE3"/>
    <w:rsid w:val="003D1AF0"/>
    <w:rsid w:val="003D1B62"/>
    <w:rsid w:val="003D1C00"/>
    <w:rsid w:val="003D1E03"/>
    <w:rsid w:val="003D205E"/>
    <w:rsid w:val="003D20BD"/>
    <w:rsid w:val="003D2248"/>
    <w:rsid w:val="003D24C5"/>
    <w:rsid w:val="003D253F"/>
    <w:rsid w:val="003D28C2"/>
    <w:rsid w:val="003D309B"/>
    <w:rsid w:val="003D334A"/>
    <w:rsid w:val="003D36E9"/>
    <w:rsid w:val="003D3B95"/>
    <w:rsid w:val="003D3BFF"/>
    <w:rsid w:val="003D3D3C"/>
    <w:rsid w:val="003D3EDD"/>
    <w:rsid w:val="003D441E"/>
    <w:rsid w:val="003D442E"/>
    <w:rsid w:val="003D449D"/>
    <w:rsid w:val="003D4504"/>
    <w:rsid w:val="003D4DC5"/>
    <w:rsid w:val="003D50C4"/>
    <w:rsid w:val="003D53C0"/>
    <w:rsid w:val="003D5C6C"/>
    <w:rsid w:val="003D5CBB"/>
    <w:rsid w:val="003D5E7A"/>
    <w:rsid w:val="003D603D"/>
    <w:rsid w:val="003D6616"/>
    <w:rsid w:val="003D69BA"/>
    <w:rsid w:val="003D6BA4"/>
    <w:rsid w:val="003D785C"/>
    <w:rsid w:val="003D7E0C"/>
    <w:rsid w:val="003E0738"/>
    <w:rsid w:val="003E0FB3"/>
    <w:rsid w:val="003E147E"/>
    <w:rsid w:val="003E1758"/>
    <w:rsid w:val="003E1C63"/>
    <w:rsid w:val="003E208A"/>
    <w:rsid w:val="003E263E"/>
    <w:rsid w:val="003E2695"/>
    <w:rsid w:val="003E2EF8"/>
    <w:rsid w:val="003E3647"/>
    <w:rsid w:val="003E4E4C"/>
    <w:rsid w:val="003E4EA4"/>
    <w:rsid w:val="003E5110"/>
    <w:rsid w:val="003E5204"/>
    <w:rsid w:val="003E5214"/>
    <w:rsid w:val="003E5C6C"/>
    <w:rsid w:val="003E5E7B"/>
    <w:rsid w:val="003E5FF4"/>
    <w:rsid w:val="003E6020"/>
    <w:rsid w:val="003E6168"/>
    <w:rsid w:val="003E61EF"/>
    <w:rsid w:val="003E61FA"/>
    <w:rsid w:val="003E629B"/>
    <w:rsid w:val="003E642F"/>
    <w:rsid w:val="003E678F"/>
    <w:rsid w:val="003E6878"/>
    <w:rsid w:val="003E6A5C"/>
    <w:rsid w:val="003E6BA7"/>
    <w:rsid w:val="003E6D58"/>
    <w:rsid w:val="003E70D1"/>
    <w:rsid w:val="003E760E"/>
    <w:rsid w:val="003E7613"/>
    <w:rsid w:val="003E774C"/>
    <w:rsid w:val="003E78F4"/>
    <w:rsid w:val="003E7D43"/>
    <w:rsid w:val="003E7E32"/>
    <w:rsid w:val="003F02D4"/>
    <w:rsid w:val="003F06E0"/>
    <w:rsid w:val="003F0D14"/>
    <w:rsid w:val="003F1325"/>
    <w:rsid w:val="003F148A"/>
    <w:rsid w:val="003F17BB"/>
    <w:rsid w:val="003F183F"/>
    <w:rsid w:val="003F1C78"/>
    <w:rsid w:val="003F20CC"/>
    <w:rsid w:val="003F21B7"/>
    <w:rsid w:val="003F2371"/>
    <w:rsid w:val="003F2526"/>
    <w:rsid w:val="003F2770"/>
    <w:rsid w:val="003F2947"/>
    <w:rsid w:val="003F2B69"/>
    <w:rsid w:val="003F2CC0"/>
    <w:rsid w:val="003F2DC4"/>
    <w:rsid w:val="003F2F58"/>
    <w:rsid w:val="003F3FD0"/>
    <w:rsid w:val="003F4280"/>
    <w:rsid w:val="003F4D7C"/>
    <w:rsid w:val="003F4ED2"/>
    <w:rsid w:val="003F52EE"/>
    <w:rsid w:val="003F537F"/>
    <w:rsid w:val="003F5437"/>
    <w:rsid w:val="003F5552"/>
    <w:rsid w:val="003F5654"/>
    <w:rsid w:val="003F5B93"/>
    <w:rsid w:val="003F5EFB"/>
    <w:rsid w:val="003F6472"/>
    <w:rsid w:val="003F647E"/>
    <w:rsid w:val="003F68BD"/>
    <w:rsid w:val="003F759B"/>
    <w:rsid w:val="003F7692"/>
    <w:rsid w:val="003F78A0"/>
    <w:rsid w:val="003F78B5"/>
    <w:rsid w:val="004003D7"/>
    <w:rsid w:val="00400DD9"/>
    <w:rsid w:val="00400E87"/>
    <w:rsid w:val="00401116"/>
    <w:rsid w:val="00401155"/>
    <w:rsid w:val="00401310"/>
    <w:rsid w:val="00401335"/>
    <w:rsid w:val="00401367"/>
    <w:rsid w:val="0040144C"/>
    <w:rsid w:val="004014E1"/>
    <w:rsid w:val="0040155B"/>
    <w:rsid w:val="004017F1"/>
    <w:rsid w:val="00401887"/>
    <w:rsid w:val="004023F1"/>
    <w:rsid w:val="00402884"/>
    <w:rsid w:val="0040297E"/>
    <w:rsid w:val="00402B97"/>
    <w:rsid w:val="00402CB2"/>
    <w:rsid w:val="004033D0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C3"/>
    <w:rsid w:val="004069B4"/>
    <w:rsid w:val="004069FD"/>
    <w:rsid w:val="00406A8B"/>
    <w:rsid w:val="00406E17"/>
    <w:rsid w:val="0040718D"/>
    <w:rsid w:val="0040719A"/>
    <w:rsid w:val="0040767B"/>
    <w:rsid w:val="00410143"/>
    <w:rsid w:val="00410414"/>
    <w:rsid w:val="0041070A"/>
    <w:rsid w:val="00410770"/>
    <w:rsid w:val="00410E02"/>
    <w:rsid w:val="00410EFD"/>
    <w:rsid w:val="0041106F"/>
    <w:rsid w:val="004110F3"/>
    <w:rsid w:val="00411143"/>
    <w:rsid w:val="0041150C"/>
    <w:rsid w:val="004119BC"/>
    <w:rsid w:val="00411C66"/>
    <w:rsid w:val="00411DDB"/>
    <w:rsid w:val="00411F7A"/>
    <w:rsid w:val="00413070"/>
    <w:rsid w:val="004130E8"/>
    <w:rsid w:val="00413612"/>
    <w:rsid w:val="00413666"/>
    <w:rsid w:val="004137B2"/>
    <w:rsid w:val="00413A4E"/>
    <w:rsid w:val="004140E9"/>
    <w:rsid w:val="00414149"/>
    <w:rsid w:val="00414622"/>
    <w:rsid w:val="004146E0"/>
    <w:rsid w:val="00414843"/>
    <w:rsid w:val="00414889"/>
    <w:rsid w:val="00415055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20121"/>
    <w:rsid w:val="00420763"/>
    <w:rsid w:val="004210F2"/>
    <w:rsid w:val="00421237"/>
    <w:rsid w:val="0042167B"/>
    <w:rsid w:val="00421A1F"/>
    <w:rsid w:val="00421DD6"/>
    <w:rsid w:val="00421E1A"/>
    <w:rsid w:val="00422874"/>
    <w:rsid w:val="0042295C"/>
    <w:rsid w:val="00422AAB"/>
    <w:rsid w:val="0042324E"/>
    <w:rsid w:val="0042340C"/>
    <w:rsid w:val="00423860"/>
    <w:rsid w:val="00423B44"/>
    <w:rsid w:val="00423BA6"/>
    <w:rsid w:val="00423DD8"/>
    <w:rsid w:val="00424279"/>
    <w:rsid w:val="00424509"/>
    <w:rsid w:val="0042491D"/>
    <w:rsid w:val="00425184"/>
    <w:rsid w:val="004255B1"/>
    <w:rsid w:val="00425770"/>
    <w:rsid w:val="0042596C"/>
    <w:rsid w:val="00425DF9"/>
    <w:rsid w:val="0042693F"/>
    <w:rsid w:val="00426B85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1B17"/>
    <w:rsid w:val="00432024"/>
    <w:rsid w:val="00432187"/>
    <w:rsid w:val="00432B27"/>
    <w:rsid w:val="004332E8"/>
    <w:rsid w:val="0043330C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2FA"/>
    <w:rsid w:val="00436B3D"/>
    <w:rsid w:val="00436E0E"/>
    <w:rsid w:val="00436F76"/>
    <w:rsid w:val="0043728C"/>
    <w:rsid w:val="0043740F"/>
    <w:rsid w:val="00437529"/>
    <w:rsid w:val="004376AA"/>
    <w:rsid w:val="0043785B"/>
    <w:rsid w:val="00437B2A"/>
    <w:rsid w:val="00440002"/>
    <w:rsid w:val="00440222"/>
    <w:rsid w:val="00440447"/>
    <w:rsid w:val="00440539"/>
    <w:rsid w:val="00440A7C"/>
    <w:rsid w:val="004414A1"/>
    <w:rsid w:val="004415F2"/>
    <w:rsid w:val="0044172C"/>
    <w:rsid w:val="00441AAC"/>
    <w:rsid w:val="00441CF2"/>
    <w:rsid w:val="00441E8F"/>
    <w:rsid w:val="004420BA"/>
    <w:rsid w:val="004429E7"/>
    <w:rsid w:val="00442A82"/>
    <w:rsid w:val="0044312A"/>
    <w:rsid w:val="004434FD"/>
    <w:rsid w:val="00443BCD"/>
    <w:rsid w:val="00443C60"/>
    <w:rsid w:val="0044402F"/>
    <w:rsid w:val="00444365"/>
    <w:rsid w:val="004446DA"/>
    <w:rsid w:val="00444900"/>
    <w:rsid w:val="00445196"/>
    <w:rsid w:val="004451C7"/>
    <w:rsid w:val="004452D9"/>
    <w:rsid w:val="00445E6B"/>
    <w:rsid w:val="00445FD2"/>
    <w:rsid w:val="004462EC"/>
    <w:rsid w:val="0044638C"/>
    <w:rsid w:val="00446958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405"/>
    <w:rsid w:val="0045066C"/>
    <w:rsid w:val="004506A1"/>
    <w:rsid w:val="004511FA"/>
    <w:rsid w:val="0045141E"/>
    <w:rsid w:val="004518F4"/>
    <w:rsid w:val="00452D47"/>
    <w:rsid w:val="00453049"/>
    <w:rsid w:val="00453058"/>
    <w:rsid w:val="004533E2"/>
    <w:rsid w:val="004535A6"/>
    <w:rsid w:val="00453A85"/>
    <w:rsid w:val="00453BC5"/>
    <w:rsid w:val="00453BF4"/>
    <w:rsid w:val="00453CCE"/>
    <w:rsid w:val="00453F18"/>
    <w:rsid w:val="00453FE2"/>
    <w:rsid w:val="00454894"/>
    <w:rsid w:val="00454B86"/>
    <w:rsid w:val="00454CDF"/>
    <w:rsid w:val="00454E4A"/>
    <w:rsid w:val="004550BD"/>
    <w:rsid w:val="00455311"/>
    <w:rsid w:val="004555B9"/>
    <w:rsid w:val="0045598B"/>
    <w:rsid w:val="00455DFF"/>
    <w:rsid w:val="004561A5"/>
    <w:rsid w:val="004565C9"/>
    <w:rsid w:val="00456B2F"/>
    <w:rsid w:val="00456BE3"/>
    <w:rsid w:val="00456BEF"/>
    <w:rsid w:val="00456D39"/>
    <w:rsid w:val="00457483"/>
    <w:rsid w:val="004576BC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2F63"/>
    <w:rsid w:val="0046312E"/>
    <w:rsid w:val="0046397E"/>
    <w:rsid w:val="00463E13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62"/>
    <w:rsid w:val="00465CE4"/>
    <w:rsid w:val="004661CA"/>
    <w:rsid w:val="00466510"/>
    <w:rsid w:val="00466578"/>
    <w:rsid w:val="004667B9"/>
    <w:rsid w:val="00466A96"/>
    <w:rsid w:val="00466C34"/>
    <w:rsid w:val="00466E04"/>
    <w:rsid w:val="004671CB"/>
    <w:rsid w:val="00467493"/>
    <w:rsid w:val="004675F5"/>
    <w:rsid w:val="00467B60"/>
    <w:rsid w:val="00467C4F"/>
    <w:rsid w:val="00467D5D"/>
    <w:rsid w:val="00467ED1"/>
    <w:rsid w:val="004703FE"/>
    <w:rsid w:val="00470444"/>
    <w:rsid w:val="00470577"/>
    <w:rsid w:val="004705E3"/>
    <w:rsid w:val="00470781"/>
    <w:rsid w:val="00470803"/>
    <w:rsid w:val="00470AC8"/>
    <w:rsid w:val="00470E45"/>
    <w:rsid w:val="004711EA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3619"/>
    <w:rsid w:val="00473978"/>
    <w:rsid w:val="00473AAC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3F4"/>
    <w:rsid w:val="0047748F"/>
    <w:rsid w:val="0047755A"/>
    <w:rsid w:val="00477D28"/>
    <w:rsid w:val="004807C0"/>
    <w:rsid w:val="00480804"/>
    <w:rsid w:val="00480B23"/>
    <w:rsid w:val="00480C37"/>
    <w:rsid w:val="004810DD"/>
    <w:rsid w:val="004811CB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2E36"/>
    <w:rsid w:val="004830E6"/>
    <w:rsid w:val="00483825"/>
    <w:rsid w:val="0048400E"/>
    <w:rsid w:val="004841BB"/>
    <w:rsid w:val="00484FB3"/>
    <w:rsid w:val="004850EE"/>
    <w:rsid w:val="004854E6"/>
    <w:rsid w:val="004855F4"/>
    <w:rsid w:val="00485AA2"/>
    <w:rsid w:val="00485F7F"/>
    <w:rsid w:val="004864B5"/>
    <w:rsid w:val="00486725"/>
    <w:rsid w:val="0048713F"/>
    <w:rsid w:val="00487156"/>
    <w:rsid w:val="00487F3F"/>
    <w:rsid w:val="00490510"/>
    <w:rsid w:val="004909C8"/>
    <w:rsid w:val="004910A2"/>
    <w:rsid w:val="004910CA"/>
    <w:rsid w:val="00491141"/>
    <w:rsid w:val="004912C1"/>
    <w:rsid w:val="004914CD"/>
    <w:rsid w:val="00491675"/>
    <w:rsid w:val="00491C1F"/>
    <w:rsid w:val="00492127"/>
    <w:rsid w:val="00492134"/>
    <w:rsid w:val="004922CC"/>
    <w:rsid w:val="0049231F"/>
    <w:rsid w:val="004928A3"/>
    <w:rsid w:val="00492B77"/>
    <w:rsid w:val="00492E5C"/>
    <w:rsid w:val="00493061"/>
    <w:rsid w:val="00493EEC"/>
    <w:rsid w:val="00493FE9"/>
    <w:rsid w:val="0049401D"/>
    <w:rsid w:val="00494348"/>
    <w:rsid w:val="00494563"/>
    <w:rsid w:val="00494AC9"/>
    <w:rsid w:val="00495127"/>
    <w:rsid w:val="00495C6F"/>
    <w:rsid w:val="0049607E"/>
    <w:rsid w:val="00496779"/>
    <w:rsid w:val="0049688E"/>
    <w:rsid w:val="00496C10"/>
    <w:rsid w:val="00496FC1"/>
    <w:rsid w:val="00497162"/>
    <w:rsid w:val="004973AE"/>
    <w:rsid w:val="00497E7B"/>
    <w:rsid w:val="00497F2F"/>
    <w:rsid w:val="00497F33"/>
    <w:rsid w:val="00497F3D"/>
    <w:rsid w:val="004A01AB"/>
    <w:rsid w:val="004A03B5"/>
    <w:rsid w:val="004A03CB"/>
    <w:rsid w:val="004A07BE"/>
    <w:rsid w:val="004A0A1A"/>
    <w:rsid w:val="004A0C23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F32"/>
    <w:rsid w:val="004A1F46"/>
    <w:rsid w:val="004A254E"/>
    <w:rsid w:val="004A259B"/>
    <w:rsid w:val="004A2683"/>
    <w:rsid w:val="004A276A"/>
    <w:rsid w:val="004A29C1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4481"/>
    <w:rsid w:val="004A4572"/>
    <w:rsid w:val="004A4589"/>
    <w:rsid w:val="004A4F9F"/>
    <w:rsid w:val="004A51CD"/>
    <w:rsid w:val="004A5505"/>
    <w:rsid w:val="004A5676"/>
    <w:rsid w:val="004A5C76"/>
    <w:rsid w:val="004A5D34"/>
    <w:rsid w:val="004A5F59"/>
    <w:rsid w:val="004A62F4"/>
    <w:rsid w:val="004A6A16"/>
    <w:rsid w:val="004A6A7D"/>
    <w:rsid w:val="004A6E18"/>
    <w:rsid w:val="004A79A3"/>
    <w:rsid w:val="004A7B84"/>
    <w:rsid w:val="004B0941"/>
    <w:rsid w:val="004B11CF"/>
    <w:rsid w:val="004B14DE"/>
    <w:rsid w:val="004B1F86"/>
    <w:rsid w:val="004B226C"/>
    <w:rsid w:val="004B2347"/>
    <w:rsid w:val="004B2648"/>
    <w:rsid w:val="004B2A44"/>
    <w:rsid w:val="004B339C"/>
    <w:rsid w:val="004B359E"/>
    <w:rsid w:val="004B37AC"/>
    <w:rsid w:val="004B3B2B"/>
    <w:rsid w:val="004B3C17"/>
    <w:rsid w:val="004B3F28"/>
    <w:rsid w:val="004B4362"/>
    <w:rsid w:val="004B448A"/>
    <w:rsid w:val="004B46EA"/>
    <w:rsid w:val="004B4A8E"/>
    <w:rsid w:val="004B4F94"/>
    <w:rsid w:val="004B5AE1"/>
    <w:rsid w:val="004B5B8D"/>
    <w:rsid w:val="004B5BBB"/>
    <w:rsid w:val="004B616A"/>
    <w:rsid w:val="004B65CB"/>
    <w:rsid w:val="004B6630"/>
    <w:rsid w:val="004B6861"/>
    <w:rsid w:val="004B6BB8"/>
    <w:rsid w:val="004B6DD6"/>
    <w:rsid w:val="004B6E98"/>
    <w:rsid w:val="004B71CD"/>
    <w:rsid w:val="004B7D0C"/>
    <w:rsid w:val="004C0237"/>
    <w:rsid w:val="004C023D"/>
    <w:rsid w:val="004C07C2"/>
    <w:rsid w:val="004C1171"/>
    <w:rsid w:val="004C1752"/>
    <w:rsid w:val="004C1A54"/>
    <w:rsid w:val="004C1A85"/>
    <w:rsid w:val="004C218D"/>
    <w:rsid w:val="004C2218"/>
    <w:rsid w:val="004C2BA2"/>
    <w:rsid w:val="004C2BB0"/>
    <w:rsid w:val="004C31CE"/>
    <w:rsid w:val="004C331E"/>
    <w:rsid w:val="004C36F2"/>
    <w:rsid w:val="004C374C"/>
    <w:rsid w:val="004C37EA"/>
    <w:rsid w:val="004C3F86"/>
    <w:rsid w:val="004C4408"/>
    <w:rsid w:val="004C455E"/>
    <w:rsid w:val="004C4FA5"/>
    <w:rsid w:val="004C5026"/>
    <w:rsid w:val="004C54D6"/>
    <w:rsid w:val="004C56CA"/>
    <w:rsid w:val="004C56D5"/>
    <w:rsid w:val="004C59EC"/>
    <w:rsid w:val="004C5DB4"/>
    <w:rsid w:val="004C5F29"/>
    <w:rsid w:val="004C66F1"/>
    <w:rsid w:val="004C6865"/>
    <w:rsid w:val="004C6B41"/>
    <w:rsid w:val="004C6BFE"/>
    <w:rsid w:val="004C6DA7"/>
    <w:rsid w:val="004C6EF9"/>
    <w:rsid w:val="004C78D5"/>
    <w:rsid w:val="004D00C8"/>
    <w:rsid w:val="004D01C2"/>
    <w:rsid w:val="004D051D"/>
    <w:rsid w:val="004D0607"/>
    <w:rsid w:val="004D0935"/>
    <w:rsid w:val="004D0990"/>
    <w:rsid w:val="004D0D96"/>
    <w:rsid w:val="004D0E9D"/>
    <w:rsid w:val="004D116E"/>
    <w:rsid w:val="004D13E1"/>
    <w:rsid w:val="004D142F"/>
    <w:rsid w:val="004D1468"/>
    <w:rsid w:val="004D1913"/>
    <w:rsid w:val="004D1B22"/>
    <w:rsid w:val="004D1E8F"/>
    <w:rsid w:val="004D1FFD"/>
    <w:rsid w:val="004D2056"/>
    <w:rsid w:val="004D2487"/>
    <w:rsid w:val="004D2692"/>
    <w:rsid w:val="004D2748"/>
    <w:rsid w:val="004D2F54"/>
    <w:rsid w:val="004D3230"/>
    <w:rsid w:val="004D3373"/>
    <w:rsid w:val="004D33A5"/>
    <w:rsid w:val="004D34E5"/>
    <w:rsid w:val="004D3C1F"/>
    <w:rsid w:val="004D3FA0"/>
    <w:rsid w:val="004D4661"/>
    <w:rsid w:val="004D4CC6"/>
    <w:rsid w:val="004D53EE"/>
    <w:rsid w:val="004D5826"/>
    <w:rsid w:val="004D5878"/>
    <w:rsid w:val="004D5939"/>
    <w:rsid w:val="004D5BEA"/>
    <w:rsid w:val="004D613A"/>
    <w:rsid w:val="004D61B0"/>
    <w:rsid w:val="004D6441"/>
    <w:rsid w:val="004D68FC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CBC"/>
    <w:rsid w:val="004E0E26"/>
    <w:rsid w:val="004E0EB6"/>
    <w:rsid w:val="004E1A40"/>
    <w:rsid w:val="004E1AEE"/>
    <w:rsid w:val="004E2AC6"/>
    <w:rsid w:val="004E2B06"/>
    <w:rsid w:val="004E2B41"/>
    <w:rsid w:val="004E2C95"/>
    <w:rsid w:val="004E34C2"/>
    <w:rsid w:val="004E3615"/>
    <w:rsid w:val="004E390B"/>
    <w:rsid w:val="004E3A1B"/>
    <w:rsid w:val="004E3E77"/>
    <w:rsid w:val="004E3F1E"/>
    <w:rsid w:val="004E40FB"/>
    <w:rsid w:val="004E41DF"/>
    <w:rsid w:val="004E422F"/>
    <w:rsid w:val="004E42FC"/>
    <w:rsid w:val="004E4701"/>
    <w:rsid w:val="004E577F"/>
    <w:rsid w:val="004E5D77"/>
    <w:rsid w:val="004E609C"/>
    <w:rsid w:val="004E6230"/>
    <w:rsid w:val="004E62A2"/>
    <w:rsid w:val="004E62DB"/>
    <w:rsid w:val="004E69B8"/>
    <w:rsid w:val="004E6C00"/>
    <w:rsid w:val="004E6D68"/>
    <w:rsid w:val="004E6D73"/>
    <w:rsid w:val="004E6EDF"/>
    <w:rsid w:val="004E70A8"/>
    <w:rsid w:val="004E70DA"/>
    <w:rsid w:val="004E70FE"/>
    <w:rsid w:val="004E72BF"/>
    <w:rsid w:val="004E7840"/>
    <w:rsid w:val="004E7959"/>
    <w:rsid w:val="004E7C71"/>
    <w:rsid w:val="004F003A"/>
    <w:rsid w:val="004F008D"/>
    <w:rsid w:val="004F05CA"/>
    <w:rsid w:val="004F07F8"/>
    <w:rsid w:val="004F0C92"/>
    <w:rsid w:val="004F11F7"/>
    <w:rsid w:val="004F12F4"/>
    <w:rsid w:val="004F1422"/>
    <w:rsid w:val="004F1778"/>
    <w:rsid w:val="004F1A07"/>
    <w:rsid w:val="004F20DB"/>
    <w:rsid w:val="004F22E0"/>
    <w:rsid w:val="004F23D6"/>
    <w:rsid w:val="004F2497"/>
    <w:rsid w:val="004F2530"/>
    <w:rsid w:val="004F3823"/>
    <w:rsid w:val="004F3D3D"/>
    <w:rsid w:val="004F3E00"/>
    <w:rsid w:val="004F3FA9"/>
    <w:rsid w:val="004F4014"/>
    <w:rsid w:val="004F435D"/>
    <w:rsid w:val="004F46A3"/>
    <w:rsid w:val="004F4FF2"/>
    <w:rsid w:val="004F5258"/>
    <w:rsid w:val="004F5265"/>
    <w:rsid w:val="004F53F4"/>
    <w:rsid w:val="004F5434"/>
    <w:rsid w:val="004F59B4"/>
    <w:rsid w:val="004F5A85"/>
    <w:rsid w:val="004F5BDA"/>
    <w:rsid w:val="004F6054"/>
    <w:rsid w:val="004F63BB"/>
    <w:rsid w:val="004F6D18"/>
    <w:rsid w:val="004F6D2D"/>
    <w:rsid w:val="004F6D6D"/>
    <w:rsid w:val="004F6F04"/>
    <w:rsid w:val="004F7310"/>
    <w:rsid w:val="004F7747"/>
    <w:rsid w:val="004F783C"/>
    <w:rsid w:val="004F78FF"/>
    <w:rsid w:val="004F7BB4"/>
    <w:rsid w:val="00500515"/>
    <w:rsid w:val="00500768"/>
    <w:rsid w:val="00500C58"/>
    <w:rsid w:val="00500C77"/>
    <w:rsid w:val="00500F4A"/>
    <w:rsid w:val="00501565"/>
    <w:rsid w:val="005015EB"/>
    <w:rsid w:val="00501917"/>
    <w:rsid w:val="00501A00"/>
    <w:rsid w:val="00501DE7"/>
    <w:rsid w:val="005023E8"/>
    <w:rsid w:val="005027DC"/>
    <w:rsid w:val="0050291F"/>
    <w:rsid w:val="00502BD4"/>
    <w:rsid w:val="00502CEB"/>
    <w:rsid w:val="00502F3E"/>
    <w:rsid w:val="00503096"/>
    <w:rsid w:val="0050348D"/>
    <w:rsid w:val="00503A48"/>
    <w:rsid w:val="00503D09"/>
    <w:rsid w:val="00503F43"/>
    <w:rsid w:val="00504C31"/>
    <w:rsid w:val="00504DC5"/>
    <w:rsid w:val="0050525D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2CB"/>
    <w:rsid w:val="005113EB"/>
    <w:rsid w:val="00511452"/>
    <w:rsid w:val="005114C6"/>
    <w:rsid w:val="00511F5C"/>
    <w:rsid w:val="005126C5"/>
    <w:rsid w:val="00512B1D"/>
    <w:rsid w:val="00512D51"/>
    <w:rsid w:val="00512FED"/>
    <w:rsid w:val="0051311C"/>
    <w:rsid w:val="00513669"/>
    <w:rsid w:val="00513CE3"/>
    <w:rsid w:val="005142EF"/>
    <w:rsid w:val="00514A37"/>
    <w:rsid w:val="00514B70"/>
    <w:rsid w:val="00514B7C"/>
    <w:rsid w:val="00514C3B"/>
    <w:rsid w:val="00514E5C"/>
    <w:rsid w:val="0051536D"/>
    <w:rsid w:val="005153D0"/>
    <w:rsid w:val="0051574E"/>
    <w:rsid w:val="00516091"/>
    <w:rsid w:val="00516694"/>
    <w:rsid w:val="00516DAB"/>
    <w:rsid w:val="00517632"/>
    <w:rsid w:val="00517B30"/>
    <w:rsid w:val="005200AE"/>
    <w:rsid w:val="00520A28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D8F"/>
    <w:rsid w:val="0052686A"/>
    <w:rsid w:val="00527880"/>
    <w:rsid w:val="0052794B"/>
    <w:rsid w:val="00527ADE"/>
    <w:rsid w:val="00527CF5"/>
    <w:rsid w:val="00527DB3"/>
    <w:rsid w:val="00527E8E"/>
    <w:rsid w:val="00527ED0"/>
    <w:rsid w:val="00527F7A"/>
    <w:rsid w:val="0053052D"/>
    <w:rsid w:val="00530C77"/>
    <w:rsid w:val="00530C9B"/>
    <w:rsid w:val="005317B6"/>
    <w:rsid w:val="00531874"/>
    <w:rsid w:val="005319C4"/>
    <w:rsid w:val="00531D4A"/>
    <w:rsid w:val="00531ECC"/>
    <w:rsid w:val="00532198"/>
    <w:rsid w:val="005321B6"/>
    <w:rsid w:val="0053249F"/>
    <w:rsid w:val="00532AD3"/>
    <w:rsid w:val="005338C1"/>
    <w:rsid w:val="00533923"/>
    <w:rsid w:val="00533D9A"/>
    <w:rsid w:val="00534339"/>
    <w:rsid w:val="00534496"/>
    <w:rsid w:val="005348C9"/>
    <w:rsid w:val="00535259"/>
    <w:rsid w:val="0053560E"/>
    <w:rsid w:val="00535894"/>
    <w:rsid w:val="00535FCD"/>
    <w:rsid w:val="0053615F"/>
    <w:rsid w:val="00536436"/>
    <w:rsid w:val="00536683"/>
    <w:rsid w:val="005370CE"/>
    <w:rsid w:val="005372AF"/>
    <w:rsid w:val="00537D90"/>
    <w:rsid w:val="00537ECB"/>
    <w:rsid w:val="0054013F"/>
    <w:rsid w:val="005401A1"/>
    <w:rsid w:val="005401D8"/>
    <w:rsid w:val="005402B2"/>
    <w:rsid w:val="0054080D"/>
    <w:rsid w:val="00540AF3"/>
    <w:rsid w:val="00540CA9"/>
    <w:rsid w:val="00540CAB"/>
    <w:rsid w:val="00541A72"/>
    <w:rsid w:val="00541E07"/>
    <w:rsid w:val="00542318"/>
    <w:rsid w:val="00542364"/>
    <w:rsid w:val="005423D9"/>
    <w:rsid w:val="00542534"/>
    <w:rsid w:val="00542EAF"/>
    <w:rsid w:val="00542F04"/>
    <w:rsid w:val="005432F4"/>
    <w:rsid w:val="005432FB"/>
    <w:rsid w:val="00543495"/>
    <w:rsid w:val="005434C7"/>
    <w:rsid w:val="005435BF"/>
    <w:rsid w:val="005438FE"/>
    <w:rsid w:val="00543AEA"/>
    <w:rsid w:val="00543C34"/>
    <w:rsid w:val="00543C87"/>
    <w:rsid w:val="00544114"/>
    <w:rsid w:val="00544316"/>
    <w:rsid w:val="0054433B"/>
    <w:rsid w:val="005443AB"/>
    <w:rsid w:val="00544D3C"/>
    <w:rsid w:val="005456C0"/>
    <w:rsid w:val="00545D60"/>
    <w:rsid w:val="0054643E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914"/>
    <w:rsid w:val="00550BB3"/>
    <w:rsid w:val="00550F16"/>
    <w:rsid w:val="0055227F"/>
    <w:rsid w:val="00552402"/>
    <w:rsid w:val="005528DF"/>
    <w:rsid w:val="00552C6E"/>
    <w:rsid w:val="0055301A"/>
    <w:rsid w:val="0055334D"/>
    <w:rsid w:val="00553966"/>
    <w:rsid w:val="00553BC9"/>
    <w:rsid w:val="00553BD8"/>
    <w:rsid w:val="00553D3B"/>
    <w:rsid w:val="00555237"/>
    <w:rsid w:val="00555F77"/>
    <w:rsid w:val="00555FBB"/>
    <w:rsid w:val="00556174"/>
    <w:rsid w:val="0055621E"/>
    <w:rsid w:val="005562AE"/>
    <w:rsid w:val="005563F9"/>
    <w:rsid w:val="00556463"/>
    <w:rsid w:val="005564F6"/>
    <w:rsid w:val="0055669A"/>
    <w:rsid w:val="00557086"/>
    <w:rsid w:val="00557128"/>
    <w:rsid w:val="005573AD"/>
    <w:rsid w:val="0055778C"/>
    <w:rsid w:val="00560030"/>
    <w:rsid w:val="00560059"/>
    <w:rsid w:val="00560112"/>
    <w:rsid w:val="00560E48"/>
    <w:rsid w:val="00560E94"/>
    <w:rsid w:val="00561554"/>
    <w:rsid w:val="005615E5"/>
    <w:rsid w:val="00561969"/>
    <w:rsid w:val="00561B6A"/>
    <w:rsid w:val="00561C68"/>
    <w:rsid w:val="00561FA6"/>
    <w:rsid w:val="005622BE"/>
    <w:rsid w:val="00562680"/>
    <w:rsid w:val="00562729"/>
    <w:rsid w:val="005627EA"/>
    <w:rsid w:val="00563552"/>
    <w:rsid w:val="00563E91"/>
    <w:rsid w:val="0056418F"/>
    <w:rsid w:val="005642C5"/>
    <w:rsid w:val="00564333"/>
    <w:rsid w:val="005643A9"/>
    <w:rsid w:val="005654C0"/>
    <w:rsid w:val="005655EF"/>
    <w:rsid w:val="005656F9"/>
    <w:rsid w:val="00565A22"/>
    <w:rsid w:val="00565BC9"/>
    <w:rsid w:val="00565DE9"/>
    <w:rsid w:val="00565E2D"/>
    <w:rsid w:val="00566043"/>
    <w:rsid w:val="0056643C"/>
    <w:rsid w:val="0056644D"/>
    <w:rsid w:val="00566789"/>
    <w:rsid w:val="00566BFC"/>
    <w:rsid w:val="00567325"/>
    <w:rsid w:val="005675AC"/>
    <w:rsid w:val="0056768E"/>
    <w:rsid w:val="00570606"/>
    <w:rsid w:val="005709B2"/>
    <w:rsid w:val="00570D1A"/>
    <w:rsid w:val="00570EE0"/>
    <w:rsid w:val="00571298"/>
    <w:rsid w:val="005712EC"/>
    <w:rsid w:val="0057161B"/>
    <w:rsid w:val="00571BA6"/>
    <w:rsid w:val="00571DB1"/>
    <w:rsid w:val="00571EE6"/>
    <w:rsid w:val="0057213F"/>
    <w:rsid w:val="0057267F"/>
    <w:rsid w:val="005729FF"/>
    <w:rsid w:val="00572D09"/>
    <w:rsid w:val="00572E48"/>
    <w:rsid w:val="00572F49"/>
    <w:rsid w:val="005734D5"/>
    <w:rsid w:val="00573842"/>
    <w:rsid w:val="00573E21"/>
    <w:rsid w:val="00573F89"/>
    <w:rsid w:val="00574332"/>
    <w:rsid w:val="005745F2"/>
    <w:rsid w:val="00574611"/>
    <w:rsid w:val="00574906"/>
    <w:rsid w:val="00574A0F"/>
    <w:rsid w:val="00574AD8"/>
    <w:rsid w:val="005751FA"/>
    <w:rsid w:val="00575241"/>
    <w:rsid w:val="005754FE"/>
    <w:rsid w:val="00576303"/>
    <w:rsid w:val="00576342"/>
    <w:rsid w:val="00576604"/>
    <w:rsid w:val="00576874"/>
    <w:rsid w:val="00576B17"/>
    <w:rsid w:val="00576C7F"/>
    <w:rsid w:val="005770C2"/>
    <w:rsid w:val="005770FE"/>
    <w:rsid w:val="00577291"/>
    <w:rsid w:val="00577557"/>
    <w:rsid w:val="005776CF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AF"/>
    <w:rsid w:val="00581AE7"/>
    <w:rsid w:val="00581BFA"/>
    <w:rsid w:val="00581DC9"/>
    <w:rsid w:val="00581E93"/>
    <w:rsid w:val="00582018"/>
    <w:rsid w:val="00582821"/>
    <w:rsid w:val="00583B69"/>
    <w:rsid w:val="00583CA6"/>
    <w:rsid w:val="00583CF9"/>
    <w:rsid w:val="00583D4B"/>
    <w:rsid w:val="00583D60"/>
    <w:rsid w:val="0058465D"/>
    <w:rsid w:val="00584CF8"/>
    <w:rsid w:val="005856CC"/>
    <w:rsid w:val="00586174"/>
    <w:rsid w:val="00586292"/>
    <w:rsid w:val="005864BC"/>
    <w:rsid w:val="005867B8"/>
    <w:rsid w:val="00586D77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0DB0"/>
    <w:rsid w:val="00591807"/>
    <w:rsid w:val="0059192C"/>
    <w:rsid w:val="00591ABE"/>
    <w:rsid w:val="00591BF2"/>
    <w:rsid w:val="005921DE"/>
    <w:rsid w:val="00592A79"/>
    <w:rsid w:val="0059334C"/>
    <w:rsid w:val="005934EF"/>
    <w:rsid w:val="00593794"/>
    <w:rsid w:val="0059412C"/>
    <w:rsid w:val="005948FD"/>
    <w:rsid w:val="00595E60"/>
    <w:rsid w:val="00595ECA"/>
    <w:rsid w:val="00595FD0"/>
    <w:rsid w:val="00596186"/>
    <w:rsid w:val="00596449"/>
    <w:rsid w:val="005964BB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6AF"/>
    <w:rsid w:val="005A0990"/>
    <w:rsid w:val="005A0FC6"/>
    <w:rsid w:val="005A1084"/>
    <w:rsid w:val="005A10F0"/>
    <w:rsid w:val="005A1437"/>
    <w:rsid w:val="005A1828"/>
    <w:rsid w:val="005A1C53"/>
    <w:rsid w:val="005A228D"/>
    <w:rsid w:val="005A26C7"/>
    <w:rsid w:val="005A2A0F"/>
    <w:rsid w:val="005A2B0A"/>
    <w:rsid w:val="005A2C60"/>
    <w:rsid w:val="005A2DE0"/>
    <w:rsid w:val="005A2EAB"/>
    <w:rsid w:val="005A356F"/>
    <w:rsid w:val="005A3C5A"/>
    <w:rsid w:val="005A3E12"/>
    <w:rsid w:val="005A3F43"/>
    <w:rsid w:val="005A45B6"/>
    <w:rsid w:val="005A4B77"/>
    <w:rsid w:val="005A4C5A"/>
    <w:rsid w:val="005A53B6"/>
    <w:rsid w:val="005A58B4"/>
    <w:rsid w:val="005A5A86"/>
    <w:rsid w:val="005A5BF7"/>
    <w:rsid w:val="005A5E02"/>
    <w:rsid w:val="005A763E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98"/>
    <w:rsid w:val="005B2EAE"/>
    <w:rsid w:val="005B2FD0"/>
    <w:rsid w:val="005B32BB"/>
    <w:rsid w:val="005B3329"/>
    <w:rsid w:val="005B33BE"/>
    <w:rsid w:val="005B33F5"/>
    <w:rsid w:val="005B3598"/>
    <w:rsid w:val="005B35AB"/>
    <w:rsid w:val="005B3927"/>
    <w:rsid w:val="005B40EA"/>
    <w:rsid w:val="005B4286"/>
    <w:rsid w:val="005B459C"/>
    <w:rsid w:val="005B45C5"/>
    <w:rsid w:val="005B4B37"/>
    <w:rsid w:val="005B537B"/>
    <w:rsid w:val="005B5557"/>
    <w:rsid w:val="005B5813"/>
    <w:rsid w:val="005B5840"/>
    <w:rsid w:val="005B5B3F"/>
    <w:rsid w:val="005B5D7D"/>
    <w:rsid w:val="005B5E55"/>
    <w:rsid w:val="005B5ECE"/>
    <w:rsid w:val="005B6585"/>
    <w:rsid w:val="005B677E"/>
    <w:rsid w:val="005B6F5D"/>
    <w:rsid w:val="005B7246"/>
    <w:rsid w:val="005B73E6"/>
    <w:rsid w:val="005B762D"/>
    <w:rsid w:val="005B7700"/>
    <w:rsid w:val="005B7E00"/>
    <w:rsid w:val="005C03D7"/>
    <w:rsid w:val="005C080D"/>
    <w:rsid w:val="005C0AA0"/>
    <w:rsid w:val="005C0AB3"/>
    <w:rsid w:val="005C113D"/>
    <w:rsid w:val="005C13A1"/>
    <w:rsid w:val="005C1529"/>
    <w:rsid w:val="005C15CE"/>
    <w:rsid w:val="005C15E6"/>
    <w:rsid w:val="005C1ED0"/>
    <w:rsid w:val="005C20B0"/>
    <w:rsid w:val="005C212C"/>
    <w:rsid w:val="005C2AAD"/>
    <w:rsid w:val="005C2B42"/>
    <w:rsid w:val="005C2CEA"/>
    <w:rsid w:val="005C3298"/>
    <w:rsid w:val="005C39B2"/>
    <w:rsid w:val="005C3A06"/>
    <w:rsid w:val="005C3E88"/>
    <w:rsid w:val="005C4193"/>
    <w:rsid w:val="005C4256"/>
    <w:rsid w:val="005C44B7"/>
    <w:rsid w:val="005C48FF"/>
    <w:rsid w:val="005C4CFB"/>
    <w:rsid w:val="005C4D2D"/>
    <w:rsid w:val="005C52B3"/>
    <w:rsid w:val="005C52DC"/>
    <w:rsid w:val="005C52F1"/>
    <w:rsid w:val="005C55F6"/>
    <w:rsid w:val="005C5BE4"/>
    <w:rsid w:val="005C616C"/>
    <w:rsid w:val="005C6B1C"/>
    <w:rsid w:val="005C6D1C"/>
    <w:rsid w:val="005C6EF7"/>
    <w:rsid w:val="005C72BE"/>
    <w:rsid w:val="005C7524"/>
    <w:rsid w:val="005C76C7"/>
    <w:rsid w:val="005C7C61"/>
    <w:rsid w:val="005C7CB2"/>
    <w:rsid w:val="005D0028"/>
    <w:rsid w:val="005D0C9E"/>
    <w:rsid w:val="005D0E98"/>
    <w:rsid w:val="005D0F71"/>
    <w:rsid w:val="005D0FB9"/>
    <w:rsid w:val="005D109B"/>
    <w:rsid w:val="005D1162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31B9"/>
    <w:rsid w:val="005D329E"/>
    <w:rsid w:val="005D3404"/>
    <w:rsid w:val="005D3407"/>
    <w:rsid w:val="005D3458"/>
    <w:rsid w:val="005D37BE"/>
    <w:rsid w:val="005D3854"/>
    <w:rsid w:val="005D39E3"/>
    <w:rsid w:val="005D3DB2"/>
    <w:rsid w:val="005D3E24"/>
    <w:rsid w:val="005D400D"/>
    <w:rsid w:val="005D415A"/>
    <w:rsid w:val="005D462C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4D2"/>
    <w:rsid w:val="005D76FF"/>
    <w:rsid w:val="005E01FA"/>
    <w:rsid w:val="005E0734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200"/>
    <w:rsid w:val="005E2CC0"/>
    <w:rsid w:val="005E2CF4"/>
    <w:rsid w:val="005E2F57"/>
    <w:rsid w:val="005E35D6"/>
    <w:rsid w:val="005E3D96"/>
    <w:rsid w:val="005E3EA0"/>
    <w:rsid w:val="005E3F27"/>
    <w:rsid w:val="005E3FB5"/>
    <w:rsid w:val="005E49F1"/>
    <w:rsid w:val="005E4A63"/>
    <w:rsid w:val="005E4E32"/>
    <w:rsid w:val="005E4EA5"/>
    <w:rsid w:val="005E4EDB"/>
    <w:rsid w:val="005E5036"/>
    <w:rsid w:val="005E5400"/>
    <w:rsid w:val="005E545F"/>
    <w:rsid w:val="005E59E1"/>
    <w:rsid w:val="005E5BD1"/>
    <w:rsid w:val="005E5ED3"/>
    <w:rsid w:val="005E6295"/>
    <w:rsid w:val="005E64EF"/>
    <w:rsid w:val="005E6E5C"/>
    <w:rsid w:val="005E7266"/>
    <w:rsid w:val="005E7466"/>
    <w:rsid w:val="005E7B4F"/>
    <w:rsid w:val="005E7C12"/>
    <w:rsid w:val="005E7DBC"/>
    <w:rsid w:val="005F00A9"/>
    <w:rsid w:val="005F03D0"/>
    <w:rsid w:val="005F09E0"/>
    <w:rsid w:val="005F0C2C"/>
    <w:rsid w:val="005F0ED6"/>
    <w:rsid w:val="005F1134"/>
    <w:rsid w:val="005F137A"/>
    <w:rsid w:val="005F137F"/>
    <w:rsid w:val="005F1760"/>
    <w:rsid w:val="005F17FF"/>
    <w:rsid w:val="005F26B8"/>
    <w:rsid w:val="005F2A93"/>
    <w:rsid w:val="005F3560"/>
    <w:rsid w:val="005F35B3"/>
    <w:rsid w:val="005F372C"/>
    <w:rsid w:val="005F392D"/>
    <w:rsid w:val="005F3D42"/>
    <w:rsid w:val="005F3E86"/>
    <w:rsid w:val="005F3E8F"/>
    <w:rsid w:val="005F3FE0"/>
    <w:rsid w:val="005F441A"/>
    <w:rsid w:val="005F4495"/>
    <w:rsid w:val="005F4548"/>
    <w:rsid w:val="005F4773"/>
    <w:rsid w:val="005F4BB7"/>
    <w:rsid w:val="005F4C05"/>
    <w:rsid w:val="005F4D0A"/>
    <w:rsid w:val="005F5D7A"/>
    <w:rsid w:val="005F5D84"/>
    <w:rsid w:val="005F5D9B"/>
    <w:rsid w:val="005F61CD"/>
    <w:rsid w:val="005F665E"/>
    <w:rsid w:val="005F67EF"/>
    <w:rsid w:val="005F695C"/>
    <w:rsid w:val="005F7038"/>
    <w:rsid w:val="005F7067"/>
    <w:rsid w:val="005F7812"/>
    <w:rsid w:val="005F791A"/>
    <w:rsid w:val="00600138"/>
    <w:rsid w:val="0060041D"/>
    <w:rsid w:val="006005E6"/>
    <w:rsid w:val="00600698"/>
    <w:rsid w:val="00600D7A"/>
    <w:rsid w:val="00600D8B"/>
    <w:rsid w:val="006013E8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40C"/>
    <w:rsid w:val="00602F12"/>
    <w:rsid w:val="006030F7"/>
    <w:rsid w:val="00603102"/>
    <w:rsid w:val="006032EF"/>
    <w:rsid w:val="006034D4"/>
    <w:rsid w:val="006035ED"/>
    <w:rsid w:val="006037BB"/>
    <w:rsid w:val="0060396C"/>
    <w:rsid w:val="00603A65"/>
    <w:rsid w:val="00603C8F"/>
    <w:rsid w:val="00603DC3"/>
    <w:rsid w:val="00603E68"/>
    <w:rsid w:val="00603F2D"/>
    <w:rsid w:val="00603F58"/>
    <w:rsid w:val="006040AC"/>
    <w:rsid w:val="0060414B"/>
    <w:rsid w:val="00604C45"/>
    <w:rsid w:val="00604E8A"/>
    <w:rsid w:val="006050F4"/>
    <w:rsid w:val="006056ED"/>
    <w:rsid w:val="00605A61"/>
    <w:rsid w:val="006062DA"/>
    <w:rsid w:val="006065C2"/>
    <w:rsid w:val="006065CA"/>
    <w:rsid w:val="0060720A"/>
    <w:rsid w:val="0060727E"/>
    <w:rsid w:val="00607563"/>
    <w:rsid w:val="00607949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6C0"/>
    <w:rsid w:val="00611C02"/>
    <w:rsid w:val="00611E0E"/>
    <w:rsid w:val="00612512"/>
    <w:rsid w:val="0061267F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0FB"/>
    <w:rsid w:val="00614162"/>
    <w:rsid w:val="006141B5"/>
    <w:rsid w:val="0061427C"/>
    <w:rsid w:val="006142EB"/>
    <w:rsid w:val="006145E0"/>
    <w:rsid w:val="006147FC"/>
    <w:rsid w:val="006148A2"/>
    <w:rsid w:val="006149D5"/>
    <w:rsid w:val="00614BF0"/>
    <w:rsid w:val="0061544E"/>
    <w:rsid w:val="006156CC"/>
    <w:rsid w:val="00615937"/>
    <w:rsid w:val="00615CBC"/>
    <w:rsid w:val="00615FEC"/>
    <w:rsid w:val="00616179"/>
    <w:rsid w:val="00616409"/>
    <w:rsid w:val="00616FBF"/>
    <w:rsid w:val="006172B9"/>
    <w:rsid w:val="00617888"/>
    <w:rsid w:val="00617BA9"/>
    <w:rsid w:val="006201F8"/>
    <w:rsid w:val="00620341"/>
    <w:rsid w:val="00620955"/>
    <w:rsid w:val="00620A8A"/>
    <w:rsid w:val="0062109E"/>
    <w:rsid w:val="00622405"/>
    <w:rsid w:val="0062263F"/>
    <w:rsid w:val="00622679"/>
    <w:rsid w:val="00622844"/>
    <w:rsid w:val="0062288C"/>
    <w:rsid w:val="0062334D"/>
    <w:rsid w:val="00623605"/>
    <w:rsid w:val="00623909"/>
    <w:rsid w:val="00623C09"/>
    <w:rsid w:val="00623D0C"/>
    <w:rsid w:val="00624350"/>
    <w:rsid w:val="0062448C"/>
    <w:rsid w:val="0062496A"/>
    <w:rsid w:val="00624C7C"/>
    <w:rsid w:val="0062593F"/>
    <w:rsid w:val="00625A0F"/>
    <w:rsid w:val="00625DAB"/>
    <w:rsid w:val="00625DE9"/>
    <w:rsid w:val="00626C87"/>
    <w:rsid w:val="00626D10"/>
    <w:rsid w:val="00627B5A"/>
    <w:rsid w:val="00627B93"/>
    <w:rsid w:val="00627C7B"/>
    <w:rsid w:val="00627D28"/>
    <w:rsid w:val="00627E26"/>
    <w:rsid w:val="006300CA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FB"/>
    <w:rsid w:val="00632675"/>
    <w:rsid w:val="00632A16"/>
    <w:rsid w:val="00632BDC"/>
    <w:rsid w:val="006330EE"/>
    <w:rsid w:val="00633DA5"/>
    <w:rsid w:val="00633DBF"/>
    <w:rsid w:val="00634010"/>
    <w:rsid w:val="00634F15"/>
    <w:rsid w:val="0063529A"/>
    <w:rsid w:val="00635791"/>
    <w:rsid w:val="006359FC"/>
    <w:rsid w:val="00635DED"/>
    <w:rsid w:val="006361F4"/>
    <w:rsid w:val="006366C3"/>
    <w:rsid w:val="0063689C"/>
    <w:rsid w:val="0063694D"/>
    <w:rsid w:val="00636ABD"/>
    <w:rsid w:val="00636ABF"/>
    <w:rsid w:val="00636DD8"/>
    <w:rsid w:val="00637766"/>
    <w:rsid w:val="006378D3"/>
    <w:rsid w:val="0064088C"/>
    <w:rsid w:val="0064088E"/>
    <w:rsid w:val="00640D4E"/>
    <w:rsid w:val="0064163C"/>
    <w:rsid w:val="00641B33"/>
    <w:rsid w:val="00641C5E"/>
    <w:rsid w:val="00641DC3"/>
    <w:rsid w:val="00641DE5"/>
    <w:rsid w:val="00642064"/>
    <w:rsid w:val="0064233A"/>
    <w:rsid w:val="006423BC"/>
    <w:rsid w:val="006426F2"/>
    <w:rsid w:val="00642B12"/>
    <w:rsid w:val="00643F0D"/>
    <w:rsid w:val="00643FE0"/>
    <w:rsid w:val="006445B0"/>
    <w:rsid w:val="006445CC"/>
    <w:rsid w:val="00644884"/>
    <w:rsid w:val="00644936"/>
    <w:rsid w:val="00644A13"/>
    <w:rsid w:val="00644C2B"/>
    <w:rsid w:val="00644CE6"/>
    <w:rsid w:val="00645298"/>
    <w:rsid w:val="0064529E"/>
    <w:rsid w:val="0064586B"/>
    <w:rsid w:val="00646AAC"/>
    <w:rsid w:val="00646B01"/>
    <w:rsid w:val="00646EF0"/>
    <w:rsid w:val="006470F5"/>
    <w:rsid w:val="00647533"/>
    <w:rsid w:val="00647960"/>
    <w:rsid w:val="0065009F"/>
    <w:rsid w:val="0065010C"/>
    <w:rsid w:val="006507BB"/>
    <w:rsid w:val="006509C3"/>
    <w:rsid w:val="00651289"/>
    <w:rsid w:val="006514B1"/>
    <w:rsid w:val="00651679"/>
    <w:rsid w:val="00651C81"/>
    <w:rsid w:val="00651CE7"/>
    <w:rsid w:val="00651E4F"/>
    <w:rsid w:val="0065210E"/>
    <w:rsid w:val="006522F0"/>
    <w:rsid w:val="00652364"/>
    <w:rsid w:val="006523FA"/>
    <w:rsid w:val="0065269F"/>
    <w:rsid w:val="006530C0"/>
    <w:rsid w:val="00653284"/>
    <w:rsid w:val="00653ED9"/>
    <w:rsid w:val="00654A8B"/>
    <w:rsid w:val="00654B69"/>
    <w:rsid w:val="00654EF4"/>
    <w:rsid w:val="00655297"/>
    <w:rsid w:val="00656491"/>
    <w:rsid w:val="00656931"/>
    <w:rsid w:val="00656A76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614"/>
    <w:rsid w:val="0066090B"/>
    <w:rsid w:val="00660949"/>
    <w:rsid w:val="00660DC7"/>
    <w:rsid w:val="00660E9C"/>
    <w:rsid w:val="006612DA"/>
    <w:rsid w:val="00661CFD"/>
    <w:rsid w:val="00662842"/>
    <w:rsid w:val="006629F3"/>
    <w:rsid w:val="00662BB5"/>
    <w:rsid w:val="00662E1F"/>
    <w:rsid w:val="00662E3B"/>
    <w:rsid w:val="00662EC6"/>
    <w:rsid w:val="00663CA9"/>
    <w:rsid w:val="00663FB5"/>
    <w:rsid w:val="00663FF3"/>
    <w:rsid w:val="00664481"/>
    <w:rsid w:val="006645E8"/>
    <w:rsid w:val="00664B5A"/>
    <w:rsid w:val="006654A8"/>
    <w:rsid w:val="0066577C"/>
    <w:rsid w:val="00666276"/>
    <w:rsid w:val="00666708"/>
    <w:rsid w:val="00666AE8"/>
    <w:rsid w:val="00666D2A"/>
    <w:rsid w:val="00666D85"/>
    <w:rsid w:val="006670A1"/>
    <w:rsid w:val="00667101"/>
    <w:rsid w:val="0066712B"/>
    <w:rsid w:val="0066727C"/>
    <w:rsid w:val="00667447"/>
    <w:rsid w:val="0066747C"/>
    <w:rsid w:val="00667662"/>
    <w:rsid w:val="006678B8"/>
    <w:rsid w:val="00670199"/>
    <w:rsid w:val="0067030A"/>
    <w:rsid w:val="0067033B"/>
    <w:rsid w:val="0067043C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E27"/>
    <w:rsid w:val="00672E9C"/>
    <w:rsid w:val="006737C8"/>
    <w:rsid w:val="00673976"/>
    <w:rsid w:val="00673C9C"/>
    <w:rsid w:val="00673F32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5EE"/>
    <w:rsid w:val="00676C2B"/>
    <w:rsid w:val="00676E27"/>
    <w:rsid w:val="00677058"/>
    <w:rsid w:val="0067705F"/>
    <w:rsid w:val="006776A2"/>
    <w:rsid w:val="00677C93"/>
    <w:rsid w:val="00677C9B"/>
    <w:rsid w:val="006801A4"/>
    <w:rsid w:val="006802AC"/>
    <w:rsid w:val="0068049D"/>
    <w:rsid w:val="00680801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16B"/>
    <w:rsid w:val="00683408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43B"/>
    <w:rsid w:val="00684574"/>
    <w:rsid w:val="00684642"/>
    <w:rsid w:val="00684651"/>
    <w:rsid w:val="00684837"/>
    <w:rsid w:val="00684FE3"/>
    <w:rsid w:val="0068504C"/>
    <w:rsid w:val="006851F6"/>
    <w:rsid w:val="00685444"/>
    <w:rsid w:val="006854EB"/>
    <w:rsid w:val="00685D70"/>
    <w:rsid w:val="00685F46"/>
    <w:rsid w:val="00686007"/>
    <w:rsid w:val="00686204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83"/>
    <w:rsid w:val="006921D8"/>
    <w:rsid w:val="0069221C"/>
    <w:rsid w:val="006922FD"/>
    <w:rsid w:val="00692B39"/>
    <w:rsid w:val="00692B43"/>
    <w:rsid w:val="00692BB7"/>
    <w:rsid w:val="00692EE5"/>
    <w:rsid w:val="0069317B"/>
    <w:rsid w:val="00693208"/>
    <w:rsid w:val="006935AC"/>
    <w:rsid w:val="00694707"/>
    <w:rsid w:val="0069485F"/>
    <w:rsid w:val="00694B94"/>
    <w:rsid w:val="00694BB3"/>
    <w:rsid w:val="00694BEE"/>
    <w:rsid w:val="00694ECB"/>
    <w:rsid w:val="006950D7"/>
    <w:rsid w:val="006950F4"/>
    <w:rsid w:val="006951C2"/>
    <w:rsid w:val="00695388"/>
    <w:rsid w:val="0069572E"/>
    <w:rsid w:val="00695900"/>
    <w:rsid w:val="00695CAD"/>
    <w:rsid w:val="00696345"/>
    <w:rsid w:val="00696508"/>
    <w:rsid w:val="0069651B"/>
    <w:rsid w:val="00696952"/>
    <w:rsid w:val="00696A00"/>
    <w:rsid w:val="00696D00"/>
    <w:rsid w:val="00696D41"/>
    <w:rsid w:val="00697502"/>
    <w:rsid w:val="00697BCA"/>
    <w:rsid w:val="00697F72"/>
    <w:rsid w:val="006A0094"/>
    <w:rsid w:val="006A01E3"/>
    <w:rsid w:val="006A0540"/>
    <w:rsid w:val="006A0A61"/>
    <w:rsid w:val="006A14CC"/>
    <w:rsid w:val="006A1567"/>
    <w:rsid w:val="006A1747"/>
    <w:rsid w:val="006A1B0B"/>
    <w:rsid w:val="006A1B0E"/>
    <w:rsid w:val="006A1B37"/>
    <w:rsid w:val="006A23F9"/>
    <w:rsid w:val="006A2695"/>
    <w:rsid w:val="006A29DE"/>
    <w:rsid w:val="006A2A27"/>
    <w:rsid w:val="006A2BE0"/>
    <w:rsid w:val="006A2F14"/>
    <w:rsid w:val="006A2F21"/>
    <w:rsid w:val="006A3427"/>
    <w:rsid w:val="006A3CC2"/>
    <w:rsid w:val="006A3ED8"/>
    <w:rsid w:val="006A3F80"/>
    <w:rsid w:val="006A4021"/>
    <w:rsid w:val="006A4115"/>
    <w:rsid w:val="006A43AE"/>
    <w:rsid w:val="006A43B9"/>
    <w:rsid w:val="006A460D"/>
    <w:rsid w:val="006A4C6C"/>
    <w:rsid w:val="006A4FC8"/>
    <w:rsid w:val="006A60C8"/>
    <w:rsid w:val="006A67FA"/>
    <w:rsid w:val="006A708F"/>
    <w:rsid w:val="006A7D41"/>
    <w:rsid w:val="006A7E97"/>
    <w:rsid w:val="006B03F8"/>
    <w:rsid w:val="006B0A8F"/>
    <w:rsid w:val="006B0BBE"/>
    <w:rsid w:val="006B0DFC"/>
    <w:rsid w:val="006B1268"/>
    <w:rsid w:val="006B19A4"/>
    <w:rsid w:val="006B1AAA"/>
    <w:rsid w:val="006B1C72"/>
    <w:rsid w:val="006B1C94"/>
    <w:rsid w:val="006B2356"/>
    <w:rsid w:val="006B2C21"/>
    <w:rsid w:val="006B3010"/>
    <w:rsid w:val="006B3601"/>
    <w:rsid w:val="006B3754"/>
    <w:rsid w:val="006B37FB"/>
    <w:rsid w:val="006B3B4D"/>
    <w:rsid w:val="006B3C57"/>
    <w:rsid w:val="006B3D48"/>
    <w:rsid w:val="006B3F95"/>
    <w:rsid w:val="006B4397"/>
    <w:rsid w:val="006B4858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CC2"/>
    <w:rsid w:val="006C007B"/>
    <w:rsid w:val="006C00A9"/>
    <w:rsid w:val="006C01F9"/>
    <w:rsid w:val="006C0369"/>
    <w:rsid w:val="006C068B"/>
    <w:rsid w:val="006C0A16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546"/>
    <w:rsid w:val="006C38B7"/>
    <w:rsid w:val="006C3B3D"/>
    <w:rsid w:val="006C3C42"/>
    <w:rsid w:val="006C3DB1"/>
    <w:rsid w:val="006C3E57"/>
    <w:rsid w:val="006C3F9D"/>
    <w:rsid w:val="006C479A"/>
    <w:rsid w:val="006C4C67"/>
    <w:rsid w:val="006C4E53"/>
    <w:rsid w:val="006C4F56"/>
    <w:rsid w:val="006C5155"/>
    <w:rsid w:val="006C57ED"/>
    <w:rsid w:val="006C5B83"/>
    <w:rsid w:val="006C6549"/>
    <w:rsid w:val="006C7953"/>
    <w:rsid w:val="006C7AAC"/>
    <w:rsid w:val="006C7C44"/>
    <w:rsid w:val="006C7EAA"/>
    <w:rsid w:val="006C7EC4"/>
    <w:rsid w:val="006D0353"/>
    <w:rsid w:val="006D03D2"/>
    <w:rsid w:val="006D0B02"/>
    <w:rsid w:val="006D0C4B"/>
    <w:rsid w:val="006D0F0C"/>
    <w:rsid w:val="006D1080"/>
    <w:rsid w:val="006D1423"/>
    <w:rsid w:val="006D1512"/>
    <w:rsid w:val="006D17AE"/>
    <w:rsid w:val="006D19F7"/>
    <w:rsid w:val="006D1F43"/>
    <w:rsid w:val="006D26EA"/>
    <w:rsid w:val="006D2746"/>
    <w:rsid w:val="006D32CA"/>
    <w:rsid w:val="006D3AA0"/>
    <w:rsid w:val="006D3DD5"/>
    <w:rsid w:val="006D4582"/>
    <w:rsid w:val="006D4A23"/>
    <w:rsid w:val="006D4BAD"/>
    <w:rsid w:val="006D4DA4"/>
    <w:rsid w:val="006D5691"/>
    <w:rsid w:val="006D5754"/>
    <w:rsid w:val="006D63DD"/>
    <w:rsid w:val="006D65D0"/>
    <w:rsid w:val="006D687C"/>
    <w:rsid w:val="006D6DA8"/>
    <w:rsid w:val="006D6F1A"/>
    <w:rsid w:val="006D7013"/>
    <w:rsid w:val="006D7AEA"/>
    <w:rsid w:val="006D7E58"/>
    <w:rsid w:val="006D7FF5"/>
    <w:rsid w:val="006E0002"/>
    <w:rsid w:val="006E0264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2D92"/>
    <w:rsid w:val="006E3370"/>
    <w:rsid w:val="006E3BC0"/>
    <w:rsid w:val="006E3C77"/>
    <w:rsid w:val="006E3E01"/>
    <w:rsid w:val="006E42B3"/>
    <w:rsid w:val="006E4498"/>
    <w:rsid w:val="006E45AC"/>
    <w:rsid w:val="006E4837"/>
    <w:rsid w:val="006E49F1"/>
    <w:rsid w:val="006E4E4B"/>
    <w:rsid w:val="006E4FDA"/>
    <w:rsid w:val="006E5555"/>
    <w:rsid w:val="006E57D7"/>
    <w:rsid w:val="006E5C1C"/>
    <w:rsid w:val="006E60C6"/>
    <w:rsid w:val="006E6103"/>
    <w:rsid w:val="006E610D"/>
    <w:rsid w:val="006E661F"/>
    <w:rsid w:val="006E66A2"/>
    <w:rsid w:val="006E6F14"/>
    <w:rsid w:val="006E729F"/>
    <w:rsid w:val="006E73E6"/>
    <w:rsid w:val="006E75AE"/>
    <w:rsid w:val="006E7843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1E4A"/>
    <w:rsid w:val="006F23A8"/>
    <w:rsid w:val="006F30BF"/>
    <w:rsid w:val="006F326E"/>
    <w:rsid w:val="006F3314"/>
    <w:rsid w:val="006F347C"/>
    <w:rsid w:val="006F446C"/>
    <w:rsid w:val="006F484D"/>
    <w:rsid w:val="006F4E06"/>
    <w:rsid w:val="006F4ED0"/>
    <w:rsid w:val="006F4FAF"/>
    <w:rsid w:val="006F5348"/>
    <w:rsid w:val="006F5506"/>
    <w:rsid w:val="006F5571"/>
    <w:rsid w:val="006F578E"/>
    <w:rsid w:val="006F5BED"/>
    <w:rsid w:val="006F5E36"/>
    <w:rsid w:val="006F63FC"/>
    <w:rsid w:val="006F64FA"/>
    <w:rsid w:val="006F66A0"/>
    <w:rsid w:val="006F66B2"/>
    <w:rsid w:val="006F68D8"/>
    <w:rsid w:val="006F6EEE"/>
    <w:rsid w:val="006F7030"/>
    <w:rsid w:val="006F707F"/>
    <w:rsid w:val="006F719A"/>
    <w:rsid w:val="006F7887"/>
    <w:rsid w:val="006F78B8"/>
    <w:rsid w:val="006F7F89"/>
    <w:rsid w:val="007002D4"/>
    <w:rsid w:val="00701006"/>
    <w:rsid w:val="007016E6"/>
    <w:rsid w:val="00701982"/>
    <w:rsid w:val="00701A46"/>
    <w:rsid w:val="00701CA8"/>
    <w:rsid w:val="00701ED5"/>
    <w:rsid w:val="007023B8"/>
    <w:rsid w:val="007026EB"/>
    <w:rsid w:val="0070277B"/>
    <w:rsid w:val="00702A9F"/>
    <w:rsid w:val="0070380A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68B"/>
    <w:rsid w:val="0070599C"/>
    <w:rsid w:val="00705B0D"/>
    <w:rsid w:val="00705BD2"/>
    <w:rsid w:val="00705C1D"/>
    <w:rsid w:val="00705CF9"/>
    <w:rsid w:val="00705E63"/>
    <w:rsid w:val="00705ED6"/>
    <w:rsid w:val="00705FBF"/>
    <w:rsid w:val="00706560"/>
    <w:rsid w:val="00706762"/>
    <w:rsid w:val="00706E55"/>
    <w:rsid w:val="00706FAA"/>
    <w:rsid w:val="00707063"/>
    <w:rsid w:val="00707617"/>
    <w:rsid w:val="007076E9"/>
    <w:rsid w:val="007077B5"/>
    <w:rsid w:val="007077FE"/>
    <w:rsid w:val="007078A6"/>
    <w:rsid w:val="00707D13"/>
    <w:rsid w:val="00707D93"/>
    <w:rsid w:val="00707FA5"/>
    <w:rsid w:val="007103F0"/>
    <w:rsid w:val="0071056F"/>
    <w:rsid w:val="007106A8"/>
    <w:rsid w:val="007108B1"/>
    <w:rsid w:val="0071092F"/>
    <w:rsid w:val="00710AA6"/>
    <w:rsid w:val="00711084"/>
    <w:rsid w:val="0071119A"/>
    <w:rsid w:val="00711215"/>
    <w:rsid w:val="007114C7"/>
    <w:rsid w:val="00711B9D"/>
    <w:rsid w:val="00711F19"/>
    <w:rsid w:val="00711F8A"/>
    <w:rsid w:val="007122DF"/>
    <w:rsid w:val="00712540"/>
    <w:rsid w:val="00712DBE"/>
    <w:rsid w:val="00712F07"/>
    <w:rsid w:val="007132DF"/>
    <w:rsid w:val="00713816"/>
    <w:rsid w:val="007139BC"/>
    <w:rsid w:val="007139CF"/>
    <w:rsid w:val="00713C3B"/>
    <w:rsid w:val="00713D63"/>
    <w:rsid w:val="00713E98"/>
    <w:rsid w:val="00714304"/>
    <w:rsid w:val="00714CB7"/>
    <w:rsid w:val="00714F45"/>
    <w:rsid w:val="00715127"/>
    <w:rsid w:val="0071520C"/>
    <w:rsid w:val="0071525D"/>
    <w:rsid w:val="00715475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AA4"/>
    <w:rsid w:val="00720C84"/>
    <w:rsid w:val="00721152"/>
    <w:rsid w:val="007219AF"/>
    <w:rsid w:val="00721A82"/>
    <w:rsid w:val="00721E6C"/>
    <w:rsid w:val="00721EA9"/>
    <w:rsid w:val="0072260F"/>
    <w:rsid w:val="00722B00"/>
    <w:rsid w:val="0072334E"/>
    <w:rsid w:val="007233EE"/>
    <w:rsid w:val="007234BF"/>
    <w:rsid w:val="00724169"/>
    <w:rsid w:val="007247C3"/>
    <w:rsid w:val="00724ABE"/>
    <w:rsid w:val="00724B4F"/>
    <w:rsid w:val="00725188"/>
    <w:rsid w:val="007253B5"/>
    <w:rsid w:val="0072560E"/>
    <w:rsid w:val="00725720"/>
    <w:rsid w:val="00725C59"/>
    <w:rsid w:val="00726220"/>
    <w:rsid w:val="00726CE2"/>
    <w:rsid w:val="007270E5"/>
    <w:rsid w:val="007271E5"/>
    <w:rsid w:val="00727218"/>
    <w:rsid w:val="0072736D"/>
    <w:rsid w:val="00727877"/>
    <w:rsid w:val="00727A20"/>
    <w:rsid w:val="00727BDC"/>
    <w:rsid w:val="00727C3E"/>
    <w:rsid w:val="00730B4D"/>
    <w:rsid w:val="00730C99"/>
    <w:rsid w:val="00730DB1"/>
    <w:rsid w:val="00730EAB"/>
    <w:rsid w:val="00731227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559"/>
    <w:rsid w:val="00735839"/>
    <w:rsid w:val="00735861"/>
    <w:rsid w:val="007359F1"/>
    <w:rsid w:val="00735FA2"/>
    <w:rsid w:val="00736188"/>
    <w:rsid w:val="007362B4"/>
    <w:rsid w:val="007362C3"/>
    <w:rsid w:val="00736310"/>
    <w:rsid w:val="0073639D"/>
    <w:rsid w:val="007365A5"/>
    <w:rsid w:val="007369BF"/>
    <w:rsid w:val="00736F65"/>
    <w:rsid w:val="00737E93"/>
    <w:rsid w:val="00740457"/>
    <w:rsid w:val="00740CDD"/>
    <w:rsid w:val="00741057"/>
    <w:rsid w:val="0074136C"/>
    <w:rsid w:val="00741486"/>
    <w:rsid w:val="0074189F"/>
    <w:rsid w:val="00741EB3"/>
    <w:rsid w:val="0074205E"/>
    <w:rsid w:val="0074289D"/>
    <w:rsid w:val="00742BE2"/>
    <w:rsid w:val="00742C89"/>
    <w:rsid w:val="00742CB6"/>
    <w:rsid w:val="0074322B"/>
    <w:rsid w:val="00743321"/>
    <w:rsid w:val="007436D5"/>
    <w:rsid w:val="00743A1E"/>
    <w:rsid w:val="00743C5B"/>
    <w:rsid w:val="0074414F"/>
    <w:rsid w:val="0074475C"/>
    <w:rsid w:val="00744F2E"/>
    <w:rsid w:val="00744F8D"/>
    <w:rsid w:val="0074513D"/>
    <w:rsid w:val="0074514B"/>
    <w:rsid w:val="00745377"/>
    <w:rsid w:val="00745612"/>
    <w:rsid w:val="00745C07"/>
    <w:rsid w:val="00745C58"/>
    <w:rsid w:val="0074622B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079"/>
    <w:rsid w:val="007501BE"/>
    <w:rsid w:val="007508B6"/>
    <w:rsid w:val="007508BE"/>
    <w:rsid w:val="00750D18"/>
    <w:rsid w:val="00750EC8"/>
    <w:rsid w:val="00751135"/>
    <w:rsid w:val="00751591"/>
    <w:rsid w:val="007516C8"/>
    <w:rsid w:val="0075176A"/>
    <w:rsid w:val="00751B1D"/>
    <w:rsid w:val="00751C6D"/>
    <w:rsid w:val="00752009"/>
    <w:rsid w:val="0075212B"/>
    <w:rsid w:val="00752892"/>
    <w:rsid w:val="00752BE7"/>
    <w:rsid w:val="007530A7"/>
    <w:rsid w:val="00753150"/>
    <w:rsid w:val="00753188"/>
    <w:rsid w:val="00753237"/>
    <w:rsid w:val="00753297"/>
    <w:rsid w:val="0075348D"/>
    <w:rsid w:val="00753915"/>
    <w:rsid w:val="007541BD"/>
    <w:rsid w:val="00754441"/>
    <w:rsid w:val="007546ED"/>
    <w:rsid w:val="00754709"/>
    <w:rsid w:val="00755003"/>
    <w:rsid w:val="0075501D"/>
    <w:rsid w:val="00755579"/>
    <w:rsid w:val="007559E8"/>
    <w:rsid w:val="00755A91"/>
    <w:rsid w:val="0075621C"/>
    <w:rsid w:val="007562A4"/>
    <w:rsid w:val="00756547"/>
    <w:rsid w:val="0075658A"/>
    <w:rsid w:val="00756672"/>
    <w:rsid w:val="007566D7"/>
    <w:rsid w:val="00756FCA"/>
    <w:rsid w:val="00757032"/>
    <w:rsid w:val="00757355"/>
    <w:rsid w:val="00757662"/>
    <w:rsid w:val="00757A0A"/>
    <w:rsid w:val="00757E98"/>
    <w:rsid w:val="007601A2"/>
    <w:rsid w:val="00760C38"/>
    <w:rsid w:val="0076142E"/>
    <w:rsid w:val="007617AB"/>
    <w:rsid w:val="00761AE7"/>
    <w:rsid w:val="00762A82"/>
    <w:rsid w:val="00762B24"/>
    <w:rsid w:val="00762D0F"/>
    <w:rsid w:val="00763FEE"/>
    <w:rsid w:val="007640E6"/>
    <w:rsid w:val="00764247"/>
    <w:rsid w:val="0076428D"/>
    <w:rsid w:val="0076458C"/>
    <w:rsid w:val="0076473D"/>
    <w:rsid w:val="00765145"/>
    <w:rsid w:val="007654CC"/>
    <w:rsid w:val="007656BE"/>
    <w:rsid w:val="00765741"/>
    <w:rsid w:val="00765869"/>
    <w:rsid w:val="00765EA9"/>
    <w:rsid w:val="00766242"/>
    <w:rsid w:val="00766BE3"/>
    <w:rsid w:val="00767373"/>
    <w:rsid w:val="007674A1"/>
    <w:rsid w:val="00767837"/>
    <w:rsid w:val="00767AED"/>
    <w:rsid w:val="00767B43"/>
    <w:rsid w:val="007704E8"/>
    <w:rsid w:val="00770733"/>
    <w:rsid w:val="0077074B"/>
    <w:rsid w:val="00770783"/>
    <w:rsid w:val="00770C4F"/>
    <w:rsid w:val="00770D81"/>
    <w:rsid w:val="00770E7F"/>
    <w:rsid w:val="00770F90"/>
    <w:rsid w:val="00770FB1"/>
    <w:rsid w:val="00770FBB"/>
    <w:rsid w:val="007711FC"/>
    <w:rsid w:val="0077135B"/>
    <w:rsid w:val="0077138F"/>
    <w:rsid w:val="0077160C"/>
    <w:rsid w:val="0077184B"/>
    <w:rsid w:val="00771A1E"/>
    <w:rsid w:val="00771ADE"/>
    <w:rsid w:val="00771EE8"/>
    <w:rsid w:val="007723F4"/>
    <w:rsid w:val="00772787"/>
    <w:rsid w:val="0077281A"/>
    <w:rsid w:val="007729EF"/>
    <w:rsid w:val="00772DA8"/>
    <w:rsid w:val="00772F4F"/>
    <w:rsid w:val="00773241"/>
    <w:rsid w:val="00773C6E"/>
    <w:rsid w:val="00773FA3"/>
    <w:rsid w:val="0077436D"/>
    <w:rsid w:val="00774752"/>
    <w:rsid w:val="00774FFE"/>
    <w:rsid w:val="00775487"/>
    <w:rsid w:val="007758D0"/>
    <w:rsid w:val="00775DEF"/>
    <w:rsid w:val="00776030"/>
    <w:rsid w:val="007762E6"/>
    <w:rsid w:val="0077647D"/>
    <w:rsid w:val="00776654"/>
    <w:rsid w:val="00776E70"/>
    <w:rsid w:val="00776FDA"/>
    <w:rsid w:val="007771C3"/>
    <w:rsid w:val="00777249"/>
    <w:rsid w:val="007773BD"/>
    <w:rsid w:val="007773CD"/>
    <w:rsid w:val="00777847"/>
    <w:rsid w:val="00777AC3"/>
    <w:rsid w:val="00777B4A"/>
    <w:rsid w:val="00777BE9"/>
    <w:rsid w:val="00777EA8"/>
    <w:rsid w:val="00780304"/>
    <w:rsid w:val="007805DD"/>
    <w:rsid w:val="00780ACB"/>
    <w:rsid w:val="007810A2"/>
    <w:rsid w:val="007814B0"/>
    <w:rsid w:val="0078164B"/>
    <w:rsid w:val="007818A9"/>
    <w:rsid w:val="00781A31"/>
    <w:rsid w:val="00781BE0"/>
    <w:rsid w:val="00781C49"/>
    <w:rsid w:val="00781FB8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A33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265"/>
    <w:rsid w:val="0079051D"/>
    <w:rsid w:val="0079063A"/>
    <w:rsid w:val="0079098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69"/>
    <w:rsid w:val="00791BA3"/>
    <w:rsid w:val="00791FCC"/>
    <w:rsid w:val="007923BD"/>
    <w:rsid w:val="007927E2"/>
    <w:rsid w:val="00792ED0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69"/>
    <w:rsid w:val="0079676E"/>
    <w:rsid w:val="007967F6"/>
    <w:rsid w:val="00796BCA"/>
    <w:rsid w:val="00796CE6"/>
    <w:rsid w:val="007973C9"/>
    <w:rsid w:val="00797633"/>
    <w:rsid w:val="007978AD"/>
    <w:rsid w:val="0079793B"/>
    <w:rsid w:val="00797BEC"/>
    <w:rsid w:val="00797F2F"/>
    <w:rsid w:val="007A03BA"/>
    <w:rsid w:val="007A03FF"/>
    <w:rsid w:val="007A046F"/>
    <w:rsid w:val="007A06E3"/>
    <w:rsid w:val="007A0AE1"/>
    <w:rsid w:val="007A15BE"/>
    <w:rsid w:val="007A1D6D"/>
    <w:rsid w:val="007A1DA3"/>
    <w:rsid w:val="007A1DDE"/>
    <w:rsid w:val="007A1E58"/>
    <w:rsid w:val="007A255D"/>
    <w:rsid w:val="007A2B6B"/>
    <w:rsid w:val="007A2B9E"/>
    <w:rsid w:val="007A2BED"/>
    <w:rsid w:val="007A34BF"/>
    <w:rsid w:val="007A352E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4E15"/>
    <w:rsid w:val="007A5218"/>
    <w:rsid w:val="007A5340"/>
    <w:rsid w:val="007A5351"/>
    <w:rsid w:val="007A53B6"/>
    <w:rsid w:val="007A559A"/>
    <w:rsid w:val="007A55F9"/>
    <w:rsid w:val="007A5609"/>
    <w:rsid w:val="007A5A8D"/>
    <w:rsid w:val="007A5E91"/>
    <w:rsid w:val="007A6442"/>
    <w:rsid w:val="007A64CE"/>
    <w:rsid w:val="007A6D17"/>
    <w:rsid w:val="007A6EB2"/>
    <w:rsid w:val="007A6F3D"/>
    <w:rsid w:val="007A7879"/>
    <w:rsid w:val="007A7FB0"/>
    <w:rsid w:val="007B04A2"/>
    <w:rsid w:val="007B0777"/>
    <w:rsid w:val="007B0886"/>
    <w:rsid w:val="007B1928"/>
    <w:rsid w:val="007B1F72"/>
    <w:rsid w:val="007B24C9"/>
    <w:rsid w:val="007B2535"/>
    <w:rsid w:val="007B277E"/>
    <w:rsid w:val="007B2BF0"/>
    <w:rsid w:val="007B35BF"/>
    <w:rsid w:val="007B3651"/>
    <w:rsid w:val="007B38DA"/>
    <w:rsid w:val="007B3B33"/>
    <w:rsid w:val="007B3CCB"/>
    <w:rsid w:val="007B4813"/>
    <w:rsid w:val="007B4A95"/>
    <w:rsid w:val="007B4E33"/>
    <w:rsid w:val="007B5F13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0650"/>
    <w:rsid w:val="007C0DF7"/>
    <w:rsid w:val="007C132B"/>
    <w:rsid w:val="007C170F"/>
    <w:rsid w:val="007C17D7"/>
    <w:rsid w:val="007C2014"/>
    <w:rsid w:val="007C22BC"/>
    <w:rsid w:val="007C26DF"/>
    <w:rsid w:val="007C274F"/>
    <w:rsid w:val="007C27AC"/>
    <w:rsid w:val="007C28D3"/>
    <w:rsid w:val="007C3039"/>
    <w:rsid w:val="007C34D0"/>
    <w:rsid w:val="007C36D8"/>
    <w:rsid w:val="007C3ECE"/>
    <w:rsid w:val="007C404B"/>
    <w:rsid w:val="007C461E"/>
    <w:rsid w:val="007C48AA"/>
    <w:rsid w:val="007C492E"/>
    <w:rsid w:val="007C554F"/>
    <w:rsid w:val="007C56FF"/>
    <w:rsid w:val="007C5A0E"/>
    <w:rsid w:val="007C5F79"/>
    <w:rsid w:val="007C6655"/>
    <w:rsid w:val="007C673E"/>
    <w:rsid w:val="007C6837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0E0D"/>
    <w:rsid w:val="007D13AA"/>
    <w:rsid w:val="007D13C5"/>
    <w:rsid w:val="007D1616"/>
    <w:rsid w:val="007D161E"/>
    <w:rsid w:val="007D169D"/>
    <w:rsid w:val="007D1757"/>
    <w:rsid w:val="007D1D58"/>
    <w:rsid w:val="007D1F96"/>
    <w:rsid w:val="007D2284"/>
    <w:rsid w:val="007D3159"/>
    <w:rsid w:val="007D31DA"/>
    <w:rsid w:val="007D391E"/>
    <w:rsid w:val="007D3C2B"/>
    <w:rsid w:val="007D3D1F"/>
    <w:rsid w:val="007D3F01"/>
    <w:rsid w:val="007D4077"/>
    <w:rsid w:val="007D40B6"/>
    <w:rsid w:val="007D4155"/>
    <w:rsid w:val="007D44C3"/>
    <w:rsid w:val="007D466A"/>
    <w:rsid w:val="007D469B"/>
    <w:rsid w:val="007D4B2A"/>
    <w:rsid w:val="007D50B3"/>
    <w:rsid w:val="007D5546"/>
    <w:rsid w:val="007D560E"/>
    <w:rsid w:val="007D57DC"/>
    <w:rsid w:val="007D61A6"/>
    <w:rsid w:val="007D67E5"/>
    <w:rsid w:val="007D6B05"/>
    <w:rsid w:val="007D6BEC"/>
    <w:rsid w:val="007D6D01"/>
    <w:rsid w:val="007D7020"/>
    <w:rsid w:val="007D727D"/>
    <w:rsid w:val="007D7677"/>
    <w:rsid w:val="007D781E"/>
    <w:rsid w:val="007D7EE5"/>
    <w:rsid w:val="007D7FBF"/>
    <w:rsid w:val="007E0914"/>
    <w:rsid w:val="007E1331"/>
    <w:rsid w:val="007E140B"/>
    <w:rsid w:val="007E1606"/>
    <w:rsid w:val="007E1732"/>
    <w:rsid w:val="007E1B50"/>
    <w:rsid w:val="007E1D45"/>
    <w:rsid w:val="007E1E93"/>
    <w:rsid w:val="007E1F44"/>
    <w:rsid w:val="007E1FE9"/>
    <w:rsid w:val="007E32E8"/>
    <w:rsid w:val="007E32EF"/>
    <w:rsid w:val="007E3D54"/>
    <w:rsid w:val="007E3E46"/>
    <w:rsid w:val="007E3EBA"/>
    <w:rsid w:val="007E3F82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069"/>
    <w:rsid w:val="007E63AD"/>
    <w:rsid w:val="007E654A"/>
    <w:rsid w:val="007E6753"/>
    <w:rsid w:val="007E67B1"/>
    <w:rsid w:val="007E67EE"/>
    <w:rsid w:val="007E690F"/>
    <w:rsid w:val="007E6ABC"/>
    <w:rsid w:val="007E6F26"/>
    <w:rsid w:val="007E7559"/>
    <w:rsid w:val="007E7C01"/>
    <w:rsid w:val="007E7D2F"/>
    <w:rsid w:val="007E7E60"/>
    <w:rsid w:val="007F0006"/>
    <w:rsid w:val="007F013A"/>
    <w:rsid w:val="007F0915"/>
    <w:rsid w:val="007F14CF"/>
    <w:rsid w:val="007F151F"/>
    <w:rsid w:val="007F1B02"/>
    <w:rsid w:val="007F1F61"/>
    <w:rsid w:val="007F2426"/>
    <w:rsid w:val="007F2662"/>
    <w:rsid w:val="007F3F21"/>
    <w:rsid w:val="007F42E1"/>
    <w:rsid w:val="007F4ACF"/>
    <w:rsid w:val="007F4D19"/>
    <w:rsid w:val="007F50A3"/>
    <w:rsid w:val="007F5493"/>
    <w:rsid w:val="007F584B"/>
    <w:rsid w:val="007F5A85"/>
    <w:rsid w:val="007F5AB8"/>
    <w:rsid w:val="007F5B51"/>
    <w:rsid w:val="007F63BA"/>
    <w:rsid w:val="007F6A1D"/>
    <w:rsid w:val="007F6A6E"/>
    <w:rsid w:val="007F6B18"/>
    <w:rsid w:val="007F7059"/>
    <w:rsid w:val="007F71DC"/>
    <w:rsid w:val="007F725B"/>
    <w:rsid w:val="007F7333"/>
    <w:rsid w:val="007F741B"/>
    <w:rsid w:val="007F7F4B"/>
    <w:rsid w:val="00800151"/>
    <w:rsid w:val="008003CE"/>
    <w:rsid w:val="00800908"/>
    <w:rsid w:val="008019EC"/>
    <w:rsid w:val="00801CA7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169"/>
    <w:rsid w:val="00805351"/>
    <w:rsid w:val="008054C4"/>
    <w:rsid w:val="008058DB"/>
    <w:rsid w:val="00806129"/>
    <w:rsid w:val="008066CB"/>
    <w:rsid w:val="008068EE"/>
    <w:rsid w:val="008070C5"/>
    <w:rsid w:val="00807A06"/>
    <w:rsid w:val="00807B5A"/>
    <w:rsid w:val="00807D34"/>
    <w:rsid w:val="00810199"/>
    <w:rsid w:val="00810CD0"/>
    <w:rsid w:val="00810F7C"/>
    <w:rsid w:val="0081108B"/>
    <w:rsid w:val="00811180"/>
    <w:rsid w:val="00811211"/>
    <w:rsid w:val="00811D60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3CD"/>
    <w:rsid w:val="00814806"/>
    <w:rsid w:val="00815005"/>
    <w:rsid w:val="00815311"/>
    <w:rsid w:val="00815453"/>
    <w:rsid w:val="008157FA"/>
    <w:rsid w:val="00815BE1"/>
    <w:rsid w:val="00815E20"/>
    <w:rsid w:val="00816256"/>
    <w:rsid w:val="008165FE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CB0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201"/>
    <w:rsid w:val="008254D6"/>
    <w:rsid w:val="0082585C"/>
    <w:rsid w:val="0082599E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27B3"/>
    <w:rsid w:val="00833712"/>
    <w:rsid w:val="0083438C"/>
    <w:rsid w:val="008345BB"/>
    <w:rsid w:val="008349E8"/>
    <w:rsid w:val="008349F9"/>
    <w:rsid w:val="00834A22"/>
    <w:rsid w:val="00834AE0"/>
    <w:rsid w:val="0083505E"/>
    <w:rsid w:val="00835CD5"/>
    <w:rsid w:val="00836015"/>
    <w:rsid w:val="00836386"/>
    <w:rsid w:val="00836ABC"/>
    <w:rsid w:val="00836C77"/>
    <w:rsid w:val="00836FE7"/>
    <w:rsid w:val="00837398"/>
    <w:rsid w:val="00837731"/>
    <w:rsid w:val="00837A60"/>
    <w:rsid w:val="00837FFD"/>
    <w:rsid w:val="0084023D"/>
    <w:rsid w:val="0084026F"/>
    <w:rsid w:val="00840532"/>
    <w:rsid w:val="008407D4"/>
    <w:rsid w:val="008408DD"/>
    <w:rsid w:val="008409E1"/>
    <w:rsid w:val="00840A07"/>
    <w:rsid w:val="008410C6"/>
    <w:rsid w:val="008415F4"/>
    <w:rsid w:val="00841636"/>
    <w:rsid w:val="00841813"/>
    <w:rsid w:val="00841A3F"/>
    <w:rsid w:val="00841EB6"/>
    <w:rsid w:val="00842ECC"/>
    <w:rsid w:val="00843008"/>
    <w:rsid w:val="0084305F"/>
    <w:rsid w:val="008433BF"/>
    <w:rsid w:val="00843567"/>
    <w:rsid w:val="0084360E"/>
    <w:rsid w:val="008437C5"/>
    <w:rsid w:val="00843B70"/>
    <w:rsid w:val="00843C60"/>
    <w:rsid w:val="00843C6C"/>
    <w:rsid w:val="00844091"/>
    <w:rsid w:val="00844579"/>
    <w:rsid w:val="00844867"/>
    <w:rsid w:val="008454B4"/>
    <w:rsid w:val="0084599B"/>
    <w:rsid w:val="00846348"/>
    <w:rsid w:val="00846506"/>
    <w:rsid w:val="00846641"/>
    <w:rsid w:val="0084682F"/>
    <w:rsid w:val="00846897"/>
    <w:rsid w:val="008468B5"/>
    <w:rsid w:val="00846B92"/>
    <w:rsid w:val="00847004"/>
    <w:rsid w:val="008471AC"/>
    <w:rsid w:val="008477F1"/>
    <w:rsid w:val="00847836"/>
    <w:rsid w:val="00847ABF"/>
    <w:rsid w:val="00847EA7"/>
    <w:rsid w:val="008501C9"/>
    <w:rsid w:val="00850632"/>
    <w:rsid w:val="00850D3B"/>
    <w:rsid w:val="00851028"/>
    <w:rsid w:val="00851069"/>
    <w:rsid w:val="008518B4"/>
    <w:rsid w:val="008520C6"/>
    <w:rsid w:val="00852450"/>
    <w:rsid w:val="008524F0"/>
    <w:rsid w:val="00852827"/>
    <w:rsid w:val="00852DEE"/>
    <w:rsid w:val="0085380B"/>
    <w:rsid w:val="00853D16"/>
    <w:rsid w:val="00853F8F"/>
    <w:rsid w:val="008544D2"/>
    <w:rsid w:val="008547C2"/>
    <w:rsid w:val="00854C44"/>
    <w:rsid w:val="00854DED"/>
    <w:rsid w:val="00854E09"/>
    <w:rsid w:val="0085504B"/>
    <w:rsid w:val="008552CD"/>
    <w:rsid w:val="00855380"/>
    <w:rsid w:val="008559AE"/>
    <w:rsid w:val="00855E11"/>
    <w:rsid w:val="00855E23"/>
    <w:rsid w:val="0085643B"/>
    <w:rsid w:val="0085663D"/>
    <w:rsid w:val="0085669A"/>
    <w:rsid w:val="00856ED5"/>
    <w:rsid w:val="0085730E"/>
    <w:rsid w:val="0085750E"/>
    <w:rsid w:val="00857A27"/>
    <w:rsid w:val="00857B05"/>
    <w:rsid w:val="00857D77"/>
    <w:rsid w:val="00860467"/>
    <w:rsid w:val="00860494"/>
    <w:rsid w:val="0086050C"/>
    <w:rsid w:val="00860B0A"/>
    <w:rsid w:val="00860FB6"/>
    <w:rsid w:val="00861037"/>
    <w:rsid w:val="008610F1"/>
    <w:rsid w:val="00861206"/>
    <w:rsid w:val="0086166B"/>
    <w:rsid w:val="00862088"/>
    <w:rsid w:val="008620A9"/>
    <w:rsid w:val="008622FF"/>
    <w:rsid w:val="0086248D"/>
    <w:rsid w:val="008627F2"/>
    <w:rsid w:val="00862A8A"/>
    <w:rsid w:val="00862B3A"/>
    <w:rsid w:val="00862C5F"/>
    <w:rsid w:val="008633C6"/>
    <w:rsid w:val="00863B83"/>
    <w:rsid w:val="00863C19"/>
    <w:rsid w:val="00863F9F"/>
    <w:rsid w:val="00864017"/>
    <w:rsid w:val="0086404A"/>
    <w:rsid w:val="00864090"/>
    <w:rsid w:val="00864095"/>
    <w:rsid w:val="0086418B"/>
    <w:rsid w:val="008641D4"/>
    <w:rsid w:val="008643B7"/>
    <w:rsid w:val="0086492E"/>
    <w:rsid w:val="00864989"/>
    <w:rsid w:val="00864E4E"/>
    <w:rsid w:val="008650CF"/>
    <w:rsid w:val="0086519D"/>
    <w:rsid w:val="0086592A"/>
    <w:rsid w:val="008659BC"/>
    <w:rsid w:val="00865D3E"/>
    <w:rsid w:val="00866115"/>
    <w:rsid w:val="008664A6"/>
    <w:rsid w:val="008676DB"/>
    <w:rsid w:val="008676EF"/>
    <w:rsid w:val="0087099E"/>
    <w:rsid w:val="00870DA6"/>
    <w:rsid w:val="00870F3B"/>
    <w:rsid w:val="00871184"/>
    <w:rsid w:val="008714D3"/>
    <w:rsid w:val="008719F2"/>
    <w:rsid w:val="008726CF"/>
    <w:rsid w:val="00873A12"/>
    <w:rsid w:val="00873A7A"/>
    <w:rsid w:val="0087402E"/>
    <w:rsid w:val="008740A0"/>
    <w:rsid w:val="0087455C"/>
    <w:rsid w:val="00874716"/>
    <w:rsid w:val="00874787"/>
    <w:rsid w:val="00874B62"/>
    <w:rsid w:val="00874C77"/>
    <w:rsid w:val="00874CB4"/>
    <w:rsid w:val="00874CDD"/>
    <w:rsid w:val="00875083"/>
    <w:rsid w:val="008753BF"/>
    <w:rsid w:val="008757AB"/>
    <w:rsid w:val="00875FFB"/>
    <w:rsid w:val="008760BF"/>
    <w:rsid w:val="0087758E"/>
    <w:rsid w:val="008776B0"/>
    <w:rsid w:val="00880229"/>
    <w:rsid w:val="0088040D"/>
    <w:rsid w:val="00880643"/>
    <w:rsid w:val="008809BC"/>
    <w:rsid w:val="00880FB0"/>
    <w:rsid w:val="008813C9"/>
    <w:rsid w:val="00881647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2CC9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687A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1CF6"/>
    <w:rsid w:val="00892596"/>
    <w:rsid w:val="008925E3"/>
    <w:rsid w:val="00892E48"/>
    <w:rsid w:val="008930F4"/>
    <w:rsid w:val="008931A8"/>
    <w:rsid w:val="00893BA2"/>
    <w:rsid w:val="00893D9D"/>
    <w:rsid w:val="00893FCD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A0A0A"/>
    <w:rsid w:val="008A0FE5"/>
    <w:rsid w:val="008A1153"/>
    <w:rsid w:val="008A12D7"/>
    <w:rsid w:val="008A151E"/>
    <w:rsid w:val="008A17EA"/>
    <w:rsid w:val="008A1CAA"/>
    <w:rsid w:val="008A230B"/>
    <w:rsid w:val="008A29FD"/>
    <w:rsid w:val="008A2BC7"/>
    <w:rsid w:val="008A2D53"/>
    <w:rsid w:val="008A330C"/>
    <w:rsid w:val="008A352A"/>
    <w:rsid w:val="008A352D"/>
    <w:rsid w:val="008A3608"/>
    <w:rsid w:val="008A36B0"/>
    <w:rsid w:val="008A3BFB"/>
    <w:rsid w:val="008A3DC8"/>
    <w:rsid w:val="008A3F15"/>
    <w:rsid w:val="008A3F84"/>
    <w:rsid w:val="008A4081"/>
    <w:rsid w:val="008A425C"/>
    <w:rsid w:val="008A4387"/>
    <w:rsid w:val="008A43E4"/>
    <w:rsid w:val="008A4604"/>
    <w:rsid w:val="008A4715"/>
    <w:rsid w:val="008A48F6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F8E"/>
    <w:rsid w:val="008A719F"/>
    <w:rsid w:val="008A77D8"/>
    <w:rsid w:val="008A7A5A"/>
    <w:rsid w:val="008A7BD9"/>
    <w:rsid w:val="008A7D7A"/>
    <w:rsid w:val="008B0408"/>
    <w:rsid w:val="008B09D5"/>
    <w:rsid w:val="008B0B7A"/>
    <w:rsid w:val="008B0D2A"/>
    <w:rsid w:val="008B10F1"/>
    <w:rsid w:val="008B1410"/>
    <w:rsid w:val="008B190B"/>
    <w:rsid w:val="008B1C7D"/>
    <w:rsid w:val="008B203B"/>
    <w:rsid w:val="008B24BC"/>
    <w:rsid w:val="008B2636"/>
    <w:rsid w:val="008B2661"/>
    <w:rsid w:val="008B27E1"/>
    <w:rsid w:val="008B2948"/>
    <w:rsid w:val="008B2C31"/>
    <w:rsid w:val="008B2CB0"/>
    <w:rsid w:val="008B300C"/>
    <w:rsid w:val="008B3A33"/>
    <w:rsid w:val="008B3C3B"/>
    <w:rsid w:val="008B3DB4"/>
    <w:rsid w:val="008B3F22"/>
    <w:rsid w:val="008B4144"/>
    <w:rsid w:val="008B41D4"/>
    <w:rsid w:val="008B4667"/>
    <w:rsid w:val="008B483B"/>
    <w:rsid w:val="008B4A87"/>
    <w:rsid w:val="008B4B64"/>
    <w:rsid w:val="008B5029"/>
    <w:rsid w:val="008B56AD"/>
    <w:rsid w:val="008B5870"/>
    <w:rsid w:val="008B588A"/>
    <w:rsid w:val="008B593C"/>
    <w:rsid w:val="008B5A00"/>
    <w:rsid w:val="008B5DF3"/>
    <w:rsid w:val="008B6308"/>
    <w:rsid w:val="008B675B"/>
    <w:rsid w:val="008B6BFC"/>
    <w:rsid w:val="008B6D30"/>
    <w:rsid w:val="008B6E28"/>
    <w:rsid w:val="008C0062"/>
    <w:rsid w:val="008C00D4"/>
    <w:rsid w:val="008C0401"/>
    <w:rsid w:val="008C096F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292"/>
    <w:rsid w:val="008C2943"/>
    <w:rsid w:val="008C2986"/>
    <w:rsid w:val="008C2D37"/>
    <w:rsid w:val="008C31A5"/>
    <w:rsid w:val="008C31EB"/>
    <w:rsid w:val="008C334B"/>
    <w:rsid w:val="008C3634"/>
    <w:rsid w:val="008C3DF9"/>
    <w:rsid w:val="008C4025"/>
    <w:rsid w:val="008C4A02"/>
    <w:rsid w:val="008C4BD5"/>
    <w:rsid w:val="008C4BEF"/>
    <w:rsid w:val="008C4CEA"/>
    <w:rsid w:val="008C5E39"/>
    <w:rsid w:val="008C620D"/>
    <w:rsid w:val="008C63B6"/>
    <w:rsid w:val="008C650D"/>
    <w:rsid w:val="008C659C"/>
    <w:rsid w:val="008C6874"/>
    <w:rsid w:val="008C6B48"/>
    <w:rsid w:val="008C6D9C"/>
    <w:rsid w:val="008C7C5B"/>
    <w:rsid w:val="008C7F47"/>
    <w:rsid w:val="008D025D"/>
    <w:rsid w:val="008D0767"/>
    <w:rsid w:val="008D0C92"/>
    <w:rsid w:val="008D0DF3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B3A"/>
    <w:rsid w:val="008D7F96"/>
    <w:rsid w:val="008E0228"/>
    <w:rsid w:val="008E0299"/>
    <w:rsid w:val="008E0313"/>
    <w:rsid w:val="008E05ED"/>
    <w:rsid w:val="008E0716"/>
    <w:rsid w:val="008E0BCD"/>
    <w:rsid w:val="008E0D4B"/>
    <w:rsid w:val="008E1116"/>
    <w:rsid w:val="008E125A"/>
    <w:rsid w:val="008E142C"/>
    <w:rsid w:val="008E1929"/>
    <w:rsid w:val="008E1A74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A62"/>
    <w:rsid w:val="008E4C46"/>
    <w:rsid w:val="008E4C53"/>
    <w:rsid w:val="008E4FF7"/>
    <w:rsid w:val="008E55D7"/>
    <w:rsid w:val="008E56C3"/>
    <w:rsid w:val="008E5839"/>
    <w:rsid w:val="008E5A95"/>
    <w:rsid w:val="008E6047"/>
    <w:rsid w:val="008E6196"/>
    <w:rsid w:val="008E629F"/>
    <w:rsid w:val="008E62D0"/>
    <w:rsid w:val="008E67F7"/>
    <w:rsid w:val="008E69B4"/>
    <w:rsid w:val="008E6E0F"/>
    <w:rsid w:val="008E716F"/>
    <w:rsid w:val="008E7411"/>
    <w:rsid w:val="008E777D"/>
    <w:rsid w:val="008E795E"/>
    <w:rsid w:val="008E7BE9"/>
    <w:rsid w:val="008E7C85"/>
    <w:rsid w:val="008F0138"/>
    <w:rsid w:val="008F032E"/>
    <w:rsid w:val="008F038B"/>
    <w:rsid w:val="008F056E"/>
    <w:rsid w:val="008F087A"/>
    <w:rsid w:val="008F08FE"/>
    <w:rsid w:val="008F0B03"/>
    <w:rsid w:val="008F0B59"/>
    <w:rsid w:val="008F0BE9"/>
    <w:rsid w:val="008F0ED8"/>
    <w:rsid w:val="008F102D"/>
    <w:rsid w:val="008F1059"/>
    <w:rsid w:val="008F119B"/>
    <w:rsid w:val="008F1262"/>
    <w:rsid w:val="008F13E5"/>
    <w:rsid w:val="008F14A6"/>
    <w:rsid w:val="008F15D8"/>
    <w:rsid w:val="008F1976"/>
    <w:rsid w:val="008F1DFE"/>
    <w:rsid w:val="008F22A0"/>
    <w:rsid w:val="008F26C0"/>
    <w:rsid w:val="008F26FB"/>
    <w:rsid w:val="008F2756"/>
    <w:rsid w:val="008F2E03"/>
    <w:rsid w:val="008F3C2B"/>
    <w:rsid w:val="008F3F48"/>
    <w:rsid w:val="008F4383"/>
    <w:rsid w:val="008F54A7"/>
    <w:rsid w:val="008F57A7"/>
    <w:rsid w:val="008F5B30"/>
    <w:rsid w:val="008F5C4E"/>
    <w:rsid w:val="008F600D"/>
    <w:rsid w:val="008F656C"/>
    <w:rsid w:val="008F66B5"/>
    <w:rsid w:val="008F6F36"/>
    <w:rsid w:val="008F7360"/>
    <w:rsid w:val="00900057"/>
    <w:rsid w:val="009009EF"/>
    <w:rsid w:val="00900B24"/>
    <w:rsid w:val="00900F93"/>
    <w:rsid w:val="0090113A"/>
    <w:rsid w:val="00901740"/>
    <w:rsid w:val="00901AB7"/>
    <w:rsid w:val="00902338"/>
    <w:rsid w:val="0090236C"/>
    <w:rsid w:val="0090259A"/>
    <w:rsid w:val="009025DB"/>
    <w:rsid w:val="009025FD"/>
    <w:rsid w:val="00902B40"/>
    <w:rsid w:val="00902B44"/>
    <w:rsid w:val="00902BC1"/>
    <w:rsid w:val="00902C43"/>
    <w:rsid w:val="00903001"/>
    <w:rsid w:val="00903BC4"/>
    <w:rsid w:val="00903C1D"/>
    <w:rsid w:val="00903CD8"/>
    <w:rsid w:val="00903EC7"/>
    <w:rsid w:val="00903ED6"/>
    <w:rsid w:val="009041B6"/>
    <w:rsid w:val="0090442D"/>
    <w:rsid w:val="009045F2"/>
    <w:rsid w:val="009046C3"/>
    <w:rsid w:val="009049FD"/>
    <w:rsid w:val="00904AE1"/>
    <w:rsid w:val="00904B21"/>
    <w:rsid w:val="00904F20"/>
    <w:rsid w:val="00905F9B"/>
    <w:rsid w:val="009061A0"/>
    <w:rsid w:val="00906245"/>
    <w:rsid w:val="00906AA6"/>
    <w:rsid w:val="00906CAE"/>
    <w:rsid w:val="00907057"/>
    <w:rsid w:val="00907884"/>
    <w:rsid w:val="009079E5"/>
    <w:rsid w:val="00907B54"/>
    <w:rsid w:val="0091071F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349"/>
    <w:rsid w:val="00913498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5E28"/>
    <w:rsid w:val="009161C2"/>
    <w:rsid w:val="009163AB"/>
    <w:rsid w:val="00916AB0"/>
    <w:rsid w:val="00916B28"/>
    <w:rsid w:val="00916B48"/>
    <w:rsid w:val="00916C11"/>
    <w:rsid w:val="00916C72"/>
    <w:rsid w:val="00916D04"/>
    <w:rsid w:val="00916FFF"/>
    <w:rsid w:val="00917572"/>
    <w:rsid w:val="0091760B"/>
    <w:rsid w:val="00917866"/>
    <w:rsid w:val="0091795D"/>
    <w:rsid w:val="00917A6C"/>
    <w:rsid w:val="00917C3D"/>
    <w:rsid w:val="00917C5F"/>
    <w:rsid w:val="00920371"/>
    <w:rsid w:val="00920467"/>
    <w:rsid w:val="00920DF0"/>
    <w:rsid w:val="00920FF7"/>
    <w:rsid w:val="009218BE"/>
    <w:rsid w:val="00921A1C"/>
    <w:rsid w:val="00921C74"/>
    <w:rsid w:val="0092241F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6266"/>
    <w:rsid w:val="009262B0"/>
    <w:rsid w:val="00926534"/>
    <w:rsid w:val="0092655E"/>
    <w:rsid w:val="00927072"/>
    <w:rsid w:val="009301DF"/>
    <w:rsid w:val="00930515"/>
    <w:rsid w:val="00930746"/>
    <w:rsid w:val="00930FDD"/>
    <w:rsid w:val="00931A11"/>
    <w:rsid w:val="00931D95"/>
    <w:rsid w:val="00932723"/>
    <w:rsid w:val="0093311E"/>
    <w:rsid w:val="009334D2"/>
    <w:rsid w:val="00933695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ADD"/>
    <w:rsid w:val="00935D1B"/>
    <w:rsid w:val="00935FF1"/>
    <w:rsid w:val="00936265"/>
    <w:rsid w:val="009364D3"/>
    <w:rsid w:val="0093677E"/>
    <w:rsid w:val="009367EF"/>
    <w:rsid w:val="00936869"/>
    <w:rsid w:val="00936992"/>
    <w:rsid w:val="00936AAE"/>
    <w:rsid w:val="00936CBA"/>
    <w:rsid w:val="00936DB6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65C"/>
    <w:rsid w:val="0094171C"/>
    <w:rsid w:val="00941912"/>
    <w:rsid w:val="00941DF3"/>
    <w:rsid w:val="00941EF0"/>
    <w:rsid w:val="00942716"/>
    <w:rsid w:val="009428B4"/>
    <w:rsid w:val="0094330A"/>
    <w:rsid w:val="009435E1"/>
    <w:rsid w:val="009437DC"/>
    <w:rsid w:val="00943C25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655"/>
    <w:rsid w:val="00945914"/>
    <w:rsid w:val="00945B05"/>
    <w:rsid w:val="00946047"/>
    <w:rsid w:val="00946289"/>
    <w:rsid w:val="009470D0"/>
    <w:rsid w:val="00947181"/>
    <w:rsid w:val="00947628"/>
    <w:rsid w:val="009479CA"/>
    <w:rsid w:val="00947D1A"/>
    <w:rsid w:val="009501F4"/>
    <w:rsid w:val="00950378"/>
    <w:rsid w:val="009508DA"/>
    <w:rsid w:val="00950AAF"/>
    <w:rsid w:val="00950AD8"/>
    <w:rsid w:val="00950BCF"/>
    <w:rsid w:val="00951236"/>
    <w:rsid w:val="00951640"/>
    <w:rsid w:val="00952042"/>
    <w:rsid w:val="0095230C"/>
    <w:rsid w:val="009523C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6D"/>
    <w:rsid w:val="00954970"/>
    <w:rsid w:val="00954C7B"/>
    <w:rsid w:val="00954D3C"/>
    <w:rsid w:val="00955336"/>
    <w:rsid w:val="009553A2"/>
    <w:rsid w:val="009553B2"/>
    <w:rsid w:val="00955A1B"/>
    <w:rsid w:val="00956275"/>
    <w:rsid w:val="009568B4"/>
    <w:rsid w:val="00957503"/>
    <w:rsid w:val="00957775"/>
    <w:rsid w:val="00957E7D"/>
    <w:rsid w:val="00957F81"/>
    <w:rsid w:val="00960645"/>
    <w:rsid w:val="00960DED"/>
    <w:rsid w:val="00960ECF"/>
    <w:rsid w:val="0096119C"/>
    <w:rsid w:val="00961220"/>
    <w:rsid w:val="0096189C"/>
    <w:rsid w:val="00962A4B"/>
    <w:rsid w:val="00962F02"/>
    <w:rsid w:val="00963085"/>
    <w:rsid w:val="00963175"/>
    <w:rsid w:val="00963808"/>
    <w:rsid w:val="00963937"/>
    <w:rsid w:val="00963B02"/>
    <w:rsid w:val="00963B84"/>
    <w:rsid w:val="0096463A"/>
    <w:rsid w:val="009649A1"/>
    <w:rsid w:val="00964A1C"/>
    <w:rsid w:val="009651A5"/>
    <w:rsid w:val="009652C9"/>
    <w:rsid w:val="009653C0"/>
    <w:rsid w:val="009658CD"/>
    <w:rsid w:val="00965BA5"/>
    <w:rsid w:val="00965EE7"/>
    <w:rsid w:val="00966451"/>
    <w:rsid w:val="009672BD"/>
    <w:rsid w:val="00967476"/>
    <w:rsid w:val="009676C6"/>
    <w:rsid w:val="00967DDF"/>
    <w:rsid w:val="00967E33"/>
    <w:rsid w:val="009700AF"/>
    <w:rsid w:val="009705FB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17F"/>
    <w:rsid w:val="009743AA"/>
    <w:rsid w:val="00974477"/>
    <w:rsid w:val="0097454C"/>
    <w:rsid w:val="00974A3A"/>
    <w:rsid w:val="00974B5C"/>
    <w:rsid w:val="00974D52"/>
    <w:rsid w:val="009750BC"/>
    <w:rsid w:val="00975336"/>
    <w:rsid w:val="00975637"/>
    <w:rsid w:val="009759A6"/>
    <w:rsid w:val="00975BD4"/>
    <w:rsid w:val="00975D05"/>
    <w:rsid w:val="00975EC3"/>
    <w:rsid w:val="0097658E"/>
    <w:rsid w:val="009767FA"/>
    <w:rsid w:val="00977054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3934"/>
    <w:rsid w:val="00983C48"/>
    <w:rsid w:val="00984679"/>
    <w:rsid w:val="00984883"/>
    <w:rsid w:val="00984BF4"/>
    <w:rsid w:val="00984BFA"/>
    <w:rsid w:val="00985457"/>
    <w:rsid w:val="00985595"/>
    <w:rsid w:val="0098564D"/>
    <w:rsid w:val="009856F9"/>
    <w:rsid w:val="00985DEB"/>
    <w:rsid w:val="00985E77"/>
    <w:rsid w:val="00985FAD"/>
    <w:rsid w:val="00986749"/>
    <w:rsid w:val="0098694E"/>
    <w:rsid w:val="009869D7"/>
    <w:rsid w:val="0098701D"/>
    <w:rsid w:val="009870EC"/>
    <w:rsid w:val="00987EAB"/>
    <w:rsid w:val="0099077B"/>
    <w:rsid w:val="00990914"/>
    <w:rsid w:val="00990CB6"/>
    <w:rsid w:val="00990F85"/>
    <w:rsid w:val="00991477"/>
    <w:rsid w:val="00991D14"/>
    <w:rsid w:val="00991E7B"/>
    <w:rsid w:val="00992C84"/>
    <w:rsid w:val="0099306C"/>
    <w:rsid w:val="00994402"/>
    <w:rsid w:val="00994782"/>
    <w:rsid w:val="00995084"/>
    <w:rsid w:val="00995431"/>
    <w:rsid w:val="0099560E"/>
    <w:rsid w:val="009958D1"/>
    <w:rsid w:val="00995B69"/>
    <w:rsid w:val="00995C97"/>
    <w:rsid w:val="00995E59"/>
    <w:rsid w:val="0099604A"/>
    <w:rsid w:val="00996334"/>
    <w:rsid w:val="009965E5"/>
    <w:rsid w:val="009968D7"/>
    <w:rsid w:val="00996A72"/>
    <w:rsid w:val="00997138"/>
    <w:rsid w:val="00997C35"/>
    <w:rsid w:val="009A01B3"/>
    <w:rsid w:val="009A0492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3660"/>
    <w:rsid w:val="009A3B8B"/>
    <w:rsid w:val="009A3C8F"/>
    <w:rsid w:val="009A3DC0"/>
    <w:rsid w:val="009A3E05"/>
    <w:rsid w:val="009A482A"/>
    <w:rsid w:val="009A4A72"/>
    <w:rsid w:val="009A4CD3"/>
    <w:rsid w:val="009A5182"/>
    <w:rsid w:val="009A5392"/>
    <w:rsid w:val="009A5A01"/>
    <w:rsid w:val="009A5FBD"/>
    <w:rsid w:val="009A6189"/>
    <w:rsid w:val="009A661F"/>
    <w:rsid w:val="009A6ADE"/>
    <w:rsid w:val="009A6F75"/>
    <w:rsid w:val="009A78C9"/>
    <w:rsid w:val="009A7A53"/>
    <w:rsid w:val="009A7E8B"/>
    <w:rsid w:val="009A7EF8"/>
    <w:rsid w:val="009B0351"/>
    <w:rsid w:val="009B06E3"/>
    <w:rsid w:val="009B12C5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653"/>
    <w:rsid w:val="009B478F"/>
    <w:rsid w:val="009B47B3"/>
    <w:rsid w:val="009B4936"/>
    <w:rsid w:val="009B4B2A"/>
    <w:rsid w:val="009B503D"/>
    <w:rsid w:val="009B5058"/>
    <w:rsid w:val="009B50AA"/>
    <w:rsid w:val="009B5A02"/>
    <w:rsid w:val="009B5B39"/>
    <w:rsid w:val="009B5CE8"/>
    <w:rsid w:val="009B5D15"/>
    <w:rsid w:val="009B6293"/>
    <w:rsid w:val="009B6D28"/>
    <w:rsid w:val="009B70B2"/>
    <w:rsid w:val="009B73D1"/>
    <w:rsid w:val="009B7681"/>
    <w:rsid w:val="009B7AE2"/>
    <w:rsid w:val="009C0596"/>
    <w:rsid w:val="009C0837"/>
    <w:rsid w:val="009C0CE9"/>
    <w:rsid w:val="009C0D07"/>
    <w:rsid w:val="009C0E8F"/>
    <w:rsid w:val="009C0F3B"/>
    <w:rsid w:val="009C12F4"/>
    <w:rsid w:val="009C17E6"/>
    <w:rsid w:val="009C1C22"/>
    <w:rsid w:val="009C1DF0"/>
    <w:rsid w:val="009C22B5"/>
    <w:rsid w:val="009C240D"/>
    <w:rsid w:val="009C2C67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7E"/>
    <w:rsid w:val="009C60DD"/>
    <w:rsid w:val="009C6340"/>
    <w:rsid w:val="009C6A49"/>
    <w:rsid w:val="009C6DF7"/>
    <w:rsid w:val="009C6EC2"/>
    <w:rsid w:val="009C74F1"/>
    <w:rsid w:val="009C7504"/>
    <w:rsid w:val="009C797F"/>
    <w:rsid w:val="009C7D40"/>
    <w:rsid w:val="009D005A"/>
    <w:rsid w:val="009D01B6"/>
    <w:rsid w:val="009D03E5"/>
    <w:rsid w:val="009D06C2"/>
    <w:rsid w:val="009D076E"/>
    <w:rsid w:val="009D07F9"/>
    <w:rsid w:val="009D0FB6"/>
    <w:rsid w:val="009D12D2"/>
    <w:rsid w:val="009D1630"/>
    <w:rsid w:val="009D16A3"/>
    <w:rsid w:val="009D182E"/>
    <w:rsid w:val="009D1A08"/>
    <w:rsid w:val="009D1A46"/>
    <w:rsid w:val="009D1C7E"/>
    <w:rsid w:val="009D1D3E"/>
    <w:rsid w:val="009D1DD9"/>
    <w:rsid w:val="009D2335"/>
    <w:rsid w:val="009D252E"/>
    <w:rsid w:val="009D26C3"/>
    <w:rsid w:val="009D310E"/>
    <w:rsid w:val="009D32FD"/>
    <w:rsid w:val="009D3672"/>
    <w:rsid w:val="009D381B"/>
    <w:rsid w:val="009D3964"/>
    <w:rsid w:val="009D3C0F"/>
    <w:rsid w:val="009D4708"/>
    <w:rsid w:val="009D4FAD"/>
    <w:rsid w:val="009D55B0"/>
    <w:rsid w:val="009D5EE4"/>
    <w:rsid w:val="009D60E5"/>
    <w:rsid w:val="009D61C5"/>
    <w:rsid w:val="009D6238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270"/>
    <w:rsid w:val="009E17EB"/>
    <w:rsid w:val="009E1BF3"/>
    <w:rsid w:val="009E23A1"/>
    <w:rsid w:val="009E25E5"/>
    <w:rsid w:val="009E28CE"/>
    <w:rsid w:val="009E28E2"/>
    <w:rsid w:val="009E2CC1"/>
    <w:rsid w:val="009E2F4E"/>
    <w:rsid w:val="009E3146"/>
    <w:rsid w:val="009E3A5F"/>
    <w:rsid w:val="009E404B"/>
    <w:rsid w:val="009E4272"/>
    <w:rsid w:val="009E4C03"/>
    <w:rsid w:val="009E4E93"/>
    <w:rsid w:val="009E4F0F"/>
    <w:rsid w:val="009E5370"/>
    <w:rsid w:val="009E587F"/>
    <w:rsid w:val="009E58FB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C60"/>
    <w:rsid w:val="009E7C6E"/>
    <w:rsid w:val="009E7EB6"/>
    <w:rsid w:val="009F002E"/>
    <w:rsid w:val="009F0383"/>
    <w:rsid w:val="009F0516"/>
    <w:rsid w:val="009F0527"/>
    <w:rsid w:val="009F0760"/>
    <w:rsid w:val="009F128B"/>
    <w:rsid w:val="009F133D"/>
    <w:rsid w:val="009F184D"/>
    <w:rsid w:val="009F1971"/>
    <w:rsid w:val="009F19FE"/>
    <w:rsid w:val="009F1F06"/>
    <w:rsid w:val="009F222D"/>
    <w:rsid w:val="009F2237"/>
    <w:rsid w:val="009F30B9"/>
    <w:rsid w:val="009F3E22"/>
    <w:rsid w:val="009F40E6"/>
    <w:rsid w:val="009F43D7"/>
    <w:rsid w:val="009F4584"/>
    <w:rsid w:val="009F46A1"/>
    <w:rsid w:val="009F4B99"/>
    <w:rsid w:val="009F4CD4"/>
    <w:rsid w:val="009F51D5"/>
    <w:rsid w:val="009F51E8"/>
    <w:rsid w:val="009F53C0"/>
    <w:rsid w:val="009F5478"/>
    <w:rsid w:val="009F574E"/>
    <w:rsid w:val="009F5EB4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298"/>
    <w:rsid w:val="00A01299"/>
    <w:rsid w:val="00A01433"/>
    <w:rsid w:val="00A01945"/>
    <w:rsid w:val="00A01A84"/>
    <w:rsid w:val="00A01B1F"/>
    <w:rsid w:val="00A0221B"/>
    <w:rsid w:val="00A02373"/>
    <w:rsid w:val="00A02381"/>
    <w:rsid w:val="00A026B5"/>
    <w:rsid w:val="00A02729"/>
    <w:rsid w:val="00A02738"/>
    <w:rsid w:val="00A0295E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445"/>
    <w:rsid w:val="00A059B7"/>
    <w:rsid w:val="00A05E97"/>
    <w:rsid w:val="00A066C7"/>
    <w:rsid w:val="00A06810"/>
    <w:rsid w:val="00A06BE3"/>
    <w:rsid w:val="00A0707C"/>
    <w:rsid w:val="00A077EA"/>
    <w:rsid w:val="00A07937"/>
    <w:rsid w:val="00A079D4"/>
    <w:rsid w:val="00A07AC3"/>
    <w:rsid w:val="00A07AE2"/>
    <w:rsid w:val="00A07CAB"/>
    <w:rsid w:val="00A1016F"/>
    <w:rsid w:val="00A10FF8"/>
    <w:rsid w:val="00A1140B"/>
    <w:rsid w:val="00A11F89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3B6"/>
    <w:rsid w:val="00A1450C"/>
    <w:rsid w:val="00A148C2"/>
    <w:rsid w:val="00A14EEE"/>
    <w:rsid w:val="00A1544E"/>
    <w:rsid w:val="00A155E8"/>
    <w:rsid w:val="00A15691"/>
    <w:rsid w:val="00A157AB"/>
    <w:rsid w:val="00A15AEB"/>
    <w:rsid w:val="00A15B3C"/>
    <w:rsid w:val="00A15D78"/>
    <w:rsid w:val="00A162A9"/>
    <w:rsid w:val="00A162C1"/>
    <w:rsid w:val="00A16441"/>
    <w:rsid w:val="00A16777"/>
    <w:rsid w:val="00A169B6"/>
    <w:rsid w:val="00A17A8D"/>
    <w:rsid w:val="00A17EAA"/>
    <w:rsid w:val="00A17ED2"/>
    <w:rsid w:val="00A203B3"/>
    <w:rsid w:val="00A203E6"/>
    <w:rsid w:val="00A205B5"/>
    <w:rsid w:val="00A206EF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4F3"/>
    <w:rsid w:val="00A23759"/>
    <w:rsid w:val="00A24696"/>
    <w:rsid w:val="00A24804"/>
    <w:rsid w:val="00A2481E"/>
    <w:rsid w:val="00A24965"/>
    <w:rsid w:val="00A250E0"/>
    <w:rsid w:val="00A2551B"/>
    <w:rsid w:val="00A25576"/>
    <w:rsid w:val="00A256BB"/>
    <w:rsid w:val="00A25715"/>
    <w:rsid w:val="00A257DC"/>
    <w:rsid w:val="00A2587F"/>
    <w:rsid w:val="00A25967"/>
    <w:rsid w:val="00A25E43"/>
    <w:rsid w:val="00A25E9A"/>
    <w:rsid w:val="00A26230"/>
    <w:rsid w:val="00A2663E"/>
    <w:rsid w:val="00A26BEE"/>
    <w:rsid w:val="00A2744A"/>
    <w:rsid w:val="00A278C4"/>
    <w:rsid w:val="00A30160"/>
    <w:rsid w:val="00A30622"/>
    <w:rsid w:val="00A3078E"/>
    <w:rsid w:val="00A308B0"/>
    <w:rsid w:val="00A30C49"/>
    <w:rsid w:val="00A30D07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341"/>
    <w:rsid w:val="00A33486"/>
    <w:rsid w:val="00A337DA"/>
    <w:rsid w:val="00A342B0"/>
    <w:rsid w:val="00A34389"/>
    <w:rsid w:val="00A343BD"/>
    <w:rsid w:val="00A346EC"/>
    <w:rsid w:val="00A348C0"/>
    <w:rsid w:val="00A35177"/>
    <w:rsid w:val="00A352C2"/>
    <w:rsid w:val="00A352F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404CF"/>
    <w:rsid w:val="00A405EB"/>
    <w:rsid w:val="00A4077C"/>
    <w:rsid w:val="00A408D6"/>
    <w:rsid w:val="00A40B9E"/>
    <w:rsid w:val="00A41074"/>
    <w:rsid w:val="00A4124D"/>
    <w:rsid w:val="00A412BD"/>
    <w:rsid w:val="00A41C49"/>
    <w:rsid w:val="00A420C3"/>
    <w:rsid w:val="00A4230F"/>
    <w:rsid w:val="00A4252E"/>
    <w:rsid w:val="00A42934"/>
    <w:rsid w:val="00A4317B"/>
    <w:rsid w:val="00A43199"/>
    <w:rsid w:val="00A438C6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2B97"/>
    <w:rsid w:val="00A5326D"/>
    <w:rsid w:val="00A53775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2E2"/>
    <w:rsid w:val="00A60480"/>
    <w:rsid w:val="00A604F6"/>
    <w:rsid w:val="00A6085F"/>
    <w:rsid w:val="00A60A8C"/>
    <w:rsid w:val="00A60D56"/>
    <w:rsid w:val="00A60DFC"/>
    <w:rsid w:val="00A61497"/>
    <w:rsid w:val="00A61622"/>
    <w:rsid w:val="00A617F8"/>
    <w:rsid w:val="00A61FFF"/>
    <w:rsid w:val="00A62173"/>
    <w:rsid w:val="00A62339"/>
    <w:rsid w:val="00A624B3"/>
    <w:rsid w:val="00A625B6"/>
    <w:rsid w:val="00A62637"/>
    <w:rsid w:val="00A6288A"/>
    <w:rsid w:val="00A62925"/>
    <w:rsid w:val="00A63171"/>
    <w:rsid w:val="00A6362D"/>
    <w:rsid w:val="00A6381F"/>
    <w:rsid w:val="00A638B9"/>
    <w:rsid w:val="00A63E4E"/>
    <w:rsid w:val="00A6419F"/>
    <w:rsid w:val="00A642A0"/>
    <w:rsid w:val="00A64D20"/>
    <w:rsid w:val="00A65092"/>
    <w:rsid w:val="00A6567A"/>
    <w:rsid w:val="00A658E5"/>
    <w:rsid w:val="00A65A25"/>
    <w:rsid w:val="00A65ADB"/>
    <w:rsid w:val="00A65F36"/>
    <w:rsid w:val="00A660EA"/>
    <w:rsid w:val="00A66303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3B2"/>
    <w:rsid w:val="00A705CB"/>
    <w:rsid w:val="00A70A73"/>
    <w:rsid w:val="00A71244"/>
    <w:rsid w:val="00A715AB"/>
    <w:rsid w:val="00A716E5"/>
    <w:rsid w:val="00A71B5D"/>
    <w:rsid w:val="00A720AC"/>
    <w:rsid w:val="00A72CA4"/>
    <w:rsid w:val="00A72D19"/>
    <w:rsid w:val="00A7315C"/>
    <w:rsid w:val="00A735C1"/>
    <w:rsid w:val="00A73915"/>
    <w:rsid w:val="00A73D51"/>
    <w:rsid w:val="00A73DA4"/>
    <w:rsid w:val="00A73ED8"/>
    <w:rsid w:val="00A74461"/>
    <w:rsid w:val="00A744B4"/>
    <w:rsid w:val="00A74FB3"/>
    <w:rsid w:val="00A75847"/>
    <w:rsid w:val="00A75CDA"/>
    <w:rsid w:val="00A75D8F"/>
    <w:rsid w:val="00A75FC3"/>
    <w:rsid w:val="00A764D0"/>
    <w:rsid w:val="00A76A03"/>
    <w:rsid w:val="00A76B82"/>
    <w:rsid w:val="00A76F8E"/>
    <w:rsid w:val="00A7713E"/>
    <w:rsid w:val="00A7796A"/>
    <w:rsid w:val="00A7796E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E5A"/>
    <w:rsid w:val="00A82EAF"/>
    <w:rsid w:val="00A83540"/>
    <w:rsid w:val="00A836C8"/>
    <w:rsid w:val="00A837DE"/>
    <w:rsid w:val="00A83A64"/>
    <w:rsid w:val="00A83DF5"/>
    <w:rsid w:val="00A83E23"/>
    <w:rsid w:val="00A84207"/>
    <w:rsid w:val="00A84631"/>
    <w:rsid w:val="00A852A3"/>
    <w:rsid w:val="00A85788"/>
    <w:rsid w:val="00A85C9A"/>
    <w:rsid w:val="00A86813"/>
    <w:rsid w:val="00A86932"/>
    <w:rsid w:val="00A86C1B"/>
    <w:rsid w:val="00A86D37"/>
    <w:rsid w:val="00A86E27"/>
    <w:rsid w:val="00A879E3"/>
    <w:rsid w:val="00A9051A"/>
    <w:rsid w:val="00A90552"/>
    <w:rsid w:val="00A906E9"/>
    <w:rsid w:val="00A90709"/>
    <w:rsid w:val="00A90FA3"/>
    <w:rsid w:val="00A9111E"/>
    <w:rsid w:val="00A9144B"/>
    <w:rsid w:val="00A9168F"/>
    <w:rsid w:val="00A922E6"/>
    <w:rsid w:val="00A9256D"/>
    <w:rsid w:val="00A92798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CF8"/>
    <w:rsid w:val="00A94F38"/>
    <w:rsid w:val="00A95197"/>
    <w:rsid w:val="00A953A0"/>
    <w:rsid w:val="00A954BA"/>
    <w:rsid w:val="00A95506"/>
    <w:rsid w:val="00A95785"/>
    <w:rsid w:val="00A957A8"/>
    <w:rsid w:val="00A959FA"/>
    <w:rsid w:val="00A95A4F"/>
    <w:rsid w:val="00A964A1"/>
    <w:rsid w:val="00A97355"/>
    <w:rsid w:val="00A97886"/>
    <w:rsid w:val="00A979FE"/>
    <w:rsid w:val="00A97CAC"/>
    <w:rsid w:val="00AA03E5"/>
    <w:rsid w:val="00AA0D4B"/>
    <w:rsid w:val="00AA15A8"/>
    <w:rsid w:val="00AA1A60"/>
    <w:rsid w:val="00AA1AFF"/>
    <w:rsid w:val="00AA1C4A"/>
    <w:rsid w:val="00AA1D8A"/>
    <w:rsid w:val="00AA284E"/>
    <w:rsid w:val="00AA29F3"/>
    <w:rsid w:val="00AA2A92"/>
    <w:rsid w:val="00AA2ABA"/>
    <w:rsid w:val="00AA32BE"/>
    <w:rsid w:val="00AA3454"/>
    <w:rsid w:val="00AA4628"/>
    <w:rsid w:val="00AA4642"/>
    <w:rsid w:val="00AA4C6B"/>
    <w:rsid w:val="00AA4CD7"/>
    <w:rsid w:val="00AA55CC"/>
    <w:rsid w:val="00AA582A"/>
    <w:rsid w:val="00AA66BC"/>
    <w:rsid w:val="00AA6748"/>
    <w:rsid w:val="00AA706A"/>
    <w:rsid w:val="00AA715B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16E5"/>
    <w:rsid w:val="00AB2384"/>
    <w:rsid w:val="00AB294E"/>
    <w:rsid w:val="00AB2F1C"/>
    <w:rsid w:val="00AB3042"/>
    <w:rsid w:val="00AB3417"/>
    <w:rsid w:val="00AB3CB4"/>
    <w:rsid w:val="00AB3DDE"/>
    <w:rsid w:val="00AB40F8"/>
    <w:rsid w:val="00AB4279"/>
    <w:rsid w:val="00AB467A"/>
    <w:rsid w:val="00AB4CA5"/>
    <w:rsid w:val="00AB4F44"/>
    <w:rsid w:val="00AB5CAF"/>
    <w:rsid w:val="00AB5F2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0B34"/>
    <w:rsid w:val="00AC10B7"/>
    <w:rsid w:val="00AC16D0"/>
    <w:rsid w:val="00AC1782"/>
    <w:rsid w:val="00AC191E"/>
    <w:rsid w:val="00AC1C35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5F8"/>
    <w:rsid w:val="00AC4BC8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6EBC"/>
    <w:rsid w:val="00AC739D"/>
    <w:rsid w:val="00AD06D8"/>
    <w:rsid w:val="00AD08D7"/>
    <w:rsid w:val="00AD0C61"/>
    <w:rsid w:val="00AD159A"/>
    <w:rsid w:val="00AD1602"/>
    <w:rsid w:val="00AD1A1A"/>
    <w:rsid w:val="00AD1B19"/>
    <w:rsid w:val="00AD1D39"/>
    <w:rsid w:val="00AD20D4"/>
    <w:rsid w:val="00AD2C73"/>
    <w:rsid w:val="00AD2CF6"/>
    <w:rsid w:val="00AD31F9"/>
    <w:rsid w:val="00AD324E"/>
    <w:rsid w:val="00AD3628"/>
    <w:rsid w:val="00AD3873"/>
    <w:rsid w:val="00AD38CB"/>
    <w:rsid w:val="00AD3EDA"/>
    <w:rsid w:val="00AD4123"/>
    <w:rsid w:val="00AD4442"/>
    <w:rsid w:val="00AD47A7"/>
    <w:rsid w:val="00AD4D8E"/>
    <w:rsid w:val="00AD4FC6"/>
    <w:rsid w:val="00AD5034"/>
    <w:rsid w:val="00AD5194"/>
    <w:rsid w:val="00AD52CC"/>
    <w:rsid w:val="00AD573E"/>
    <w:rsid w:val="00AD58F4"/>
    <w:rsid w:val="00AD5F7D"/>
    <w:rsid w:val="00AD60A6"/>
    <w:rsid w:val="00AD6136"/>
    <w:rsid w:val="00AD6693"/>
    <w:rsid w:val="00AD6712"/>
    <w:rsid w:val="00AD6797"/>
    <w:rsid w:val="00AD6BDC"/>
    <w:rsid w:val="00AD6F74"/>
    <w:rsid w:val="00AD6FF2"/>
    <w:rsid w:val="00AD713D"/>
    <w:rsid w:val="00AD7354"/>
    <w:rsid w:val="00AD797F"/>
    <w:rsid w:val="00AD7B20"/>
    <w:rsid w:val="00AE004C"/>
    <w:rsid w:val="00AE0428"/>
    <w:rsid w:val="00AE079C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8FC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8C1"/>
    <w:rsid w:val="00AE7900"/>
    <w:rsid w:val="00AE7A80"/>
    <w:rsid w:val="00AE7D5F"/>
    <w:rsid w:val="00AE7DA4"/>
    <w:rsid w:val="00AF0260"/>
    <w:rsid w:val="00AF0446"/>
    <w:rsid w:val="00AF0647"/>
    <w:rsid w:val="00AF0663"/>
    <w:rsid w:val="00AF07A8"/>
    <w:rsid w:val="00AF0826"/>
    <w:rsid w:val="00AF0DE4"/>
    <w:rsid w:val="00AF12A6"/>
    <w:rsid w:val="00AF16DB"/>
    <w:rsid w:val="00AF1F64"/>
    <w:rsid w:val="00AF21F7"/>
    <w:rsid w:val="00AF2313"/>
    <w:rsid w:val="00AF256D"/>
    <w:rsid w:val="00AF2621"/>
    <w:rsid w:val="00AF2790"/>
    <w:rsid w:val="00AF2A28"/>
    <w:rsid w:val="00AF2DEC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13E"/>
    <w:rsid w:val="00AF5239"/>
    <w:rsid w:val="00AF5679"/>
    <w:rsid w:val="00AF5725"/>
    <w:rsid w:val="00AF5831"/>
    <w:rsid w:val="00AF5E40"/>
    <w:rsid w:val="00AF5F26"/>
    <w:rsid w:val="00AF64AC"/>
    <w:rsid w:val="00AF682C"/>
    <w:rsid w:val="00AF6916"/>
    <w:rsid w:val="00AF6C7A"/>
    <w:rsid w:val="00AF6CBF"/>
    <w:rsid w:val="00AF77C9"/>
    <w:rsid w:val="00AF7D14"/>
    <w:rsid w:val="00B0017A"/>
    <w:rsid w:val="00B001DF"/>
    <w:rsid w:val="00B00667"/>
    <w:rsid w:val="00B00A3E"/>
    <w:rsid w:val="00B00C33"/>
    <w:rsid w:val="00B00E8F"/>
    <w:rsid w:val="00B00F99"/>
    <w:rsid w:val="00B0101B"/>
    <w:rsid w:val="00B013BB"/>
    <w:rsid w:val="00B0154B"/>
    <w:rsid w:val="00B016FF"/>
    <w:rsid w:val="00B0217F"/>
    <w:rsid w:val="00B02409"/>
    <w:rsid w:val="00B02437"/>
    <w:rsid w:val="00B0243C"/>
    <w:rsid w:val="00B028A1"/>
    <w:rsid w:val="00B02939"/>
    <w:rsid w:val="00B02B8B"/>
    <w:rsid w:val="00B02C15"/>
    <w:rsid w:val="00B02DD6"/>
    <w:rsid w:val="00B02E7B"/>
    <w:rsid w:val="00B02E82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511F"/>
    <w:rsid w:val="00B05316"/>
    <w:rsid w:val="00B0542C"/>
    <w:rsid w:val="00B05433"/>
    <w:rsid w:val="00B05467"/>
    <w:rsid w:val="00B059A2"/>
    <w:rsid w:val="00B05E53"/>
    <w:rsid w:val="00B06012"/>
    <w:rsid w:val="00B06733"/>
    <w:rsid w:val="00B074B9"/>
    <w:rsid w:val="00B076B1"/>
    <w:rsid w:val="00B077C7"/>
    <w:rsid w:val="00B07B03"/>
    <w:rsid w:val="00B07DBD"/>
    <w:rsid w:val="00B102FA"/>
    <w:rsid w:val="00B1038D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3D6"/>
    <w:rsid w:val="00B1576D"/>
    <w:rsid w:val="00B15846"/>
    <w:rsid w:val="00B1591A"/>
    <w:rsid w:val="00B15AFF"/>
    <w:rsid w:val="00B15BAA"/>
    <w:rsid w:val="00B15FFF"/>
    <w:rsid w:val="00B16667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45"/>
    <w:rsid w:val="00B179F9"/>
    <w:rsid w:val="00B17BCD"/>
    <w:rsid w:val="00B17C01"/>
    <w:rsid w:val="00B17D53"/>
    <w:rsid w:val="00B17EF9"/>
    <w:rsid w:val="00B201DE"/>
    <w:rsid w:val="00B20446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B69"/>
    <w:rsid w:val="00B22F97"/>
    <w:rsid w:val="00B2313A"/>
    <w:rsid w:val="00B2326E"/>
    <w:rsid w:val="00B234ED"/>
    <w:rsid w:val="00B2356F"/>
    <w:rsid w:val="00B235B9"/>
    <w:rsid w:val="00B23688"/>
    <w:rsid w:val="00B23E2B"/>
    <w:rsid w:val="00B23F6F"/>
    <w:rsid w:val="00B245AD"/>
    <w:rsid w:val="00B249F9"/>
    <w:rsid w:val="00B24D78"/>
    <w:rsid w:val="00B259A4"/>
    <w:rsid w:val="00B25A11"/>
    <w:rsid w:val="00B25E37"/>
    <w:rsid w:val="00B25F3A"/>
    <w:rsid w:val="00B25FD4"/>
    <w:rsid w:val="00B261DF"/>
    <w:rsid w:val="00B26432"/>
    <w:rsid w:val="00B26709"/>
    <w:rsid w:val="00B26C44"/>
    <w:rsid w:val="00B26DDD"/>
    <w:rsid w:val="00B27934"/>
    <w:rsid w:val="00B27F53"/>
    <w:rsid w:val="00B27FA1"/>
    <w:rsid w:val="00B30001"/>
    <w:rsid w:val="00B30114"/>
    <w:rsid w:val="00B30771"/>
    <w:rsid w:val="00B307AF"/>
    <w:rsid w:val="00B3089B"/>
    <w:rsid w:val="00B30DE6"/>
    <w:rsid w:val="00B31343"/>
    <w:rsid w:val="00B3151F"/>
    <w:rsid w:val="00B31625"/>
    <w:rsid w:val="00B31729"/>
    <w:rsid w:val="00B317D8"/>
    <w:rsid w:val="00B31B1D"/>
    <w:rsid w:val="00B3206D"/>
    <w:rsid w:val="00B32113"/>
    <w:rsid w:val="00B32153"/>
    <w:rsid w:val="00B32B99"/>
    <w:rsid w:val="00B32CF7"/>
    <w:rsid w:val="00B330B5"/>
    <w:rsid w:val="00B335D0"/>
    <w:rsid w:val="00B33AC9"/>
    <w:rsid w:val="00B33BD6"/>
    <w:rsid w:val="00B341DA"/>
    <w:rsid w:val="00B3454E"/>
    <w:rsid w:val="00B34A39"/>
    <w:rsid w:val="00B34AB5"/>
    <w:rsid w:val="00B34C65"/>
    <w:rsid w:val="00B34F53"/>
    <w:rsid w:val="00B351F3"/>
    <w:rsid w:val="00B35343"/>
    <w:rsid w:val="00B35DE5"/>
    <w:rsid w:val="00B360C5"/>
    <w:rsid w:val="00B36387"/>
    <w:rsid w:val="00B363C9"/>
    <w:rsid w:val="00B36414"/>
    <w:rsid w:val="00B36552"/>
    <w:rsid w:val="00B36574"/>
    <w:rsid w:val="00B36AD2"/>
    <w:rsid w:val="00B36DB8"/>
    <w:rsid w:val="00B3713C"/>
    <w:rsid w:val="00B372CC"/>
    <w:rsid w:val="00B37603"/>
    <w:rsid w:val="00B37673"/>
    <w:rsid w:val="00B37B03"/>
    <w:rsid w:val="00B40181"/>
    <w:rsid w:val="00B40245"/>
    <w:rsid w:val="00B403C2"/>
    <w:rsid w:val="00B405B9"/>
    <w:rsid w:val="00B4080E"/>
    <w:rsid w:val="00B408AF"/>
    <w:rsid w:val="00B40DB3"/>
    <w:rsid w:val="00B41363"/>
    <w:rsid w:val="00B413B1"/>
    <w:rsid w:val="00B41405"/>
    <w:rsid w:val="00B4153B"/>
    <w:rsid w:val="00B422F9"/>
    <w:rsid w:val="00B428C2"/>
    <w:rsid w:val="00B431B6"/>
    <w:rsid w:val="00B431EC"/>
    <w:rsid w:val="00B4332E"/>
    <w:rsid w:val="00B43E90"/>
    <w:rsid w:val="00B43F65"/>
    <w:rsid w:val="00B44021"/>
    <w:rsid w:val="00B44433"/>
    <w:rsid w:val="00B448B1"/>
    <w:rsid w:val="00B44992"/>
    <w:rsid w:val="00B44BE9"/>
    <w:rsid w:val="00B44C8F"/>
    <w:rsid w:val="00B44FBF"/>
    <w:rsid w:val="00B45295"/>
    <w:rsid w:val="00B454C7"/>
    <w:rsid w:val="00B455B7"/>
    <w:rsid w:val="00B459E0"/>
    <w:rsid w:val="00B45D84"/>
    <w:rsid w:val="00B460D1"/>
    <w:rsid w:val="00B461C7"/>
    <w:rsid w:val="00B4642F"/>
    <w:rsid w:val="00B467D1"/>
    <w:rsid w:val="00B46C8A"/>
    <w:rsid w:val="00B50225"/>
    <w:rsid w:val="00B50238"/>
    <w:rsid w:val="00B50974"/>
    <w:rsid w:val="00B50B64"/>
    <w:rsid w:val="00B50BCC"/>
    <w:rsid w:val="00B50D2D"/>
    <w:rsid w:val="00B50EAF"/>
    <w:rsid w:val="00B515CB"/>
    <w:rsid w:val="00B517FF"/>
    <w:rsid w:val="00B5223B"/>
    <w:rsid w:val="00B528C2"/>
    <w:rsid w:val="00B52C36"/>
    <w:rsid w:val="00B53311"/>
    <w:rsid w:val="00B5382C"/>
    <w:rsid w:val="00B53995"/>
    <w:rsid w:val="00B53B4B"/>
    <w:rsid w:val="00B53DE5"/>
    <w:rsid w:val="00B53FFF"/>
    <w:rsid w:val="00B54597"/>
    <w:rsid w:val="00B54A02"/>
    <w:rsid w:val="00B54AAE"/>
    <w:rsid w:val="00B54C0B"/>
    <w:rsid w:val="00B55114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4CE"/>
    <w:rsid w:val="00B57705"/>
    <w:rsid w:val="00B57BF1"/>
    <w:rsid w:val="00B57F59"/>
    <w:rsid w:val="00B603C9"/>
    <w:rsid w:val="00B60878"/>
    <w:rsid w:val="00B60AD4"/>
    <w:rsid w:val="00B60B4F"/>
    <w:rsid w:val="00B6126D"/>
    <w:rsid w:val="00B61432"/>
    <w:rsid w:val="00B61797"/>
    <w:rsid w:val="00B61C6B"/>
    <w:rsid w:val="00B61D02"/>
    <w:rsid w:val="00B62080"/>
    <w:rsid w:val="00B620A2"/>
    <w:rsid w:val="00B625C8"/>
    <w:rsid w:val="00B62634"/>
    <w:rsid w:val="00B62A23"/>
    <w:rsid w:val="00B62DA1"/>
    <w:rsid w:val="00B634AD"/>
    <w:rsid w:val="00B636EF"/>
    <w:rsid w:val="00B63AD9"/>
    <w:rsid w:val="00B64937"/>
    <w:rsid w:val="00B64BC9"/>
    <w:rsid w:val="00B650D0"/>
    <w:rsid w:val="00B65BBC"/>
    <w:rsid w:val="00B65D64"/>
    <w:rsid w:val="00B66055"/>
    <w:rsid w:val="00B66D4A"/>
    <w:rsid w:val="00B70369"/>
    <w:rsid w:val="00B71028"/>
    <w:rsid w:val="00B7222F"/>
    <w:rsid w:val="00B72725"/>
    <w:rsid w:val="00B72891"/>
    <w:rsid w:val="00B72A73"/>
    <w:rsid w:val="00B72C62"/>
    <w:rsid w:val="00B72EFD"/>
    <w:rsid w:val="00B72F3F"/>
    <w:rsid w:val="00B731C1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52A1"/>
    <w:rsid w:val="00B753F6"/>
    <w:rsid w:val="00B75995"/>
    <w:rsid w:val="00B759C8"/>
    <w:rsid w:val="00B75A42"/>
    <w:rsid w:val="00B767DF"/>
    <w:rsid w:val="00B76916"/>
    <w:rsid w:val="00B76CD9"/>
    <w:rsid w:val="00B77894"/>
    <w:rsid w:val="00B77A8D"/>
    <w:rsid w:val="00B77C75"/>
    <w:rsid w:val="00B80057"/>
    <w:rsid w:val="00B80065"/>
    <w:rsid w:val="00B8016A"/>
    <w:rsid w:val="00B8032C"/>
    <w:rsid w:val="00B80470"/>
    <w:rsid w:val="00B80913"/>
    <w:rsid w:val="00B80F1D"/>
    <w:rsid w:val="00B811A8"/>
    <w:rsid w:val="00B8184D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3F68"/>
    <w:rsid w:val="00B83FBD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5FE8"/>
    <w:rsid w:val="00B8610F"/>
    <w:rsid w:val="00B861A7"/>
    <w:rsid w:val="00B861F6"/>
    <w:rsid w:val="00B8655C"/>
    <w:rsid w:val="00B86811"/>
    <w:rsid w:val="00B86B20"/>
    <w:rsid w:val="00B86DC0"/>
    <w:rsid w:val="00B87165"/>
    <w:rsid w:val="00B872C3"/>
    <w:rsid w:val="00B8758E"/>
    <w:rsid w:val="00B8775D"/>
    <w:rsid w:val="00B87E2B"/>
    <w:rsid w:val="00B902ED"/>
    <w:rsid w:val="00B907A5"/>
    <w:rsid w:val="00B90847"/>
    <w:rsid w:val="00B909B4"/>
    <w:rsid w:val="00B913E4"/>
    <w:rsid w:val="00B915C1"/>
    <w:rsid w:val="00B91A1F"/>
    <w:rsid w:val="00B91B24"/>
    <w:rsid w:val="00B91DCD"/>
    <w:rsid w:val="00B91E62"/>
    <w:rsid w:val="00B92228"/>
    <w:rsid w:val="00B92795"/>
    <w:rsid w:val="00B92CD2"/>
    <w:rsid w:val="00B92D47"/>
    <w:rsid w:val="00B92EB6"/>
    <w:rsid w:val="00B93148"/>
    <w:rsid w:val="00B933D8"/>
    <w:rsid w:val="00B933F6"/>
    <w:rsid w:val="00B93444"/>
    <w:rsid w:val="00B93CE1"/>
    <w:rsid w:val="00B93D83"/>
    <w:rsid w:val="00B9406B"/>
    <w:rsid w:val="00B940A2"/>
    <w:rsid w:val="00B941F0"/>
    <w:rsid w:val="00B94333"/>
    <w:rsid w:val="00B94406"/>
    <w:rsid w:val="00B94903"/>
    <w:rsid w:val="00B94ED5"/>
    <w:rsid w:val="00B95295"/>
    <w:rsid w:val="00B964D9"/>
    <w:rsid w:val="00B96BC6"/>
    <w:rsid w:val="00B9730B"/>
    <w:rsid w:val="00B97568"/>
    <w:rsid w:val="00B975BE"/>
    <w:rsid w:val="00B978D6"/>
    <w:rsid w:val="00BA00DC"/>
    <w:rsid w:val="00BA031B"/>
    <w:rsid w:val="00BA034F"/>
    <w:rsid w:val="00BA05B1"/>
    <w:rsid w:val="00BA081A"/>
    <w:rsid w:val="00BA088A"/>
    <w:rsid w:val="00BA1329"/>
    <w:rsid w:val="00BA1341"/>
    <w:rsid w:val="00BA1518"/>
    <w:rsid w:val="00BA1B1D"/>
    <w:rsid w:val="00BA2298"/>
    <w:rsid w:val="00BA291A"/>
    <w:rsid w:val="00BA2944"/>
    <w:rsid w:val="00BA2998"/>
    <w:rsid w:val="00BA2AAE"/>
    <w:rsid w:val="00BA2BB1"/>
    <w:rsid w:val="00BA3C9A"/>
    <w:rsid w:val="00BA45CB"/>
    <w:rsid w:val="00BA462B"/>
    <w:rsid w:val="00BA4DDF"/>
    <w:rsid w:val="00BA4E72"/>
    <w:rsid w:val="00BA5297"/>
    <w:rsid w:val="00BA5431"/>
    <w:rsid w:val="00BA55FF"/>
    <w:rsid w:val="00BA568F"/>
    <w:rsid w:val="00BA5B65"/>
    <w:rsid w:val="00BA5C0D"/>
    <w:rsid w:val="00BA5F4D"/>
    <w:rsid w:val="00BA62A3"/>
    <w:rsid w:val="00BA647E"/>
    <w:rsid w:val="00BA6505"/>
    <w:rsid w:val="00BA6577"/>
    <w:rsid w:val="00BA699B"/>
    <w:rsid w:val="00BA6B5F"/>
    <w:rsid w:val="00BA6B85"/>
    <w:rsid w:val="00BA6D10"/>
    <w:rsid w:val="00BA71D9"/>
    <w:rsid w:val="00BA7450"/>
    <w:rsid w:val="00BA75EB"/>
    <w:rsid w:val="00BA7876"/>
    <w:rsid w:val="00BA79A2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BBA"/>
    <w:rsid w:val="00BB1C20"/>
    <w:rsid w:val="00BB2317"/>
    <w:rsid w:val="00BB2483"/>
    <w:rsid w:val="00BB2763"/>
    <w:rsid w:val="00BB27CF"/>
    <w:rsid w:val="00BB2C01"/>
    <w:rsid w:val="00BB2F67"/>
    <w:rsid w:val="00BB32E1"/>
    <w:rsid w:val="00BB3CA0"/>
    <w:rsid w:val="00BB4024"/>
    <w:rsid w:val="00BB4070"/>
    <w:rsid w:val="00BB40E9"/>
    <w:rsid w:val="00BB420D"/>
    <w:rsid w:val="00BB423B"/>
    <w:rsid w:val="00BB4AD9"/>
    <w:rsid w:val="00BB5398"/>
    <w:rsid w:val="00BB549B"/>
    <w:rsid w:val="00BB5609"/>
    <w:rsid w:val="00BB5836"/>
    <w:rsid w:val="00BB61EB"/>
    <w:rsid w:val="00BB6204"/>
    <w:rsid w:val="00BB633E"/>
    <w:rsid w:val="00BB6635"/>
    <w:rsid w:val="00BB66B1"/>
    <w:rsid w:val="00BB7170"/>
    <w:rsid w:val="00BB72A6"/>
    <w:rsid w:val="00BB734A"/>
    <w:rsid w:val="00BB75F3"/>
    <w:rsid w:val="00BB78CB"/>
    <w:rsid w:val="00BB7BF2"/>
    <w:rsid w:val="00BB7BF9"/>
    <w:rsid w:val="00BB7E62"/>
    <w:rsid w:val="00BC00AF"/>
    <w:rsid w:val="00BC095B"/>
    <w:rsid w:val="00BC0962"/>
    <w:rsid w:val="00BC0ABF"/>
    <w:rsid w:val="00BC0AD9"/>
    <w:rsid w:val="00BC0F4E"/>
    <w:rsid w:val="00BC10D3"/>
    <w:rsid w:val="00BC14F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0DE"/>
    <w:rsid w:val="00BC33A1"/>
    <w:rsid w:val="00BC3748"/>
    <w:rsid w:val="00BC3857"/>
    <w:rsid w:val="00BC39F3"/>
    <w:rsid w:val="00BC3ADC"/>
    <w:rsid w:val="00BC3B4B"/>
    <w:rsid w:val="00BC3C3E"/>
    <w:rsid w:val="00BC42E7"/>
    <w:rsid w:val="00BC443C"/>
    <w:rsid w:val="00BC47E8"/>
    <w:rsid w:val="00BC4ECB"/>
    <w:rsid w:val="00BC6F42"/>
    <w:rsid w:val="00BC77C2"/>
    <w:rsid w:val="00BC7821"/>
    <w:rsid w:val="00BC783A"/>
    <w:rsid w:val="00BC7A3F"/>
    <w:rsid w:val="00BC7D34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BDB"/>
    <w:rsid w:val="00BD4D3B"/>
    <w:rsid w:val="00BD4DBA"/>
    <w:rsid w:val="00BD52A2"/>
    <w:rsid w:val="00BD5389"/>
    <w:rsid w:val="00BD5733"/>
    <w:rsid w:val="00BD59FB"/>
    <w:rsid w:val="00BD5B37"/>
    <w:rsid w:val="00BD5B4D"/>
    <w:rsid w:val="00BD5D64"/>
    <w:rsid w:val="00BD6100"/>
    <w:rsid w:val="00BD643C"/>
    <w:rsid w:val="00BD68D7"/>
    <w:rsid w:val="00BD6AB0"/>
    <w:rsid w:val="00BD6DED"/>
    <w:rsid w:val="00BD702D"/>
    <w:rsid w:val="00BD761D"/>
    <w:rsid w:val="00BD7695"/>
    <w:rsid w:val="00BD77F8"/>
    <w:rsid w:val="00BD7831"/>
    <w:rsid w:val="00BD7C33"/>
    <w:rsid w:val="00BE05E5"/>
    <w:rsid w:val="00BE070B"/>
    <w:rsid w:val="00BE0729"/>
    <w:rsid w:val="00BE08DD"/>
    <w:rsid w:val="00BE1A11"/>
    <w:rsid w:val="00BE1FC9"/>
    <w:rsid w:val="00BE2146"/>
    <w:rsid w:val="00BE2653"/>
    <w:rsid w:val="00BE2731"/>
    <w:rsid w:val="00BE2AC1"/>
    <w:rsid w:val="00BE2C6C"/>
    <w:rsid w:val="00BE2D19"/>
    <w:rsid w:val="00BE2ED3"/>
    <w:rsid w:val="00BE2EDB"/>
    <w:rsid w:val="00BE3080"/>
    <w:rsid w:val="00BE3226"/>
    <w:rsid w:val="00BE37BD"/>
    <w:rsid w:val="00BE3A3B"/>
    <w:rsid w:val="00BE4261"/>
    <w:rsid w:val="00BE4C50"/>
    <w:rsid w:val="00BE4FDF"/>
    <w:rsid w:val="00BE5430"/>
    <w:rsid w:val="00BE554B"/>
    <w:rsid w:val="00BE5818"/>
    <w:rsid w:val="00BE59D5"/>
    <w:rsid w:val="00BE5C37"/>
    <w:rsid w:val="00BE619C"/>
    <w:rsid w:val="00BE62F3"/>
    <w:rsid w:val="00BE64A1"/>
    <w:rsid w:val="00BE64EC"/>
    <w:rsid w:val="00BE684D"/>
    <w:rsid w:val="00BE69F4"/>
    <w:rsid w:val="00BE6A71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DBB"/>
    <w:rsid w:val="00BF0E70"/>
    <w:rsid w:val="00BF101E"/>
    <w:rsid w:val="00BF1A0A"/>
    <w:rsid w:val="00BF1B7A"/>
    <w:rsid w:val="00BF2148"/>
    <w:rsid w:val="00BF21B9"/>
    <w:rsid w:val="00BF23EA"/>
    <w:rsid w:val="00BF260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3BB0"/>
    <w:rsid w:val="00BF41C7"/>
    <w:rsid w:val="00BF41EB"/>
    <w:rsid w:val="00BF470F"/>
    <w:rsid w:val="00BF4848"/>
    <w:rsid w:val="00BF486B"/>
    <w:rsid w:val="00BF4B10"/>
    <w:rsid w:val="00BF501A"/>
    <w:rsid w:val="00BF505F"/>
    <w:rsid w:val="00BF50D0"/>
    <w:rsid w:val="00BF5111"/>
    <w:rsid w:val="00BF532A"/>
    <w:rsid w:val="00BF5630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1E7"/>
    <w:rsid w:val="00C0092A"/>
    <w:rsid w:val="00C0099D"/>
    <w:rsid w:val="00C0104F"/>
    <w:rsid w:val="00C010F2"/>
    <w:rsid w:val="00C01286"/>
    <w:rsid w:val="00C01383"/>
    <w:rsid w:val="00C013C4"/>
    <w:rsid w:val="00C017C9"/>
    <w:rsid w:val="00C01835"/>
    <w:rsid w:val="00C021B1"/>
    <w:rsid w:val="00C024D4"/>
    <w:rsid w:val="00C027A4"/>
    <w:rsid w:val="00C02881"/>
    <w:rsid w:val="00C02FD0"/>
    <w:rsid w:val="00C040B6"/>
    <w:rsid w:val="00C0458C"/>
    <w:rsid w:val="00C048F1"/>
    <w:rsid w:val="00C04DE0"/>
    <w:rsid w:val="00C05723"/>
    <w:rsid w:val="00C05BEE"/>
    <w:rsid w:val="00C06379"/>
    <w:rsid w:val="00C06397"/>
    <w:rsid w:val="00C0693B"/>
    <w:rsid w:val="00C06A96"/>
    <w:rsid w:val="00C06BA6"/>
    <w:rsid w:val="00C07064"/>
    <w:rsid w:val="00C070C9"/>
    <w:rsid w:val="00C07B0B"/>
    <w:rsid w:val="00C07B49"/>
    <w:rsid w:val="00C07C02"/>
    <w:rsid w:val="00C07D56"/>
    <w:rsid w:val="00C07E35"/>
    <w:rsid w:val="00C07F3A"/>
    <w:rsid w:val="00C101D7"/>
    <w:rsid w:val="00C101D9"/>
    <w:rsid w:val="00C10309"/>
    <w:rsid w:val="00C10519"/>
    <w:rsid w:val="00C106E4"/>
    <w:rsid w:val="00C1094B"/>
    <w:rsid w:val="00C1099D"/>
    <w:rsid w:val="00C10AA2"/>
    <w:rsid w:val="00C10FBF"/>
    <w:rsid w:val="00C1108D"/>
    <w:rsid w:val="00C11644"/>
    <w:rsid w:val="00C116C0"/>
    <w:rsid w:val="00C11A62"/>
    <w:rsid w:val="00C11AF1"/>
    <w:rsid w:val="00C11F0D"/>
    <w:rsid w:val="00C1219E"/>
    <w:rsid w:val="00C12292"/>
    <w:rsid w:val="00C125FE"/>
    <w:rsid w:val="00C1260D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2AE"/>
    <w:rsid w:val="00C14349"/>
    <w:rsid w:val="00C14452"/>
    <w:rsid w:val="00C1453F"/>
    <w:rsid w:val="00C145BF"/>
    <w:rsid w:val="00C1475C"/>
    <w:rsid w:val="00C14763"/>
    <w:rsid w:val="00C14A95"/>
    <w:rsid w:val="00C14BA7"/>
    <w:rsid w:val="00C14C2B"/>
    <w:rsid w:val="00C1527F"/>
    <w:rsid w:val="00C15937"/>
    <w:rsid w:val="00C15A6F"/>
    <w:rsid w:val="00C15B96"/>
    <w:rsid w:val="00C163C3"/>
    <w:rsid w:val="00C166B3"/>
    <w:rsid w:val="00C1675F"/>
    <w:rsid w:val="00C16FE4"/>
    <w:rsid w:val="00C170A5"/>
    <w:rsid w:val="00C173F8"/>
    <w:rsid w:val="00C1751B"/>
    <w:rsid w:val="00C17651"/>
    <w:rsid w:val="00C17E95"/>
    <w:rsid w:val="00C2127F"/>
    <w:rsid w:val="00C21314"/>
    <w:rsid w:val="00C21752"/>
    <w:rsid w:val="00C21ABA"/>
    <w:rsid w:val="00C21B93"/>
    <w:rsid w:val="00C21BEE"/>
    <w:rsid w:val="00C21ED9"/>
    <w:rsid w:val="00C22356"/>
    <w:rsid w:val="00C22713"/>
    <w:rsid w:val="00C22826"/>
    <w:rsid w:val="00C229E6"/>
    <w:rsid w:val="00C22B52"/>
    <w:rsid w:val="00C22D1D"/>
    <w:rsid w:val="00C22D39"/>
    <w:rsid w:val="00C22D45"/>
    <w:rsid w:val="00C23145"/>
    <w:rsid w:val="00C23417"/>
    <w:rsid w:val="00C237B9"/>
    <w:rsid w:val="00C23C09"/>
    <w:rsid w:val="00C2477C"/>
    <w:rsid w:val="00C24CD8"/>
    <w:rsid w:val="00C24D18"/>
    <w:rsid w:val="00C24ED8"/>
    <w:rsid w:val="00C2566A"/>
    <w:rsid w:val="00C2572A"/>
    <w:rsid w:val="00C2572D"/>
    <w:rsid w:val="00C25857"/>
    <w:rsid w:val="00C25A9A"/>
    <w:rsid w:val="00C25D8F"/>
    <w:rsid w:val="00C2612E"/>
    <w:rsid w:val="00C2642C"/>
    <w:rsid w:val="00C26457"/>
    <w:rsid w:val="00C2668E"/>
    <w:rsid w:val="00C2710D"/>
    <w:rsid w:val="00C27235"/>
    <w:rsid w:val="00C272B5"/>
    <w:rsid w:val="00C27B2F"/>
    <w:rsid w:val="00C27D37"/>
    <w:rsid w:val="00C27DB7"/>
    <w:rsid w:val="00C27FBA"/>
    <w:rsid w:val="00C30411"/>
    <w:rsid w:val="00C31326"/>
    <w:rsid w:val="00C31AC6"/>
    <w:rsid w:val="00C31BAD"/>
    <w:rsid w:val="00C32866"/>
    <w:rsid w:val="00C329F4"/>
    <w:rsid w:val="00C32B94"/>
    <w:rsid w:val="00C32ED4"/>
    <w:rsid w:val="00C32FE7"/>
    <w:rsid w:val="00C33219"/>
    <w:rsid w:val="00C33246"/>
    <w:rsid w:val="00C3324F"/>
    <w:rsid w:val="00C332AC"/>
    <w:rsid w:val="00C33647"/>
    <w:rsid w:val="00C33799"/>
    <w:rsid w:val="00C33988"/>
    <w:rsid w:val="00C33EE2"/>
    <w:rsid w:val="00C3402B"/>
    <w:rsid w:val="00C341FA"/>
    <w:rsid w:val="00C34496"/>
    <w:rsid w:val="00C34CC1"/>
    <w:rsid w:val="00C35688"/>
    <w:rsid w:val="00C35794"/>
    <w:rsid w:val="00C35AEF"/>
    <w:rsid w:val="00C35F09"/>
    <w:rsid w:val="00C3633D"/>
    <w:rsid w:val="00C36B22"/>
    <w:rsid w:val="00C36DAE"/>
    <w:rsid w:val="00C36E85"/>
    <w:rsid w:val="00C37A2E"/>
    <w:rsid w:val="00C37ACA"/>
    <w:rsid w:val="00C37AD5"/>
    <w:rsid w:val="00C37F8D"/>
    <w:rsid w:val="00C40165"/>
    <w:rsid w:val="00C4047F"/>
    <w:rsid w:val="00C40C37"/>
    <w:rsid w:val="00C41427"/>
    <w:rsid w:val="00C414FD"/>
    <w:rsid w:val="00C4263D"/>
    <w:rsid w:val="00C42CB6"/>
    <w:rsid w:val="00C42D38"/>
    <w:rsid w:val="00C42F7E"/>
    <w:rsid w:val="00C42FAF"/>
    <w:rsid w:val="00C432E7"/>
    <w:rsid w:val="00C436B2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EE2"/>
    <w:rsid w:val="00C45F6A"/>
    <w:rsid w:val="00C468E0"/>
    <w:rsid w:val="00C47071"/>
    <w:rsid w:val="00C471BF"/>
    <w:rsid w:val="00C47258"/>
    <w:rsid w:val="00C475A5"/>
    <w:rsid w:val="00C475F6"/>
    <w:rsid w:val="00C4780F"/>
    <w:rsid w:val="00C47978"/>
    <w:rsid w:val="00C47D0B"/>
    <w:rsid w:val="00C47F1C"/>
    <w:rsid w:val="00C5044E"/>
    <w:rsid w:val="00C50960"/>
    <w:rsid w:val="00C50E23"/>
    <w:rsid w:val="00C50F40"/>
    <w:rsid w:val="00C51200"/>
    <w:rsid w:val="00C51414"/>
    <w:rsid w:val="00C5164E"/>
    <w:rsid w:val="00C51826"/>
    <w:rsid w:val="00C51AA8"/>
    <w:rsid w:val="00C51B5B"/>
    <w:rsid w:val="00C51F2B"/>
    <w:rsid w:val="00C51FF1"/>
    <w:rsid w:val="00C52185"/>
    <w:rsid w:val="00C528D7"/>
    <w:rsid w:val="00C52B01"/>
    <w:rsid w:val="00C52C9B"/>
    <w:rsid w:val="00C53109"/>
    <w:rsid w:val="00C53673"/>
    <w:rsid w:val="00C536B8"/>
    <w:rsid w:val="00C536CF"/>
    <w:rsid w:val="00C53F22"/>
    <w:rsid w:val="00C53F2A"/>
    <w:rsid w:val="00C53FC4"/>
    <w:rsid w:val="00C5431F"/>
    <w:rsid w:val="00C543C3"/>
    <w:rsid w:val="00C544F6"/>
    <w:rsid w:val="00C54544"/>
    <w:rsid w:val="00C54580"/>
    <w:rsid w:val="00C546D7"/>
    <w:rsid w:val="00C54701"/>
    <w:rsid w:val="00C547A9"/>
    <w:rsid w:val="00C54972"/>
    <w:rsid w:val="00C54A46"/>
    <w:rsid w:val="00C550B2"/>
    <w:rsid w:val="00C551C8"/>
    <w:rsid w:val="00C55345"/>
    <w:rsid w:val="00C55595"/>
    <w:rsid w:val="00C557D2"/>
    <w:rsid w:val="00C5585E"/>
    <w:rsid w:val="00C5586F"/>
    <w:rsid w:val="00C55CDA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646"/>
    <w:rsid w:val="00C61C3E"/>
    <w:rsid w:val="00C61CA1"/>
    <w:rsid w:val="00C61D1D"/>
    <w:rsid w:val="00C61D5F"/>
    <w:rsid w:val="00C61DFE"/>
    <w:rsid w:val="00C625A4"/>
    <w:rsid w:val="00C625CF"/>
    <w:rsid w:val="00C635C0"/>
    <w:rsid w:val="00C63803"/>
    <w:rsid w:val="00C63BAA"/>
    <w:rsid w:val="00C63DD0"/>
    <w:rsid w:val="00C64487"/>
    <w:rsid w:val="00C64F15"/>
    <w:rsid w:val="00C64F45"/>
    <w:rsid w:val="00C65842"/>
    <w:rsid w:val="00C65AD3"/>
    <w:rsid w:val="00C65B6F"/>
    <w:rsid w:val="00C65BAD"/>
    <w:rsid w:val="00C65D88"/>
    <w:rsid w:val="00C6647C"/>
    <w:rsid w:val="00C6703E"/>
    <w:rsid w:val="00C672CE"/>
    <w:rsid w:val="00C674EF"/>
    <w:rsid w:val="00C67D57"/>
    <w:rsid w:val="00C67FE9"/>
    <w:rsid w:val="00C70693"/>
    <w:rsid w:val="00C709AB"/>
    <w:rsid w:val="00C70A45"/>
    <w:rsid w:val="00C71A64"/>
    <w:rsid w:val="00C71DB1"/>
    <w:rsid w:val="00C71E47"/>
    <w:rsid w:val="00C71EEF"/>
    <w:rsid w:val="00C71F6F"/>
    <w:rsid w:val="00C72476"/>
    <w:rsid w:val="00C72A2F"/>
    <w:rsid w:val="00C72DA0"/>
    <w:rsid w:val="00C72DBF"/>
    <w:rsid w:val="00C72F54"/>
    <w:rsid w:val="00C73394"/>
    <w:rsid w:val="00C734BD"/>
    <w:rsid w:val="00C73976"/>
    <w:rsid w:val="00C73A7A"/>
    <w:rsid w:val="00C73D3D"/>
    <w:rsid w:val="00C73EB3"/>
    <w:rsid w:val="00C74264"/>
    <w:rsid w:val="00C744BB"/>
    <w:rsid w:val="00C748CA"/>
    <w:rsid w:val="00C748EF"/>
    <w:rsid w:val="00C74C4B"/>
    <w:rsid w:val="00C753C0"/>
    <w:rsid w:val="00C7590D"/>
    <w:rsid w:val="00C75EBE"/>
    <w:rsid w:val="00C7667E"/>
    <w:rsid w:val="00C76A56"/>
    <w:rsid w:val="00C76C03"/>
    <w:rsid w:val="00C77A6E"/>
    <w:rsid w:val="00C77A75"/>
    <w:rsid w:val="00C77D6C"/>
    <w:rsid w:val="00C80570"/>
    <w:rsid w:val="00C805E1"/>
    <w:rsid w:val="00C80794"/>
    <w:rsid w:val="00C80A9E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B59"/>
    <w:rsid w:val="00C83C5C"/>
    <w:rsid w:val="00C83FC3"/>
    <w:rsid w:val="00C841FD"/>
    <w:rsid w:val="00C84324"/>
    <w:rsid w:val="00C846AC"/>
    <w:rsid w:val="00C84780"/>
    <w:rsid w:val="00C84CCB"/>
    <w:rsid w:val="00C85403"/>
    <w:rsid w:val="00C859DB"/>
    <w:rsid w:val="00C85ABC"/>
    <w:rsid w:val="00C85E4B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A08"/>
    <w:rsid w:val="00C91C33"/>
    <w:rsid w:val="00C92415"/>
    <w:rsid w:val="00C925EB"/>
    <w:rsid w:val="00C92933"/>
    <w:rsid w:val="00C92C3B"/>
    <w:rsid w:val="00C92C8A"/>
    <w:rsid w:val="00C934D5"/>
    <w:rsid w:val="00C935FC"/>
    <w:rsid w:val="00C93856"/>
    <w:rsid w:val="00C9390B"/>
    <w:rsid w:val="00C93BB1"/>
    <w:rsid w:val="00C93DB6"/>
    <w:rsid w:val="00C93E5E"/>
    <w:rsid w:val="00C93E85"/>
    <w:rsid w:val="00C94170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8F2"/>
    <w:rsid w:val="00C95B2E"/>
    <w:rsid w:val="00C95BF8"/>
    <w:rsid w:val="00C95E0E"/>
    <w:rsid w:val="00C95FCE"/>
    <w:rsid w:val="00C963F2"/>
    <w:rsid w:val="00C970E9"/>
    <w:rsid w:val="00C97159"/>
    <w:rsid w:val="00C971DE"/>
    <w:rsid w:val="00C97E88"/>
    <w:rsid w:val="00C97F1D"/>
    <w:rsid w:val="00CA02AB"/>
    <w:rsid w:val="00CA039C"/>
    <w:rsid w:val="00CA0469"/>
    <w:rsid w:val="00CA0C52"/>
    <w:rsid w:val="00CA0FE4"/>
    <w:rsid w:val="00CA10D8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2E39"/>
    <w:rsid w:val="00CA3D79"/>
    <w:rsid w:val="00CA41BA"/>
    <w:rsid w:val="00CA446D"/>
    <w:rsid w:val="00CA459E"/>
    <w:rsid w:val="00CA46CA"/>
    <w:rsid w:val="00CA4721"/>
    <w:rsid w:val="00CA4974"/>
    <w:rsid w:val="00CA4E18"/>
    <w:rsid w:val="00CA531E"/>
    <w:rsid w:val="00CA5768"/>
    <w:rsid w:val="00CA594D"/>
    <w:rsid w:val="00CA622D"/>
    <w:rsid w:val="00CA676D"/>
    <w:rsid w:val="00CA67DB"/>
    <w:rsid w:val="00CA6ACB"/>
    <w:rsid w:val="00CA6CBA"/>
    <w:rsid w:val="00CA6EED"/>
    <w:rsid w:val="00CA7067"/>
    <w:rsid w:val="00CA7114"/>
    <w:rsid w:val="00CA77E8"/>
    <w:rsid w:val="00CA795C"/>
    <w:rsid w:val="00CA7994"/>
    <w:rsid w:val="00CA79BB"/>
    <w:rsid w:val="00CA7BBC"/>
    <w:rsid w:val="00CB006A"/>
    <w:rsid w:val="00CB044E"/>
    <w:rsid w:val="00CB06F0"/>
    <w:rsid w:val="00CB0D84"/>
    <w:rsid w:val="00CB0DF9"/>
    <w:rsid w:val="00CB15C7"/>
    <w:rsid w:val="00CB17C6"/>
    <w:rsid w:val="00CB1CA7"/>
    <w:rsid w:val="00CB2957"/>
    <w:rsid w:val="00CB2B0D"/>
    <w:rsid w:val="00CB2BAC"/>
    <w:rsid w:val="00CB2F53"/>
    <w:rsid w:val="00CB37E3"/>
    <w:rsid w:val="00CB465A"/>
    <w:rsid w:val="00CB474E"/>
    <w:rsid w:val="00CB504E"/>
    <w:rsid w:val="00CB537D"/>
    <w:rsid w:val="00CB55EC"/>
    <w:rsid w:val="00CB5BB6"/>
    <w:rsid w:val="00CB5FCB"/>
    <w:rsid w:val="00CB61D9"/>
    <w:rsid w:val="00CB61F4"/>
    <w:rsid w:val="00CB67A7"/>
    <w:rsid w:val="00CB69F0"/>
    <w:rsid w:val="00CB71C8"/>
    <w:rsid w:val="00CB75F4"/>
    <w:rsid w:val="00CB7C71"/>
    <w:rsid w:val="00CB7FE9"/>
    <w:rsid w:val="00CC0598"/>
    <w:rsid w:val="00CC07B8"/>
    <w:rsid w:val="00CC07D1"/>
    <w:rsid w:val="00CC0A4F"/>
    <w:rsid w:val="00CC0DD7"/>
    <w:rsid w:val="00CC15AE"/>
    <w:rsid w:val="00CC1937"/>
    <w:rsid w:val="00CC197A"/>
    <w:rsid w:val="00CC1BD6"/>
    <w:rsid w:val="00CC1E88"/>
    <w:rsid w:val="00CC20D6"/>
    <w:rsid w:val="00CC26D6"/>
    <w:rsid w:val="00CC277C"/>
    <w:rsid w:val="00CC2EBF"/>
    <w:rsid w:val="00CC4063"/>
    <w:rsid w:val="00CC42ED"/>
    <w:rsid w:val="00CC4895"/>
    <w:rsid w:val="00CC497A"/>
    <w:rsid w:val="00CC5010"/>
    <w:rsid w:val="00CC5285"/>
    <w:rsid w:val="00CC5921"/>
    <w:rsid w:val="00CC5ACC"/>
    <w:rsid w:val="00CC5BA2"/>
    <w:rsid w:val="00CC5E8A"/>
    <w:rsid w:val="00CC60EB"/>
    <w:rsid w:val="00CC6AD5"/>
    <w:rsid w:val="00CC6D0B"/>
    <w:rsid w:val="00CC6FF5"/>
    <w:rsid w:val="00CC72EE"/>
    <w:rsid w:val="00CC73A5"/>
    <w:rsid w:val="00CC78C4"/>
    <w:rsid w:val="00CD0536"/>
    <w:rsid w:val="00CD09E6"/>
    <w:rsid w:val="00CD116F"/>
    <w:rsid w:val="00CD129C"/>
    <w:rsid w:val="00CD1E43"/>
    <w:rsid w:val="00CD24A1"/>
    <w:rsid w:val="00CD28D2"/>
    <w:rsid w:val="00CD2CE7"/>
    <w:rsid w:val="00CD2DAE"/>
    <w:rsid w:val="00CD315C"/>
    <w:rsid w:val="00CD36F3"/>
    <w:rsid w:val="00CD37F6"/>
    <w:rsid w:val="00CD3F51"/>
    <w:rsid w:val="00CD4360"/>
    <w:rsid w:val="00CD4B9B"/>
    <w:rsid w:val="00CD4D79"/>
    <w:rsid w:val="00CD501A"/>
    <w:rsid w:val="00CD5110"/>
    <w:rsid w:val="00CD528D"/>
    <w:rsid w:val="00CD5B7A"/>
    <w:rsid w:val="00CD62EE"/>
    <w:rsid w:val="00CD68A4"/>
    <w:rsid w:val="00CD6B0F"/>
    <w:rsid w:val="00CD6C6F"/>
    <w:rsid w:val="00CD6D68"/>
    <w:rsid w:val="00CD7123"/>
    <w:rsid w:val="00CD74FE"/>
    <w:rsid w:val="00CD766E"/>
    <w:rsid w:val="00CD7798"/>
    <w:rsid w:val="00CD7892"/>
    <w:rsid w:val="00CD78D7"/>
    <w:rsid w:val="00CD7CDE"/>
    <w:rsid w:val="00CD7FEB"/>
    <w:rsid w:val="00CE03BB"/>
    <w:rsid w:val="00CE0B27"/>
    <w:rsid w:val="00CE0B43"/>
    <w:rsid w:val="00CE0BC3"/>
    <w:rsid w:val="00CE0E7C"/>
    <w:rsid w:val="00CE0F25"/>
    <w:rsid w:val="00CE17EC"/>
    <w:rsid w:val="00CE1873"/>
    <w:rsid w:val="00CE1A00"/>
    <w:rsid w:val="00CE1C7A"/>
    <w:rsid w:val="00CE1CA4"/>
    <w:rsid w:val="00CE1DD9"/>
    <w:rsid w:val="00CE1FF6"/>
    <w:rsid w:val="00CE20E5"/>
    <w:rsid w:val="00CE23D6"/>
    <w:rsid w:val="00CE2483"/>
    <w:rsid w:val="00CE2572"/>
    <w:rsid w:val="00CE30F3"/>
    <w:rsid w:val="00CE346E"/>
    <w:rsid w:val="00CE34B7"/>
    <w:rsid w:val="00CE3715"/>
    <w:rsid w:val="00CE4108"/>
    <w:rsid w:val="00CE4240"/>
    <w:rsid w:val="00CE42C9"/>
    <w:rsid w:val="00CE4414"/>
    <w:rsid w:val="00CE44B5"/>
    <w:rsid w:val="00CE47F4"/>
    <w:rsid w:val="00CE4913"/>
    <w:rsid w:val="00CE4AFE"/>
    <w:rsid w:val="00CE51BC"/>
    <w:rsid w:val="00CE551F"/>
    <w:rsid w:val="00CE57E5"/>
    <w:rsid w:val="00CE57E8"/>
    <w:rsid w:val="00CE5BC2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B6"/>
    <w:rsid w:val="00CE7D9D"/>
    <w:rsid w:val="00CE7EFA"/>
    <w:rsid w:val="00CE7F34"/>
    <w:rsid w:val="00CF00A7"/>
    <w:rsid w:val="00CF09D2"/>
    <w:rsid w:val="00CF1825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6370"/>
    <w:rsid w:val="00CF681E"/>
    <w:rsid w:val="00CF6990"/>
    <w:rsid w:val="00CF6BBF"/>
    <w:rsid w:val="00CF795B"/>
    <w:rsid w:val="00CF7B07"/>
    <w:rsid w:val="00D0022E"/>
    <w:rsid w:val="00D00B0B"/>
    <w:rsid w:val="00D00D18"/>
    <w:rsid w:val="00D00D5C"/>
    <w:rsid w:val="00D01312"/>
    <w:rsid w:val="00D01367"/>
    <w:rsid w:val="00D014CB"/>
    <w:rsid w:val="00D016CF"/>
    <w:rsid w:val="00D016FA"/>
    <w:rsid w:val="00D01768"/>
    <w:rsid w:val="00D01D40"/>
    <w:rsid w:val="00D01F8C"/>
    <w:rsid w:val="00D02165"/>
    <w:rsid w:val="00D0251D"/>
    <w:rsid w:val="00D02E1F"/>
    <w:rsid w:val="00D02FAE"/>
    <w:rsid w:val="00D039D4"/>
    <w:rsid w:val="00D03B12"/>
    <w:rsid w:val="00D03BE8"/>
    <w:rsid w:val="00D04294"/>
    <w:rsid w:val="00D05163"/>
    <w:rsid w:val="00D05185"/>
    <w:rsid w:val="00D053B8"/>
    <w:rsid w:val="00D053E6"/>
    <w:rsid w:val="00D05B41"/>
    <w:rsid w:val="00D06019"/>
    <w:rsid w:val="00D06A6A"/>
    <w:rsid w:val="00D06AF5"/>
    <w:rsid w:val="00D06DB6"/>
    <w:rsid w:val="00D06F3C"/>
    <w:rsid w:val="00D07A42"/>
    <w:rsid w:val="00D07D5D"/>
    <w:rsid w:val="00D07E34"/>
    <w:rsid w:val="00D07F5A"/>
    <w:rsid w:val="00D10070"/>
    <w:rsid w:val="00D10499"/>
    <w:rsid w:val="00D104D0"/>
    <w:rsid w:val="00D109EB"/>
    <w:rsid w:val="00D10DB4"/>
    <w:rsid w:val="00D10E0E"/>
    <w:rsid w:val="00D10E8B"/>
    <w:rsid w:val="00D10E99"/>
    <w:rsid w:val="00D115B0"/>
    <w:rsid w:val="00D11859"/>
    <w:rsid w:val="00D11B6E"/>
    <w:rsid w:val="00D11C77"/>
    <w:rsid w:val="00D11F37"/>
    <w:rsid w:val="00D12355"/>
    <w:rsid w:val="00D12906"/>
    <w:rsid w:val="00D12B52"/>
    <w:rsid w:val="00D12E57"/>
    <w:rsid w:val="00D12F5C"/>
    <w:rsid w:val="00D13056"/>
    <w:rsid w:val="00D1352A"/>
    <w:rsid w:val="00D136E9"/>
    <w:rsid w:val="00D139E8"/>
    <w:rsid w:val="00D13B4F"/>
    <w:rsid w:val="00D13D29"/>
    <w:rsid w:val="00D13F71"/>
    <w:rsid w:val="00D1400F"/>
    <w:rsid w:val="00D14B37"/>
    <w:rsid w:val="00D14CCF"/>
    <w:rsid w:val="00D1532A"/>
    <w:rsid w:val="00D15335"/>
    <w:rsid w:val="00D15BA8"/>
    <w:rsid w:val="00D15DBD"/>
    <w:rsid w:val="00D16021"/>
    <w:rsid w:val="00D1622F"/>
    <w:rsid w:val="00D16377"/>
    <w:rsid w:val="00D163B3"/>
    <w:rsid w:val="00D16AC4"/>
    <w:rsid w:val="00D16ADA"/>
    <w:rsid w:val="00D17321"/>
    <w:rsid w:val="00D17348"/>
    <w:rsid w:val="00D177C5"/>
    <w:rsid w:val="00D1788F"/>
    <w:rsid w:val="00D17FEB"/>
    <w:rsid w:val="00D2000B"/>
    <w:rsid w:val="00D2070D"/>
    <w:rsid w:val="00D207C6"/>
    <w:rsid w:val="00D207E6"/>
    <w:rsid w:val="00D21508"/>
    <w:rsid w:val="00D218A4"/>
    <w:rsid w:val="00D21901"/>
    <w:rsid w:val="00D22096"/>
    <w:rsid w:val="00D22467"/>
    <w:rsid w:val="00D22894"/>
    <w:rsid w:val="00D22F8E"/>
    <w:rsid w:val="00D2327C"/>
    <w:rsid w:val="00D23539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25F"/>
    <w:rsid w:val="00D30513"/>
    <w:rsid w:val="00D305FC"/>
    <w:rsid w:val="00D30BE6"/>
    <w:rsid w:val="00D3107A"/>
    <w:rsid w:val="00D31286"/>
    <w:rsid w:val="00D314B2"/>
    <w:rsid w:val="00D31675"/>
    <w:rsid w:val="00D31877"/>
    <w:rsid w:val="00D318C9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BF0"/>
    <w:rsid w:val="00D3456C"/>
    <w:rsid w:val="00D34EF7"/>
    <w:rsid w:val="00D350BB"/>
    <w:rsid w:val="00D351D7"/>
    <w:rsid w:val="00D35F1B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833"/>
    <w:rsid w:val="00D40C86"/>
    <w:rsid w:val="00D40DFA"/>
    <w:rsid w:val="00D411DA"/>
    <w:rsid w:val="00D41E1F"/>
    <w:rsid w:val="00D42593"/>
    <w:rsid w:val="00D42746"/>
    <w:rsid w:val="00D429B1"/>
    <w:rsid w:val="00D42CF2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77A"/>
    <w:rsid w:val="00D46B75"/>
    <w:rsid w:val="00D46DC9"/>
    <w:rsid w:val="00D47589"/>
    <w:rsid w:val="00D47844"/>
    <w:rsid w:val="00D47B46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FFA"/>
    <w:rsid w:val="00D520EE"/>
    <w:rsid w:val="00D52376"/>
    <w:rsid w:val="00D525CA"/>
    <w:rsid w:val="00D53099"/>
    <w:rsid w:val="00D53E09"/>
    <w:rsid w:val="00D53F1A"/>
    <w:rsid w:val="00D53FD0"/>
    <w:rsid w:val="00D54006"/>
    <w:rsid w:val="00D54068"/>
    <w:rsid w:val="00D54880"/>
    <w:rsid w:val="00D54938"/>
    <w:rsid w:val="00D54DA2"/>
    <w:rsid w:val="00D55910"/>
    <w:rsid w:val="00D5631A"/>
    <w:rsid w:val="00D57016"/>
    <w:rsid w:val="00D571BF"/>
    <w:rsid w:val="00D576D5"/>
    <w:rsid w:val="00D57795"/>
    <w:rsid w:val="00D579B7"/>
    <w:rsid w:val="00D57B56"/>
    <w:rsid w:val="00D60533"/>
    <w:rsid w:val="00D606EC"/>
    <w:rsid w:val="00D60999"/>
    <w:rsid w:val="00D60BD8"/>
    <w:rsid w:val="00D61258"/>
    <w:rsid w:val="00D616AC"/>
    <w:rsid w:val="00D61C09"/>
    <w:rsid w:val="00D61FEC"/>
    <w:rsid w:val="00D628E9"/>
    <w:rsid w:val="00D62FD8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AC"/>
    <w:rsid w:val="00D650AA"/>
    <w:rsid w:val="00D650F9"/>
    <w:rsid w:val="00D6616F"/>
    <w:rsid w:val="00D666BA"/>
    <w:rsid w:val="00D6773F"/>
    <w:rsid w:val="00D67DDC"/>
    <w:rsid w:val="00D67F64"/>
    <w:rsid w:val="00D70494"/>
    <w:rsid w:val="00D7071C"/>
    <w:rsid w:val="00D70A3C"/>
    <w:rsid w:val="00D70E81"/>
    <w:rsid w:val="00D711B4"/>
    <w:rsid w:val="00D71471"/>
    <w:rsid w:val="00D71E93"/>
    <w:rsid w:val="00D72D71"/>
    <w:rsid w:val="00D72E52"/>
    <w:rsid w:val="00D72FDB"/>
    <w:rsid w:val="00D732E2"/>
    <w:rsid w:val="00D736B1"/>
    <w:rsid w:val="00D739E9"/>
    <w:rsid w:val="00D73C91"/>
    <w:rsid w:val="00D73CB5"/>
    <w:rsid w:val="00D73E58"/>
    <w:rsid w:val="00D74DE2"/>
    <w:rsid w:val="00D753BD"/>
    <w:rsid w:val="00D75D6E"/>
    <w:rsid w:val="00D75DEE"/>
    <w:rsid w:val="00D75ECE"/>
    <w:rsid w:val="00D76256"/>
    <w:rsid w:val="00D76863"/>
    <w:rsid w:val="00D7755E"/>
    <w:rsid w:val="00D77643"/>
    <w:rsid w:val="00D778B0"/>
    <w:rsid w:val="00D77B2F"/>
    <w:rsid w:val="00D77D8D"/>
    <w:rsid w:val="00D77F12"/>
    <w:rsid w:val="00D80AD4"/>
    <w:rsid w:val="00D80C31"/>
    <w:rsid w:val="00D80EBC"/>
    <w:rsid w:val="00D80F8B"/>
    <w:rsid w:val="00D818FE"/>
    <w:rsid w:val="00D8226F"/>
    <w:rsid w:val="00D82913"/>
    <w:rsid w:val="00D82ED6"/>
    <w:rsid w:val="00D83292"/>
    <w:rsid w:val="00D835B0"/>
    <w:rsid w:val="00D83785"/>
    <w:rsid w:val="00D838B6"/>
    <w:rsid w:val="00D8394C"/>
    <w:rsid w:val="00D83B45"/>
    <w:rsid w:val="00D83BC2"/>
    <w:rsid w:val="00D83F23"/>
    <w:rsid w:val="00D841DC"/>
    <w:rsid w:val="00D84287"/>
    <w:rsid w:val="00D842B0"/>
    <w:rsid w:val="00D8445C"/>
    <w:rsid w:val="00D8466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71C9"/>
    <w:rsid w:val="00D874FD"/>
    <w:rsid w:val="00D87919"/>
    <w:rsid w:val="00D879EC"/>
    <w:rsid w:val="00D87B6A"/>
    <w:rsid w:val="00D87CAB"/>
    <w:rsid w:val="00D90A5C"/>
    <w:rsid w:val="00D90E2C"/>
    <w:rsid w:val="00D91866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68E4"/>
    <w:rsid w:val="00D97790"/>
    <w:rsid w:val="00D97D5F"/>
    <w:rsid w:val="00D97E99"/>
    <w:rsid w:val="00DA002F"/>
    <w:rsid w:val="00DA01BE"/>
    <w:rsid w:val="00DA056F"/>
    <w:rsid w:val="00DA080B"/>
    <w:rsid w:val="00DA0CBE"/>
    <w:rsid w:val="00DA1355"/>
    <w:rsid w:val="00DA148A"/>
    <w:rsid w:val="00DA168D"/>
    <w:rsid w:val="00DA191B"/>
    <w:rsid w:val="00DA1D3E"/>
    <w:rsid w:val="00DA24A1"/>
    <w:rsid w:val="00DA256B"/>
    <w:rsid w:val="00DA26DF"/>
    <w:rsid w:val="00DA28DB"/>
    <w:rsid w:val="00DA3077"/>
    <w:rsid w:val="00DA329C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CA"/>
    <w:rsid w:val="00DA54F2"/>
    <w:rsid w:val="00DA5753"/>
    <w:rsid w:val="00DA6110"/>
    <w:rsid w:val="00DA6714"/>
    <w:rsid w:val="00DA67D4"/>
    <w:rsid w:val="00DA68A8"/>
    <w:rsid w:val="00DA68E0"/>
    <w:rsid w:val="00DA6A88"/>
    <w:rsid w:val="00DA6AD1"/>
    <w:rsid w:val="00DA6D6F"/>
    <w:rsid w:val="00DA7113"/>
    <w:rsid w:val="00DA729A"/>
    <w:rsid w:val="00DA7D28"/>
    <w:rsid w:val="00DB008F"/>
    <w:rsid w:val="00DB0120"/>
    <w:rsid w:val="00DB01B6"/>
    <w:rsid w:val="00DB0537"/>
    <w:rsid w:val="00DB2227"/>
    <w:rsid w:val="00DB2461"/>
    <w:rsid w:val="00DB2934"/>
    <w:rsid w:val="00DB2AE4"/>
    <w:rsid w:val="00DB2D79"/>
    <w:rsid w:val="00DB2DE9"/>
    <w:rsid w:val="00DB2E68"/>
    <w:rsid w:val="00DB41D6"/>
    <w:rsid w:val="00DB41E5"/>
    <w:rsid w:val="00DB4726"/>
    <w:rsid w:val="00DB478C"/>
    <w:rsid w:val="00DB4C64"/>
    <w:rsid w:val="00DB4D7A"/>
    <w:rsid w:val="00DB5144"/>
    <w:rsid w:val="00DB5620"/>
    <w:rsid w:val="00DB591A"/>
    <w:rsid w:val="00DB6014"/>
    <w:rsid w:val="00DB6234"/>
    <w:rsid w:val="00DB678D"/>
    <w:rsid w:val="00DB6DA7"/>
    <w:rsid w:val="00DB6DF9"/>
    <w:rsid w:val="00DB701E"/>
    <w:rsid w:val="00DB772C"/>
    <w:rsid w:val="00DB7AB0"/>
    <w:rsid w:val="00DC0422"/>
    <w:rsid w:val="00DC09FD"/>
    <w:rsid w:val="00DC0D23"/>
    <w:rsid w:val="00DC10D0"/>
    <w:rsid w:val="00DC11B0"/>
    <w:rsid w:val="00DC12A9"/>
    <w:rsid w:val="00DC1D0A"/>
    <w:rsid w:val="00DC200D"/>
    <w:rsid w:val="00DC245F"/>
    <w:rsid w:val="00DC24E7"/>
    <w:rsid w:val="00DC2893"/>
    <w:rsid w:val="00DC2A52"/>
    <w:rsid w:val="00DC3595"/>
    <w:rsid w:val="00DC3942"/>
    <w:rsid w:val="00DC3C0B"/>
    <w:rsid w:val="00DC4089"/>
    <w:rsid w:val="00DC433D"/>
    <w:rsid w:val="00DC4FD4"/>
    <w:rsid w:val="00DC5119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C7A82"/>
    <w:rsid w:val="00DD0572"/>
    <w:rsid w:val="00DD05FF"/>
    <w:rsid w:val="00DD0672"/>
    <w:rsid w:val="00DD078F"/>
    <w:rsid w:val="00DD0D70"/>
    <w:rsid w:val="00DD1553"/>
    <w:rsid w:val="00DD15DA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732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A7E"/>
    <w:rsid w:val="00DD6DB0"/>
    <w:rsid w:val="00DD6F6F"/>
    <w:rsid w:val="00DD7036"/>
    <w:rsid w:val="00DD73C0"/>
    <w:rsid w:val="00DD7670"/>
    <w:rsid w:val="00DD7B2C"/>
    <w:rsid w:val="00DD7E76"/>
    <w:rsid w:val="00DE0324"/>
    <w:rsid w:val="00DE0696"/>
    <w:rsid w:val="00DE077D"/>
    <w:rsid w:val="00DE0AFA"/>
    <w:rsid w:val="00DE0DE1"/>
    <w:rsid w:val="00DE0EC9"/>
    <w:rsid w:val="00DE128D"/>
    <w:rsid w:val="00DE1327"/>
    <w:rsid w:val="00DE1328"/>
    <w:rsid w:val="00DE15A6"/>
    <w:rsid w:val="00DE16EF"/>
    <w:rsid w:val="00DE1975"/>
    <w:rsid w:val="00DE1A86"/>
    <w:rsid w:val="00DE1C4C"/>
    <w:rsid w:val="00DE1D9D"/>
    <w:rsid w:val="00DE240D"/>
    <w:rsid w:val="00DE27C0"/>
    <w:rsid w:val="00DE2955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861"/>
    <w:rsid w:val="00DE4D22"/>
    <w:rsid w:val="00DE4F2E"/>
    <w:rsid w:val="00DE51A4"/>
    <w:rsid w:val="00DE51FF"/>
    <w:rsid w:val="00DE5781"/>
    <w:rsid w:val="00DE5A6D"/>
    <w:rsid w:val="00DE5A93"/>
    <w:rsid w:val="00DE5E90"/>
    <w:rsid w:val="00DE5F22"/>
    <w:rsid w:val="00DE612D"/>
    <w:rsid w:val="00DE68BA"/>
    <w:rsid w:val="00DE6BEE"/>
    <w:rsid w:val="00DE6D8B"/>
    <w:rsid w:val="00DE74BA"/>
    <w:rsid w:val="00DE77FC"/>
    <w:rsid w:val="00DE7A17"/>
    <w:rsid w:val="00DE7CBE"/>
    <w:rsid w:val="00DE7CC9"/>
    <w:rsid w:val="00DE7EE8"/>
    <w:rsid w:val="00DF02B1"/>
    <w:rsid w:val="00DF0694"/>
    <w:rsid w:val="00DF0CF3"/>
    <w:rsid w:val="00DF1350"/>
    <w:rsid w:val="00DF1ADA"/>
    <w:rsid w:val="00DF1C57"/>
    <w:rsid w:val="00DF1DEC"/>
    <w:rsid w:val="00DF23EC"/>
    <w:rsid w:val="00DF244B"/>
    <w:rsid w:val="00DF261F"/>
    <w:rsid w:val="00DF2C36"/>
    <w:rsid w:val="00DF2C37"/>
    <w:rsid w:val="00DF2E12"/>
    <w:rsid w:val="00DF2E38"/>
    <w:rsid w:val="00DF2F65"/>
    <w:rsid w:val="00DF3658"/>
    <w:rsid w:val="00DF36CC"/>
    <w:rsid w:val="00DF38EA"/>
    <w:rsid w:val="00DF3C3F"/>
    <w:rsid w:val="00DF3EA6"/>
    <w:rsid w:val="00DF4038"/>
    <w:rsid w:val="00DF4382"/>
    <w:rsid w:val="00DF49E7"/>
    <w:rsid w:val="00DF4D29"/>
    <w:rsid w:val="00DF4DD2"/>
    <w:rsid w:val="00DF50A7"/>
    <w:rsid w:val="00DF5E00"/>
    <w:rsid w:val="00DF5E3C"/>
    <w:rsid w:val="00DF5FD8"/>
    <w:rsid w:val="00DF623D"/>
    <w:rsid w:val="00DF6549"/>
    <w:rsid w:val="00DF6939"/>
    <w:rsid w:val="00DF69A0"/>
    <w:rsid w:val="00DF6A0B"/>
    <w:rsid w:val="00DF6F06"/>
    <w:rsid w:val="00DF7B0A"/>
    <w:rsid w:val="00DF7B4E"/>
    <w:rsid w:val="00DF7CB1"/>
    <w:rsid w:val="00DF7F0E"/>
    <w:rsid w:val="00E00267"/>
    <w:rsid w:val="00E005AB"/>
    <w:rsid w:val="00E00CAC"/>
    <w:rsid w:val="00E0191D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398C"/>
    <w:rsid w:val="00E03EFA"/>
    <w:rsid w:val="00E03F85"/>
    <w:rsid w:val="00E0439D"/>
    <w:rsid w:val="00E04451"/>
    <w:rsid w:val="00E04CEC"/>
    <w:rsid w:val="00E04D61"/>
    <w:rsid w:val="00E057A3"/>
    <w:rsid w:val="00E058B7"/>
    <w:rsid w:val="00E059EC"/>
    <w:rsid w:val="00E05DA5"/>
    <w:rsid w:val="00E05DFD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07F75"/>
    <w:rsid w:val="00E10370"/>
    <w:rsid w:val="00E10702"/>
    <w:rsid w:val="00E108C5"/>
    <w:rsid w:val="00E10902"/>
    <w:rsid w:val="00E10B61"/>
    <w:rsid w:val="00E11274"/>
    <w:rsid w:val="00E11813"/>
    <w:rsid w:val="00E11872"/>
    <w:rsid w:val="00E11A1F"/>
    <w:rsid w:val="00E12411"/>
    <w:rsid w:val="00E125D7"/>
    <w:rsid w:val="00E127CE"/>
    <w:rsid w:val="00E128D7"/>
    <w:rsid w:val="00E12D0E"/>
    <w:rsid w:val="00E12F78"/>
    <w:rsid w:val="00E13467"/>
    <w:rsid w:val="00E138C1"/>
    <w:rsid w:val="00E14466"/>
    <w:rsid w:val="00E14569"/>
    <w:rsid w:val="00E149C0"/>
    <w:rsid w:val="00E157F6"/>
    <w:rsid w:val="00E160F1"/>
    <w:rsid w:val="00E162BA"/>
    <w:rsid w:val="00E163C5"/>
    <w:rsid w:val="00E164C6"/>
    <w:rsid w:val="00E16966"/>
    <w:rsid w:val="00E1697B"/>
    <w:rsid w:val="00E16C25"/>
    <w:rsid w:val="00E16EEC"/>
    <w:rsid w:val="00E179CB"/>
    <w:rsid w:val="00E17CCE"/>
    <w:rsid w:val="00E20444"/>
    <w:rsid w:val="00E20464"/>
    <w:rsid w:val="00E20959"/>
    <w:rsid w:val="00E21625"/>
    <w:rsid w:val="00E21766"/>
    <w:rsid w:val="00E218AA"/>
    <w:rsid w:val="00E226F8"/>
    <w:rsid w:val="00E2274A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63C"/>
    <w:rsid w:val="00E26815"/>
    <w:rsid w:val="00E26C9F"/>
    <w:rsid w:val="00E27029"/>
    <w:rsid w:val="00E270E7"/>
    <w:rsid w:val="00E276CC"/>
    <w:rsid w:val="00E27722"/>
    <w:rsid w:val="00E2778C"/>
    <w:rsid w:val="00E277C7"/>
    <w:rsid w:val="00E300F1"/>
    <w:rsid w:val="00E302D6"/>
    <w:rsid w:val="00E3041D"/>
    <w:rsid w:val="00E304B2"/>
    <w:rsid w:val="00E3055E"/>
    <w:rsid w:val="00E30D94"/>
    <w:rsid w:val="00E314D2"/>
    <w:rsid w:val="00E31867"/>
    <w:rsid w:val="00E321D1"/>
    <w:rsid w:val="00E32413"/>
    <w:rsid w:val="00E32645"/>
    <w:rsid w:val="00E32B4E"/>
    <w:rsid w:val="00E32B88"/>
    <w:rsid w:val="00E32CB5"/>
    <w:rsid w:val="00E33287"/>
    <w:rsid w:val="00E332F9"/>
    <w:rsid w:val="00E3333E"/>
    <w:rsid w:val="00E33498"/>
    <w:rsid w:val="00E334B6"/>
    <w:rsid w:val="00E33634"/>
    <w:rsid w:val="00E336A2"/>
    <w:rsid w:val="00E33863"/>
    <w:rsid w:val="00E33BBC"/>
    <w:rsid w:val="00E33E6D"/>
    <w:rsid w:val="00E341A6"/>
    <w:rsid w:val="00E341D8"/>
    <w:rsid w:val="00E3459B"/>
    <w:rsid w:val="00E346DB"/>
    <w:rsid w:val="00E34B1E"/>
    <w:rsid w:val="00E3551B"/>
    <w:rsid w:val="00E35648"/>
    <w:rsid w:val="00E35854"/>
    <w:rsid w:val="00E35EFA"/>
    <w:rsid w:val="00E36015"/>
    <w:rsid w:val="00E36386"/>
    <w:rsid w:val="00E36857"/>
    <w:rsid w:val="00E36DE6"/>
    <w:rsid w:val="00E377B0"/>
    <w:rsid w:val="00E37E08"/>
    <w:rsid w:val="00E40405"/>
    <w:rsid w:val="00E404F5"/>
    <w:rsid w:val="00E409C0"/>
    <w:rsid w:val="00E41436"/>
    <w:rsid w:val="00E414E6"/>
    <w:rsid w:val="00E41613"/>
    <w:rsid w:val="00E41764"/>
    <w:rsid w:val="00E418AE"/>
    <w:rsid w:val="00E41C86"/>
    <w:rsid w:val="00E41E86"/>
    <w:rsid w:val="00E42114"/>
    <w:rsid w:val="00E42678"/>
    <w:rsid w:val="00E4268A"/>
    <w:rsid w:val="00E4283B"/>
    <w:rsid w:val="00E42876"/>
    <w:rsid w:val="00E42AF8"/>
    <w:rsid w:val="00E42DF4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BED"/>
    <w:rsid w:val="00E45CEB"/>
    <w:rsid w:val="00E4685A"/>
    <w:rsid w:val="00E46999"/>
    <w:rsid w:val="00E46B9E"/>
    <w:rsid w:val="00E46BCE"/>
    <w:rsid w:val="00E46BF3"/>
    <w:rsid w:val="00E46E49"/>
    <w:rsid w:val="00E46E79"/>
    <w:rsid w:val="00E4730B"/>
    <w:rsid w:val="00E47D37"/>
    <w:rsid w:val="00E47DDB"/>
    <w:rsid w:val="00E51485"/>
    <w:rsid w:val="00E5158B"/>
    <w:rsid w:val="00E5184E"/>
    <w:rsid w:val="00E51E2A"/>
    <w:rsid w:val="00E52082"/>
    <w:rsid w:val="00E5208C"/>
    <w:rsid w:val="00E523EF"/>
    <w:rsid w:val="00E524CE"/>
    <w:rsid w:val="00E527E5"/>
    <w:rsid w:val="00E52C6C"/>
    <w:rsid w:val="00E52D30"/>
    <w:rsid w:val="00E52ECC"/>
    <w:rsid w:val="00E52F3B"/>
    <w:rsid w:val="00E5387D"/>
    <w:rsid w:val="00E53A76"/>
    <w:rsid w:val="00E53E2A"/>
    <w:rsid w:val="00E5409F"/>
    <w:rsid w:val="00E5411F"/>
    <w:rsid w:val="00E541D3"/>
    <w:rsid w:val="00E54331"/>
    <w:rsid w:val="00E5461B"/>
    <w:rsid w:val="00E54962"/>
    <w:rsid w:val="00E54CCD"/>
    <w:rsid w:val="00E54F0D"/>
    <w:rsid w:val="00E54F2D"/>
    <w:rsid w:val="00E55654"/>
    <w:rsid w:val="00E55997"/>
    <w:rsid w:val="00E55C41"/>
    <w:rsid w:val="00E55C9E"/>
    <w:rsid w:val="00E55CFA"/>
    <w:rsid w:val="00E5645B"/>
    <w:rsid w:val="00E56B9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C97"/>
    <w:rsid w:val="00E60D30"/>
    <w:rsid w:val="00E612B6"/>
    <w:rsid w:val="00E6142D"/>
    <w:rsid w:val="00E6160D"/>
    <w:rsid w:val="00E61B75"/>
    <w:rsid w:val="00E62163"/>
    <w:rsid w:val="00E6236C"/>
    <w:rsid w:val="00E626A1"/>
    <w:rsid w:val="00E62937"/>
    <w:rsid w:val="00E62A16"/>
    <w:rsid w:val="00E62DD2"/>
    <w:rsid w:val="00E63633"/>
    <w:rsid w:val="00E646D3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6CA"/>
    <w:rsid w:val="00E67706"/>
    <w:rsid w:val="00E677C9"/>
    <w:rsid w:val="00E67A0D"/>
    <w:rsid w:val="00E67A80"/>
    <w:rsid w:val="00E67CAC"/>
    <w:rsid w:val="00E67D15"/>
    <w:rsid w:val="00E67F13"/>
    <w:rsid w:val="00E67F95"/>
    <w:rsid w:val="00E70247"/>
    <w:rsid w:val="00E7092A"/>
    <w:rsid w:val="00E70BD9"/>
    <w:rsid w:val="00E70D37"/>
    <w:rsid w:val="00E70EE3"/>
    <w:rsid w:val="00E70F7A"/>
    <w:rsid w:val="00E70F97"/>
    <w:rsid w:val="00E71593"/>
    <w:rsid w:val="00E71806"/>
    <w:rsid w:val="00E721E2"/>
    <w:rsid w:val="00E723DF"/>
    <w:rsid w:val="00E723E4"/>
    <w:rsid w:val="00E72901"/>
    <w:rsid w:val="00E72A3C"/>
    <w:rsid w:val="00E72A9D"/>
    <w:rsid w:val="00E733CE"/>
    <w:rsid w:val="00E734D6"/>
    <w:rsid w:val="00E73887"/>
    <w:rsid w:val="00E74163"/>
    <w:rsid w:val="00E742EC"/>
    <w:rsid w:val="00E745BB"/>
    <w:rsid w:val="00E7466C"/>
    <w:rsid w:val="00E7467D"/>
    <w:rsid w:val="00E74CFC"/>
    <w:rsid w:val="00E75011"/>
    <w:rsid w:val="00E754E2"/>
    <w:rsid w:val="00E7559F"/>
    <w:rsid w:val="00E7569F"/>
    <w:rsid w:val="00E7616D"/>
    <w:rsid w:val="00E7625F"/>
    <w:rsid w:val="00E776EA"/>
    <w:rsid w:val="00E77D7A"/>
    <w:rsid w:val="00E8039D"/>
    <w:rsid w:val="00E8043E"/>
    <w:rsid w:val="00E805C9"/>
    <w:rsid w:val="00E80C3B"/>
    <w:rsid w:val="00E80EED"/>
    <w:rsid w:val="00E81111"/>
    <w:rsid w:val="00E81353"/>
    <w:rsid w:val="00E816C0"/>
    <w:rsid w:val="00E81898"/>
    <w:rsid w:val="00E819CC"/>
    <w:rsid w:val="00E819D0"/>
    <w:rsid w:val="00E81A04"/>
    <w:rsid w:val="00E82543"/>
    <w:rsid w:val="00E82596"/>
    <w:rsid w:val="00E8264F"/>
    <w:rsid w:val="00E82DEC"/>
    <w:rsid w:val="00E82F81"/>
    <w:rsid w:val="00E83039"/>
    <w:rsid w:val="00E832BE"/>
    <w:rsid w:val="00E836E3"/>
    <w:rsid w:val="00E83F24"/>
    <w:rsid w:val="00E8429F"/>
    <w:rsid w:val="00E8440A"/>
    <w:rsid w:val="00E84461"/>
    <w:rsid w:val="00E844C8"/>
    <w:rsid w:val="00E84957"/>
    <w:rsid w:val="00E84CA0"/>
    <w:rsid w:val="00E84D6A"/>
    <w:rsid w:val="00E85AB7"/>
    <w:rsid w:val="00E85B59"/>
    <w:rsid w:val="00E8667A"/>
    <w:rsid w:val="00E86B5E"/>
    <w:rsid w:val="00E86E7C"/>
    <w:rsid w:val="00E870AD"/>
    <w:rsid w:val="00E87450"/>
    <w:rsid w:val="00E8774B"/>
    <w:rsid w:val="00E87E82"/>
    <w:rsid w:val="00E90226"/>
    <w:rsid w:val="00E90250"/>
    <w:rsid w:val="00E90267"/>
    <w:rsid w:val="00E90332"/>
    <w:rsid w:val="00E909F2"/>
    <w:rsid w:val="00E910C6"/>
    <w:rsid w:val="00E911A8"/>
    <w:rsid w:val="00E91F1C"/>
    <w:rsid w:val="00E9272E"/>
    <w:rsid w:val="00E92A27"/>
    <w:rsid w:val="00E92CD2"/>
    <w:rsid w:val="00E92E1A"/>
    <w:rsid w:val="00E92FA4"/>
    <w:rsid w:val="00E931B4"/>
    <w:rsid w:val="00E931E2"/>
    <w:rsid w:val="00E934AC"/>
    <w:rsid w:val="00E938C8"/>
    <w:rsid w:val="00E93C99"/>
    <w:rsid w:val="00E93CE3"/>
    <w:rsid w:val="00E93D4E"/>
    <w:rsid w:val="00E93E00"/>
    <w:rsid w:val="00E943A8"/>
    <w:rsid w:val="00E94455"/>
    <w:rsid w:val="00E94B43"/>
    <w:rsid w:val="00E94DEB"/>
    <w:rsid w:val="00E94F98"/>
    <w:rsid w:val="00E95489"/>
    <w:rsid w:val="00E95EB5"/>
    <w:rsid w:val="00E9602C"/>
    <w:rsid w:val="00E96338"/>
    <w:rsid w:val="00E969F7"/>
    <w:rsid w:val="00E96C26"/>
    <w:rsid w:val="00E96C52"/>
    <w:rsid w:val="00E9717B"/>
    <w:rsid w:val="00E976DC"/>
    <w:rsid w:val="00E97D03"/>
    <w:rsid w:val="00EA00D8"/>
    <w:rsid w:val="00EA0A2D"/>
    <w:rsid w:val="00EA0B63"/>
    <w:rsid w:val="00EA0C4C"/>
    <w:rsid w:val="00EA0F50"/>
    <w:rsid w:val="00EA12A2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EE9"/>
    <w:rsid w:val="00EA2F58"/>
    <w:rsid w:val="00EA309F"/>
    <w:rsid w:val="00EA31AA"/>
    <w:rsid w:val="00EA32BD"/>
    <w:rsid w:val="00EA3499"/>
    <w:rsid w:val="00EA34D1"/>
    <w:rsid w:val="00EA40CB"/>
    <w:rsid w:val="00EA42F2"/>
    <w:rsid w:val="00EA476C"/>
    <w:rsid w:val="00EA49B6"/>
    <w:rsid w:val="00EA4A90"/>
    <w:rsid w:val="00EA4BB7"/>
    <w:rsid w:val="00EA4CC4"/>
    <w:rsid w:val="00EA50D3"/>
    <w:rsid w:val="00EA5DEB"/>
    <w:rsid w:val="00EA6E4C"/>
    <w:rsid w:val="00EA7297"/>
    <w:rsid w:val="00EA74C1"/>
    <w:rsid w:val="00EA7705"/>
    <w:rsid w:val="00EA7CEC"/>
    <w:rsid w:val="00EA7D20"/>
    <w:rsid w:val="00EA7F17"/>
    <w:rsid w:val="00EA7FC1"/>
    <w:rsid w:val="00EB04BB"/>
    <w:rsid w:val="00EB06FD"/>
    <w:rsid w:val="00EB09E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3C4C"/>
    <w:rsid w:val="00EB413A"/>
    <w:rsid w:val="00EB427F"/>
    <w:rsid w:val="00EB49E6"/>
    <w:rsid w:val="00EB4C8E"/>
    <w:rsid w:val="00EB4C8F"/>
    <w:rsid w:val="00EB4E49"/>
    <w:rsid w:val="00EB5126"/>
    <w:rsid w:val="00EB5ADE"/>
    <w:rsid w:val="00EB600E"/>
    <w:rsid w:val="00EB6117"/>
    <w:rsid w:val="00EB64F7"/>
    <w:rsid w:val="00EB66F5"/>
    <w:rsid w:val="00EB7061"/>
    <w:rsid w:val="00EB7178"/>
    <w:rsid w:val="00EB7727"/>
    <w:rsid w:val="00EB7897"/>
    <w:rsid w:val="00EB7BFD"/>
    <w:rsid w:val="00EB7F1B"/>
    <w:rsid w:val="00EB7F44"/>
    <w:rsid w:val="00EC0601"/>
    <w:rsid w:val="00EC088E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2CE0"/>
    <w:rsid w:val="00EC3152"/>
    <w:rsid w:val="00EC3235"/>
    <w:rsid w:val="00EC340F"/>
    <w:rsid w:val="00EC37A2"/>
    <w:rsid w:val="00EC3A50"/>
    <w:rsid w:val="00EC412E"/>
    <w:rsid w:val="00EC421B"/>
    <w:rsid w:val="00EC4699"/>
    <w:rsid w:val="00EC492E"/>
    <w:rsid w:val="00EC4AFF"/>
    <w:rsid w:val="00EC5CF1"/>
    <w:rsid w:val="00EC62B2"/>
    <w:rsid w:val="00EC62F8"/>
    <w:rsid w:val="00EC6D22"/>
    <w:rsid w:val="00EC7320"/>
    <w:rsid w:val="00EC7678"/>
    <w:rsid w:val="00EC7E23"/>
    <w:rsid w:val="00EC7E73"/>
    <w:rsid w:val="00ED0446"/>
    <w:rsid w:val="00ED056F"/>
    <w:rsid w:val="00ED057F"/>
    <w:rsid w:val="00ED14CE"/>
    <w:rsid w:val="00ED228D"/>
    <w:rsid w:val="00ED2B30"/>
    <w:rsid w:val="00ED39B4"/>
    <w:rsid w:val="00ED3A46"/>
    <w:rsid w:val="00ED3DF4"/>
    <w:rsid w:val="00ED41A8"/>
    <w:rsid w:val="00ED42A4"/>
    <w:rsid w:val="00ED44EE"/>
    <w:rsid w:val="00ED5521"/>
    <w:rsid w:val="00ED5579"/>
    <w:rsid w:val="00ED5695"/>
    <w:rsid w:val="00ED6283"/>
    <w:rsid w:val="00ED64CE"/>
    <w:rsid w:val="00ED68DD"/>
    <w:rsid w:val="00ED69A7"/>
    <w:rsid w:val="00ED6D87"/>
    <w:rsid w:val="00ED6EB2"/>
    <w:rsid w:val="00ED6ED6"/>
    <w:rsid w:val="00ED722B"/>
    <w:rsid w:val="00ED7337"/>
    <w:rsid w:val="00ED76BC"/>
    <w:rsid w:val="00ED797A"/>
    <w:rsid w:val="00EE05E8"/>
    <w:rsid w:val="00EE0691"/>
    <w:rsid w:val="00EE0ADC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5E27"/>
    <w:rsid w:val="00EE6134"/>
    <w:rsid w:val="00EE652E"/>
    <w:rsid w:val="00EE6DAE"/>
    <w:rsid w:val="00EE700E"/>
    <w:rsid w:val="00EE72D0"/>
    <w:rsid w:val="00EE7389"/>
    <w:rsid w:val="00EE739D"/>
    <w:rsid w:val="00EE742B"/>
    <w:rsid w:val="00EE7510"/>
    <w:rsid w:val="00EE7B4B"/>
    <w:rsid w:val="00EE7D3C"/>
    <w:rsid w:val="00EF01E4"/>
    <w:rsid w:val="00EF069B"/>
    <w:rsid w:val="00EF11CA"/>
    <w:rsid w:val="00EF1942"/>
    <w:rsid w:val="00EF2848"/>
    <w:rsid w:val="00EF2857"/>
    <w:rsid w:val="00EF3109"/>
    <w:rsid w:val="00EF322D"/>
    <w:rsid w:val="00EF35B4"/>
    <w:rsid w:val="00EF392D"/>
    <w:rsid w:val="00EF3B86"/>
    <w:rsid w:val="00EF416F"/>
    <w:rsid w:val="00EF4513"/>
    <w:rsid w:val="00EF4720"/>
    <w:rsid w:val="00EF4B01"/>
    <w:rsid w:val="00EF4C16"/>
    <w:rsid w:val="00EF57F3"/>
    <w:rsid w:val="00EF58AA"/>
    <w:rsid w:val="00EF5978"/>
    <w:rsid w:val="00EF5A14"/>
    <w:rsid w:val="00EF621C"/>
    <w:rsid w:val="00EF69B5"/>
    <w:rsid w:val="00EF7169"/>
    <w:rsid w:val="00EF735C"/>
    <w:rsid w:val="00EF7504"/>
    <w:rsid w:val="00EF7523"/>
    <w:rsid w:val="00EF77E8"/>
    <w:rsid w:val="00EF7967"/>
    <w:rsid w:val="00EF7ADF"/>
    <w:rsid w:val="00EF7E34"/>
    <w:rsid w:val="00F0073C"/>
    <w:rsid w:val="00F007C8"/>
    <w:rsid w:val="00F00889"/>
    <w:rsid w:val="00F00A32"/>
    <w:rsid w:val="00F00BC0"/>
    <w:rsid w:val="00F010FB"/>
    <w:rsid w:val="00F014E9"/>
    <w:rsid w:val="00F01883"/>
    <w:rsid w:val="00F018B9"/>
    <w:rsid w:val="00F01D9F"/>
    <w:rsid w:val="00F0233B"/>
    <w:rsid w:val="00F0245D"/>
    <w:rsid w:val="00F02AB4"/>
    <w:rsid w:val="00F02AF2"/>
    <w:rsid w:val="00F03162"/>
    <w:rsid w:val="00F0356C"/>
    <w:rsid w:val="00F037E1"/>
    <w:rsid w:val="00F04029"/>
    <w:rsid w:val="00F0422E"/>
    <w:rsid w:val="00F04949"/>
    <w:rsid w:val="00F04A2A"/>
    <w:rsid w:val="00F04DE7"/>
    <w:rsid w:val="00F052DD"/>
    <w:rsid w:val="00F05467"/>
    <w:rsid w:val="00F05D95"/>
    <w:rsid w:val="00F05EE3"/>
    <w:rsid w:val="00F06403"/>
    <w:rsid w:val="00F0670D"/>
    <w:rsid w:val="00F067C7"/>
    <w:rsid w:val="00F072AE"/>
    <w:rsid w:val="00F07667"/>
    <w:rsid w:val="00F07C4B"/>
    <w:rsid w:val="00F10716"/>
    <w:rsid w:val="00F10947"/>
    <w:rsid w:val="00F10964"/>
    <w:rsid w:val="00F10D09"/>
    <w:rsid w:val="00F10D5A"/>
    <w:rsid w:val="00F10E89"/>
    <w:rsid w:val="00F10FEB"/>
    <w:rsid w:val="00F11147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5D45"/>
    <w:rsid w:val="00F15EF2"/>
    <w:rsid w:val="00F1691B"/>
    <w:rsid w:val="00F16969"/>
    <w:rsid w:val="00F16A09"/>
    <w:rsid w:val="00F16A8A"/>
    <w:rsid w:val="00F16E0F"/>
    <w:rsid w:val="00F17233"/>
    <w:rsid w:val="00F17267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E89"/>
    <w:rsid w:val="00F220FD"/>
    <w:rsid w:val="00F22362"/>
    <w:rsid w:val="00F22594"/>
    <w:rsid w:val="00F225B9"/>
    <w:rsid w:val="00F2292D"/>
    <w:rsid w:val="00F22A9F"/>
    <w:rsid w:val="00F230C8"/>
    <w:rsid w:val="00F2312E"/>
    <w:rsid w:val="00F2327A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662B"/>
    <w:rsid w:val="00F2697C"/>
    <w:rsid w:val="00F26ECE"/>
    <w:rsid w:val="00F27040"/>
    <w:rsid w:val="00F2717A"/>
    <w:rsid w:val="00F27380"/>
    <w:rsid w:val="00F273E3"/>
    <w:rsid w:val="00F27770"/>
    <w:rsid w:val="00F27789"/>
    <w:rsid w:val="00F27AA5"/>
    <w:rsid w:val="00F27B42"/>
    <w:rsid w:val="00F30156"/>
    <w:rsid w:val="00F3084A"/>
    <w:rsid w:val="00F30BCC"/>
    <w:rsid w:val="00F31495"/>
    <w:rsid w:val="00F315AB"/>
    <w:rsid w:val="00F31B81"/>
    <w:rsid w:val="00F31F21"/>
    <w:rsid w:val="00F32038"/>
    <w:rsid w:val="00F32632"/>
    <w:rsid w:val="00F32D4E"/>
    <w:rsid w:val="00F3371C"/>
    <w:rsid w:val="00F33AF5"/>
    <w:rsid w:val="00F33E4C"/>
    <w:rsid w:val="00F341C8"/>
    <w:rsid w:val="00F34AC6"/>
    <w:rsid w:val="00F34E40"/>
    <w:rsid w:val="00F34EE8"/>
    <w:rsid w:val="00F35086"/>
    <w:rsid w:val="00F351FD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8C"/>
    <w:rsid w:val="00F40871"/>
    <w:rsid w:val="00F418FE"/>
    <w:rsid w:val="00F41A5E"/>
    <w:rsid w:val="00F41FE7"/>
    <w:rsid w:val="00F42148"/>
    <w:rsid w:val="00F42208"/>
    <w:rsid w:val="00F425EE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45B"/>
    <w:rsid w:val="00F4486A"/>
    <w:rsid w:val="00F44A30"/>
    <w:rsid w:val="00F44BCD"/>
    <w:rsid w:val="00F44C5E"/>
    <w:rsid w:val="00F453E7"/>
    <w:rsid w:val="00F4559B"/>
    <w:rsid w:val="00F45E3D"/>
    <w:rsid w:val="00F45EEA"/>
    <w:rsid w:val="00F45FE4"/>
    <w:rsid w:val="00F46325"/>
    <w:rsid w:val="00F463CA"/>
    <w:rsid w:val="00F46896"/>
    <w:rsid w:val="00F474BA"/>
    <w:rsid w:val="00F47B08"/>
    <w:rsid w:val="00F47B0C"/>
    <w:rsid w:val="00F50211"/>
    <w:rsid w:val="00F50F4C"/>
    <w:rsid w:val="00F512FD"/>
    <w:rsid w:val="00F5143A"/>
    <w:rsid w:val="00F5178C"/>
    <w:rsid w:val="00F5189E"/>
    <w:rsid w:val="00F51AD7"/>
    <w:rsid w:val="00F51D72"/>
    <w:rsid w:val="00F5283E"/>
    <w:rsid w:val="00F52A75"/>
    <w:rsid w:val="00F52C8F"/>
    <w:rsid w:val="00F53337"/>
    <w:rsid w:val="00F536B2"/>
    <w:rsid w:val="00F5484A"/>
    <w:rsid w:val="00F5580E"/>
    <w:rsid w:val="00F5619C"/>
    <w:rsid w:val="00F563A7"/>
    <w:rsid w:val="00F5733E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96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9C8"/>
    <w:rsid w:val="00F62BF3"/>
    <w:rsid w:val="00F62C86"/>
    <w:rsid w:val="00F6374B"/>
    <w:rsid w:val="00F63A33"/>
    <w:rsid w:val="00F63C6E"/>
    <w:rsid w:val="00F63E2A"/>
    <w:rsid w:val="00F6408A"/>
    <w:rsid w:val="00F6475A"/>
    <w:rsid w:val="00F647A9"/>
    <w:rsid w:val="00F64B00"/>
    <w:rsid w:val="00F64D45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68C"/>
    <w:rsid w:val="00F679CD"/>
    <w:rsid w:val="00F67A9D"/>
    <w:rsid w:val="00F67C1E"/>
    <w:rsid w:val="00F70062"/>
    <w:rsid w:val="00F70158"/>
    <w:rsid w:val="00F702DB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BE7"/>
    <w:rsid w:val="00F72C9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4EF"/>
    <w:rsid w:val="00F754F4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80439"/>
    <w:rsid w:val="00F80590"/>
    <w:rsid w:val="00F8096C"/>
    <w:rsid w:val="00F80DF4"/>
    <w:rsid w:val="00F81225"/>
    <w:rsid w:val="00F813D3"/>
    <w:rsid w:val="00F81781"/>
    <w:rsid w:val="00F81861"/>
    <w:rsid w:val="00F81B71"/>
    <w:rsid w:val="00F822B0"/>
    <w:rsid w:val="00F82332"/>
    <w:rsid w:val="00F823E0"/>
    <w:rsid w:val="00F825F5"/>
    <w:rsid w:val="00F8282A"/>
    <w:rsid w:val="00F82E41"/>
    <w:rsid w:val="00F843EF"/>
    <w:rsid w:val="00F843F8"/>
    <w:rsid w:val="00F844C9"/>
    <w:rsid w:val="00F84558"/>
    <w:rsid w:val="00F84593"/>
    <w:rsid w:val="00F84A36"/>
    <w:rsid w:val="00F84D12"/>
    <w:rsid w:val="00F8502F"/>
    <w:rsid w:val="00F850FD"/>
    <w:rsid w:val="00F85269"/>
    <w:rsid w:val="00F85271"/>
    <w:rsid w:val="00F854BB"/>
    <w:rsid w:val="00F85739"/>
    <w:rsid w:val="00F859B4"/>
    <w:rsid w:val="00F85AA2"/>
    <w:rsid w:val="00F85E16"/>
    <w:rsid w:val="00F85E85"/>
    <w:rsid w:val="00F85FD3"/>
    <w:rsid w:val="00F86078"/>
    <w:rsid w:val="00F8632D"/>
    <w:rsid w:val="00F86A81"/>
    <w:rsid w:val="00F86A84"/>
    <w:rsid w:val="00F86F91"/>
    <w:rsid w:val="00F86F92"/>
    <w:rsid w:val="00F87010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1F3"/>
    <w:rsid w:val="00F90520"/>
    <w:rsid w:val="00F911E1"/>
    <w:rsid w:val="00F91284"/>
    <w:rsid w:val="00F91527"/>
    <w:rsid w:val="00F91711"/>
    <w:rsid w:val="00F91E34"/>
    <w:rsid w:val="00F92092"/>
    <w:rsid w:val="00F92396"/>
    <w:rsid w:val="00F9255C"/>
    <w:rsid w:val="00F9272A"/>
    <w:rsid w:val="00F92A72"/>
    <w:rsid w:val="00F931A6"/>
    <w:rsid w:val="00F93E89"/>
    <w:rsid w:val="00F93EA0"/>
    <w:rsid w:val="00F93F09"/>
    <w:rsid w:val="00F94221"/>
    <w:rsid w:val="00F9484F"/>
    <w:rsid w:val="00F94972"/>
    <w:rsid w:val="00F94E49"/>
    <w:rsid w:val="00F94FAA"/>
    <w:rsid w:val="00F954A1"/>
    <w:rsid w:val="00F95A59"/>
    <w:rsid w:val="00F96343"/>
    <w:rsid w:val="00F9634D"/>
    <w:rsid w:val="00F965E7"/>
    <w:rsid w:val="00F9682C"/>
    <w:rsid w:val="00F969F5"/>
    <w:rsid w:val="00F96BC0"/>
    <w:rsid w:val="00F96BDE"/>
    <w:rsid w:val="00F96E32"/>
    <w:rsid w:val="00F976AE"/>
    <w:rsid w:val="00F97DD8"/>
    <w:rsid w:val="00F97E6C"/>
    <w:rsid w:val="00F97EE5"/>
    <w:rsid w:val="00FA0018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AC4"/>
    <w:rsid w:val="00FA1BC9"/>
    <w:rsid w:val="00FA1BD3"/>
    <w:rsid w:val="00FA25C9"/>
    <w:rsid w:val="00FA27F3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D75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C25"/>
    <w:rsid w:val="00FB0EA5"/>
    <w:rsid w:val="00FB1217"/>
    <w:rsid w:val="00FB14FB"/>
    <w:rsid w:val="00FB251C"/>
    <w:rsid w:val="00FB26DC"/>
    <w:rsid w:val="00FB2E9D"/>
    <w:rsid w:val="00FB345B"/>
    <w:rsid w:val="00FB35E1"/>
    <w:rsid w:val="00FB3CB6"/>
    <w:rsid w:val="00FB3E2F"/>
    <w:rsid w:val="00FB3E71"/>
    <w:rsid w:val="00FB416A"/>
    <w:rsid w:val="00FB4745"/>
    <w:rsid w:val="00FB49EF"/>
    <w:rsid w:val="00FB4C4B"/>
    <w:rsid w:val="00FB508D"/>
    <w:rsid w:val="00FB513D"/>
    <w:rsid w:val="00FB532B"/>
    <w:rsid w:val="00FB56B1"/>
    <w:rsid w:val="00FB56C5"/>
    <w:rsid w:val="00FB56D0"/>
    <w:rsid w:val="00FB59A8"/>
    <w:rsid w:val="00FB5A28"/>
    <w:rsid w:val="00FB5D89"/>
    <w:rsid w:val="00FB5F83"/>
    <w:rsid w:val="00FB6457"/>
    <w:rsid w:val="00FB6F33"/>
    <w:rsid w:val="00FB7713"/>
    <w:rsid w:val="00FB7857"/>
    <w:rsid w:val="00FB7B90"/>
    <w:rsid w:val="00FB7BBF"/>
    <w:rsid w:val="00FC0078"/>
    <w:rsid w:val="00FC0AE5"/>
    <w:rsid w:val="00FC0DC4"/>
    <w:rsid w:val="00FC0DD0"/>
    <w:rsid w:val="00FC1315"/>
    <w:rsid w:val="00FC1A18"/>
    <w:rsid w:val="00FC1C44"/>
    <w:rsid w:val="00FC2DEA"/>
    <w:rsid w:val="00FC2E39"/>
    <w:rsid w:val="00FC34BD"/>
    <w:rsid w:val="00FC38F1"/>
    <w:rsid w:val="00FC3CA0"/>
    <w:rsid w:val="00FC42CA"/>
    <w:rsid w:val="00FC42CC"/>
    <w:rsid w:val="00FC43B5"/>
    <w:rsid w:val="00FC4B1A"/>
    <w:rsid w:val="00FC4CC9"/>
    <w:rsid w:val="00FC598E"/>
    <w:rsid w:val="00FC5B3C"/>
    <w:rsid w:val="00FC61A0"/>
    <w:rsid w:val="00FC626E"/>
    <w:rsid w:val="00FC6567"/>
    <w:rsid w:val="00FC68A6"/>
    <w:rsid w:val="00FC6936"/>
    <w:rsid w:val="00FC74E0"/>
    <w:rsid w:val="00FC771A"/>
    <w:rsid w:val="00FC7A9E"/>
    <w:rsid w:val="00FC7BEC"/>
    <w:rsid w:val="00FC7DE5"/>
    <w:rsid w:val="00FD0300"/>
    <w:rsid w:val="00FD038B"/>
    <w:rsid w:val="00FD0634"/>
    <w:rsid w:val="00FD10E9"/>
    <w:rsid w:val="00FD149F"/>
    <w:rsid w:val="00FD1889"/>
    <w:rsid w:val="00FD2344"/>
    <w:rsid w:val="00FD32DB"/>
    <w:rsid w:val="00FD3300"/>
    <w:rsid w:val="00FD35AE"/>
    <w:rsid w:val="00FD375A"/>
    <w:rsid w:val="00FD3932"/>
    <w:rsid w:val="00FD3D90"/>
    <w:rsid w:val="00FD470D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162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2DFF"/>
    <w:rsid w:val="00FE3224"/>
    <w:rsid w:val="00FE33C4"/>
    <w:rsid w:val="00FE3774"/>
    <w:rsid w:val="00FE3958"/>
    <w:rsid w:val="00FE3993"/>
    <w:rsid w:val="00FE3B0A"/>
    <w:rsid w:val="00FE3D11"/>
    <w:rsid w:val="00FE452B"/>
    <w:rsid w:val="00FE4C62"/>
    <w:rsid w:val="00FE4F74"/>
    <w:rsid w:val="00FE5552"/>
    <w:rsid w:val="00FE5A25"/>
    <w:rsid w:val="00FE6A6C"/>
    <w:rsid w:val="00FE6C58"/>
    <w:rsid w:val="00FE6EA5"/>
    <w:rsid w:val="00FE6F83"/>
    <w:rsid w:val="00FF06CD"/>
    <w:rsid w:val="00FF0A31"/>
    <w:rsid w:val="00FF0C55"/>
    <w:rsid w:val="00FF0EE8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6411"/>
    <w:rsid w:val="00FF6560"/>
    <w:rsid w:val="00FF6AD3"/>
    <w:rsid w:val="00FF6BD9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5D3D609"/>
  <w15:chartTrackingRefBased/>
  <w15:docId w15:val="{F9269F5C-2BC2-4FBD-8B54-596EB9851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83FB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52C6C"/>
    <w:rPr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locked/>
    <w:rsid w:val="00117B9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1" ma:contentTypeDescription="Create a new document." ma:contentTypeScope="" ma:versionID="a351c38f34fb8163ba32d90b1c96e019">
  <xsd:schema xmlns:xsd="http://www.w3.org/2001/XMLSchema" xmlns:xs="http://www.w3.org/2001/XMLSchema" xmlns:p="http://schemas.microsoft.com/office/2006/metadata/properties" xmlns:ns3="a4464002-4824-449e-8962-b4eef41b0351" xmlns:ns4="81be36cf-87fd-4a79-8ba3-22058bc07bd0" targetNamespace="http://schemas.microsoft.com/office/2006/metadata/properties" ma:root="true" ma:fieldsID="91df7e2296346071f5fd26ec66075b2e" ns3:_="" ns4:_="">
    <xsd:import namespace="a4464002-4824-449e-8962-b4eef41b0351"/>
    <xsd:import namespace="81be36cf-87fd-4a79-8ba3-22058bc07b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8AC6E-EDC2-4F8B-A93F-5A7FE0F289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A33C68-2768-46E9-AA20-607F90DCFB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464002-4824-449e-8962-b4eef41b0351"/>
    <ds:schemaRef ds:uri="81be36cf-87fd-4a79-8ba3-22058bc07b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C07FFD-6132-4586-BC18-26AA09357A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A79567-067F-47A7-8E58-69A41F323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2281</TotalTime>
  <Pages>3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Sataporn, Benyasrisawat</dc:creator>
  <cp:keywords/>
  <dc:description/>
  <cp:lastModifiedBy>Orathai, Nuchprasert</cp:lastModifiedBy>
  <cp:revision>76</cp:revision>
  <cp:lastPrinted>2022-11-07T13:34:00Z</cp:lastPrinted>
  <dcterms:created xsi:type="dcterms:W3CDTF">2022-04-29T13:43:00Z</dcterms:created>
  <dcterms:modified xsi:type="dcterms:W3CDTF">2022-11-09T07:46:00Z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0x0101008DD96FDEB598B2439679D7107D7229AD</vt:lpwstr>
  </property>
</Properties>
</file>