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77777777" w:rsidR="003E6A5C" w:rsidRPr="00F463CA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463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F463CA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F463CA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F463CA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F463CA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F463CA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753453A6" w14:textId="77777777" w:rsidR="00827272" w:rsidRPr="00F463CA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C117174" w14:textId="64FF4364" w:rsidR="003E6A5C" w:rsidRDefault="00111A9D" w:rsidP="00B235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F463CA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C10309"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B23F6F" w:rsidRPr="00F463CA">
        <w:rPr>
          <w:rFonts w:asciiTheme="majorBidi" w:hAnsiTheme="majorBidi" w:cstheme="majorBidi"/>
          <w:sz w:val="30"/>
          <w:szCs w:val="30"/>
          <w:cs/>
          <w:lang w:bidi="th-TH"/>
        </w:rPr>
        <w:t>ย่อย</w:t>
      </w:r>
      <w:r w:rsidR="00157CDB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8068EE"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</w:p>
    <w:p w14:paraId="2FC93E67" w14:textId="60411070" w:rsidR="003659CA" w:rsidRDefault="003659CA" w:rsidP="00B235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72014A68" w14:textId="1E3C3FE3" w:rsidR="00BD7831" w:rsidRPr="00F463CA" w:rsidRDefault="00BD7831" w:rsidP="00B235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5526EFB" w14:textId="086BAE47" w:rsidR="00C54544" w:rsidRDefault="00E277C7" w:rsidP="00392D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6097FDC" w14:textId="4022C691" w:rsidR="00BD7831" w:rsidRPr="00392DEF" w:rsidRDefault="00BD7831" w:rsidP="00392D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C21B386" w14:textId="77777777" w:rsidR="004B2A44" w:rsidRPr="00F463CA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F10900" w14:textId="669DB06B"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A85D5EF" w14:textId="244DBF92" w:rsidR="00DB6DF9" w:rsidRDefault="00DB6DF9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การ</w:t>
      </w:r>
      <w:r w:rsidRPr="00DB6DF9">
        <w:rPr>
          <w:rFonts w:asciiTheme="majorBidi" w:hAnsiTheme="majorBidi"/>
          <w:sz w:val="30"/>
          <w:szCs w:val="30"/>
          <w:cs/>
          <w:lang w:bidi="th-TH"/>
        </w:rPr>
        <w:t>จัดประเภทรายการใหม่</w:t>
      </w:r>
    </w:p>
    <w:p w14:paraId="4A09EEBE" w14:textId="77777777" w:rsidR="00083D96" w:rsidRPr="00F463CA" w:rsidRDefault="00083D96" w:rsidP="001E2BCB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F463CA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F463CA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F463CA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F463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25D4268F" w:rsidR="00042D43" w:rsidRPr="00410EFD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F463CA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F463CA">
        <w:rPr>
          <w:rFonts w:asciiTheme="majorBidi" w:hAnsiTheme="majorBidi" w:cstheme="majorBidi"/>
          <w:sz w:val="30"/>
          <w:szCs w:val="30"/>
          <w:cs/>
        </w:rPr>
        <w:t>่</w:t>
      </w:r>
      <w:r w:rsidR="00410EFD">
        <w:rPr>
          <w:rFonts w:asciiTheme="majorBidi" w:hAnsiTheme="majorBidi" w:cstheme="majorBidi"/>
          <w:sz w:val="30"/>
          <w:szCs w:val="30"/>
        </w:rPr>
        <w:t xml:space="preserve"> 10 </w:t>
      </w:r>
      <w:r w:rsidR="00410EFD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7D50B3">
        <w:rPr>
          <w:rFonts w:asciiTheme="majorBidi" w:hAnsiTheme="majorBidi" w:cstheme="majorBidi"/>
          <w:sz w:val="30"/>
          <w:szCs w:val="30"/>
        </w:rPr>
        <w:t>2565</w:t>
      </w:r>
    </w:p>
    <w:p w14:paraId="2D793AAC" w14:textId="77777777" w:rsidR="005709B2" w:rsidRPr="00F463CA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ECC951B" w14:textId="77777777" w:rsidR="003E6A5C" w:rsidRPr="00F463CA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F463CA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1CFE80E7" w:rsidR="00124D0C" w:rsidRPr="00F463CA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F463CA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F463CA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F463CA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D968E4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D968E4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D968E4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D968E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36ABD">
        <w:rPr>
          <w:rFonts w:asciiTheme="majorBidi" w:hAnsiTheme="majorBidi" w:cstheme="majorBidi"/>
          <w:spacing w:val="-2"/>
          <w:sz w:val="30"/>
          <w:szCs w:val="30"/>
          <w:cs/>
        </w:rPr>
        <w:t>ฉบับที่</w:t>
      </w:r>
      <w:r w:rsidR="00D968E4" w:rsidRPr="00636A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36ABD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F463CA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256</w:t>
      </w:r>
      <w:r w:rsidR="007D50B3">
        <w:rPr>
          <w:rFonts w:asciiTheme="majorBidi" w:hAnsiTheme="majorBidi" w:cstheme="majorBidi"/>
          <w:sz w:val="30"/>
          <w:szCs w:val="30"/>
        </w:rPr>
        <w:t>4</w:t>
      </w:r>
    </w:p>
    <w:p w14:paraId="5766EB89" w14:textId="77777777" w:rsidR="002A3F2B" w:rsidRPr="00F463CA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2895DDAB" w:rsidR="00BE2731" w:rsidRPr="00F463CA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463CA">
        <w:rPr>
          <w:rFonts w:asciiTheme="majorBidi" w:hAnsiTheme="majorBidi" w:cstheme="majorBidi"/>
          <w:sz w:val="30"/>
          <w:szCs w:val="30"/>
        </w:rPr>
        <w:t>31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463CA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0C25492" w14:textId="60F045CE" w:rsidR="008E1A74" w:rsidRPr="00F463CA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8D64F26" w14:textId="5D05FAAD" w:rsidR="002A3F2B" w:rsidRPr="00F463CA" w:rsidRDefault="002A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F3E75C" w14:textId="67918ECD" w:rsidR="003E6A5C" w:rsidRPr="00F463CA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33863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2B9903B" w14:textId="3EAED33B" w:rsidR="0075348D" w:rsidRDefault="00265E0A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157CDB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และ</w:t>
      </w:r>
      <w:r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บริษัทร่วมที่มีการเปลี่ยนแปลงอย่างมีสาระสำคัญได้เปิดเผยในหมายเหตุข้อ </w:t>
      </w:r>
      <w:r w:rsidR="00AA715B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6</w:t>
      </w:r>
      <w:r w:rsidR="008068EE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 xml:space="preserve"> </w:t>
      </w:r>
      <w:r w:rsidR="008068EE"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2213C776" w14:textId="6BD7BE0D" w:rsidR="007D50B3" w:rsidRDefault="007D50B3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A4252E" w:rsidRPr="00F463CA" w14:paraId="38B4DFFF" w14:textId="77777777" w:rsidTr="00A4252E">
        <w:trPr>
          <w:tblHeader/>
        </w:trPr>
        <w:tc>
          <w:tcPr>
            <w:tcW w:w="2235" w:type="pct"/>
          </w:tcPr>
          <w:p w14:paraId="51422691" w14:textId="77777777" w:rsidR="00A4252E" w:rsidRPr="00F463CA" w:rsidRDefault="00A4252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71CE7146" w14:textId="7777777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17DC7A27" w14:textId="7777777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0046D70E" w14:textId="7777777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4252E" w:rsidRPr="00F463CA" w14:paraId="65912E1D" w14:textId="77777777" w:rsidTr="00A4252E">
        <w:trPr>
          <w:tblHeader/>
        </w:trPr>
        <w:tc>
          <w:tcPr>
            <w:tcW w:w="2235" w:type="pct"/>
          </w:tcPr>
          <w:p w14:paraId="0E01FE0D" w14:textId="7777777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 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585" w:type="pct"/>
          </w:tcPr>
          <w:p w14:paraId="7D7BF45D" w14:textId="312D368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2565</w:t>
            </w:r>
          </w:p>
        </w:tc>
        <w:tc>
          <w:tcPr>
            <w:tcW w:w="141" w:type="pct"/>
          </w:tcPr>
          <w:p w14:paraId="175A841B" w14:textId="7777777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8ABE14" w14:textId="6F755F62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2564</w:t>
            </w:r>
          </w:p>
        </w:tc>
        <w:tc>
          <w:tcPr>
            <w:tcW w:w="141" w:type="pct"/>
          </w:tcPr>
          <w:p w14:paraId="13AAB692" w14:textId="7777777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2AC673" w14:textId="773170FB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2565</w:t>
            </w:r>
          </w:p>
        </w:tc>
        <w:tc>
          <w:tcPr>
            <w:tcW w:w="133" w:type="pct"/>
          </w:tcPr>
          <w:p w14:paraId="5F0BE139" w14:textId="77777777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5CC316E" w14:textId="031670DF" w:rsidR="00A4252E" w:rsidRPr="00F463CA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2564</w:t>
            </w:r>
          </w:p>
        </w:tc>
      </w:tr>
      <w:tr w:rsidR="00A4252E" w:rsidRPr="00F463CA" w14:paraId="722D6038" w14:textId="77777777" w:rsidTr="00A4252E">
        <w:trPr>
          <w:tblHeader/>
        </w:trPr>
        <w:tc>
          <w:tcPr>
            <w:tcW w:w="2235" w:type="pct"/>
          </w:tcPr>
          <w:p w14:paraId="0DA2F09F" w14:textId="77777777" w:rsidR="00A4252E" w:rsidRPr="00E33863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3EF5AE52" w14:textId="77777777" w:rsidR="00A4252E" w:rsidRPr="00E33863" w:rsidRDefault="00A4252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4252E" w:rsidRPr="00F463CA" w14:paraId="30D353F9" w14:textId="77777777" w:rsidTr="00A4252E">
        <w:tc>
          <w:tcPr>
            <w:tcW w:w="2235" w:type="pct"/>
          </w:tcPr>
          <w:p w14:paraId="51D13BC7" w14:textId="77777777" w:rsidR="00A4252E" w:rsidRPr="00F463CA" w:rsidRDefault="00A4252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62EF2FC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D0A155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E11E6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57CB3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41C554C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E012DA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41793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252E" w:rsidRPr="00F463CA" w14:paraId="4AA7CE60" w14:textId="77777777" w:rsidTr="00A4252E">
        <w:tc>
          <w:tcPr>
            <w:tcW w:w="2235" w:type="pct"/>
          </w:tcPr>
          <w:p w14:paraId="36494502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33E9377E" w14:textId="03ADE146" w:rsidR="00A4252E" w:rsidRPr="00F463CA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502A77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1DFD0D5" w14:textId="77777777" w:rsidR="00A4252E" w:rsidRPr="00F463CA" w:rsidRDefault="00A4252E" w:rsidP="001D77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25B493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3152BB6" w14:textId="342F9DBC" w:rsidR="00A4252E" w:rsidRPr="00F463CA" w:rsidRDefault="005C52DC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11,914</w:t>
            </w:r>
          </w:p>
        </w:tc>
        <w:tc>
          <w:tcPr>
            <w:tcW w:w="133" w:type="pct"/>
          </w:tcPr>
          <w:p w14:paraId="7E3A9F5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9FF8541" w14:textId="274368DF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13,641</w:t>
            </w:r>
          </w:p>
        </w:tc>
      </w:tr>
      <w:tr w:rsidR="00A4252E" w:rsidRPr="00F463CA" w14:paraId="3D51BFE0" w14:textId="77777777" w:rsidTr="00A4252E">
        <w:tc>
          <w:tcPr>
            <w:tcW w:w="2235" w:type="pct"/>
          </w:tcPr>
          <w:p w14:paraId="22A528D2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351BC201" w14:textId="40A7DD1F" w:rsidR="00A4252E" w:rsidRPr="00F463CA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4EE5F4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CAFCF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15864F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725C5D3" w14:textId="6D1BBD45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6,146</w:t>
            </w:r>
          </w:p>
        </w:tc>
        <w:tc>
          <w:tcPr>
            <w:tcW w:w="133" w:type="pct"/>
          </w:tcPr>
          <w:p w14:paraId="0F22F9A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BD173BC" w14:textId="0373764D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</w:t>
            </w:r>
            <w:r w:rsidRPr="000F51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F511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954</w:t>
            </w:r>
          </w:p>
        </w:tc>
      </w:tr>
      <w:tr w:rsidR="00A4252E" w:rsidRPr="00F463CA" w14:paraId="085F2CD1" w14:textId="77777777" w:rsidTr="00A4252E">
        <w:tc>
          <w:tcPr>
            <w:tcW w:w="2235" w:type="pct"/>
          </w:tcPr>
          <w:p w14:paraId="043AC048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5CEF3DB5" w14:textId="02DACBED" w:rsidR="00A4252E" w:rsidRPr="00F463CA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11F216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250F4F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6D24FF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D52A553" w14:textId="6E224CB6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133" w:type="pct"/>
          </w:tcPr>
          <w:p w14:paraId="669D55F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CF7C577" w14:textId="09D3FB8C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412</w:t>
            </w:r>
          </w:p>
        </w:tc>
      </w:tr>
      <w:tr w:rsidR="00A4252E" w:rsidRPr="00F463CA" w14:paraId="2573CE67" w14:textId="77777777" w:rsidTr="00A4252E">
        <w:tc>
          <w:tcPr>
            <w:tcW w:w="2235" w:type="pct"/>
          </w:tcPr>
          <w:p w14:paraId="46470573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2DA8D71C" w14:textId="1ECDF886" w:rsidR="00A4252E" w:rsidRPr="00F463CA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5107D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A6A58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D765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2A52B8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2B4024E" w14:textId="6169293D" w:rsidR="00A4252E" w:rsidRPr="000F5111" w:rsidRDefault="005C52DC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15,065</w:t>
            </w:r>
          </w:p>
        </w:tc>
        <w:tc>
          <w:tcPr>
            <w:tcW w:w="133" w:type="pct"/>
          </w:tcPr>
          <w:p w14:paraId="7EC963A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F009C2B" w14:textId="7447AE22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lang w:val="en-US" w:eastAsia="en-US"/>
              </w:rPr>
              <w:t>5,598</w:t>
            </w:r>
          </w:p>
        </w:tc>
      </w:tr>
      <w:tr w:rsidR="00A4252E" w:rsidRPr="00F463CA" w14:paraId="10BC84C5" w14:textId="77777777" w:rsidTr="00A4252E">
        <w:tc>
          <w:tcPr>
            <w:tcW w:w="2235" w:type="pct"/>
          </w:tcPr>
          <w:p w14:paraId="66C20268" w14:textId="77777777" w:rsidR="00A4252E" w:rsidRPr="000F5111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85" w:type="pct"/>
          </w:tcPr>
          <w:p w14:paraId="3BE34A70" w14:textId="5EC3F3B6" w:rsidR="00A4252E" w:rsidRPr="00F463CA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9AB91C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604C9D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D765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0BF7C8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D18BE21" w14:textId="15696EF6" w:rsidR="00A4252E" w:rsidRPr="000F5111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2942BA3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FEF0C6C" w14:textId="2955F718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lang w:val="en-US" w:eastAsia="en-US"/>
              </w:rPr>
              <w:t>69</w:t>
            </w:r>
          </w:p>
        </w:tc>
      </w:tr>
      <w:tr w:rsidR="00A4252E" w:rsidRPr="00F463CA" w14:paraId="081B7F99" w14:textId="77777777" w:rsidTr="00A4252E">
        <w:tc>
          <w:tcPr>
            <w:tcW w:w="2235" w:type="pct"/>
          </w:tcPr>
          <w:p w14:paraId="2B3E4505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0EEAA749" w14:textId="1E698574" w:rsidR="00A4252E" w:rsidRPr="008D025D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B206685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09F5B4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A23B7C1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74D5E3F" w14:textId="0B5CD6EC" w:rsidR="00A4252E" w:rsidRPr="008D025D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14,829</w:t>
            </w:r>
          </w:p>
        </w:tc>
        <w:tc>
          <w:tcPr>
            <w:tcW w:w="133" w:type="pct"/>
          </w:tcPr>
          <w:p w14:paraId="6E258FBE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2086BC7" w14:textId="13AE31F9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7,505</w:t>
            </w:r>
          </w:p>
        </w:tc>
      </w:tr>
      <w:tr w:rsidR="00A4252E" w:rsidRPr="00A4252E" w14:paraId="51EA7310" w14:textId="77777777" w:rsidTr="00A4252E">
        <w:tc>
          <w:tcPr>
            <w:tcW w:w="2235" w:type="pct"/>
          </w:tcPr>
          <w:p w14:paraId="21FABCF1" w14:textId="77777777" w:rsidR="00A4252E" w:rsidRPr="00A4252E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2B2F3169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4C87440A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7C4A04A0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3EA07BE4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2DBDA6C8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5FB40F09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</w:tcPr>
          <w:p w14:paraId="19B1B7F2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4252E" w:rsidRPr="00F463CA" w14:paraId="20D60FFD" w14:textId="77777777" w:rsidTr="00A4252E">
        <w:tc>
          <w:tcPr>
            <w:tcW w:w="2235" w:type="pct"/>
          </w:tcPr>
          <w:p w14:paraId="2A4D16D6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A71EA67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2F3A6961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E980A8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EF9A5BE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A58357B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5085FCA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D4F9362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252E" w:rsidRPr="00F463CA" w14:paraId="086A1801" w14:textId="77777777" w:rsidTr="00A4252E">
        <w:tc>
          <w:tcPr>
            <w:tcW w:w="2235" w:type="pct"/>
          </w:tcPr>
          <w:p w14:paraId="4F301A47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036CE692" w14:textId="5CEE28E9" w:rsidR="00A4252E" w:rsidRPr="008D025D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1" w:type="pct"/>
          </w:tcPr>
          <w:p w14:paraId="03D61B2D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DD404C" w14:textId="0FF5289B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302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317</w:t>
            </w:r>
          </w:p>
        </w:tc>
        <w:tc>
          <w:tcPr>
            <w:tcW w:w="141" w:type="pct"/>
          </w:tcPr>
          <w:p w14:paraId="0DF8913C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3E8544F" w14:textId="1D520EEE" w:rsidR="00A4252E" w:rsidRPr="008D025D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33" w:type="pct"/>
          </w:tcPr>
          <w:p w14:paraId="52F7264D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E853C60" w14:textId="782DB2FA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302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317</w:t>
            </w:r>
          </w:p>
        </w:tc>
      </w:tr>
      <w:tr w:rsidR="00A4252E" w:rsidRPr="00F463CA" w14:paraId="12B214D1" w14:textId="77777777" w:rsidTr="00A4252E">
        <w:tc>
          <w:tcPr>
            <w:tcW w:w="2235" w:type="pct"/>
          </w:tcPr>
          <w:p w14:paraId="69278BD8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D2CC120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8F9B26E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3EFC95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16C92B5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D44F488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3965E9E3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5CA7332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252E" w:rsidRPr="00F463CA" w14:paraId="3B9BB8C8" w14:textId="77777777" w:rsidTr="00A4252E">
        <w:tc>
          <w:tcPr>
            <w:tcW w:w="2235" w:type="pct"/>
          </w:tcPr>
          <w:p w14:paraId="54D54C9F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8D02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15E96088" w14:textId="23F3C7ED" w:rsidR="00A4252E" w:rsidRPr="00075E62" w:rsidRDefault="005C52DC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31,410</w:t>
            </w:r>
          </w:p>
        </w:tc>
        <w:tc>
          <w:tcPr>
            <w:tcW w:w="141" w:type="pct"/>
          </w:tcPr>
          <w:p w14:paraId="3529030B" w14:textId="77777777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1669B56" w14:textId="2B78A589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33,876</w:t>
            </w:r>
          </w:p>
        </w:tc>
        <w:tc>
          <w:tcPr>
            <w:tcW w:w="141" w:type="pct"/>
          </w:tcPr>
          <w:p w14:paraId="5861D9A7" w14:textId="77777777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E7CA57" w14:textId="685F26A9" w:rsidR="00A4252E" w:rsidRPr="00075E62" w:rsidRDefault="005C52DC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31,410</w:t>
            </w:r>
          </w:p>
        </w:tc>
        <w:tc>
          <w:tcPr>
            <w:tcW w:w="133" w:type="pct"/>
          </w:tcPr>
          <w:p w14:paraId="234A3569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0EFD3C2" w14:textId="5F971D84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33,876</w:t>
            </w:r>
          </w:p>
        </w:tc>
      </w:tr>
      <w:tr w:rsidR="00A4252E" w:rsidRPr="00F463CA" w14:paraId="5128050E" w14:textId="77777777" w:rsidTr="00A4252E">
        <w:tc>
          <w:tcPr>
            <w:tcW w:w="2235" w:type="pct"/>
          </w:tcPr>
          <w:p w14:paraId="600C9B82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B6B5AC" w14:textId="208C4A2F" w:rsidR="00A4252E" w:rsidRPr="00075E62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2,258</w:t>
            </w:r>
          </w:p>
        </w:tc>
        <w:tc>
          <w:tcPr>
            <w:tcW w:w="141" w:type="pct"/>
          </w:tcPr>
          <w:p w14:paraId="22647375" w14:textId="77777777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2AE1F88" w14:textId="38940396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1,826</w:t>
            </w:r>
          </w:p>
        </w:tc>
        <w:tc>
          <w:tcPr>
            <w:tcW w:w="141" w:type="pct"/>
          </w:tcPr>
          <w:p w14:paraId="6CFC5794" w14:textId="77777777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7B8CB4B" w14:textId="0653672A" w:rsidR="00A4252E" w:rsidRPr="00075E62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2,258</w:t>
            </w:r>
          </w:p>
        </w:tc>
        <w:tc>
          <w:tcPr>
            <w:tcW w:w="133" w:type="pct"/>
          </w:tcPr>
          <w:p w14:paraId="775BD6D5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94D9A60" w14:textId="100B9323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1,826</w:t>
            </w:r>
          </w:p>
        </w:tc>
      </w:tr>
      <w:tr w:rsidR="00A4252E" w:rsidRPr="00F463CA" w14:paraId="51A7B023" w14:textId="77777777" w:rsidTr="00A4252E">
        <w:tc>
          <w:tcPr>
            <w:tcW w:w="2235" w:type="pct"/>
          </w:tcPr>
          <w:p w14:paraId="0756BC10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5795A5A" w14:textId="4652E428" w:rsidR="00A4252E" w:rsidRPr="00655297" w:rsidRDefault="005C52DC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33,668</w:t>
            </w:r>
          </w:p>
        </w:tc>
        <w:tc>
          <w:tcPr>
            <w:tcW w:w="141" w:type="pct"/>
          </w:tcPr>
          <w:p w14:paraId="3B8BEC70" w14:textId="77777777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FA51F1" w14:textId="24DA2D4B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35,702</w:t>
            </w:r>
          </w:p>
        </w:tc>
        <w:tc>
          <w:tcPr>
            <w:tcW w:w="141" w:type="pct"/>
          </w:tcPr>
          <w:p w14:paraId="7B264870" w14:textId="77777777" w:rsidR="00A4252E" w:rsidRPr="00075E62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B5F23F" w14:textId="6990D6C3" w:rsidR="00A4252E" w:rsidRPr="00655297" w:rsidRDefault="005C52DC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33,668</w:t>
            </w:r>
          </w:p>
        </w:tc>
        <w:tc>
          <w:tcPr>
            <w:tcW w:w="133" w:type="pct"/>
          </w:tcPr>
          <w:p w14:paraId="0D1B012E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008EE37" w14:textId="6AE36CD3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35,702</w:t>
            </w:r>
          </w:p>
        </w:tc>
      </w:tr>
      <w:tr w:rsidR="00A4252E" w:rsidRPr="00A4252E" w14:paraId="6E85F8D1" w14:textId="77777777" w:rsidTr="00A4252E">
        <w:tc>
          <w:tcPr>
            <w:tcW w:w="2235" w:type="pct"/>
          </w:tcPr>
          <w:p w14:paraId="291D07BB" w14:textId="77777777" w:rsidR="00A4252E" w:rsidRPr="00A4252E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</w:tcPr>
          <w:p w14:paraId="59BE62AE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77DC8D91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32FE424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3F502BA5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01A7285F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4C4664F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</w:tcPr>
          <w:p w14:paraId="7D95951A" w14:textId="77777777" w:rsidR="00A4252E" w:rsidRPr="00A4252E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4252E" w:rsidRPr="00F463CA" w14:paraId="64A7FB23" w14:textId="77777777" w:rsidTr="00A4252E">
        <w:tc>
          <w:tcPr>
            <w:tcW w:w="2235" w:type="pct"/>
          </w:tcPr>
          <w:p w14:paraId="24A759F2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5" w:type="pct"/>
          </w:tcPr>
          <w:p w14:paraId="433261AB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ED9C545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71D458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0EBD337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212B501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2B6C0E8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8133A15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252E" w:rsidRPr="00F463CA" w14:paraId="03A69C6A" w14:textId="77777777" w:rsidTr="00A4252E">
        <w:tc>
          <w:tcPr>
            <w:tcW w:w="2235" w:type="pct"/>
          </w:tcPr>
          <w:p w14:paraId="1B5A60CF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754098AC" w14:textId="0EE5B609" w:rsidR="00A4252E" w:rsidRPr="008D025D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41" w:type="pct"/>
          </w:tcPr>
          <w:p w14:paraId="4A2DF685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5725DB" w14:textId="1A735CAB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344</w:t>
            </w:r>
          </w:p>
        </w:tc>
        <w:tc>
          <w:tcPr>
            <w:tcW w:w="141" w:type="pct"/>
          </w:tcPr>
          <w:p w14:paraId="0A541EB9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82B62B7" w14:textId="73F9E09E" w:rsidR="00A4252E" w:rsidRPr="008D025D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33" w:type="pct"/>
          </w:tcPr>
          <w:p w14:paraId="1376F993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6512FE1" w14:textId="00A17B34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344</w:t>
            </w:r>
          </w:p>
        </w:tc>
      </w:tr>
      <w:tr w:rsidR="00A4252E" w:rsidRPr="00F463CA" w14:paraId="6160C407" w14:textId="77777777" w:rsidTr="00A4252E">
        <w:tc>
          <w:tcPr>
            <w:tcW w:w="2235" w:type="pct"/>
          </w:tcPr>
          <w:p w14:paraId="29CB4189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759DF2FE" w14:textId="43B12C49" w:rsidR="00A4252E" w:rsidRPr="008D025D" w:rsidRDefault="00617888" w:rsidP="0061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77FEC64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19C8462" w14:textId="3E764482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064</w:t>
            </w:r>
          </w:p>
        </w:tc>
        <w:tc>
          <w:tcPr>
            <w:tcW w:w="141" w:type="pct"/>
          </w:tcPr>
          <w:p w14:paraId="3C8F6517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425F3C0" w14:textId="3919F439" w:rsidR="00A4252E" w:rsidRPr="008D025D" w:rsidRDefault="00617888" w:rsidP="0061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1F050922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F3C24E9" w14:textId="78EA5488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064</w:t>
            </w:r>
          </w:p>
        </w:tc>
      </w:tr>
      <w:tr w:rsidR="00A4252E" w:rsidRPr="00F463CA" w14:paraId="472CEBA3" w14:textId="77777777" w:rsidTr="00A4252E">
        <w:tc>
          <w:tcPr>
            <w:tcW w:w="2235" w:type="pct"/>
          </w:tcPr>
          <w:p w14:paraId="584D2206" w14:textId="77777777" w:rsidR="00A4252E" w:rsidRPr="008D025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221F2616" w14:textId="2EC0B48D" w:rsidR="00A4252E" w:rsidRPr="008D025D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  <w:tc>
          <w:tcPr>
            <w:tcW w:w="141" w:type="pct"/>
          </w:tcPr>
          <w:p w14:paraId="2004CEAB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3794432" w14:textId="5B199039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E3A1659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780243" w14:textId="70D117A9" w:rsidR="00A4252E" w:rsidRPr="008D025D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  <w:tc>
          <w:tcPr>
            <w:tcW w:w="133" w:type="pct"/>
          </w:tcPr>
          <w:p w14:paraId="47FBAB71" w14:textId="77777777" w:rsidR="00A4252E" w:rsidRPr="008D025D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CECE57F" w14:textId="07231DFE" w:rsidR="00A4252E" w:rsidRPr="008D025D" w:rsidRDefault="00A4252E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A4252E" w:rsidRPr="00F463CA" w14:paraId="5EE0B327" w14:textId="77777777" w:rsidTr="00A4252E">
        <w:tc>
          <w:tcPr>
            <w:tcW w:w="2235" w:type="pct"/>
          </w:tcPr>
          <w:p w14:paraId="2158B664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6359DC90" w14:textId="31DB5A91" w:rsidR="00A4252E" w:rsidRPr="00F463CA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96F700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329B614" w14:textId="781DCE21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385</w:t>
            </w:r>
          </w:p>
        </w:tc>
        <w:tc>
          <w:tcPr>
            <w:tcW w:w="141" w:type="pct"/>
          </w:tcPr>
          <w:p w14:paraId="423AE89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8F8F191" w14:textId="2085A888" w:rsidR="00A4252E" w:rsidRPr="001D7702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1D7702"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3158414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1CD5FCB" w14:textId="2D902A0E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385</w:t>
            </w:r>
          </w:p>
        </w:tc>
      </w:tr>
      <w:tr w:rsidR="00A4252E" w:rsidRPr="00F463CA" w14:paraId="66B354D7" w14:textId="77777777" w:rsidTr="00A4252E">
        <w:tc>
          <w:tcPr>
            <w:tcW w:w="2235" w:type="pct"/>
          </w:tcPr>
          <w:p w14:paraId="6D45D926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85" w:type="pct"/>
          </w:tcPr>
          <w:p w14:paraId="2BA87BEB" w14:textId="472E423E" w:rsidR="00A4252E" w:rsidRPr="001D7702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D770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9A6BC9C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C9EAF80" w14:textId="19A37859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22</w:t>
            </w:r>
          </w:p>
        </w:tc>
        <w:tc>
          <w:tcPr>
            <w:tcW w:w="141" w:type="pct"/>
          </w:tcPr>
          <w:p w14:paraId="3EBF7AAC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2D1E2AA" w14:textId="429F1FE1" w:rsidR="00A4252E" w:rsidRPr="00E81898" w:rsidRDefault="00C14763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8F166D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003A3E5" w14:textId="3183E7DE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22</w:t>
            </w:r>
          </w:p>
        </w:tc>
      </w:tr>
      <w:tr w:rsidR="00A4252E" w:rsidRPr="00F463CA" w14:paraId="4F6531C6" w14:textId="77777777" w:rsidTr="00A4252E">
        <w:tc>
          <w:tcPr>
            <w:tcW w:w="2235" w:type="pct"/>
          </w:tcPr>
          <w:p w14:paraId="58E132B5" w14:textId="77777777" w:rsidR="00A4252E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263338D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2BD9458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DF0D1ED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1AB268C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969B776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77B013A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8EF4CE1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A4252E" w:rsidRPr="00F463CA" w14:paraId="22B814EF" w14:textId="77777777" w:rsidTr="00A4252E">
        <w:tc>
          <w:tcPr>
            <w:tcW w:w="2235" w:type="pct"/>
          </w:tcPr>
          <w:p w14:paraId="62ADAACF" w14:textId="77777777" w:rsidR="00A4252E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B7EC561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0966EF96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D01FCB2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6048232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A78D3D3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186324E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E8AED23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A4252E" w:rsidRPr="00F463CA" w14:paraId="0C7BB7B7" w14:textId="77777777" w:rsidTr="00A4252E">
        <w:tc>
          <w:tcPr>
            <w:tcW w:w="2235" w:type="pct"/>
          </w:tcPr>
          <w:p w14:paraId="0FA58A06" w14:textId="77777777" w:rsidR="00A4252E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CACC53F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6B17DD26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D8BDDCA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9C83FE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248A9F5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58ACED7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D1E3F9F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A4252E" w:rsidRPr="00F463CA" w14:paraId="1FCFAA68" w14:textId="77777777" w:rsidTr="00A4252E">
        <w:tc>
          <w:tcPr>
            <w:tcW w:w="2235" w:type="pct"/>
          </w:tcPr>
          <w:p w14:paraId="2329F267" w14:textId="77777777" w:rsidR="00A4252E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B452480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95F620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210093D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C3F13F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AECF9E4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503B7B8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4FF4390" w14:textId="77777777" w:rsidR="00A4252E" w:rsidRPr="00E81898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A4252E" w:rsidRPr="00F463CA" w14:paraId="3BB6E70A" w14:textId="77777777" w:rsidTr="00A4252E">
        <w:tc>
          <w:tcPr>
            <w:tcW w:w="2235" w:type="pct"/>
          </w:tcPr>
          <w:p w14:paraId="639BA066" w14:textId="77777777" w:rsidR="00A4252E" w:rsidRPr="00C4263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465421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A47E4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08D96E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2E1FFD8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320CD98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C7C2F0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255EE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252E" w:rsidRPr="00F463CA" w14:paraId="0ADEC5B7" w14:textId="77777777" w:rsidTr="00A4252E">
        <w:tc>
          <w:tcPr>
            <w:tcW w:w="2235" w:type="pct"/>
          </w:tcPr>
          <w:p w14:paraId="72CA2EAA" w14:textId="77777777" w:rsidR="00A4252E" w:rsidRPr="00C4263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6D2D43" w14:textId="25BC8862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5,732</w:t>
            </w:r>
          </w:p>
        </w:tc>
        <w:tc>
          <w:tcPr>
            <w:tcW w:w="141" w:type="pct"/>
          </w:tcPr>
          <w:p w14:paraId="646E46C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59DCED3" w14:textId="2C2FD99F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104</w:t>
            </w:r>
          </w:p>
        </w:tc>
        <w:tc>
          <w:tcPr>
            <w:tcW w:w="141" w:type="pct"/>
          </w:tcPr>
          <w:p w14:paraId="42147DF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7327788" w14:textId="138E503C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4,560</w:t>
            </w:r>
          </w:p>
        </w:tc>
        <w:tc>
          <w:tcPr>
            <w:tcW w:w="133" w:type="pct"/>
          </w:tcPr>
          <w:p w14:paraId="5620525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1043E82" w14:textId="6CB24620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090</w:t>
            </w:r>
          </w:p>
        </w:tc>
      </w:tr>
      <w:tr w:rsidR="00A4252E" w:rsidRPr="00F463CA" w14:paraId="62C9C07C" w14:textId="77777777" w:rsidTr="00A4252E">
        <w:tc>
          <w:tcPr>
            <w:tcW w:w="2235" w:type="pct"/>
          </w:tcPr>
          <w:p w14:paraId="1F53B1B5" w14:textId="77777777" w:rsidR="00A4252E" w:rsidRPr="00C4263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68D53761" w14:textId="3FCBAE80" w:rsidR="00A4252E" w:rsidRPr="00F463CA" w:rsidRDefault="00617888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156,948</w:t>
            </w:r>
          </w:p>
        </w:tc>
        <w:tc>
          <w:tcPr>
            <w:tcW w:w="141" w:type="pct"/>
          </w:tcPr>
          <w:p w14:paraId="56BA812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F93A6A" w14:textId="51C0210D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157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030</w:t>
            </w:r>
          </w:p>
        </w:tc>
        <w:tc>
          <w:tcPr>
            <w:tcW w:w="141" w:type="pct"/>
          </w:tcPr>
          <w:p w14:paraId="3342C36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34F50E3" w14:textId="5A8444A0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61788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6,948</w:t>
            </w:r>
          </w:p>
        </w:tc>
        <w:tc>
          <w:tcPr>
            <w:tcW w:w="133" w:type="pct"/>
          </w:tcPr>
          <w:p w14:paraId="34DEE1B8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5860DBC" w14:textId="23705E52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157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030</w:t>
            </w:r>
          </w:p>
        </w:tc>
      </w:tr>
      <w:tr w:rsidR="00A4252E" w:rsidRPr="00F463CA" w14:paraId="1067917B" w14:textId="77777777" w:rsidTr="00A4252E">
        <w:tc>
          <w:tcPr>
            <w:tcW w:w="2235" w:type="pct"/>
          </w:tcPr>
          <w:p w14:paraId="70EA310E" w14:textId="77777777" w:rsidR="00A4252E" w:rsidRPr="00C4263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6368E862" w14:textId="703FF3D5" w:rsidR="00A4252E" w:rsidRPr="00E81898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135</w:t>
            </w:r>
          </w:p>
        </w:tc>
        <w:tc>
          <w:tcPr>
            <w:tcW w:w="141" w:type="pct"/>
          </w:tcPr>
          <w:p w14:paraId="4AA7F30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82273C9" w14:textId="48CACD71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140</w:t>
            </w:r>
          </w:p>
        </w:tc>
        <w:tc>
          <w:tcPr>
            <w:tcW w:w="141" w:type="pct"/>
          </w:tcPr>
          <w:p w14:paraId="4CC0BA9D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8C3F5A6" w14:textId="129A6986" w:rsidR="00A4252E" w:rsidRPr="00E81898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135</w:t>
            </w:r>
          </w:p>
        </w:tc>
        <w:tc>
          <w:tcPr>
            <w:tcW w:w="133" w:type="pct"/>
          </w:tcPr>
          <w:p w14:paraId="30B3A84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74AECB3" w14:textId="17B6E712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140</w:t>
            </w:r>
          </w:p>
        </w:tc>
      </w:tr>
      <w:tr w:rsidR="00A4252E" w:rsidRPr="00F463CA" w14:paraId="30A228B2" w14:textId="77777777" w:rsidTr="00A4252E">
        <w:tc>
          <w:tcPr>
            <w:tcW w:w="2235" w:type="pct"/>
          </w:tcPr>
          <w:p w14:paraId="7044D84C" w14:textId="77777777" w:rsidR="00A4252E" w:rsidRPr="00C4263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1C2AD9CB" w14:textId="17AA5C9C" w:rsidR="00A4252E" w:rsidRPr="00F463CA" w:rsidRDefault="00617888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8,949</w:t>
            </w:r>
          </w:p>
        </w:tc>
        <w:tc>
          <w:tcPr>
            <w:tcW w:w="141" w:type="pct"/>
          </w:tcPr>
          <w:p w14:paraId="32F1EFB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868824" w14:textId="346FB790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8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422</w:t>
            </w:r>
          </w:p>
        </w:tc>
        <w:tc>
          <w:tcPr>
            <w:tcW w:w="141" w:type="pct"/>
          </w:tcPr>
          <w:p w14:paraId="7221912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CBBC8D" w14:textId="6AC33535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8,504</w:t>
            </w:r>
          </w:p>
        </w:tc>
        <w:tc>
          <w:tcPr>
            <w:tcW w:w="133" w:type="pct"/>
          </w:tcPr>
          <w:p w14:paraId="7F0D261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67B3B63" w14:textId="3A17EACE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8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422</w:t>
            </w:r>
          </w:p>
        </w:tc>
      </w:tr>
      <w:tr w:rsidR="00A4252E" w:rsidRPr="00F463CA" w14:paraId="78411E16" w14:textId="77777777" w:rsidTr="00A4252E">
        <w:tc>
          <w:tcPr>
            <w:tcW w:w="2235" w:type="pct"/>
          </w:tcPr>
          <w:p w14:paraId="58000570" w14:textId="77777777" w:rsidR="00A4252E" w:rsidRPr="00C4263D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13DD6C30" w14:textId="3B69D0E9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4,282</w:t>
            </w:r>
          </w:p>
        </w:tc>
        <w:tc>
          <w:tcPr>
            <w:tcW w:w="141" w:type="pct"/>
          </w:tcPr>
          <w:p w14:paraId="308C206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AC36397" w14:textId="3E255818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076</w:t>
            </w:r>
          </w:p>
        </w:tc>
        <w:tc>
          <w:tcPr>
            <w:tcW w:w="141" w:type="pct"/>
          </w:tcPr>
          <w:p w14:paraId="04D0415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4687EC0" w14:textId="6B4B0C9D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4,282</w:t>
            </w:r>
          </w:p>
        </w:tc>
        <w:tc>
          <w:tcPr>
            <w:tcW w:w="133" w:type="pct"/>
          </w:tcPr>
          <w:p w14:paraId="77D3702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582714C" w14:textId="51713590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076</w:t>
            </w:r>
          </w:p>
        </w:tc>
      </w:tr>
    </w:tbl>
    <w:p w14:paraId="24F1D113" w14:textId="77777777" w:rsidR="00A4252E" w:rsidRDefault="00A4252E" w:rsidP="007D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36635" w14:textId="0B67040E" w:rsidR="00FA390D" w:rsidRPr="007D50B3" w:rsidRDefault="00FA390D" w:rsidP="007D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D50B3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E47DDB" w:rsidRPr="007D50B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7D50B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="00A4252E" w:rsidRPr="00F463CA">
        <w:rPr>
          <w:rFonts w:asciiTheme="majorBidi" w:hAnsiTheme="majorBidi" w:cstheme="majorBidi"/>
          <w:sz w:val="30"/>
          <w:szCs w:val="30"/>
        </w:rPr>
        <w:t xml:space="preserve">30 </w:t>
      </w:r>
      <w:r w:rsidR="00A4252E" w:rsidRPr="00F463C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425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252E">
        <w:rPr>
          <w:rFonts w:asciiTheme="majorBidi" w:hAnsiTheme="majorBidi" w:cstheme="majorBidi"/>
          <w:sz w:val="30"/>
          <w:szCs w:val="30"/>
        </w:rPr>
        <w:t xml:space="preserve">2565 </w:t>
      </w:r>
      <w:r w:rsidRPr="007D50B3">
        <w:rPr>
          <w:rFonts w:asciiTheme="majorBidi" w:hAnsiTheme="majorBidi" w:cstheme="majorBidi"/>
          <w:sz w:val="30"/>
          <w:szCs w:val="30"/>
          <w:cs/>
        </w:rPr>
        <w:t>และ</w:t>
      </w:r>
      <w:r w:rsidRPr="007D50B3">
        <w:rPr>
          <w:rFonts w:asciiTheme="majorBidi" w:hAnsiTheme="majorBidi" w:cstheme="majorBidi"/>
          <w:sz w:val="30"/>
          <w:szCs w:val="30"/>
        </w:rPr>
        <w:t xml:space="preserve"> 31 </w:t>
      </w:r>
      <w:r w:rsidRPr="007D50B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D50B3">
        <w:rPr>
          <w:rFonts w:asciiTheme="majorBidi" w:hAnsiTheme="majorBidi" w:cstheme="majorBidi"/>
          <w:sz w:val="30"/>
          <w:szCs w:val="30"/>
        </w:rPr>
        <w:t>25</w:t>
      </w:r>
      <w:r w:rsidR="00B54C0B" w:rsidRPr="007D50B3">
        <w:rPr>
          <w:rFonts w:asciiTheme="majorBidi" w:hAnsiTheme="majorBidi" w:cstheme="majorBidi"/>
          <w:sz w:val="30"/>
          <w:szCs w:val="30"/>
          <w:cs/>
        </w:rPr>
        <w:t>6</w:t>
      </w:r>
      <w:r w:rsidR="007D50B3">
        <w:rPr>
          <w:rFonts w:asciiTheme="majorBidi" w:hAnsiTheme="majorBidi" w:cstheme="majorBidi"/>
          <w:sz w:val="30"/>
          <w:szCs w:val="30"/>
        </w:rPr>
        <w:t>4</w:t>
      </w:r>
      <w:r w:rsidR="00666AE8"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Pr="007D50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B4C04A" w14:textId="77777777" w:rsidR="00470803" w:rsidRPr="007D50B3" w:rsidRDefault="00470803" w:rsidP="007D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172"/>
        <w:gridCol w:w="271"/>
        <w:gridCol w:w="17"/>
        <w:gridCol w:w="1147"/>
        <w:gridCol w:w="269"/>
        <w:gridCol w:w="1135"/>
        <w:gridCol w:w="236"/>
        <w:gridCol w:w="1195"/>
      </w:tblGrid>
      <w:tr w:rsidR="00470803" w:rsidRPr="00F463CA" w14:paraId="4A9A5E65" w14:textId="77777777" w:rsidTr="00036A23">
        <w:trPr>
          <w:tblHeader/>
        </w:trPr>
        <w:tc>
          <w:tcPr>
            <w:tcW w:w="2067" w:type="pct"/>
          </w:tcPr>
          <w:p w14:paraId="4A41CA32" w14:textId="39510506" w:rsidR="00470803" w:rsidRPr="00F463CA" w:rsidRDefault="00470803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58F6CEFB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0F6F65D4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3FA2260C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252E" w:rsidRPr="00F463CA" w14:paraId="69ABBF03" w14:textId="77777777" w:rsidTr="00036A23">
        <w:trPr>
          <w:tblHeader/>
        </w:trPr>
        <w:tc>
          <w:tcPr>
            <w:tcW w:w="2067" w:type="pct"/>
          </w:tcPr>
          <w:p w14:paraId="1F241FD6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611BC" w14:textId="64DE15CC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14:paraId="60432D9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C38E0F6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" w:type="pct"/>
          </w:tcPr>
          <w:p w14:paraId="7D1AEE7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D3A6448" w14:textId="0F71810F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7" w:type="pct"/>
          </w:tcPr>
          <w:p w14:paraId="1425E21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C60691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252E" w:rsidRPr="00F463CA" w14:paraId="728B8796" w14:textId="77777777" w:rsidTr="00036A23">
        <w:trPr>
          <w:tblHeader/>
        </w:trPr>
        <w:tc>
          <w:tcPr>
            <w:tcW w:w="2067" w:type="pct"/>
          </w:tcPr>
          <w:p w14:paraId="7CCBD05F" w14:textId="072AEC7B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05B723" w14:textId="558416F0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204F7F7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4DA22EB" w14:textId="17AF13F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F7A62A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81707" w14:textId="43BEA366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1E0870BD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4D9CC9D" w14:textId="74AA63D0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A4252E" w:rsidRPr="00F463CA" w14:paraId="50B958EA" w14:textId="77777777" w:rsidTr="00036A23">
        <w:trPr>
          <w:tblHeader/>
        </w:trPr>
        <w:tc>
          <w:tcPr>
            <w:tcW w:w="2067" w:type="pct"/>
          </w:tcPr>
          <w:p w14:paraId="6DDD7C8D" w14:textId="7075A1BD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</w:tcPr>
          <w:p w14:paraId="65001F30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252E" w:rsidRPr="00F463CA" w14:paraId="2980601A" w14:textId="77777777" w:rsidTr="00036A23">
        <w:tc>
          <w:tcPr>
            <w:tcW w:w="2067" w:type="pct"/>
          </w:tcPr>
          <w:p w14:paraId="7194F919" w14:textId="41EB06EE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7B252A17" w14:textId="7D5C827D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CCB7D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7B61E01" w14:textId="2DADBDF1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A9F73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37DAD35" w14:textId="4C3BD02A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76A94E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EDE8426" w14:textId="32BB085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252E" w:rsidRPr="00F463CA" w14:paraId="375AEBB1" w14:textId="77777777" w:rsidTr="00036A23">
        <w:tc>
          <w:tcPr>
            <w:tcW w:w="2067" w:type="pct"/>
          </w:tcPr>
          <w:p w14:paraId="259BAAA2" w14:textId="2FDE230F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5FEDD354" w14:textId="392FE064" w:rsidR="00A4252E" w:rsidRPr="00A625B6" w:rsidRDefault="00C14763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625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D12C7C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0A46B44" w14:textId="45FEFD12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B3B77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93218F" w14:textId="030510BB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</w:t>
            </w:r>
            <w:r w:rsidR="00832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27" w:type="pct"/>
          </w:tcPr>
          <w:p w14:paraId="6A7B3B0C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4951BDF" w14:textId="67141E51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</w:tr>
      <w:tr w:rsidR="00A4252E" w:rsidRPr="00F463CA" w14:paraId="7739CC8E" w14:textId="77777777" w:rsidTr="00036A23">
        <w:tc>
          <w:tcPr>
            <w:tcW w:w="2067" w:type="pct"/>
          </w:tcPr>
          <w:p w14:paraId="18A2BBC6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60A5D64" w14:textId="47CC7E01" w:rsidR="00A4252E" w:rsidRPr="00F463CA" w:rsidRDefault="00617888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146" w:type="pct"/>
          </w:tcPr>
          <w:p w14:paraId="46ADA396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E699EAB" w14:textId="57D35A0F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5" w:type="pct"/>
          </w:tcPr>
          <w:p w14:paraId="04F8AC30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2F26B67" w14:textId="7154F2D3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127" w:type="pct"/>
          </w:tcPr>
          <w:p w14:paraId="390F309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C74F4C" w14:textId="7540259C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A4252E" w:rsidRPr="00F463CA" w14:paraId="09F30640" w14:textId="77777777" w:rsidTr="00036A23">
        <w:tc>
          <w:tcPr>
            <w:tcW w:w="2067" w:type="pct"/>
          </w:tcPr>
          <w:p w14:paraId="770A63DB" w14:textId="77777777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4A5C144" w14:textId="72EF8F2C" w:rsidR="00A4252E" w:rsidRPr="00F463CA" w:rsidRDefault="00617888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46" w:type="pct"/>
          </w:tcPr>
          <w:p w14:paraId="45F43F8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5A7C9" w14:textId="6232CB36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5" w:type="pct"/>
          </w:tcPr>
          <w:p w14:paraId="1372950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DCBDA34" w14:textId="5F72BA8F" w:rsidR="00A4252E" w:rsidRPr="00F463CA" w:rsidRDefault="00C14763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15,95</w:t>
            </w:r>
            <w:r w:rsidR="008327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" w:type="pct"/>
          </w:tcPr>
          <w:p w14:paraId="007EBA4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8BC46C1" w14:textId="38EFBA1F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</w:tr>
      <w:tr w:rsidR="00A4252E" w:rsidRPr="00F463CA" w14:paraId="2B202358" w14:textId="77777777" w:rsidTr="00036A23">
        <w:tc>
          <w:tcPr>
            <w:tcW w:w="2067" w:type="pct"/>
          </w:tcPr>
          <w:p w14:paraId="0FFB4A89" w14:textId="2D27E929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667189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2C27939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555611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377B994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1BB35F4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" w:type="pct"/>
          </w:tcPr>
          <w:p w14:paraId="4B5A182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A5C89D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A4252E" w:rsidRPr="00F463CA" w14:paraId="27415EBD" w14:textId="77777777" w:rsidTr="00036A23">
        <w:tc>
          <w:tcPr>
            <w:tcW w:w="2067" w:type="pct"/>
          </w:tcPr>
          <w:p w14:paraId="4C64F81B" w14:textId="6EB5CFC6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2" w:type="pct"/>
          </w:tcPr>
          <w:p w14:paraId="588F05F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E4ACA0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CBF2C1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D0AA65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C9CA62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0A02A98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B8EFB0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4252E" w:rsidRPr="00F463CA" w14:paraId="7C20C850" w14:textId="77777777" w:rsidTr="00036A23">
        <w:tc>
          <w:tcPr>
            <w:tcW w:w="2067" w:type="pct"/>
          </w:tcPr>
          <w:p w14:paraId="4E57E425" w14:textId="3569E6C6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CD83F21" w14:textId="022C1044" w:rsidR="00A4252E" w:rsidRPr="00A625B6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EFA86BE" w14:textId="77777777" w:rsidR="00A4252E" w:rsidRPr="00036A23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C0FF1E0" w14:textId="3B54E755" w:rsidR="00A4252E" w:rsidRPr="00AC1C35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114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BF09D2" w14:textId="77777777" w:rsidR="00A4252E" w:rsidRPr="00036A23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E8A943" w14:textId="6E33D3EE" w:rsidR="00A4252E" w:rsidRPr="00036A23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127" w:type="pct"/>
          </w:tcPr>
          <w:p w14:paraId="21B23F5E" w14:textId="77777777" w:rsidR="00A4252E" w:rsidRPr="00036A23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E35AC53" w14:textId="3BB6BC4A" w:rsidR="00A4252E" w:rsidRPr="00036A23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12,184</w:t>
            </w:r>
          </w:p>
        </w:tc>
      </w:tr>
      <w:tr w:rsidR="00A4252E" w:rsidRPr="00F463CA" w14:paraId="1BFE5EB8" w14:textId="77777777" w:rsidTr="00036A23">
        <w:tc>
          <w:tcPr>
            <w:tcW w:w="2067" w:type="pct"/>
          </w:tcPr>
          <w:p w14:paraId="57742904" w14:textId="3AC70CF3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E5664CF" w14:textId="6F4A4192" w:rsidR="00A4252E" w:rsidRPr="00A625B6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5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66115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B35281" w14:textId="229A092F" w:rsidR="00A4252E" w:rsidRPr="00AC1C35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0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70DEED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C250F8D" w14:textId="0C72AD7D" w:rsidR="00A4252E" w:rsidRPr="00F463CA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1,878</w:t>
            </w:r>
          </w:p>
        </w:tc>
        <w:tc>
          <w:tcPr>
            <w:tcW w:w="127" w:type="pct"/>
          </w:tcPr>
          <w:p w14:paraId="24D26BD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77EF15D" w14:textId="37819676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12,184</w:t>
            </w:r>
          </w:p>
        </w:tc>
      </w:tr>
      <w:tr w:rsidR="00A4252E" w:rsidRPr="00F463CA" w14:paraId="3C036AED" w14:textId="77777777" w:rsidTr="00036A23">
        <w:tc>
          <w:tcPr>
            <w:tcW w:w="2067" w:type="pct"/>
          </w:tcPr>
          <w:p w14:paraId="0B690792" w14:textId="00E5E369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57541ED7" w14:textId="7F0184FB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12FFDC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39280680" w14:textId="26B814C5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5" w:type="pct"/>
          </w:tcPr>
          <w:p w14:paraId="4F8E275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1B889325" w14:textId="26445686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" w:type="pct"/>
          </w:tcPr>
          <w:p w14:paraId="6181B80C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4" w:type="pct"/>
          </w:tcPr>
          <w:p w14:paraId="487E9ABF" w14:textId="6378A44F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4252E" w:rsidRPr="00F463CA" w14:paraId="23220752" w14:textId="77777777" w:rsidTr="00036A23">
        <w:tc>
          <w:tcPr>
            <w:tcW w:w="2067" w:type="pct"/>
          </w:tcPr>
          <w:p w14:paraId="6B389793" w14:textId="151EC9EC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2" w:type="pct"/>
          </w:tcPr>
          <w:p w14:paraId="751BC41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453F3A9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5B88E26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34321DF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1B4AEF4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BA883C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AD471E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252E" w:rsidRPr="00F463CA" w14:paraId="6358B3DB" w14:textId="77777777" w:rsidTr="00036A23">
        <w:tc>
          <w:tcPr>
            <w:tcW w:w="2067" w:type="pct"/>
          </w:tcPr>
          <w:p w14:paraId="5BB51C47" w14:textId="59351ADB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E0ABFE3" w14:textId="2676596C" w:rsidR="00A4252E" w:rsidRPr="00F463CA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0D70371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24FF3099" w14:textId="2CB87F62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CF827FC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0722D68D" w14:textId="7DE769D7" w:rsidR="00A4252E" w:rsidRPr="00F463CA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127" w:type="pct"/>
          </w:tcPr>
          <w:p w14:paraId="5E8D973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78EE26F0" w14:textId="442060AE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A4252E" w:rsidRPr="00F463CA" w14:paraId="7FF4D665" w14:textId="77777777" w:rsidTr="00036A23">
        <w:tc>
          <w:tcPr>
            <w:tcW w:w="2067" w:type="pct"/>
          </w:tcPr>
          <w:p w14:paraId="5A6368EC" w14:textId="47496132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2BD1BE6" w14:textId="6AA73008" w:rsidR="00A4252E" w:rsidRPr="00F463CA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55" w:type="pct"/>
            <w:gridSpan w:val="2"/>
          </w:tcPr>
          <w:p w14:paraId="1BE40B3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68E18F7" w14:textId="34CC72D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5" w:type="pct"/>
          </w:tcPr>
          <w:p w14:paraId="64607E1D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4D31C30" w14:textId="5A28280A" w:rsidR="00A4252E" w:rsidRPr="00F463CA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27" w:type="pct"/>
          </w:tcPr>
          <w:p w14:paraId="11ED4EBB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7F227FC" w14:textId="344FCB5D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</w:tr>
      <w:tr w:rsidR="00A4252E" w:rsidRPr="00F463CA" w14:paraId="6EE3CD98" w14:textId="77777777" w:rsidTr="00036A23">
        <w:tc>
          <w:tcPr>
            <w:tcW w:w="2067" w:type="pct"/>
          </w:tcPr>
          <w:p w14:paraId="179BDA4C" w14:textId="20011750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11247BC" w14:textId="1842DD4A" w:rsidR="00A4252E" w:rsidRPr="00F463CA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55" w:type="pct"/>
            <w:gridSpan w:val="2"/>
          </w:tcPr>
          <w:p w14:paraId="4556E4F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19BBB1E" w14:textId="38DCE801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5" w:type="pct"/>
          </w:tcPr>
          <w:p w14:paraId="3E66356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21AAF04" w14:textId="6699224F" w:rsidR="00A4252E" w:rsidRPr="00F463CA" w:rsidRDefault="00A625B6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17,170</w:t>
            </w:r>
          </w:p>
        </w:tc>
        <w:tc>
          <w:tcPr>
            <w:tcW w:w="127" w:type="pct"/>
          </w:tcPr>
          <w:p w14:paraId="04B9120F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AF6889D" w14:textId="16BEAF13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22,170</w:t>
            </w:r>
          </w:p>
        </w:tc>
      </w:tr>
      <w:tr w:rsidR="00A4252E" w:rsidRPr="00F463CA" w14:paraId="4684ECE9" w14:textId="77777777" w:rsidTr="009F5EB4">
        <w:tc>
          <w:tcPr>
            <w:tcW w:w="2067" w:type="pct"/>
          </w:tcPr>
          <w:p w14:paraId="31FA9ADB" w14:textId="19D30EF4" w:rsidR="00A4252E" w:rsidRPr="00F463CA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613A111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A16FD63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F03B4A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C373867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D7B7BF2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54EB30D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737E62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5EB4" w:rsidRPr="00F463CA" w14:paraId="347EB466" w14:textId="77777777" w:rsidTr="009F5EB4">
        <w:tc>
          <w:tcPr>
            <w:tcW w:w="2067" w:type="pct"/>
          </w:tcPr>
          <w:p w14:paraId="573A7532" w14:textId="77777777" w:rsidR="009F5EB4" w:rsidRPr="00F463CA" w:rsidRDefault="009F5EB4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8AEE5AA" w14:textId="77777777" w:rsidR="009F5EB4" w:rsidRPr="00F463CA" w:rsidRDefault="009F5EB4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8AD972D" w14:textId="77777777" w:rsidR="009F5EB4" w:rsidRPr="00F463CA" w:rsidRDefault="009F5EB4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8D9341" w14:textId="77777777" w:rsidR="009F5EB4" w:rsidRPr="00F463CA" w:rsidRDefault="009F5EB4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605712C2" w14:textId="77777777" w:rsidR="009F5EB4" w:rsidRPr="00F463CA" w:rsidRDefault="009F5EB4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7776C5" w14:textId="77777777" w:rsidR="009F5EB4" w:rsidRPr="00F463CA" w:rsidRDefault="009F5EB4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D141253" w14:textId="77777777" w:rsidR="009F5EB4" w:rsidRPr="00F463CA" w:rsidRDefault="009F5EB4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621DB19" w14:textId="77777777" w:rsidR="009F5EB4" w:rsidRDefault="009F5EB4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0FBAD0" w14:textId="0AAC1157" w:rsidR="00633DBF" w:rsidRPr="00F463CA" w:rsidRDefault="00633DBF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252E" w:rsidRPr="00F463CA" w14:paraId="1573F3B4" w14:textId="77777777" w:rsidTr="00036A23">
        <w:tc>
          <w:tcPr>
            <w:tcW w:w="2067" w:type="pct"/>
          </w:tcPr>
          <w:p w14:paraId="2FDDFD88" w14:textId="13B64239" w:rsidR="00A4252E" w:rsidRPr="000F3B85" w:rsidRDefault="00A4252E" w:rsidP="00A4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2" w:type="pct"/>
          </w:tcPr>
          <w:p w14:paraId="725408B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CE06606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B6B78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67AC0E49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ACE89A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A642CDE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01A2115" w14:textId="77777777" w:rsidR="00A4252E" w:rsidRPr="00F463CA" w:rsidRDefault="00A4252E" w:rsidP="00A4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25B6" w:rsidRPr="00F463CA" w14:paraId="61035BD7" w14:textId="77777777" w:rsidTr="00036A23">
        <w:tc>
          <w:tcPr>
            <w:tcW w:w="2067" w:type="pct"/>
          </w:tcPr>
          <w:p w14:paraId="0510CC67" w14:textId="0E14D5E1" w:rsidR="00A625B6" w:rsidRPr="000F3B85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07E41D0" w14:textId="505DCE3D" w:rsidR="00A625B6" w:rsidRPr="00F463CA" w:rsidRDefault="00A625B6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36AFC3D2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FF8217D" w14:textId="39BDC829" w:rsidR="00A625B6" w:rsidRPr="00F463CA" w:rsidRDefault="00A625B6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D2975DA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A9B03EF" w14:textId="0D55768D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127" w:type="pct"/>
          </w:tcPr>
          <w:p w14:paraId="27F2DC90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2B045A27" w14:textId="40B4AA1B" w:rsidR="00A625B6" w:rsidRPr="00A625B6" w:rsidRDefault="00A625B6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25B6" w:rsidRPr="00F463CA" w14:paraId="666E3375" w14:textId="77777777" w:rsidTr="00036A23">
        <w:tc>
          <w:tcPr>
            <w:tcW w:w="2067" w:type="pct"/>
          </w:tcPr>
          <w:p w14:paraId="4E3FAA4F" w14:textId="77777777" w:rsidR="00A625B6" w:rsidRPr="000F3B85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7B7565F2" w14:textId="6D63F036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20,716</w:t>
            </w:r>
          </w:p>
        </w:tc>
        <w:tc>
          <w:tcPr>
            <w:tcW w:w="155" w:type="pct"/>
            <w:gridSpan w:val="2"/>
          </w:tcPr>
          <w:p w14:paraId="61D4FF88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5BDFBE" w14:textId="1BA27EEA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  <w:tc>
          <w:tcPr>
            <w:tcW w:w="145" w:type="pct"/>
          </w:tcPr>
          <w:p w14:paraId="36A365F9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8BD527" w14:textId="289A1315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20,716</w:t>
            </w:r>
          </w:p>
        </w:tc>
        <w:tc>
          <w:tcPr>
            <w:tcW w:w="127" w:type="pct"/>
          </w:tcPr>
          <w:p w14:paraId="507D0EE3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8B0EC82" w14:textId="0C1BE715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</w:tr>
      <w:tr w:rsidR="00A625B6" w:rsidRPr="00F463CA" w14:paraId="3CC942C0" w14:textId="77777777" w:rsidTr="00036A23">
        <w:tc>
          <w:tcPr>
            <w:tcW w:w="2067" w:type="pct"/>
          </w:tcPr>
          <w:p w14:paraId="07629027" w14:textId="77777777" w:rsidR="00A625B6" w:rsidRPr="000F3B85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B40CFF4" w14:textId="3FBC1E8C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20,716</w:t>
            </w:r>
          </w:p>
        </w:tc>
        <w:tc>
          <w:tcPr>
            <w:tcW w:w="155" w:type="pct"/>
            <w:gridSpan w:val="2"/>
          </w:tcPr>
          <w:p w14:paraId="3076AECA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41C4BA1" w14:textId="1F002478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15,452</w:t>
            </w:r>
          </w:p>
        </w:tc>
        <w:tc>
          <w:tcPr>
            <w:tcW w:w="145" w:type="pct"/>
          </w:tcPr>
          <w:p w14:paraId="5C8E4DEE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50999F" w14:textId="71A3191C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21,536</w:t>
            </w:r>
          </w:p>
        </w:tc>
        <w:tc>
          <w:tcPr>
            <w:tcW w:w="127" w:type="pct"/>
          </w:tcPr>
          <w:p w14:paraId="612253C2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CF42200" w14:textId="3EAE40E6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15,452</w:t>
            </w:r>
          </w:p>
        </w:tc>
      </w:tr>
      <w:tr w:rsidR="00A625B6" w:rsidRPr="00F463CA" w14:paraId="5F698034" w14:textId="77777777" w:rsidTr="00036A23">
        <w:tc>
          <w:tcPr>
            <w:tcW w:w="2067" w:type="pct"/>
          </w:tcPr>
          <w:p w14:paraId="28DB33B8" w14:textId="77777777" w:rsidR="00A625B6" w:rsidRPr="004F46A3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C5BE166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BE2F1CD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C63271A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2E0045D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7141742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8CD3705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3C45E7B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625B6" w:rsidRPr="00F463CA" w14:paraId="10D90E29" w14:textId="77777777" w:rsidTr="00036A23">
        <w:tc>
          <w:tcPr>
            <w:tcW w:w="2067" w:type="pct"/>
          </w:tcPr>
          <w:p w14:paraId="4F0BB25A" w14:textId="5ADD18D0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2" w:type="pct"/>
          </w:tcPr>
          <w:p w14:paraId="0EC601BD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D3D575F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54DBBB2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2264985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71DF5372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F913E58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211683F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625B6" w:rsidRPr="00F463CA" w14:paraId="4BE61812" w14:textId="77777777" w:rsidTr="00036A23">
        <w:tc>
          <w:tcPr>
            <w:tcW w:w="2067" w:type="pct"/>
          </w:tcPr>
          <w:p w14:paraId="4B6511FE" w14:textId="70AEA112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F700CFE" w14:textId="19074B20" w:rsidR="00A625B6" w:rsidRPr="00A625B6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08AF76AB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E68447A" w14:textId="3DFC89FA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17EBAB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DB8AF73" w14:textId="1705A694" w:rsidR="00A625B6" w:rsidRPr="00C93E5E" w:rsidRDefault="0040144C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3,380</w:t>
            </w:r>
          </w:p>
        </w:tc>
        <w:tc>
          <w:tcPr>
            <w:tcW w:w="127" w:type="pct"/>
          </w:tcPr>
          <w:p w14:paraId="112FAEB0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D4D5C98" w14:textId="0F95768F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2,082</w:t>
            </w:r>
          </w:p>
        </w:tc>
      </w:tr>
      <w:tr w:rsidR="00A625B6" w:rsidRPr="00F463CA" w14:paraId="1E3CE9B4" w14:textId="77777777" w:rsidTr="00036A23">
        <w:tc>
          <w:tcPr>
            <w:tcW w:w="2067" w:type="pct"/>
          </w:tcPr>
          <w:p w14:paraId="23A809D6" w14:textId="766627DF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08E0DAB" w14:textId="387F3BA3" w:rsidR="00A625B6" w:rsidRPr="00C93E5E" w:rsidRDefault="008B2C31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1,969</w:t>
            </w:r>
          </w:p>
        </w:tc>
        <w:tc>
          <w:tcPr>
            <w:tcW w:w="155" w:type="pct"/>
            <w:gridSpan w:val="2"/>
          </w:tcPr>
          <w:p w14:paraId="64AF1211" w14:textId="77777777" w:rsidR="00A625B6" w:rsidRPr="00C93E5E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B54F1D1" w14:textId="330EDBC6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4,752</w:t>
            </w:r>
          </w:p>
        </w:tc>
        <w:tc>
          <w:tcPr>
            <w:tcW w:w="145" w:type="pct"/>
          </w:tcPr>
          <w:p w14:paraId="74CDA37B" w14:textId="77777777" w:rsidR="00A625B6" w:rsidRPr="00C93E5E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005AD9B" w14:textId="63CE1B94" w:rsidR="00A625B6" w:rsidRPr="00C93E5E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</w:t>
            </w:r>
            <w:r w:rsidR="005C5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7" w:type="pct"/>
          </w:tcPr>
          <w:p w14:paraId="44E1D9F7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773BD96" w14:textId="5BE73C46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1,619</w:t>
            </w:r>
          </w:p>
        </w:tc>
      </w:tr>
      <w:tr w:rsidR="00A625B6" w:rsidRPr="00F463CA" w14:paraId="3A8582CC" w14:textId="77777777" w:rsidTr="00036A23">
        <w:tc>
          <w:tcPr>
            <w:tcW w:w="2067" w:type="pct"/>
          </w:tcPr>
          <w:p w14:paraId="61AF60C6" w14:textId="48148B6D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0206492" w14:textId="33DD24D1" w:rsidR="00A625B6" w:rsidRPr="00F463CA" w:rsidRDefault="008B2C31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1,969</w:t>
            </w:r>
          </w:p>
        </w:tc>
        <w:tc>
          <w:tcPr>
            <w:tcW w:w="155" w:type="pct"/>
            <w:gridSpan w:val="2"/>
          </w:tcPr>
          <w:p w14:paraId="15BF0A4F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CFB474C" w14:textId="655A60A7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4,752</w:t>
            </w:r>
          </w:p>
        </w:tc>
        <w:tc>
          <w:tcPr>
            <w:tcW w:w="145" w:type="pct"/>
          </w:tcPr>
          <w:p w14:paraId="2EEB1D34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CCC31A1" w14:textId="6B793E10" w:rsidR="00A625B6" w:rsidRPr="00F463CA" w:rsidRDefault="0040144C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5,230</w:t>
            </w:r>
          </w:p>
        </w:tc>
        <w:tc>
          <w:tcPr>
            <w:tcW w:w="127" w:type="pct"/>
          </w:tcPr>
          <w:p w14:paraId="1098A9E2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BBA0603" w14:textId="33D1A145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3,701</w:t>
            </w:r>
          </w:p>
        </w:tc>
      </w:tr>
      <w:tr w:rsidR="00A625B6" w:rsidRPr="00F463CA" w14:paraId="6C03C3BC" w14:textId="77777777" w:rsidTr="00036A23">
        <w:tc>
          <w:tcPr>
            <w:tcW w:w="2067" w:type="pct"/>
          </w:tcPr>
          <w:p w14:paraId="0E7F0B5A" w14:textId="77777777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AE32429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36EF06AC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ADFBCCB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5A7616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D7108A0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464CBC6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39EA491E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25B6" w:rsidRPr="00F463CA" w14:paraId="10A02688" w14:textId="77777777" w:rsidTr="00036A23">
        <w:tc>
          <w:tcPr>
            <w:tcW w:w="2067" w:type="pct"/>
          </w:tcPr>
          <w:p w14:paraId="686691AC" w14:textId="2723A749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32" w:type="pct"/>
          </w:tcPr>
          <w:p w14:paraId="41EF5BA3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69B4220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D448B28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9B6CF4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AAF83F0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A6569F9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F9F62DB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25B6" w:rsidRPr="00F463CA" w14:paraId="186B018A" w14:textId="77777777" w:rsidTr="00036A23">
        <w:tc>
          <w:tcPr>
            <w:tcW w:w="2067" w:type="pct"/>
          </w:tcPr>
          <w:p w14:paraId="7732A14D" w14:textId="3141D372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C62F63D" w14:textId="25EE3713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2B8D7853" w14:textId="77777777" w:rsidR="00A625B6" w:rsidRPr="00A1140B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D4DCCDC" w14:textId="0C24A418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CB9036A" w14:textId="77777777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0C4DE23" w14:textId="258B7FA5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B8ABC61" w14:textId="77777777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469C301" w14:textId="1D845D88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1,240</w:t>
            </w:r>
          </w:p>
        </w:tc>
      </w:tr>
      <w:tr w:rsidR="00A625B6" w:rsidRPr="00F463CA" w14:paraId="17A94174" w14:textId="77777777" w:rsidTr="00036A23">
        <w:tc>
          <w:tcPr>
            <w:tcW w:w="2067" w:type="pct"/>
          </w:tcPr>
          <w:p w14:paraId="434B40BE" w14:textId="45598BEA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8FF806E" w14:textId="3EC399D0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3CEED9C6" w14:textId="77777777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225444B" w14:textId="602554D2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45" w:type="pct"/>
          </w:tcPr>
          <w:p w14:paraId="5AB9B009" w14:textId="77777777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0A32B5A" w14:textId="73AC91EA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2EC2EC9F" w14:textId="77777777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6FC49D6" w14:textId="5DEB20D3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A625B6" w:rsidRPr="00F463CA" w14:paraId="16840AFA" w14:textId="77777777" w:rsidTr="00036A23">
        <w:tc>
          <w:tcPr>
            <w:tcW w:w="2067" w:type="pct"/>
          </w:tcPr>
          <w:p w14:paraId="31FBAF16" w14:textId="17595F23" w:rsidR="00A625B6" w:rsidRPr="00F463CA" w:rsidRDefault="00A625B6" w:rsidP="00A6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F78A6F7" w14:textId="70F08618" w:rsidR="00A625B6" w:rsidRPr="00A625B6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5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</w:tcPr>
          <w:p w14:paraId="72AA03E4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F64462F" w14:textId="119575E9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145" w:type="pct"/>
          </w:tcPr>
          <w:p w14:paraId="44E58783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48C91F8" w14:textId="3E66A7F5" w:rsidR="00A625B6" w:rsidRPr="00A625B6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5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FC8A7B8" w14:textId="77777777" w:rsidR="00A625B6" w:rsidRPr="00F463CA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FD70268" w14:textId="0816862B" w:rsidR="00A625B6" w:rsidRPr="00036A23" w:rsidRDefault="00A625B6" w:rsidP="00A6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1,654</w:t>
            </w:r>
          </w:p>
        </w:tc>
      </w:tr>
    </w:tbl>
    <w:p w14:paraId="6EFB861A" w14:textId="77777777" w:rsidR="002A3F2B" w:rsidRPr="00C47258" w:rsidRDefault="002A3F2B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86EB22C" w14:textId="3D63B82A" w:rsidR="003D1E03" w:rsidRPr="006A17ED" w:rsidRDefault="003D1E03" w:rsidP="003D1E03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9B614A2" w14:textId="77777777" w:rsidR="003D1E03" w:rsidRPr="00C27FBA" w:rsidRDefault="003D1E03" w:rsidP="003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54066060" w14:textId="77777777" w:rsidR="0037269D" w:rsidRPr="006A17ED" w:rsidRDefault="0037269D" w:rsidP="0037269D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6A17ED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  <w:r w:rsidRPr="006A17ED">
        <w:rPr>
          <w:rFonts w:ascii="Angsana New" w:hAnsi="Angsana New" w:hint="cs"/>
          <w:i/>
          <w:iCs/>
          <w:sz w:val="30"/>
          <w:szCs w:val="30"/>
          <w:cs/>
        </w:rPr>
        <w:t>วงเงินสินเชื่อและสัญญากู้เงิน</w:t>
      </w:r>
      <w:r w:rsidRPr="006A17E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3AC2E40" w14:textId="29ED3CE8" w:rsidR="0037269D" w:rsidRPr="00915E28" w:rsidRDefault="008327B3" w:rsidP="0037269D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8327B3">
        <w:rPr>
          <w:rFonts w:ascii="Angsana New" w:hAnsi="Angsana New" w:hint="cs"/>
          <w:spacing w:val="4"/>
          <w:sz w:val="30"/>
          <w:szCs w:val="30"/>
          <w:cs/>
        </w:rPr>
        <w:t xml:space="preserve">ในปี </w:t>
      </w:r>
      <w:r w:rsidR="0037269D" w:rsidRPr="008327B3">
        <w:rPr>
          <w:rFonts w:ascii="Angsana New" w:hAnsi="Angsana New"/>
          <w:spacing w:val="4"/>
          <w:sz w:val="30"/>
          <w:szCs w:val="30"/>
        </w:rPr>
        <w:t xml:space="preserve">2565 </w:t>
      </w:r>
      <w:r w:rsidR="0037269D" w:rsidRPr="008327B3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37269D" w:rsidRPr="008327B3">
        <w:rPr>
          <w:rFonts w:ascii="Angsana New" w:hAnsi="Angsana New" w:hint="cs"/>
          <w:spacing w:val="4"/>
          <w:sz w:val="30"/>
          <w:szCs w:val="30"/>
          <w:cs/>
        </w:rPr>
        <w:t>และบริษัท คอมเซเว่น จำกัด (มหาชน) ร่วมกัน</w:t>
      </w:r>
      <w:r w:rsidR="0037269D" w:rsidRPr="008327B3">
        <w:rPr>
          <w:rFonts w:ascii="Angsana New" w:hAnsi="Angsana New"/>
          <w:spacing w:val="4"/>
          <w:sz w:val="30"/>
          <w:szCs w:val="30"/>
          <w:cs/>
        </w:rPr>
        <w:t>ค้ำประกันวงเงินสินเชื่อและสัญญากู้เงินกับ</w:t>
      </w:r>
      <w:r w:rsidR="0037269D" w:rsidRPr="008327B3">
        <w:rPr>
          <w:rFonts w:ascii="Angsana New" w:hAnsi="Angsana New" w:hint="cs"/>
          <w:spacing w:val="4"/>
          <w:sz w:val="30"/>
          <w:szCs w:val="30"/>
          <w:cs/>
        </w:rPr>
        <w:t>สถาบันการเงิน</w:t>
      </w:r>
      <w:r w:rsidR="0037269D" w:rsidRPr="008327B3">
        <w:rPr>
          <w:rFonts w:ascii="Angsana New" w:hAnsi="Angsana New"/>
          <w:spacing w:val="4"/>
          <w:sz w:val="30"/>
          <w:szCs w:val="30"/>
          <w:cs/>
        </w:rPr>
        <w:t>สำหรับหนี้สินของบริษัทร่วม</w:t>
      </w:r>
      <w:r w:rsidR="0037269D" w:rsidRPr="008327B3">
        <w:rPr>
          <w:rFonts w:ascii="Angsana New" w:hAnsi="Angsana New" w:hint="cs"/>
          <w:spacing w:val="4"/>
          <w:sz w:val="30"/>
          <w:szCs w:val="30"/>
          <w:cs/>
        </w:rPr>
        <w:t>แห่งหนึ่ง (บริษัท เน็คซ์ แคปปิตอล จำกัด (มหาชน))</w:t>
      </w:r>
      <w:r w:rsidR="0037269D" w:rsidRPr="008327B3">
        <w:rPr>
          <w:rFonts w:ascii="Angsana New" w:hAnsi="Angsana New"/>
          <w:spacing w:val="4"/>
          <w:sz w:val="30"/>
          <w:szCs w:val="30"/>
          <w:cs/>
        </w:rPr>
        <w:t xml:space="preserve"> เป็น</w:t>
      </w:r>
      <w:r w:rsidR="0037269D" w:rsidRPr="008327B3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="0037269D" w:rsidRPr="008327B3">
        <w:rPr>
          <w:rFonts w:ascii="Angsana New" w:hAnsi="Angsana New"/>
          <w:spacing w:val="4"/>
          <w:sz w:val="30"/>
          <w:szCs w:val="30"/>
          <w:cs/>
        </w:rPr>
        <w:t>เงิน</w:t>
      </w:r>
      <w:r w:rsidR="0037269D" w:rsidRPr="008327B3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="0037269D" w:rsidRPr="008327B3">
        <w:rPr>
          <w:rFonts w:ascii="Angsana New" w:hAnsi="Angsana New"/>
          <w:spacing w:val="4"/>
          <w:sz w:val="30"/>
          <w:szCs w:val="30"/>
          <w:cs/>
        </w:rPr>
        <w:t>ทั้งสิ้</w:t>
      </w:r>
      <w:r w:rsidR="0037269D" w:rsidRPr="008327B3">
        <w:rPr>
          <w:rFonts w:ascii="Angsana New" w:hAnsi="Angsana New" w:hint="cs"/>
          <w:spacing w:val="4"/>
          <w:sz w:val="30"/>
          <w:szCs w:val="30"/>
          <w:cs/>
        </w:rPr>
        <w:t xml:space="preserve">น </w:t>
      </w:r>
      <w:r w:rsidRPr="008327B3">
        <w:rPr>
          <w:rFonts w:ascii="Angsana New" w:hAnsi="Angsana New"/>
          <w:spacing w:val="4"/>
          <w:sz w:val="30"/>
          <w:szCs w:val="30"/>
        </w:rPr>
        <w:t>230</w:t>
      </w:r>
      <w:r w:rsidR="0037269D" w:rsidRPr="008327B3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="0037269D" w:rsidRPr="008327B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7269D" w:rsidRPr="008327B3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="0037269D" w:rsidRPr="008327B3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37269D" w:rsidRPr="008327B3">
        <w:rPr>
          <w:rFonts w:ascii="Angsana New" w:hAnsi="Angsana New"/>
          <w:i/>
          <w:iCs/>
          <w:spacing w:val="4"/>
          <w:sz w:val="30"/>
          <w:szCs w:val="30"/>
        </w:rPr>
        <w:t xml:space="preserve">2564: 230 </w:t>
      </w:r>
      <w:r w:rsidR="0037269D" w:rsidRPr="008327B3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="0037269D" w:rsidRPr="008327B3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="00915E28" w:rsidRPr="008327B3">
        <w:rPr>
          <w:rFonts w:ascii="Angsana New" w:hAnsi="Angsana New"/>
          <w:spacing w:val="4"/>
          <w:sz w:val="30"/>
          <w:szCs w:val="30"/>
          <w:cs/>
        </w:rPr>
        <w:t>ในระหว่างงวด</w:t>
      </w:r>
      <w:r w:rsidR="00915E28" w:rsidRPr="008327B3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915E28" w:rsidRPr="008327B3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 </w:t>
      </w:r>
      <w:r w:rsidR="00915E28" w:rsidRPr="008327B3">
        <w:rPr>
          <w:rFonts w:ascii="Angsana New" w:hAnsi="Angsana New"/>
          <w:spacing w:val="4"/>
          <w:sz w:val="30"/>
          <w:szCs w:val="30"/>
        </w:rPr>
        <w:t xml:space="preserve">30 </w:t>
      </w:r>
      <w:r w:rsidR="00263512" w:rsidRPr="008327B3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915E28" w:rsidRPr="008327B3">
        <w:rPr>
          <w:rFonts w:ascii="Angsana New" w:hAnsi="Angsana New"/>
          <w:spacing w:val="4"/>
          <w:sz w:val="30"/>
          <w:szCs w:val="30"/>
          <w:cs/>
        </w:rPr>
        <w:t xml:space="preserve">ยน </w:t>
      </w:r>
      <w:r w:rsidR="00915E28" w:rsidRPr="008327B3">
        <w:rPr>
          <w:rFonts w:ascii="Angsana New" w:hAnsi="Angsana New"/>
          <w:spacing w:val="4"/>
          <w:sz w:val="30"/>
          <w:szCs w:val="30"/>
        </w:rPr>
        <w:t xml:space="preserve">2565 </w:t>
      </w:r>
      <w:r w:rsidR="00915E28" w:rsidRPr="008327B3">
        <w:rPr>
          <w:rFonts w:ascii="Angsana New" w:hAnsi="Angsana New"/>
          <w:spacing w:val="4"/>
          <w:sz w:val="30"/>
          <w:szCs w:val="30"/>
          <w:cs/>
        </w:rPr>
        <w:t>บริษัทร่วมได้ชำระคืนเงินกู้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ยืม</w:t>
      </w:r>
      <w:r w:rsidR="00915E28" w:rsidRPr="008327B3">
        <w:rPr>
          <w:rFonts w:ascii="Angsana New" w:hAnsi="Angsana New"/>
          <w:spacing w:val="4"/>
          <w:sz w:val="30"/>
          <w:szCs w:val="30"/>
          <w:cs/>
        </w:rPr>
        <w:t>ทั้งจำนวน</w:t>
      </w:r>
      <w:r w:rsidR="00C21ED9" w:rsidRPr="008327B3">
        <w:rPr>
          <w:rFonts w:ascii="Angsana New" w:hAnsi="Angsana New"/>
          <w:spacing w:val="4"/>
          <w:sz w:val="30"/>
          <w:szCs w:val="30"/>
        </w:rPr>
        <w:t xml:space="preserve"> </w:t>
      </w:r>
      <w:r w:rsidR="00C21ED9" w:rsidRPr="008327B3">
        <w:rPr>
          <w:rFonts w:ascii="Angsana New" w:hAnsi="Angsana New" w:hint="cs"/>
          <w:spacing w:val="4"/>
          <w:sz w:val="30"/>
          <w:szCs w:val="30"/>
          <w:cs/>
        </w:rPr>
        <w:t>และสถาบันการเงินได้ยกเลิกสัญญาค้ำประกันดังกล่าวแล้ว</w:t>
      </w:r>
    </w:p>
    <w:p w14:paraId="15CD0B4F" w14:textId="11456291" w:rsidR="00C27FBA" w:rsidRDefault="00C27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5B75E77" w14:textId="77777777" w:rsidR="00C27FBA" w:rsidRDefault="00C27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E293FFB" w14:textId="58231A5E" w:rsidR="00F052DD" w:rsidRDefault="00F052DD" w:rsidP="00F052D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1268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สัญญาเงิน</w:t>
      </w:r>
      <w:r w:rsidRPr="00F01268">
        <w:rPr>
          <w:rFonts w:ascii="Angsana New" w:hAnsi="Angsana New" w:hint="cs"/>
          <w:i/>
          <w:iCs/>
          <w:sz w:val="30"/>
          <w:szCs w:val="30"/>
          <w:cs/>
        </w:rPr>
        <w:t>ให้กู้ยืมระยะสั้น</w:t>
      </w:r>
    </w:p>
    <w:p w14:paraId="33D8A627" w14:textId="7469B59B" w:rsidR="00F052DD" w:rsidRDefault="00F052DD" w:rsidP="00F052DD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1E2323">
        <w:rPr>
          <w:rFonts w:ascii="Angsana New" w:hAnsi="Angsana New"/>
          <w:sz w:val="30"/>
          <w:szCs w:val="30"/>
          <w:cs/>
        </w:rPr>
        <w:t>กุมภาพันธ์</w:t>
      </w:r>
      <w:r w:rsidRPr="001E2323">
        <w:rPr>
          <w:rFonts w:ascii="Angsana New" w:hAnsi="Angsana New"/>
          <w:sz w:val="30"/>
          <w:szCs w:val="30"/>
        </w:rPr>
        <w:t xml:space="preserve"> 25</w:t>
      </w:r>
      <w:r w:rsidRPr="0089477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ที่ประชุมมีมติอนุมัติ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66216">
        <w:rPr>
          <w:rFonts w:ascii="Angsana New" w:hAnsi="Angsana New" w:hint="cs"/>
          <w:sz w:val="30"/>
          <w:szCs w:val="30"/>
          <w:cs/>
        </w:rPr>
        <w:t xml:space="preserve">ให้วงเงินกู้ยืมระยะสั้นแก่บริษัทร่วม (บริษัท เน็คซ์ แคปปิตอล จำกัด (มหาชน)) 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D66216">
        <w:rPr>
          <w:rFonts w:ascii="Angsana New" w:hAnsi="Angsana New" w:hint="cs"/>
          <w:sz w:val="30"/>
          <w:szCs w:val="30"/>
          <w:cs/>
        </w:rPr>
        <w:t xml:space="preserve">วงเงินไม่เกิน </w:t>
      </w:r>
      <w:r w:rsidRPr="00D66216">
        <w:rPr>
          <w:rFonts w:ascii="Angsana New" w:hAnsi="Angsana New"/>
          <w:sz w:val="30"/>
          <w:szCs w:val="30"/>
        </w:rPr>
        <w:t xml:space="preserve">250 </w:t>
      </w:r>
      <w:r w:rsidRPr="00D66216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="00C27FBA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ในเดือนมีนาคม </w:t>
      </w:r>
      <w:r w:rsidR="00C27FBA">
        <w:rPr>
          <w:rFonts w:ascii="Angsana New" w:hAnsi="Angsana New"/>
          <w:spacing w:val="-2"/>
          <w:sz w:val="30"/>
          <w:szCs w:val="30"/>
        </w:rPr>
        <w:t xml:space="preserve">2565 </w:t>
      </w:r>
      <w:r w:rsidRPr="00E6116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C27FBA">
        <w:rPr>
          <w:rFonts w:ascii="Angsana New" w:hAnsi="Angsana New" w:hint="cs"/>
          <w:spacing w:val="-2"/>
          <w:sz w:val="30"/>
          <w:szCs w:val="30"/>
          <w:cs/>
        </w:rPr>
        <w:t>ให้เ</w:t>
      </w:r>
      <w:r w:rsidRPr="00E61162">
        <w:rPr>
          <w:rFonts w:ascii="Angsana New" w:hAnsi="Angsana New"/>
          <w:spacing w:val="-2"/>
          <w:sz w:val="30"/>
          <w:szCs w:val="30"/>
          <w:cs/>
        </w:rPr>
        <w:t>งินให้กู้ยืมระยะ</w:t>
      </w:r>
      <w:r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E61162">
        <w:rPr>
          <w:rFonts w:ascii="Angsana New" w:hAnsi="Angsana New"/>
          <w:spacing w:val="-2"/>
          <w:sz w:val="30"/>
          <w:szCs w:val="30"/>
          <w:cs/>
        </w:rPr>
        <w:t>แก่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pacing w:val="-2"/>
          <w:sz w:val="30"/>
          <w:szCs w:val="30"/>
        </w:rPr>
        <w:t>250</w:t>
      </w:r>
      <w:r w:rsidRPr="00E61162">
        <w:rPr>
          <w:rFonts w:ascii="Angsana New" w:hAnsi="Angsana New"/>
          <w:spacing w:val="-2"/>
          <w:sz w:val="30"/>
          <w:szCs w:val="30"/>
        </w:rPr>
        <w:t xml:space="preserve"> </w:t>
      </w:r>
      <w:r w:rsidRPr="00E6116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เงินกู้ยืมดังกล่าวมีอัตราดอกเบี้ยร้อยล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>
        <w:rPr>
          <w:rFonts w:ascii="Angsana New" w:hAnsi="Angsana New"/>
          <w:spacing w:val="-2"/>
          <w:sz w:val="30"/>
          <w:szCs w:val="30"/>
        </w:rPr>
        <w:t>3.3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ต่อปีและจะมีกำหนดชำระคืนภายในสาม</w:t>
      </w:r>
      <w:r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4F4014">
        <w:rPr>
          <w:rFonts w:ascii="Angsana New" w:hAnsi="Angsana New" w:hint="cs"/>
          <w:spacing w:val="-2"/>
          <w:sz w:val="30"/>
          <w:szCs w:val="30"/>
          <w:cs/>
        </w:rPr>
        <w:t xml:space="preserve"> ในระหว่างงวด</w:t>
      </w:r>
      <w:r w:rsidR="00C27FB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4F4014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 </w:t>
      </w:r>
      <w:r w:rsidR="004F4014">
        <w:rPr>
          <w:rFonts w:ascii="Angsana New" w:hAnsi="Angsana New"/>
          <w:spacing w:val="-2"/>
          <w:sz w:val="30"/>
          <w:szCs w:val="30"/>
        </w:rPr>
        <w:t xml:space="preserve">30 </w:t>
      </w:r>
      <w:r w:rsidR="00C27FBA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4F4014">
        <w:rPr>
          <w:rFonts w:ascii="Angsana New" w:hAnsi="Angsana New"/>
          <w:spacing w:val="-2"/>
          <w:sz w:val="30"/>
          <w:szCs w:val="30"/>
        </w:rPr>
        <w:t xml:space="preserve">2565 </w:t>
      </w:r>
      <w:r w:rsidR="004F4014">
        <w:rPr>
          <w:rFonts w:ascii="Angsana New" w:hAnsi="Angsana New" w:hint="cs"/>
          <w:spacing w:val="-2"/>
          <w:sz w:val="30"/>
          <w:szCs w:val="30"/>
          <w:cs/>
        </w:rPr>
        <w:t>บริษัทร่วมได้ชำระคืนเงินกู้</w:t>
      </w:r>
      <w:r w:rsidR="008327B3">
        <w:rPr>
          <w:rFonts w:ascii="Angsana New" w:hAnsi="Angsana New" w:hint="cs"/>
          <w:spacing w:val="-2"/>
          <w:sz w:val="30"/>
          <w:szCs w:val="30"/>
          <w:cs/>
        </w:rPr>
        <w:t>ยืม</w:t>
      </w:r>
      <w:r w:rsidR="004F4014">
        <w:rPr>
          <w:rFonts w:ascii="Angsana New" w:hAnsi="Angsana New" w:hint="cs"/>
          <w:spacing w:val="-2"/>
          <w:sz w:val="30"/>
          <w:szCs w:val="30"/>
          <w:cs/>
        </w:rPr>
        <w:t>ดังกล่าวทั้งจำนวน</w:t>
      </w:r>
      <w:r w:rsidR="008327B3">
        <w:rPr>
          <w:rFonts w:ascii="Angsana New" w:hAnsi="Angsana New" w:hint="cs"/>
          <w:spacing w:val="-2"/>
          <w:sz w:val="30"/>
          <w:szCs w:val="30"/>
          <w:cs/>
        </w:rPr>
        <w:t>แล้ว</w:t>
      </w:r>
    </w:p>
    <w:p w14:paraId="4BD41429" w14:textId="77777777" w:rsidR="00C27FBA" w:rsidRDefault="00C27FBA" w:rsidP="00F052DD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E2B4E92" w14:textId="207D79F7" w:rsidR="00497F2F" w:rsidRDefault="003E6A5C" w:rsidP="00497F2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08BCB7E6" w14:textId="77777777" w:rsidR="00DC7A82" w:rsidRPr="00DC7A82" w:rsidRDefault="00DC7A82" w:rsidP="00DC7A82">
      <w:pPr>
        <w:rPr>
          <w:cs/>
          <w:lang w:val="th-TH" w:eastAsia="x-none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895"/>
        <w:gridCol w:w="1160"/>
        <w:gridCol w:w="238"/>
        <w:gridCol w:w="1080"/>
        <w:gridCol w:w="236"/>
        <w:gridCol w:w="1123"/>
        <w:gridCol w:w="267"/>
        <w:gridCol w:w="1071"/>
      </w:tblGrid>
      <w:tr w:rsidR="00753915" w:rsidRPr="00F463CA" w14:paraId="392CDFAB" w14:textId="77777777" w:rsidTr="001E3351">
        <w:trPr>
          <w:trHeight w:val="412"/>
        </w:trPr>
        <w:tc>
          <w:tcPr>
            <w:tcW w:w="1730" w:type="pct"/>
          </w:tcPr>
          <w:p w14:paraId="75EB23AF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8C4DA4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2F77AD7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3B304CCB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6FED48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258" w:rsidRPr="00F463CA" w14:paraId="454A4232" w14:textId="77777777" w:rsidTr="001E3351">
        <w:trPr>
          <w:trHeight w:val="412"/>
        </w:trPr>
        <w:tc>
          <w:tcPr>
            <w:tcW w:w="1730" w:type="pct"/>
          </w:tcPr>
          <w:p w14:paraId="098D70AD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12285040" w14:textId="77777777" w:rsidR="00C47258" w:rsidRPr="00F463CA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2F9B71F4" w14:textId="55CECED3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8" w:type="pct"/>
          </w:tcPr>
          <w:p w14:paraId="796F7B26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D45505" w14:textId="4DBC141B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" w:type="pct"/>
          </w:tcPr>
          <w:p w14:paraId="20CE702B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B1E2CF" w14:textId="36897F33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4" w:type="pct"/>
          </w:tcPr>
          <w:p w14:paraId="0556FA17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5047E" w14:textId="760EDEB2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47258" w:rsidRPr="00F463CA" w14:paraId="4F9C17AE" w14:textId="77777777" w:rsidTr="001E3351">
        <w:trPr>
          <w:trHeight w:val="398"/>
        </w:trPr>
        <w:tc>
          <w:tcPr>
            <w:tcW w:w="1730" w:type="pct"/>
          </w:tcPr>
          <w:p w14:paraId="4CDA4BB5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6D974CE5" w14:textId="77777777" w:rsidR="00C47258" w:rsidRPr="00F463CA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14:paraId="606DEDD7" w14:textId="2A3EB9FC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" w:type="pct"/>
          </w:tcPr>
          <w:p w14:paraId="744A4CA9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6BDD63" w14:textId="7F0BA3DE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" w:type="pct"/>
          </w:tcPr>
          <w:p w14:paraId="021911AF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C81D93" w14:textId="4E5482F1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16235052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CD21F1" w14:textId="263674B9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C47258" w:rsidRPr="00F463CA" w14:paraId="2E674F23" w14:textId="77777777" w:rsidTr="008A4387">
        <w:trPr>
          <w:trHeight w:val="398"/>
        </w:trPr>
        <w:tc>
          <w:tcPr>
            <w:tcW w:w="1730" w:type="pct"/>
          </w:tcPr>
          <w:p w14:paraId="32455517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28DE15E5" w14:textId="77777777" w:rsidR="00C47258" w:rsidRPr="00F463CA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AFAB10E" w14:textId="77777777" w:rsidR="00C47258" w:rsidRPr="004F46A3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F00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258" w:rsidRPr="002604D4" w14:paraId="1C707623" w14:textId="77777777" w:rsidTr="001E3351">
        <w:trPr>
          <w:trHeight w:val="427"/>
        </w:trPr>
        <w:tc>
          <w:tcPr>
            <w:tcW w:w="1730" w:type="pct"/>
          </w:tcPr>
          <w:p w14:paraId="4C53BEAA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2604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43C66E80" w14:textId="2BD59B58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14:paraId="2E8A102C" w14:textId="41A3AEC0" w:rsidR="00C47258" w:rsidRPr="002604D4" w:rsidRDefault="00617888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28" w:type="pct"/>
            <w:shd w:val="clear" w:color="auto" w:fill="auto"/>
          </w:tcPr>
          <w:p w14:paraId="019B4280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C52EC29" w14:textId="37002077" w:rsidR="00C47258" w:rsidRPr="00CF00A7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27" w:type="pct"/>
            <w:shd w:val="clear" w:color="auto" w:fill="auto"/>
          </w:tcPr>
          <w:p w14:paraId="543ABB8F" w14:textId="77777777" w:rsidR="00C47258" w:rsidRPr="004F46A3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shd w:val="clear" w:color="auto" w:fill="auto"/>
          </w:tcPr>
          <w:p w14:paraId="6C3A3A02" w14:textId="224CA94F" w:rsidR="00C47258" w:rsidRPr="00CF00A7" w:rsidRDefault="00863F9F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15,958</w:t>
            </w:r>
          </w:p>
        </w:tc>
        <w:tc>
          <w:tcPr>
            <w:tcW w:w="144" w:type="pct"/>
          </w:tcPr>
          <w:p w14:paraId="10D04F7F" w14:textId="77777777" w:rsidR="00C47258" w:rsidRPr="004F46A3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2867CDA" w14:textId="7C347D91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</w:tr>
      <w:tr w:rsidR="00C47258" w:rsidRPr="002604D4" w14:paraId="4672BD9A" w14:textId="77777777" w:rsidTr="001E3351">
        <w:trPr>
          <w:trHeight w:val="412"/>
        </w:trPr>
        <w:tc>
          <w:tcPr>
            <w:tcW w:w="1730" w:type="pct"/>
          </w:tcPr>
          <w:p w14:paraId="2170E65F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2" w:type="pct"/>
          </w:tcPr>
          <w:p w14:paraId="03429332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C159FFC" w14:textId="46AEEB8A" w:rsidR="00C47258" w:rsidRPr="002604D4" w:rsidRDefault="003B7039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6,08</w:t>
            </w:r>
            <w:r w:rsidR="006178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5,652</w:t>
            </w:r>
          </w:p>
        </w:tc>
        <w:tc>
          <w:tcPr>
            <w:tcW w:w="128" w:type="pct"/>
            <w:shd w:val="clear" w:color="auto" w:fill="auto"/>
          </w:tcPr>
          <w:p w14:paraId="54A75094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1CB19EE" w14:textId="1AEA348C" w:rsidR="00C47258" w:rsidRPr="00CF00A7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128C3">
              <w:rPr>
                <w:rFonts w:ascii="Angsana New" w:hAnsi="Angsana New"/>
                <w:sz w:val="30"/>
                <w:szCs w:val="30"/>
              </w:rPr>
              <w:t>5,73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E128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27" w:type="pct"/>
            <w:shd w:val="clear" w:color="auto" w:fill="auto"/>
          </w:tcPr>
          <w:p w14:paraId="57AE82F8" w14:textId="77777777" w:rsidR="00C47258" w:rsidRPr="004F46A3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CE3572F" w14:textId="5EEFBBCA" w:rsidR="00C47258" w:rsidRPr="00CF00A7" w:rsidRDefault="008A3DC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6,075,172</w:t>
            </w:r>
          </w:p>
        </w:tc>
        <w:tc>
          <w:tcPr>
            <w:tcW w:w="144" w:type="pct"/>
          </w:tcPr>
          <w:p w14:paraId="18947FEA" w14:textId="77777777" w:rsidR="00C47258" w:rsidRPr="004F46A3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3FC05AF" w14:textId="04C21BA4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47258" w:rsidRPr="002604D4" w14:paraId="402A52EA" w14:textId="77777777" w:rsidTr="001E3351">
        <w:trPr>
          <w:trHeight w:val="59"/>
        </w:trPr>
        <w:tc>
          <w:tcPr>
            <w:tcW w:w="1730" w:type="pct"/>
          </w:tcPr>
          <w:p w14:paraId="3AE08B2C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5347E2BC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7D238A4" w14:textId="06326055" w:rsidR="00C47258" w:rsidRPr="002604D4" w:rsidRDefault="003B7039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6,08</w:t>
            </w:r>
            <w:r w:rsidR="00E746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6,326</w:t>
            </w:r>
          </w:p>
        </w:tc>
        <w:tc>
          <w:tcPr>
            <w:tcW w:w="128" w:type="pct"/>
            <w:shd w:val="clear" w:color="auto" w:fill="auto"/>
          </w:tcPr>
          <w:p w14:paraId="26D3A619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097E19A" w14:textId="25EEA4FF" w:rsidR="00C47258" w:rsidRPr="00CF00A7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5,735,742</w:t>
            </w:r>
          </w:p>
        </w:tc>
        <w:tc>
          <w:tcPr>
            <w:tcW w:w="127" w:type="pct"/>
            <w:shd w:val="clear" w:color="auto" w:fill="auto"/>
          </w:tcPr>
          <w:p w14:paraId="7DB6A696" w14:textId="77777777" w:rsidR="00C47258" w:rsidRPr="004F46A3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321B9EF" w14:textId="726E61DC" w:rsidR="00C47258" w:rsidRPr="00CF00A7" w:rsidRDefault="008A3DC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6,091,130</w:t>
            </w:r>
          </w:p>
        </w:tc>
        <w:tc>
          <w:tcPr>
            <w:tcW w:w="144" w:type="pct"/>
          </w:tcPr>
          <w:p w14:paraId="1FE6DFF7" w14:textId="77777777" w:rsidR="00C47258" w:rsidRPr="00CF00A7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72ACDE9" w14:textId="25AB0EB6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5,728,270</w:t>
            </w:r>
          </w:p>
        </w:tc>
      </w:tr>
      <w:tr w:rsidR="00C47258" w:rsidRPr="002604D4" w14:paraId="65199A7F" w14:textId="77777777" w:rsidTr="001E3351">
        <w:trPr>
          <w:trHeight w:val="796"/>
        </w:trPr>
        <w:tc>
          <w:tcPr>
            <w:tcW w:w="1730" w:type="pct"/>
          </w:tcPr>
          <w:p w14:paraId="04EAAD82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2BBAACF" w14:textId="1C6D803B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82" w:type="pct"/>
          </w:tcPr>
          <w:p w14:paraId="64948BD5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408FE27" w14:textId="77777777" w:rsidR="00C47258" w:rsidRDefault="00C47258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552E8" w14:textId="2EEBC5AE" w:rsidR="003B7039" w:rsidRPr="002604D4" w:rsidRDefault="003B7039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(237,921)</w:t>
            </w:r>
          </w:p>
        </w:tc>
        <w:tc>
          <w:tcPr>
            <w:tcW w:w="128" w:type="pct"/>
            <w:shd w:val="clear" w:color="auto" w:fill="auto"/>
          </w:tcPr>
          <w:p w14:paraId="7A0A50AA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F3C7EB6" w14:textId="77777777" w:rsidR="00C47258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78C58769" w14:textId="5ED5EF2C" w:rsidR="00C47258" w:rsidRPr="00CF00A7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503AF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27" w:type="pct"/>
            <w:shd w:val="clear" w:color="auto" w:fill="auto"/>
          </w:tcPr>
          <w:p w14:paraId="4CE8B883" w14:textId="77777777" w:rsidR="00C47258" w:rsidRPr="004F46A3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25D6411" w14:textId="77777777" w:rsidR="00C47258" w:rsidRDefault="00C4725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B4CB0" w14:textId="20066496" w:rsidR="008A3DC8" w:rsidRPr="00CF00A7" w:rsidRDefault="008A3DC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(230,820)</w:t>
            </w:r>
          </w:p>
        </w:tc>
        <w:tc>
          <w:tcPr>
            <w:tcW w:w="144" w:type="pct"/>
          </w:tcPr>
          <w:p w14:paraId="41B9C046" w14:textId="77777777" w:rsidR="00C47258" w:rsidRPr="00CF00A7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E60356F" w14:textId="77777777" w:rsidR="00C47258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0E120A16" w14:textId="3BEEAA95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C47258" w:rsidRPr="002604D4" w14:paraId="12041790" w14:textId="77777777" w:rsidTr="001E3351">
        <w:trPr>
          <w:trHeight w:val="412"/>
        </w:trPr>
        <w:tc>
          <w:tcPr>
            <w:tcW w:w="1730" w:type="pct"/>
          </w:tcPr>
          <w:p w14:paraId="2248F64C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641D7442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20016" w14:textId="1CB94F42" w:rsidR="00C47258" w:rsidRPr="002604D4" w:rsidRDefault="003B7039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4518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848,405</w:t>
            </w:r>
          </w:p>
        </w:tc>
        <w:tc>
          <w:tcPr>
            <w:tcW w:w="128" w:type="pct"/>
            <w:shd w:val="clear" w:color="auto" w:fill="auto"/>
          </w:tcPr>
          <w:p w14:paraId="3CCA2C5A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442CD" w14:textId="504549C5" w:rsidR="00C47258" w:rsidRPr="00CF00A7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27" w:type="pct"/>
            <w:shd w:val="clear" w:color="auto" w:fill="auto"/>
          </w:tcPr>
          <w:p w14:paraId="2B537E9A" w14:textId="77777777" w:rsidR="00C47258" w:rsidRPr="004F46A3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A267" w14:textId="01F91450" w:rsidR="00C47258" w:rsidRPr="00CF00A7" w:rsidRDefault="008A3DC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4518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860,310</w:t>
            </w:r>
          </w:p>
        </w:tc>
        <w:tc>
          <w:tcPr>
            <w:tcW w:w="144" w:type="pct"/>
          </w:tcPr>
          <w:p w14:paraId="745F15B1" w14:textId="77777777" w:rsidR="00C47258" w:rsidRPr="00CF00A7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ED0240E" w14:textId="4E12E600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C47258" w:rsidRPr="002604D4" w14:paraId="4DC49AB2" w14:textId="77777777" w:rsidTr="001E3351">
        <w:trPr>
          <w:trHeight w:val="412"/>
        </w:trPr>
        <w:tc>
          <w:tcPr>
            <w:tcW w:w="1730" w:type="pct"/>
          </w:tcPr>
          <w:p w14:paraId="4208A722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6100A98D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757D22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34E654E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91472A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63EA54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16AB6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07ABEC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B5479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258" w:rsidRPr="002604D4" w14:paraId="7E02999A" w14:textId="77777777" w:rsidTr="001E3351">
        <w:trPr>
          <w:trHeight w:val="427"/>
        </w:trPr>
        <w:tc>
          <w:tcPr>
            <w:tcW w:w="1730" w:type="pct"/>
          </w:tcPr>
          <w:p w14:paraId="0A6F785B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2" w:type="pct"/>
          </w:tcPr>
          <w:p w14:paraId="7168FECB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64039360" w14:textId="10FA26EB" w:rsidR="00C47258" w:rsidRPr="002604D4" w:rsidRDefault="008A3DC8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C97159">
              <w:rPr>
                <w:rFonts w:asciiTheme="majorBidi" w:hAnsiTheme="majorBidi" w:cstheme="majorBidi"/>
                <w:sz w:val="30"/>
                <w:szCs w:val="30"/>
              </w:rPr>
              <w:t>746,321</w:t>
            </w:r>
          </w:p>
        </w:tc>
        <w:tc>
          <w:tcPr>
            <w:tcW w:w="128" w:type="pct"/>
          </w:tcPr>
          <w:p w14:paraId="7839BDC9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32C825" w14:textId="0D2BDBCB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7E31">
              <w:rPr>
                <w:rFonts w:ascii="Angsana New" w:hAnsi="Angsana New"/>
                <w:sz w:val="30"/>
                <w:szCs w:val="30"/>
              </w:rPr>
              <w:t>5,390,</w:t>
            </w: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27" w:type="pct"/>
          </w:tcPr>
          <w:p w14:paraId="693524A8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CC2C7B" w14:textId="55CE275B" w:rsidR="00C47258" w:rsidRPr="002604D4" w:rsidRDefault="008A3DC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5,758,226</w:t>
            </w:r>
          </w:p>
        </w:tc>
        <w:tc>
          <w:tcPr>
            <w:tcW w:w="144" w:type="pct"/>
          </w:tcPr>
          <w:p w14:paraId="51D3304B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2DF07D45" w14:textId="460E7FF7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5,391,51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47258" w:rsidRPr="002604D4" w14:paraId="479E81D6" w14:textId="77777777" w:rsidTr="001E3351">
        <w:trPr>
          <w:trHeight w:val="412"/>
        </w:trPr>
        <w:tc>
          <w:tcPr>
            <w:tcW w:w="1730" w:type="pct"/>
          </w:tcPr>
          <w:p w14:paraId="44CBAB78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2" w:type="pct"/>
          </w:tcPr>
          <w:p w14:paraId="547E049E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83FC11" w14:textId="79D1BC28" w:rsidR="00C47258" w:rsidRPr="002604D4" w:rsidRDefault="00C97159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102,084</w:t>
            </w:r>
          </w:p>
        </w:tc>
        <w:tc>
          <w:tcPr>
            <w:tcW w:w="128" w:type="pct"/>
          </w:tcPr>
          <w:p w14:paraId="3F69C369" w14:textId="77777777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77A6591" w14:textId="669BAA53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99,018</w:t>
            </w:r>
          </w:p>
        </w:tc>
        <w:tc>
          <w:tcPr>
            <w:tcW w:w="127" w:type="pct"/>
          </w:tcPr>
          <w:p w14:paraId="0D97497D" w14:textId="77777777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FEB03C4" w14:textId="16A74E7A" w:rsidR="00C47258" w:rsidRPr="002604D4" w:rsidRDefault="008A3DC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102,084</w:t>
            </w:r>
          </w:p>
        </w:tc>
        <w:tc>
          <w:tcPr>
            <w:tcW w:w="144" w:type="pct"/>
          </w:tcPr>
          <w:p w14:paraId="75FC81B7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3095212" w14:textId="35500B23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sz w:val="30"/>
                <w:szCs w:val="30"/>
                <w:lang w:val="en-US" w:bidi="th-TH"/>
              </w:rPr>
              <w:t>97,931</w:t>
            </w:r>
          </w:p>
        </w:tc>
      </w:tr>
      <w:tr w:rsidR="00C47258" w:rsidRPr="002604D4" w14:paraId="1D5C3FA9" w14:textId="77777777" w:rsidTr="001E3351">
        <w:trPr>
          <w:trHeight w:val="412"/>
        </w:trPr>
        <w:tc>
          <w:tcPr>
            <w:tcW w:w="1730" w:type="pct"/>
          </w:tcPr>
          <w:p w14:paraId="26E7CDFA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25D5C47E" w14:textId="77777777" w:rsidR="00C47258" w:rsidRPr="002604D4" w:rsidRDefault="00C47258" w:rsidP="00C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4DFD2FE" w14:textId="3F25A027" w:rsidR="00C47258" w:rsidRPr="002604D4" w:rsidRDefault="008A3DC8" w:rsidP="00C472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5,84</w:t>
            </w:r>
            <w:r w:rsidR="00E746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8,405</w:t>
            </w:r>
          </w:p>
        </w:tc>
        <w:tc>
          <w:tcPr>
            <w:tcW w:w="128" w:type="pct"/>
          </w:tcPr>
          <w:p w14:paraId="69AE1D1B" w14:textId="77777777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79F95E9" w14:textId="7CE2191A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27" w:type="pct"/>
          </w:tcPr>
          <w:p w14:paraId="2046E436" w14:textId="77777777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AADB9EA" w14:textId="277BDD4A" w:rsidR="00C47258" w:rsidRPr="002604D4" w:rsidRDefault="008A3DC8" w:rsidP="00C472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5,860,310</w:t>
            </w:r>
          </w:p>
        </w:tc>
        <w:tc>
          <w:tcPr>
            <w:tcW w:w="144" w:type="pct"/>
          </w:tcPr>
          <w:p w14:paraId="55C23F17" w14:textId="77777777" w:rsidR="00C47258" w:rsidRPr="002604D4" w:rsidRDefault="00C47258" w:rsidP="00C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FB4394" w14:textId="5AC8007A" w:rsidR="00C47258" w:rsidRPr="002604D4" w:rsidRDefault="00C47258" w:rsidP="00C472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62EB3F60" w14:textId="4B793E33" w:rsidR="00497F2F" w:rsidRPr="002604D4" w:rsidRDefault="00497F2F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31004F" w14:paraId="4FF054E7" w14:textId="77777777" w:rsidTr="0031004F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CC35AAE" w14:textId="77777777" w:rsidR="0031004F" w:rsidRDefault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D7ABED2" w14:textId="77777777" w:rsidR="0031004F" w:rsidRDefault="0031004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8F7508F" w14:textId="77777777" w:rsidR="0031004F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2DA68B9" w14:textId="77777777" w:rsidR="0031004F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1004F" w14:paraId="0375D5A3" w14:textId="77777777" w:rsidTr="00915E28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1F5F7A3" w14:textId="4F17B039" w:rsidR="0031004F" w:rsidRDefault="008327B3" w:rsidP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472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C472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472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170" w:type="dxa"/>
            <w:hideMark/>
          </w:tcPr>
          <w:p w14:paraId="6429FA42" w14:textId="30226A8C" w:rsidR="0031004F" w:rsidRPr="0031004F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972B235" w14:textId="77777777" w:rsidR="0031004F" w:rsidRPr="0031004F" w:rsidRDefault="0031004F" w:rsidP="0031004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02B7B3E" w14:textId="41C9E9E3" w:rsidR="0031004F" w:rsidRPr="0031004F" w:rsidRDefault="0031004F" w:rsidP="0031004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F23A0CA" w14:textId="77777777" w:rsidR="0031004F" w:rsidRPr="0031004F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hideMark/>
          </w:tcPr>
          <w:p w14:paraId="34DC1FC1" w14:textId="7CF6D7A8" w:rsidR="0031004F" w:rsidRPr="0031004F" w:rsidRDefault="0031004F" w:rsidP="0031004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04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7BBB0414" w14:textId="77777777" w:rsidR="0031004F" w:rsidRPr="0031004F" w:rsidRDefault="0031004F" w:rsidP="003100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hideMark/>
          </w:tcPr>
          <w:p w14:paraId="509872B8" w14:textId="63015C03" w:rsidR="0031004F" w:rsidRPr="0031004F" w:rsidRDefault="0031004F" w:rsidP="0031004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31004F" w14:paraId="6F43C22D" w14:textId="77777777" w:rsidTr="0031004F">
        <w:trPr>
          <w:cantSplit/>
          <w:tblHeader/>
        </w:trPr>
        <w:tc>
          <w:tcPr>
            <w:tcW w:w="4140" w:type="dxa"/>
            <w:vAlign w:val="bottom"/>
          </w:tcPr>
          <w:p w14:paraId="5A918B0E" w14:textId="77777777" w:rsidR="0031004F" w:rsidRDefault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C9084CF" w14:textId="77777777" w:rsidR="0031004F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004F" w14:paraId="15DD74C4" w14:textId="77777777" w:rsidTr="00C47258">
        <w:trPr>
          <w:cantSplit/>
          <w:trHeight w:val="60"/>
        </w:trPr>
        <w:tc>
          <w:tcPr>
            <w:tcW w:w="4140" w:type="dxa"/>
            <w:hideMark/>
          </w:tcPr>
          <w:p w14:paraId="157D3568" w14:textId="77777777" w:rsidR="0031004F" w:rsidRDefault="0031004F" w:rsidP="0031004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F769066" w14:textId="0D64D8C5" w:rsidR="0031004F" w:rsidRDefault="00C672CE" w:rsidP="00C6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8E8D0C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C5BFBB" w14:textId="40CD12B5" w:rsidR="0031004F" w:rsidRDefault="00C4725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55,419</w:t>
            </w:r>
          </w:p>
        </w:tc>
        <w:tc>
          <w:tcPr>
            <w:tcW w:w="180" w:type="dxa"/>
          </w:tcPr>
          <w:p w14:paraId="0A592F86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1A80CFD8" w14:textId="5065E930" w:rsidR="0031004F" w:rsidRDefault="00C672CE" w:rsidP="00C6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AB252BB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hideMark/>
          </w:tcPr>
          <w:p w14:paraId="061CB1CB" w14:textId="4B746365" w:rsidR="0031004F" w:rsidRDefault="00C47258" w:rsidP="0031004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56,438</w:t>
            </w:r>
          </w:p>
        </w:tc>
      </w:tr>
      <w:tr w:rsidR="0031004F" w14:paraId="17A5B62D" w14:textId="77777777" w:rsidTr="00C47258">
        <w:trPr>
          <w:cantSplit/>
        </w:trPr>
        <w:tc>
          <w:tcPr>
            <w:tcW w:w="4140" w:type="dxa"/>
            <w:hideMark/>
          </w:tcPr>
          <w:p w14:paraId="6BD549A2" w14:textId="77777777" w:rsidR="0031004F" w:rsidRDefault="0031004F" w:rsidP="0031004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C229" w14:textId="11A8D2FD" w:rsidR="0031004F" w:rsidRDefault="00C672CE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(8,130)</w:t>
            </w:r>
          </w:p>
        </w:tc>
        <w:tc>
          <w:tcPr>
            <w:tcW w:w="270" w:type="dxa"/>
          </w:tcPr>
          <w:p w14:paraId="170397E8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7603E" w14:textId="522B7072" w:rsidR="0031004F" w:rsidRDefault="00C4725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(22)</w:t>
            </w:r>
          </w:p>
        </w:tc>
        <w:tc>
          <w:tcPr>
            <w:tcW w:w="180" w:type="dxa"/>
          </w:tcPr>
          <w:p w14:paraId="6A6416DE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E35AA" w14:textId="79B57DAB" w:rsidR="0031004F" w:rsidRDefault="00C672CE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178" w:type="dxa"/>
          </w:tcPr>
          <w:p w14:paraId="2DED8DA1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F2F49" w14:textId="7E6CE0D4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31004F" w14:paraId="540021BD" w14:textId="77777777" w:rsidTr="00C47258">
        <w:trPr>
          <w:cantSplit/>
        </w:trPr>
        <w:tc>
          <w:tcPr>
            <w:tcW w:w="4140" w:type="dxa"/>
            <w:hideMark/>
          </w:tcPr>
          <w:p w14:paraId="4B4A87BB" w14:textId="77777777" w:rsidR="0031004F" w:rsidRDefault="0031004F" w:rsidP="0031004F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5F14C" w14:textId="32C03CC8" w:rsidR="0031004F" w:rsidRDefault="00C672CE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(8,130)</w:t>
            </w:r>
          </w:p>
        </w:tc>
        <w:tc>
          <w:tcPr>
            <w:tcW w:w="270" w:type="dxa"/>
          </w:tcPr>
          <w:p w14:paraId="67469459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60CD3" w14:textId="743D37AA" w:rsidR="0031004F" w:rsidRDefault="00C4725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55,397</w:t>
            </w:r>
          </w:p>
        </w:tc>
        <w:tc>
          <w:tcPr>
            <w:tcW w:w="180" w:type="dxa"/>
          </w:tcPr>
          <w:p w14:paraId="7816C31B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7D574" w14:textId="6CD3927B" w:rsidR="0031004F" w:rsidRDefault="00C672CE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178" w:type="dxa"/>
          </w:tcPr>
          <w:p w14:paraId="0AD47353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58E2C3" w14:textId="0775BA63" w:rsidR="0031004F" w:rsidRDefault="00C4725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56,438</w:t>
            </w:r>
          </w:p>
        </w:tc>
      </w:tr>
    </w:tbl>
    <w:p w14:paraId="14B0A795" w14:textId="720F69B1" w:rsidR="001A258B" w:rsidRPr="00F463CA" w:rsidRDefault="001A258B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B6BE5" w14:textId="19B26730" w:rsidR="001E3351" w:rsidRDefault="001E3351">
      <w:pPr>
        <w:rPr>
          <w:rFonts w:asciiTheme="majorBidi" w:hAnsiTheme="majorBidi" w:cstheme="majorBidi"/>
        </w:rPr>
      </w:pPr>
    </w:p>
    <w:p w14:paraId="6C2D5C0D" w14:textId="77777777" w:rsidR="001D7702" w:rsidRPr="00F463CA" w:rsidRDefault="001D7702">
      <w:pPr>
        <w:rPr>
          <w:rFonts w:asciiTheme="majorBidi" w:hAnsiTheme="majorBidi" w:cstheme="majorBidi"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0F039F" w:rsidRPr="00F463CA" w14:paraId="26488AAA" w14:textId="77777777" w:rsidTr="00185827">
        <w:trPr>
          <w:trHeight w:val="299"/>
        </w:trPr>
        <w:tc>
          <w:tcPr>
            <w:tcW w:w="2069" w:type="pct"/>
          </w:tcPr>
          <w:p w14:paraId="0BAC6709" w14:textId="54569553" w:rsidR="000F039F" w:rsidRPr="00F463CA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FF989A7" w14:textId="77777777" w:rsidR="000F039F" w:rsidRPr="00F463CA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322AD26" w14:textId="77777777" w:rsidR="000F039F" w:rsidRPr="00F463CA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745970C7" w14:textId="77777777" w:rsidR="000F039F" w:rsidRPr="00F463CA" w:rsidRDefault="000F039F" w:rsidP="000A1DC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FAD" w:rsidRPr="00F463CA" w14:paraId="4EF2EF88" w14:textId="77777777" w:rsidTr="00185827">
        <w:trPr>
          <w:trHeight w:val="299"/>
        </w:trPr>
        <w:tc>
          <w:tcPr>
            <w:tcW w:w="2069" w:type="pct"/>
          </w:tcPr>
          <w:p w14:paraId="2634BD86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50577247" w14:textId="65B8AB1A" w:rsidR="009D4FAD" w:rsidRPr="007D50B3" w:rsidRDefault="009D4FAD" w:rsidP="009D4F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9D4FA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14:paraId="45C7FB43" w14:textId="77777777" w:rsidR="009D4FAD" w:rsidRPr="007D50B3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3FF21A4" w14:textId="7EEAE3B7" w:rsidR="009D4FAD" w:rsidRPr="007D50B3" w:rsidRDefault="009D4FAD" w:rsidP="009D4F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0DBA646D" w14:textId="77777777" w:rsidR="009D4FAD" w:rsidRPr="007D50B3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2AB66E4" w14:textId="25A4D6BA" w:rsidR="009D4FAD" w:rsidRPr="007D50B3" w:rsidRDefault="009D4FAD" w:rsidP="009D4F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9D4FA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14:paraId="449702A2" w14:textId="77777777" w:rsidR="009D4FAD" w:rsidRPr="007D50B3" w:rsidRDefault="009D4FAD" w:rsidP="009D4F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CD777" w14:textId="63C51AA2" w:rsidR="009D4FAD" w:rsidRPr="007D50B3" w:rsidRDefault="009D4FAD" w:rsidP="009D4FAD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D4FAD" w:rsidRPr="00F463CA" w14:paraId="4A8FD859" w14:textId="77777777" w:rsidTr="00185827">
        <w:trPr>
          <w:trHeight w:val="299"/>
        </w:trPr>
        <w:tc>
          <w:tcPr>
            <w:tcW w:w="2069" w:type="pct"/>
          </w:tcPr>
          <w:p w14:paraId="26335A8F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1B25D946" w14:textId="1B9BA0B4" w:rsidR="009D4FAD" w:rsidRPr="007D50B3" w:rsidRDefault="009D4FAD" w:rsidP="009D4F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160D042F" w14:textId="77777777" w:rsidR="009D4FAD" w:rsidRPr="007D50B3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6649EE" w14:textId="3C70E9CA" w:rsidR="009D4FAD" w:rsidRPr="007D50B3" w:rsidRDefault="009D4FAD" w:rsidP="009D4F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4B2EF48B" w14:textId="77777777" w:rsidR="009D4FAD" w:rsidRPr="007D50B3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3686477" w14:textId="52C5C066" w:rsidR="009D4FAD" w:rsidRPr="007D50B3" w:rsidRDefault="009D4FAD" w:rsidP="009D4F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36E31F9E" w14:textId="77777777" w:rsidR="009D4FAD" w:rsidRPr="007D50B3" w:rsidRDefault="009D4FAD" w:rsidP="009D4FAD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240C9F0" w14:textId="0772F6FA" w:rsidR="009D4FAD" w:rsidRPr="007D50B3" w:rsidRDefault="009D4FAD" w:rsidP="009D4FAD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9D4FAD" w:rsidRPr="00F463CA" w14:paraId="5ED2B571" w14:textId="77777777" w:rsidTr="00185827">
        <w:trPr>
          <w:trHeight w:val="299"/>
        </w:trPr>
        <w:tc>
          <w:tcPr>
            <w:tcW w:w="2069" w:type="pct"/>
          </w:tcPr>
          <w:p w14:paraId="2F4405F2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4522B050" w14:textId="7E548922" w:rsidR="009D4FAD" w:rsidRPr="00F463CA" w:rsidRDefault="009D4FAD" w:rsidP="009D4FAD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9D4FAD" w:rsidRPr="002604D4" w14:paraId="6EA8DA9B" w14:textId="77777777" w:rsidTr="00185827">
        <w:trPr>
          <w:trHeight w:val="299"/>
        </w:trPr>
        <w:tc>
          <w:tcPr>
            <w:tcW w:w="2069" w:type="pct"/>
          </w:tcPr>
          <w:p w14:paraId="54879BB9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716DE2B8" w14:textId="77777777" w:rsidR="009D4FAD" w:rsidRPr="00F463CA" w:rsidRDefault="009D4FAD" w:rsidP="009D4FA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9F96DF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86B9D63" w14:textId="77777777" w:rsidR="009D4FAD" w:rsidRPr="00F463CA" w:rsidRDefault="009D4FAD" w:rsidP="009D4FA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1B787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26AAAB6" w14:textId="77777777" w:rsidR="009D4FAD" w:rsidRPr="002604D4" w:rsidRDefault="009D4FAD" w:rsidP="009D4FA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3B479" w14:textId="77777777" w:rsidR="009D4FAD" w:rsidRPr="002604D4" w:rsidRDefault="009D4FAD" w:rsidP="009D4F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1CF742D" w14:textId="77777777" w:rsidR="009D4FAD" w:rsidRPr="002604D4" w:rsidRDefault="009D4FAD" w:rsidP="009D4FA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FAD" w:rsidRPr="002604D4" w14:paraId="2EE50122" w14:textId="77777777" w:rsidTr="00185827">
        <w:trPr>
          <w:trHeight w:val="299"/>
        </w:trPr>
        <w:tc>
          <w:tcPr>
            <w:tcW w:w="2069" w:type="pct"/>
          </w:tcPr>
          <w:p w14:paraId="5ED75A9A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BBAE2D" w14:textId="1F07EBC3" w:rsidR="009D4FAD" w:rsidRPr="00CF00A7" w:rsidRDefault="00617888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146" w:type="pct"/>
          </w:tcPr>
          <w:p w14:paraId="69159ADC" w14:textId="77777777" w:rsidR="009D4FAD" w:rsidRPr="004F46A3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CE2D1B2" w14:textId="590A064D" w:rsidR="009D4FAD" w:rsidRPr="00CF00A7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24938976" w14:textId="77777777" w:rsidR="009D4FAD" w:rsidRPr="004F46A3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B0D27A4" w14:textId="7E9A3CE6" w:rsidR="009D4FAD" w:rsidRPr="00CF00A7" w:rsidRDefault="008A3DC8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9,09</w:t>
            </w:r>
            <w:r w:rsidR="00BB63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52B6AC1F" w14:textId="77777777" w:rsidR="009D4FAD" w:rsidRPr="004F46A3" w:rsidRDefault="009D4FAD" w:rsidP="009D4F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4F61088" w14:textId="547AF3E5" w:rsidR="009D4FAD" w:rsidRPr="002604D4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</w:tr>
      <w:tr w:rsidR="009D4FAD" w:rsidRPr="002604D4" w14:paraId="720CF94A" w14:textId="77777777" w:rsidTr="00185827">
        <w:tc>
          <w:tcPr>
            <w:tcW w:w="2069" w:type="pct"/>
          </w:tcPr>
          <w:p w14:paraId="22693305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8D70D1A" w14:textId="77777777" w:rsidR="009D4FAD" w:rsidRPr="00CF00A7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D1E6075" w14:textId="77777777" w:rsidR="009D4FAD" w:rsidRPr="004F46A3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1674352" w14:textId="77777777" w:rsidR="009D4FAD" w:rsidRPr="00CF00A7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8E59F5" w14:textId="77777777" w:rsidR="009D4FAD" w:rsidRPr="004F46A3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1DFC8B" w14:textId="77777777" w:rsidR="009D4FAD" w:rsidRPr="00CF00A7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26E657F" w14:textId="77777777" w:rsidR="009D4FAD" w:rsidRPr="004F46A3" w:rsidRDefault="009D4FAD" w:rsidP="009D4F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0387C7F" w14:textId="77777777" w:rsidR="009D4FAD" w:rsidRPr="002604D4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4FAD" w:rsidRPr="002604D4" w14:paraId="298C555C" w14:textId="77777777" w:rsidTr="00185827">
        <w:tc>
          <w:tcPr>
            <w:tcW w:w="2069" w:type="pct"/>
          </w:tcPr>
          <w:p w14:paraId="4B3CC024" w14:textId="774EF150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F039F">
              <w:rPr>
                <w:rFonts w:ascii="Angsana New" w:hAnsi="Angsana New"/>
                <w:sz w:val="30"/>
                <w:szCs w:val="30"/>
              </w:rPr>
              <w:t>2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74A3FD31" w14:textId="53DEA4CF" w:rsidR="009D4FAD" w:rsidRPr="00CF00A7" w:rsidRDefault="008A3DC8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2353204" w14:textId="77777777" w:rsidR="009D4FAD" w:rsidRPr="004F46A3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DCCAEF9" w14:textId="5F259AC5" w:rsidR="009D4FAD" w:rsidRPr="00CF00A7" w:rsidRDefault="009D4FAD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0617966" w14:textId="77777777" w:rsidR="009D4FAD" w:rsidRPr="004F46A3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67B09F6" w14:textId="19ED39FC" w:rsidR="009D4FAD" w:rsidRPr="00CF00A7" w:rsidRDefault="008A3DC8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5,528</w:t>
            </w:r>
          </w:p>
        </w:tc>
        <w:tc>
          <w:tcPr>
            <w:tcW w:w="146" w:type="pct"/>
          </w:tcPr>
          <w:p w14:paraId="3939D5EB" w14:textId="77777777" w:rsidR="009D4FAD" w:rsidRPr="004F46A3" w:rsidRDefault="009D4FAD" w:rsidP="009D4F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AD07102" w14:textId="63D87F30" w:rsidR="009D4FAD" w:rsidRPr="002604D4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</w:tr>
      <w:tr w:rsidR="008A3DC8" w:rsidRPr="002604D4" w14:paraId="42D09328" w14:textId="77777777" w:rsidTr="00185827">
        <w:tc>
          <w:tcPr>
            <w:tcW w:w="2069" w:type="pct"/>
          </w:tcPr>
          <w:p w14:paraId="13BA5918" w14:textId="125745DD" w:rsidR="008A3DC8" w:rsidRPr="000F039F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EF8AFF4" w14:textId="5B53E3A3" w:rsidR="008A3DC8" w:rsidRDefault="008A3DC8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583135C" w14:textId="77777777" w:rsidR="008A3DC8" w:rsidRPr="004F46A3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08A83AB" w14:textId="6394B796" w:rsidR="008A3DC8" w:rsidRPr="00EF4B01" w:rsidRDefault="008A3DC8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CEA0964" w14:textId="77777777" w:rsidR="008A3DC8" w:rsidRPr="004F46A3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9772C1A" w14:textId="6FB360A9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1,339</w:t>
            </w:r>
          </w:p>
        </w:tc>
        <w:tc>
          <w:tcPr>
            <w:tcW w:w="146" w:type="pct"/>
          </w:tcPr>
          <w:p w14:paraId="2BE3B524" w14:textId="77777777" w:rsidR="008A3DC8" w:rsidRPr="004F46A3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9A8FBCB" w14:textId="28C2CD5C" w:rsidR="008A3DC8" w:rsidRPr="00EF4B01" w:rsidRDefault="008A3DC8" w:rsidP="001D7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A3DC8" w:rsidRPr="002604D4" w14:paraId="58DD4EBE" w14:textId="77777777" w:rsidTr="00185827">
        <w:tc>
          <w:tcPr>
            <w:tcW w:w="2069" w:type="pct"/>
          </w:tcPr>
          <w:p w14:paraId="70DCEA00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EEF2" w14:textId="02FC3A2A" w:rsidR="008A3DC8" w:rsidRPr="00CF00A7" w:rsidRDefault="0061788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46" w:type="pct"/>
          </w:tcPr>
          <w:p w14:paraId="262097F3" w14:textId="77777777" w:rsidR="008A3DC8" w:rsidRPr="004F46A3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B721D8B" w14:textId="24146EF3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73E43649" w14:textId="77777777" w:rsidR="008A3DC8" w:rsidRPr="004F46A3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50371BA" w14:textId="1C5F1D4E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15,95</w:t>
            </w:r>
            <w:r w:rsidR="00CC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402EB2EE" w14:textId="77777777" w:rsidR="008A3DC8" w:rsidRPr="004F46A3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A931D71" w14:textId="67EDFDE2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</w:tr>
      <w:tr w:rsidR="008A3DC8" w:rsidRPr="002604D4" w14:paraId="5D57AAD9" w14:textId="77777777" w:rsidTr="00185827">
        <w:tc>
          <w:tcPr>
            <w:tcW w:w="2069" w:type="pct"/>
          </w:tcPr>
          <w:p w14:paraId="3D22AEEF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9DCD7B" w14:textId="77777777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0CC8A" w14:textId="77777777" w:rsidR="008A3DC8" w:rsidRPr="004F46A3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113907E" w14:textId="77777777" w:rsidR="008A3DC8" w:rsidRPr="004F46A3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569AFAC1" w14:textId="77777777" w:rsidR="008A3DC8" w:rsidRPr="004F46A3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29294CF" w14:textId="77777777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C6382BF" w14:textId="77777777" w:rsidR="008A3DC8" w:rsidRPr="004F46A3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BA00C" w14:textId="77777777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A3DC8" w:rsidRPr="002604D4" w14:paraId="44B6DA0E" w14:textId="77777777" w:rsidTr="00185827">
        <w:tc>
          <w:tcPr>
            <w:tcW w:w="2069" w:type="pct"/>
          </w:tcPr>
          <w:p w14:paraId="07423368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11BAD7D4" w14:textId="485F270F" w:rsidR="008A3DC8" w:rsidRPr="00CF00A7" w:rsidRDefault="006A1B0B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4,45</w:t>
            </w:r>
            <w:r w:rsidR="006178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3,103</w:t>
            </w:r>
          </w:p>
        </w:tc>
        <w:tc>
          <w:tcPr>
            <w:tcW w:w="146" w:type="pct"/>
          </w:tcPr>
          <w:p w14:paraId="47F69896" w14:textId="77777777" w:rsidR="008A3DC8" w:rsidRPr="004F46A3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A4891A6" w14:textId="465DED6F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902,420</w:t>
            </w:r>
          </w:p>
        </w:tc>
        <w:tc>
          <w:tcPr>
            <w:tcW w:w="146" w:type="pct"/>
          </w:tcPr>
          <w:p w14:paraId="2D08815F" w14:textId="77777777" w:rsidR="008A3DC8" w:rsidRPr="004F46A3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57DADA" w14:textId="24A01542" w:rsidR="008A3DC8" w:rsidRPr="00CF00A7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4,450,409</w:t>
            </w:r>
          </w:p>
        </w:tc>
        <w:tc>
          <w:tcPr>
            <w:tcW w:w="146" w:type="pct"/>
          </w:tcPr>
          <w:p w14:paraId="57739FA8" w14:textId="77777777" w:rsidR="008A3DC8" w:rsidRPr="004F46A3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9C0CE4B" w14:textId="7F0B8046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3,898,318</w:t>
            </w:r>
          </w:p>
        </w:tc>
      </w:tr>
      <w:tr w:rsidR="008A3DC8" w:rsidRPr="002604D4" w14:paraId="2A9247AA" w14:textId="77777777" w:rsidTr="00185827">
        <w:tc>
          <w:tcPr>
            <w:tcW w:w="2069" w:type="pct"/>
          </w:tcPr>
          <w:p w14:paraId="35D81784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E0AE0EB" w14:textId="77777777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2637987" w14:textId="77777777" w:rsidR="008A3DC8" w:rsidRPr="004F46A3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3A07EE" w14:textId="77777777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64F3823" w14:textId="77777777" w:rsidR="008A3DC8" w:rsidRPr="004F46A3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829682A" w14:textId="77777777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78DD7BF" w14:textId="77777777" w:rsidR="008A3DC8" w:rsidRPr="00C4263D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679A6E9C" w14:textId="77777777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A3DC8" w:rsidRPr="002604D4" w14:paraId="2F7C9B8B" w14:textId="77777777" w:rsidTr="00185827">
        <w:tc>
          <w:tcPr>
            <w:tcW w:w="2069" w:type="pct"/>
          </w:tcPr>
          <w:p w14:paraId="48D41B4D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0C282AF3" w14:textId="1F45202D" w:rsidR="008A3DC8" w:rsidRPr="00CF00A7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1,211,600</w:t>
            </w:r>
          </w:p>
        </w:tc>
        <w:tc>
          <w:tcPr>
            <w:tcW w:w="146" w:type="pct"/>
          </w:tcPr>
          <w:p w14:paraId="7C0454CF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3693AB" w14:textId="3FFA7D27" w:rsidR="008A3DC8" w:rsidRPr="00CF00A7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1,304,678</w:t>
            </w:r>
          </w:p>
        </w:tc>
        <w:tc>
          <w:tcPr>
            <w:tcW w:w="146" w:type="pct"/>
          </w:tcPr>
          <w:p w14:paraId="41CBD45F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9F24C4" w14:textId="046FCE29" w:rsidR="008A3DC8" w:rsidRPr="00CF00A7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1,210,966</w:t>
            </w:r>
          </w:p>
        </w:tc>
        <w:tc>
          <w:tcPr>
            <w:tcW w:w="146" w:type="pct"/>
          </w:tcPr>
          <w:p w14:paraId="4B524E64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F962E57" w14:textId="2CBA61EA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1,304,571</w:t>
            </w:r>
          </w:p>
        </w:tc>
      </w:tr>
      <w:tr w:rsidR="008A3DC8" w:rsidRPr="002604D4" w14:paraId="42C7B88B" w14:textId="77777777" w:rsidTr="00185827">
        <w:tc>
          <w:tcPr>
            <w:tcW w:w="2069" w:type="pct"/>
          </w:tcPr>
          <w:p w14:paraId="5A67F877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1B3C652" w14:textId="000C2EBA" w:rsidR="008A3DC8" w:rsidRPr="00FA1AC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86,738</w:t>
            </w:r>
          </w:p>
        </w:tc>
        <w:tc>
          <w:tcPr>
            <w:tcW w:w="146" w:type="pct"/>
          </w:tcPr>
          <w:p w14:paraId="48CC1081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7A20119" w14:textId="2632D6A4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245,480</w:t>
            </w:r>
          </w:p>
        </w:tc>
        <w:tc>
          <w:tcPr>
            <w:tcW w:w="146" w:type="pct"/>
          </w:tcPr>
          <w:p w14:paraId="7D110CEC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29A8B5" w14:textId="1B3BB4D9" w:rsidR="008A3DC8" w:rsidRPr="002604D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86,730</w:t>
            </w:r>
          </w:p>
        </w:tc>
        <w:tc>
          <w:tcPr>
            <w:tcW w:w="146" w:type="pct"/>
          </w:tcPr>
          <w:p w14:paraId="6339DBAD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AD7754" w14:textId="2B50AF07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245,433</w:t>
            </w:r>
          </w:p>
        </w:tc>
      </w:tr>
      <w:tr w:rsidR="008A3DC8" w:rsidRPr="002604D4" w14:paraId="7542D80E" w14:textId="77777777" w:rsidTr="00185827">
        <w:tc>
          <w:tcPr>
            <w:tcW w:w="2069" w:type="pct"/>
          </w:tcPr>
          <w:p w14:paraId="02FF7CF9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E6A1315" w14:textId="614A0809" w:rsidR="008A3DC8" w:rsidRPr="00FA1AC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15,178</w:t>
            </w:r>
          </w:p>
        </w:tc>
        <w:tc>
          <w:tcPr>
            <w:tcW w:w="146" w:type="pct"/>
          </w:tcPr>
          <w:p w14:paraId="666AD011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BCF8F0" w14:textId="30847654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EA6E415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88CBC0" w14:textId="75D80D18" w:rsidR="008A3DC8" w:rsidRPr="002604D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15,164</w:t>
            </w:r>
          </w:p>
        </w:tc>
        <w:tc>
          <w:tcPr>
            <w:tcW w:w="146" w:type="pct"/>
          </w:tcPr>
          <w:p w14:paraId="41FD6196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5935B" w14:textId="22B34377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A3DC8" w:rsidRPr="002604D4" w14:paraId="7972D03C" w14:textId="77777777" w:rsidTr="00185827">
        <w:tc>
          <w:tcPr>
            <w:tcW w:w="2069" w:type="pct"/>
          </w:tcPr>
          <w:p w14:paraId="206794AA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0BEEFBC" w14:textId="43F46456" w:rsidR="008A3DC8" w:rsidRPr="00FA1AC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11,581</w:t>
            </w:r>
          </w:p>
        </w:tc>
        <w:tc>
          <w:tcPr>
            <w:tcW w:w="146" w:type="pct"/>
          </w:tcPr>
          <w:p w14:paraId="77FFDF0D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E1CFB2C" w14:textId="24146D64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34,798</w:t>
            </w:r>
          </w:p>
        </w:tc>
        <w:tc>
          <w:tcPr>
            <w:tcW w:w="146" w:type="pct"/>
          </w:tcPr>
          <w:p w14:paraId="28DC8DCB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038712D" w14:textId="28C3EC98" w:rsidR="008A3DC8" w:rsidRPr="002604D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11,575</w:t>
            </w:r>
          </w:p>
        </w:tc>
        <w:tc>
          <w:tcPr>
            <w:tcW w:w="146" w:type="pct"/>
          </w:tcPr>
          <w:p w14:paraId="005A8951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C52A438" w14:textId="171535D6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34,823</w:t>
            </w:r>
          </w:p>
        </w:tc>
      </w:tr>
      <w:tr w:rsidR="008A3DC8" w:rsidRPr="002604D4" w14:paraId="61BA2A0D" w14:textId="77777777" w:rsidTr="00185827">
        <w:tc>
          <w:tcPr>
            <w:tcW w:w="2069" w:type="pct"/>
          </w:tcPr>
          <w:p w14:paraId="44AB787F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13A6CCB" w14:textId="7D521A39" w:rsidR="008A3DC8" w:rsidRPr="00FA1AC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25,770</w:t>
            </w:r>
          </w:p>
        </w:tc>
        <w:tc>
          <w:tcPr>
            <w:tcW w:w="146" w:type="pct"/>
          </w:tcPr>
          <w:p w14:paraId="396C5441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BE91769" w14:textId="502EE509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  <w:tc>
          <w:tcPr>
            <w:tcW w:w="146" w:type="pct"/>
          </w:tcPr>
          <w:p w14:paraId="0833D544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7893512" w14:textId="2559F48E" w:rsidR="008A3DC8" w:rsidRPr="002604D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25,745</w:t>
            </w:r>
          </w:p>
        </w:tc>
        <w:tc>
          <w:tcPr>
            <w:tcW w:w="146" w:type="pct"/>
          </w:tcPr>
          <w:p w14:paraId="75C5C32F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EDDE580" w14:textId="7258A446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8,106</w:t>
            </w:r>
          </w:p>
        </w:tc>
      </w:tr>
      <w:tr w:rsidR="008A3DC8" w:rsidRPr="002604D4" w14:paraId="1F1BB653" w14:textId="77777777" w:rsidTr="00185827">
        <w:tc>
          <w:tcPr>
            <w:tcW w:w="2069" w:type="pct"/>
          </w:tcPr>
          <w:p w14:paraId="3DEC2AA9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82D6B7D" w14:textId="4ACBC02A" w:rsidR="008A3DC8" w:rsidRPr="00FA1AC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45,704</w:t>
            </w:r>
          </w:p>
        </w:tc>
        <w:tc>
          <w:tcPr>
            <w:tcW w:w="146" w:type="pct"/>
          </w:tcPr>
          <w:p w14:paraId="718168EF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A38074" w14:textId="7B074852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6" w:type="pct"/>
          </w:tcPr>
          <w:p w14:paraId="77839DB5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F46121B" w14:textId="417ED6F0" w:rsidR="008A3DC8" w:rsidRPr="002604D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45,704</w:t>
            </w:r>
          </w:p>
        </w:tc>
        <w:tc>
          <w:tcPr>
            <w:tcW w:w="146" w:type="pct"/>
          </w:tcPr>
          <w:p w14:paraId="0E315846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6142D54" w14:textId="7F537A5C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8A3DC8" w:rsidRPr="002604D4" w14:paraId="5788DBA3" w14:textId="77777777" w:rsidTr="00185827">
        <w:tc>
          <w:tcPr>
            <w:tcW w:w="2069" w:type="pct"/>
          </w:tcPr>
          <w:p w14:paraId="052E5A95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E55C418" w14:textId="3F5D1532" w:rsidR="008A3DC8" w:rsidRPr="00FA1AC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235,978</w:t>
            </w:r>
          </w:p>
        </w:tc>
        <w:tc>
          <w:tcPr>
            <w:tcW w:w="146" w:type="pct"/>
          </w:tcPr>
          <w:p w14:paraId="1B50AEE1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519F45" w14:textId="65A7A88D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209,416</w:t>
            </w:r>
          </w:p>
        </w:tc>
        <w:tc>
          <w:tcPr>
            <w:tcW w:w="146" w:type="pct"/>
          </w:tcPr>
          <w:p w14:paraId="3357D004" w14:textId="77777777" w:rsidR="008A3DC8" w:rsidRPr="002E2157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D3FAE7" w14:textId="5A03B650" w:rsidR="008A3DC8" w:rsidRPr="002604D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228,879</w:t>
            </w:r>
          </w:p>
        </w:tc>
        <w:tc>
          <w:tcPr>
            <w:tcW w:w="146" w:type="pct"/>
          </w:tcPr>
          <w:p w14:paraId="414D3FE7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B996A1E" w14:textId="0D4FBB14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202,186</w:t>
            </w:r>
          </w:p>
        </w:tc>
      </w:tr>
      <w:tr w:rsidR="008A3DC8" w:rsidRPr="002604D4" w14:paraId="53473A80" w14:textId="77777777" w:rsidTr="00185827">
        <w:tc>
          <w:tcPr>
            <w:tcW w:w="2069" w:type="pct"/>
          </w:tcPr>
          <w:p w14:paraId="385ED4C8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5CAF5" w14:textId="3AB97896" w:rsidR="008A3DC8" w:rsidRPr="004D68FC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8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6,08</w:t>
            </w:r>
            <w:r w:rsidR="0061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746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,65</w:t>
            </w:r>
            <w:r w:rsidR="0061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4417EBBA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4BB066D" w14:textId="75EBF996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5,734,651</w:t>
            </w:r>
          </w:p>
        </w:tc>
        <w:tc>
          <w:tcPr>
            <w:tcW w:w="146" w:type="pct"/>
          </w:tcPr>
          <w:p w14:paraId="75F264DA" w14:textId="77777777" w:rsidR="008A3DC8" w:rsidRPr="002E2157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3F68E" w14:textId="2AEB43BF" w:rsidR="008A3DC8" w:rsidRPr="002604D4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6,075,172</w:t>
            </w:r>
          </w:p>
        </w:tc>
        <w:tc>
          <w:tcPr>
            <w:tcW w:w="146" w:type="pct"/>
          </w:tcPr>
          <w:p w14:paraId="6BE68D0F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6BE72D0" w14:textId="1C95494E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A3DC8" w:rsidRPr="002604D4" w14:paraId="6722FD76" w14:textId="77777777" w:rsidTr="00185827">
        <w:tc>
          <w:tcPr>
            <w:tcW w:w="2069" w:type="pct"/>
          </w:tcPr>
          <w:p w14:paraId="723951C7" w14:textId="77777777" w:rsidR="008A3DC8" w:rsidRPr="00F463CA" w:rsidRDefault="008A3DC8" w:rsidP="008A3D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E9C2F64" w14:textId="24EF111B" w:rsidR="008A3DC8" w:rsidRPr="00F463CA" w:rsidRDefault="008A3DC8" w:rsidP="008A3D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  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8082C" w14:textId="77777777" w:rsidR="008A3DC8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D308EF" w14:textId="700201DC" w:rsidR="004D68FC" w:rsidRPr="00F463CA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(237,921)</w:t>
            </w:r>
          </w:p>
        </w:tc>
        <w:tc>
          <w:tcPr>
            <w:tcW w:w="146" w:type="pct"/>
          </w:tcPr>
          <w:p w14:paraId="530AB188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F92CDCA" w14:textId="77777777" w:rsidR="008A3DC8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49A039" w14:textId="4DED9E84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46" w:type="pct"/>
          </w:tcPr>
          <w:p w14:paraId="0F94812D" w14:textId="77777777" w:rsidR="008A3DC8" w:rsidRPr="002E2157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01A17A4" w14:textId="77777777" w:rsidR="008A3DC8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2C665A" w14:textId="3ABFAB2C" w:rsidR="009E2F4E" w:rsidRPr="002604D4" w:rsidRDefault="009E2F4E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(230,820)</w:t>
            </w:r>
          </w:p>
        </w:tc>
        <w:tc>
          <w:tcPr>
            <w:tcW w:w="146" w:type="pct"/>
          </w:tcPr>
          <w:p w14:paraId="755F5DB7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51C73F6" w14:textId="77777777" w:rsidR="008A3DC8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69B1935" w14:textId="1F998088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8A3DC8" w:rsidRPr="002604D4" w14:paraId="396DF220" w14:textId="77777777" w:rsidTr="00185827">
        <w:tc>
          <w:tcPr>
            <w:tcW w:w="2069" w:type="pct"/>
          </w:tcPr>
          <w:p w14:paraId="446297B2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5CDC" w14:textId="2BA740D4" w:rsidR="008A3DC8" w:rsidRPr="00006AF3" w:rsidRDefault="004D68FC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="00D71E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61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7,731</w:t>
            </w:r>
          </w:p>
        </w:tc>
        <w:tc>
          <w:tcPr>
            <w:tcW w:w="146" w:type="pct"/>
          </w:tcPr>
          <w:p w14:paraId="79912B8D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0B2F0" w14:textId="4D64E571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6" w:type="pct"/>
          </w:tcPr>
          <w:p w14:paraId="3A1D7EA0" w14:textId="77777777" w:rsidR="008A3DC8" w:rsidRPr="002E2157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88F8703" w14:textId="5042D8FC" w:rsidR="008A3DC8" w:rsidRPr="002604D4" w:rsidRDefault="009E2F4E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5,844,352</w:t>
            </w:r>
          </w:p>
        </w:tc>
        <w:tc>
          <w:tcPr>
            <w:tcW w:w="146" w:type="pct"/>
          </w:tcPr>
          <w:p w14:paraId="553B2B1F" w14:textId="77777777" w:rsidR="008A3DC8" w:rsidRPr="002604D4" w:rsidRDefault="008A3DC8" w:rsidP="008A3D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9F22478" w14:textId="0497981A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A3DC8" w:rsidRPr="002604D4" w14:paraId="13A1B665" w14:textId="77777777" w:rsidTr="00185827">
        <w:tc>
          <w:tcPr>
            <w:tcW w:w="2069" w:type="pct"/>
          </w:tcPr>
          <w:p w14:paraId="49EE89FE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0C357" w14:textId="16100446" w:rsidR="008A3DC8" w:rsidRPr="00006AF3" w:rsidRDefault="00E7467D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746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5,848,405</w:t>
            </w:r>
          </w:p>
        </w:tc>
        <w:tc>
          <w:tcPr>
            <w:tcW w:w="146" w:type="pct"/>
          </w:tcPr>
          <w:p w14:paraId="6CC2DA49" w14:textId="77777777" w:rsidR="008A3DC8" w:rsidRPr="00F463CA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3D2220" w14:textId="7FF32F3A" w:rsidR="008A3DC8" w:rsidRPr="00F463CA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5,489,691</w:t>
            </w:r>
          </w:p>
        </w:tc>
        <w:tc>
          <w:tcPr>
            <w:tcW w:w="146" w:type="pct"/>
          </w:tcPr>
          <w:p w14:paraId="6652E5FD" w14:textId="77777777" w:rsidR="008A3DC8" w:rsidRPr="002E2157" w:rsidRDefault="008A3DC8" w:rsidP="008A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DF5E0" w14:textId="0CA9D3A1" w:rsidR="008A3DC8" w:rsidRPr="002604D4" w:rsidRDefault="009E2F4E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5,860,3</w:t>
            </w:r>
            <w:r w:rsidR="00CC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</w:tcPr>
          <w:p w14:paraId="6ADE597B" w14:textId="77777777" w:rsidR="008A3DC8" w:rsidRPr="002604D4" w:rsidRDefault="008A3DC8" w:rsidP="008A3DC8">
            <w:pPr>
              <w:pStyle w:val="acctfourfigures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F1BABFB" w14:textId="5505BF68" w:rsidR="008A3DC8" w:rsidRPr="002604D4" w:rsidRDefault="008A3DC8" w:rsidP="008A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4DA9F1C1" w14:textId="70ED5EE1" w:rsidR="000F039F" w:rsidRPr="00F463CA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6477B7" w14:textId="7D44ACD8" w:rsidR="00030D5A" w:rsidRPr="00F463CA" w:rsidRDefault="00030D5A" w:rsidP="0049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188651" w14:textId="5F5C35A8" w:rsidR="00C52B01" w:rsidRPr="00EB3C4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</w:t>
      </w:r>
      <w:r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ให้กู้ยืม</w:t>
      </w:r>
    </w:p>
    <w:p w14:paraId="6F835B59" w14:textId="77777777" w:rsidR="00EB3C4C" w:rsidRPr="00EB3C4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20"/>
        <w:gridCol w:w="795"/>
        <w:gridCol w:w="870"/>
        <w:gridCol w:w="260"/>
        <w:gridCol w:w="956"/>
        <w:gridCol w:w="264"/>
        <w:gridCol w:w="907"/>
        <w:gridCol w:w="236"/>
        <w:gridCol w:w="944"/>
        <w:gridCol w:w="262"/>
        <w:gridCol w:w="869"/>
        <w:gridCol w:w="279"/>
        <w:gridCol w:w="907"/>
      </w:tblGrid>
      <w:tr w:rsidR="00F911E1" w:rsidRPr="00EB3C4C" w14:paraId="36239D48" w14:textId="77777777" w:rsidTr="008A425C">
        <w:trPr>
          <w:trHeight w:val="427"/>
        </w:trPr>
        <w:tc>
          <w:tcPr>
            <w:tcW w:w="971" w:type="pct"/>
          </w:tcPr>
          <w:p w14:paraId="50E59E14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24" w:type="pct"/>
          </w:tcPr>
          <w:p w14:paraId="13EE3824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34EC6C82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D0B903D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pct"/>
            <w:gridSpan w:val="3"/>
          </w:tcPr>
          <w:p w14:paraId="6FA96C45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AB7380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pct"/>
            <w:gridSpan w:val="3"/>
          </w:tcPr>
          <w:p w14:paraId="397AC6A6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B43" w:rsidRPr="00EB3C4C" w14:paraId="651AECB2" w14:textId="77777777" w:rsidTr="007D50B3">
        <w:trPr>
          <w:trHeight w:val="70"/>
        </w:trPr>
        <w:tc>
          <w:tcPr>
            <w:tcW w:w="971" w:type="pct"/>
          </w:tcPr>
          <w:p w14:paraId="5233D6DF" w14:textId="77777777" w:rsidR="00767B43" w:rsidRPr="00EB3C4C" w:rsidRDefault="00767B43" w:rsidP="0076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29C7039A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52E1F593" w14:textId="49BA54C2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39" w:type="pct"/>
          </w:tcPr>
          <w:p w14:paraId="4196DEF2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53F3BBE2" w14:textId="15AF6C6C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41" w:type="pct"/>
          </w:tcPr>
          <w:p w14:paraId="487BC25D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4EDC4DE4" w14:textId="3FB3A34C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26" w:type="pct"/>
          </w:tcPr>
          <w:p w14:paraId="74A4F114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76C17084" w14:textId="6F4AFEEB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40" w:type="pct"/>
          </w:tcPr>
          <w:p w14:paraId="760679A7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7175E5B0" w14:textId="4975DF8B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9" w:type="pct"/>
          </w:tcPr>
          <w:p w14:paraId="52F9920A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B646246" w14:textId="0AAEF7E3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</w:tr>
      <w:tr w:rsidR="009D4FAD" w:rsidRPr="00EB3C4C" w14:paraId="1CF5EAAB" w14:textId="77777777" w:rsidTr="007D50B3">
        <w:trPr>
          <w:trHeight w:val="70"/>
        </w:trPr>
        <w:tc>
          <w:tcPr>
            <w:tcW w:w="971" w:type="pct"/>
          </w:tcPr>
          <w:p w14:paraId="4D9469DA" w14:textId="77777777" w:rsidR="009D4FAD" w:rsidRPr="00EB3C4C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51ADC11D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11D6451D" w14:textId="2B9CBBE0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9" w:type="pct"/>
          </w:tcPr>
          <w:p w14:paraId="64261943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4A4143B" w14:textId="6F74214A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45A8DCB2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A277A84" w14:textId="58BCCAA1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" w:type="pct"/>
          </w:tcPr>
          <w:p w14:paraId="579422B2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6903F388" w14:textId="61F0E7E9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14:paraId="57A2A5AF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5BB1F64" w14:textId="785DC26F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9" w:type="pct"/>
          </w:tcPr>
          <w:p w14:paraId="46AFF99F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8082EBD" w14:textId="46025736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D4FAD" w:rsidRPr="00F463CA" w14:paraId="1A002A19" w14:textId="77777777" w:rsidTr="008A425C">
        <w:trPr>
          <w:trHeight w:val="412"/>
        </w:trPr>
        <w:tc>
          <w:tcPr>
            <w:tcW w:w="971" w:type="pct"/>
          </w:tcPr>
          <w:p w14:paraId="7F2F08DE" w14:textId="77777777" w:rsidR="009D4FAD" w:rsidRPr="00D05185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4A742FD9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4" w:type="pct"/>
          </w:tcPr>
          <w:p w14:paraId="665C73C4" w14:textId="76B96959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9" w:type="pct"/>
          </w:tcPr>
          <w:p w14:paraId="03D2218A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F5D5DDC" w14:textId="4896477C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" w:type="pct"/>
          </w:tcPr>
          <w:p w14:paraId="2BE699A3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48A0DE74" w14:textId="2F587628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" w:type="pct"/>
          </w:tcPr>
          <w:p w14:paraId="5E82D29E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D6E65E" w14:textId="3F6B90A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0" w:type="pct"/>
          </w:tcPr>
          <w:p w14:paraId="5E507E5C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10C83EF" w14:textId="27100782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</w:tcPr>
          <w:p w14:paraId="682E52F8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431EA8E" w14:textId="78A066B6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9D4FAD" w:rsidRPr="00F463CA" w14:paraId="6076DBA3" w14:textId="77777777" w:rsidTr="008A425C">
        <w:trPr>
          <w:trHeight w:val="427"/>
        </w:trPr>
        <w:tc>
          <w:tcPr>
            <w:tcW w:w="971" w:type="pct"/>
          </w:tcPr>
          <w:p w14:paraId="135BB2C3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3FE5A6BA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6839F6C6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12BCF588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7"/>
          </w:tcPr>
          <w:p w14:paraId="76240F96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FAD" w:rsidRPr="00F463CA" w14:paraId="2E24066F" w14:textId="77777777" w:rsidTr="008A425C">
        <w:trPr>
          <w:trHeight w:val="412"/>
        </w:trPr>
        <w:tc>
          <w:tcPr>
            <w:tcW w:w="971" w:type="pct"/>
          </w:tcPr>
          <w:p w14:paraId="4AD4D6A7" w14:textId="77777777" w:rsidR="009D4FAD" w:rsidRPr="00D05185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4" w:type="pct"/>
          </w:tcPr>
          <w:p w14:paraId="623BA7B9" w14:textId="13FD304C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259E42FE" w14:textId="683E94A7" w:rsidR="009D4FAD" w:rsidRPr="005776CF" w:rsidRDefault="005776CF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D0518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05185">
              <w:rPr>
                <w:rFonts w:ascii="Angsana New" w:hAnsi="Angsana New" w:hint="cs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9" w:type="pct"/>
          </w:tcPr>
          <w:p w14:paraId="437CDB7F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7FD6D15" w14:textId="2BEB7882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2.15</w:t>
            </w:r>
          </w:p>
        </w:tc>
        <w:tc>
          <w:tcPr>
            <w:tcW w:w="141" w:type="pct"/>
          </w:tcPr>
          <w:p w14:paraId="404E7F38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E7350DA" w14:textId="598A5E01" w:rsidR="009D4FAD" w:rsidRPr="00D05185" w:rsidRDefault="005776CF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8F175F0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246619C" w14:textId="476732F9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1B8D51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690928C7" w14:textId="2E421DE6" w:rsidR="009D4FAD" w:rsidRPr="00D05185" w:rsidRDefault="005776CF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149" w:type="pct"/>
          </w:tcPr>
          <w:p w14:paraId="1F6E37A8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259E7F1" w14:textId="4DA2511E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</w:tr>
      <w:tr w:rsidR="009D4FAD" w:rsidRPr="00F463CA" w14:paraId="3FF3A68F" w14:textId="77777777" w:rsidTr="008A425C">
        <w:trPr>
          <w:trHeight w:val="398"/>
        </w:trPr>
        <w:tc>
          <w:tcPr>
            <w:tcW w:w="971" w:type="pct"/>
          </w:tcPr>
          <w:p w14:paraId="371789CC" w14:textId="77777777" w:rsidR="009D4FAD" w:rsidRPr="00D05185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4" w:type="pct"/>
          </w:tcPr>
          <w:p w14:paraId="1D0E16CD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08D7916" w14:textId="56400C73" w:rsidR="009D4FAD" w:rsidRPr="00EF2857" w:rsidRDefault="00EF2857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 xml:space="preserve">2.0 </w:t>
            </w:r>
            <w:r w:rsidR="001D77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0518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8.0</w:t>
            </w:r>
          </w:p>
        </w:tc>
        <w:tc>
          <w:tcPr>
            <w:tcW w:w="139" w:type="pct"/>
          </w:tcPr>
          <w:p w14:paraId="0E6B06D4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AF1B195" w14:textId="037AEAAC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2.0 - 7.5</w:t>
            </w:r>
          </w:p>
        </w:tc>
        <w:tc>
          <w:tcPr>
            <w:tcW w:w="141" w:type="pct"/>
          </w:tcPr>
          <w:p w14:paraId="65366E4E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432839E" w14:textId="4A354FBD" w:rsidR="009D4FAD" w:rsidRPr="00D05185" w:rsidRDefault="005776CF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74,715</w:t>
            </w:r>
          </w:p>
        </w:tc>
        <w:tc>
          <w:tcPr>
            <w:tcW w:w="126" w:type="pct"/>
          </w:tcPr>
          <w:p w14:paraId="50F04A12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D56702E" w14:textId="5D1B5A5D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0" w:type="pct"/>
          </w:tcPr>
          <w:p w14:paraId="681A4DCE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427C169" w14:textId="6C9EC546" w:rsidR="009D4FAD" w:rsidRPr="00D05185" w:rsidRDefault="005776CF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74,715</w:t>
            </w:r>
          </w:p>
        </w:tc>
        <w:tc>
          <w:tcPr>
            <w:tcW w:w="149" w:type="pct"/>
          </w:tcPr>
          <w:p w14:paraId="1433B05D" w14:textId="7777777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E01A3BF" w14:textId="670EC0B7" w:rsidR="009D4FAD" w:rsidRPr="00D05185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</w:tr>
      <w:tr w:rsidR="005776CF" w:rsidRPr="00F463CA" w14:paraId="3547AC7D" w14:textId="77777777" w:rsidTr="008A425C">
        <w:trPr>
          <w:trHeight w:val="398"/>
        </w:trPr>
        <w:tc>
          <w:tcPr>
            <w:tcW w:w="971" w:type="pct"/>
          </w:tcPr>
          <w:p w14:paraId="0149A36E" w14:textId="77777777" w:rsidR="005776CF" w:rsidRPr="00D05185" w:rsidRDefault="005776CF" w:rsidP="00577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24" w:type="pct"/>
          </w:tcPr>
          <w:p w14:paraId="010F6086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5F69294" w14:textId="29A68DF4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06A8B">
              <w:rPr>
                <w:rFonts w:ascii="Angsana New" w:hAnsi="Angsana New"/>
                <w:sz w:val="30"/>
                <w:szCs w:val="30"/>
                <w:lang w:val="en-US"/>
              </w:rPr>
              <w:t>.0</w:t>
            </w:r>
          </w:p>
        </w:tc>
        <w:tc>
          <w:tcPr>
            <w:tcW w:w="139" w:type="pct"/>
          </w:tcPr>
          <w:p w14:paraId="1F6208F3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0EFE20F5" w14:textId="1D897AFD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41" w:type="pct"/>
          </w:tcPr>
          <w:p w14:paraId="4642FFD7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35DB4B9" w14:textId="643F719D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11,060</w:t>
            </w:r>
          </w:p>
        </w:tc>
        <w:tc>
          <w:tcPr>
            <w:tcW w:w="126" w:type="pct"/>
          </w:tcPr>
          <w:p w14:paraId="0CEAD9FA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8B90B36" w14:textId="7D668ECD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140" w:type="pct"/>
          </w:tcPr>
          <w:p w14:paraId="5DEFE3B8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6FFE029" w14:textId="10D39F50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149" w:type="pct"/>
          </w:tcPr>
          <w:p w14:paraId="31476853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A136B" w14:textId="3C041DFF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</w:tr>
      <w:tr w:rsidR="005776CF" w:rsidRPr="00F463CA" w14:paraId="5B84520D" w14:textId="77777777" w:rsidTr="008A425C">
        <w:trPr>
          <w:trHeight w:val="412"/>
        </w:trPr>
        <w:tc>
          <w:tcPr>
            <w:tcW w:w="971" w:type="pct"/>
          </w:tcPr>
          <w:p w14:paraId="19B10F3B" w14:textId="77777777" w:rsidR="005776CF" w:rsidRPr="00D05185" w:rsidRDefault="005776CF" w:rsidP="00577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24" w:type="pct"/>
          </w:tcPr>
          <w:p w14:paraId="38A1F96A" w14:textId="756F3D69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38EA2D14" w14:textId="2C7350F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06A8B">
              <w:rPr>
                <w:rFonts w:ascii="Angsana New" w:hAnsi="Angsana New"/>
                <w:sz w:val="30"/>
                <w:szCs w:val="30"/>
                <w:lang w:val="en-US"/>
              </w:rPr>
              <w:t>.0</w:t>
            </w:r>
          </w:p>
        </w:tc>
        <w:tc>
          <w:tcPr>
            <w:tcW w:w="139" w:type="pct"/>
          </w:tcPr>
          <w:p w14:paraId="0AD01C61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CDD6CFC" w14:textId="3E3FFFB8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41" w:type="pct"/>
          </w:tcPr>
          <w:p w14:paraId="05AADEC9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7317367" w14:textId="658288EB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26" w:type="pct"/>
          </w:tcPr>
          <w:p w14:paraId="0F24FA9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8AECB07" w14:textId="628159B0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40" w:type="pct"/>
          </w:tcPr>
          <w:p w14:paraId="04AF804C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BD9924A" w14:textId="214B1FC4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49" w:type="pct"/>
          </w:tcPr>
          <w:p w14:paraId="44CE00F1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2E06F225" w14:textId="04FFA099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</w:tr>
      <w:tr w:rsidR="005776CF" w:rsidRPr="00F463CA" w14:paraId="5BEE4048" w14:textId="77777777" w:rsidTr="008A425C">
        <w:trPr>
          <w:trHeight w:val="412"/>
        </w:trPr>
        <w:tc>
          <w:tcPr>
            <w:tcW w:w="971" w:type="pct"/>
          </w:tcPr>
          <w:p w14:paraId="7E4CAA0A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24" w:type="pct"/>
          </w:tcPr>
          <w:p w14:paraId="5E24425C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30129FA9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583E0DF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F56B9F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29AC65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2C79334" w14:textId="0D80D81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93,945</w:t>
            </w:r>
          </w:p>
        </w:tc>
        <w:tc>
          <w:tcPr>
            <w:tcW w:w="126" w:type="pct"/>
          </w:tcPr>
          <w:p w14:paraId="7D671D1C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7D4B899" w14:textId="175AA1A9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0" w:type="pct"/>
          </w:tcPr>
          <w:p w14:paraId="36BAC87C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6A9FD1D" w14:textId="74F2027E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102,945</w:t>
            </w:r>
          </w:p>
        </w:tc>
        <w:tc>
          <w:tcPr>
            <w:tcW w:w="149" w:type="pct"/>
          </w:tcPr>
          <w:p w14:paraId="326000A0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804D1B8" w14:textId="5DC0C2B4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  <w:tr w:rsidR="005776CF" w:rsidRPr="00F463CA" w14:paraId="5203A604" w14:textId="77777777" w:rsidTr="008A425C">
        <w:trPr>
          <w:trHeight w:val="412"/>
        </w:trPr>
        <w:tc>
          <w:tcPr>
            <w:tcW w:w="971" w:type="pct"/>
          </w:tcPr>
          <w:p w14:paraId="5E24EC16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4981F157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19147F48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vertAlign w:val="subscript"/>
                <w:cs/>
              </w:rPr>
            </w:pPr>
          </w:p>
        </w:tc>
        <w:tc>
          <w:tcPr>
            <w:tcW w:w="139" w:type="pct"/>
          </w:tcPr>
          <w:p w14:paraId="4263BD7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0768E6BD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6885F9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6AE88CD4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66F8604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2F7541F6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070539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304447F6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6897C5D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2374C704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76CF" w:rsidRPr="00F463CA" w14:paraId="1EAF801B" w14:textId="77777777" w:rsidTr="008A425C">
        <w:trPr>
          <w:trHeight w:val="412"/>
        </w:trPr>
        <w:tc>
          <w:tcPr>
            <w:tcW w:w="971" w:type="pct"/>
          </w:tcPr>
          <w:p w14:paraId="7104BED1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4" w:type="pct"/>
          </w:tcPr>
          <w:p w14:paraId="5E19502F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0C260972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45233F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965F0A5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DABB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6B41EAD7" w14:textId="53E88984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92,955</w:t>
            </w:r>
          </w:p>
        </w:tc>
        <w:tc>
          <w:tcPr>
            <w:tcW w:w="126" w:type="pct"/>
          </w:tcPr>
          <w:p w14:paraId="5ADB2600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44DBD6C" w14:textId="0AF89961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0" w:type="pct"/>
          </w:tcPr>
          <w:p w14:paraId="55688F88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27573032" w14:textId="78CB3F96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101,955</w:t>
            </w:r>
          </w:p>
        </w:tc>
        <w:tc>
          <w:tcPr>
            <w:tcW w:w="149" w:type="pct"/>
          </w:tcPr>
          <w:p w14:paraId="56E0B532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05942080" w14:textId="46FA6B4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60,306</w:t>
            </w:r>
          </w:p>
        </w:tc>
      </w:tr>
      <w:tr w:rsidR="005776CF" w:rsidRPr="00F463CA" w14:paraId="22420924" w14:textId="77777777" w:rsidTr="008A425C">
        <w:trPr>
          <w:trHeight w:val="412"/>
        </w:trPr>
        <w:tc>
          <w:tcPr>
            <w:tcW w:w="971" w:type="pct"/>
          </w:tcPr>
          <w:p w14:paraId="4DD248BA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4" w:type="pct"/>
          </w:tcPr>
          <w:p w14:paraId="173CD4E6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13C0406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173F993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93A58C9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E6D15C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9EA19D6" w14:textId="092287A4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126" w:type="pct"/>
          </w:tcPr>
          <w:p w14:paraId="64EE01C7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9C723BC" w14:textId="7E20CE90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  <w:tc>
          <w:tcPr>
            <w:tcW w:w="140" w:type="pct"/>
          </w:tcPr>
          <w:p w14:paraId="07B2A11E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ADBA9C1" w14:textId="53C9F538" w:rsidR="005776CF" w:rsidRPr="00D05185" w:rsidRDefault="00406A8B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149" w:type="pct"/>
          </w:tcPr>
          <w:p w14:paraId="080C3140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6CA1986" w14:textId="0FF24E40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</w:tr>
      <w:tr w:rsidR="005776CF" w:rsidRPr="00F463CA" w14:paraId="76ED8589" w14:textId="77777777" w:rsidTr="008A425C">
        <w:trPr>
          <w:trHeight w:val="412"/>
        </w:trPr>
        <w:tc>
          <w:tcPr>
            <w:tcW w:w="971" w:type="pct"/>
          </w:tcPr>
          <w:p w14:paraId="5A656D4A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001E871B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2E31B468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3E2C9F5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E6A8B80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76A2FE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A57968E" w14:textId="6778B04D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93,945</w:t>
            </w:r>
          </w:p>
        </w:tc>
        <w:tc>
          <w:tcPr>
            <w:tcW w:w="126" w:type="pct"/>
          </w:tcPr>
          <w:p w14:paraId="1D37ACD7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BEE731E" w14:textId="4BA17095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0" w:type="pct"/>
          </w:tcPr>
          <w:p w14:paraId="05C33CE3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2E039507" w14:textId="3B5DF8F1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102,945</w:t>
            </w:r>
          </w:p>
        </w:tc>
        <w:tc>
          <w:tcPr>
            <w:tcW w:w="149" w:type="pct"/>
          </w:tcPr>
          <w:p w14:paraId="5A78E8BC" w14:textId="77777777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B85612A" w14:textId="5DB09D5A" w:rsidR="005776CF" w:rsidRPr="00D05185" w:rsidRDefault="005776CF" w:rsidP="0057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</w:tbl>
    <w:p w14:paraId="1128CD96" w14:textId="77777777" w:rsidR="005068CF" w:rsidRPr="00F463CA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FF6092" w14:textId="6CDC15D8" w:rsidR="00D05185" w:rsidRPr="007A1E58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7A1E5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9D4FAD">
        <w:rPr>
          <w:rFonts w:asciiTheme="majorBidi" w:hAnsiTheme="majorBidi" w:cstheme="majorBidi" w:hint="cs"/>
          <w:sz w:val="30"/>
          <w:szCs w:val="30"/>
          <w:cs/>
        </w:rPr>
        <w:t>เ</w:t>
      </w:r>
      <w:r w:rsidR="00767B43">
        <w:rPr>
          <w:rFonts w:asciiTheme="majorBidi" w:hAnsiTheme="majorBidi" w:cstheme="majorBidi" w:hint="cs"/>
          <w:sz w:val="30"/>
          <w:szCs w:val="30"/>
          <w:cs/>
        </w:rPr>
        <w:t>ก</w:t>
      </w:r>
      <w:r w:rsidR="009D4FAD">
        <w:rPr>
          <w:rFonts w:asciiTheme="majorBidi" w:hAnsiTheme="majorBidi" w:cstheme="majorBidi" w:hint="cs"/>
          <w:sz w:val="30"/>
          <w:szCs w:val="30"/>
          <w:cs/>
        </w:rPr>
        <w:t>้า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767B4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9D4FAD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767B43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11BDDE" w14:textId="1D364C24" w:rsidR="00CA10D8" w:rsidRPr="00F463CA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032"/>
        <w:gridCol w:w="270"/>
        <w:gridCol w:w="1003"/>
        <w:gridCol w:w="275"/>
        <w:gridCol w:w="1076"/>
        <w:gridCol w:w="243"/>
        <w:gridCol w:w="1093"/>
      </w:tblGrid>
      <w:tr w:rsidR="000D2E8C" w:rsidRPr="00F463CA" w14:paraId="765EDB20" w14:textId="77777777" w:rsidTr="00767B43">
        <w:tc>
          <w:tcPr>
            <w:tcW w:w="2333" w:type="pct"/>
          </w:tcPr>
          <w:p w14:paraId="5CE4097C" w14:textId="77777777" w:rsidR="000D2E8C" w:rsidRPr="00F463CA" w:rsidRDefault="000D2E8C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334CC139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29D861E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3"/>
          </w:tcPr>
          <w:p w14:paraId="102F01A5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D50B3" w:rsidRPr="00F463CA" w14:paraId="04F3FCB1" w14:textId="77777777" w:rsidTr="00767B43">
        <w:tc>
          <w:tcPr>
            <w:tcW w:w="2333" w:type="pct"/>
          </w:tcPr>
          <w:p w14:paraId="6DDDB793" w14:textId="77777777" w:rsidR="007D50B3" w:rsidRPr="00F463CA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6DD884C6" w14:textId="4508708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266AA23B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3DE867A" w14:textId="0215BE2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6AD9D660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021BD5" w14:textId="45D5D753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65F29710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69A351A" w14:textId="51691AF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D2E8C" w:rsidRPr="00F463CA" w14:paraId="4AE74914" w14:textId="77777777" w:rsidTr="00767B43">
        <w:trPr>
          <w:trHeight w:val="299"/>
        </w:trPr>
        <w:tc>
          <w:tcPr>
            <w:tcW w:w="2333" w:type="pct"/>
          </w:tcPr>
          <w:p w14:paraId="19063B4C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7" w:type="pct"/>
            <w:gridSpan w:val="7"/>
          </w:tcPr>
          <w:p w14:paraId="1F1D8796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D4FAD" w:rsidRPr="00F463CA" w14:paraId="1AA157D7" w14:textId="77777777" w:rsidTr="00767B43">
        <w:tc>
          <w:tcPr>
            <w:tcW w:w="2333" w:type="pct"/>
          </w:tcPr>
          <w:p w14:paraId="01B4037D" w14:textId="34DE10F9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71F679AB" w14:textId="4DB8C483" w:rsidR="009D4FAD" w:rsidRPr="00182A2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65,536</w:t>
            </w:r>
          </w:p>
        </w:tc>
        <w:tc>
          <w:tcPr>
            <w:tcW w:w="144" w:type="pct"/>
          </w:tcPr>
          <w:p w14:paraId="17A69C39" w14:textId="77777777" w:rsidR="009D4FAD" w:rsidRPr="00182A2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DC3EDED" w14:textId="52173AA3" w:rsidR="009D4FAD" w:rsidRPr="00182A2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A2A">
              <w:rPr>
                <w:rFonts w:asciiTheme="majorBidi" w:hAnsiTheme="majorBidi" w:cstheme="majorBidi"/>
                <w:sz w:val="30"/>
                <w:szCs w:val="30"/>
              </w:rPr>
              <w:t>144,710</w:t>
            </w:r>
          </w:p>
        </w:tc>
        <w:tc>
          <w:tcPr>
            <w:tcW w:w="147" w:type="pct"/>
          </w:tcPr>
          <w:p w14:paraId="108B9848" w14:textId="77777777" w:rsidR="009D4FAD" w:rsidRPr="00182A2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565DCD4F" w14:textId="11F0D20A" w:rsidR="009D4FAD" w:rsidRPr="00182A2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79,536</w:t>
            </w:r>
          </w:p>
        </w:tc>
        <w:tc>
          <w:tcPr>
            <w:tcW w:w="130" w:type="pct"/>
          </w:tcPr>
          <w:p w14:paraId="679A30A8" w14:textId="77777777" w:rsidR="009D4FAD" w:rsidRPr="00182A2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21497885" w14:textId="01DF4B9F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A2A">
              <w:rPr>
                <w:rFonts w:asciiTheme="majorBidi" w:hAnsiTheme="majorBidi" w:cstheme="majorBidi"/>
                <w:sz w:val="30"/>
                <w:szCs w:val="30"/>
              </w:rPr>
              <w:t>172,710</w:t>
            </w:r>
          </w:p>
        </w:tc>
      </w:tr>
      <w:tr w:rsidR="009D4FAD" w:rsidRPr="00F463CA" w14:paraId="750CC444" w14:textId="77777777" w:rsidTr="00767B43">
        <w:tc>
          <w:tcPr>
            <w:tcW w:w="2333" w:type="pct"/>
          </w:tcPr>
          <w:p w14:paraId="2638576C" w14:textId="2396838A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5A7E9B01" w14:textId="0D664CFC" w:rsidR="009D4FAD" w:rsidRPr="00F463C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345,699</w:t>
            </w:r>
          </w:p>
        </w:tc>
        <w:tc>
          <w:tcPr>
            <w:tcW w:w="144" w:type="pct"/>
          </w:tcPr>
          <w:p w14:paraId="460D6E39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C4A5A06" w14:textId="603167E3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71,891</w:t>
            </w:r>
          </w:p>
        </w:tc>
        <w:tc>
          <w:tcPr>
            <w:tcW w:w="147" w:type="pct"/>
          </w:tcPr>
          <w:p w14:paraId="1B6C5F70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7961B90" w14:textId="4FA78186" w:rsidR="009D4FAD" w:rsidRPr="00F463C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345,699</w:t>
            </w:r>
          </w:p>
        </w:tc>
        <w:tc>
          <w:tcPr>
            <w:tcW w:w="130" w:type="pct"/>
          </w:tcPr>
          <w:p w14:paraId="44AC2EEA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C90AB6A" w14:textId="6E64D06D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71,891</w:t>
            </w:r>
          </w:p>
        </w:tc>
      </w:tr>
      <w:tr w:rsidR="009D4FAD" w:rsidRPr="00F463CA" w14:paraId="17036A88" w14:textId="77777777" w:rsidTr="00767B43">
        <w:tc>
          <w:tcPr>
            <w:tcW w:w="2333" w:type="pct"/>
          </w:tcPr>
          <w:p w14:paraId="466C435D" w14:textId="3BC7E741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426116E2" w14:textId="075CD793" w:rsidR="009D4FAD" w:rsidRPr="00F463C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(317,290)</w:t>
            </w:r>
          </w:p>
        </w:tc>
        <w:tc>
          <w:tcPr>
            <w:tcW w:w="144" w:type="pct"/>
          </w:tcPr>
          <w:p w14:paraId="21B7BC9D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CB84B7" w14:textId="626B6626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(96,294)</w:t>
            </w:r>
          </w:p>
        </w:tc>
        <w:tc>
          <w:tcPr>
            <w:tcW w:w="147" w:type="pct"/>
          </w:tcPr>
          <w:p w14:paraId="3AAF245E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6C12F35A" w14:textId="2D10C0F8" w:rsidR="009D4FAD" w:rsidRPr="00F463C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(322,290)</w:t>
            </w:r>
          </w:p>
        </w:tc>
        <w:tc>
          <w:tcPr>
            <w:tcW w:w="130" w:type="pct"/>
          </w:tcPr>
          <w:p w14:paraId="2E0EAF4B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0467A3CC" w14:textId="2C9CD23F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(100,294)</w:t>
            </w:r>
          </w:p>
        </w:tc>
      </w:tr>
      <w:tr w:rsidR="009D4FAD" w:rsidRPr="00F463CA" w14:paraId="64AD56F5" w14:textId="77777777" w:rsidTr="00767B43">
        <w:tc>
          <w:tcPr>
            <w:tcW w:w="2333" w:type="pct"/>
          </w:tcPr>
          <w:p w14:paraId="56C3776B" w14:textId="33108B86" w:rsidR="009D4FAD" w:rsidRPr="00767B43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3C92DAC" w14:textId="6C2E8C3A" w:rsidR="009D4FAD" w:rsidRPr="00F463C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93,945</w:t>
            </w:r>
          </w:p>
        </w:tc>
        <w:tc>
          <w:tcPr>
            <w:tcW w:w="144" w:type="pct"/>
          </w:tcPr>
          <w:p w14:paraId="77E9F0B4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4C425B2" w14:textId="4D3AB538" w:rsidR="009D4FAD" w:rsidRPr="00182A2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120,307</w:t>
            </w:r>
          </w:p>
        </w:tc>
        <w:tc>
          <w:tcPr>
            <w:tcW w:w="147" w:type="pct"/>
          </w:tcPr>
          <w:p w14:paraId="53E704B1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CAC6" w14:textId="5DEB806F" w:rsidR="009D4FAD" w:rsidRPr="00F463CA" w:rsidRDefault="005D3854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102,945</w:t>
            </w:r>
          </w:p>
        </w:tc>
        <w:tc>
          <w:tcPr>
            <w:tcW w:w="130" w:type="pct"/>
          </w:tcPr>
          <w:p w14:paraId="398EEAEB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FCCF" w14:textId="173A93FB" w:rsidR="009D4FAD" w:rsidRPr="00182A2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144,307</w:t>
            </w:r>
          </w:p>
        </w:tc>
      </w:tr>
    </w:tbl>
    <w:p w14:paraId="43D44E9E" w14:textId="77777777" w:rsidR="00EE471F" w:rsidRPr="00F463CA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309B495" w14:textId="2E065D9B" w:rsidR="00062464" w:rsidRPr="00D16AC4" w:rsidRDefault="00062464" w:rsidP="00D16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/>
        </w:rPr>
      </w:pPr>
      <w:r w:rsidRPr="00F463CA">
        <w:rPr>
          <w:rFonts w:asciiTheme="majorBidi" w:hAnsiTheme="majorBidi" w:cstheme="majorBidi"/>
          <w:sz w:val="20"/>
          <w:szCs w:val="20"/>
          <w:cs/>
          <w:lang w:val="x-none"/>
        </w:rPr>
        <w:br w:type="page"/>
      </w:r>
    </w:p>
    <w:p w14:paraId="377490EA" w14:textId="015F6CEB" w:rsidR="003222A8" w:rsidRPr="00EB3C4C" w:rsidRDefault="00AD06D8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</w:t>
      </w:r>
      <w:r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คงเหลือ   </w:t>
      </w:r>
    </w:p>
    <w:p w14:paraId="44E21696" w14:textId="77777777" w:rsidR="00EB3C4C" w:rsidRPr="00EB3C4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EB3C4C" w14:paraId="4DB07FBC" w14:textId="77777777" w:rsidTr="00B36552">
        <w:trPr>
          <w:tblHeader/>
        </w:trPr>
        <w:tc>
          <w:tcPr>
            <w:tcW w:w="4221" w:type="dxa"/>
          </w:tcPr>
          <w:p w14:paraId="0DE8317C" w14:textId="77777777" w:rsidR="003222A8" w:rsidRPr="00EB3C4C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BF18AC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241ED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47C07F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4FAD" w:rsidRPr="00EB3C4C" w14:paraId="16A376EA" w14:textId="77777777" w:rsidTr="00B36552">
        <w:trPr>
          <w:tblHeader/>
        </w:trPr>
        <w:tc>
          <w:tcPr>
            <w:tcW w:w="4221" w:type="dxa"/>
          </w:tcPr>
          <w:p w14:paraId="07212C19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051" w14:textId="2DECDF2C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A15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4E3876F8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6738F63C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F4B5C74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67CE5" w14:textId="549B01A6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A15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0" w:type="dxa"/>
          </w:tcPr>
          <w:p w14:paraId="34924438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6A4FE8D1" w14:textId="5DC80A94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9D4FAD" w:rsidRPr="00EB3C4C" w14:paraId="1B25C759" w14:textId="77777777" w:rsidTr="00B36552">
        <w:trPr>
          <w:tblHeader/>
        </w:trPr>
        <w:tc>
          <w:tcPr>
            <w:tcW w:w="4221" w:type="dxa"/>
          </w:tcPr>
          <w:p w14:paraId="1815B272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B852D" w14:textId="1BD777B1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1EE0C6F2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3D0336" w14:textId="485AC31E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70" w:type="dxa"/>
          </w:tcPr>
          <w:p w14:paraId="2FB10B88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41CE0" w14:textId="71FA69BC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0" w:type="dxa"/>
          </w:tcPr>
          <w:p w14:paraId="3CA48741" w14:textId="77777777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EE5A634" w14:textId="49962F0F" w:rsidR="009D4FAD" w:rsidRPr="00EB3C4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9D4FAD" w:rsidRPr="00F463CA" w14:paraId="6214ABD9" w14:textId="77777777" w:rsidTr="00B36552">
        <w:tc>
          <w:tcPr>
            <w:tcW w:w="4221" w:type="dxa"/>
          </w:tcPr>
          <w:p w14:paraId="135D6C7D" w14:textId="77777777" w:rsidR="009D4FAD" w:rsidRPr="00F463CA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0217B202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FAD" w:rsidRPr="00F463CA" w14:paraId="7B3321DC" w14:textId="77777777" w:rsidTr="00B36552">
        <w:tc>
          <w:tcPr>
            <w:tcW w:w="4221" w:type="dxa"/>
          </w:tcPr>
          <w:p w14:paraId="4E119BB8" w14:textId="77777777" w:rsidR="009D4FAD" w:rsidRPr="00F463CA" w:rsidRDefault="009D4FAD" w:rsidP="009D4F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48FC44D" w14:textId="218BE0BF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676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350C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0,63</w:t>
            </w:r>
            <w:r w:rsidR="00C71D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4" w:type="dxa"/>
          </w:tcPr>
          <w:p w14:paraId="6A6A8B5F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71ADB5" w14:textId="338A61F5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3,207,816</w:t>
            </w:r>
          </w:p>
        </w:tc>
        <w:tc>
          <w:tcPr>
            <w:tcW w:w="270" w:type="dxa"/>
          </w:tcPr>
          <w:p w14:paraId="6821A556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0B100" w14:textId="0E4C64D2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676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800,004</w:t>
            </w:r>
          </w:p>
        </w:tc>
        <w:tc>
          <w:tcPr>
            <w:tcW w:w="265" w:type="dxa"/>
            <w:gridSpan w:val="2"/>
          </w:tcPr>
          <w:p w14:paraId="7A234841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97DE2C" w14:textId="2342AAE7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3,207,115</w:t>
            </w:r>
          </w:p>
        </w:tc>
      </w:tr>
      <w:tr w:rsidR="009D4FAD" w:rsidRPr="00F463CA" w14:paraId="4BA90690" w14:textId="77777777" w:rsidTr="00B36552">
        <w:tc>
          <w:tcPr>
            <w:tcW w:w="4221" w:type="dxa"/>
          </w:tcPr>
          <w:p w14:paraId="73A6F9FE" w14:textId="77777777" w:rsidR="009D4FAD" w:rsidRPr="00F463CA" w:rsidRDefault="009D4FAD" w:rsidP="009D4F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175E3" w14:textId="0134685A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105,763</w:t>
            </w:r>
          </w:p>
        </w:tc>
        <w:tc>
          <w:tcPr>
            <w:tcW w:w="264" w:type="dxa"/>
          </w:tcPr>
          <w:p w14:paraId="69A485F7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4246" w14:textId="5EDCC586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133,791</w:t>
            </w:r>
          </w:p>
        </w:tc>
        <w:tc>
          <w:tcPr>
            <w:tcW w:w="270" w:type="dxa"/>
          </w:tcPr>
          <w:p w14:paraId="095F66B4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B0C1" w14:textId="1B2B1CCC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105,763</w:t>
            </w:r>
          </w:p>
        </w:tc>
        <w:tc>
          <w:tcPr>
            <w:tcW w:w="265" w:type="dxa"/>
            <w:gridSpan w:val="2"/>
          </w:tcPr>
          <w:p w14:paraId="3ED099C8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853F0" w14:textId="4FA321B4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133,791</w:t>
            </w:r>
          </w:p>
        </w:tc>
      </w:tr>
      <w:tr w:rsidR="009D4FAD" w:rsidRPr="00F463CA" w14:paraId="5C018C52" w14:textId="77777777" w:rsidTr="00B36552">
        <w:tc>
          <w:tcPr>
            <w:tcW w:w="4221" w:type="dxa"/>
          </w:tcPr>
          <w:p w14:paraId="2E6D9D21" w14:textId="77777777" w:rsidR="009D4FAD" w:rsidRPr="00F463CA" w:rsidRDefault="009D4FAD" w:rsidP="009D4F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B429" w14:textId="03B68A70" w:rsidR="009D4FAD" w:rsidRPr="00F463CA" w:rsidRDefault="00350C61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3,906,39</w:t>
            </w:r>
            <w:r w:rsidR="00C71D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4" w:type="dxa"/>
          </w:tcPr>
          <w:p w14:paraId="13D95314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4D300" w14:textId="5692977F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3,341,607</w:t>
            </w:r>
          </w:p>
        </w:tc>
        <w:tc>
          <w:tcPr>
            <w:tcW w:w="270" w:type="dxa"/>
          </w:tcPr>
          <w:p w14:paraId="382F6B56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58EE6" w14:textId="3B049EF4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6765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905,767</w:t>
            </w:r>
          </w:p>
        </w:tc>
        <w:tc>
          <w:tcPr>
            <w:tcW w:w="265" w:type="dxa"/>
            <w:gridSpan w:val="2"/>
          </w:tcPr>
          <w:p w14:paraId="37B7BA10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9CD9C" w14:textId="4050E2AA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3,340,906</w:t>
            </w:r>
          </w:p>
        </w:tc>
      </w:tr>
      <w:tr w:rsidR="009D4FAD" w:rsidRPr="00F463CA" w14:paraId="5F5F0700" w14:textId="77777777" w:rsidTr="00B36552">
        <w:tc>
          <w:tcPr>
            <w:tcW w:w="4221" w:type="dxa"/>
          </w:tcPr>
          <w:p w14:paraId="42711DE6" w14:textId="77777777" w:rsidR="009D4FAD" w:rsidRPr="00F463CA" w:rsidRDefault="009D4FAD" w:rsidP="009D4F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4E0EB" w14:textId="68C12E05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(164,737)</w:t>
            </w:r>
          </w:p>
        </w:tc>
        <w:tc>
          <w:tcPr>
            <w:tcW w:w="264" w:type="dxa"/>
          </w:tcPr>
          <w:p w14:paraId="52853B1C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93A9" w14:textId="50CAB99A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(98,123)</w:t>
            </w:r>
          </w:p>
        </w:tc>
        <w:tc>
          <w:tcPr>
            <w:tcW w:w="270" w:type="dxa"/>
          </w:tcPr>
          <w:p w14:paraId="27E2A937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6F42" w14:textId="3C8C7DCC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(164,737)</w:t>
            </w:r>
          </w:p>
        </w:tc>
        <w:tc>
          <w:tcPr>
            <w:tcW w:w="265" w:type="dxa"/>
            <w:gridSpan w:val="2"/>
          </w:tcPr>
          <w:p w14:paraId="4FF30D5E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8C" w14:textId="7A14594A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(98,123)</w:t>
            </w:r>
          </w:p>
        </w:tc>
      </w:tr>
      <w:tr w:rsidR="009D4FAD" w:rsidRPr="00F463CA" w14:paraId="2E50980A" w14:textId="77777777" w:rsidTr="00B36552">
        <w:tc>
          <w:tcPr>
            <w:tcW w:w="4221" w:type="dxa"/>
          </w:tcPr>
          <w:p w14:paraId="5B9C6E5B" w14:textId="77777777" w:rsidR="009D4FAD" w:rsidRPr="00F463CA" w:rsidRDefault="009D4FAD" w:rsidP="009D4F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26D5B" w14:textId="46BA7FAF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</w:t>
            </w:r>
            <w:r w:rsidR="006765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350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1,66</w:t>
            </w:r>
            <w:r w:rsidR="00C71D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4" w:type="dxa"/>
          </w:tcPr>
          <w:p w14:paraId="5E69FCCC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F58E" w14:textId="0C3F3A51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3,243,484</w:t>
            </w:r>
          </w:p>
        </w:tc>
        <w:tc>
          <w:tcPr>
            <w:tcW w:w="270" w:type="dxa"/>
          </w:tcPr>
          <w:p w14:paraId="4FBFFB16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0652B" w14:textId="69DFCF93" w:rsidR="009D4FAD" w:rsidRPr="00F463CA" w:rsidRDefault="0017216A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6765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741,030</w:t>
            </w:r>
          </w:p>
        </w:tc>
        <w:tc>
          <w:tcPr>
            <w:tcW w:w="265" w:type="dxa"/>
            <w:gridSpan w:val="2"/>
          </w:tcPr>
          <w:p w14:paraId="7705E4DB" w14:textId="77777777" w:rsidR="009D4FAD" w:rsidRPr="00F463CA" w:rsidRDefault="009D4FAD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99547" w14:textId="79B25B4C" w:rsidR="009D4FAD" w:rsidRPr="00F463CA" w:rsidRDefault="009D4FAD" w:rsidP="009D4F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3,242,783</w:t>
            </w:r>
          </w:p>
        </w:tc>
      </w:tr>
    </w:tbl>
    <w:p w14:paraId="64E589E7" w14:textId="54A0428C" w:rsidR="003222A8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50525D" w:rsidRPr="00A83A64" w14:paraId="7F6B5A11" w14:textId="77777777" w:rsidTr="00915E28">
        <w:trPr>
          <w:tblHeader/>
        </w:trPr>
        <w:tc>
          <w:tcPr>
            <w:tcW w:w="4230" w:type="dxa"/>
          </w:tcPr>
          <w:p w14:paraId="6E7400FF" w14:textId="77777777" w:rsidR="0050525D" w:rsidRPr="00A83A64" w:rsidRDefault="0050525D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571737" w14:textId="77777777" w:rsidR="0050525D" w:rsidRPr="00A83A64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229E6D" w14:textId="77777777" w:rsidR="0050525D" w:rsidRPr="00A83A64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1E24A8C5" w14:textId="77777777" w:rsidR="0050525D" w:rsidRPr="00A83A64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0525D" w:rsidRPr="009C797F" w14:paraId="639965D5" w14:textId="77777777" w:rsidTr="00915E28">
        <w:trPr>
          <w:tblHeader/>
        </w:trPr>
        <w:tc>
          <w:tcPr>
            <w:tcW w:w="4230" w:type="dxa"/>
          </w:tcPr>
          <w:p w14:paraId="546B2979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2E4FE" w14:textId="31D69287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0BB7BC8B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C8D2ED" w14:textId="58B292AB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66" w:type="dxa"/>
          </w:tcPr>
          <w:p w14:paraId="0D508AF1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F05E8" w14:textId="187BEAE2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0" w:type="dxa"/>
          </w:tcPr>
          <w:p w14:paraId="1DC284A1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A66C4D1" w14:textId="3218C9FD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50525D" w:rsidRPr="00A83A64" w14:paraId="44AE9ADA" w14:textId="77777777" w:rsidTr="00915E28">
        <w:trPr>
          <w:trHeight w:val="20"/>
        </w:trPr>
        <w:tc>
          <w:tcPr>
            <w:tcW w:w="4230" w:type="dxa"/>
          </w:tcPr>
          <w:p w14:paraId="0EE48967" w14:textId="77777777" w:rsidR="0050525D" w:rsidRPr="00A83A64" w:rsidRDefault="0050525D" w:rsidP="00915E28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7077F2E8" w14:textId="77777777" w:rsidR="0050525D" w:rsidRPr="00A83A64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25D" w:rsidRPr="00A83A64" w14:paraId="3D79CB8E" w14:textId="77777777" w:rsidTr="00915E28">
        <w:trPr>
          <w:trHeight w:val="20"/>
        </w:trPr>
        <w:tc>
          <w:tcPr>
            <w:tcW w:w="4230" w:type="dxa"/>
          </w:tcPr>
          <w:p w14:paraId="79777EAD" w14:textId="77777777" w:rsidR="0050525D" w:rsidRDefault="0050525D" w:rsidP="00915E28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784398BF" w14:textId="77777777" w:rsidR="0050525D" w:rsidRPr="00A83A64" w:rsidRDefault="0050525D" w:rsidP="00915E28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proofErr w:type="gramStart"/>
            <w:r w:rsidRPr="00E34B1E">
              <w:rPr>
                <w:rFonts w:asciiTheme="majorBidi" w:hAnsiTheme="majorBidi" w:cstheme="majorBidi"/>
                <w:b/>
                <w:color w:val="FFFFFF" w:themeColor="background1"/>
                <w:sz w:val="10"/>
                <w:szCs w:val="10"/>
              </w:rPr>
              <w:t>.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  <w:proofErr w:type="gramEnd"/>
          </w:p>
          <w:p w14:paraId="5447D8C9" w14:textId="73CC2026" w:rsidR="0050525D" w:rsidRPr="00A83A64" w:rsidRDefault="0050525D" w:rsidP="00915E28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</w:t>
            </w:r>
            <w:r w:rsidR="009D4FA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</w:t>
            </w:r>
            <w:r w:rsidR="007A15B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</w:t>
            </w:r>
            <w:r w:rsidR="009D4FA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้า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7A15B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9D4FA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="007A15BE" w:rsidRPr="007A15B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63548B88" w14:textId="77777777" w:rsidR="0050525D" w:rsidRPr="00A83A64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5BE" w:rsidRPr="001B3065" w14:paraId="0B6E2F43" w14:textId="77777777" w:rsidTr="00915E28">
        <w:trPr>
          <w:trHeight w:val="20"/>
        </w:trPr>
        <w:tc>
          <w:tcPr>
            <w:tcW w:w="4230" w:type="dxa"/>
          </w:tcPr>
          <w:p w14:paraId="0482D6B0" w14:textId="77777777" w:rsidR="007A15BE" w:rsidRPr="00A83A64" w:rsidRDefault="007A15BE" w:rsidP="007A15BE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2D815" w14:textId="5ED36BAF" w:rsidR="007A15BE" w:rsidRPr="00590DB0" w:rsidRDefault="00590DB0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28,208,060</w:t>
            </w:r>
          </w:p>
        </w:tc>
        <w:tc>
          <w:tcPr>
            <w:tcW w:w="264" w:type="dxa"/>
          </w:tcPr>
          <w:p w14:paraId="12D875AC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5270B5F" w14:textId="53CB65E5" w:rsidR="007A15BE" w:rsidRPr="001B3065" w:rsidRDefault="009D4FA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24,641,971</w:t>
            </w:r>
          </w:p>
        </w:tc>
        <w:tc>
          <w:tcPr>
            <w:tcW w:w="266" w:type="dxa"/>
          </w:tcPr>
          <w:p w14:paraId="15EC04B8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7DCC15" w14:textId="5AC77FFB" w:rsidR="007A15BE" w:rsidRPr="00A83A64" w:rsidRDefault="00C958F2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590DB0">
              <w:rPr>
                <w:rFonts w:asciiTheme="majorBidi" w:hAnsiTheme="majorBidi" w:cstheme="majorBidi"/>
                <w:sz w:val="30"/>
                <w:szCs w:val="30"/>
              </w:rPr>
              <w:t>203,278</w:t>
            </w:r>
          </w:p>
        </w:tc>
        <w:tc>
          <w:tcPr>
            <w:tcW w:w="265" w:type="dxa"/>
            <w:gridSpan w:val="2"/>
          </w:tcPr>
          <w:p w14:paraId="670AEECF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9786958" w14:textId="20BF35B8" w:rsidR="007A15BE" w:rsidRPr="001B3065" w:rsidRDefault="009D4FA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24,645,928</w:t>
            </w:r>
          </w:p>
        </w:tc>
      </w:tr>
      <w:tr w:rsidR="007A15BE" w:rsidRPr="001B3065" w14:paraId="78E42334" w14:textId="77777777" w:rsidTr="00915E28">
        <w:tc>
          <w:tcPr>
            <w:tcW w:w="4230" w:type="dxa"/>
          </w:tcPr>
          <w:p w14:paraId="1D17CC19" w14:textId="2B7C1F1B" w:rsidR="007A15BE" w:rsidRDefault="00590DB0" w:rsidP="007A15BE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  <w:tab w:val="left" w:pos="612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15BE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4FD9BBF" w14:textId="274F6255" w:rsidR="007A15BE" w:rsidRPr="00A83A64" w:rsidRDefault="007A15BE" w:rsidP="007A15BE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90DB0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B707AA" w14:textId="77777777" w:rsidR="007A15BE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42DAE9" w14:textId="2477BA2C" w:rsidR="00C958F2" w:rsidRPr="00A83A64" w:rsidRDefault="00C958F2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66,614</w:t>
            </w:r>
          </w:p>
        </w:tc>
        <w:tc>
          <w:tcPr>
            <w:tcW w:w="264" w:type="dxa"/>
          </w:tcPr>
          <w:p w14:paraId="6ED4E014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B03EE82" w14:textId="77777777" w:rsidR="007A15BE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D71DA2C" w14:textId="08ABEC99" w:rsidR="009D4FAD" w:rsidRPr="001B3065" w:rsidRDefault="009D4FA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(10,499)</w:t>
            </w:r>
          </w:p>
        </w:tc>
        <w:tc>
          <w:tcPr>
            <w:tcW w:w="266" w:type="dxa"/>
          </w:tcPr>
          <w:p w14:paraId="33CB8A59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785299" w14:textId="77777777" w:rsidR="007A15BE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9351B8" w14:textId="1E615DD4" w:rsidR="00C958F2" w:rsidRPr="00A83A64" w:rsidRDefault="00C958F2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66,614</w:t>
            </w:r>
          </w:p>
        </w:tc>
        <w:tc>
          <w:tcPr>
            <w:tcW w:w="265" w:type="dxa"/>
            <w:gridSpan w:val="2"/>
          </w:tcPr>
          <w:p w14:paraId="7AB2C1C7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5F2F1D26" w14:textId="77777777" w:rsidR="007A15BE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CAB73B" w14:textId="442BB070" w:rsidR="009D4FAD" w:rsidRPr="001B3065" w:rsidRDefault="009D4FA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(9,976)</w:t>
            </w:r>
          </w:p>
        </w:tc>
      </w:tr>
      <w:tr w:rsidR="007A15BE" w:rsidRPr="001B3065" w14:paraId="3B38B249" w14:textId="77777777" w:rsidTr="00915E28">
        <w:tc>
          <w:tcPr>
            <w:tcW w:w="4230" w:type="dxa"/>
          </w:tcPr>
          <w:p w14:paraId="63277AC0" w14:textId="18CDE5E6" w:rsidR="007A15BE" w:rsidRPr="00A83A64" w:rsidRDefault="004F4014" w:rsidP="007A15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CF123" w14:textId="5BBDE627" w:rsidR="007A15BE" w:rsidRPr="00A83A64" w:rsidRDefault="00C958F2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350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,274,674</w:t>
            </w:r>
          </w:p>
        </w:tc>
        <w:tc>
          <w:tcPr>
            <w:tcW w:w="264" w:type="dxa"/>
          </w:tcPr>
          <w:p w14:paraId="2BDBC04E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D3C17" w14:textId="4C3735B9" w:rsidR="007A15BE" w:rsidRPr="001B3065" w:rsidRDefault="009D4FA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24,631,472</w:t>
            </w:r>
          </w:p>
        </w:tc>
        <w:tc>
          <w:tcPr>
            <w:tcW w:w="266" w:type="dxa"/>
          </w:tcPr>
          <w:p w14:paraId="01A70A56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43FC4" w14:textId="689062D1" w:rsidR="007A15BE" w:rsidRPr="001B3065" w:rsidRDefault="00C958F2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</w:t>
            </w:r>
            <w:r w:rsidR="000A4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269,892</w:t>
            </w:r>
          </w:p>
        </w:tc>
        <w:tc>
          <w:tcPr>
            <w:tcW w:w="265" w:type="dxa"/>
            <w:gridSpan w:val="2"/>
          </w:tcPr>
          <w:p w14:paraId="554EF05C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7DA90" w14:textId="401F1BA9" w:rsidR="007A15BE" w:rsidRPr="001B3065" w:rsidRDefault="009D4FA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24,635,952</w:t>
            </w:r>
          </w:p>
        </w:tc>
      </w:tr>
    </w:tbl>
    <w:p w14:paraId="2325E5B4" w14:textId="7FE9F2FE" w:rsidR="0050525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4D1BFADA" w14:textId="45734B58" w:rsidR="0050525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731E5A1D" w14:textId="77777777" w:rsidR="0050525D" w:rsidRPr="000905F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28714BF5" w14:textId="2F5D801C" w:rsidR="00CD766E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2D783E4C" w14:textId="0474F4D2" w:rsidR="00603F2D" w:rsidRPr="009D4FAD" w:rsidRDefault="00E53A76" w:rsidP="00D411DA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D4F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D06A6A" w:rsidRPr="009D4F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8F4383" w:rsidRPr="009D4F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บริษัทร่ว</w:t>
      </w:r>
      <w:r w:rsidR="00D06A6A" w:rsidRPr="009D4F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</w:t>
      </w:r>
    </w:p>
    <w:p w14:paraId="468397B0" w14:textId="77777777" w:rsidR="009D4FAD" w:rsidRPr="009D4FAD" w:rsidRDefault="009D4FAD" w:rsidP="009D4FAD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360"/>
        <w:gridCol w:w="180"/>
        <w:gridCol w:w="1440"/>
        <w:gridCol w:w="180"/>
        <w:gridCol w:w="1530"/>
      </w:tblGrid>
      <w:tr w:rsidR="00FE2DFF" w:rsidRPr="009D4FAD" w14:paraId="22CB49E2" w14:textId="77777777" w:rsidTr="00EC7E23">
        <w:trPr>
          <w:cantSplit/>
          <w:trHeight w:val="173"/>
          <w:tblHeader/>
        </w:trPr>
        <w:tc>
          <w:tcPr>
            <w:tcW w:w="5490" w:type="dxa"/>
            <w:shd w:val="clear" w:color="auto" w:fill="auto"/>
          </w:tcPr>
          <w:p w14:paraId="100C0D50" w14:textId="1D6013B1" w:rsidR="00FE2DFF" w:rsidRPr="009D4FAD" w:rsidRDefault="00FE2DFF" w:rsidP="00957E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60" w:type="dxa"/>
          </w:tcPr>
          <w:p w14:paraId="4E5B7F79" w14:textId="77777777" w:rsidR="00FE2DFF" w:rsidRPr="009D4FAD" w:rsidRDefault="00FE2DFF" w:rsidP="009D4FAD">
            <w:pPr>
              <w:pStyle w:val="acctmergecolhdg"/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362C36" w14:textId="77777777" w:rsidR="00FE2DFF" w:rsidRPr="009D4FAD" w:rsidRDefault="00FE2DFF" w:rsidP="00957E7D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257F617A" w14:textId="5F87E527" w:rsidR="00FE2DFF" w:rsidRPr="009D4FAD" w:rsidRDefault="00FE2DFF" w:rsidP="009D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4F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FF" w:rsidRPr="009D4FAD" w14:paraId="5DB9A3FA" w14:textId="77777777" w:rsidTr="00EC7E23">
        <w:trPr>
          <w:cantSplit/>
          <w:tblHeader/>
        </w:trPr>
        <w:tc>
          <w:tcPr>
            <w:tcW w:w="5490" w:type="dxa"/>
            <w:shd w:val="clear" w:color="auto" w:fill="auto"/>
          </w:tcPr>
          <w:p w14:paraId="6BDE1E4B" w14:textId="42290BE7" w:rsidR="00FE2DFF" w:rsidRPr="009D4FAD" w:rsidRDefault="00FE2DFF" w:rsidP="00957E7D">
            <w:pPr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D4F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957E7D"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D4F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57E7D"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D4F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57E7D"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360" w:type="dxa"/>
          </w:tcPr>
          <w:p w14:paraId="433D101E" w14:textId="77777777" w:rsidR="00FE2DFF" w:rsidRPr="009D4FAD" w:rsidRDefault="00FE2DFF" w:rsidP="00957E7D">
            <w:pPr>
              <w:pStyle w:val="acctmergecolhdg"/>
              <w:spacing w:line="240" w:lineRule="auto"/>
              <w:ind w:left="-76" w:right="-81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025E5" w14:textId="77777777" w:rsidR="00FE2DFF" w:rsidRPr="009D4FAD" w:rsidRDefault="00FE2DFF" w:rsidP="00957E7D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DA713F" w14:textId="45B3DA40" w:rsidR="00FE2DFF" w:rsidRPr="009D4FAD" w:rsidRDefault="00FE2DFF" w:rsidP="0095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375A6D" w14:textId="77777777" w:rsidR="00FE2DFF" w:rsidRPr="009D4FAD" w:rsidRDefault="00FE2DFF" w:rsidP="00957E7D">
            <w:pPr>
              <w:pStyle w:val="acctmergecolhdg"/>
              <w:spacing w:line="240" w:lineRule="auto"/>
              <w:ind w:right="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4C796" w14:textId="12CAD623" w:rsidR="00FE2DFF" w:rsidRPr="009D4FAD" w:rsidRDefault="00FE2DFF" w:rsidP="0032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E2DFF" w:rsidRPr="009D4FAD" w14:paraId="5CC116E5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35D48989" w14:textId="77777777" w:rsidR="00FE2DFF" w:rsidRPr="009D4FAD" w:rsidRDefault="00FE2DFF" w:rsidP="00957E7D">
            <w:pPr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AD0CD6" w14:textId="77777777" w:rsidR="00FE2DFF" w:rsidRPr="009D4FAD" w:rsidRDefault="00FE2DFF" w:rsidP="00957E7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D22CD5" w14:textId="77777777" w:rsidR="00FE2DFF" w:rsidRPr="009D4FAD" w:rsidRDefault="00FE2DFF" w:rsidP="00957E7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C0EBEF7" w14:textId="0BCB88ED" w:rsidR="00FE2DFF" w:rsidRPr="009D4FAD" w:rsidRDefault="00FE2DFF" w:rsidP="00321B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4F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2DFF" w:rsidRPr="009D4FAD" w14:paraId="0D304973" w14:textId="77777777" w:rsidTr="00EC7E23">
        <w:trPr>
          <w:cantSplit/>
          <w:trHeight w:val="70"/>
        </w:trPr>
        <w:tc>
          <w:tcPr>
            <w:tcW w:w="5490" w:type="dxa"/>
            <w:shd w:val="clear" w:color="auto" w:fill="auto"/>
          </w:tcPr>
          <w:p w14:paraId="7698311F" w14:textId="3559CEE6" w:rsidR="00FE2DFF" w:rsidRPr="009D4FAD" w:rsidRDefault="00FE2DFF" w:rsidP="00957E7D">
            <w:pPr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47A15B9C" w14:textId="77777777" w:rsidR="00FE2DFF" w:rsidRPr="009D4FA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445880" w14:textId="77777777" w:rsidR="00FE2DFF" w:rsidRPr="009D4FA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D03DE66" w14:textId="77777777" w:rsidR="00FE2DFF" w:rsidRPr="009D4FA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77B5DD" w14:textId="77777777" w:rsidR="00FE2DFF" w:rsidRPr="009D4FAD" w:rsidRDefault="00FE2DFF" w:rsidP="00957E7D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388ABB6" w14:textId="77777777" w:rsidR="00FE2DFF" w:rsidRPr="009D4FA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014" w:rsidRPr="009D4FAD" w14:paraId="04ABEDA2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107E7C93" w14:textId="26C42F0F" w:rsidR="004F4014" w:rsidRPr="009D4FAD" w:rsidRDefault="004F4014" w:rsidP="004F4014">
            <w:pPr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E7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ซินเน็ค อินคิวท์เบชั่น จำกัด</w:t>
            </w:r>
          </w:p>
        </w:tc>
        <w:tc>
          <w:tcPr>
            <w:tcW w:w="360" w:type="dxa"/>
          </w:tcPr>
          <w:p w14:paraId="5F7DC4EE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F8BAC5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F220F61" w14:textId="0BA41C01" w:rsidR="004F4014" w:rsidRPr="00321BC9" w:rsidRDefault="00ED76BC" w:rsidP="00321B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21BC9"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  <w:tc>
          <w:tcPr>
            <w:tcW w:w="180" w:type="dxa"/>
            <w:shd w:val="clear" w:color="auto" w:fill="auto"/>
          </w:tcPr>
          <w:p w14:paraId="18B4C0CD" w14:textId="77777777" w:rsidR="004F4014" w:rsidRPr="009D4FAD" w:rsidRDefault="004F4014" w:rsidP="004F4014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95533AA" w14:textId="79A925E0" w:rsidR="004F4014" w:rsidRPr="003F1325" w:rsidRDefault="004F4014" w:rsidP="004F401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4F4014" w:rsidRPr="009D4FAD" w14:paraId="51ACE789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1DD7E9CF" w14:textId="691EF11E" w:rsidR="004F4014" w:rsidRPr="009D4FAD" w:rsidRDefault="004F4014" w:rsidP="004F4014">
            <w:pPr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E7D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F45FE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เซอร์วิส พ้อยท์</w:t>
            </w:r>
            <w:r w:rsidRPr="00F45FE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14:paraId="7F317799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C61AC6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5FDF0DF" w14:textId="07410CF2" w:rsidR="004F4014" w:rsidRPr="009D4FAD" w:rsidRDefault="00ED76BC" w:rsidP="004F401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2A0E9E23" w14:textId="77777777" w:rsidR="004F4014" w:rsidRPr="009D4FAD" w:rsidRDefault="004F4014" w:rsidP="004F4014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D579C3" w14:textId="3670364B" w:rsidR="004F4014" w:rsidRPr="003F1325" w:rsidRDefault="004F4014" w:rsidP="004F401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4014" w:rsidRPr="009D4FAD" w14:paraId="0C58E091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0091A7D6" w14:textId="77777777" w:rsidR="004F4014" w:rsidRPr="009D4FAD" w:rsidRDefault="004F4014" w:rsidP="004F4014">
            <w:pPr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EE06F9E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26E70D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67ABD41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BB5727" w14:textId="77777777" w:rsidR="004F4014" w:rsidRPr="009D4FAD" w:rsidRDefault="004F4014" w:rsidP="004F4014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70B6CC6" w14:textId="77777777" w:rsidR="004F4014" w:rsidRPr="003F1325" w:rsidRDefault="004F4014" w:rsidP="004F401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4014" w:rsidRPr="009D4FAD" w14:paraId="1E6C50BF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4E3EB0DB" w14:textId="09DFBD08" w:rsidR="004F4014" w:rsidRPr="009D4FAD" w:rsidRDefault="004F4014" w:rsidP="004F4014">
            <w:pPr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</w:tcPr>
          <w:p w14:paraId="5613B16D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8A83B4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EB79D0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AD1034" w14:textId="77777777" w:rsidR="004F4014" w:rsidRPr="009D4FAD" w:rsidRDefault="004F4014" w:rsidP="004F4014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6538D9C" w14:textId="77777777" w:rsidR="004F4014" w:rsidRPr="003F1325" w:rsidRDefault="004F4014" w:rsidP="004F401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4014" w:rsidRPr="009D4FAD" w14:paraId="215AE589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12E9344B" w14:textId="676390F4" w:rsidR="004F4014" w:rsidRPr="009D4FAD" w:rsidRDefault="004F4014" w:rsidP="004F4014">
            <w:pPr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CF8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</w:t>
            </w:r>
            <w:r w:rsidRPr="004B64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 (มหาชน)</w:t>
            </w:r>
          </w:p>
        </w:tc>
        <w:tc>
          <w:tcPr>
            <w:tcW w:w="360" w:type="dxa"/>
          </w:tcPr>
          <w:p w14:paraId="1787E489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571397" w14:textId="77777777" w:rsidR="004F4014" w:rsidRPr="009D4FAD" w:rsidRDefault="004F4014" w:rsidP="004F40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E976E0F" w14:textId="2192C003" w:rsidR="004F4014" w:rsidRPr="009D4FAD" w:rsidRDefault="00ED76BC" w:rsidP="004F401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558,775</w:t>
            </w:r>
          </w:p>
        </w:tc>
        <w:tc>
          <w:tcPr>
            <w:tcW w:w="180" w:type="dxa"/>
            <w:shd w:val="clear" w:color="auto" w:fill="auto"/>
          </w:tcPr>
          <w:p w14:paraId="22660600" w14:textId="77777777" w:rsidR="004F4014" w:rsidRPr="009D4FAD" w:rsidRDefault="004F4014" w:rsidP="004F4014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00EB97" w14:textId="73C02A85" w:rsidR="004F4014" w:rsidRPr="004F4014" w:rsidRDefault="004F4014" w:rsidP="004F401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CF7" w:rsidRPr="009D4FAD" w14:paraId="216B5925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62ED98D9" w14:textId="77777777" w:rsidR="00B32CF7" w:rsidRPr="00845CF8" w:rsidRDefault="00B32CF7" w:rsidP="004F4014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00DA129" w14:textId="77777777" w:rsidR="00B32CF7" w:rsidRPr="009D4FAD" w:rsidRDefault="00B32CF7" w:rsidP="004F4014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EC840D" w14:textId="77777777" w:rsidR="00B32CF7" w:rsidRPr="009D4FAD" w:rsidRDefault="00B32CF7" w:rsidP="004F40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92BE9D" w14:textId="77777777" w:rsidR="00B32CF7" w:rsidRPr="009D4FAD" w:rsidRDefault="00B32CF7" w:rsidP="004F401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A7695A" w14:textId="77777777" w:rsidR="00B32CF7" w:rsidRPr="009D4FAD" w:rsidRDefault="00B32CF7" w:rsidP="004F4014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814CC7" w14:textId="77777777" w:rsidR="00B32CF7" w:rsidRDefault="00B32CF7" w:rsidP="004F401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E23" w:rsidRPr="009D4FAD" w14:paraId="2E5E463A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378233E1" w14:textId="30D72FF7" w:rsidR="00EC7E23" w:rsidRPr="00EC7E23" w:rsidRDefault="00EC7E23" w:rsidP="004F4014">
            <w:pPr>
              <w:spacing w:line="240" w:lineRule="auto"/>
              <w:ind w:righ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7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บริษัทร่วมทางอ้อมถือหุ้นโดย บริษัท ซินเน็ค อินคิวท์เบชั่น จำกัด</w:t>
            </w:r>
          </w:p>
        </w:tc>
        <w:tc>
          <w:tcPr>
            <w:tcW w:w="360" w:type="dxa"/>
          </w:tcPr>
          <w:p w14:paraId="190D12CF" w14:textId="77777777" w:rsidR="00EC7E23" w:rsidRPr="009D4FAD" w:rsidRDefault="00EC7E23" w:rsidP="004F4014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976166" w14:textId="77777777" w:rsidR="00EC7E23" w:rsidRPr="009D4FAD" w:rsidRDefault="00EC7E23" w:rsidP="004F40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B80437F" w14:textId="77777777" w:rsidR="00EC7E23" w:rsidRPr="009D4FAD" w:rsidRDefault="00EC7E23" w:rsidP="004F401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AA36E1" w14:textId="77777777" w:rsidR="00EC7E23" w:rsidRPr="009D4FAD" w:rsidRDefault="00EC7E23" w:rsidP="004F4014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08241E" w14:textId="77777777" w:rsidR="00EC7E23" w:rsidRDefault="00EC7E23" w:rsidP="004F401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E23" w:rsidRPr="009D4FAD" w14:paraId="6BA31695" w14:textId="77777777" w:rsidTr="00EC7E23">
        <w:trPr>
          <w:cantSplit/>
        </w:trPr>
        <w:tc>
          <w:tcPr>
            <w:tcW w:w="5490" w:type="dxa"/>
            <w:shd w:val="clear" w:color="auto" w:fill="auto"/>
          </w:tcPr>
          <w:p w14:paraId="0A0B5C0A" w14:textId="39D042BF" w:rsidR="00EC7E23" w:rsidRPr="00845CF8" w:rsidRDefault="00EC7E23" w:rsidP="00EC7E23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ไซเบอร์ตรอน จำกัด</w:t>
            </w:r>
          </w:p>
        </w:tc>
        <w:tc>
          <w:tcPr>
            <w:tcW w:w="360" w:type="dxa"/>
          </w:tcPr>
          <w:p w14:paraId="70D69A03" w14:textId="77777777" w:rsidR="00EC7E23" w:rsidRPr="009D4FAD" w:rsidRDefault="00EC7E23" w:rsidP="00EC7E23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DF4FA3" w14:textId="77777777" w:rsidR="00EC7E23" w:rsidRPr="009D4FAD" w:rsidRDefault="00EC7E23" w:rsidP="00EC7E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8FF0571" w14:textId="4B0F96A4" w:rsidR="00EC7E23" w:rsidRPr="00ED76BC" w:rsidRDefault="00ED76BC" w:rsidP="00EC7E2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180" w:type="dxa"/>
            <w:shd w:val="clear" w:color="auto" w:fill="auto"/>
          </w:tcPr>
          <w:p w14:paraId="4A80A92D" w14:textId="77777777" w:rsidR="00EC7E23" w:rsidRPr="009D4FAD" w:rsidRDefault="00EC7E23" w:rsidP="00EC7E23">
            <w:pPr>
              <w:pStyle w:val="acctfourfigures"/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E6F71E" w14:textId="6B6ABB24" w:rsidR="00EC7E23" w:rsidRDefault="00EC7E23" w:rsidP="00EC7E2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3364B2A" w14:textId="77777777" w:rsidR="006140FB" w:rsidRPr="009D4FAD" w:rsidRDefault="006140FB" w:rsidP="008A48F6">
      <w:pPr>
        <w:pStyle w:val="NormalWeb"/>
        <w:shd w:val="clear" w:color="auto" w:fill="FFFFFF"/>
        <w:spacing w:before="0" w:beforeAutospacing="0" w:after="0" w:afterAutospacing="0"/>
        <w:ind w:right="405" w:firstLine="547"/>
        <w:rPr>
          <w:rFonts w:asciiTheme="majorBidi" w:hAnsiTheme="majorBidi" w:cstheme="majorBidi"/>
          <w:i/>
          <w:iCs/>
          <w:color w:val="242424"/>
          <w:sz w:val="30"/>
          <w:szCs w:val="30"/>
        </w:rPr>
      </w:pPr>
      <w:bookmarkStart w:id="0" w:name="_Hlk102524216"/>
    </w:p>
    <w:p w14:paraId="1DDE22E5" w14:textId="35D2633F" w:rsidR="00117B9B" w:rsidRPr="009D4FAD" w:rsidRDefault="00117B9B" w:rsidP="008A48F6">
      <w:pPr>
        <w:pStyle w:val="NormalWeb"/>
        <w:shd w:val="clear" w:color="auto" w:fill="FFFFFF"/>
        <w:spacing w:before="0" w:beforeAutospacing="0" w:after="0" w:afterAutospacing="0"/>
        <w:ind w:right="405" w:firstLine="547"/>
        <w:rPr>
          <w:rFonts w:asciiTheme="majorBidi" w:hAnsiTheme="majorBidi" w:cstheme="majorBidi"/>
          <w:color w:val="242424"/>
          <w:sz w:val="30"/>
          <w:szCs w:val="30"/>
          <w:cs/>
        </w:rPr>
      </w:pPr>
      <w:r w:rsidRPr="009D4FAD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</w:t>
      </w:r>
      <w:r w:rsidR="00A95506" w:rsidRPr="009D4FAD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เรียกชำระค่าหุ้นของบริษัทย่อย</w:t>
      </w:r>
    </w:p>
    <w:p w14:paraId="323A8211" w14:textId="77777777" w:rsidR="00322B58" w:rsidRPr="009D4FAD" w:rsidRDefault="00322B58" w:rsidP="003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DC73B" w14:textId="3A42C1B8" w:rsidR="00A95506" w:rsidRPr="009D4FAD" w:rsidRDefault="00A95506" w:rsidP="003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4FAD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E059EC" w:rsidRPr="009D4FA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112CB" w:rsidRPr="009D4FAD">
        <w:rPr>
          <w:rFonts w:asciiTheme="majorBidi" w:hAnsiTheme="majorBidi" w:cstheme="majorBidi"/>
          <w:sz w:val="30"/>
          <w:szCs w:val="30"/>
          <w:cs/>
        </w:rPr>
        <w:t>ซินเน็ค อินคิวท์เบชั่น จำกัด</w:t>
      </w:r>
      <w:r w:rsidR="005112CB" w:rsidRPr="009D4FAD">
        <w:rPr>
          <w:rFonts w:asciiTheme="majorBidi" w:hAnsiTheme="majorBidi" w:cstheme="majorBidi"/>
          <w:sz w:val="30"/>
          <w:szCs w:val="30"/>
        </w:rPr>
        <w:t xml:space="preserve"> </w:t>
      </w:r>
      <w:r w:rsidRPr="009D4FA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เรียกชำระค่าหุ้นสำหรับหุ้นเพิ่มเป็นจำนวนเงิน </w:t>
      </w:r>
      <w:r w:rsidR="00322B58" w:rsidRPr="009D4FAD">
        <w:rPr>
          <w:rFonts w:asciiTheme="majorBidi" w:hAnsiTheme="majorBidi" w:cstheme="majorBidi"/>
          <w:spacing w:val="-2"/>
          <w:sz w:val="30"/>
          <w:szCs w:val="30"/>
        </w:rPr>
        <w:t>65</w:t>
      </w:r>
      <w:r w:rsidRPr="009D4FA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(หุ้นสามัญจำนวน </w:t>
      </w:r>
      <w:r w:rsidR="00322B58" w:rsidRPr="009D4FAD">
        <w:rPr>
          <w:rFonts w:asciiTheme="majorBidi" w:hAnsiTheme="majorBidi" w:cstheme="majorBidi"/>
          <w:spacing w:val="-2"/>
          <w:sz w:val="30"/>
          <w:szCs w:val="30"/>
        </w:rPr>
        <w:t xml:space="preserve">1,000,000 </w:t>
      </w:r>
      <w:r w:rsidRPr="009D4FAD">
        <w:rPr>
          <w:rFonts w:asciiTheme="majorBidi" w:hAnsiTheme="majorBidi" w:cstheme="majorBidi"/>
          <w:spacing w:val="-2"/>
          <w:sz w:val="30"/>
          <w:szCs w:val="30"/>
          <w:cs/>
        </w:rPr>
        <w:t>หุ้น มูลค่าหุ้</w:t>
      </w:r>
      <w:r w:rsidR="001F595C" w:rsidRPr="009D4FAD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9D4FA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ละ </w:t>
      </w:r>
      <w:r w:rsidR="00322B58" w:rsidRPr="009D4FAD">
        <w:rPr>
          <w:rFonts w:asciiTheme="majorBidi" w:hAnsiTheme="majorBidi" w:cstheme="majorBidi"/>
          <w:sz w:val="30"/>
          <w:szCs w:val="30"/>
        </w:rPr>
        <w:t>65</w:t>
      </w:r>
      <w:r w:rsidRPr="009D4FAD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บริษัทได้ชำระค่าหุ้นดังกล่าวเต็มจำนวนในเดือนมีนาคม </w:t>
      </w:r>
      <w:r w:rsidR="00322B58" w:rsidRPr="009D4FAD">
        <w:rPr>
          <w:rFonts w:asciiTheme="majorBidi" w:hAnsiTheme="majorBidi" w:cstheme="majorBidi"/>
          <w:sz w:val="30"/>
          <w:szCs w:val="30"/>
        </w:rPr>
        <w:t>2565</w:t>
      </w:r>
    </w:p>
    <w:p w14:paraId="0A06C871" w14:textId="77777777" w:rsidR="00A95506" w:rsidRPr="009D4FAD" w:rsidRDefault="00A95506" w:rsidP="00A95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4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28DB091" w14:textId="0443DEDD" w:rsidR="00A95506" w:rsidRPr="009D4FAD" w:rsidRDefault="00A95506" w:rsidP="00A95506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color w:val="242424"/>
          <w:sz w:val="30"/>
          <w:szCs w:val="30"/>
        </w:rPr>
      </w:pPr>
      <w:r w:rsidRPr="009D4FAD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การเพิ่มทุนของบริษัทย่อย</w:t>
      </w:r>
    </w:p>
    <w:p w14:paraId="3FE1FF26" w14:textId="044E2B88" w:rsidR="00D06A6A" w:rsidRPr="009D4FAD" w:rsidRDefault="00D06A6A" w:rsidP="00D06A6A">
      <w:pPr>
        <w:ind w:left="540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th-TH"/>
        </w:rPr>
      </w:pPr>
    </w:p>
    <w:p w14:paraId="0D5C5F26" w14:textId="178FEFB5" w:rsidR="00D1622F" w:rsidRPr="009D4FAD" w:rsidRDefault="00A95506" w:rsidP="00321BC9">
      <w:pPr>
        <w:pStyle w:val="block"/>
        <w:tabs>
          <w:tab w:val="left" w:pos="10170"/>
        </w:tabs>
        <w:spacing w:after="0" w:line="240" w:lineRule="auto"/>
        <w:ind w:right="-2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เมื่อวันที่ 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>28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มีนาคม 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>2565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บริษัท ซินเน็ค อินคิวท์เบชั่น จำกัด ออกหุ้นสามัญเพิ่มทุนจากจำนวนเงิน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100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ล้านบาท (หุ้นสามัญจำนวน 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1,000,000 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หุ้น มูลค่าหุ้นละ 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>100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บาท) เป็นจำนวนเงิน 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>255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ล้านบาท (หุ้นสามัญจำนวน 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2,550,000 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หุ้น มูลค่าหุ้นละ </w:t>
      </w:r>
      <w:r w:rsidR="00322B58" w:rsidRPr="009D4FAD">
        <w:rPr>
          <w:rFonts w:asciiTheme="majorBidi" w:hAnsiTheme="majorBidi" w:cstheme="majorBidi"/>
          <w:sz w:val="30"/>
          <w:szCs w:val="30"/>
          <w:lang w:val="en-US" w:eastAsia="en-US" w:bidi="th-TH"/>
        </w:rPr>
        <w:t>100</w:t>
      </w:r>
      <w:r w:rsidRPr="009D4FA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bookmarkEnd w:id="0"/>
    <w:p w14:paraId="50747023" w14:textId="391A0A38" w:rsidR="00A95506" w:rsidRDefault="00A95506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ED4718" w14:textId="77777777" w:rsidR="004F4014" w:rsidRDefault="004F4014" w:rsidP="004F4014">
      <w:pPr>
        <w:pStyle w:val="block"/>
        <w:tabs>
          <w:tab w:val="left" w:pos="10170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>1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8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เมษายน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2565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บริษัท </w:t>
      </w:r>
      <w:r w:rsidRPr="00F45FE4">
        <w:rPr>
          <w:rFonts w:asciiTheme="majorBidi" w:hAnsiTheme="majorBidi" w:cstheme="majorBidi" w:hint="cs"/>
          <w:spacing w:val="-4"/>
          <w:sz w:val="30"/>
          <w:szCs w:val="30"/>
          <w:cs/>
        </w:rPr>
        <w:t>เซอร์วิส พ้อยท์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จำกัด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ออกหุ้นสามัญเพิ่มทุนจากจำนวนเงิน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1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>5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br/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(หุ้นสามัญจำนวน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150,000 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หุ้น มูลค่าหุ้นละ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100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 บาท) เป็นจำนวนเงิน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115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 ล้านบาท (หุ้นสามัญจำนวน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1,150,000 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>หุ้น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มูลค่าหุ้นละ 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100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</w:p>
    <w:p w14:paraId="3706DA30" w14:textId="3B564FEE" w:rsidR="004F4014" w:rsidRDefault="004F4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24300D" w14:textId="77777777" w:rsidR="00861037" w:rsidRPr="00AE4888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117878214"/>
      <w:r w:rsidRPr="00AE48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การเพิ่มทุนของบริษัทร่วม</w:t>
      </w:r>
    </w:p>
    <w:bookmarkEnd w:id="1"/>
    <w:p w14:paraId="0B543466" w14:textId="77777777" w:rsidR="00861037" w:rsidRPr="009E43C4" w:rsidRDefault="00861037" w:rsidP="00861037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/>
          <w:sz w:val="30"/>
          <w:szCs w:val="30"/>
          <w:lang w:val="en-US" w:bidi="th-TH"/>
        </w:rPr>
      </w:pPr>
    </w:p>
    <w:p w14:paraId="386AE015" w14:textId="77777777" w:rsidR="00861037" w:rsidRPr="0060570B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B647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B647F">
        <w:rPr>
          <w:rFonts w:asciiTheme="majorBidi" w:hAnsiTheme="majorBidi" w:cstheme="majorBidi"/>
          <w:sz w:val="30"/>
          <w:szCs w:val="30"/>
        </w:rPr>
        <w:t xml:space="preserve"> 22 </w:t>
      </w:r>
      <w:r w:rsidRPr="004B647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B647F">
        <w:rPr>
          <w:rFonts w:asciiTheme="majorBidi" w:hAnsiTheme="majorBidi" w:cstheme="majorBidi"/>
          <w:sz w:val="30"/>
          <w:szCs w:val="30"/>
        </w:rPr>
        <w:t xml:space="preserve"> 2565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 บริษัท เน็คซ์ แคปปิตอล จำกัด (มหาชน) ซึ่งเป็นบริษัทร่วมของกลุ่มบริษัทออก</w:t>
      </w:r>
      <w:r w:rsidRPr="004B647F">
        <w:rPr>
          <w:rFonts w:asciiTheme="majorBidi" w:hAnsiTheme="majorBidi" w:cstheme="majorBidi"/>
          <w:sz w:val="30"/>
          <w:szCs w:val="30"/>
        </w:rPr>
        <w:br/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หุ้นสามัญเพิ่มทุนเป็นจำนวน </w:t>
      </w:r>
      <w:r>
        <w:rPr>
          <w:rFonts w:asciiTheme="majorBidi" w:hAnsiTheme="majorBidi" w:cstheme="majorBidi"/>
          <w:sz w:val="30"/>
          <w:szCs w:val="30"/>
        </w:rPr>
        <w:t>225</w:t>
      </w:r>
      <w:r w:rsidRPr="008F2585">
        <w:rPr>
          <w:rFonts w:asciiTheme="majorBidi" w:hAnsiTheme="majorBidi" w:cstheme="majorBidi"/>
          <w:sz w:val="30"/>
          <w:szCs w:val="30"/>
        </w:rPr>
        <w:t xml:space="preserve"> 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(หุ้นสามัญจำนวน </w:t>
      </w:r>
      <w:r>
        <w:rPr>
          <w:rFonts w:asciiTheme="majorBidi" w:hAnsiTheme="majorBidi" w:cstheme="majorBidi"/>
          <w:sz w:val="30"/>
          <w:szCs w:val="30"/>
        </w:rPr>
        <w:t>450</w:t>
      </w:r>
      <w:r w:rsidRPr="008F2585">
        <w:rPr>
          <w:rFonts w:asciiTheme="majorBidi" w:hAnsiTheme="majorBidi" w:cstheme="majorBidi"/>
          <w:sz w:val="30"/>
          <w:szCs w:val="30"/>
        </w:rPr>
        <w:t xml:space="preserve"> </w:t>
      </w:r>
      <w:r w:rsidRPr="004B647F">
        <w:rPr>
          <w:rFonts w:asciiTheme="majorBidi" w:hAnsiTheme="majorBidi" w:cstheme="majorBidi"/>
          <w:sz w:val="30"/>
          <w:szCs w:val="30"/>
          <w:cs/>
        </w:rPr>
        <w:t>ล้านหุ้น มูลค่าหุ้นละ</w:t>
      </w:r>
      <w:r w:rsidRPr="004B647F">
        <w:rPr>
          <w:rFonts w:asciiTheme="majorBidi" w:hAnsiTheme="majorBidi" w:cstheme="majorBidi"/>
          <w:sz w:val="30"/>
          <w:szCs w:val="30"/>
        </w:rPr>
        <w:t xml:space="preserve"> 0.5 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บาท) </w:t>
      </w:r>
      <w:r>
        <w:rPr>
          <w:rFonts w:asciiTheme="majorBidi" w:hAnsiTheme="majorBidi" w:cstheme="majorBidi" w:hint="cs"/>
          <w:sz w:val="30"/>
          <w:szCs w:val="30"/>
          <w:cs/>
        </w:rPr>
        <w:t>โดยจัดสรรแก่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ผู้ถือหุ้นเดิมตามสัดส่วน ในการ</w:t>
      </w:r>
      <w:r w:rsidRPr="00C8084B">
        <w:rPr>
          <w:rFonts w:asciiTheme="majorBidi" w:hAnsiTheme="majorBidi"/>
          <w:sz w:val="30"/>
          <w:szCs w:val="30"/>
          <w:cs/>
        </w:rPr>
        <w:t>ประชุมคณะกรรมการ</w:t>
      </w:r>
      <w:r>
        <w:rPr>
          <w:rFonts w:asciiTheme="majorBidi" w:hAnsiTheme="majorBidi" w:hint="cs"/>
          <w:sz w:val="30"/>
          <w:szCs w:val="30"/>
          <w:cs/>
        </w:rPr>
        <w:t>ของ</w:t>
      </w:r>
      <w:r w:rsidRPr="00C8084B">
        <w:rPr>
          <w:rFonts w:asciiTheme="majorBidi" w:hAnsiTheme="majorBidi"/>
          <w:sz w:val="30"/>
          <w:szCs w:val="30"/>
          <w:cs/>
        </w:rPr>
        <w:t>บริษัทเมื่อวันที่</w:t>
      </w:r>
      <w:r>
        <w:rPr>
          <w:rFonts w:asciiTheme="majorBidi" w:hAnsiTheme="majorBidi" w:hint="cs"/>
          <w:sz w:val="30"/>
          <w:szCs w:val="30"/>
          <w:cs/>
        </w:rPr>
        <w:t xml:space="preserve">  </w:t>
      </w:r>
      <w:r>
        <w:rPr>
          <w:rFonts w:asciiTheme="majorBidi" w:hAnsiTheme="majorBidi"/>
          <w:sz w:val="30"/>
          <w:szCs w:val="30"/>
        </w:rPr>
        <w:t xml:space="preserve">6 </w:t>
      </w:r>
      <w:r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>2565</w:t>
      </w:r>
      <w:r w:rsidRPr="00C8084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ที่ประชุม</w:t>
      </w:r>
      <w:r w:rsidRPr="00C8084B">
        <w:rPr>
          <w:rFonts w:asciiTheme="majorBidi" w:hAnsiTheme="majorBidi"/>
          <w:sz w:val="30"/>
          <w:szCs w:val="30"/>
          <w:cs/>
        </w:rPr>
        <w:t>มีมติอนุมัติให้บริษัทเข้าทำการซื้อหุ้น</w:t>
      </w:r>
      <w:r>
        <w:rPr>
          <w:rFonts w:asciiTheme="majorBidi" w:hAnsiTheme="majorBidi" w:hint="cs"/>
          <w:sz w:val="30"/>
          <w:szCs w:val="30"/>
          <w:cs/>
        </w:rPr>
        <w:t xml:space="preserve">เพิ่มทุนเกินสิทธิจำนวนไม่เกิน </w:t>
      </w:r>
      <w:r>
        <w:rPr>
          <w:rFonts w:asciiTheme="majorBidi" w:hAnsiTheme="majorBidi"/>
          <w:sz w:val="30"/>
          <w:szCs w:val="30"/>
        </w:rPr>
        <w:t xml:space="preserve">78.03 </w:t>
      </w:r>
      <w:r>
        <w:rPr>
          <w:rFonts w:asciiTheme="majorBidi" w:hAnsiTheme="majorBidi" w:hint="cs"/>
          <w:sz w:val="30"/>
          <w:szCs w:val="30"/>
          <w:cs/>
        </w:rPr>
        <w:t xml:space="preserve">ล้านหุ้นคิดเป็นจำนวนเงินไม่เกิน </w:t>
      </w:r>
      <w:r>
        <w:rPr>
          <w:rFonts w:asciiTheme="majorBidi" w:hAnsiTheme="majorBidi"/>
          <w:sz w:val="30"/>
          <w:szCs w:val="30"/>
        </w:rPr>
        <w:t xml:space="preserve">351.13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บริษัทได้ซื้อหุ้นเพิ่มทุนดังกล่าวจำนวน </w:t>
      </w:r>
      <w:r>
        <w:rPr>
          <w:rFonts w:asciiTheme="majorBidi" w:hAnsiTheme="majorBidi"/>
          <w:sz w:val="30"/>
          <w:szCs w:val="30"/>
        </w:rPr>
        <w:t xml:space="preserve">124.17 </w:t>
      </w:r>
      <w:r>
        <w:rPr>
          <w:rFonts w:asciiTheme="majorBidi" w:hAnsiTheme="majorBidi" w:hint="cs"/>
          <w:sz w:val="30"/>
          <w:szCs w:val="30"/>
          <w:cs/>
        </w:rPr>
        <w:t xml:space="preserve">ล้านหุ้น ในราคาหุ้นละ </w:t>
      </w:r>
      <w:r>
        <w:rPr>
          <w:rFonts w:asciiTheme="majorBidi" w:hAnsiTheme="majorBidi"/>
          <w:sz w:val="30"/>
          <w:szCs w:val="30"/>
        </w:rPr>
        <w:t xml:space="preserve">4.5 </w:t>
      </w:r>
      <w:r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C8084B">
        <w:rPr>
          <w:rFonts w:asciiTheme="majorBidi" w:hAnsiTheme="majorBidi"/>
          <w:sz w:val="30"/>
          <w:szCs w:val="30"/>
          <w:cs/>
        </w:rPr>
        <w:t>เป็นจำนวนเงินรวมทั้งสิ้น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558.77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 ทำให้กลุ่มบริษัทมีส่วนได้เสียในบริษัทนี้เพิ่มขึ้นจากร้อยละ</w:t>
      </w:r>
      <w:r w:rsidRPr="004B647F">
        <w:rPr>
          <w:rFonts w:asciiTheme="majorBidi" w:hAnsiTheme="majorBidi" w:cstheme="majorBidi"/>
          <w:sz w:val="30"/>
          <w:szCs w:val="30"/>
        </w:rPr>
        <w:t xml:space="preserve"> </w:t>
      </w:r>
      <w:r w:rsidRPr="00AD735B">
        <w:rPr>
          <w:rFonts w:asciiTheme="majorBidi" w:hAnsiTheme="majorBidi" w:cstheme="majorBidi"/>
          <w:spacing w:val="2"/>
          <w:sz w:val="30"/>
          <w:szCs w:val="30"/>
        </w:rPr>
        <w:t xml:space="preserve">26.67 </w:t>
      </w:r>
      <w:r w:rsidRPr="00AD735B">
        <w:rPr>
          <w:rFonts w:asciiTheme="majorBidi" w:hAnsiTheme="majorBidi" w:cstheme="majorBidi"/>
          <w:spacing w:val="2"/>
          <w:sz w:val="30"/>
          <w:szCs w:val="30"/>
          <w:cs/>
        </w:rPr>
        <w:t>เป็นร้อยละ</w:t>
      </w:r>
      <w:r w:rsidRPr="00AD735B">
        <w:rPr>
          <w:rFonts w:asciiTheme="majorBidi" w:hAnsiTheme="majorBidi" w:cstheme="majorBidi"/>
          <w:spacing w:val="2"/>
          <w:sz w:val="30"/>
          <w:szCs w:val="30"/>
        </w:rPr>
        <w:t xml:space="preserve"> 26.98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0570B">
        <w:rPr>
          <w:rFonts w:asciiTheme="majorBidi" w:hAnsiTheme="majorBidi"/>
          <w:spacing w:val="2"/>
          <w:sz w:val="30"/>
          <w:szCs w:val="30"/>
          <w:cs/>
        </w:rPr>
        <w:t xml:space="preserve">ผลต่างระหว่างจำนวนเงินที่จ่ายกับมูลค่าตามบัญชีของสินทรัพย์สุทธิส่วนที่เป็นของกลุ่มบริษัทที่ได้มา ณ วันที่ซื้อเงินลงทุน รวมอยู่ในมูลค่าตามบัญชีของเงินลงทุนในบริษัทร่วมในงบการเงินรวมเป็นจำนวนเงิน </w:t>
      </w:r>
      <w:r>
        <w:rPr>
          <w:rFonts w:asciiTheme="majorBidi" w:hAnsiTheme="majorBidi" w:cstheme="majorBidi"/>
          <w:spacing w:val="2"/>
          <w:sz w:val="30"/>
          <w:szCs w:val="30"/>
        </w:rPr>
        <w:t>558.77</w:t>
      </w:r>
      <w:r w:rsidRPr="0060570B">
        <w:rPr>
          <w:rFonts w:asciiTheme="majorBidi" w:hAnsiTheme="majorBidi"/>
          <w:spacing w:val="2"/>
          <w:sz w:val="30"/>
          <w:szCs w:val="30"/>
          <w:cs/>
        </w:rPr>
        <w:t xml:space="preserve"> ล้านบาท</w:t>
      </w:r>
    </w:p>
    <w:p w14:paraId="772353DA" w14:textId="77777777" w:rsidR="00861037" w:rsidRPr="009E43C4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154C450" w14:textId="556DBFAA" w:rsidR="00861037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0570B">
        <w:rPr>
          <w:rFonts w:asciiTheme="majorBidi" w:hAnsiTheme="majorBidi"/>
          <w:spacing w:val="2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60570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21BC9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60570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2565</w:t>
      </w:r>
      <w:r w:rsidRPr="0060570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0570B">
        <w:rPr>
          <w:rFonts w:asciiTheme="majorBidi" w:hAnsiTheme="majorBidi"/>
          <w:spacing w:val="2"/>
          <w:sz w:val="30"/>
          <w:szCs w:val="30"/>
          <w:cs/>
        </w:rPr>
        <w:t xml:space="preserve">กลุ่มบริษัทอยู่ระหว่างการดำเนินการเพื่อระบุและวัดมูลค่ายุติธรรมของสินทรัพย์สุทธิส่วนที่เป็นของกลุ่มบริษัทที่ได้มา ณ วันที่ซื้อเงินลงทุน กลุ่มบริษัทอาจทำการปรับปรุงมูลค่ายุติธรรมดังกล่าว </w:t>
      </w:r>
      <w:r w:rsidR="00321BC9">
        <w:rPr>
          <w:rFonts w:asciiTheme="majorBidi" w:hAnsiTheme="majorBidi"/>
          <w:spacing w:val="2"/>
          <w:sz w:val="30"/>
          <w:szCs w:val="30"/>
          <w:cs/>
        </w:rPr>
        <w:br/>
      </w:r>
      <w:r w:rsidRPr="0060570B">
        <w:rPr>
          <w:rFonts w:asciiTheme="majorBidi" w:hAnsiTheme="majorBidi"/>
          <w:spacing w:val="2"/>
          <w:sz w:val="30"/>
          <w:szCs w:val="30"/>
          <w:cs/>
        </w:rPr>
        <w:t>หากกลุ่มบริษัทได้รับข้อมูลใหม่เพิ่มเติมภายในหนึ่งปีนับจากวันที่มีการซื้อเงินลงทุนเกี่ยวกับข้อเท็จจริงและข้อมูลที่สะท้อนเหตุการณ์แวดล้อมที่มีอยู่ ณ วันที่ซื้อเงินลงทุน</w:t>
      </w:r>
      <w:r w:rsidRPr="00AD73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7945423C" w14:textId="3593F909" w:rsidR="004F4014" w:rsidRDefault="004F4014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46115FE" w14:textId="08E9FE47" w:rsidR="00EA2EE9" w:rsidRPr="00AE4888" w:rsidRDefault="00EA2EE9" w:rsidP="00E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88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ลงทุนใน</w:t>
      </w:r>
      <w:r w:rsidRPr="00AE4888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ทางอ้อม</w:t>
      </w:r>
    </w:p>
    <w:p w14:paraId="08C5942E" w14:textId="77777777" w:rsidR="00EA2EE9" w:rsidRPr="00861037" w:rsidRDefault="00EA2EE9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3A4428" w14:textId="27F41408" w:rsidR="009D4FAD" w:rsidRDefault="00EA2EE9" w:rsidP="00E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เมื่อวันที่ </w:t>
      </w:r>
      <w:r w:rsidR="00321BC9">
        <w:rPr>
          <w:rFonts w:asciiTheme="majorBidi" w:hAnsiTheme="majorBidi"/>
          <w:spacing w:val="2"/>
          <w:sz w:val="30"/>
          <w:szCs w:val="30"/>
        </w:rPr>
        <w:t>27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 กรกฏาคม </w:t>
      </w:r>
      <w:r w:rsidR="00321BC9">
        <w:rPr>
          <w:rFonts w:asciiTheme="majorBidi" w:hAnsiTheme="majorBidi"/>
          <w:spacing w:val="2"/>
          <w:sz w:val="30"/>
          <w:szCs w:val="30"/>
        </w:rPr>
        <w:t>2565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 บริษัท ซินเน็ค อินคิวท์เบชั่น จำกัด ซึ่งเป็นบริษัทย่อยของกลุ่มบริษัท</w:t>
      </w:r>
      <w:r w:rsidR="002500BC">
        <w:rPr>
          <w:rFonts w:asciiTheme="majorBidi" w:hAnsiTheme="majorBidi" w:hint="cs"/>
          <w:spacing w:val="2"/>
          <w:sz w:val="30"/>
          <w:szCs w:val="30"/>
          <w:cs/>
        </w:rPr>
        <w:t>ได้เข้า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ลงทุนในบริษัท ไซเบอร์ตรอน จำกัด ในอัตราร้อยละ </w:t>
      </w:r>
      <w:r w:rsidR="00321BC9">
        <w:rPr>
          <w:rFonts w:asciiTheme="majorBidi" w:hAnsiTheme="majorBidi"/>
          <w:spacing w:val="2"/>
          <w:sz w:val="30"/>
          <w:szCs w:val="30"/>
        </w:rPr>
        <w:t>25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="00321BC9">
        <w:rPr>
          <w:rFonts w:asciiTheme="majorBidi" w:hAnsiTheme="majorBidi"/>
          <w:spacing w:val="2"/>
          <w:sz w:val="30"/>
          <w:szCs w:val="30"/>
        </w:rPr>
        <w:t>55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 ล้านบาท บริษัทดังกล่าวมีทุนจดทะเบียน </w:t>
      </w:r>
      <w:r w:rsidR="00321BC9">
        <w:rPr>
          <w:rFonts w:asciiTheme="majorBidi" w:hAnsiTheme="majorBidi"/>
          <w:spacing w:val="2"/>
          <w:sz w:val="30"/>
          <w:szCs w:val="30"/>
        </w:rPr>
        <w:t>37.15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 ล้านบาท (หุ้นสามัญจำนวน </w:t>
      </w:r>
      <w:r w:rsidR="00321BC9">
        <w:rPr>
          <w:rFonts w:asciiTheme="majorBidi" w:hAnsiTheme="majorBidi"/>
          <w:spacing w:val="2"/>
          <w:sz w:val="30"/>
          <w:szCs w:val="30"/>
        </w:rPr>
        <w:t xml:space="preserve">3,715,000 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หุ้น มูลค่าหุ้นละ </w:t>
      </w:r>
      <w:r w:rsidR="00321BC9">
        <w:rPr>
          <w:rFonts w:asciiTheme="majorBidi" w:hAnsiTheme="majorBidi"/>
          <w:spacing w:val="2"/>
          <w:sz w:val="30"/>
          <w:szCs w:val="30"/>
        </w:rPr>
        <w:t>10</w:t>
      </w:r>
      <w:r w:rsidRPr="00EA2EE9">
        <w:rPr>
          <w:rFonts w:asciiTheme="majorBidi" w:hAnsiTheme="majorBidi"/>
          <w:spacing w:val="2"/>
          <w:sz w:val="30"/>
          <w:szCs w:val="30"/>
          <w:cs/>
        </w:rPr>
        <w:t xml:space="preserve"> บาท)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ทำให้กลุ่มบริษัทมีสัดส่วนในการถือหุ้นในอัตราส่วนร้อยละ </w:t>
      </w:r>
      <w:r>
        <w:rPr>
          <w:rFonts w:asciiTheme="majorBidi" w:hAnsiTheme="majorBidi"/>
          <w:spacing w:val="2"/>
          <w:sz w:val="30"/>
          <w:szCs w:val="30"/>
        </w:rPr>
        <w:t xml:space="preserve">25 </w:t>
      </w:r>
      <w:r>
        <w:rPr>
          <w:rFonts w:asciiTheme="majorBidi" w:hAnsiTheme="majorBidi" w:hint="cs"/>
          <w:spacing w:val="2"/>
          <w:sz w:val="30"/>
          <w:szCs w:val="30"/>
          <w:cs/>
        </w:rPr>
        <w:t>ในบริษัท ไซเบอร์ตรอน จำกัด และถือเป็นบริษัทร่วมทางอ้อมของบริษัท</w:t>
      </w:r>
      <w:r w:rsidR="009D4FAD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42DE0DE" w14:textId="6DEDDA26" w:rsidR="003659CA" w:rsidRDefault="003659CA" w:rsidP="003659CA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58D6C583" w14:textId="77777777" w:rsidR="00A4317B" w:rsidRPr="00A4317B" w:rsidRDefault="00A4317B" w:rsidP="00A4317B">
      <w:pPr>
        <w:rPr>
          <w:lang w:val="th-TH" w:eastAsia="x-none"/>
        </w:rPr>
      </w:pPr>
    </w:p>
    <w:p w14:paraId="600409BD" w14:textId="63CC3106" w:rsidR="00D47B46" w:rsidRPr="005A7FEB" w:rsidRDefault="00D47B46" w:rsidP="00D47B4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A7FEB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Pr="005A7FEB">
        <w:rPr>
          <w:rFonts w:ascii="Angsana New" w:hAnsi="Angsana New"/>
          <w:sz w:val="30"/>
          <w:szCs w:val="30"/>
        </w:rPr>
        <w:t>500</w:t>
      </w:r>
      <w:r w:rsidRPr="005A7FEB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เงินกู้ยืมดังกล่าวมีอัตราดอกเบี้ยร้อยละ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5A7FEB">
        <w:rPr>
          <w:rFonts w:ascii="Angsana New" w:hAnsi="Angsana New"/>
          <w:sz w:val="30"/>
          <w:szCs w:val="30"/>
        </w:rPr>
        <w:t>.6</w:t>
      </w:r>
      <w:r>
        <w:rPr>
          <w:rFonts w:ascii="Angsana New" w:hAnsi="Angsana New"/>
          <w:sz w:val="30"/>
          <w:szCs w:val="30"/>
        </w:rPr>
        <w:t>7</w:t>
      </w:r>
      <w:r w:rsidRPr="005A7FEB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>
        <w:rPr>
          <w:rFonts w:ascii="Angsana New" w:hAnsi="Angsana New"/>
          <w:sz w:val="30"/>
          <w:szCs w:val="30"/>
        </w:rPr>
        <w:t>10.41</w:t>
      </w:r>
      <w:r w:rsidRPr="005A7FEB">
        <w:rPr>
          <w:rFonts w:ascii="Angsana New" w:hAnsi="Angsana New" w:hint="cs"/>
          <w:sz w:val="30"/>
          <w:szCs w:val="30"/>
          <w:cs/>
        </w:rPr>
        <w:t xml:space="preserve"> ล้านบาท โดยเริ่มชำระงวดแรกตั้งแต่เดือน</w:t>
      </w:r>
      <w:r>
        <w:rPr>
          <w:rFonts w:ascii="Angsana New" w:hAnsi="Angsana New" w:hint="cs"/>
          <w:sz w:val="30"/>
          <w:szCs w:val="30"/>
          <w:cs/>
        </w:rPr>
        <w:t>สิงหา</w:t>
      </w:r>
      <w:r w:rsidRPr="005A7FEB">
        <w:rPr>
          <w:rFonts w:ascii="Angsana New" w:hAnsi="Angsana New" w:hint="cs"/>
          <w:sz w:val="30"/>
          <w:szCs w:val="30"/>
          <w:cs/>
        </w:rPr>
        <w:t xml:space="preserve">คม </w:t>
      </w:r>
      <w:r w:rsidRPr="005A7FE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65</w:t>
      </w:r>
      <w:r w:rsidRPr="005A7FEB">
        <w:rPr>
          <w:rFonts w:ascii="Angsana New" w:hAnsi="Angsana New" w:hint="cs"/>
          <w:sz w:val="30"/>
          <w:szCs w:val="30"/>
          <w:cs/>
        </w:rPr>
        <w:t xml:space="preserve"> และกำหนดชำระคืนเงินต้นให้เสร็จสิ้นภายในกำหนดเวลา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="004D53EE">
        <w:rPr>
          <w:rFonts w:ascii="Angsana New" w:hAnsi="Angsana New"/>
          <w:sz w:val="30"/>
          <w:szCs w:val="30"/>
        </w:rPr>
        <w:t>4</w:t>
      </w:r>
      <w:r w:rsidR="004D53EE">
        <w:rPr>
          <w:rFonts w:ascii="Angsana New" w:hAnsi="Angsana New" w:hint="cs"/>
          <w:sz w:val="30"/>
          <w:szCs w:val="30"/>
          <w:cs/>
        </w:rPr>
        <w:t xml:space="preserve"> ปี</w:t>
      </w:r>
      <w:r w:rsidRPr="005A7FEB">
        <w:rPr>
          <w:rFonts w:ascii="Angsana New" w:hAnsi="Angsana New" w:hint="cs"/>
          <w:sz w:val="30"/>
          <w:szCs w:val="30"/>
          <w:cs/>
        </w:rPr>
        <w:t xml:space="preserve"> นับจากเดือนที่เบิกใช้เงินกู้งวดแรก</w:t>
      </w:r>
    </w:p>
    <w:p w14:paraId="4C8623EF" w14:textId="77777777" w:rsidR="00A4317B" w:rsidRPr="0075658A" w:rsidRDefault="00A4317B" w:rsidP="00A4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062011A1" w14:textId="2B819A5C" w:rsidR="00D47B46" w:rsidRDefault="00D47B46" w:rsidP="008F13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A7FEB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4D53EE">
        <w:rPr>
          <w:rFonts w:ascii="Angsana New" w:hAnsi="Angsana New"/>
          <w:sz w:val="30"/>
          <w:szCs w:val="30"/>
        </w:rPr>
        <w:t>13.89</w:t>
      </w:r>
      <w:r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Pr="00E7467D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4D53EE" w:rsidRPr="00E7467D">
        <w:rPr>
          <w:rFonts w:ascii="Angsana New" w:hAnsi="Angsana New" w:hint="cs"/>
          <w:spacing w:val="-2"/>
          <w:sz w:val="30"/>
          <w:szCs w:val="30"/>
          <w:cs/>
        </w:rPr>
        <w:t>ดอลลาร์สหรัฐอเมริกา</w:t>
      </w:r>
      <w:r w:rsidR="008A352A">
        <w:rPr>
          <w:rFonts w:ascii="Angsana New" w:hAnsi="Angsana New" w:hint="cs"/>
          <w:spacing w:val="-2"/>
          <w:sz w:val="30"/>
          <w:szCs w:val="30"/>
          <w:cs/>
        </w:rPr>
        <w:t xml:space="preserve">ซึ่งเทียบเท่ากับ </w:t>
      </w:r>
      <w:r w:rsidR="008F13E5">
        <w:rPr>
          <w:rFonts w:ascii="Angsana New" w:hAnsi="Angsana New"/>
          <w:spacing w:val="-2"/>
          <w:sz w:val="30"/>
          <w:szCs w:val="30"/>
        </w:rPr>
        <w:t>500</w:t>
      </w:r>
      <w:r w:rsidR="008A352A">
        <w:rPr>
          <w:rFonts w:ascii="Angsana New" w:hAnsi="Angsana New"/>
          <w:spacing w:val="-2"/>
          <w:sz w:val="30"/>
          <w:szCs w:val="30"/>
        </w:rPr>
        <w:t xml:space="preserve"> </w:t>
      </w:r>
      <w:r w:rsidR="008A352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7467D">
        <w:rPr>
          <w:rFonts w:ascii="Angsana New" w:hAnsi="Angsana New" w:hint="cs"/>
          <w:spacing w:val="-2"/>
          <w:sz w:val="30"/>
          <w:szCs w:val="30"/>
          <w:cs/>
        </w:rPr>
        <w:t xml:space="preserve"> เงินกู้ยืมดังกล่าวมีอัตราดอกเบี้ย</w:t>
      </w:r>
      <w:r w:rsidR="004D53EE" w:rsidRPr="00E7467D">
        <w:rPr>
          <w:rFonts w:ascii="Angsana New" w:hAnsi="Angsana New" w:hint="cs"/>
          <w:spacing w:val="-2"/>
          <w:sz w:val="30"/>
          <w:szCs w:val="30"/>
          <w:cs/>
        </w:rPr>
        <w:t xml:space="preserve">ในอัตรา </w:t>
      </w:r>
      <w:r w:rsidR="004D53EE" w:rsidRPr="00E7467D">
        <w:rPr>
          <w:rFonts w:ascii="Angsana New" w:hAnsi="Angsana New"/>
          <w:spacing w:val="-2"/>
          <w:sz w:val="30"/>
          <w:szCs w:val="30"/>
        </w:rPr>
        <w:t xml:space="preserve">SOFR NCCR </w:t>
      </w:r>
      <w:r w:rsidR="004D53EE" w:rsidRPr="00E7467D">
        <w:rPr>
          <w:rFonts w:ascii="Angsana New" w:hAnsi="Angsana New" w:hint="cs"/>
          <w:spacing w:val="-2"/>
          <w:sz w:val="30"/>
          <w:szCs w:val="30"/>
          <w:cs/>
        </w:rPr>
        <w:t>บวกเพิ่ม</w:t>
      </w:r>
      <w:r w:rsidRPr="00E7467D">
        <w:rPr>
          <w:rFonts w:ascii="Angsana New" w:hAnsi="Angsana New" w:hint="cs"/>
          <w:spacing w:val="-2"/>
          <w:sz w:val="30"/>
          <w:szCs w:val="30"/>
          <w:cs/>
        </w:rPr>
        <w:t>ร้อยละ</w:t>
      </w:r>
      <w:r w:rsidRPr="00E7467D">
        <w:rPr>
          <w:rFonts w:ascii="Angsana New" w:hAnsi="Angsana New"/>
          <w:spacing w:val="-2"/>
          <w:sz w:val="30"/>
          <w:szCs w:val="30"/>
        </w:rPr>
        <w:t xml:space="preserve"> </w:t>
      </w:r>
      <w:r w:rsidR="004D53EE" w:rsidRPr="00E7467D">
        <w:rPr>
          <w:rFonts w:ascii="Angsana New" w:hAnsi="Angsana New"/>
          <w:spacing w:val="-2"/>
          <w:sz w:val="30"/>
          <w:szCs w:val="30"/>
        </w:rPr>
        <w:t>1.40</w:t>
      </w:r>
      <w:r w:rsidRPr="00E7467D">
        <w:rPr>
          <w:rFonts w:ascii="Angsana New" w:hAnsi="Angsana New" w:hint="cs"/>
          <w:spacing w:val="-2"/>
          <w:sz w:val="30"/>
          <w:szCs w:val="30"/>
          <w:cs/>
        </w:rPr>
        <w:t xml:space="preserve"> ต่อปี</w:t>
      </w:r>
      <w:r w:rsidRPr="00321BC9">
        <w:rPr>
          <w:rFonts w:ascii="Angsana New" w:hAnsi="Angsana New" w:hint="cs"/>
          <w:sz w:val="30"/>
          <w:szCs w:val="30"/>
          <w:cs/>
        </w:rPr>
        <w:t xml:space="preserve"> และมีกำหนดชำระคืนเป็นงวดราย</w:t>
      </w:r>
      <w:r w:rsidR="00E85B59" w:rsidRPr="00321BC9">
        <w:rPr>
          <w:rFonts w:ascii="Angsana New" w:hAnsi="Angsana New" w:hint="cs"/>
          <w:sz w:val="30"/>
          <w:szCs w:val="30"/>
          <w:cs/>
        </w:rPr>
        <w:t>ไตรมาส</w:t>
      </w:r>
      <w:r w:rsidRPr="00321BC9">
        <w:rPr>
          <w:rFonts w:ascii="Angsana New" w:hAnsi="Angsana New" w:hint="cs"/>
          <w:sz w:val="30"/>
          <w:szCs w:val="30"/>
          <w:cs/>
        </w:rPr>
        <w:t xml:space="preserve"> งวดละ </w:t>
      </w:r>
      <w:r w:rsidR="004D53EE" w:rsidRPr="00321BC9">
        <w:rPr>
          <w:rFonts w:ascii="Angsana New" w:hAnsi="Angsana New"/>
          <w:sz w:val="30"/>
          <w:szCs w:val="30"/>
        </w:rPr>
        <w:t>2</w:t>
      </w:r>
      <w:r w:rsidR="00E85B59" w:rsidRPr="00321BC9">
        <w:rPr>
          <w:rFonts w:ascii="Angsana New" w:hAnsi="Angsana New"/>
          <w:sz w:val="30"/>
          <w:szCs w:val="30"/>
        </w:rPr>
        <w:t>5</w:t>
      </w:r>
      <w:r w:rsidRPr="00321BC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C16FE4">
        <w:rPr>
          <w:rFonts w:ascii="Angsana New" w:hAnsi="Angsana New" w:hint="cs"/>
          <w:sz w:val="30"/>
          <w:szCs w:val="30"/>
          <w:cs/>
        </w:rPr>
        <w:t>โดยเริ่มชำระงวดแรกตั้งแต่เดือน</w:t>
      </w:r>
      <w:r w:rsidR="00C16FE4" w:rsidRPr="00C16FE4">
        <w:rPr>
          <w:rFonts w:ascii="Angsana New" w:hAnsi="Angsana New" w:hint="cs"/>
          <w:sz w:val="30"/>
          <w:szCs w:val="30"/>
          <w:cs/>
        </w:rPr>
        <w:t>ธันวาคม</w:t>
      </w:r>
      <w:r w:rsidR="00350C61">
        <w:rPr>
          <w:rFonts w:ascii="Angsana New" w:hAnsi="Angsana New"/>
          <w:sz w:val="30"/>
          <w:szCs w:val="30"/>
        </w:rPr>
        <w:t xml:space="preserve"> 2565</w:t>
      </w:r>
      <w:r w:rsidR="00C16FE4" w:rsidRPr="00C16FE4">
        <w:rPr>
          <w:rFonts w:ascii="Angsana New" w:hAnsi="Angsana New" w:hint="cs"/>
          <w:sz w:val="30"/>
          <w:szCs w:val="30"/>
          <w:cs/>
        </w:rPr>
        <w:t xml:space="preserve"> </w:t>
      </w:r>
      <w:r w:rsidRPr="00C16FE4">
        <w:rPr>
          <w:rFonts w:ascii="Angsana New" w:hAnsi="Angsana New" w:hint="cs"/>
          <w:sz w:val="30"/>
          <w:szCs w:val="30"/>
          <w:cs/>
        </w:rPr>
        <w:t>และกำหนดชำระคืนเงินต้นให้เสร็จสิ้นภายในกำหนดเวลา</w:t>
      </w:r>
      <w:r w:rsidRPr="00C16FE4">
        <w:rPr>
          <w:rFonts w:ascii="Angsana New" w:hAnsi="Angsana New"/>
          <w:sz w:val="30"/>
          <w:szCs w:val="30"/>
        </w:rPr>
        <w:t xml:space="preserve"> </w:t>
      </w:r>
      <w:r w:rsidR="00C16FE4" w:rsidRPr="00C16FE4">
        <w:rPr>
          <w:rFonts w:ascii="Angsana New" w:hAnsi="Angsana New"/>
          <w:sz w:val="30"/>
          <w:szCs w:val="30"/>
        </w:rPr>
        <w:t>5</w:t>
      </w:r>
      <w:r w:rsidR="00C16FE4" w:rsidRPr="00C16FE4">
        <w:rPr>
          <w:rFonts w:ascii="Angsana New" w:hAnsi="Angsana New" w:hint="cs"/>
          <w:sz w:val="30"/>
          <w:szCs w:val="30"/>
          <w:cs/>
        </w:rPr>
        <w:t xml:space="preserve"> ปี</w:t>
      </w:r>
      <w:r w:rsidR="008A352A">
        <w:rPr>
          <w:rFonts w:ascii="Angsana New" w:hAnsi="Angsana New" w:hint="cs"/>
          <w:sz w:val="30"/>
          <w:szCs w:val="30"/>
          <w:cs/>
        </w:rPr>
        <w:t xml:space="preserve"> </w:t>
      </w:r>
      <w:r w:rsidR="008A352A" w:rsidRPr="008A352A">
        <w:rPr>
          <w:rFonts w:ascii="Angsana New" w:hAnsi="Angsana New"/>
          <w:sz w:val="30"/>
          <w:szCs w:val="30"/>
          <w:cs/>
        </w:rPr>
        <w:t xml:space="preserve">บริษัทได้ทำสัญญาแลกเปลี่ยนเงินตราต่างประเทศกับสถาบันการเงินในประเทศแห่งหนึ่ง มูลค่าตามสัญญาจำนวน </w:t>
      </w:r>
      <w:r w:rsidR="008F13E5">
        <w:rPr>
          <w:rFonts w:ascii="Angsana New" w:hAnsi="Angsana New"/>
          <w:sz w:val="30"/>
          <w:szCs w:val="30"/>
        </w:rPr>
        <w:t>500</w:t>
      </w:r>
      <w:r w:rsidR="008A352A" w:rsidRPr="008A352A">
        <w:rPr>
          <w:rFonts w:ascii="Angsana New" w:hAnsi="Angsana New"/>
          <w:sz w:val="30"/>
          <w:szCs w:val="30"/>
          <w:cs/>
        </w:rPr>
        <w:t xml:space="preserve"> ล้านบาท โดยแลกเปลี่ยนการชำระคืนเงินต้นจาก</w:t>
      </w:r>
      <w:r w:rsidR="00473978">
        <w:rPr>
          <w:rFonts w:ascii="Angsana New" w:hAnsi="Angsana New" w:hint="cs"/>
          <w:sz w:val="30"/>
          <w:szCs w:val="30"/>
          <w:cs/>
        </w:rPr>
        <w:t>จำนวน</w:t>
      </w:r>
      <w:r w:rsidR="008A352A" w:rsidRPr="008A352A">
        <w:rPr>
          <w:rFonts w:ascii="Angsana New" w:hAnsi="Angsana New"/>
          <w:sz w:val="30"/>
          <w:szCs w:val="30"/>
          <w:cs/>
        </w:rPr>
        <w:t xml:space="preserve"> </w:t>
      </w:r>
      <w:r w:rsidR="008F13E5">
        <w:rPr>
          <w:rFonts w:ascii="Angsana New" w:hAnsi="Angsana New"/>
          <w:sz w:val="30"/>
          <w:szCs w:val="30"/>
        </w:rPr>
        <w:t>13.89</w:t>
      </w:r>
      <w:r w:rsidR="008A352A" w:rsidRPr="008A352A">
        <w:rPr>
          <w:rFonts w:ascii="Angsana New" w:hAnsi="Angsana New"/>
          <w:sz w:val="30"/>
          <w:szCs w:val="30"/>
          <w:cs/>
        </w:rPr>
        <w:t xml:space="preserve"> ล้านดอลล่าร์สหรัฐอเมริกาเป็น</w:t>
      </w:r>
      <w:r w:rsidR="00473978">
        <w:rPr>
          <w:rFonts w:ascii="Angsana New" w:hAnsi="Angsana New" w:hint="cs"/>
          <w:sz w:val="30"/>
          <w:szCs w:val="30"/>
          <w:cs/>
        </w:rPr>
        <w:t>จำนวน</w:t>
      </w:r>
      <w:r w:rsidR="008A352A" w:rsidRPr="008A352A">
        <w:rPr>
          <w:rFonts w:ascii="Angsana New" w:hAnsi="Angsana New"/>
          <w:sz w:val="30"/>
          <w:szCs w:val="30"/>
          <w:cs/>
        </w:rPr>
        <w:t xml:space="preserve"> </w:t>
      </w:r>
      <w:r w:rsidR="008F13E5">
        <w:rPr>
          <w:rFonts w:ascii="Angsana New" w:hAnsi="Angsana New"/>
          <w:sz w:val="30"/>
          <w:szCs w:val="30"/>
        </w:rPr>
        <w:t>500</w:t>
      </w:r>
      <w:r w:rsidR="008A352A" w:rsidRPr="008A352A">
        <w:rPr>
          <w:rFonts w:ascii="Angsana New" w:hAnsi="Angsana New"/>
          <w:sz w:val="30"/>
          <w:szCs w:val="30"/>
          <w:cs/>
        </w:rPr>
        <w:t xml:space="preserve"> ล้านบาท และแลกเปลี่ยนอัตราดอกเบี้ยลอยตัวเป็นอัตราดอกเบี้ยคงที่</w:t>
      </w:r>
    </w:p>
    <w:p w14:paraId="3B63E385" w14:textId="021C3A97" w:rsidR="008A352A" w:rsidRDefault="008A352A" w:rsidP="00E746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5B18" w14:textId="10F0E2B4" w:rsidR="008A352A" w:rsidRPr="005A7FEB" w:rsidRDefault="008A352A" w:rsidP="00E746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352A">
        <w:rPr>
          <w:rFonts w:ascii="Angsana New" w:hAnsi="Angsana New"/>
          <w:sz w:val="30"/>
          <w:szCs w:val="30"/>
          <w:cs/>
        </w:rPr>
        <w:t>ภายใต้สัญญาเงินกู้ยืมระยะยาว บริษัทมีภาระผูกพันที่จะต้องปฏิบัติตามเงื่อนไขและข้อกำหนดในสัญญาเงินกู้ยืม โดยมีเงื่อนไขที่สำคัญได้แก่ บริษัทต้องดำรงอัตราส่วนทางการเงินตามที่สถาบันการเงินกำหนดไว้ในสัญญาเงินกู้ยืม</w:t>
      </w:r>
    </w:p>
    <w:p w14:paraId="36895A69" w14:textId="77777777" w:rsidR="0075658A" w:rsidRPr="0075658A" w:rsidRDefault="0075658A" w:rsidP="00756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A9B720F" w14:textId="1F334BA0" w:rsidR="003659CA" w:rsidRPr="0075658A" w:rsidRDefault="0075658A" w:rsidP="00A4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75658A">
        <w:rPr>
          <w:rFonts w:asciiTheme="majorBidi" w:hAnsiTheme="majorBidi"/>
          <w:spacing w:val="2"/>
          <w:sz w:val="30"/>
          <w:szCs w:val="30"/>
          <w:cs/>
        </w:rPr>
        <w:t xml:space="preserve">ณ วันที่ </w:t>
      </w:r>
      <w:r w:rsidR="00321BC9">
        <w:rPr>
          <w:rFonts w:asciiTheme="majorBidi" w:hAnsiTheme="majorBidi"/>
          <w:spacing w:val="2"/>
          <w:sz w:val="30"/>
          <w:szCs w:val="30"/>
        </w:rPr>
        <w:t>30</w:t>
      </w:r>
      <w:r w:rsidRPr="0075658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A4317B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75658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21BC9">
        <w:rPr>
          <w:rFonts w:asciiTheme="majorBidi" w:hAnsiTheme="majorBidi"/>
          <w:spacing w:val="2"/>
          <w:sz w:val="30"/>
          <w:szCs w:val="30"/>
        </w:rPr>
        <w:t>2565</w:t>
      </w:r>
      <w:r w:rsidRPr="0075658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667447">
        <w:rPr>
          <w:rFonts w:asciiTheme="majorBidi" w:hAnsiTheme="majorBidi" w:hint="cs"/>
          <w:spacing w:val="2"/>
          <w:sz w:val="30"/>
          <w:szCs w:val="30"/>
          <w:cs/>
        </w:rPr>
        <w:t>บริษัทมี</w:t>
      </w:r>
      <w:r w:rsidRPr="0075658A">
        <w:rPr>
          <w:rFonts w:asciiTheme="majorBidi" w:hAnsiTheme="majorBidi"/>
          <w:spacing w:val="2"/>
          <w:sz w:val="30"/>
          <w:szCs w:val="30"/>
          <w:cs/>
        </w:rPr>
        <w:t>เงินกู้ยืม</w:t>
      </w:r>
      <w:r w:rsidR="00667447">
        <w:rPr>
          <w:rFonts w:asciiTheme="majorBidi" w:hAnsiTheme="majorBidi" w:hint="cs"/>
          <w:spacing w:val="2"/>
          <w:sz w:val="30"/>
          <w:szCs w:val="30"/>
          <w:cs/>
        </w:rPr>
        <w:t>ระยะยาว</w:t>
      </w:r>
      <w:r w:rsidRPr="0075658A">
        <w:rPr>
          <w:rFonts w:asciiTheme="majorBidi" w:hAnsiTheme="majorBidi"/>
          <w:spacing w:val="2"/>
          <w:sz w:val="30"/>
          <w:szCs w:val="30"/>
          <w:cs/>
        </w:rPr>
        <w:t xml:space="preserve">จากสถาบันการเงินจำนวน </w:t>
      </w:r>
      <w:r w:rsidR="00667447">
        <w:rPr>
          <w:rFonts w:asciiTheme="majorBidi" w:hAnsiTheme="majorBidi"/>
          <w:spacing w:val="2"/>
          <w:sz w:val="30"/>
          <w:szCs w:val="30"/>
        </w:rPr>
        <w:t>479.18</w:t>
      </w:r>
      <w:r w:rsidRPr="0075658A">
        <w:rPr>
          <w:rFonts w:asciiTheme="majorBidi" w:hAnsiTheme="majorBidi"/>
          <w:spacing w:val="2"/>
          <w:sz w:val="30"/>
          <w:szCs w:val="30"/>
          <w:cs/>
        </w:rPr>
        <w:t xml:space="preserve"> ล้านบาท </w:t>
      </w:r>
      <w:r w:rsidR="00667447">
        <w:rPr>
          <w:rFonts w:asciiTheme="majorBidi" w:hAnsiTheme="majorBidi" w:hint="cs"/>
          <w:spacing w:val="2"/>
          <w:sz w:val="30"/>
          <w:szCs w:val="30"/>
          <w:cs/>
        </w:rPr>
        <w:t xml:space="preserve">และ </w:t>
      </w:r>
      <w:r w:rsidR="00667447">
        <w:rPr>
          <w:rFonts w:asciiTheme="majorBidi" w:hAnsiTheme="majorBidi"/>
          <w:spacing w:val="2"/>
          <w:sz w:val="30"/>
          <w:szCs w:val="30"/>
        </w:rPr>
        <w:t xml:space="preserve">13.89 </w:t>
      </w:r>
      <w:r w:rsidR="00667447" w:rsidRPr="005A7FEB">
        <w:rPr>
          <w:rFonts w:ascii="Angsana New" w:hAnsi="Angsana New" w:hint="cs"/>
          <w:sz w:val="30"/>
          <w:szCs w:val="30"/>
          <w:cs/>
        </w:rPr>
        <w:t>ล้าน</w:t>
      </w:r>
      <w:r w:rsidR="00667447" w:rsidRPr="001C064A">
        <w:rPr>
          <w:rFonts w:ascii="Angsana New" w:hAnsi="Angsana New" w:hint="cs"/>
          <w:sz w:val="30"/>
          <w:szCs w:val="30"/>
          <w:cs/>
        </w:rPr>
        <w:t>ดอลลาร์สหรัฐอเมริกา</w:t>
      </w:r>
      <w:r w:rsidR="00667447">
        <w:rPr>
          <w:rFonts w:ascii="Angsana New" w:hAnsi="Angsana New"/>
          <w:sz w:val="30"/>
          <w:szCs w:val="30"/>
        </w:rPr>
        <w:t xml:space="preserve"> </w:t>
      </w:r>
    </w:p>
    <w:p w14:paraId="040A4DD7" w14:textId="718D721E" w:rsidR="00915E28" w:rsidRDefault="00915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th-TH" w:eastAsia="x-none"/>
        </w:rPr>
      </w:pPr>
      <w:r>
        <w:rPr>
          <w:cs/>
          <w:lang w:val="th-TH" w:eastAsia="x-none"/>
        </w:rPr>
        <w:br w:type="page"/>
      </w:r>
    </w:p>
    <w:p w14:paraId="0ED6C19B" w14:textId="3B208EA0" w:rsidR="00861037" w:rsidRPr="007B344B" w:rsidRDefault="00861037" w:rsidP="0086103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B344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5FCE05B0" w14:textId="77777777" w:rsidR="00861037" w:rsidRPr="009E43C4" w:rsidRDefault="00861037" w:rsidP="00861037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3225"/>
        <w:gridCol w:w="890"/>
        <w:gridCol w:w="266"/>
        <w:gridCol w:w="1008"/>
        <w:gridCol w:w="265"/>
        <w:gridCol w:w="979"/>
        <w:gridCol w:w="265"/>
        <w:gridCol w:w="1060"/>
        <w:gridCol w:w="265"/>
        <w:gridCol w:w="974"/>
      </w:tblGrid>
      <w:tr w:rsidR="00861037" w:rsidRPr="0030535A" w14:paraId="7721FFA4" w14:textId="77777777" w:rsidTr="00915E28">
        <w:trPr>
          <w:trHeight w:val="426"/>
          <w:tblHeader/>
        </w:trPr>
        <w:tc>
          <w:tcPr>
            <w:tcW w:w="3225" w:type="dxa"/>
          </w:tcPr>
          <w:p w14:paraId="7DBD1B7B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5AD44920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1D062BD1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10CBA694" w14:textId="77777777" w:rsidR="00861037" w:rsidRPr="0030535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535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6FC23156" w14:textId="77777777" w:rsidR="00861037" w:rsidRPr="0030535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9" w:type="dxa"/>
            <w:gridSpan w:val="3"/>
            <w:shd w:val="clear" w:color="auto" w:fill="auto"/>
          </w:tcPr>
          <w:p w14:paraId="07EBAB94" w14:textId="77777777" w:rsidR="00861037" w:rsidRPr="0030535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61037" w:rsidRPr="0030535A" w14:paraId="2EFFA156" w14:textId="77777777" w:rsidTr="00915E28">
        <w:trPr>
          <w:trHeight w:val="415"/>
          <w:tblHeader/>
        </w:trPr>
        <w:tc>
          <w:tcPr>
            <w:tcW w:w="3225" w:type="dxa"/>
          </w:tcPr>
          <w:p w14:paraId="6E591D3A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6BC33493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3AC4EB02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F786C17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39D78952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1CBBD5E6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6D099A7D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478A79F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43C33C21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</w:tcPr>
          <w:p w14:paraId="33E68EC3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61037" w:rsidRPr="0030535A" w14:paraId="3D094943" w14:textId="77777777" w:rsidTr="00915E28">
        <w:trPr>
          <w:trHeight w:val="439"/>
          <w:tblHeader/>
        </w:trPr>
        <w:tc>
          <w:tcPr>
            <w:tcW w:w="3225" w:type="dxa"/>
          </w:tcPr>
          <w:p w14:paraId="1FDD398F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04F5EA36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6926C320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16" w:type="dxa"/>
            <w:gridSpan w:val="7"/>
          </w:tcPr>
          <w:p w14:paraId="0F189498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1037" w:rsidRPr="0030535A" w14:paraId="5844919A" w14:textId="77777777" w:rsidTr="00915E28">
        <w:trPr>
          <w:trHeight w:val="426"/>
        </w:trPr>
        <w:tc>
          <w:tcPr>
            <w:tcW w:w="3225" w:type="dxa"/>
          </w:tcPr>
          <w:p w14:paraId="284C521A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0" w:type="dxa"/>
          </w:tcPr>
          <w:p w14:paraId="12F68338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614B1AB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16" w:type="dxa"/>
            <w:gridSpan w:val="7"/>
          </w:tcPr>
          <w:p w14:paraId="32F0BB0C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61037" w:rsidRPr="0030535A" w14:paraId="3AE8FDB6" w14:textId="77777777" w:rsidTr="00915E28">
        <w:trPr>
          <w:trHeight w:val="426"/>
        </w:trPr>
        <w:tc>
          <w:tcPr>
            <w:tcW w:w="3225" w:type="dxa"/>
          </w:tcPr>
          <w:p w14:paraId="59929D68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535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0" w:type="dxa"/>
          </w:tcPr>
          <w:p w14:paraId="68AD7E2A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2CDF3DD" w14:textId="77777777" w:rsidR="00861037" w:rsidRPr="0030535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16" w:type="dxa"/>
            <w:gridSpan w:val="7"/>
          </w:tcPr>
          <w:p w14:paraId="121140A0" w14:textId="77777777" w:rsidR="00861037" w:rsidRPr="0030535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61037" w:rsidRPr="009F19BA" w14:paraId="28F3368F" w14:textId="77777777" w:rsidTr="00915E28">
        <w:trPr>
          <w:trHeight w:val="426"/>
        </w:trPr>
        <w:tc>
          <w:tcPr>
            <w:tcW w:w="3225" w:type="dxa"/>
          </w:tcPr>
          <w:p w14:paraId="175A02D1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732ABB47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495F8B34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16C1FD5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</w:tcPr>
          <w:p w14:paraId="5C0E1554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23552789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</w:tcPr>
          <w:p w14:paraId="14DA7B74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CBECBF6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</w:tcPr>
          <w:p w14:paraId="5EA36665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3D9C1C37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</w:tr>
      <w:tr w:rsidR="00861037" w:rsidRPr="009F19BA" w14:paraId="19EE4A58" w14:textId="77777777" w:rsidTr="00915E28">
        <w:trPr>
          <w:trHeight w:val="426"/>
        </w:trPr>
        <w:tc>
          <w:tcPr>
            <w:tcW w:w="3225" w:type="dxa"/>
          </w:tcPr>
          <w:p w14:paraId="1580D7DB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890" w:type="dxa"/>
          </w:tcPr>
          <w:p w14:paraId="0AE5A01D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63C2AD0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D4342D4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(32,639)</w:t>
            </w:r>
          </w:p>
        </w:tc>
        <w:tc>
          <w:tcPr>
            <w:tcW w:w="265" w:type="dxa"/>
          </w:tcPr>
          <w:p w14:paraId="4867B3FA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4D706C7D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(32,639)</w:t>
            </w:r>
          </w:p>
        </w:tc>
        <w:tc>
          <w:tcPr>
            <w:tcW w:w="265" w:type="dxa"/>
          </w:tcPr>
          <w:p w14:paraId="6CFEDC1D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084F232C" w14:textId="77777777" w:rsidR="00861037" w:rsidRPr="009F19BA" w:rsidRDefault="00861037" w:rsidP="00915E28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F051258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609D9F1F" w14:textId="77777777" w:rsidR="00861037" w:rsidRPr="009F19BA" w:rsidRDefault="00861037" w:rsidP="00915E28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037" w:rsidRPr="009F19BA" w14:paraId="2626CB29" w14:textId="77777777" w:rsidTr="00915E28">
        <w:trPr>
          <w:trHeight w:val="415"/>
        </w:trPr>
        <w:tc>
          <w:tcPr>
            <w:tcW w:w="3225" w:type="dxa"/>
          </w:tcPr>
          <w:p w14:paraId="65A6E2E4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0" w:type="dxa"/>
          </w:tcPr>
          <w:p w14:paraId="4E5B2543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14:paraId="19B14C6A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1CD4684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 w:hint="cs"/>
                <w:sz w:val="30"/>
                <w:szCs w:val="30"/>
                <w:cs/>
              </w:rPr>
              <w:t>8,000</w:t>
            </w:r>
          </w:p>
        </w:tc>
        <w:tc>
          <w:tcPr>
            <w:tcW w:w="265" w:type="dxa"/>
          </w:tcPr>
          <w:p w14:paraId="7B16FEC8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3C392DC7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 w:hint="cs"/>
                <w:sz w:val="30"/>
                <w:szCs w:val="30"/>
                <w:cs/>
              </w:rPr>
              <w:t>8,000</w:t>
            </w:r>
          </w:p>
        </w:tc>
        <w:tc>
          <w:tcPr>
            <w:tcW w:w="265" w:type="dxa"/>
          </w:tcPr>
          <w:p w14:paraId="789DED27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D9FE468" w14:textId="77777777" w:rsidR="00861037" w:rsidRPr="009F19BA" w:rsidRDefault="00861037" w:rsidP="00915E28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A0A51B5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8ED641E" w14:textId="77777777" w:rsidR="00861037" w:rsidRPr="009F19BA" w:rsidRDefault="00861037" w:rsidP="00915E28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037" w:rsidRPr="009F19BA" w14:paraId="27E6787B" w14:textId="77777777" w:rsidTr="00915E28">
        <w:trPr>
          <w:trHeight w:val="426"/>
        </w:trPr>
        <w:tc>
          <w:tcPr>
            <w:tcW w:w="3225" w:type="dxa"/>
          </w:tcPr>
          <w:p w14:paraId="394CABD4" w14:textId="0DBE6BD2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103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0" w:type="dxa"/>
          </w:tcPr>
          <w:p w14:paraId="4D68A5E1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2B0759D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9CEFD1" w14:textId="77777777" w:rsidR="00861037" w:rsidRPr="009F19B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DA8C7FE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5F0D3569" w14:textId="77777777" w:rsidR="00861037" w:rsidRPr="009F19B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C6EAB1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2265135" w14:textId="77777777" w:rsidR="00861037" w:rsidRPr="009F19B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3062DFB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F1EB3DA" w14:textId="77777777" w:rsidR="00861037" w:rsidRPr="009F19B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037" w:rsidRPr="009F19BA" w14:paraId="3DD0E3B7" w14:textId="77777777" w:rsidTr="00915E28">
        <w:trPr>
          <w:trHeight w:val="426"/>
        </w:trPr>
        <w:tc>
          <w:tcPr>
            <w:tcW w:w="3225" w:type="dxa"/>
          </w:tcPr>
          <w:p w14:paraId="4FA8C8B2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19282F7B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35B23ADB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188ADBE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855,361</w:t>
            </w:r>
          </w:p>
        </w:tc>
        <w:tc>
          <w:tcPr>
            <w:tcW w:w="265" w:type="dxa"/>
            <w:vMerge w:val="restart"/>
          </w:tcPr>
          <w:p w14:paraId="437DFEC1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53A31CCF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855,361</w:t>
            </w:r>
          </w:p>
        </w:tc>
        <w:tc>
          <w:tcPr>
            <w:tcW w:w="265" w:type="dxa"/>
          </w:tcPr>
          <w:p w14:paraId="33952437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B9B24D9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  <w:vMerge w:val="restart"/>
          </w:tcPr>
          <w:p w14:paraId="09E194FE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2E1D8700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</w:tr>
      <w:tr w:rsidR="00861037" w:rsidRPr="009F19BA" w14:paraId="06DBCAFB" w14:textId="77777777" w:rsidTr="00915E28">
        <w:trPr>
          <w:trHeight w:val="426"/>
        </w:trPr>
        <w:tc>
          <w:tcPr>
            <w:tcW w:w="3225" w:type="dxa"/>
          </w:tcPr>
          <w:p w14:paraId="11BCBFB8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1113C053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6" w:type="dxa"/>
          </w:tcPr>
          <w:p w14:paraId="3DC5F8C2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EE504B0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62F1C873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70A3CEFF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14:paraId="57490A11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8140AB7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5" w:type="dxa"/>
            <w:vMerge/>
          </w:tcPr>
          <w:p w14:paraId="23EBCE79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285CB015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61037" w:rsidRPr="009F19BA" w14:paraId="2A962048" w14:textId="77777777" w:rsidTr="00915E28">
        <w:trPr>
          <w:trHeight w:val="426"/>
        </w:trPr>
        <w:tc>
          <w:tcPr>
            <w:tcW w:w="3225" w:type="dxa"/>
          </w:tcPr>
          <w:p w14:paraId="3906BF3F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90" w:type="dxa"/>
          </w:tcPr>
          <w:p w14:paraId="52E3B957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54A1633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4262F8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BDB7FAA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6EBD5FBE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20EE4B2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4068776D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2BA66B2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</w:tcPr>
          <w:p w14:paraId="440262D3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61037" w:rsidRPr="009F19BA" w14:paraId="3AD328D3" w14:textId="77777777" w:rsidTr="00915E28">
        <w:trPr>
          <w:trHeight w:val="415"/>
        </w:trPr>
        <w:tc>
          <w:tcPr>
            <w:tcW w:w="3225" w:type="dxa"/>
          </w:tcPr>
          <w:p w14:paraId="5C613CA7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19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0" w:type="dxa"/>
          </w:tcPr>
          <w:p w14:paraId="1960ABFC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CB2A9CE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D2913B5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BE5F8B9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10838F40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21B4D03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0C663FDD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9ACB79C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</w:tcPr>
          <w:p w14:paraId="020CA99A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1037" w:rsidRPr="009F19BA" w14:paraId="420AD49B" w14:textId="77777777" w:rsidTr="00915E28">
        <w:trPr>
          <w:trHeight w:val="415"/>
        </w:trPr>
        <w:tc>
          <w:tcPr>
            <w:tcW w:w="3225" w:type="dxa"/>
          </w:tcPr>
          <w:p w14:paraId="51D2031E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00CE65ED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0928E847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163A199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663B133B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035D99D0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38E27FF4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645380BD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727ECF57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</w:tcPr>
          <w:p w14:paraId="05E5200A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</w:tr>
      <w:tr w:rsidR="00861037" w:rsidRPr="009F19BA" w14:paraId="728B02DA" w14:textId="77777777" w:rsidTr="00915E28">
        <w:trPr>
          <w:trHeight w:val="426"/>
        </w:trPr>
        <w:tc>
          <w:tcPr>
            <w:tcW w:w="3225" w:type="dxa"/>
          </w:tcPr>
          <w:p w14:paraId="348B2842" w14:textId="21152A43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11D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0" w:type="dxa"/>
          </w:tcPr>
          <w:p w14:paraId="59943FAC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75B7F34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2BBFEF" w14:textId="77777777" w:rsidR="00861037" w:rsidRPr="009F19B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56F300E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05936939" w14:textId="77777777" w:rsidR="00861037" w:rsidRPr="009F19BA" w:rsidRDefault="00861037" w:rsidP="00915E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33864E9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583F0C6" w14:textId="77777777" w:rsidR="00861037" w:rsidRPr="009F19BA" w:rsidRDefault="00861037" w:rsidP="00915E28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1B8A343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335C2F30" w14:textId="77777777" w:rsidR="00861037" w:rsidRPr="009F19BA" w:rsidRDefault="00861037" w:rsidP="00915E28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037" w:rsidRPr="009F19BA" w14:paraId="4189467E" w14:textId="77777777" w:rsidTr="00915E28">
        <w:trPr>
          <w:trHeight w:val="426"/>
        </w:trPr>
        <w:tc>
          <w:tcPr>
            <w:tcW w:w="3225" w:type="dxa"/>
          </w:tcPr>
          <w:p w14:paraId="59F94ACC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4BB759A3" w14:textId="77777777" w:rsidR="00861037" w:rsidRPr="009F19B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3F6A0C6" w14:textId="77777777" w:rsidR="00861037" w:rsidRPr="009F19BA" w:rsidRDefault="00861037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3782AE9C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2B7178FB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B3AF4A6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5FC8585F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23F32D13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4314EF58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152EDAB6" w14:textId="77777777" w:rsidR="00861037" w:rsidRPr="009F19BA" w:rsidRDefault="00861037" w:rsidP="00915E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</w:tr>
    </w:tbl>
    <w:p w14:paraId="4A622976" w14:textId="7C64A447" w:rsidR="00861037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DD7DF7" w14:textId="77777777" w:rsidR="00861037" w:rsidRPr="00F70671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671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การออกหุ้นสามัญ</w:t>
      </w:r>
    </w:p>
    <w:p w14:paraId="76364E5C" w14:textId="77777777" w:rsidR="00861037" w:rsidRPr="009F19BA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91343" w14:textId="77777777" w:rsidR="00861037" w:rsidRPr="009F19BA" w:rsidRDefault="00861037" w:rsidP="008610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21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14:paraId="0614C44A" w14:textId="77777777" w:rsidR="00861037" w:rsidRPr="009F19BA" w:rsidRDefault="00861037" w:rsidP="008610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          </w:t>
      </w:r>
    </w:p>
    <w:p w14:paraId="65BB0147" w14:textId="77777777" w:rsidR="00861037" w:rsidRPr="009F19BA" w:rsidRDefault="00861037" w:rsidP="00861037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45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9F19BA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ลดทุนจดทะเบียนจากเดิม </w:t>
      </w:r>
      <w:r w:rsidRPr="009F19BA">
        <w:rPr>
          <w:rFonts w:asciiTheme="majorBidi" w:hAnsiTheme="majorBidi" w:cstheme="majorBidi"/>
          <w:sz w:val="30"/>
          <w:szCs w:val="30"/>
        </w:rPr>
        <w:t xml:space="preserve">880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9F19BA">
        <w:rPr>
          <w:rFonts w:asciiTheme="majorBidi" w:hAnsiTheme="majorBidi" w:cstheme="majorBidi"/>
          <w:sz w:val="30"/>
          <w:szCs w:val="30"/>
        </w:rPr>
        <w:t xml:space="preserve">847.36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โดยวิธีตัดหุ้นจดทะเบียนที่ยังมิได้นำออกจำหน่ายจำนวน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 xml:space="preserve">32.64 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 xml:space="preserve">32.64 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>ล้านบาท บริษัทได้ดำเนินการ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br/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จดทะเบียนลดทุนกับกระทรวงพาณิชย์แล้วเมื่อวันที่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 xml:space="preserve">27 </w:t>
      </w:r>
      <w:r w:rsidRPr="009F19BA">
        <w:rPr>
          <w:rFonts w:asciiTheme="majorBidi" w:hAnsiTheme="majorBidi" w:cstheme="majorBidi" w:hint="cs"/>
          <w:spacing w:val="8"/>
          <w:sz w:val="30"/>
          <w:szCs w:val="30"/>
          <w:cs/>
        </w:rPr>
        <w:t>เมษายน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>2565</w:t>
      </w:r>
    </w:p>
    <w:p w14:paraId="522CFC0D" w14:textId="77777777" w:rsidR="00861037" w:rsidRPr="009F19BA" w:rsidRDefault="00861037" w:rsidP="008610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45" w:hanging="3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9473926" w14:textId="4B6A8D96" w:rsidR="00861037" w:rsidRDefault="00861037" w:rsidP="00861037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เพิ่มทุนจดทะเบียนจาก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847.36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855.36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โดยออกหุ้นสามัญใหม่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F19BA">
        <w:rPr>
          <w:rFonts w:asciiTheme="majorBidi" w:hAnsiTheme="majorBidi" w:cstheme="majorBidi"/>
          <w:sz w:val="30"/>
          <w:szCs w:val="30"/>
        </w:rPr>
        <w:t xml:space="preserve">8 </w:t>
      </w:r>
      <w:r w:rsidRPr="009F19BA">
        <w:rPr>
          <w:rFonts w:asciiTheme="majorBidi" w:hAnsiTheme="majorBidi" w:cstheme="majorBidi"/>
          <w:sz w:val="30"/>
          <w:szCs w:val="30"/>
          <w:cs/>
        </w:rPr>
        <w:t>ล้านหุ้น มูลค่า</w:t>
      </w:r>
      <w:r w:rsidR="00321BC9">
        <w:rPr>
          <w:rFonts w:asciiTheme="majorBidi" w:hAnsiTheme="majorBidi" w:cstheme="majorBidi"/>
          <w:sz w:val="30"/>
          <w:szCs w:val="30"/>
        </w:rPr>
        <w:br/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9F19BA">
        <w:rPr>
          <w:rFonts w:asciiTheme="majorBidi" w:hAnsiTheme="majorBidi" w:cstheme="majorBidi"/>
          <w:sz w:val="30"/>
          <w:szCs w:val="30"/>
        </w:rPr>
        <w:t xml:space="preserve">1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คิดเป็นจำนวนเงินทั้งสิ้น </w:t>
      </w:r>
      <w:r w:rsidRPr="009F19BA">
        <w:rPr>
          <w:rFonts w:asciiTheme="majorBidi" w:hAnsiTheme="majorBidi" w:cstheme="majorBidi"/>
          <w:sz w:val="30"/>
          <w:szCs w:val="30"/>
        </w:rPr>
        <w:t xml:space="preserve">8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 w:rsidRPr="009F19BA">
        <w:rPr>
          <w:rFonts w:asciiTheme="majorBidi" w:hAnsiTheme="majorBidi" w:cstheme="majorBidi"/>
          <w:sz w:val="30"/>
          <w:szCs w:val="30"/>
        </w:rPr>
        <w:t xml:space="preserve">28 </w:t>
      </w:r>
      <w:r w:rsidRPr="009F19BA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19BA">
        <w:rPr>
          <w:rFonts w:asciiTheme="majorBidi" w:hAnsiTheme="majorBidi" w:cstheme="majorBidi"/>
          <w:sz w:val="30"/>
          <w:szCs w:val="30"/>
        </w:rPr>
        <w:t>2565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เพื่อรองรับการใช้สิทธิตามใบสำคัญแสดงสิทธิที่จะซื้อหุ้นสามัญของบริษัทซึ่งจัดสรรให้แก่ผู้บริหาร (รวมถึงผู้บริหารที่ดำรงตำแหน่งกรรมการของบริษัท) และ/หรือพนักงานของบริษัท</w:t>
      </w:r>
    </w:p>
    <w:p w14:paraId="6E3111C1" w14:textId="537C0E8E" w:rsidR="00AC591F" w:rsidRPr="000130DD" w:rsidRDefault="00C674EF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B03E94"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81149" w14:textId="2FB89AB3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8BE5AC" w14:textId="77777777" w:rsidR="00452D47" w:rsidRPr="00F463CA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C8A8" w14:textId="77777777" w:rsidR="006032EF" w:rsidRDefault="00AC591F" w:rsidP="006032EF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463CA">
        <w:rPr>
          <w:rFonts w:asciiTheme="majorBidi" w:hAnsiTheme="majorBidi" w:cstheme="majorBidi"/>
          <w:sz w:val="30"/>
          <w:szCs w:val="30"/>
        </w:rPr>
        <w:t>1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26131210" w14:textId="7A18AF8E" w:rsidR="00AC591F" w:rsidRPr="006032EF" w:rsidRDefault="00AC591F" w:rsidP="006032EF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032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032EF">
        <w:rPr>
          <w:rFonts w:asciiTheme="majorBidi" w:hAnsiTheme="majorBidi" w:cstheme="majorBidi"/>
          <w:sz w:val="30"/>
          <w:szCs w:val="30"/>
        </w:rPr>
        <w:t>2</w:t>
      </w:r>
      <w:r w:rsidRPr="006032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6A6A" w:rsidRPr="006032EF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 w:rsidR="00D06A6A" w:rsidRPr="006032EF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44A8C049" w14:textId="77777777" w:rsidR="00452D47" w:rsidRPr="00F463CA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58D82" w14:textId="48FAC99F" w:rsidR="00F1501D" w:rsidRPr="00F463CA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321BC9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</w:t>
      </w:r>
      <w:r w:rsidR="00321BC9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C448A6C" w14:textId="4C7F388F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9B24C" w14:textId="77777777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F463CA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F463CA" w:rsidSect="0080090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BB2317" w:rsidRPr="00D351D7" w14:paraId="21D1FF09" w14:textId="77777777" w:rsidTr="00915E28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41949F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5EEF6A68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17267" w:rsidRPr="00D351D7" w14:paraId="4715E7EC" w14:textId="77777777" w:rsidTr="00915E28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999DA7" w14:textId="77777777" w:rsidR="00F17267" w:rsidRPr="00D351D7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0741D295" w14:textId="6DF33BD3" w:rsidR="00F17267" w:rsidRPr="00D351D7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0338597A" w14:textId="56CDC7B6" w:rsidR="00F17267" w:rsidRPr="00D351D7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CD4B67" w14:textId="77777777" w:rsidR="00F17267" w:rsidRPr="00D351D7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15D27D19" w14:textId="07963C84" w:rsidR="00F17267" w:rsidRPr="00D351D7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BB2317" w:rsidRPr="00D351D7" w14:paraId="3B68D701" w14:textId="77777777" w:rsidTr="00915E28">
        <w:trPr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1D3513F7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8" w:type="dxa"/>
            <w:tcBorders>
              <w:top w:val="nil"/>
            </w:tcBorders>
          </w:tcPr>
          <w:p w14:paraId="184BB895" w14:textId="5EC664D8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BF4FB68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05D7EFF" w14:textId="5A68AD9B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4DDE0202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8FFECDA" w14:textId="2F0D5A42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6D2E5723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D1C1CB" w14:textId="6891150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B0447C2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E41D476" w14:textId="6F762F83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6E809DCA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7323003" w14:textId="3E3F5650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BB2317" w:rsidRPr="00D351D7" w14:paraId="2EB9E2D0" w14:textId="77777777" w:rsidTr="00915E28">
        <w:trPr>
          <w:tblHeader/>
        </w:trPr>
        <w:tc>
          <w:tcPr>
            <w:tcW w:w="4032" w:type="dxa"/>
            <w:tcBorders>
              <w:left w:val="nil"/>
            </w:tcBorders>
          </w:tcPr>
          <w:p w14:paraId="400D1B21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51D68BB1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2317" w:rsidRPr="00D351D7" w14:paraId="46F3B363" w14:textId="77777777" w:rsidTr="00915E28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2C3F136A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0AD898C9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6A113D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A24302C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8C7C0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DF3DA54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0BB097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E82763C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FEAC6C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E296FCC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B2A04E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DBC96D7" w14:textId="77777777" w:rsidR="00BB2317" w:rsidRPr="00D351D7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6786A72A" w14:textId="77777777" w:rsidTr="00915E28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0E35AB6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3BFDE22A" w14:textId="2CC820E0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DA4B3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2851ECD" w14:textId="73255554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7FB8EC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8A1C004" w14:textId="7055E5A7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0500AD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9BC5BC1" w14:textId="42A82FF3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18D4C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5A8A693" w14:textId="5D3AE505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29,651,249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20B10A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D8B63F5" w14:textId="3797DA3C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25,915,153</w:t>
            </w:r>
          </w:p>
        </w:tc>
      </w:tr>
      <w:tr w:rsidR="00BB2317" w:rsidRPr="00D351D7" w14:paraId="632730B4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C7DC1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530C11" w14:textId="096B0D79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11,914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02940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F4F488" w14:textId="21A92C86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55DD2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1C92F" w14:textId="14DA3163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5FC36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D80A27" w14:textId="5DC31013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0A5BC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7094F4" w14:textId="1F90629B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32,243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0F011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A904BB" w14:textId="19809480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26,555</w:t>
            </w:r>
          </w:p>
        </w:tc>
      </w:tr>
      <w:tr w:rsidR="00BB2317" w:rsidRPr="00D351D7" w14:paraId="3E90298C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84612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EEC80" w14:textId="372876DA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29,604,186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EFA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D849A" w14:textId="003C47AF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25,900,852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E4D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C8864" w14:textId="66BD3586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2E3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E84D7" w14:textId="57572CA4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B00E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F4F40" w14:textId="61A8F17E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29,683,492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2B3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66BBE" w14:textId="11930BEB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25,941,708</w:t>
            </w:r>
          </w:p>
        </w:tc>
      </w:tr>
      <w:tr w:rsidR="00BB2317" w:rsidRPr="00D351D7" w14:paraId="374B9768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96AB5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36F288" w14:textId="5EC8224A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(11,914)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166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F8D2A" w14:textId="6681AF04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(6,193)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67F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D25B0" w14:textId="07882892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(20,329)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B7D1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9F4DA" w14:textId="48DC7F0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3CD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0EDDF" w14:textId="7B5968CB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(32,243)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7CF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003059" w14:textId="273A8EA5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(26,555)</w:t>
            </w:r>
          </w:p>
        </w:tc>
      </w:tr>
      <w:tr w:rsidR="00BB2317" w:rsidRPr="00D351D7" w14:paraId="56C06A86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38C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1B6637" w14:textId="7AA6E745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2D14B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15872" w14:textId="3DDAC5D3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2AF9B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99A79" w14:textId="56A1B8F8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7DD0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9699C0" w14:textId="3CA52380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95368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A1329" w14:textId="4D518631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29,651,249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9E139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26B70" w14:textId="04CBF6D5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</w:tr>
      <w:tr w:rsidR="00BB2317" w:rsidRPr="00D351D7" w14:paraId="10EBF444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EC3716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E2EE7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E20CF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1918A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D2C6B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DEF0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67171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ED8E6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7C85A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1FD35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ADC7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E8756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30209C50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890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0C2BCF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D7FBC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DE346B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1D3F4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12AF9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E5F68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2ED93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4F830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623C9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BA7A2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0EC9BC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7513C280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196CA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06B5FE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4C3AB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174CDE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0CE25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53733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775EB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8788D1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CA38B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EEEAF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B91D2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A08B7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20D55D63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199A0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366C7B" w14:textId="41DD0305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ECB38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F296B" w14:textId="249A6972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D4A15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A501" w14:textId="28D6AA90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4CF0E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2AA15" w14:textId="5DF32CB0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03AB2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4C950D0" w14:textId="49F9BADB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29,651,249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2DDFA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CEAA555" w14:textId="7DDB20BE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25,915,153</w:t>
            </w:r>
          </w:p>
        </w:tc>
      </w:tr>
      <w:tr w:rsidR="00BB2317" w:rsidRPr="00D351D7" w14:paraId="757AAD27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589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F401E" w14:textId="35467BFB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9B9FA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7D06F" w14:textId="777A3294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14103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EBD69" w14:textId="0D3D3FBC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753E2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E7CA4" w14:textId="6C778BE0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607FE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8E44B" w14:textId="244315B4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29,651,249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FADD6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B7454" w14:textId="18895AAA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</w:tr>
      <w:tr w:rsidR="00BB2317" w:rsidRPr="00D351D7" w14:paraId="0F4E00FA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51AE1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8FE0F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5A03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D06B4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B10C1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2A95A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B9E0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A955A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7672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CC5D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4F9DC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65BE9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6544D0CE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8820E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764277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4A2A3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4245B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419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34420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D7165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81AA4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6D497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A9445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0523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4FDFA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F463CA" w14:paraId="5655A51B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0B4A7A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7834E36A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054316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EB53ED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FF4FA9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9FF8D0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19050D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E3941F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B63F47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A674B7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855DD" w14:textId="77777777" w:rsidR="00BB2317" w:rsidRPr="00F463CA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62E0C4" w14:textId="72C228BE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16FE4" w:rsidRPr="00F463CA" w14:paraId="6C1FFCBB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03661B" w14:textId="77777777" w:rsidR="00C16FE4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755A02AD" w14:textId="222F8B65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925AAF3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BE8BE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ABCB145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E95B4A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5FFAB4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21968B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993375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57C4A0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81F2602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020C8C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A806F6" w14:textId="77777777" w:rsidR="00C16FE4" w:rsidRPr="00F463CA" w:rsidRDefault="00C16FE4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38EFAE94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EABD7D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1846DE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79417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6D1201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C8CC1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4BC33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8BE11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46918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4A035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701BB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E525C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E6665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390E2781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09415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41CEE84" w14:textId="73FB75D0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29,574,411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F7091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42531C5" w14:textId="6B39F495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25,815,878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F307B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37AE2D3" w14:textId="15A5DA2E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5C841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444D64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DD2CF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1220DE" w14:textId="32DF1B42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29,574,411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83E68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2E8E18" w14:textId="229DCE03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25,815,878</w:t>
            </w:r>
          </w:p>
        </w:tc>
      </w:tr>
      <w:tr w:rsidR="00BB2317" w:rsidRPr="00D351D7" w14:paraId="1EFC39A3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0E523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4AD00" w14:textId="722833DB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17,861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1D824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1C0794" w14:textId="36A4D953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78,78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5BA9A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96E26" w14:textId="28D34635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537DE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1AF14" w14:textId="19169BB2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7679E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2F01AF" w14:textId="4D61056D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6078F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D156F" w14:textId="483022CE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99,275</w:t>
            </w:r>
          </w:p>
        </w:tc>
      </w:tr>
      <w:tr w:rsidR="00BB2317" w:rsidRPr="00D351D7" w14:paraId="4781BBCD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F4C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AA34E" w14:textId="166E75B1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C7AA7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3B434" w14:textId="32B717AB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851D5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33C0A" w14:textId="2771FC33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E336A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3A704" w14:textId="5AA6348A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1B06E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51D44" w14:textId="209D1583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29,651,249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A0A6E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EABCE" w14:textId="0F342661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</w:tr>
      <w:tr w:rsidR="00BB2317" w:rsidRPr="00D351D7" w14:paraId="4B5E54A6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70E89A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C2BD6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80E8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8308A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F072F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776EA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DFA3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D4736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D3B4C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B8A1A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1E9C1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5649E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18E2AA38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E2387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D9C6CF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0C396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1024AA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F6D1A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D56CC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BAD85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09AD5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4AA2B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B51195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46677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FCFF8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1558C808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A8DC3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B151AD2" w14:textId="2E60E41C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B2D94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459330" w14:textId="52BB8B9C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2C8CF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28317F" w14:textId="739E4DF8" w:rsidR="00BB2317" w:rsidRPr="00D351D7" w:rsidRDefault="002915C1" w:rsidP="00291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FFD29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3DE10F" w14:textId="1F6F288F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19,644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EFFB3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185C6CC" w14:textId="0600CEFD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285B1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3AAF02" w14:textId="4C983640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25,914,303</w:t>
            </w:r>
          </w:p>
        </w:tc>
      </w:tr>
      <w:tr w:rsidR="00BB2317" w:rsidRPr="00D351D7" w14:paraId="1F920AB0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FE886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ตลอดช่วงระยะเวลาหนึ่ง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4C321A0" w14:textId="561BD226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ED9A9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24F834B" w14:textId="7A0F0DE0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6CAD2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3CD538" w14:textId="12576C9E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08" w:firstLine="60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CC8376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DC0F99" w14:textId="218A65FE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4F303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FA247F" w14:textId="0D99E986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108" w:firstLine="60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56E68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D72421" w14:textId="156BEAE0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850</w:t>
            </w:r>
          </w:p>
        </w:tc>
      </w:tr>
      <w:tr w:rsidR="00BB2317" w:rsidRPr="00D351D7" w14:paraId="18E2B709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B0CFC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047A8" w14:textId="3121AAB2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69D89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7DE0C" w14:textId="0A70DC58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FE321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5BF34" w14:textId="29C63F5B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15161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FE49C7" w14:textId="63E06EBF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6118B4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DA12E" w14:textId="15EADFCE" w:rsidR="00BB2317" w:rsidRPr="00D351D7" w:rsidRDefault="002915C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29,651,249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1D6237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D9F3E" w14:textId="6BEFF21B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</w:tr>
      <w:tr w:rsidR="00BB2317" w:rsidRPr="00D351D7" w14:paraId="70BF1A38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C949FD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C6126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BD55A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8AFBB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E6BF5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46769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407BE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DE798D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EA033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8B466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17BD7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CB9FD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B2317" w:rsidRPr="00D351D7" w14:paraId="5CFB6783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DDBF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 (ขาดทุน) ตามส่วนงาน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1CB814C" w14:textId="55959CA9" w:rsidR="00BB2317" w:rsidRPr="00D351D7" w:rsidRDefault="003346EC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756,33</w:t>
            </w:r>
            <w:r w:rsidR="00512D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04D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EC3A4B3" w14:textId="016889B3" w:rsidR="00BB2317" w:rsidRPr="00D351D7" w:rsidRDefault="00512D51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677,217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17A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9A25D73" w14:textId="3914CB4E" w:rsidR="00BB2317" w:rsidRPr="00D351D7" w:rsidRDefault="003346EC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056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8,159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E151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EBBB76A" w14:textId="522F3738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(12,831)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594A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E06486B" w14:textId="74FC9CA7" w:rsidR="00BB2317" w:rsidRPr="00D351D7" w:rsidRDefault="003346EC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</w:t>
            </w:r>
            <w:r w:rsidR="007056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1739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E28C431" w14:textId="42F863B8" w:rsidR="00BB2317" w:rsidRPr="00D351D7" w:rsidRDefault="0070568B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664,386</w:t>
            </w:r>
          </w:p>
        </w:tc>
      </w:tr>
      <w:tr w:rsidR="00BB2317" w:rsidRPr="00D351D7" w14:paraId="26AF714D" w14:textId="77777777" w:rsidTr="00915E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BEF305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C5E8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2CD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4DD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067E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F920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02EF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818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4DA3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584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A122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884B" w14:textId="77777777" w:rsidR="00BB2317" w:rsidRPr="00D351D7" w:rsidRDefault="00BB2317" w:rsidP="00BB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77B62ED3" w14:textId="77777777" w:rsidR="005856CC" w:rsidRDefault="005856CC" w:rsidP="00251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393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5856CC" w:rsidRPr="00625DE9" w14:paraId="38F116B7" w14:textId="77777777" w:rsidTr="005856CC">
        <w:trPr>
          <w:trHeight w:val="420"/>
          <w:tblHeader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6557B47B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70B3B343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856CC" w:rsidRPr="00625DE9" w14:paraId="276D797B" w14:textId="77777777" w:rsidTr="005856CC">
        <w:trPr>
          <w:trHeight w:val="420"/>
          <w:tblHeader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14012A3F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0BBE7C78" w14:textId="77777777" w:rsidR="005856CC" w:rsidRPr="00D60BD8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25B9C94F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C9AA3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8754F3B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856CC" w:rsidRPr="00625DE9" w14:paraId="327A276D" w14:textId="77777777" w:rsidTr="005856CC">
        <w:trPr>
          <w:trHeight w:val="420"/>
          <w:tblHeader/>
        </w:trPr>
        <w:tc>
          <w:tcPr>
            <w:tcW w:w="4393" w:type="dxa"/>
            <w:tcBorders>
              <w:top w:val="nil"/>
              <w:left w:val="nil"/>
            </w:tcBorders>
            <w:noWrap/>
            <w:vAlign w:val="bottom"/>
          </w:tcPr>
          <w:p w14:paraId="2DDA1E81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3D104E5" w14:textId="1A698378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24B58A5A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3896B45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9E52855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7491ECB" w14:textId="4CB4576A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2B2F2A63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B79ED3C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1F8EE566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8034249" w14:textId="7DF29243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4012C841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B99485F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856CC" w:rsidRPr="00625DE9" w14:paraId="32F42BEC" w14:textId="77777777" w:rsidTr="005856CC">
        <w:trPr>
          <w:trHeight w:val="420"/>
          <w:tblHeader/>
        </w:trPr>
        <w:tc>
          <w:tcPr>
            <w:tcW w:w="4393" w:type="dxa"/>
            <w:tcBorders>
              <w:top w:val="nil"/>
              <w:left w:val="nil"/>
            </w:tcBorders>
            <w:noWrap/>
            <w:vAlign w:val="bottom"/>
          </w:tcPr>
          <w:p w14:paraId="13473BF2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ED360FF" w14:textId="77777777" w:rsidR="005856CC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7E3CE54F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135FD44" w14:textId="77777777" w:rsidR="005856CC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0F41CD08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A636FA4" w14:textId="77777777" w:rsidR="005856CC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03BED3B7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ACCC947" w14:textId="77777777" w:rsidR="005856CC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2D5292AB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3D176D9" w14:textId="77777777" w:rsidR="005856CC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5C93CAC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4296428" w14:textId="77777777" w:rsidR="005856CC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5856CC" w:rsidRPr="00625DE9" w14:paraId="0A1F703E" w14:textId="77777777" w:rsidTr="005856CC">
        <w:trPr>
          <w:trHeight w:val="362"/>
          <w:tblHeader/>
        </w:trPr>
        <w:tc>
          <w:tcPr>
            <w:tcW w:w="4393" w:type="dxa"/>
            <w:tcBorders>
              <w:left w:val="nil"/>
            </w:tcBorders>
          </w:tcPr>
          <w:p w14:paraId="5C45CAF5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7C880B1E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856CC" w:rsidRPr="00625DE9" w14:paraId="62D1376E" w14:textId="77777777" w:rsidTr="005856CC">
        <w:trPr>
          <w:trHeight w:val="420"/>
        </w:trPr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7321B531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F30FB41" w14:textId="249D6BBF" w:rsidR="005856CC" w:rsidRPr="000A7989" w:rsidRDefault="003346EC" w:rsidP="001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10,06</w:t>
            </w:r>
            <w:r w:rsidR="004E1A40">
              <w:rPr>
                <w:rFonts w:ascii="Angsana New" w:hAnsi="Angsana New"/>
                <w:color w:val="000000"/>
                <w:sz w:val="30"/>
                <w:szCs w:val="30"/>
              </w:rPr>
              <w:t>8,274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23E087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C6974E3" w14:textId="77777777" w:rsidR="005856CC" w:rsidRPr="000A7989" w:rsidRDefault="005856CC" w:rsidP="001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B5D3C6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E8A2C53" w14:textId="0B0186CA" w:rsidR="005856CC" w:rsidRPr="000A7989" w:rsidRDefault="004E1A40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D31403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DB3A934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6F223C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2811277" w14:textId="40F46F99" w:rsidR="005856CC" w:rsidRPr="000A7989" w:rsidRDefault="00157F5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="004E1A40">
              <w:rPr>
                <w:rFonts w:ascii="Angsana New" w:hAnsi="Angsana New"/>
                <w:color w:val="000000"/>
                <w:sz w:val="30"/>
                <w:szCs w:val="30"/>
              </w:rPr>
              <w:t>093,352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AE41B1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41ACA57" w14:textId="77777777" w:rsidR="005856CC" w:rsidRPr="000A798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728</w:t>
            </w:r>
          </w:p>
        </w:tc>
      </w:tr>
      <w:tr w:rsidR="005856CC" w:rsidRPr="00625DE9" w14:paraId="18DF040A" w14:textId="77777777" w:rsidTr="005856CC">
        <w:trPr>
          <w:trHeight w:val="420"/>
        </w:trPr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0F487046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907E3D3" w14:textId="68D336C1" w:rsidR="005856CC" w:rsidRPr="00625DE9" w:rsidRDefault="00157F5C" w:rsidP="001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9,233,488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BC10E8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FE18CC4" w14:textId="77777777" w:rsidR="005856CC" w:rsidRPr="00625DE9" w:rsidRDefault="005856CC" w:rsidP="001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974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E2180A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EC1137E" w14:textId="166A093B" w:rsidR="005856CC" w:rsidRPr="00625DE9" w:rsidRDefault="00157F5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</w:t>
            </w:r>
            <w:r w:rsidR="004E1A4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15BD23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D05C4ED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60906F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091F873" w14:textId="41B32B1A" w:rsidR="005856CC" w:rsidRPr="00625DE9" w:rsidRDefault="00157F5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9,236,0</w:t>
            </w:r>
            <w:r w:rsidR="004E1A40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F50CA7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5F310F9" w14:textId="77777777" w:rsidR="005856CC" w:rsidRPr="00625DE9" w:rsidRDefault="005856CC" w:rsidP="0045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980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</w:p>
        </w:tc>
      </w:tr>
    </w:tbl>
    <w:p w14:paraId="22763370" w14:textId="6D077798" w:rsidR="004D2056" w:rsidRPr="00F463CA" w:rsidRDefault="004D205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4D2056" w:rsidRPr="00F463CA" w:rsidSect="00BE4C50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1A5F967" w14:textId="6686463A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การกระทบยอดรายได้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กำไรหรือขาดทุน 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EA7CEC">
        <w:rPr>
          <w:rFonts w:ascii="Angsana New" w:hAnsi="Angsana New" w:hint="cs"/>
          <w:i/>
          <w:iCs/>
          <w:sz w:val="30"/>
          <w:szCs w:val="30"/>
          <w:cs/>
        </w:rPr>
        <w:t>เ</w:t>
      </w:r>
      <w:r w:rsidR="00C51FF1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="00EA7CEC">
        <w:rPr>
          <w:rFonts w:ascii="Angsana New" w:hAnsi="Angsana New" w:hint="cs"/>
          <w:i/>
          <w:iCs/>
          <w:sz w:val="30"/>
          <w:szCs w:val="30"/>
          <w:cs/>
        </w:rPr>
        <w:t>้า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 วันที่ </w:t>
      </w:r>
      <w:r w:rsidR="00C51FF1">
        <w:rPr>
          <w:rFonts w:ascii="Angsana New" w:hAnsi="Angsana New"/>
          <w:i/>
          <w:iCs/>
          <w:sz w:val="30"/>
          <w:szCs w:val="30"/>
        </w:rPr>
        <w:t xml:space="preserve">30 </w:t>
      </w:r>
      <w:r w:rsidR="00EA7CEC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 w:rsidR="00C51FF1">
        <w:rPr>
          <w:rFonts w:ascii="Angsana New" w:hAnsi="Angsana New" w:hint="cs"/>
          <w:i/>
          <w:iCs/>
          <w:sz w:val="30"/>
          <w:szCs w:val="30"/>
          <w:cs/>
        </w:rPr>
        <w:t>ยน</w:t>
      </w:r>
    </w:p>
    <w:p w14:paraId="175DB365" w14:textId="77777777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005"/>
        <w:gridCol w:w="532"/>
        <w:gridCol w:w="1242"/>
        <w:gridCol w:w="242"/>
        <w:gridCol w:w="1242"/>
        <w:gridCol w:w="242"/>
        <w:gridCol w:w="1240"/>
        <w:gridCol w:w="242"/>
        <w:gridCol w:w="1242"/>
      </w:tblGrid>
      <w:tr w:rsidR="003176A2" w:rsidRPr="00950A13" w14:paraId="438F3F94" w14:textId="77777777" w:rsidTr="00915E28">
        <w:trPr>
          <w:tblHeader/>
        </w:trPr>
        <w:tc>
          <w:tcPr>
            <w:tcW w:w="3060" w:type="dxa"/>
            <w:shd w:val="clear" w:color="auto" w:fill="auto"/>
          </w:tcPr>
          <w:p w14:paraId="00B7EE68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2B41AE8D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11D2157E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950A13" w14:paraId="1D519D4E" w14:textId="77777777" w:rsidTr="00915E28">
        <w:trPr>
          <w:tblHeader/>
        </w:trPr>
        <w:tc>
          <w:tcPr>
            <w:tcW w:w="3060" w:type="dxa"/>
            <w:shd w:val="clear" w:color="auto" w:fill="auto"/>
          </w:tcPr>
          <w:p w14:paraId="6986E6D2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7751E48C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BB9BC08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2" w:type="dxa"/>
          </w:tcPr>
          <w:p w14:paraId="3F6F4B69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</w:tcPr>
          <w:p w14:paraId="2BACC015" w14:textId="4D2E9468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7056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0062D0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0062D0">
              <w:rPr>
                <w:rFonts w:ascii="Angsana New" w:hAnsi="Angsana New" w:hint="cs"/>
                <w:bCs/>
                <w:sz w:val="30"/>
                <w:szCs w:val="30"/>
                <w:cs/>
              </w:rPr>
              <w:t>ขาดทุน</w:t>
            </w:r>
            <w:r w:rsidR="000062D0">
              <w:rPr>
                <w:rFonts w:ascii="Angsana New" w:hAnsi="Angsana New"/>
                <w:bCs/>
                <w:sz w:val="30"/>
                <w:szCs w:val="30"/>
              </w:rPr>
              <w:t>)</w:t>
            </w:r>
            <w:r w:rsidR="007056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F1825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3176A2" w:rsidRPr="00950A13" w14:paraId="1FB33042" w14:textId="77777777" w:rsidTr="00915E28">
        <w:trPr>
          <w:tblHeader/>
        </w:trPr>
        <w:tc>
          <w:tcPr>
            <w:tcW w:w="3060" w:type="dxa"/>
          </w:tcPr>
          <w:p w14:paraId="5F0C6B3D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7A7ADBF2" w14:textId="77777777" w:rsidR="003176A2" w:rsidRPr="00355905" w:rsidRDefault="003176A2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654DC7B" w14:textId="1E08099B" w:rsidR="003176A2" w:rsidRPr="00355905" w:rsidRDefault="003176A2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109B4768" w14:textId="77777777" w:rsidR="003176A2" w:rsidRPr="00355905" w:rsidRDefault="003176A2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F29C3" w14:textId="073D307A" w:rsidR="003176A2" w:rsidRPr="00355905" w:rsidRDefault="003176A2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50C1F488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BCEE551" w14:textId="3D0C018C" w:rsidR="003176A2" w:rsidRPr="00355905" w:rsidRDefault="003176A2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0B401B16" w14:textId="77777777" w:rsidR="003176A2" w:rsidRPr="00355905" w:rsidRDefault="003176A2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5BD97C" w14:textId="02843AB3" w:rsidR="003176A2" w:rsidRPr="00355905" w:rsidRDefault="003176A2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176A2" w:rsidRPr="00950A13" w14:paraId="0F42A559" w14:textId="77777777" w:rsidTr="00915E28">
        <w:trPr>
          <w:tblHeader/>
        </w:trPr>
        <w:tc>
          <w:tcPr>
            <w:tcW w:w="3060" w:type="dxa"/>
          </w:tcPr>
          <w:p w14:paraId="384F0F05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4C0011C0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39B5D1E9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6A2" w:rsidRPr="00950A13" w14:paraId="01254B7D" w14:textId="77777777" w:rsidTr="00915E28">
        <w:trPr>
          <w:trHeight w:val="227"/>
        </w:trPr>
        <w:tc>
          <w:tcPr>
            <w:tcW w:w="3060" w:type="dxa"/>
          </w:tcPr>
          <w:p w14:paraId="0ACE08AC" w14:textId="77777777" w:rsidR="003176A2" w:rsidRPr="00355905" w:rsidRDefault="003176A2" w:rsidP="00915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540" w:type="dxa"/>
          </w:tcPr>
          <w:p w14:paraId="1D2F70F3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0CD22D" w14:textId="1098840E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29,683,492</w:t>
            </w:r>
          </w:p>
        </w:tc>
        <w:tc>
          <w:tcPr>
            <w:tcW w:w="242" w:type="dxa"/>
            <w:shd w:val="clear" w:color="auto" w:fill="auto"/>
          </w:tcPr>
          <w:p w14:paraId="46E7CF28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02FDF5" w14:textId="54648736" w:rsidR="003176A2" w:rsidRPr="00355905" w:rsidRDefault="006C007B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6C007B">
              <w:rPr>
                <w:rFonts w:ascii="Angsana New" w:hAnsi="Angsana New"/>
                <w:sz w:val="30"/>
                <w:szCs w:val="30"/>
              </w:rPr>
              <w:t>25,941,708</w:t>
            </w:r>
          </w:p>
        </w:tc>
        <w:tc>
          <w:tcPr>
            <w:tcW w:w="242" w:type="dxa"/>
            <w:shd w:val="clear" w:color="auto" w:fill="auto"/>
          </w:tcPr>
          <w:p w14:paraId="7BD58454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9429309" w14:textId="18A06BB8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748,17</w:t>
            </w:r>
            <w:r w:rsidR="007056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2" w:type="dxa"/>
          </w:tcPr>
          <w:p w14:paraId="1A0F9850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52F8F2" w14:textId="33F013CE" w:rsidR="003176A2" w:rsidRPr="00355905" w:rsidRDefault="006E57D7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70568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0568B"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3176A2" w:rsidRPr="00950A13" w14:paraId="36221F0D" w14:textId="77777777" w:rsidTr="00915E28">
        <w:trPr>
          <w:trHeight w:val="182"/>
        </w:trPr>
        <w:tc>
          <w:tcPr>
            <w:tcW w:w="3060" w:type="dxa"/>
          </w:tcPr>
          <w:p w14:paraId="0ECD9949" w14:textId="77777777" w:rsidR="003176A2" w:rsidRPr="00355905" w:rsidRDefault="003176A2" w:rsidP="00915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40" w:type="dxa"/>
          </w:tcPr>
          <w:p w14:paraId="007E32B5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46BF6AD" w14:textId="460EC7AE" w:rsidR="003176A2" w:rsidRPr="00355905" w:rsidRDefault="00835CD5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CE30D6C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6D86C942" w14:textId="75FC5B19" w:rsidR="003176A2" w:rsidRPr="00355905" w:rsidRDefault="00835CD5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6E3EA27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09AB9B3" w14:textId="79BEDF0F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42" w:type="dxa"/>
          </w:tcPr>
          <w:p w14:paraId="5AD2F891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96CC22" w14:textId="55B36142" w:rsidR="003176A2" w:rsidRPr="00355905" w:rsidRDefault="006E57D7" w:rsidP="006E57D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7D7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062D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5)</w:t>
            </w:r>
          </w:p>
        </w:tc>
      </w:tr>
      <w:tr w:rsidR="003176A2" w:rsidRPr="00950A13" w14:paraId="47619A78" w14:textId="77777777" w:rsidTr="00915E28">
        <w:trPr>
          <w:trHeight w:val="299"/>
        </w:trPr>
        <w:tc>
          <w:tcPr>
            <w:tcW w:w="3060" w:type="dxa"/>
          </w:tcPr>
          <w:p w14:paraId="560E0260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540" w:type="dxa"/>
          </w:tcPr>
          <w:p w14:paraId="727DEFBE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463482D" w14:textId="6A19ED2F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(32,243)</w:t>
            </w:r>
          </w:p>
        </w:tc>
        <w:tc>
          <w:tcPr>
            <w:tcW w:w="242" w:type="dxa"/>
          </w:tcPr>
          <w:p w14:paraId="4FD4E5CD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3580C230" w14:textId="7C2788C0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5CD5">
              <w:rPr>
                <w:rFonts w:ascii="Angsana New" w:hAnsi="Angsana New"/>
                <w:sz w:val="30"/>
                <w:szCs w:val="30"/>
                <w:lang w:bidi="th-TH"/>
              </w:rPr>
              <w:t>(26,555)</w:t>
            </w:r>
          </w:p>
        </w:tc>
        <w:tc>
          <w:tcPr>
            <w:tcW w:w="242" w:type="dxa"/>
          </w:tcPr>
          <w:p w14:paraId="27A687AD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AAFC254" w14:textId="2A803757" w:rsidR="003176A2" w:rsidRPr="00355905" w:rsidRDefault="00835CD5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ED920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</w:tcPr>
          <w:p w14:paraId="4B9C547A" w14:textId="35F420C3" w:rsidR="003176A2" w:rsidRPr="00355905" w:rsidRDefault="000062D0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6A2" w:rsidRPr="00950A13" w14:paraId="68771FB1" w14:textId="77777777" w:rsidTr="00915E28">
        <w:trPr>
          <w:trHeight w:val="281"/>
        </w:trPr>
        <w:tc>
          <w:tcPr>
            <w:tcW w:w="3060" w:type="dxa"/>
          </w:tcPr>
          <w:p w14:paraId="066FD8BF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40" w:type="dxa"/>
          </w:tcPr>
          <w:p w14:paraId="0BDAC120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622FA2C5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884379B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3561F8E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A057A27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F2C15C4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94BD3C0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0D073489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76A2" w:rsidRPr="00950A13" w14:paraId="16BA2B61" w14:textId="77777777" w:rsidTr="00915E28">
        <w:trPr>
          <w:trHeight w:val="227"/>
        </w:trPr>
        <w:tc>
          <w:tcPr>
            <w:tcW w:w="3060" w:type="dxa"/>
          </w:tcPr>
          <w:p w14:paraId="3D07C4C8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  <w:cs/>
              </w:rPr>
              <w:t>- ส่วนแบ่งกำไรในเงินลงทุนใน</w:t>
            </w:r>
          </w:p>
          <w:p w14:paraId="6E1513AE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55905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40" w:type="dxa"/>
          </w:tcPr>
          <w:p w14:paraId="39A0F10C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DAB897" w14:textId="77777777" w:rsidR="003176A2" w:rsidRDefault="003176A2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D37781" w14:textId="69E83C70" w:rsidR="00835CD5" w:rsidRPr="00355905" w:rsidRDefault="00835CD5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79C9A41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CB72DA" w14:textId="77777777" w:rsidR="003176A2" w:rsidRDefault="003176A2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D38583A" w14:textId="4B01F21B" w:rsidR="00835CD5" w:rsidRPr="00355905" w:rsidRDefault="00835CD5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59D5967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7CEB781" w14:textId="77777777" w:rsidR="003176A2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9C3364" w14:textId="67350BFA" w:rsidR="00835CD5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20,732</w:t>
            </w:r>
          </w:p>
        </w:tc>
        <w:tc>
          <w:tcPr>
            <w:tcW w:w="242" w:type="dxa"/>
          </w:tcPr>
          <w:p w14:paraId="7F6C41D1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5AB210" w14:textId="77777777" w:rsidR="003176A2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62789F" w14:textId="790938F4" w:rsidR="000062D0" w:rsidRPr="00355905" w:rsidRDefault="000062D0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54,876</w:t>
            </w:r>
          </w:p>
        </w:tc>
      </w:tr>
      <w:tr w:rsidR="003176A2" w:rsidRPr="00355905" w14:paraId="1DDE42A2" w14:textId="77777777" w:rsidTr="00915E28">
        <w:tc>
          <w:tcPr>
            <w:tcW w:w="3060" w:type="dxa"/>
          </w:tcPr>
          <w:p w14:paraId="7F1EE3E1" w14:textId="77777777" w:rsidR="003176A2" w:rsidRPr="00355905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F19360F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BB916" w14:textId="3089F486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29,651,249</w:t>
            </w:r>
          </w:p>
        </w:tc>
        <w:tc>
          <w:tcPr>
            <w:tcW w:w="242" w:type="dxa"/>
            <w:shd w:val="clear" w:color="auto" w:fill="auto"/>
          </w:tcPr>
          <w:p w14:paraId="3F386074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90559" w14:textId="2085F927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CD5">
              <w:rPr>
                <w:rFonts w:ascii="Angsana New" w:hAnsi="Angsana New"/>
                <w:b/>
                <w:bCs/>
                <w:sz w:val="30"/>
                <w:szCs w:val="30"/>
              </w:rPr>
              <w:t>25,915,153</w:t>
            </w:r>
          </w:p>
        </w:tc>
        <w:tc>
          <w:tcPr>
            <w:tcW w:w="242" w:type="dxa"/>
            <w:shd w:val="clear" w:color="auto" w:fill="auto"/>
          </w:tcPr>
          <w:p w14:paraId="50AF24E9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7E8F7" w14:textId="0BFAB902" w:rsidR="003176A2" w:rsidRPr="00355905" w:rsidRDefault="00835CD5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770,30</w:t>
            </w:r>
            <w:r w:rsidR="007056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18214245" w14:textId="77777777" w:rsidR="003176A2" w:rsidRPr="00355905" w:rsidRDefault="003176A2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EF8122E" w14:textId="3F38A663" w:rsidR="003176A2" w:rsidRPr="00355905" w:rsidRDefault="0070568B" w:rsidP="00915E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719,237</w:t>
            </w:r>
          </w:p>
        </w:tc>
      </w:tr>
    </w:tbl>
    <w:p w14:paraId="72AF051C" w14:textId="77777777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3176A2" w:rsidRPr="00950A13" w14:paraId="6340D9DC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3F63EF38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DD0E7B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6818E66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950A13" w14:paraId="5421E9A0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49F2C209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0AA971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113032F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16DDF38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0F192EB7" w14:textId="77777777" w:rsidR="003176A2" w:rsidRPr="00950A13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36386" w:rsidRPr="00950A13" w14:paraId="55AF3C3A" w14:textId="77777777" w:rsidTr="00915E28">
        <w:trPr>
          <w:tblHeader/>
        </w:trPr>
        <w:tc>
          <w:tcPr>
            <w:tcW w:w="2880" w:type="dxa"/>
          </w:tcPr>
          <w:p w14:paraId="340C77BB" w14:textId="77777777" w:rsidR="00E36386" w:rsidRPr="00950A13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D59FF92" w14:textId="77777777" w:rsidR="00E36386" w:rsidRPr="00950A13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0AE7E8C" w14:textId="777C5CF9" w:rsidR="00E36386" w:rsidRPr="003176A2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21399A07" w14:textId="77777777" w:rsidR="00E36386" w:rsidRPr="00950A13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D6B7DD" w14:textId="3350F5D4" w:rsidR="00E36386" w:rsidRPr="003176A2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7D587166" w14:textId="77777777" w:rsidR="00E36386" w:rsidRPr="00950A13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5034745" w14:textId="7C5D89A1" w:rsidR="00E36386" w:rsidRPr="00950A13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29D20D97" w14:textId="77777777" w:rsidR="00E36386" w:rsidRPr="00950A13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A60266E" w14:textId="0B41806E" w:rsidR="00E36386" w:rsidRPr="00950A13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76A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3176A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62173" w:rsidRPr="00950A13" w14:paraId="17F6968F" w14:textId="77777777" w:rsidTr="00915E28">
        <w:trPr>
          <w:tblHeader/>
        </w:trPr>
        <w:tc>
          <w:tcPr>
            <w:tcW w:w="2880" w:type="dxa"/>
          </w:tcPr>
          <w:p w14:paraId="3EA6570F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E66BA10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15FCA299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173" w:rsidRPr="00950A13" w14:paraId="24155A10" w14:textId="77777777" w:rsidTr="00915E28">
        <w:trPr>
          <w:trHeight w:val="227"/>
        </w:trPr>
        <w:tc>
          <w:tcPr>
            <w:tcW w:w="2880" w:type="dxa"/>
          </w:tcPr>
          <w:p w14:paraId="69FAB0A8" w14:textId="77777777" w:rsidR="00A62173" w:rsidRPr="00950A13" w:rsidRDefault="00A62173" w:rsidP="00A621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51580C86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9E5554F" w14:textId="061089FE" w:rsidR="00A62173" w:rsidRPr="005D3A41" w:rsidRDefault="00D879EC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</w:t>
            </w:r>
            <w:r w:rsidR="004E1A40">
              <w:rPr>
                <w:rFonts w:ascii="Angsana New" w:hAnsi="Angsana New"/>
                <w:sz w:val="30"/>
                <w:szCs w:val="30"/>
                <w:lang w:bidi="th-TH"/>
              </w:rPr>
              <w:t>093,352</w:t>
            </w:r>
          </w:p>
        </w:tc>
        <w:tc>
          <w:tcPr>
            <w:tcW w:w="242" w:type="dxa"/>
            <w:shd w:val="clear" w:color="auto" w:fill="auto"/>
          </w:tcPr>
          <w:p w14:paraId="2E068F5E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CB6D08E" w14:textId="380C80A8" w:rsidR="00A62173" w:rsidRPr="005D3A41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</w:rPr>
              <w:t>9,285,728</w:t>
            </w:r>
          </w:p>
        </w:tc>
        <w:tc>
          <w:tcPr>
            <w:tcW w:w="242" w:type="dxa"/>
            <w:shd w:val="clear" w:color="auto" w:fill="auto"/>
          </w:tcPr>
          <w:p w14:paraId="1C6BB566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1ACD6A" w14:textId="2B86485C" w:rsidR="00A62173" w:rsidRPr="000E4084" w:rsidRDefault="0070568B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9,236,0</w:t>
            </w:r>
            <w:r w:rsidR="00BD52A2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42" w:type="dxa"/>
          </w:tcPr>
          <w:p w14:paraId="7E4740A8" w14:textId="77777777" w:rsidR="00A62173" w:rsidRPr="000E4084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8875A1" w14:textId="173B4388" w:rsidR="00A62173" w:rsidRPr="000E4084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6,980,239</w:t>
            </w:r>
          </w:p>
        </w:tc>
      </w:tr>
      <w:tr w:rsidR="00A62173" w:rsidRPr="00950A13" w14:paraId="56553D90" w14:textId="77777777" w:rsidTr="00915E28">
        <w:trPr>
          <w:trHeight w:val="182"/>
        </w:trPr>
        <w:tc>
          <w:tcPr>
            <w:tcW w:w="2880" w:type="dxa"/>
          </w:tcPr>
          <w:p w14:paraId="622CD09B" w14:textId="77777777" w:rsidR="00A62173" w:rsidRPr="00950A13" w:rsidRDefault="00A62173" w:rsidP="00A621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6C4BBE5F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D32A37" w14:textId="34960075" w:rsidR="00A62173" w:rsidRPr="005D3A41" w:rsidRDefault="00D879EC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102,43</w:t>
            </w:r>
            <w:r w:rsidR="004E1A40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30074271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18CC750" w14:textId="07EEAA1B" w:rsidR="00A62173" w:rsidRPr="005D3A41" w:rsidRDefault="00A62173" w:rsidP="00A6217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</w:t>
            </w:r>
            <w:r w:rsidRPr="003176A2">
              <w:rPr>
                <w:rFonts w:ascii="Angsana New" w:hAnsi="Angsana New"/>
                <w:sz w:val="30"/>
                <w:szCs w:val="30"/>
              </w:rPr>
              <w:t>4,996</w:t>
            </w:r>
          </w:p>
        </w:tc>
        <w:tc>
          <w:tcPr>
            <w:tcW w:w="242" w:type="dxa"/>
            <w:shd w:val="clear" w:color="auto" w:fill="auto"/>
          </w:tcPr>
          <w:p w14:paraId="30C70EDF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F924D70" w14:textId="76A40183" w:rsidR="00A62173" w:rsidRPr="00F03365" w:rsidRDefault="00D879EC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2" w:type="dxa"/>
          </w:tcPr>
          <w:p w14:paraId="0AB1A605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C3AC99C" w14:textId="64DF50B1" w:rsidR="00A62173" w:rsidRPr="005D3A41" w:rsidRDefault="00A62173" w:rsidP="00A6217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   </w:t>
            </w:r>
            <w:r w:rsidRPr="003176A2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A62173" w:rsidRPr="00950A13" w14:paraId="13C0F69D" w14:textId="77777777" w:rsidTr="00915E28">
        <w:trPr>
          <w:trHeight w:val="281"/>
        </w:trPr>
        <w:tc>
          <w:tcPr>
            <w:tcW w:w="2880" w:type="dxa"/>
          </w:tcPr>
          <w:p w14:paraId="1F2799A0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4D3D6092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46AEABE3" w14:textId="59B31FE8" w:rsidR="00A62173" w:rsidRPr="000E4084" w:rsidRDefault="0070568B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E1A40">
              <w:rPr>
                <w:rFonts w:ascii="Angsana New" w:hAnsi="Angsana New"/>
                <w:sz w:val="30"/>
                <w:szCs w:val="30"/>
                <w:lang w:val="en-US" w:bidi="th-TH"/>
              </w:rPr>
              <w:t>,236,258</w:t>
            </w:r>
          </w:p>
        </w:tc>
        <w:tc>
          <w:tcPr>
            <w:tcW w:w="242" w:type="dxa"/>
            <w:shd w:val="clear" w:color="auto" w:fill="auto"/>
          </w:tcPr>
          <w:p w14:paraId="3604FE0E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789329B6" w14:textId="6C81E07F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1,996,109</w:t>
            </w:r>
          </w:p>
        </w:tc>
        <w:tc>
          <w:tcPr>
            <w:tcW w:w="242" w:type="dxa"/>
            <w:shd w:val="clear" w:color="auto" w:fill="auto"/>
          </w:tcPr>
          <w:p w14:paraId="40B42806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70403A" w14:textId="7E4FBA21" w:rsidR="00A62173" w:rsidRPr="00F03365" w:rsidRDefault="00D879EC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289,</w:t>
            </w:r>
            <w:r w:rsidR="00BD52A2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42" w:type="dxa"/>
          </w:tcPr>
          <w:p w14:paraId="1F5CC6F1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548C52C" w14:textId="7C9F4AC0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365,037</w:t>
            </w:r>
          </w:p>
        </w:tc>
      </w:tr>
      <w:tr w:rsidR="00A62173" w:rsidRPr="00950A13" w14:paraId="4F3729F7" w14:textId="77777777" w:rsidTr="00915E28">
        <w:tc>
          <w:tcPr>
            <w:tcW w:w="2880" w:type="dxa"/>
          </w:tcPr>
          <w:p w14:paraId="6CC19F67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5B0D1F5D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10D3" w14:textId="4CFB42B0" w:rsidR="00A62173" w:rsidRPr="00CE6499" w:rsidRDefault="00D879EC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879EC">
              <w:rPr>
                <w:rFonts w:ascii="Angsana New" w:hAnsi="Angsana New"/>
                <w:b/>
                <w:bCs/>
                <w:sz w:val="30"/>
                <w:szCs w:val="30"/>
              </w:rPr>
              <w:t>13,432,044</w:t>
            </w:r>
          </w:p>
        </w:tc>
        <w:tc>
          <w:tcPr>
            <w:tcW w:w="242" w:type="dxa"/>
            <w:shd w:val="clear" w:color="auto" w:fill="auto"/>
          </w:tcPr>
          <w:p w14:paraId="3C87208E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C061" w14:textId="0E35A468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6A2">
              <w:rPr>
                <w:rFonts w:ascii="Angsana New" w:hAnsi="Angsana New"/>
                <w:b/>
                <w:bCs/>
                <w:sz w:val="30"/>
                <w:szCs w:val="30"/>
              </w:rPr>
              <w:t>11,286,833</w:t>
            </w:r>
          </w:p>
        </w:tc>
        <w:tc>
          <w:tcPr>
            <w:tcW w:w="242" w:type="dxa"/>
            <w:shd w:val="clear" w:color="auto" w:fill="auto"/>
          </w:tcPr>
          <w:p w14:paraId="2FF90615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B19FC" w14:textId="1299198A" w:rsidR="00A62173" w:rsidRPr="00CE6499" w:rsidRDefault="00D879EC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879EC">
              <w:rPr>
                <w:rFonts w:ascii="Angsana New" w:hAnsi="Angsana New"/>
                <w:b/>
                <w:bCs/>
                <w:sz w:val="30"/>
                <w:szCs w:val="30"/>
              </w:rPr>
              <w:t>9,525,154</w:t>
            </w:r>
          </w:p>
        </w:tc>
        <w:tc>
          <w:tcPr>
            <w:tcW w:w="242" w:type="dxa"/>
          </w:tcPr>
          <w:p w14:paraId="4AD0C7E4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14CAC" w14:textId="554E4036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6A2">
              <w:rPr>
                <w:rFonts w:ascii="Angsana New" w:hAnsi="Angsana New"/>
                <w:b/>
                <w:bCs/>
                <w:sz w:val="30"/>
                <w:szCs w:val="30"/>
              </w:rPr>
              <w:t>7,345,842</w:t>
            </w:r>
          </w:p>
        </w:tc>
      </w:tr>
    </w:tbl>
    <w:p w14:paraId="706C9F92" w14:textId="702F0B5A" w:rsidR="003176A2" w:rsidRDefault="003176A2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7D37E98" w14:textId="67AC73A5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DDD6665" w14:textId="11AE0849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C8098F5" w14:textId="4C78D0EF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1F44A2C" w14:textId="23CE62A9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3FABBDB8" w14:textId="3A9A0AE5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42A0BEDF" w14:textId="2BC73606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147042D3" w14:textId="77777777" w:rsidR="00322B58" w:rsidRPr="00F463CA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54D9A660" w14:textId="05A543A7" w:rsidR="00861037" w:rsidRDefault="00861037" w:rsidP="0086103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5FEFC4A4" w14:textId="77777777" w:rsidR="00861037" w:rsidRPr="008E76D8" w:rsidRDefault="00861037" w:rsidP="00861037">
      <w:pPr>
        <w:pStyle w:val="block"/>
        <w:tabs>
          <w:tab w:val="left" w:pos="10170"/>
        </w:tabs>
        <w:spacing w:after="0" w:line="240" w:lineRule="auto"/>
        <w:ind w:left="340" w:right="418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861037" w:rsidRPr="008E76D8" w14:paraId="7986CD9C" w14:textId="77777777" w:rsidTr="00915E28">
        <w:trPr>
          <w:tblHeader/>
        </w:trPr>
        <w:tc>
          <w:tcPr>
            <w:tcW w:w="3600" w:type="dxa"/>
            <w:vAlign w:val="bottom"/>
          </w:tcPr>
          <w:p w14:paraId="0C57AA1D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25C88B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368B4434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7C45237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192BADB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55174A36" w14:textId="77777777" w:rsidR="00861037" w:rsidRPr="008E76D8" w:rsidDel="00D43E7A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61037" w:rsidRPr="008E76D8" w14:paraId="05F9F101" w14:textId="77777777" w:rsidTr="00915E28">
        <w:trPr>
          <w:tblHeader/>
        </w:trPr>
        <w:tc>
          <w:tcPr>
            <w:tcW w:w="3600" w:type="dxa"/>
          </w:tcPr>
          <w:p w14:paraId="438ACB43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A4B144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315512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2996570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1D5419E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4332A0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1037" w:rsidRPr="008E76D8" w14:paraId="2A4913A0" w14:textId="77777777" w:rsidTr="00915E28">
        <w:tc>
          <w:tcPr>
            <w:tcW w:w="3600" w:type="dxa"/>
          </w:tcPr>
          <w:p w14:paraId="609F74C6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604FBFB9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6E7AF658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E497B83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4144002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E86A75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1BD1" w:rsidRPr="008E76D8" w14:paraId="78A93CAD" w14:textId="77777777" w:rsidTr="00E03EFA">
        <w:tc>
          <w:tcPr>
            <w:tcW w:w="3600" w:type="dxa"/>
          </w:tcPr>
          <w:p w14:paraId="33B9411D" w14:textId="7C663309" w:rsidR="002B1BD1" w:rsidRPr="008E76D8" w:rsidRDefault="002B1BD1" w:rsidP="002B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6503CABA" w14:textId="180A97C0" w:rsidR="002B1BD1" w:rsidRPr="008E76D8" w:rsidRDefault="002B1BD1" w:rsidP="002B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5D852F90" w14:textId="66997786" w:rsidR="002B1BD1" w:rsidRPr="008E76D8" w:rsidRDefault="002B1BD1" w:rsidP="002B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597E9A07" w14:textId="3B9CE298" w:rsidR="002B1BD1" w:rsidRPr="008E76D8" w:rsidRDefault="002B1BD1" w:rsidP="002B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1" w:type="dxa"/>
          </w:tcPr>
          <w:p w14:paraId="68E7DBE7" w14:textId="77777777" w:rsidR="002B1BD1" w:rsidRPr="008E76D8" w:rsidRDefault="002B1BD1" w:rsidP="002B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EC1332" w14:textId="0904FCC8" w:rsidR="002B1BD1" w:rsidRPr="008E76D8" w:rsidRDefault="002B1BD1" w:rsidP="002B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152.5</w:t>
            </w:r>
            <w:r w:rsidR="00DC11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61037" w:rsidRPr="008E76D8" w14:paraId="0E2ECB6A" w14:textId="77777777" w:rsidTr="00E03EFA">
        <w:tc>
          <w:tcPr>
            <w:tcW w:w="3600" w:type="dxa"/>
          </w:tcPr>
          <w:p w14:paraId="5082A42F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3EE18EB8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E2CF50B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4DC19CC8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17A8932E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22FC1E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440.6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856CC" w:rsidRPr="008E76D8" w14:paraId="7833FBAD" w14:textId="77777777" w:rsidTr="00E03EFA">
        <w:tc>
          <w:tcPr>
            <w:tcW w:w="3600" w:type="dxa"/>
          </w:tcPr>
          <w:p w14:paraId="4E5059CA" w14:textId="77777777" w:rsidR="005856CC" w:rsidRPr="008E76D8" w:rsidRDefault="005856CC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B91677B" w14:textId="77777777" w:rsidR="005856CC" w:rsidRPr="008E76D8" w:rsidRDefault="005856CC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3BD65E" w14:textId="77777777" w:rsidR="005856CC" w:rsidRPr="008E76D8" w:rsidRDefault="005856CC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69B9137" w14:textId="77777777" w:rsidR="005856CC" w:rsidRPr="008E76D8" w:rsidRDefault="005856CC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91EC63F" w14:textId="77777777" w:rsidR="005856CC" w:rsidRPr="008E76D8" w:rsidRDefault="005856CC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CA81B82" w14:textId="3A296F99" w:rsidR="005856CC" w:rsidRPr="00E03EFA" w:rsidRDefault="005856CC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593.15</w:t>
            </w:r>
          </w:p>
        </w:tc>
      </w:tr>
      <w:tr w:rsidR="00861037" w:rsidRPr="008E76D8" w14:paraId="052D024A" w14:textId="77777777" w:rsidTr="005856CC">
        <w:tc>
          <w:tcPr>
            <w:tcW w:w="3600" w:type="dxa"/>
          </w:tcPr>
          <w:p w14:paraId="343E640C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90DF39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48D076C2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068BD48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D322D9A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90C3A80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037" w:rsidRPr="008E76D8" w14:paraId="2D9C5B3A" w14:textId="77777777" w:rsidTr="00915E28">
        <w:tc>
          <w:tcPr>
            <w:tcW w:w="3600" w:type="dxa"/>
          </w:tcPr>
          <w:p w14:paraId="2ABD96CB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64EAF48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53A72636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E71C347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D5D5694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CF592A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037" w:rsidRPr="008E76D8" w14:paraId="7CA46FB8" w14:textId="77777777" w:rsidTr="00E03EFA">
        <w:tc>
          <w:tcPr>
            <w:tcW w:w="3600" w:type="dxa"/>
          </w:tcPr>
          <w:p w14:paraId="62649809" w14:textId="7AFD3B9E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1044E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044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4829800D" w14:textId="47C77C85" w:rsidR="00861037" w:rsidRPr="008E76D8" w:rsidRDefault="001044EB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="00861037" w:rsidRPr="008E76D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7B224EBB" w14:textId="4A5CE895" w:rsidR="00861037" w:rsidRPr="008E76D8" w:rsidRDefault="001044EB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861037"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61037" w:rsidRPr="008E76D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E335E3B" w14:textId="766C29D4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044E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1" w:type="dxa"/>
          </w:tcPr>
          <w:p w14:paraId="43B2F8D7" w14:textId="77777777" w:rsidR="00861037" w:rsidRPr="008E76D8" w:rsidRDefault="0086103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01303D" w14:textId="6273D5E5" w:rsidR="00861037" w:rsidRPr="008E76D8" w:rsidRDefault="001044EB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152.53</w:t>
            </w:r>
          </w:p>
        </w:tc>
      </w:tr>
      <w:tr w:rsidR="001044EB" w:rsidRPr="008E76D8" w14:paraId="47C150A1" w14:textId="77777777" w:rsidTr="00E03EFA">
        <w:tc>
          <w:tcPr>
            <w:tcW w:w="3600" w:type="dxa"/>
          </w:tcPr>
          <w:p w14:paraId="53C1C720" w14:textId="6FED6B73" w:rsidR="001044EB" w:rsidRPr="008E76D8" w:rsidRDefault="001044EB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4C0104EB" w14:textId="02401823" w:rsidR="001044EB" w:rsidRPr="008E76D8" w:rsidRDefault="001044EB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5E269398" w14:textId="6FEAA5D8" w:rsidR="001044EB" w:rsidRPr="008E76D8" w:rsidRDefault="001044EB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08F92176" w14:textId="17E932FB" w:rsidR="001044EB" w:rsidRPr="008E76D8" w:rsidRDefault="001044EB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31" w:type="dxa"/>
          </w:tcPr>
          <w:p w14:paraId="58856D47" w14:textId="77777777" w:rsidR="001044EB" w:rsidRPr="008E76D8" w:rsidRDefault="001044EB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BE2C97" w14:textId="54B7D4D5" w:rsidR="001044EB" w:rsidRPr="008E76D8" w:rsidRDefault="001044EB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338.9</w:t>
            </w:r>
            <w:r w:rsidR="00E03E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03EFA" w:rsidRPr="00E03EFA" w14:paraId="783F9E4C" w14:textId="77777777" w:rsidTr="00E03EFA">
        <w:tc>
          <w:tcPr>
            <w:tcW w:w="3600" w:type="dxa"/>
          </w:tcPr>
          <w:p w14:paraId="1FD686E6" w14:textId="77777777" w:rsidR="00E03EFA" w:rsidRPr="008E76D8" w:rsidRDefault="00E03EFA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401DEBB" w14:textId="77777777" w:rsidR="00E03EFA" w:rsidRPr="008E76D8" w:rsidRDefault="00E03EFA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CA4FC0" w14:textId="77777777" w:rsidR="00E03EFA" w:rsidRPr="008E76D8" w:rsidRDefault="00E03EFA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A624BD9" w14:textId="77777777" w:rsidR="00E03EFA" w:rsidRPr="008E76D8" w:rsidRDefault="00E03EFA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804882B" w14:textId="77777777" w:rsidR="00E03EFA" w:rsidRPr="008E76D8" w:rsidRDefault="00E03EFA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0E8A647" w14:textId="3D54A96F" w:rsidR="00E03EFA" w:rsidRPr="00E03EFA" w:rsidRDefault="00E03EFA" w:rsidP="0010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491.46</w:t>
            </w:r>
          </w:p>
        </w:tc>
      </w:tr>
    </w:tbl>
    <w:p w14:paraId="0CF12485" w14:textId="77777777" w:rsidR="00861037" w:rsidRDefault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  <w:r>
        <w:rPr>
          <w:cs/>
          <w:lang w:eastAsia="x-none"/>
        </w:rPr>
        <w:br w:type="page"/>
      </w:r>
    </w:p>
    <w:p w14:paraId="346AE76E" w14:textId="2DFFB249" w:rsidR="00B245AD" w:rsidRPr="00F463CA" w:rsidRDefault="00B245AD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043D3CE8" w14:textId="77777777" w:rsidR="006A60C8" w:rsidRPr="00F463CA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C5650DF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6694484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F765D10" w14:textId="31C0466F" w:rsidR="00FD32DB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F463C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85AE97D" w14:textId="77777777" w:rsidR="00322B58" w:rsidRPr="00F463CA" w:rsidRDefault="00322B58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36"/>
        <w:gridCol w:w="1290"/>
        <w:gridCol w:w="236"/>
        <w:gridCol w:w="857"/>
        <w:gridCol w:w="236"/>
        <w:gridCol w:w="844"/>
        <w:gridCol w:w="236"/>
        <w:gridCol w:w="844"/>
        <w:gridCol w:w="236"/>
        <w:gridCol w:w="947"/>
      </w:tblGrid>
      <w:tr w:rsidR="00CE1FF6" w:rsidRPr="00323896" w14:paraId="6BBF191D" w14:textId="77777777" w:rsidTr="00861037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976EEDE" w14:textId="76708F5F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2" w:type="dxa"/>
            <w:gridSpan w:val="11"/>
            <w:vAlign w:val="bottom"/>
          </w:tcPr>
          <w:p w14:paraId="10C835A8" w14:textId="404FB85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E1FF6" w:rsidRPr="00323896" w14:paraId="49B9B3E3" w14:textId="77777777" w:rsidTr="00861037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76235FC" w14:textId="77777777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9" w:type="dxa"/>
            <w:gridSpan w:val="5"/>
            <w:vAlign w:val="bottom"/>
          </w:tcPr>
          <w:p w14:paraId="0830FBBD" w14:textId="0D98B75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362CE4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107" w:type="dxa"/>
            <w:gridSpan w:val="5"/>
            <w:vAlign w:val="bottom"/>
          </w:tcPr>
          <w:p w14:paraId="25E1279F" w14:textId="241EB04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1FF6" w:rsidRPr="00323896" w14:paraId="22D83147" w14:textId="77777777" w:rsidTr="00861037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DF38511" w14:textId="77777777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4C51B" w14:textId="2CD170D0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4A4DCF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9E1A01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FC8A6D1" w14:textId="77777777" w:rsidR="00CE1FF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2FB48CF3" w14:textId="77777777" w:rsidR="00CE1FF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0497F677" w14:textId="3C9004C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6D4DF" w14:textId="77777777" w:rsidR="00CE1FF6" w:rsidRPr="00323896" w:rsidRDefault="00CE1FF6" w:rsidP="00CE1FF6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B15E34" w14:textId="7C13BFC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F77E00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4D994E0" w14:textId="1CB0F05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A3141A5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EB042EA" w14:textId="4B00F22D" w:rsidR="00CE1FF6" w:rsidRPr="00323896" w:rsidRDefault="00CE1FF6" w:rsidP="00CE1FF6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03DB08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8B64094" w14:textId="7EF653EC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1FF6" w:rsidRPr="00323896" w14:paraId="1DB0B49C" w14:textId="77777777" w:rsidTr="00861037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9CBD489" w14:textId="3705BD2E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2" w:type="dxa"/>
            <w:gridSpan w:val="11"/>
            <w:vAlign w:val="bottom"/>
          </w:tcPr>
          <w:p w14:paraId="57B03366" w14:textId="23E83918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E1FF6" w:rsidRPr="00323896" w14:paraId="7EE0012E" w14:textId="77777777" w:rsidTr="00861037">
        <w:trPr>
          <w:trHeight w:val="261"/>
        </w:trPr>
        <w:tc>
          <w:tcPr>
            <w:tcW w:w="2430" w:type="dxa"/>
            <w:shd w:val="clear" w:color="auto" w:fill="auto"/>
          </w:tcPr>
          <w:p w14:paraId="1548924A" w14:textId="15B1EB27" w:rsidR="00CE1FF6" w:rsidRPr="00323896" w:rsidRDefault="00CE1FF6" w:rsidP="00CE1FF6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A621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3638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A6217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C20CD3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E8B6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8E5E97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B7E2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</w:tcPr>
          <w:p w14:paraId="3062C5D4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C29EF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CF1A07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5217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01830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BC715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1E1DF8D7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FF6" w:rsidRPr="00323896" w14:paraId="1EF88835" w14:textId="77777777" w:rsidTr="00861037">
        <w:trPr>
          <w:trHeight w:val="261"/>
        </w:trPr>
        <w:tc>
          <w:tcPr>
            <w:tcW w:w="2430" w:type="dxa"/>
            <w:shd w:val="clear" w:color="auto" w:fill="auto"/>
          </w:tcPr>
          <w:p w14:paraId="729A40F0" w14:textId="77777777" w:rsidR="00CE1FF6" w:rsidRPr="00323896" w:rsidRDefault="00CE1FF6" w:rsidP="00CE1FF6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2BA218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46ED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43CF631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BD5F3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</w:tcPr>
          <w:p w14:paraId="58FB6BCB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63334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8B2DDD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48F84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3286B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699BC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1BAEE0F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FF6" w:rsidRPr="00323896" w14:paraId="6AD07BD8" w14:textId="77777777" w:rsidTr="000568A7">
        <w:trPr>
          <w:trHeight w:val="261"/>
        </w:trPr>
        <w:tc>
          <w:tcPr>
            <w:tcW w:w="2430" w:type="dxa"/>
            <w:shd w:val="clear" w:color="auto" w:fill="auto"/>
          </w:tcPr>
          <w:p w14:paraId="58760A73" w14:textId="2195A176" w:rsidR="00CE1FF6" w:rsidRPr="00DB1413" w:rsidRDefault="00CE1FF6" w:rsidP="00CE1FF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437BB7C4" w14:textId="2FC0F8D1" w:rsidR="00CE1FF6" w:rsidRPr="00CE1FF6" w:rsidRDefault="00B8184D" w:rsidP="00CE1FF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45B9C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9F631B6" w14:textId="537D5351" w:rsidR="00CE1FF6" w:rsidRPr="00CE1FF6" w:rsidRDefault="00334D41" w:rsidP="00CE1FF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  <w:tc>
          <w:tcPr>
            <w:tcW w:w="236" w:type="dxa"/>
            <w:shd w:val="clear" w:color="auto" w:fill="auto"/>
          </w:tcPr>
          <w:p w14:paraId="14DDE22B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</w:tcPr>
          <w:p w14:paraId="1F3A574D" w14:textId="0B970DCB" w:rsidR="00CE1FF6" w:rsidRPr="00CE1FF6" w:rsidRDefault="00334D41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  <w:tc>
          <w:tcPr>
            <w:tcW w:w="236" w:type="dxa"/>
          </w:tcPr>
          <w:p w14:paraId="1C33E9FC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EA42731" w14:textId="1C9F21B6" w:rsidR="00CE1FF6" w:rsidRPr="00CE1FF6" w:rsidRDefault="00334D41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  <w:tc>
          <w:tcPr>
            <w:tcW w:w="236" w:type="dxa"/>
          </w:tcPr>
          <w:p w14:paraId="4A803095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2D49D4B" w14:textId="56239FE2" w:rsidR="00CE1FF6" w:rsidRPr="00CE1FF6" w:rsidRDefault="00B8184D" w:rsidP="00CE1F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A325E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25773F9F" w14:textId="7DBE766D" w:rsidR="00CE1FF6" w:rsidRPr="00CE1FF6" w:rsidRDefault="00334D41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</w:tr>
      <w:tr w:rsidR="00B8184D" w:rsidRPr="00323896" w14:paraId="5D197689" w14:textId="77777777" w:rsidTr="000568A7">
        <w:trPr>
          <w:trHeight w:val="261"/>
        </w:trPr>
        <w:tc>
          <w:tcPr>
            <w:tcW w:w="2430" w:type="dxa"/>
            <w:shd w:val="clear" w:color="auto" w:fill="auto"/>
          </w:tcPr>
          <w:p w14:paraId="4E199E1C" w14:textId="045FF3A7" w:rsidR="00B8184D" w:rsidRDefault="00B8184D" w:rsidP="00B8184D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14:paraId="47D36712" w14:textId="0201E394" w:rsidR="00B8184D" w:rsidRPr="00CE1FF6" w:rsidRDefault="00B8184D" w:rsidP="00B8184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71,950</w:t>
            </w:r>
          </w:p>
        </w:tc>
        <w:tc>
          <w:tcPr>
            <w:tcW w:w="236" w:type="dxa"/>
          </w:tcPr>
          <w:p w14:paraId="142601A5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119E432" w14:textId="70BB923E" w:rsidR="00B8184D" w:rsidRPr="00CE1FF6" w:rsidRDefault="00B8184D" w:rsidP="00B8184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50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54100E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</w:tcPr>
          <w:p w14:paraId="18F8C447" w14:textId="5623F52A" w:rsidR="00B8184D" w:rsidRPr="00CE1FF6" w:rsidRDefault="00B8184D" w:rsidP="00B8184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71,950</w:t>
            </w:r>
          </w:p>
        </w:tc>
        <w:tc>
          <w:tcPr>
            <w:tcW w:w="236" w:type="dxa"/>
          </w:tcPr>
          <w:p w14:paraId="1A8E8D72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9D503FC" w14:textId="0B9D7A6E" w:rsidR="00B8184D" w:rsidRPr="00CE1FF6" w:rsidRDefault="00B8184D" w:rsidP="00B8184D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06D5E1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47F1D5" w14:textId="1A56ECB6" w:rsidR="00B8184D" w:rsidRPr="00CE1FF6" w:rsidRDefault="00B8184D" w:rsidP="00B8184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71,950</w:t>
            </w:r>
          </w:p>
        </w:tc>
        <w:tc>
          <w:tcPr>
            <w:tcW w:w="236" w:type="dxa"/>
          </w:tcPr>
          <w:p w14:paraId="6C152ABA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0315242D" w14:textId="6295FA22" w:rsidR="00B8184D" w:rsidRPr="00CE1FF6" w:rsidRDefault="00B8184D" w:rsidP="00B8184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71,950</w:t>
            </w:r>
          </w:p>
        </w:tc>
      </w:tr>
      <w:tr w:rsidR="00B8184D" w:rsidRPr="00323896" w14:paraId="35F32F30" w14:textId="77777777" w:rsidTr="000568A7">
        <w:trPr>
          <w:trHeight w:val="261"/>
        </w:trPr>
        <w:tc>
          <w:tcPr>
            <w:tcW w:w="2430" w:type="dxa"/>
            <w:shd w:val="clear" w:color="auto" w:fill="auto"/>
          </w:tcPr>
          <w:p w14:paraId="5B2BF970" w14:textId="3C56B0A3" w:rsidR="00B8184D" w:rsidRPr="00323896" w:rsidRDefault="00B8184D" w:rsidP="00B8184D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170" w:type="dxa"/>
            <w:shd w:val="clear" w:color="auto" w:fill="auto"/>
          </w:tcPr>
          <w:p w14:paraId="410D3426" w14:textId="6DFF6945" w:rsidR="00B8184D" w:rsidRPr="00CE1FF6" w:rsidRDefault="00334D41" w:rsidP="00B818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  <w:tc>
          <w:tcPr>
            <w:tcW w:w="236" w:type="dxa"/>
            <w:shd w:val="clear" w:color="auto" w:fill="auto"/>
          </w:tcPr>
          <w:p w14:paraId="32967650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145B31A" w14:textId="66E63C72" w:rsidR="00B8184D" w:rsidRPr="00CE1FF6" w:rsidRDefault="00B8184D" w:rsidP="00B8184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50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4D6B1" w14:textId="77777777" w:rsidR="00B8184D" w:rsidRPr="00CE1FF6" w:rsidRDefault="00B8184D" w:rsidP="00B8184D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40DD33DF" w14:textId="17E4A62B" w:rsidR="00B8184D" w:rsidRPr="00CE1FF6" w:rsidRDefault="00334D41" w:rsidP="00B8184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4D41"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  <w:tc>
          <w:tcPr>
            <w:tcW w:w="236" w:type="dxa"/>
            <w:shd w:val="clear" w:color="auto" w:fill="auto"/>
          </w:tcPr>
          <w:p w14:paraId="011BB753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F549F4E" w14:textId="262F6E33" w:rsidR="00B8184D" w:rsidRPr="00CE1FF6" w:rsidRDefault="00B8184D" w:rsidP="00B8184D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703700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7FABACD" w14:textId="54D4F19E" w:rsidR="00B8184D" w:rsidRPr="00CE1FF6" w:rsidRDefault="00334D41" w:rsidP="00B8184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4D41"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  <w:tc>
          <w:tcPr>
            <w:tcW w:w="236" w:type="dxa"/>
            <w:shd w:val="clear" w:color="auto" w:fill="auto"/>
          </w:tcPr>
          <w:p w14:paraId="78DD2AB7" w14:textId="77777777" w:rsidR="00B8184D" w:rsidRPr="00CE1FF6" w:rsidRDefault="00B8184D" w:rsidP="00B8184D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B7AED6B" w14:textId="570D0C90" w:rsidR="00B8184D" w:rsidRPr="00CE1FF6" w:rsidRDefault="00334D41" w:rsidP="00B8184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4D41"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</w:tr>
      <w:tr w:rsidR="000568A7" w:rsidRPr="00323896" w14:paraId="6A8B9068" w14:textId="77777777" w:rsidTr="000568A7">
        <w:trPr>
          <w:trHeight w:val="261"/>
        </w:trPr>
        <w:tc>
          <w:tcPr>
            <w:tcW w:w="2430" w:type="dxa"/>
            <w:shd w:val="clear" w:color="auto" w:fill="auto"/>
          </w:tcPr>
          <w:p w14:paraId="3009C2C6" w14:textId="56E8F8D7" w:rsidR="000568A7" w:rsidRDefault="000568A7" w:rsidP="00861037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81EE8A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A8D7FB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872ACB3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581F6E" w14:textId="77777777" w:rsidR="000568A7" w:rsidRPr="00CE1FF6" w:rsidRDefault="000568A7" w:rsidP="00861037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09BA6E9E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326AF5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393E1562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C719BC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7A32FF8F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830EFB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BE27ABD" w14:textId="77777777" w:rsidR="000568A7" w:rsidRPr="00CE1FF6" w:rsidRDefault="000568A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037" w:rsidRPr="00323896" w14:paraId="45890580" w14:textId="77777777" w:rsidTr="00861037">
        <w:trPr>
          <w:trHeight w:val="261"/>
        </w:trPr>
        <w:tc>
          <w:tcPr>
            <w:tcW w:w="2430" w:type="dxa"/>
            <w:shd w:val="clear" w:color="auto" w:fill="auto"/>
          </w:tcPr>
          <w:p w14:paraId="44465868" w14:textId="1B8BF6ED" w:rsidR="00861037" w:rsidRPr="005219B1" w:rsidRDefault="00861037" w:rsidP="008610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219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9BA6F7D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53E2DA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D32BA3D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1F5EFE" w14:textId="77777777" w:rsidR="00861037" w:rsidRPr="00CE1FF6" w:rsidRDefault="00861037" w:rsidP="00861037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48C3640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A1861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85626FD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2AB60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9155831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E5333A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41144CC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037" w:rsidRPr="00323896" w14:paraId="466B3F8F" w14:textId="77777777" w:rsidTr="00861037">
        <w:trPr>
          <w:trHeight w:val="261"/>
        </w:trPr>
        <w:tc>
          <w:tcPr>
            <w:tcW w:w="2430" w:type="dxa"/>
            <w:shd w:val="clear" w:color="auto" w:fill="auto"/>
          </w:tcPr>
          <w:p w14:paraId="34A4CC9A" w14:textId="77777777" w:rsidR="00861037" w:rsidRPr="00323896" w:rsidRDefault="00861037" w:rsidP="008610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14A0644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DF1BC4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D392FD5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ECBB26" w14:textId="77777777" w:rsidR="00861037" w:rsidRPr="00CE1FF6" w:rsidRDefault="00861037" w:rsidP="00861037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65D46031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B2B45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37A605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E8F140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7BD926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669CA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0519B617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037" w:rsidRPr="00323896" w14:paraId="746C20AE" w14:textId="77777777" w:rsidTr="00861037">
        <w:trPr>
          <w:trHeight w:val="261"/>
        </w:trPr>
        <w:tc>
          <w:tcPr>
            <w:tcW w:w="2430" w:type="dxa"/>
            <w:shd w:val="clear" w:color="auto" w:fill="auto"/>
          </w:tcPr>
          <w:p w14:paraId="75D9937C" w14:textId="5BD73883" w:rsidR="00861037" w:rsidRPr="00323896" w:rsidRDefault="00861037" w:rsidP="008610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6FBEACB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6B3334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0983A58" w14:textId="70D166FD" w:rsidR="00861037" w:rsidRPr="00CE1FF6" w:rsidRDefault="00861037" w:rsidP="008610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  <w:shd w:val="clear" w:color="auto" w:fill="auto"/>
          </w:tcPr>
          <w:p w14:paraId="0B02FD8A" w14:textId="77777777" w:rsidR="00861037" w:rsidRPr="00CE1FF6" w:rsidRDefault="00861037" w:rsidP="00861037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0CC55A1F" w14:textId="2705E86D" w:rsidR="00861037" w:rsidRPr="00CE1FF6" w:rsidRDefault="00861037" w:rsidP="0086103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0A1F1994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624ECB9" w14:textId="54496367" w:rsidR="00861037" w:rsidRPr="00CE1FF6" w:rsidRDefault="0086103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319A6A9F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BF92171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84B10F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3D24349" w14:textId="6D1697DD" w:rsidR="00861037" w:rsidRPr="00CE1FF6" w:rsidRDefault="0086103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</w:tr>
      <w:tr w:rsidR="00861037" w:rsidRPr="00323896" w14:paraId="56405076" w14:textId="77777777" w:rsidTr="00861037">
        <w:trPr>
          <w:trHeight w:val="261"/>
        </w:trPr>
        <w:tc>
          <w:tcPr>
            <w:tcW w:w="2430" w:type="dxa"/>
            <w:shd w:val="clear" w:color="auto" w:fill="auto"/>
          </w:tcPr>
          <w:p w14:paraId="3A5B3BBE" w14:textId="3E99E9A4" w:rsidR="00861037" w:rsidRPr="00323896" w:rsidRDefault="00E03EFA" w:rsidP="008610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170" w:type="dxa"/>
            <w:vAlign w:val="bottom"/>
          </w:tcPr>
          <w:p w14:paraId="590FC409" w14:textId="33166B1A" w:rsidR="00861037" w:rsidRPr="00CE1FF6" w:rsidRDefault="00861037" w:rsidP="0086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</w:t>
            </w:r>
            <w:r w:rsidRPr="00CE1FF6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36" w:type="dxa"/>
          </w:tcPr>
          <w:p w14:paraId="4CE06935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830EB39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BCC2CB" w14:textId="77777777" w:rsidR="00861037" w:rsidRPr="00CE1FF6" w:rsidRDefault="00861037" w:rsidP="00861037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89E4D3" w14:textId="78A56E1A" w:rsidR="00861037" w:rsidRPr="00CE1FF6" w:rsidRDefault="00861037" w:rsidP="0086103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781C4EE3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0B4B4E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54DE74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7E6F05E" w14:textId="1DE9589F" w:rsidR="00861037" w:rsidRPr="00CE1FF6" w:rsidRDefault="00861037" w:rsidP="0086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61A01306" w14:textId="77777777" w:rsidR="00861037" w:rsidRPr="00CE1FF6" w:rsidRDefault="00861037" w:rsidP="0086103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D58E46E" w14:textId="34E347CF" w:rsidR="00861037" w:rsidRPr="00CE1FF6" w:rsidRDefault="00861037" w:rsidP="008610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</w:tr>
    </w:tbl>
    <w:p w14:paraId="0AE961E3" w14:textId="0CFF2AF4" w:rsidR="00E03EFA" w:rsidRDefault="00E03EFA" w:rsidP="00A5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1A60C5" w14:textId="595DB46F" w:rsidR="000568A7" w:rsidRDefault="00E03EFA" w:rsidP="0070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1084"/>
        <w:gridCol w:w="241"/>
        <w:gridCol w:w="1290"/>
        <w:gridCol w:w="238"/>
        <w:gridCol w:w="853"/>
        <w:gridCol w:w="236"/>
        <w:gridCol w:w="844"/>
        <w:gridCol w:w="236"/>
        <w:gridCol w:w="844"/>
        <w:gridCol w:w="236"/>
        <w:gridCol w:w="810"/>
      </w:tblGrid>
      <w:tr w:rsidR="00861037" w:rsidRPr="00322D8D" w14:paraId="58E81000" w14:textId="77777777" w:rsidTr="00915E28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49D9618D" w14:textId="63C88AB1" w:rsidR="00861037" w:rsidRPr="00322D8D" w:rsidRDefault="000568A7" w:rsidP="00915E28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12" w:type="dxa"/>
            <w:gridSpan w:val="11"/>
            <w:vAlign w:val="bottom"/>
          </w:tcPr>
          <w:p w14:paraId="338037C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61037" w:rsidRPr="00322D8D" w14:paraId="54E5610F" w14:textId="77777777" w:rsidTr="00915E28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59BAB9DF" w14:textId="77777777" w:rsidR="00861037" w:rsidRPr="00322D8D" w:rsidRDefault="00861037" w:rsidP="00915E28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06" w:type="dxa"/>
            <w:gridSpan w:val="5"/>
            <w:vAlign w:val="bottom"/>
          </w:tcPr>
          <w:p w14:paraId="6B79931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20D264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3D829044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61037" w:rsidRPr="00322D8D" w14:paraId="694CB51F" w14:textId="77777777" w:rsidTr="00915E28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7EC96CEA" w14:textId="77777777" w:rsidR="00861037" w:rsidRPr="00322D8D" w:rsidRDefault="00861037" w:rsidP="00915E28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0643F80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1" w:type="dxa"/>
          </w:tcPr>
          <w:p w14:paraId="70E4D9F4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68A584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46998B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7213DCFF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7F1217E5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2BB6BB" w14:textId="77777777" w:rsidR="00861037" w:rsidRPr="00322D8D" w:rsidRDefault="00861037" w:rsidP="00915E28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C0E1E97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B86E08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620751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2D8D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5BF832B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F17F32B" w14:textId="77777777" w:rsidR="00861037" w:rsidRPr="00322D8D" w:rsidRDefault="00861037" w:rsidP="00915E28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2D8D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4D89DB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26B72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1037" w:rsidRPr="00322D8D" w14:paraId="31CFD21B" w14:textId="77777777" w:rsidTr="00915E28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3ECD4665" w14:textId="77777777" w:rsidR="00861037" w:rsidRPr="00322D8D" w:rsidRDefault="00861037" w:rsidP="00915E28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64126C40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61037" w:rsidRPr="00322D8D" w14:paraId="0204C4A1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0CBC1D25" w14:textId="33C8A5D9" w:rsidR="00861037" w:rsidRPr="00322D8D" w:rsidRDefault="00861037" w:rsidP="00915E28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4" w:type="dxa"/>
          </w:tcPr>
          <w:p w14:paraId="27B6C4EC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9AD5938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A4477C1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FB33315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8BB6BCC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23294F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F4780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D13C2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7DBDF4E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28767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6E172FA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1037" w:rsidRPr="00322D8D" w14:paraId="647ECA53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0BF805DF" w14:textId="77777777" w:rsidR="00861037" w:rsidRPr="00322D8D" w:rsidRDefault="00861037" w:rsidP="00915E28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4505E407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E09AADE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3ECB20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A76BD44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847A3CF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85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A046F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CF8AD0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B0D048F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74C83A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4323097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1037" w:rsidRPr="00322D8D" w14:paraId="6AA47A33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6E89AAEF" w14:textId="4ABD18C9" w:rsidR="00861037" w:rsidRPr="00322D8D" w:rsidRDefault="00861037" w:rsidP="00915E2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326F870A" w14:textId="7B5184F6" w:rsidR="00861037" w:rsidRPr="00322D8D" w:rsidRDefault="00B8184D" w:rsidP="00915E2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B9C59FB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834D9BC" w14:textId="13C69D3D" w:rsidR="00861037" w:rsidRPr="00322D8D" w:rsidRDefault="00B8184D" w:rsidP="00915E2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  <w:tc>
          <w:tcPr>
            <w:tcW w:w="238" w:type="dxa"/>
            <w:shd w:val="clear" w:color="auto" w:fill="auto"/>
          </w:tcPr>
          <w:p w14:paraId="5E91DC55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CBE9D52" w14:textId="59F68BC7" w:rsidR="00861037" w:rsidRPr="00322D8D" w:rsidRDefault="006B03F8" w:rsidP="00915E2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  <w:tc>
          <w:tcPr>
            <w:tcW w:w="236" w:type="dxa"/>
          </w:tcPr>
          <w:p w14:paraId="57A6109B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8D7DE88" w14:textId="51AD1A2C" w:rsidR="00861037" w:rsidRPr="00322D8D" w:rsidRDefault="006B03F8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  <w:tc>
          <w:tcPr>
            <w:tcW w:w="236" w:type="dxa"/>
          </w:tcPr>
          <w:p w14:paraId="2C80C12D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27FB6E9" w14:textId="5A5720C4" w:rsidR="00861037" w:rsidRPr="00322D8D" w:rsidRDefault="006B03F8" w:rsidP="00915E2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98E122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01C30B" w14:textId="39C8C2F5" w:rsidR="00861037" w:rsidRPr="00322D8D" w:rsidRDefault="006B03F8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97,866</w:t>
            </w:r>
          </w:p>
        </w:tc>
      </w:tr>
      <w:tr w:rsidR="000568A7" w:rsidRPr="00322D8D" w14:paraId="45B17C38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42F0E473" w14:textId="23DCAED4" w:rsidR="000568A7" w:rsidRPr="00322D8D" w:rsidRDefault="00E03EFA" w:rsidP="000568A7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084" w:type="dxa"/>
            <w:shd w:val="clear" w:color="auto" w:fill="auto"/>
          </w:tcPr>
          <w:p w14:paraId="2E78D52A" w14:textId="4570C3B3" w:rsidR="000568A7" w:rsidRPr="00322D8D" w:rsidRDefault="00334D41" w:rsidP="000568A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  <w:tc>
          <w:tcPr>
            <w:tcW w:w="241" w:type="dxa"/>
            <w:shd w:val="clear" w:color="auto" w:fill="auto"/>
          </w:tcPr>
          <w:p w14:paraId="6C966760" w14:textId="77777777" w:rsidR="000568A7" w:rsidRPr="00322D8D" w:rsidRDefault="000568A7" w:rsidP="000568A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108B3C7" w14:textId="59B54A9F" w:rsidR="000568A7" w:rsidRPr="00322D8D" w:rsidRDefault="006B03F8" w:rsidP="000568A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5E5B455" w14:textId="77777777" w:rsidR="000568A7" w:rsidRPr="00322D8D" w:rsidRDefault="000568A7" w:rsidP="000568A7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7843EEF3" w14:textId="6A0BB36E" w:rsidR="000568A7" w:rsidRPr="00322D8D" w:rsidRDefault="00334D41" w:rsidP="000568A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4D41"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  <w:tc>
          <w:tcPr>
            <w:tcW w:w="236" w:type="dxa"/>
            <w:shd w:val="clear" w:color="auto" w:fill="auto"/>
          </w:tcPr>
          <w:p w14:paraId="6132EAD1" w14:textId="77777777" w:rsidR="000568A7" w:rsidRPr="00322D8D" w:rsidRDefault="000568A7" w:rsidP="000568A7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79674E95" w14:textId="18F6D54F" w:rsidR="000568A7" w:rsidRPr="00322D8D" w:rsidRDefault="006B03F8" w:rsidP="000568A7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3E913C" w14:textId="77777777" w:rsidR="000568A7" w:rsidRPr="00322D8D" w:rsidRDefault="000568A7" w:rsidP="000568A7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7A565BDF" w14:textId="6B7D39F3" w:rsidR="000568A7" w:rsidRPr="00322D8D" w:rsidRDefault="00334D41" w:rsidP="000568A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4D41"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  <w:tc>
          <w:tcPr>
            <w:tcW w:w="236" w:type="dxa"/>
            <w:shd w:val="clear" w:color="auto" w:fill="auto"/>
          </w:tcPr>
          <w:p w14:paraId="5E0F793D" w14:textId="77777777" w:rsidR="000568A7" w:rsidRPr="00322D8D" w:rsidRDefault="000568A7" w:rsidP="000568A7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AB037D" w14:textId="5F55E39A" w:rsidR="000568A7" w:rsidRPr="00322D8D" w:rsidRDefault="00334D41" w:rsidP="000568A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4D41">
              <w:rPr>
                <w:rFonts w:asciiTheme="majorBidi" w:hAnsiTheme="majorBidi" w:cstheme="majorBidi"/>
                <w:sz w:val="28"/>
                <w:szCs w:val="28"/>
              </w:rPr>
              <w:t>60,436</w:t>
            </w:r>
          </w:p>
        </w:tc>
      </w:tr>
      <w:tr w:rsidR="00861037" w:rsidRPr="00322D8D" w14:paraId="0EA983EE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44F757D2" w14:textId="77777777" w:rsidR="00861037" w:rsidRPr="00322D8D" w:rsidRDefault="00861037" w:rsidP="00915E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5FF0E735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7E2C6E1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1F46B6D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8C9E539" w14:textId="77777777" w:rsidR="00861037" w:rsidRPr="00322D8D" w:rsidRDefault="00861037" w:rsidP="00915E28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46BB77E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6B12F2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DC2B444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A7330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771D426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E49C3B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A68F6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037" w:rsidRPr="00322D8D" w14:paraId="680EDA52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1836FDC8" w14:textId="77777777" w:rsidR="00861037" w:rsidRPr="00322D8D" w:rsidRDefault="00861037" w:rsidP="00915E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4" w:type="dxa"/>
            <w:vAlign w:val="bottom"/>
          </w:tcPr>
          <w:p w14:paraId="10B29D9A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F54DC6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987C36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5E21C2E" w14:textId="77777777" w:rsidR="00861037" w:rsidRPr="00322D8D" w:rsidRDefault="00861037" w:rsidP="00915E28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E5FCE26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485E8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D420A18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8A1B7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4BF7B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B523D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3EECC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037" w:rsidRPr="00322D8D" w14:paraId="585564BA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1CDA6D02" w14:textId="77777777" w:rsidR="00861037" w:rsidRPr="00322D8D" w:rsidRDefault="00861037" w:rsidP="00915E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0294AAD1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C69B32C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E0B6F0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7AE9045" w14:textId="77777777" w:rsidR="00861037" w:rsidRPr="00322D8D" w:rsidRDefault="00861037" w:rsidP="00915E28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3EE17A2A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186197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164D0DF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ADCDF5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DC30CC4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D9019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F1DE135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037" w:rsidRPr="00322D8D" w14:paraId="66454251" w14:textId="77777777" w:rsidTr="00915E28">
        <w:trPr>
          <w:trHeight w:val="261"/>
        </w:trPr>
        <w:tc>
          <w:tcPr>
            <w:tcW w:w="2448" w:type="dxa"/>
            <w:shd w:val="clear" w:color="auto" w:fill="auto"/>
          </w:tcPr>
          <w:p w14:paraId="48172B65" w14:textId="19BD0F5A" w:rsidR="00861037" w:rsidRPr="00322D8D" w:rsidRDefault="00861037" w:rsidP="00915E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3BE8A499" w14:textId="77777777" w:rsidR="00861037" w:rsidRPr="00322D8D" w:rsidRDefault="00861037" w:rsidP="001359B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6FF526D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C0A1F6C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8" w:type="dxa"/>
            <w:shd w:val="clear" w:color="auto" w:fill="auto"/>
          </w:tcPr>
          <w:p w14:paraId="5B646DCA" w14:textId="77777777" w:rsidR="00861037" w:rsidRPr="00322D8D" w:rsidRDefault="00861037" w:rsidP="00915E28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36D4CC74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1CB45177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CA5F51B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15B8F377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360C9DC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2CEE83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C6FF84" w14:textId="77777777" w:rsidR="00861037" w:rsidRPr="00322D8D" w:rsidRDefault="00861037" w:rsidP="00915E2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</w:tr>
      <w:tr w:rsidR="00E03EFA" w:rsidRPr="00322D8D" w14:paraId="76D00034" w14:textId="77777777" w:rsidTr="00C568BA">
        <w:trPr>
          <w:trHeight w:val="261"/>
        </w:trPr>
        <w:tc>
          <w:tcPr>
            <w:tcW w:w="2448" w:type="dxa"/>
            <w:shd w:val="clear" w:color="auto" w:fill="auto"/>
          </w:tcPr>
          <w:p w14:paraId="1993BEA3" w14:textId="34907FE9" w:rsidR="00E03EFA" w:rsidRPr="00322D8D" w:rsidRDefault="00E03EFA" w:rsidP="00E03E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084" w:type="dxa"/>
          </w:tcPr>
          <w:p w14:paraId="5405306E" w14:textId="2AB52FA4" w:rsidR="00E03EFA" w:rsidRPr="00E03EFA" w:rsidRDefault="00E03EFA" w:rsidP="00E03EF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</w:t>
            </w:r>
            <w:r w:rsidRPr="00E03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241" w:type="dxa"/>
          </w:tcPr>
          <w:p w14:paraId="661FD529" w14:textId="77777777" w:rsidR="00E03EFA" w:rsidRPr="00322D8D" w:rsidRDefault="00E03EFA" w:rsidP="00E03EFA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E4160A1" w14:textId="481D2B7C" w:rsidR="00E03EFA" w:rsidRPr="00322D8D" w:rsidRDefault="00E03EFA" w:rsidP="00E03EF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D24FF6A" w14:textId="77777777" w:rsidR="00E03EFA" w:rsidRPr="00322D8D" w:rsidRDefault="00E03EFA" w:rsidP="00E03EFA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6F677A52" w14:textId="2F5704AA" w:rsidR="00E03EFA" w:rsidRPr="00322D8D" w:rsidRDefault="00E03EFA" w:rsidP="00E03EF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3EFA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6FCC7C72" w14:textId="77777777" w:rsidR="00E03EFA" w:rsidRPr="00322D8D" w:rsidRDefault="00E03EFA" w:rsidP="00E03EFA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CF078B" w14:textId="09C9C3F1" w:rsidR="00E03EFA" w:rsidRPr="00322D8D" w:rsidRDefault="00E03EFA" w:rsidP="00E03EFA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612927" w14:textId="77777777" w:rsidR="00E03EFA" w:rsidRPr="00322D8D" w:rsidRDefault="00E03EFA" w:rsidP="00E03EFA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7485D9" w14:textId="2D3AED49" w:rsidR="00E03EFA" w:rsidRPr="00322D8D" w:rsidRDefault="00E03EFA" w:rsidP="00E03EF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3EFA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163FB704" w14:textId="77777777" w:rsidR="00E03EFA" w:rsidRPr="00322D8D" w:rsidRDefault="00E03EFA" w:rsidP="00E03EFA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55CDE7C" w14:textId="788462A8" w:rsidR="00E03EFA" w:rsidRPr="00322D8D" w:rsidRDefault="00E03EFA" w:rsidP="00E03E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3EFA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</w:tr>
    </w:tbl>
    <w:p w14:paraId="7DC1C6E0" w14:textId="77777777" w:rsidR="001359B7" w:rsidRPr="00F463CA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5D0640" w14:textId="77777777" w:rsidR="00D42CF2" w:rsidRPr="00F463CA" w:rsidRDefault="00D42CF2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</w:p>
    <w:p w14:paraId="29C5955A" w14:textId="77777777" w:rsidR="00D42CF2" w:rsidRPr="00F463CA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D42CF2" w:rsidRPr="00F463CA" w14:paraId="5ED92775" w14:textId="77777777" w:rsidTr="00454B86">
        <w:tc>
          <w:tcPr>
            <w:tcW w:w="2045" w:type="pct"/>
          </w:tcPr>
          <w:p w14:paraId="1BFF57D8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2DD9AB26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8794B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660138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386" w:rsidRPr="00F463CA" w14:paraId="628B2A2E" w14:textId="77777777" w:rsidTr="00454B86">
        <w:tc>
          <w:tcPr>
            <w:tcW w:w="2045" w:type="pct"/>
          </w:tcPr>
          <w:p w14:paraId="4BCBAD69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C8834A" w14:textId="23123B84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882C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B1D51A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2D7A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624B80" w14:textId="7CF5E6C8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77D1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C72C2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6386" w:rsidRPr="00F463CA" w14:paraId="127B1D27" w14:textId="77777777" w:rsidTr="00454B86">
        <w:tc>
          <w:tcPr>
            <w:tcW w:w="2045" w:type="pct"/>
          </w:tcPr>
          <w:p w14:paraId="0FDE1F46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627DDF" w14:textId="5FBE56B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BC0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60D97C" w14:textId="53218084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6A41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ECEAFF" w14:textId="4EB09ACE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18FF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BB8BE" w14:textId="097C8BF6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2564</w:t>
            </w:r>
          </w:p>
        </w:tc>
      </w:tr>
      <w:tr w:rsidR="00E36386" w:rsidRPr="00F463CA" w14:paraId="40AB64D0" w14:textId="77777777" w:rsidTr="00454B86">
        <w:tc>
          <w:tcPr>
            <w:tcW w:w="2045" w:type="pct"/>
          </w:tcPr>
          <w:p w14:paraId="181A29A0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EBBAB67" w14:textId="77777777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386" w:rsidRPr="00F463CA" w14:paraId="0BFC0C38" w14:textId="77777777" w:rsidTr="00454B86">
        <w:tc>
          <w:tcPr>
            <w:tcW w:w="2045" w:type="pct"/>
          </w:tcPr>
          <w:p w14:paraId="0A47439A" w14:textId="2ECD42AB" w:rsidR="00E36386" w:rsidRPr="00F463CA" w:rsidRDefault="00E36386" w:rsidP="00E3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5" w:type="pct"/>
          </w:tcPr>
          <w:p w14:paraId="6AF91BB9" w14:textId="77777777" w:rsidR="00E36386" w:rsidRPr="00F463CA" w:rsidRDefault="00E36386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A96B8F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B9047C3" w14:textId="77777777" w:rsidR="00E36386" w:rsidRPr="00F463CA" w:rsidRDefault="00E36386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1DAC3A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265033D" w14:textId="77777777" w:rsidR="00E36386" w:rsidRPr="00F463CA" w:rsidRDefault="00E36386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3A10A7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269DBA2D" w14:textId="77777777" w:rsidR="00E36386" w:rsidRPr="00F463CA" w:rsidRDefault="00E36386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386" w:rsidRPr="00F463CA" w14:paraId="648CC751" w14:textId="77777777" w:rsidTr="00A62173">
        <w:trPr>
          <w:trHeight w:val="70"/>
        </w:trPr>
        <w:tc>
          <w:tcPr>
            <w:tcW w:w="2045" w:type="pct"/>
          </w:tcPr>
          <w:p w14:paraId="5F6D78D7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5C1A84D" w14:textId="7974FF3F" w:rsidR="00E36386" w:rsidRPr="00F463CA" w:rsidRDefault="00D90A5C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0A5C">
              <w:rPr>
                <w:rFonts w:asciiTheme="majorBidi" w:hAnsiTheme="majorBidi" w:cstheme="majorBidi"/>
                <w:sz w:val="30"/>
                <w:szCs w:val="30"/>
              </w:rPr>
              <w:t>1,525,921</w:t>
            </w:r>
          </w:p>
        </w:tc>
        <w:tc>
          <w:tcPr>
            <w:tcW w:w="128" w:type="pct"/>
          </w:tcPr>
          <w:p w14:paraId="71623D6E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0DB8C49" w14:textId="60FE3EDC" w:rsidR="00E36386" w:rsidRPr="00F463CA" w:rsidRDefault="00E36386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1,074,658</w:t>
            </w:r>
          </w:p>
        </w:tc>
        <w:tc>
          <w:tcPr>
            <w:tcW w:w="147" w:type="pct"/>
          </w:tcPr>
          <w:p w14:paraId="61A1B8F0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1440C906" w14:textId="29B28562" w:rsidR="00E36386" w:rsidRPr="00F463CA" w:rsidRDefault="00D90A5C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0A5C">
              <w:rPr>
                <w:rFonts w:asciiTheme="majorBidi" w:hAnsiTheme="majorBidi" w:cstheme="majorBidi"/>
                <w:sz w:val="30"/>
                <w:szCs w:val="30"/>
              </w:rPr>
              <w:t>1,525,921</w:t>
            </w:r>
          </w:p>
        </w:tc>
        <w:tc>
          <w:tcPr>
            <w:tcW w:w="147" w:type="pct"/>
          </w:tcPr>
          <w:p w14:paraId="146CABFF" w14:textId="77777777" w:rsidR="00E36386" w:rsidRPr="00F463CA" w:rsidRDefault="00E36386" w:rsidP="00E3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80F0DAF" w14:textId="10CC40D4" w:rsidR="00E36386" w:rsidRPr="00F463CA" w:rsidRDefault="00E36386" w:rsidP="00E363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1,074,658</w:t>
            </w:r>
          </w:p>
        </w:tc>
      </w:tr>
    </w:tbl>
    <w:p w14:paraId="4B23B20A" w14:textId="7A78A8A5" w:rsidR="00DB6DF9" w:rsidRDefault="00DB6DF9" w:rsidP="001359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1EABD81" w14:textId="77777777" w:rsidR="00DB6DF9" w:rsidRDefault="00DB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581AB366" w14:textId="479A7685" w:rsidR="00DB6DF9" w:rsidRDefault="00DB6DF9" w:rsidP="00DB6DF9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</w:t>
      </w:r>
      <w:r w:rsidRPr="00DB6DF9">
        <w:rPr>
          <w:rFonts w:asciiTheme="majorBidi" w:hAnsiTheme="majorBidi"/>
          <w:sz w:val="30"/>
          <w:szCs w:val="30"/>
          <w:u w:val="none"/>
          <w:cs/>
          <w:lang w:val="th-TH"/>
        </w:rPr>
        <w:t>จัดประเภทรายการใหม่</w:t>
      </w:r>
    </w:p>
    <w:p w14:paraId="0BC1A1BD" w14:textId="77777777" w:rsidR="00DB6DF9" w:rsidRPr="00DB6DF9" w:rsidRDefault="00DB6DF9" w:rsidP="00DB6DF9">
      <w:pPr>
        <w:rPr>
          <w:sz w:val="30"/>
          <w:szCs w:val="30"/>
          <w:lang w:eastAsia="x-none"/>
        </w:rPr>
      </w:pPr>
    </w:p>
    <w:p w14:paraId="3AE8C032" w14:textId="33D7ED1C" w:rsidR="00DB6DF9" w:rsidRDefault="00DB6DF9" w:rsidP="00DB6DF9">
      <w:pPr>
        <w:ind w:left="540"/>
        <w:rPr>
          <w:rFonts w:asciiTheme="majorBidi" w:hAnsiTheme="majorBidi"/>
          <w:sz w:val="30"/>
          <w:szCs w:val="30"/>
        </w:rPr>
      </w:pPr>
      <w:r w:rsidRPr="00DB6DF9">
        <w:rPr>
          <w:rFonts w:asciiTheme="majorBidi" w:hAnsiTheme="majorBidi" w:hint="cs"/>
          <w:sz w:val="30"/>
          <w:szCs w:val="30"/>
          <w:cs/>
        </w:rPr>
        <w:t xml:space="preserve">รายการในงบการเงินของ </w:t>
      </w:r>
      <w:r w:rsidRPr="00DB6D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4</w:t>
      </w:r>
      <w:r w:rsidRPr="00DB6DF9">
        <w:rPr>
          <w:rFonts w:asciiTheme="majorBidi" w:hAnsiTheme="majorBidi"/>
          <w:sz w:val="30"/>
          <w:szCs w:val="30"/>
          <w:cs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 xml:space="preserve">บางรายการซึ่งรวมอยู่ในงบการเงินปี </w:t>
      </w:r>
      <w:r w:rsidRPr="00DB6D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DB6DF9">
        <w:rPr>
          <w:rFonts w:asciiTheme="majorBidi" w:hAnsiTheme="majorBidi"/>
          <w:sz w:val="30"/>
          <w:szCs w:val="30"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>เพื่อวัตถุประสงค์ในการเปรียบเทียบได้มีการจัดประเภทใหม่เพื่อให้สอดคล้องกับการนำเสนองบการเงินปี</w:t>
      </w:r>
      <w:r w:rsidRPr="00DB6DF9">
        <w:rPr>
          <w:rFonts w:asciiTheme="majorBidi" w:hAnsiTheme="majorBidi"/>
          <w:sz w:val="30"/>
          <w:szCs w:val="30"/>
        </w:rPr>
        <w:t xml:space="preserve"> 256</w:t>
      </w:r>
      <w:r>
        <w:rPr>
          <w:rFonts w:asciiTheme="majorBidi" w:hAnsiTheme="majorBidi"/>
          <w:sz w:val="30"/>
          <w:szCs w:val="30"/>
        </w:rPr>
        <w:t>5</w:t>
      </w:r>
      <w:r w:rsidRPr="00DB6DF9">
        <w:rPr>
          <w:rFonts w:asciiTheme="majorBidi" w:hAnsiTheme="majorBidi"/>
          <w:sz w:val="30"/>
          <w:szCs w:val="30"/>
          <w:cs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7DB02169" w14:textId="77777777" w:rsidR="00DB6DF9" w:rsidRDefault="00DB6DF9" w:rsidP="00DB6DF9">
      <w:pPr>
        <w:ind w:left="540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DB6DF9" w:rsidRPr="003C6D0E" w14:paraId="121B758C" w14:textId="77777777" w:rsidTr="000D1102">
        <w:tc>
          <w:tcPr>
            <w:tcW w:w="4289" w:type="dxa"/>
          </w:tcPr>
          <w:p w14:paraId="6D71A70B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6" w:type="dxa"/>
            <w:gridSpan w:val="5"/>
          </w:tcPr>
          <w:p w14:paraId="50B385A9" w14:textId="1CFCC580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B6DF9" w:rsidRPr="003C6D0E" w14:paraId="2A271A86" w14:textId="77777777" w:rsidTr="00DB6DF9">
        <w:tc>
          <w:tcPr>
            <w:tcW w:w="4289" w:type="dxa"/>
          </w:tcPr>
          <w:p w14:paraId="3CA7B9C2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98E17E1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B36C265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6ECC643F" w14:textId="399F6AFB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22EB0A3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443B187C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DF9" w:rsidRPr="003C6D0E" w14:paraId="4F8BF6B7" w14:textId="77777777" w:rsidTr="004909DE">
        <w:tc>
          <w:tcPr>
            <w:tcW w:w="4289" w:type="dxa"/>
          </w:tcPr>
          <w:p w14:paraId="3931597A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35426C25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3BA494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1B259324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8A8999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CCD6AED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DB6DF9" w:rsidRPr="003C6D0E" w14:paraId="1521F4B8" w14:textId="77777777" w:rsidTr="004909DE">
        <w:tc>
          <w:tcPr>
            <w:tcW w:w="4289" w:type="dxa"/>
          </w:tcPr>
          <w:p w14:paraId="4784A48B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6A94F13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684B58ED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D9F71D0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58DDF9C0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6C315A3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DB6DF9" w:rsidRPr="003C6D0E" w14:paraId="5EADB08F" w14:textId="77777777" w:rsidTr="004909DE">
        <w:tc>
          <w:tcPr>
            <w:tcW w:w="4289" w:type="dxa"/>
          </w:tcPr>
          <w:p w14:paraId="52B5FCE7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2AB3FD64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0CA624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E4E917D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B6D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67303D27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0A6EBB7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DF9" w:rsidRPr="003C6D0E" w14:paraId="7188D59A" w14:textId="77777777" w:rsidTr="004909DE">
        <w:tc>
          <w:tcPr>
            <w:tcW w:w="4289" w:type="dxa"/>
          </w:tcPr>
          <w:p w14:paraId="4BF92CC6" w14:textId="77777777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B6D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313784B1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EA4F32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CED0348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3E45B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97C52FF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DF9" w:rsidRPr="003C6D0E" w14:paraId="7AE2AB3F" w14:textId="77777777" w:rsidTr="004909DE">
        <w:tc>
          <w:tcPr>
            <w:tcW w:w="4289" w:type="dxa"/>
          </w:tcPr>
          <w:p w14:paraId="7A1DA8AE" w14:textId="5C70EBAE" w:rsidR="00DB6DF9" w:rsidRPr="00797BEC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797B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7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97B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6" w:type="dxa"/>
          </w:tcPr>
          <w:p w14:paraId="5EDD19EA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805D7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744EF28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97BA82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9DAD323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DF9" w:rsidRPr="003C6D0E" w14:paraId="54478435" w14:textId="77777777" w:rsidTr="004909DE">
        <w:tc>
          <w:tcPr>
            <w:tcW w:w="4289" w:type="dxa"/>
          </w:tcPr>
          <w:p w14:paraId="29777466" w14:textId="2652913D" w:rsidR="00DB6DF9" w:rsidRPr="00DB6DF9" w:rsidRDefault="00DB6DF9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66B945D8" w14:textId="25DA292C" w:rsidR="00DB6DF9" w:rsidRPr="00DB6DF9" w:rsidRDefault="00DB6DF9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  <w:tc>
          <w:tcPr>
            <w:tcW w:w="236" w:type="dxa"/>
          </w:tcPr>
          <w:p w14:paraId="6CB952AC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CA57D35" w14:textId="12A8E709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(</w:t>
            </w:r>
            <w:r w:rsidR="00334D41">
              <w:rPr>
                <w:rFonts w:ascii="Angsana New" w:hAnsi="Angsana New"/>
                <w:sz w:val="30"/>
                <w:szCs w:val="30"/>
              </w:rPr>
              <w:t>2,297</w:t>
            </w:r>
            <w:r w:rsidRPr="00DB6D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3C12350" w14:textId="77777777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3746B5B" w14:textId="3747FEC1" w:rsidR="00DB6DF9" w:rsidRPr="00DB6DF9" w:rsidRDefault="00DB6DF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4D41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7BEC" w:rsidRPr="003C6D0E" w14:paraId="4F792A42" w14:textId="77777777" w:rsidTr="004909DE">
        <w:tc>
          <w:tcPr>
            <w:tcW w:w="4289" w:type="dxa"/>
          </w:tcPr>
          <w:p w14:paraId="77CFBF06" w14:textId="77777777" w:rsidR="00797BEC" w:rsidRDefault="00797BEC" w:rsidP="0079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56A7D2B9" w14:textId="31EB1111" w:rsidR="00797BEC" w:rsidRPr="00797BEC" w:rsidRDefault="00797BEC" w:rsidP="0079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121A97B8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4BEB81" w14:textId="2301AB6F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96AE13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C271948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A0CC46" w14:textId="1AA39592" w:rsidR="00797BEC" w:rsidRPr="00DB6DF9" w:rsidRDefault="00334D41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2,297</w:t>
            </w:r>
          </w:p>
        </w:tc>
        <w:tc>
          <w:tcPr>
            <w:tcW w:w="236" w:type="dxa"/>
          </w:tcPr>
          <w:p w14:paraId="54C943D7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6E7DF25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3C619A" w14:textId="5975943A" w:rsidR="00797BEC" w:rsidRPr="00DB6DF9" w:rsidRDefault="00334D41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2,297</w:t>
            </w:r>
          </w:p>
        </w:tc>
      </w:tr>
      <w:tr w:rsidR="00797BEC" w:rsidRPr="003C6D0E" w14:paraId="65A49376" w14:textId="77777777" w:rsidTr="004909DE">
        <w:tc>
          <w:tcPr>
            <w:tcW w:w="4289" w:type="dxa"/>
          </w:tcPr>
          <w:p w14:paraId="2D3FFD10" w14:textId="77777777" w:rsidR="00797BEC" w:rsidRPr="00797BEC" w:rsidRDefault="00797BEC" w:rsidP="0079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0ADC1A6B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E38EA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60A2BC5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DF855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76CD7EE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BEC" w:rsidRPr="003C6D0E" w14:paraId="0E6405CC" w14:textId="77777777" w:rsidTr="004909DE">
        <w:tc>
          <w:tcPr>
            <w:tcW w:w="4289" w:type="dxa"/>
          </w:tcPr>
          <w:p w14:paraId="64D76F3B" w14:textId="38E6DC3B" w:rsidR="00797BEC" w:rsidRPr="00797BEC" w:rsidRDefault="00797BEC" w:rsidP="0079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6" w:type="dxa"/>
          </w:tcPr>
          <w:p w14:paraId="37D30B64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8D6D1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F05E172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C43B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BC2E1FA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BEC" w:rsidRPr="003C6D0E" w14:paraId="13E89A5D" w14:textId="77777777" w:rsidTr="004909DE">
        <w:tc>
          <w:tcPr>
            <w:tcW w:w="4289" w:type="dxa"/>
          </w:tcPr>
          <w:p w14:paraId="64843515" w14:textId="737E9820" w:rsidR="00797BEC" w:rsidRPr="00797BEC" w:rsidRDefault="00797BEC" w:rsidP="0079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3EF55D17" w14:textId="29DE3622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48,283</w:t>
            </w:r>
          </w:p>
        </w:tc>
        <w:tc>
          <w:tcPr>
            <w:tcW w:w="236" w:type="dxa"/>
          </w:tcPr>
          <w:p w14:paraId="66011BDC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396C553" w14:textId="3356EEC1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4D41">
              <w:rPr>
                <w:rFonts w:ascii="Angsana New" w:hAnsi="Angsana New"/>
                <w:sz w:val="30"/>
                <w:szCs w:val="30"/>
              </w:rPr>
              <w:t>27,196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1CEB66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27F97A0" w14:textId="19A3507A" w:rsidR="00797BEC" w:rsidRDefault="00334D41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21,087</w:t>
            </w:r>
          </w:p>
        </w:tc>
      </w:tr>
      <w:tr w:rsidR="00797BEC" w:rsidRPr="003C6D0E" w14:paraId="7ED969CA" w14:textId="77777777" w:rsidTr="004909DE">
        <w:tc>
          <w:tcPr>
            <w:tcW w:w="4289" w:type="dxa"/>
          </w:tcPr>
          <w:p w14:paraId="2234F12A" w14:textId="76F55BE0" w:rsidR="00797BEC" w:rsidRDefault="00797BEC" w:rsidP="0079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3C67B030" w14:textId="62229C06" w:rsidR="00797BEC" w:rsidRPr="00797BEC" w:rsidRDefault="00797BEC" w:rsidP="0079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425E7E91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DEFF65" w14:textId="67264629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F8BD5A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9F92A75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8502AF" w14:textId="1C0D2703" w:rsidR="00797BEC" w:rsidRDefault="00334D41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27,196</w:t>
            </w:r>
          </w:p>
        </w:tc>
        <w:tc>
          <w:tcPr>
            <w:tcW w:w="236" w:type="dxa"/>
          </w:tcPr>
          <w:p w14:paraId="63C4B702" w14:textId="77777777" w:rsidR="00797BEC" w:rsidRPr="00DB6DF9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C32F228" w14:textId="77777777" w:rsidR="00797BEC" w:rsidRDefault="00797BEC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ADB3DA" w14:textId="3BBFB540" w:rsidR="00797BEC" w:rsidRDefault="00334D41" w:rsidP="007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27,196</w:t>
            </w:r>
          </w:p>
        </w:tc>
      </w:tr>
    </w:tbl>
    <w:p w14:paraId="1CEB8B62" w14:textId="7C5E02C2" w:rsidR="00797BEC" w:rsidRDefault="00797BEC" w:rsidP="00DB6DF9">
      <w:pPr>
        <w:ind w:left="540"/>
        <w:rPr>
          <w:sz w:val="30"/>
          <w:szCs w:val="30"/>
          <w:cs/>
          <w:lang w:val="th-TH" w:eastAsia="x-none"/>
        </w:rPr>
      </w:pPr>
    </w:p>
    <w:p w14:paraId="3D9CDA17" w14:textId="77777777" w:rsidR="00797BEC" w:rsidRDefault="00797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  <w:lang w:val="th-TH" w:eastAsia="x-none"/>
        </w:rPr>
      </w:pPr>
      <w:r>
        <w:rPr>
          <w:sz w:val="30"/>
          <w:szCs w:val="30"/>
          <w:cs/>
          <w:lang w:val="th-TH" w:eastAsia="x-none"/>
        </w:rPr>
        <w:br w:type="page"/>
      </w: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797BEC" w:rsidRPr="003C6D0E" w14:paraId="03167BF8" w14:textId="77777777" w:rsidTr="004909DE">
        <w:tc>
          <w:tcPr>
            <w:tcW w:w="4289" w:type="dxa"/>
          </w:tcPr>
          <w:p w14:paraId="408488FE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6" w:type="dxa"/>
            <w:gridSpan w:val="5"/>
          </w:tcPr>
          <w:p w14:paraId="37884D9E" w14:textId="750F857A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BEC" w:rsidRPr="003C6D0E" w14:paraId="2C404B13" w14:textId="77777777" w:rsidTr="004909DE">
        <w:tc>
          <w:tcPr>
            <w:tcW w:w="4289" w:type="dxa"/>
          </w:tcPr>
          <w:p w14:paraId="109E9D35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3001B201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C16A03D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1B0E0FC4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057F903F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9CD83A7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BEC" w:rsidRPr="003C6D0E" w14:paraId="1717D9E0" w14:textId="77777777" w:rsidTr="004909DE">
        <w:tc>
          <w:tcPr>
            <w:tcW w:w="4289" w:type="dxa"/>
          </w:tcPr>
          <w:p w14:paraId="398CF497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6F9012C7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2D58E7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37B84C18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4BF4B5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60F7A23D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797BEC" w:rsidRPr="003C6D0E" w14:paraId="726118AF" w14:textId="77777777" w:rsidTr="004909DE">
        <w:tc>
          <w:tcPr>
            <w:tcW w:w="4289" w:type="dxa"/>
          </w:tcPr>
          <w:p w14:paraId="090E2671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EE57C23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44D848AB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868AF00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230E558A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7F44DFF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797BEC" w:rsidRPr="003C6D0E" w14:paraId="38D07D05" w14:textId="77777777" w:rsidTr="004909DE">
        <w:tc>
          <w:tcPr>
            <w:tcW w:w="4289" w:type="dxa"/>
          </w:tcPr>
          <w:p w14:paraId="11FCE4E4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2DE5C749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B07CB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F06F381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B6D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68B85FE5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443D1B3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BEC" w:rsidRPr="003C6D0E" w14:paraId="7CF81F17" w14:textId="77777777" w:rsidTr="004909DE">
        <w:tc>
          <w:tcPr>
            <w:tcW w:w="4289" w:type="dxa"/>
          </w:tcPr>
          <w:p w14:paraId="3158FD1D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B6D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3DF30246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B0EDF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36659E0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92D08D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3577388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BEC" w:rsidRPr="003C6D0E" w14:paraId="04731FE1" w14:textId="77777777" w:rsidTr="004909DE">
        <w:tc>
          <w:tcPr>
            <w:tcW w:w="4289" w:type="dxa"/>
          </w:tcPr>
          <w:p w14:paraId="55CDAAC4" w14:textId="77777777" w:rsidR="00797BEC" w:rsidRP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6" w:type="dxa"/>
          </w:tcPr>
          <w:p w14:paraId="4E1D1352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7AFCC4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53FCC16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53C84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16F433B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BEC" w:rsidRPr="003C6D0E" w14:paraId="5DCCD5F7" w14:textId="77777777" w:rsidTr="004909DE">
        <w:tc>
          <w:tcPr>
            <w:tcW w:w="4289" w:type="dxa"/>
          </w:tcPr>
          <w:p w14:paraId="4F9AAE5D" w14:textId="77777777" w:rsidR="00797BEC" w:rsidRPr="00DB6DF9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7C200564" w14:textId="5BCF2B0B" w:rsidR="00797BEC" w:rsidRPr="00DB6DF9" w:rsidRDefault="00DF6F06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1,920</w:t>
            </w:r>
          </w:p>
        </w:tc>
        <w:tc>
          <w:tcPr>
            <w:tcW w:w="236" w:type="dxa"/>
          </w:tcPr>
          <w:p w14:paraId="737BC4D6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E3B3B27" w14:textId="4318C39D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(</w:t>
            </w:r>
            <w:r w:rsidR="005643A9">
              <w:rPr>
                <w:rFonts w:ascii="Angsana New" w:hAnsi="Angsana New"/>
                <w:sz w:val="30"/>
                <w:szCs w:val="30"/>
              </w:rPr>
              <w:t>2,297</w:t>
            </w:r>
            <w:r w:rsidRPr="00DB6D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593948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6F77193" w14:textId="2CF7029B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43A9"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7BEC" w:rsidRPr="003C6D0E" w14:paraId="58609754" w14:textId="77777777" w:rsidTr="004909DE">
        <w:tc>
          <w:tcPr>
            <w:tcW w:w="4289" w:type="dxa"/>
          </w:tcPr>
          <w:p w14:paraId="16393C1A" w14:textId="77777777" w:rsid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2CC35CFB" w14:textId="77777777" w:rsidR="00797BEC" w:rsidRP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5DD2D11D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AD2DC2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C15EB7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E5B7A68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73BF26" w14:textId="574F7619" w:rsidR="00797BEC" w:rsidRPr="00DB6DF9" w:rsidRDefault="005643A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2,297</w:t>
            </w:r>
          </w:p>
        </w:tc>
        <w:tc>
          <w:tcPr>
            <w:tcW w:w="236" w:type="dxa"/>
          </w:tcPr>
          <w:p w14:paraId="3178E6B4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6374F53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EAE504" w14:textId="1D61B465" w:rsidR="00797BEC" w:rsidRPr="00DB6DF9" w:rsidRDefault="005643A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2,297</w:t>
            </w:r>
          </w:p>
        </w:tc>
      </w:tr>
      <w:tr w:rsidR="00797BEC" w:rsidRPr="003C6D0E" w14:paraId="5B78F0DC" w14:textId="77777777" w:rsidTr="004909DE">
        <w:tc>
          <w:tcPr>
            <w:tcW w:w="4289" w:type="dxa"/>
          </w:tcPr>
          <w:p w14:paraId="0C9A594B" w14:textId="77777777" w:rsidR="00797BEC" w:rsidRP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18605BAE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9D5FD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5831217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59EB9F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4B128D9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BEC" w:rsidRPr="003C6D0E" w14:paraId="6C5E0B0E" w14:textId="77777777" w:rsidTr="004909DE">
        <w:tc>
          <w:tcPr>
            <w:tcW w:w="4289" w:type="dxa"/>
          </w:tcPr>
          <w:p w14:paraId="49BD1491" w14:textId="77777777" w:rsidR="00797BEC" w:rsidRP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6" w:type="dxa"/>
          </w:tcPr>
          <w:p w14:paraId="75CAE70C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EB88A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3CA3F4E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EB5D84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06F640D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BEC" w:rsidRPr="003C6D0E" w14:paraId="4A298690" w14:textId="77777777" w:rsidTr="004909DE">
        <w:tc>
          <w:tcPr>
            <w:tcW w:w="4289" w:type="dxa"/>
          </w:tcPr>
          <w:p w14:paraId="6EDB0B19" w14:textId="77777777" w:rsidR="00797BEC" w:rsidRP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6445B764" w14:textId="16F6B3BB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48,28</w:t>
            </w:r>
            <w:r w:rsidR="00DF6F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199542A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23EAB1E" w14:textId="1760CBA2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43A9">
              <w:rPr>
                <w:rFonts w:ascii="Angsana New" w:hAnsi="Angsana New"/>
                <w:sz w:val="30"/>
                <w:szCs w:val="30"/>
              </w:rPr>
              <w:t>27,196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9379243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3F2F18C" w14:textId="3C2D6E46" w:rsidR="00797BEC" w:rsidRDefault="005643A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21,089</w:t>
            </w:r>
          </w:p>
        </w:tc>
      </w:tr>
      <w:tr w:rsidR="00797BEC" w:rsidRPr="003C6D0E" w14:paraId="43550466" w14:textId="77777777" w:rsidTr="004909DE">
        <w:tc>
          <w:tcPr>
            <w:tcW w:w="4289" w:type="dxa"/>
          </w:tcPr>
          <w:p w14:paraId="361C2226" w14:textId="77777777" w:rsid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7056CB7E" w14:textId="77777777" w:rsidR="00797BEC" w:rsidRPr="00797BEC" w:rsidRDefault="00797BEC" w:rsidP="00490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4CC989BF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B650A8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4128ED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1CBFB84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7CD4AF" w14:textId="1ED918D7" w:rsidR="00797BEC" w:rsidRDefault="005643A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27,196</w:t>
            </w:r>
          </w:p>
        </w:tc>
        <w:tc>
          <w:tcPr>
            <w:tcW w:w="236" w:type="dxa"/>
          </w:tcPr>
          <w:p w14:paraId="44F846B1" w14:textId="77777777" w:rsidR="00797BEC" w:rsidRPr="00DB6DF9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3BCDDBB" w14:textId="77777777" w:rsidR="00797BEC" w:rsidRDefault="00797BEC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92F1D9" w14:textId="76A29872" w:rsidR="00797BEC" w:rsidRDefault="005643A9" w:rsidP="0049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27,196</w:t>
            </w:r>
          </w:p>
        </w:tc>
      </w:tr>
    </w:tbl>
    <w:p w14:paraId="7F0D6910" w14:textId="28439CA1" w:rsidR="00797BEC" w:rsidRPr="00DF6F06" w:rsidRDefault="00797BEC" w:rsidP="00DB6DF9">
      <w:pPr>
        <w:ind w:left="540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4DC9BD6" w14:textId="158F736E" w:rsidR="00DF6F06" w:rsidRPr="00DF6F06" w:rsidRDefault="00DF6F06" w:rsidP="00DB6DF9">
      <w:pPr>
        <w:ind w:left="540"/>
        <w:rPr>
          <w:sz w:val="30"/>
          <w:szCs w:val="30"/>
          <w:lang w:eastAsia="x-none"/>
        </w:rPr>
      </w:pPr>
      <w:r w:rsidRPr="00DF6F06">
        <w:rPr>
          <w:sz w:val="30"/>
          <w:szCs w:val="30"/>
          <w:cs/>
          <w:lang w:eastAsia="x-none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DF6F06" w:rsidRPr="00DF6F06" w:rsidSect="00D42CF2">
      <w:head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15846" w14:textId="77777777" w:rsidR="00A83FC2" w:rsidRDefault="00A83FC2">
      <w:r>
        <w:separator/>
      </w:r>
    </w:p>
  </w:endnote>
  <w:endnote w:type="continuationSeparator" w:id="0">
    <w:p w14:paraId="2E2EF177" w14:textId="77777777" w:rsidR="00A83FC2" w:rsidRDefault="00A8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5266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7C15A" w14:textId="08BF2CFF" w:rsidR="007D50B3" w:rsidRPr="00603F2D" w:rsidRDefault="007D50B3" w:rsidP="00603F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F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F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F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DD0F" w14:textId="171F2B8D" w:rsidR="007D50B3" w:rsidRPr="00005ACB" w:rsidRDefault="007D50B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F455" w14:textId="77777777" w:rsidR="00A83FC2" w:rsidRDefault="00A83FC2">
      <w:r>
        <w:separator/>
      </w:r>
    </w:p>
  </w:footnote>
  <w:footnote w:type="continuationSeparator" w:id="0">
    <w:p w14:paraId="0A8BFC36" w14:textId="77777777" w:rsidR="00A83FC2" w:rsidRDefault="00A83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171A" w14:textId="77777777" w:rsidR="007D50B3" w:rsidRPr="00BB549B" w:rsidRDefault="007D50B3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00BE2EC" w14:textId="77777777" w:rsidR="00514B7C" w:rsidRDefault="00514B7C" w:rsidP="00514B7C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0D34B9" w14:textId="4104D522" w:rsidR="00514B7C" w:rsidRDefault="00514B7C" w:rsidP="00514B7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 w:rsidR="00CD7123"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 w:rsidR="00CD7123"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D7123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5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667D4764" w14:textId="77777777" w:rsidR="007D50B3" w:rsidRPr="007D50B3" w:rsidRDefault="007D50B3" w:rsidP="006D701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A44B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239D677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FE591EF" w14:textId="77777777" w:rsidR="00CD7123" w:rsidRDefault="00CD7123" w:rsidP="00CD712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5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7404901E" w14:textId="77777777" w:rsidR="007D50B3" w:rsidRPr="00CD7123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8E06746" w14:textId="77777777" w:rsidR="00CD7123" w:rsidRDefault="00CD7123" w:rsidP="00CD712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5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CD7123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0"/>
  </w:num>
  <w:num w:numId="10">
    <w:abstractNumId w:val="12"/>
  </w:num>
  <w:num w:numId="11">
    <w:abstractNumId w:val="9"/>
  </w:num>
  <w:num w:numId="12">
    <w:abstractNumId w:val="6"/>
  </w:num>
  <w:num w:numId="13">
    <w:abstractNumId w:val="5"/>
  </w:num>
  <w:num w:numId="14">
    <w:abstractNumId w:val="4"/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5C1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6EC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4C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A8B"/>
    <w:rsid w:val="00406E17"/>
    <w:rsid w:val="0040718D"/>
    <w:rsid w:val="0040719A"/>
    <w:rsid w:val="0040767B"/>
    <w:rsid w:val="00410143"/>
    <w:rsid w:val="00410414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1E1A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2F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7B9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978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014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DB0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586B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8B8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BEC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908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3712"/>
    <w:rsid w:val="0083438C"/>
    <w:rsid w:val="008345BB"/>
    <w:rsid w:val="008349E8"/>
    <w:rsid w:val="008349F9"/>
    <w:rsid w:val="00834A22"/>
    <w:rsid w:val="00834AE0"/>
    <w:rsid w:val="0083505E"/>
    <w:rsid w:val="00835CD5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317B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3FC2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2CF7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95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2A2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831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1ED9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27FBA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D6"/>
    <w:rsid w:val="00CC26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6D5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C0422"/>
    <w:rsid w:val="00DC09FD"/>
    <w:rsid w:val="00DC0D23"/>
    <w:rsid w:val="00DC10D0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67D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29F"/>
    <w:rsid w:val="00E8440A"/>
    <w:rsid w:val="00E84461"/>
    <w:rsid w:val="00E844C8"/>
    <w:rsid w:val="00E84957"/>
    <w:rsid w:val="00E84CA0"/>
    <w:rsid w:val="00E84D6A"/>
    <w:rsid w:val="00E85AB7"/>
    <w:rsid w:val="00E85B59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4CC4"/>
    <w:rsid w:val="00EA50D3"/>
    <w:rsid w:val="00EA5DEB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23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31A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3109"/>
    <w:rsid w:val="00EF322D"/>
    <w:rsid w:val="00EF35B4"/>
    <w:rsid w:val="00EF392D"/>
    <w:rsid w:val="00EF3B86"/>
    <w:rsid w:val="00EF416F"/>
    <w:rsid w:val="00EF4513"/>
    <w:rsid w:val="00EF4720"/>
    <w:rsid w:val="00EF4B01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4EE8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3D609"/>
  <w15:chartTrackingRefBased/>
  <w15:docId w15:val="{F9269F5C-2BC2-4FBD-8B54-596EB985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2279</TotalTime>
  <Pages>23</Pages>
  <Words>3283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Orathai, Nuchprasert</cp:lastModifiedBy>
  <cp:revision>76</cp:revision>
  <cp:lastPrinted>2022-11-07T13:34:00Z</cp:lastPrinted>
  <dcterms:created xsi:type="dcterms:W3CDTF">2022-04-29T13:43:00Z</dcterms:created>
  <dcterms:modified xsi:type="dcterms:W3CDTF">2022-11-09T07:49:00Z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