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A262EF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A262EF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A262EF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A262EF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546FE587" w14:textId="77777777" w:rsidR="006D6851" w:rsidRDefault="006D6851" w:rsidP="00A262E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63C53D30" w14:textId="5D9BCCD6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for the three-month and </w:t>
      </w:r>
      <w:r w:rsidR="00762EEE">
        <w:rPr>
          <w:rFonts w:cs="Times New Roman"/>
          <w:sz w:val="36"/>
          <w:szCs w:val="36"/>
        </w:rPr>
        <w:t>nine</w:t>
      </w:r>
      <w:r>
        <w:rPr>
          <w:rFonts w:cs="Times New Roman"/>
          <w:sz w:val="36"/>
          <w:szCs w:val="36"/>
        </w:rPr>
        <w:t xml:space="preserve">-month periods ended </w:t>
      </w:r>
    </w:p>
    <w:p w14:paraId="20C94FC7" w14:textId="6C8A409A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  <w:lang w:val="en-US"/>
        </w:rPr>
      </w:pPr>
      <w:r>
        <w:rPr>
          <w:rFonts w:cs="Times New Roman"/>
          <w:sz w:val="36"/>
          <w:szCs w:val="36"/>
        </w:rPr>
        <w:t xml:space="preserve">30 </w:t>
      </w:r>
      <w:r w:rsidR="00762EEE">
        <w:rPr>
          <w:rFonts w:cs="Times New Roman"/>
          <w:sz w:val="36"/>
          <w:szCs w:val="36"/>
        </w:rPr>
        <w:t>September</w:t>
      </w:r>
      <w:r>
        <w:rPr>
          <w:rFonts w:cs="Times New Roman"/>
          <w:sz w:val="36"/>
          <w:szCs w:val="36"/>
        </w:rPr>
        <w:t xml:space="preserve"> 2022</w:t>
      </w:r>
    </w:p>
    <w:p w14:paraId="66064A00" w14:textId="77777777" w:rsidR="006D6851" w:rsidRDefault="006D6851" w:rsidP="00A262EF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1A51D17F" w14:textId="77777777" w:rsidR="006D6851" w:rsidRDefault="006D6851" w:rsidP="00A262EF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4E2EB4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09E3AC01" w14:textId="4648951E" w:rsidR="00762EEE" w:rsidRPr="00F11E72" w:rsidRDefault="00762EEE" w:rsidP="00762EEE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30 </w:t>
      </w:r>
      <w:r>
        <w:rPr>
          <w:rFonts w:cs="Times New Roman"/>
        </w:rPr>
        <w:t>September</w:t>
      </w:r>
      <w:r w:rsidRPr="00F11E72">
        <w:rPr>
          <w:rFonts w:cs="Times New Roman"/>
        </w:rPr>
        <w:t xml:space="preserve"> 202</w:t>
      </w:r>
      <w:r>
        <w:rPr>
          <w:rFonts w:cs="Times New Roman"/>
        </w:rPr>
        <w:t>2</w:t>
      </w:r>
      <w:r w:rsidRPr="00F11E7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three-month and </w:t>
      </w:r>
      <w:r>
        <w:rPr>
          <w:rFonts w:cs="Times New Roman"/>
        </w:rPr>
        <w:t>nine</w:t>
      </w:r>
      <w:r w:rsidRPr="0083377A">
        <w:rPr>
          <w:rFonts w:cs="Times New Roman"/>
        </w:rPr>
        <w:t xml:space="preserve">-month periods ended 30 </w:t>
      </w:r>
      <w:r>
        <w:rPr>
          <w:rFonts w:cs="Times New Roman"/>
        </w:rPr>
        <w:t xml:space="preserve">September </w:t>
      </w:r>
      <w:r w:rsidRPr="0083377A">
        <w:rPr>
          <w:rFonts w:cs="Times New Roman"/>
        </w:rPr>
        <w:t>202</w:t>
      </w:r>
      <w:r>
        <w:rPr>
          <w:rFonts w:cs="Times New Roman"/>
        </w:rPr>
        <w:t>2</w:t>
      </w:r>
      <w:r w:rsidRPr="0083377A">
        <w:rPr>
          <w:rFonts w:cs="Times New Roman"/>
          <w:lang w:val="en-US"/>
        </w:rPr>
        <w:t xml:space="preserve">; the consolidated and separate statements of changes in equity and </w:t>
      </w:r>
      <w:r w:rsidRPr="00F11E72">
        <w:rPr>
          <w:rFonts w:cs="Times New Roman"/>
        </w:rPr>
        <w:t xml:space="preserve">cash flows for the </w:t>
      </w:r>
      <w:r>
        <w:rPr>
          <w:rFonts w:cs="Times New Roman"/>
        </w:rPr>
        <w:t>nine</w:t>
      </w:r>
      <w:r w:rsidRPr="00F11E72">
        <w:rPr>
          <w:rFonts w:cs="Times New Roman"/>
        </w:rPr>
        <w:t xml:space="preserve">-month period ended 30 </w:t>
      </w:r>
      <w:r>
        <w:rPr>
          <w:rFonts w:cs="Times New Roman"/>
        </w:rPr>
        <w:t xml:space="preserve">September </w:t>
      </w:r>
      <w:r w:rsidRPr="00F11E72">
        <w:rPr>
          <w:rFonts w:cs="Times New Roman"/>
        </w:rPr>
        <w:t>202</w:t>
      </w:r>
      <w:r>
        <w:rPr>
          <w:rFonts w:cs="Times New Roman"/>
        </w:rPr>
        <w:t>2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57B9D011" w14:textId="77777777" w:rsidR="00B37D4B" w:rsidRDefault="00235749" w:rsidP="00F94B87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10 November </w:t>
      </w:r>
      <w:r w:rsidR="006D6851">
        <w:rPr>
          <w:lang w:val="en-US"/>
        </w:rPr>
        <w:t>2022</w:t>
      </w:r>
    </w:p>
    <w:p w14:paraId="5EC9EA64" w14:textId="77777777" w:rsidR="00F65A1A" w:rsidRDefault="00F65A1A" w:rsidP="00F94B87">
      <w:pPr>
        <w:spacing w:line="240" w:lineRule="atLeast"/>
        <w:ind w:right="-45"/>
        <w:jc w:val="both"/>
        <w:rPr>
          <w:lang w:val="en-US"/>
        </w:rPr>
      </w:pPr>
    </w:p>
    <w:sectPr w:rsidR="00F65A1A" w:rsidSect="00F65A1A"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6020" w14:textId="77777777" w:rsidR="00AF4DE0" w:rsidRDefault="00AF4DE0">
      <w:r>
        <w:separator/>
      </w:r>
    </w:p>
  </w:endnote>
  <w:endnote w:type="continuationSeparator" w:id="0">
    <w:p w14:paraId="7F889FCA" w14:textId="77777777" w:rsidR="00AF4DE0" w:rsidRDefault="00AF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18584" w14:textId="77777777" w:rsidR="009433E0" w:rsidRDefault="00943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7FA4" w14:textId="77777777" w:rsidR="00AF4DE0" w:rsidRDefault="00AF4DE0">
      <w:r>
        <w:separator/>
      </w:r>
    </w:p>
  </w:footnote>
  <w:footnote w:type="continuationSeparator" w:id="0">
    <w:p w14:paraId="7DB0D9BA" w14:textId="77777777" w:rsidR="00AF4DE0" w:rsidRDefault="00AF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5F59" w14:textId="77777777" w:rsidR="009433E0" w:rsidRDefault="009433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772AE7"/>
    <w:multiLevelType w:val="multilevel"/>
    <w:tmpl w:val="83B2B9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b w:val="0"/>
        <w:bCs w:val="0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3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F23733"/>
    <w:multiLevelType w:val="multilevel"/>
    <w:tmpl w:val="D8D647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22"/>
  </w:num>
  <w:num w:numId="3">
    <w:abstractNumId w:val="26"/>
  </w:num>
  <w:num w:numId="4">
    <w:abstractNumId w:val="7"/>
  </w:num>
  <w:num w:numId="5">
    <w:abstractNumId w:val="24"/>
  </w:num>
  <w:num w:numId="6">
    <w:abstractNumId w:val="0"/>
  </w:num>
  <w:num w:numId="7">
    <w:abstractNumId w:val="1"/>
  </w:num>
  <w:num w:numId="8">
    <w:abstractNumId w:val="34"/>
  </w:num>
  <w:num w:numId="9">
    <w:abstractNumId w:val="36"/>
  </w:num>
  <w:num w:numId="10">
    <w:abstractNumId w:val="37"/>
  </w:num>
  <w:num w:numId="11">
    <w:abstractNumId w:val="14"/>
  </w:num>
  <w:num w:numId="12">
    <w:abstractNumId w:val="2"/>
  </w:num>
  <w:num w:numId="13">
    <w:abstractNumId w:val="9"/>
  </w:num>
  <w:num w:numId="14">
    <w:abstractNumId w:val="15"/>
  </w:num>
  <w:num w:numId="15">
    <w:abstractNumId w:val="20"/>
  </w:num>
  <w:num w:numId="16">
    <w:abstractNumId w:val="10"/>
  </w:num>
  <w:num w:numId="17">
    <w:abstractNumId w:val="31"/>
  </w:num>
  <w:num w:numId="18">
    <w:abstractNumId w:val="30"/>
  </w:num>
  <w:num w:numId="19">
    <w:abstractNumId w:val="17"/>
  </w:num>
  <w:num w:numId="20">
    <w:abstractNumId w:val="18"/>
  </w:num>
  <w:num w:numId="21">
    <w:abstractNumId w:val="16"/>
  </w:num>
  <w:num w:numId="22">
    <w:abstractNumId w:val="13"/>
  </w:num>
  <w:num w:numId="23">
    <w:abstractNumId w:val="26"/>
  </w:num>
  <w:num w:numId="24">
    <w:abstractNumId w:val="26"/>
  </w:num>
  <w:num w:numId="25">
    <w:abstractNumId w:val="26"/>
  </w:num>
  <w:num w:numId="26">
    <w:abstractNumId w:val="32"/>
  </w:num>
  <w:num w:numId="27">
    <w:abstractNumId w:val="35"/>
  </w:num>
  <w:num w:numId="28">
    <w:abstractNumId w:val="33"/>
  </w:num>
  <w:num w:numId="29">
    <w:abstractNumId w:val="27"/>
  </w:num>
  <w:num w:numId="30">
    <w:abstractNumId w:val="29"/>
  </w:num>
  <w:num w:numId="31">
    <w:abstractNumId w:val="23"/>
  </w:num>
  <w:num w:numId="32">
    <w:abstractNumId w:val="28"/>
  </w:num>
  <w:num w:numId="33">
    <w:abstractNumId w:val="12"/>
  </w:num>
  <w:num w:numId="34">
    <w:abstractNumId w:val="5"/>
  </w:num>
  <w:num w:numId="35">
    <w:abstractNumId w:val="21"/>
  </w:num>
  <w:num w:numId="36">
    <w:abstractNumId w:val="3"/>
  </w:num>
  <w:num w:numId="37">
    <w:abstractNumId w:val="4"/>
  </w:num>
  <w:num w:numId="38">
    <w:abstractNumId w:val="11"/>
  </w:num>
  <w:num w:numId="39">
    <w:abstractNumId w:val="6"/>
  </w:num>
  <w:num w:numId="40">
    <w:abstractNumId w:val="19"/>
  </w:num>
  <w:num w:numId="41">
    <w:abstractNumId w:val="23"/>
  </w:num>
  <w:num w:numId="42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977"/>
    <w:rsid w:val="00005B73"/>
    <w:rsid w:val="0000619F"/>
    <w:rsid w:val="0000668F"/>
    <w:rsid w:val="000069A7"/>
    <w:rsid w:val="00006C52"/>
    <w:rsid w:val="00007000"/>
    <w:rsid w:val="00007035"/>
    <w:rsid w:val="000073C1"/>
    <w:rsid w:val="000076A6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B08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C22"/>
    <w:rsid w:val="00016F23"/>
    <w:rsid w:val="0001706C"/>
    <w:rsid w:val="000178F8"/>
    <w:rsid w:val="00017AA6"/>
    <w:rsid w:val="000207FB"/>
    <w:rsid w:val="0002097A"/>
    <w:rsid w:val="00020E3C"/>
    <w:rsid w:val="0002124E"/>
    <w:rsid w:val="00021885"/>
    <w:rsid w:val="00021ACE"/>
    <w:rsid w:val="00022299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AF5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899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57F61"/>
    <w:rsid w:val="00060288"/>
    <w:rsid w:val="00060416"/>
    <w:rsid w:val="00060A24"/>
    <w:rsid w:val="00060B11"/>
    <w:rsid w:val="00061232"/>
    <w:rsid w:val="00061C78"/>
    <w:rsid w:val="00061C9C"/>
    <w:rsid w:val="00061FBC"/>
    <w:rsid w:val="00062A65"/>
    <w:rsid w:val="00062AE1"/>
    <w:rsid w:val="00062E27"/>
    <w:rsid w:val="00062EFB"/>
    <w:rsid w:val="00063493"/>
    <w:rsid w:val="00063796"/>
    <w:rsid w:val="00063892"/>
    <w:rsid w:val="000638B8"/>
    <w:rsid w:val="00063BDF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2E3F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4B7"/>
    <w:rsid w:val="00080628"/>
    <w:rsid w:val="00080873"/>
    <w:rsid w:val="00080B09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0DCA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6FC"/>
    <w:rsid w:val="000A7723"/>
    <w:rsid w:val="000A78AD"/>
    <w:rsid w:val="000A791E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15F8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5D6"/>
    <w:rsid w:val="000E18F5"/>
    <w:rsid w:val="000E19A2"/>
    <w:rsid w:val="000E29A1"/>
    <w:rsid w:val="000E3471"/>
    <w:rsid w:val="000E34AC"/>
    <w:rsid w:val="000E34ED"/>
    <w:rsid w:val="000E3C09"/>
    <w:rsid w:val="000E3FE3"/>
    <w:rsid w:val="000E47BC"/>
    <w:rsid w:val="000E4B3A"/>
    <w:rsid w:val="000E4EB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BA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3E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9D2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4B2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50F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9C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BDA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778"/>
    <w:rsid w:val="001B6B9B"/>
    <w:rsid w:val="001B70B0"/>
    <w:rsid w:val="001B7153"/>
    <w:rsid w:val="001B7CC6"/>
    <w:rsid w:val="001B7F03"/>
    <w:rsid w:val="001C0D7E"/>
    <w:rsid w:val="001C116F"/>
    <w:rsid w:val="001C14AB"/>
    <w:rsid w:val="001C1689"/>
    <w:rsid w:val="001C1A53"/>
    <w:rsid w:val="001C1E42"/>
    <w:rsid w:val="001C22EA"/>
    <w:rsid w:val="001C2543"/>
    <w:rsid w:val="001C25CA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112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6BC3"/>
    <w:rsid w:val="001E70F7"/>
    <w:rsid w:val="001E735F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35"/>
    <w:rsid w:val="001F37EE"/>
    <w:rsid w:val="001F3D48"/>
    <w:rsid w:val="001F4156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933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442"/>
    <w:rsid w:val="002208DA"/>
    <w:rsid w:val="00221070"/>
    <w:rsid w:val="002212ED"/>
    <w:rsid w:val="00221505"/>
    <w:rsid w:val="0022198B"/>
    <w:rsid w:val="00221FB2"/>
    <w:rsid w:val="0022277C"/>
    <w:rsid w:val="0022278E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40A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74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DDB"/>
    <w:rsid w:val="00236E99"/>
    <w:rsid w:val="002378ED"/>
    <w:rsid w:val="00237BDF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AA1"/>
    <w:rsid w:val="00255E8E"/>
    <w:rsid w:val="002560BF"/>
    <w:rsid w:val="0025627D"/>
    <w:rsid w:val="002562E4"/>
    <w:rsid w:val="0025639F"/>
    <w:rsid w:val="00256438"/>
    <w:rsid w:val="002567B6"/>
    <w:rsid w:val="00257415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1CA3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AF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0E16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33F"/>
    <w:rsid w:val="002929F2"/>
    <w:rsid w:val="00292B68"/>
    <w:rsid w:val="00292D05"/>
    <w:rsid w:val="00292D55"/>
    <w:rsid w:val="002930FE"/>
    <w:rsid w:val="0029365A"/>
    <w:rsid w:val="002939D9"/>
    <w:rsid w:val="00293BD1"/>
    <w:rsid w:val="00293F84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5BF"/>
    <w:rsid w:val="002A673B"/>
    <w:rsid w:val="002A6909"/>
    <w:rsid w:val="002A6CD1"/>
    <w:rsid w:val="002A756D"/>
    <w:rsid w:val="002A788F"/>
    <w:rsid w:val="002A7980"/>
    <w:rsid w:val="002A7A06"/>
    <w:rsid w:val="002B01FB"/>
    <w:rsid w:val="002B0690"/>
    <w:rsid w:val="002B12ED"/>
    <w:rsid w:val="002B1820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83C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A44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53C6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17EC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C8F"/>
    <w:rsid w:val="002F7D48"/>
    <w:rsid w:val="002F7D92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4DA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58F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94E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0886"/>
    <w:rsid w:val="003516EA"/>
    <w:rsid w:val="0035190F"/>
    <w:rsid w:val="003519A3"/>
    <w:rsid w:val="00351ACF"/>
    <w:rsid w:val="00351B88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006"/>
    <w:rsid w:val="00367C9B"/>
    <w:rsid w:val="0037005D"/>
    <w:rsid w:val="003704AF"/>
    <w:rsid w:val="00370541"/>
    <w:rsid w:val="00370A5F"/>
    <w:rsid w:val="00371AB1"/>
    <w:rsid w:val="00372188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4A8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5F22"/>
    <w:rsid w:val="0038629F"/>
    <w:rsid w:val="003864AA"/>
    <w:rsid w:val="003868D5"/>
    <w:rsid w:val="003868ED"/>
    <w:rsid w:val="00386B3F"/>
    <w:rsid w:val="00386EE6"/>
    <w:rsid w:val="00386FC2"/>
    <w:rsid w:val="00387285"/>
    <w:rsid w:val="003875DA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E0B"/>
    <w:rsid w:val="00396FE5"/>
    <w:rsid w:val="00397094"/>
    <w:rsid w:val="00397205"/>
    <w:rsid w:val="0039727D"/>
    <w:rsid w:val="0039737F"/>
    <w:rsid w:val="00397590"/>
    <w:rsid w:val="00397A0E"/>
    <w:rsid w:val="00397CAB"/>
    <w:rsid w:val="00397EA3"/>
    <w:rsid w:val="003A016A"/>
    <w:rsid w:val="003A018F"/>
    <w:rsid w:val="003A0904"/>
    <w:rsid w:val="003A0C14"/>
    <w:rsid w:val="003A0D17"/>
    <w:rsid w:val="003A0DD7"/>
    <w:rsid w:val="003A10C0"/>
    <w:rsid w:val="003A1179"/>
    <w:rsid w:val="003A128D"/>
    <w:rsid w:val="003A16FC"/>
    <w:rsid w:val="003A18E5"/>
    <w:rsid w:val="003A1E69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1ED2"/>
    <w:rsid w:val="003B2090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4FB"/>
    <w:rsid w:val="003E2807"/>
    <w:rsid w:val="003E28FB"/>
    <w:rsid w:val="003E2D14"/>
    <w:rsid w:val="003E3DA3"/>
    <w:rsid w:val="003E404F"/>
    <w:rsid w:val="003E4342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BB3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27F59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37FEC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BB5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4EAC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1DD"/>
    <w:rsid w:val="00477594"/>
    <w:rsid w:val="004776F2"/>
    <w:rsid w:val="00477DA9"/>
    <w:rsid w:val="00480045"/>
    <w:rsid w:val="004808C7"/>
    <w:rsid w:val="004808D0"/>
    <w:rsid w:val="00480B85"/>
    <w:rsid w:val="00480E6F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48FC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B95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4B4"/>
    <w:rsid w:val="004F0522"/>
    <w:rsid w:val="004F07A0"/>
    <w:rsid w:val="004F0C46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0F8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17EA7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0D54"/>
    <w:rsid w:val="00531552"/>
    <w:rsid w:val="005316B8"/>
    <w:rsid w:val="005317EA"/>
    <w:rsid w:val="00531918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6C6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57C8A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6CA4"/>
    <w:rsid w:val="0058727B"/>
    <w:rsid w:val="00587289"/>
    <w:rsid w:val="0058736A"/>
    <w:rsid w:val="005878C8"/>
    <w:rsid w:val="005904B5"/>
    <w:rsid w:val="0059095D"/>
    <w:rsid w:val="0059100A"/>
    <w:rsid w:val="0059117C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50A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C2E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A0A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180"/>
    <w:rsid w:val="005C0808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AF2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1ED2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806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5EE3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26A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37D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A58"/>
    <w:rsid w:val="00635D71"/>
    <w:rsid w:val="00635E9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C69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3D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B08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2C4"/>
    <w:rsid w:val="006A052E"/>
    <w:rsid w:val="006A0B1F"/>
    <w:rsid w:val="006A0B3D"/>
    <w:rsid w:val="006A0B50"/>
    <w:rsid w:val="006A0F80"/>
    <w:rsid w:val="006A2A2C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69A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4FB9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1B4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438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733"/>
    <w:rsid w:val="006D2FE8"/>
    <w:rsid w:val="006D315A"/>
    <w:rsid w:val="006D3F12"/>
    <w:rsid w:val="006D4259"/>
    <w:rsid w:val="006D4F3A"/>
    <w:rsid w:val="006D5B26"/>
    <w:rsid w:val="006D5E83"/>
    <w:rsid w:val="006D65CE"/>
    <w:rsid w:val="006D6851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DE5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929"/>
    <w:rsid w:val="00721AB1"/>
    <w:rsid w:val="00721F0A"/>
    <w:rsid w:val="0072249E"/>
    <w:rsid w:val="007224A2"/>
    <w:rsid w:val="007225BE"/>
    <w:rsid w:val="00722AC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6FA4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30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2EEE"/>
    <w:rsid w:val="00763352"/>
    <w:rsid w:val="007634E0"/>
    <w:rsid w:val="00763754"/>
    <w:rsid w:val="007637EB"/>
    <w:rsid w:val="0076391F"/>
    <w:rsid w:val="007646C8"/>
    <w:rsid w:val="00765034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0F3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1C5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3EB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3BF"/>
    <w:rsid w:val="007A29BB"/>
    <w:rsid w:val="007A2F2C"/>
    <w:rsid w:val="007A33C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8D6"/>
    <w:rsid w:val="007B0A2B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6FA"/>
    <w:rsid w:val="007E5801"/>
    <w:rsid w:val="007E5955"/>
    <w:rsid w:val="007E5C1F"/>
    <w:rsid w:val="007E5C69"/>
    <w:rsid w:val="007E678B"/>
    <w:rsid w:val="007E67E2"/>
    <w:rsid w:val="007E6CF1"/>
    <w:rsid w:val="007E6FE7"/>
    <w:rsid w:val="007F0495"/>
    <w:rsid w:val="007F06ED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AFE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460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5B46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9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719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3E4E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4D29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6FE4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BB8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DD8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537"/>
    <w:rsid w:val="008A29BA"/>
    <w:rsid w:val="008A3E95"/>
    <w:rsid w:val="008A405A"/>
    <w:rsid w:val="008A4066"/>
    <w:rsid w:val="008A424D"/>
    <w:rsid w:val="008A4479"/>
    <w:rsid w:val="008A48C3"/>
    <w:rsid w:val="008A4A3B"/>
    <w:rsid w:val="008A4B70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9D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32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01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246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1F15"/>
    <w:rsid w:val="009128B5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535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3E0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92D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83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AD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1D8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475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5BE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5D0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249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2EF"/>
    <w:rsid w:val="00A268A6"/>
    <w:rsid w:val="00A2753C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0BAA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913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0BB9"/>
    <w:rsid w:val="00A7118A"/>
    <w:rsid w:val="00A71484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474D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063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1E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0F58"/>
    <w:rsid w:val="00AF1265"/>
    <w:rsid w:val="00AF135C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3F21"/>
    <w:rsid w:val="00AF42D9"/>
    <w:rsid w:val="00AF4445"/>
    <w:rsid w:val="00AF4B2F"/>
    <w:rsid w:val="00AF4DE0"/>
    <w:rsid w:val="00AF5071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366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4CF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B02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D3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3BD"/>
    <w:rsid w:val="00B97562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487"/>
    <w:rsid w:val="00BB1C76"/>
    <w:rsid w:val="00BB251D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6FD9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2D0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BD7"/>
    <w:rsid w:val="00BD7C5C"/>
    <w:rsid w:val="00BD7E04"/>
    <w:rsid w:val="00BE0262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49F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6C1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A3E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5B2B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2EA"/>
    <w:rsid w:val="00C259BD"/>
    <w:rsid w:val="00C25A63"/>
    <w:rsid w:val="00C25D59"/>
    <w:rsid w:val="00C25FD9"/>
    <w:rsid w:val="00C263C7"/>
    <w:rsid w:val="00C26A66"/>
    <w:rsid w:val="00C26A7F"/>
    <w:rsid w:val="00C26AB5"/>
    <w:rsid w:val="00C26DB0"/>
    <w:rsid w:val="00C26F7A"/>
    <w:rsid w:val="00C2763C"/>
    <w:rsid w:val="00C30737"/>
    <w:rsid w:val="00C3164C"/>
    <w:rsid w:val="00C31796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0A0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A0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130"/>
    <w:rsid w:val="00C676DE"/>
    <w:rsid w:val="00C6775E"/>
    <w:rsid w:val="00C67B37"/>
    <w:rsid w:val="00C702B3"/>
    <w:rsid w:val="00C703F5"/>
    <w:rsid w:val="00C70878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675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873"/>
    <w:rsid w:val="00CB18FC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44B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67FF"/>
    <w:rsid w:val="00CC736D"/>
    <w:rsid w:val="00CC7440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6A2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B41"/>
    <w:rsid w:val="00CD3C1A"/>
    <w:rsid w:val="00CD3C80"/>
    <w:rsid w:val="00CD3DDB"/>
    <w:rsid w:val="00CD3F3D"/>
    <w:rsid w:val="00CD4597"/>
    <w:rsid w:val="00CD48AF"/>
    <w:rsid w:val="00CD4A0F"/>
    <w:rsid w:val="00CD4FF5"/>
    <w:rsid w:val="00CD5519"/>
    <w:rsid w:val="00CD5739"/>
    <w:rsid w:val="00CD5E61"/>
    <w:rsid w:val="00CD647B"/>
    <w:rsid w:val="00CD65BE"/>
    <w:rsid w:val="00CD68C6"/>
    <w:rsid w:val="00CD6AD8"/>
    <w:rsid w:val="00CD6E3E"/>
    <w:rsid w:val="00CD70AF"/>
    <w:rsid w:val="00CD7585"/>
    <w:rsid w:val="00CD7902"/>
    <w:rsid w:val="00CE035A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3894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554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84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2E4F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515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987"/>
    <w:rsid w:val="00D77DDC"/>
    <w:rsid w:val="00D80384"/>
    <w:rsid w:val="00D80D9B"/>
    <w:rsid w:val="00D80F7A"/>
    <w:rsid w:val="00D810DC"/>
    <w:rsid w:val="00D81320"/>
    <w:rsid w:val="00D81FCC"/>
    <w:rsid w:val="00D820B9"/>
    <w:rsid w:val="00D82707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95C"/>
    <w:rsid w:val="00D93B8C"/>
    <w:rsid w:val="00D94220"/>
    <w:rsid w:val="00D94317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27D2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6FE"/>
    <w:rsid w:val="00DC3A51"/>
    <w:rsid w:val="00DC3B90"/>
    <w:rsid w:val="00DC3B9B"/>
    <w:rsid w:val="00DC4235"/>
    <w:rsid w:val="00DC437D"/>
    <w:rsid w:val="00DC43B8"/>
    <w:rsid w:val="00DC47A7"/>
    <w:rsid w:val="00DC5231"/>
    <w:rsid w:val="00DC54DF"/>
    <w:rsid w:val="00DC5626"/>
    <w:rsid w:val="00DC5D07"/>
    <w:rsid w:val="00DC5F46"/>
    <w:rsid w:val="00DC5F74"/>
    <w:rsid w:val="00DC5FDD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4D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63D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AF2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B3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904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B4C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D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6EB"/>
    <w:rsid w:val="00E54CFA"/>
    <w:rsid w:val="00E54D54"/>
    <w:rsid w:val="00E55CA2"/>
    <w:rsid w:val="00E5641C"/>
    <w:rsid w:val="00E56DDD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32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66B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0E6E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BC2"/>
    <w:rsid w:val="00EC0F63"/>
    <w:rsid w:val="00EC16A2"/>
    <w:rsid w:val="00EC17DE"/>
    <w:rsid w:val="00EC18D5"/>
    <w:rsid w:val="00EC2005"/>
    <w:rsid w:val="00EC212A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534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408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9EB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92F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0DDC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194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45"/>
    <w:rsid w:val="00F353F7"/>
    <w:rsid w:val="00F3542D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2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5A1A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B18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40C4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2DD6"/>
    <w:rsid w:val="00FA35E9"/>
    <w:rsid w:val="00FA385F"/>
    <w:rsid w:val="00FA4073"/>
    <w:rsid w:val="00FA41E6"/>
    <w:rsid w:val="00FA422A"/>
    <w:rsid w:val="00FA4A12"/>
    <w:rsid w:val="00FA4E95"/>
    <w:rsid w:val="00FA5119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A41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16A"/>
    <w:rsid w:val="00FC4519"/>
    <w:rsid w:val="00FC46DF"/>
    <w:rsid w:val="00FC4798"/>
    <w:rsid w:val="00FC4A90"/>
    <w:rsid w:val="00FC4F94"/>
    <w:rsid w:val="00FC50DF"/>
    <w:rsid w:val="00FC52A2"/>
    <w:rsid w:val="00FC5763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Orathai, Nuchprasert</cp:lastModifiedBy>
  <cp:revision>90</cp:revision>
  <cp:lastPrinted>2022-11-07T13:53:00Z</cp:lastPrinted>
  <dcterms:created xsi:type="dcterms:W3CDTF">2022-11-02T11:33:00Z</dcterms:created>
  <dcterms:modified xsi:type="dcterms:W3CDTF">2022-11-09T07:40:00Z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