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0715D6A1" w:rsidR="00F057B0" w:rsidRPr="00FD4C7B" w:rsidRDefault="00F76FE9" w:rsidP="00331353">
      <w:pPr>
        <w:spacing w:line="360" w:lineRule="auto"/>
        <w:rPr>
          <w:rFonts w:ascii="Arial" w:hAnsi="Arial" w:cs="Arial"/>
          <w:b/>
          <w:sz w:val="19"/>
          <w:szCs w:val="19"/>
          <w:lang w:val="en-GB"/>
        </w:rPr>
      </w:pPr>
      <w:r w:rsidRPr="00FD4C7B">
        <w:rPr>
          <w:rFonts w:ascii="Arial" w:hAnsi="Arial" w:cs="Arial"/>
          <w:b/>
          <w:sz w:val="19"/>
          <w:szCs w:val="19"/>
          <w:lang w:val="en-GB"/>
        </w:rPr>
        <w:t xml:space="preserve">E FOR L AIM PUBLIC </w:t>
      </w:r>
      <w:r w:rsidR="00E809F6" w:rsidRPr="00FD4C7B">
        <w:rPr>
          <w:rFonts w:ascii="Arial" w:hAnsi="Arial" w:cs="Arial"/>
          <w:b/>
          <w:sz w:val="19"/>
          <w:szCs w:val="19"/>
          <w:lang w:val="en-GB"/>
        </w:rPr>
        <w:t xml:space="preserve">COMPANY </w:t>
      </w:r>
      <w:r w:rsidRPr="00FD4C7B">
        <w:rPr>
          <w:rFonts w:ascii="Arial" w:hAnsi="Arial" w:cs="Arial"/>
          <w:b/>
          <w:sz w:val="19"/>
          <w:szCs w:val="19"/>
          <w:lang w:val="en-GB"/>
        </w:rPr>
        <w:t>LIMITED AND SUBSIDIARIES</w:t>
      </w:r>
    </w:p>
    <w:p w14:paraId="17DA8AEC" w14:textId="6F7518A4" w:rsidR="0098666D" w:rsidRPr="00FD4C7B" w:rsidRDefault="0098666D" w:rsidP="0098666D">
      <w:pPr>
        <w:spacing w:line="360" w:lineRule="auto"/>
        <w:rPr>
          <w:rFonts w:ascii="Arial" w:hAnsi="Arial" w:cs="Arial"/>
          <w:b/>
          <w:sz w:val="19"/>
          <w:szCs w:val="19"/>
          <w:lang w:val="en-GB"/>
        </w:rPr>
      </w:pPr>
      <w:r w:rsidRPr="00FD4C7B">
        <w:rPr>
          <w:rFonts w:ascii="Arial" w:hAnsi="Arial" w:cs="Arial"/>
          <w:b/>
          <w:sz w:val="19"/>
          <w:szCs w:val="19"/>
          <w:lang w:val="en-GB"/>
        </w:rPr>
        <w:t>CONDENSED NOTES TO INTERIM FINANCIAL STATEMENTS</w:t>
      </w:r>
    </w:p>
    <w:p w14:paraId="30F898B3" w14:textId="34E86A89" w:rsidR="005411D2" w:rsidRPr="00FD4C7B" w:rsidRDefault="00F20065" w:rsidP="00B50E1D">
      <w:pPr>
        <w:spacing w:line="360" w:lineRule="auto"/>
        <w:ind w:right="-633"/>
        <w:rPr>
          <w:rFonts w:ascii="Arial" w:hAnsi="Arial" w:cs="Arial"/>
          <w:b/>
          <w:caps/>
          <w:sz w:val="19"/>
          <w:szCs w:val="19"/>
          <w:lang w:val="en-GB"/>
        </w:rPr>
      </w:pPr>
      <w:r w:rsidRPr="00FD4C7B">
        <w:rPr>
          <w:rFonts w:ascii="Arial" w:hAnsi="Arial" w:cs="Arial"/>
          <w:b/>
          <w:caps/>
          <w:sz w:val="19"/>
          <w:szCs w:val="19"/>
          <w:lang w:val="en-GB"/>
        </w:rPr>
        <w:t xml:space="preserve">FOR THE </w:t>
      </w:r>
      <w:r w:rsidR="00BE7ABD" w:rsidRPr="00FD4C7B">
        <w:rPr>
          <w:rFonts w:ascii="Arial" w:hAnsi="Arial" w:cs="Arial"/>
          <w:b/>
          <w:caps/>
          <w:sz w:val="19"/>
          <w:szCs w:val="19"/>
          <w:lang w:val="en-GB"/>
        </w:rPr>
        <w:t xml:space="preserve">THREE-MONTH </w:t>
      </w:r>
      <w:r w:rsidR="00722A23" w:rsidRPr="00FD4C7B">
        <w:rPr>
          <w:rFonts w:ascii="Arial" w:hAnsi="Arial" w:cs="Arial"/>
          <w:b/>
          <w:caps/>
          <w:sz w:val="19"/>
          <w:szCs w:val="19"/>
        </w:rPr>
        <w:t xml:space="preserve">AND </w:t>
      </w:r>
      <w:r w:rsidR="00B50E1D">
        <w:rPr>
          <w:rFonts w:ascii="Arial" w:hAnsi="Arial" w:cs="Arial"/>
          <w:b/>
          <w:caps/>
          <w:sz w:val="19"/>
          <w:szCs w:val="19"/>
        </w:rPr>
        <w:t>NINE</w:t>
      </w:r>
      <w:r w:rsidR="00722A23" w:rsidRPr="00FD4C7B">
        <w:rPr>
          <w:rFonts w:ascii="Arial" w:hAnsi="Arial" w:cs="Arial"/>
          <w:b/>
          <w:caps/>
          <w:sz w:val="19"/>
          <w:szCs w:val="19"/>
        </w:rPr>
        <w:t xml:space="preserve">-MONTH </w:t>
      </w:r>
      <w:r w:rsidR="007D26FC" w:rsidRPr="00FD4C7B">
        <w:rPr>
          <w:rFonts w:ascii="Arial" w:hAnsi="Arial" w:cs="Arial"/>
          <w:b/>
          <w:caps/>
          <w:sz w:val="19"/>
          <w:szCs w:val="19"/>
          <w:lang w:val="en-GB"/>
        </w:rPr>
        <w:t>P</w:t>
      </w:r>
      <w:r w:rsidR="009B61B0" w:rsidRPr="00FD4C7B">
        <w:rPr>
          <w:rFonts w:ascii="Arial" w:hAnsi="Arial" w:cs="Arial"/>
          <w:b/>
          <w:caps/>
          <w:sz w:val="19"/>
          <w:szCs w:val="19"/>
          <w:lang w:val="en-GB"/>
        </w:rPr>
        <w:t>ERIOD</w:t>
      </w:r>
      <w:r w:rsidR="00722A23" w:rsidRPr="00FD4C7B">
        <w:rPr>
          <w:rFonts w:ascii="Arial" w:hAnsi="Arial" w:cs="Arial"/>
          <w:b/>
          <w:caps/>
          <w:sz w:val="19"/>
          <w:szCs w:val="19"/>
          <w:lang w:val="en-GB"/>
        </w:rPr>
        <w:t>S</w:t>
      </w:r>
      <w:r w:rsidRPr="00FD4C7B">
        <w:rPr>
          <w:rFonts w:ascii="Arial" w:hAnsi="Arial" w:cs="Arial"/>
          <w:b/>
          <w:caps/>
          <w:sz w:val="19"/>
          <w:szCs w:val="19"/>
          <w:lang w:val="en-GB"/>
        </w:rPr>
        <w:t xml:space="preserve"> EN</w:t>
      </w:r>
      <w:r w:rsidR="008C11CD" w:rsidRPr="00FD4C7B">
        <w:rPr>
          <w:rFonts w:ascii="Arial" w:hAnsi="Arial" w:cs="Browallia New"/>
          <w:b/>
          <w:caps/>
          <w:sz w:val="19"/>
          <w:szCs w:val="24"/>
          <w:lang w:val="en-GB"/>
        </w:rPr>
        <w:t xml:space="preserve">DED </w:t>
      </w:r>
      <w:r w:rsidR="0098666D" w:rsidRPr="00FD4C7B">
        <w:rPr>
          <w:rFonts w:ascii="Arial" w:hAnsi="Arial" w:cs="Arial"/>
          <w:b/>
          <w:caps/>
          <w:sz w:val="19"/>
          <w:szCs w:val="19"/>
          <w:lang w:val="en-GB"/>
        </w:rPr>
        <w:t>3</w:t>
      </w:r>
      <w:r w:rsidR="00722A23" w:rsidRPr="00FD4C7B">
        <w:rPr>
          <w:rFonts w:ascii="Arial" w:hAnsi="Arial" w:cs="Arial"/>
          <w:b/>
          <w:caps/>
          <w:sz w:val="19"/>
          <w:szCs w:val="19"/>
          <w:lang w:val="en-GB"/>
        </w:rPr>
        <w:t xml:space="preserve">0 </w:t>
      </w:r>
      <w:r w:rsidR="00AB3D87">
        <w:rPr>
          <w:rFonts w:ascii="Arial" w:hAnsi="Arial" w:cs="Arial"/>
          <w:b/>
          <w:caps/>
          <w:sz w:val="19"/>
          <w:szCs w:val="19"/>
          <w:lang w:val="en-GB"/>
        </w:rPr>
        <w:t>S</w:t>
      </w:r>
      <w:r w:rsidR="00B50E1D">
        <w:rPr>
          <w:rFonts w:ascii="Arial" w:hAnsi="Arial" w:cs="Arial"/>
          <w:b/>
          <w:caps/>
          <w:sz w:val="19"/>
          <w:szCs w:val="19"/>
          <w:lang w:val="en-GB"/>
        </w:rPr>
        <w:t>EPTEMBER</w:t>
      </w:r>
      <w:r w:rsidR="009E2D5B" w:rsidRPr="00FD4C7B">
        <w:rPr>
          <w:rFonts w:ascii="Arial" w:hAnsi="Arial" w:cs="Arial"/>
          <w:b/>
          <w:caps/>
          <w:sz w:val="19"/>
          <w:szCs w:val="19"/>
          <w:lang w:val="en-GB"/>
        </w:rPr>
        <w:t xml:space="preserve"> 2022 </w:t>
      </w:r>
      <w:r w:rsidR="00B50E1D">
        <w:rPr>
          <w:rFonts w:ascii="Arial" w:hAnsi="Arial" w:cs="Arial"/>
          <w:b/>
          <w:caps/>
          <w:sz w:val="19"/>
          <w:szCs w:val="19"/>
          <w:lang w:val="en-GB"/>
        </w:rPr>
        <w:br/>
      </w:r>
      <w:r w:rsidR="0098666D" w:rsidRPr="00FD4C7B">
        <w:rPr>
          <w:rFonts w:ascii="Arial" w:hAnsi="Arial" w:cs="Arial"/>
          <w:b/>
          <w:sz w:val="19"/>
          <w:szCs w:val="19"/>
          <w:lang w:val="en-GB"/>
        </w:rPr>
        <w:t>(Unaudited but reviewed)</w:t>
      </w:r>
      <w:r w:rsidR="00B50E1D">
        <w:rPr>
          <w:rFonts w:ascii="Arial" w:hAnsi="Arial" w:cs="Arial"/>
          <w:b/>
          <w:sz w:val="19"/>
          <w:szCs w:val="19"/>
          <w:lang w:val="en-GB"/>
        </w:rPr>
        <w:t xml:space="preserve"> </w:t>
      </w:r>
      <w:r w:rsidR="00D90097" w:rsidRPr="00FD4C7B">
        <w:rPr>
          <w:rFonts w:ascii="Arial" w:hAnsi="Arial" w:cs="Arial"/>
          <w:b/>
          <w:sz w:val="19"/>
          <w:szCs w:val="19"/>
          <w:lang w:val="en-GB"/>
        </w:rPr>
        <w:t>(</w:t>
      </w:r>
      <w:r w:rsidR="00B928CC" w:rsidRPr="00FD4C7B">
        <w:rPr>
          <w:rFonts w:ascii="Arial" w:hAnsi="Arial" w:cs="Arial"/>
          <w:b/>
          <w:sz w:val="19"/>
          <w:szCs w:val="19"/>
          <w:lang w:val="en-GB"/>
        </w:rPr>
        <w:t>With comparative information for 2021)</w:t>
      </w:r>
    </w:p>
    <w:p w14:paraId="385BEF58" w14:textId="3C8CCFB1" w:rsidR="0098666D" w:rsidRPr="00FD4C7B" w:rsidRDefault="00136256" w:rsidP="00D92C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Arial" w:hAnsi="Arial" w:cs="Arial"/>
          <w:sz w:val="19"/>
          <w:szCs w:val="19"/>
        </w:rPr>
      </w:pPr>
      <w:r w:rsidRPr="00FD4C7B">
        <w:rPr>
          <w:rFonts w:ascii="Arial" w:hAnsi="Arial"/>
          <w:sz w:val="19"/>
          <w:szCs w:val="19"/>
          <w:cs/>
          <w:lang w:val="en-GB"/>
        </w:rPr>
        <w:tab/>
      </w:r>
    </w:p>
    <w:p w14:paraId="167E17E9" w14:textId="730B94A4" w:rsidR="002B3C09" w:rsidRPr="00FD4C7B"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FD4C7B">
        <w:rPr>
          <w:rFonts w:ascii="Arial" w:hAnsi="Arial" w:cs="Arial"/>
          <w:b/>
          <w:bCs/>
          <w:sz w:val="19"/>
          <w:szCs w:val="19"/>
          <w:lang w:val="en-GB"/>
        </w:rPr>
        <w:t xml:space="preserve">GENERAL INFORMATION </w:t>
      </w:r>
    </w:p>
    <w:p w14:paraId="23FC1043" w14:textId="77777777" w:rsidR="002B3C09" w:rsidRPr="00FD4C7B"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theme="minorBidi"/>
          <w:b/>
          <w:bCs/>
          <w:sz w:val="19"/>
          <w:szCs w:val="19"/>
        </w:rPr>
      </w:pPr>
    </w:p>
    <w:p w14:paraId="39F9D9E3" w14:textId="04D6B61F" w:rsidR="0098666D" w:rsidRPr="00FD4C7B" w:rsidRDefault="0098666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val="en-GB"/>
        </w:rPr>
      </w:pPr>
      <w:r w:rsidRPr="00FD4C7B">
        <w:rPr>
          <w:rFonts w:cs="Arial"/>
          <w:sz w:val="19"/>
          <w:szCs w:val="19"/>
          <w:lang w:val="en-GB"/>
        </w:rPr>
        <w:t>N</w:t>
      </w:r>
      <w:r w:rsidR="00F111C8" w:rsidRPr="00FD4C7B">
        <w:rPr>
          <w:rFonts w:cs="Arial"/>
          <w:sz w:val="19"/>
          <w:szCs w:val="19"/>
          <w:lang w:val="en-GB"/>
        </w:rPr>
        <w:t>ature of operations</w:t>
      </w:r>
    </w:p>
    <w:p w14:paraId="4128A7EA" w14:textId="77777777" w:rsidR="0098666D" w:rsidRPr="00FD4C7B" w:rsidRDefault="0098666D"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9"/>
          <w:szCs w:val="19"/>
          <w:lang w:val="en-GB"/>
        </w:rPr>
      </w:pPr>
      <w:bookmarkStart w:id="0" w:name="_GoBack"/>
      <w:bookmarkEnd w:id="0"/>
    </w:p>
    <w:p w14:paraId="0FB068D5" w14:textId="257B2B79" w:rsidR="00230783" w:rsidRPr="00FD4C7B" w:rsidRDefault="005B606F" w:rsidP="00611FB5">
      <w:pPr>
        <w:tabs>
          <w:tab w:val="clear" w:pos="227"/>
          <w:tab w:val="clear" w:pos="454"/>
          <w:tab w:val="left" w:pos="993"/>
        </w:tabs>
        <w:spacing w:line="360" w:lineRule="auto"/>
        <w:ind w:left="851"/>
        <w:jc w:val="thaiDistribute"/>
        <w:rPr>
          <w:rFonts w:ascii="Arial" w:hAnsi="Arial" w:cs="Arial"/>
          <w:sz w:val="19"/>
          <w:szCs w:val="19"/>
          <w:lang w:bidi="ar-SA"/>
        </w:rPr>
      </w:pPr>
      <w:r w:rsidRPr="00FD4C7B">
        <w:rPr>
          <w:rFonts w:ascii="Arial" w:hAnsi="Arial" w:cs="Arial"/>
          <w:sz w:val="19"/>
          <w:szCs w:val="19"/>
          <w:lang w:bidi="ar-SA"/>
        </w:rPr>
        <w:t>E for L Aim Public Company Limited was incorporated in Thailand</w:t>
      </w:r>
      <w:r w:rsidR="00E10B92" w:rsidRPr="00FD4C7B">
        <w:rPr>
          <w:rFonts w:ascii="Arial" w:hAnsi="Arial" w:cs="Browallia New"/>
          <w:sz w:val="19"/>
          <w:szCs w:val="24"/>
        </w:rPr>
        <w:t>.</w:t>
      </w:r>
      <w:r w:rsidRPr="00FD4C7B">
        <w:rPr>
          <w:rFonts w:ascii="Arial" w:hAnsi="Arial" w:cs="Arial"/>
          <w:sz w:val="19"/>
          <w:szCs w:val="19"/>
          <w:lang w:bidi="ar-SA"/>
        </w:rPr>
        <w:t xml:space="preserve"> </w:t>
      </w:r>
      <w:r w:rsidR="00DA2604" w:rsidRPr="00FD4C7B">
        <w:rPr>
          <w:rFonts w:ascii="Arial" w:hAnsi="Arial" w:cs="Arial"/>
          <w:sz w:val="19"/>
          <w:szCs w:val="19"/>
          <w:lang w:bidi="ar-SA"/>
        </w:rPr>
        <w:t>The</w:t>
      </w:r>
      <w:r w:rsidRPr="00FD4C7B">
        <w:rPr>
          <w:rFonts w:ascii="Arial" w:hAnsi="Arial" w:cs="Arial"/>
          <w:sz w:val="19"/>
          <w:szCs w:val="19"/>
          <w:lang w:bidi="ar-SA"/>
        </w:rPr>
        <w:t xml:space="preserve"> Company’s shares are listed for trading on the Market for Alternative Investment. The registered office address of the Company is 432, </w:t>
      </w:r>
      <w:proofErr w:type="spellStart"/>
      <w:r w:rsidRPr="00FD4C7B">
        <w:rPr>
          <w:rFonts w:ascii="Arial" w:hAnsi="Arial" w:cs="Arial"/>
          <w:sz w:val="19"/>
          <w:szCs w:val="19"/>
          <w:lang w:bidi="ar-SA"/>
        </w:rPr>
        <w:t>Rajavithi</w:t>
      </w:r>
      <w:proofErr w:type="spellEnd"/>
      <w:r w:rsidRPr="00FD4C7B">
        <w:rPr>
          <w:rFonts w:ascii="Arial" w:hAnsi="Arial" w:cs="Arial"/>
          <w:sz w:val="19"/>
          <w:szCs w:val="19"/>
          <w:lang w:bidi="ar-SA"/>
        </w:rPr>
        <w:t xml:space="preserve"> road, </w:t>
      </w:r>
      <w:proofErr w:type="spellStart"/>
      <w:r w:rsidRPr="00FD4C7B">
        <w:rPr>
          <w:rFonts w:ascii="Arial" w:hAnsi="Arial" w:cs="Arial"/>
          <w:sz w:val="19"/>
          <w:szCs w:val="19"/>
          <w:lang w:bidi="ar-SA"/>
        </w:rPr>
        <w:t>Bangyee</w:t>
      </w:r>
      <w:proofErr w:type="spellEnd"/>
      <w:r w:rsidRPr="00FD4C7B">
        <w:rPr>
          <w:rFonts w:ascii="Arial" w:hAnsi="Arial" w:cs="Arial"/>
          <w:sz w:val="19"/>
          <w:szCs w:val="19"/>
          <w:lang w:bidi="ar-SA"/>
        </w:rPr>
        <w:t xml:space="preserve"> Khan, </w:t>
      </w:r>
      <w:proofErr w:type="spellStart"/>
      <w:r w:rsidRPr="00FD4C7B">
        <w:rPr>
          <w:rFonts w:ascii="Arial" w:hAnsi="Arial" w:cs="Arial"/>
          <w:sz w:val="19"/>
          <w:szCs w:val="19"/>
          <w:lang w:bidi="ar-SA"/>
        </w:rPr>
        <w:t>Bangplad</w:t>
      </w:r>
      <w:proofErr w:type="spellEnd"/>
      <w:r w:rsidRPr="00FD4C7B">
        <w:rPr>
          <w:rFonts w:ascii="Arial" w:hAnsi="Arial" w:cs="Arial"/>
          <w:sz w:val="19"/>
          <w:szCs w:val="19"/>
          <w:lang w:bidi="ar-SA"/>
        </w:rPr>
        <w:t>, Bangkok. The Company is engaged in the distribution of medical devices and equipment</w:t>
      </w:r>
      <w:r w:rsidR="00F6465F">
        <w:rPr>
          <w:rFonts w:ascii="Arial" w:hAnsi="Arial" w:cs="Arial"/>
          <w:sz w:val="19"/>
          <w:szCs w:val="19"/>
          <w:lang w:bidi="ar-SA"/>
        </w:rPr>
        <w:t xml:space="preserve"> and </w:t>
      </w:r>
      <w:r w:rsidR="00B0025E">
        <w:rPr>
          <w:rFonts w:ascii="Arial" w:hAnsi="Arial" w:cs="Arial"/>
          <w:sz w:val="19"/>
          <w:szCs w:val="19"/>
          <w:lang w:bidi="ar-SA"/>
        </w:rPr>
        <w:t xml:space="preserve">also </w:t>
      </w:r>
      <w:r w:rsidRPr="00FD4C7B">
        <w:rPr>
          <w:rFonts w:ascii="Arial" w:hAnsi="Arial" w:cs="Arial"/>
          <w:sz w:val="19"/>
          <w:szCs w:val="19"/>
          <w:lang w:bidi="ar-SA"/>
        </w:rPr>
        <w:t>has a subsidiary engaged in the distribution of medical devices.</w:t>
      </w:r>
    </w:p>
    <w:p w14:paraId="1B8FBDDF" w14:textId="77777777" w:rsidR="0006405E" w:rsidRPr="00FD4C7B" w:rsidRDefault="0006405E" w:rsidP="004214A0">
      <w:pPr>
        <w:tabs>
          <w:tab w:val="clear" w:pos="227"/>
          <w:tab w:val="clear" w:pos="454"/>
          <w:tab w:val="left" w:pos="851"/>
        </w:tabs>
        <w:spacing w:line="360" w:lineRule="auto"/>
        <w:jc w:val="thaiDistribute"/>
        <w:rPr>
          <w:rFonts w:ascii="Arial" w:hAnsi="Arial" w:cs="Arial"/>
          <w:sz w:val="19"/>
          <w:szCs w:val="19"/>
          <w:lang w:bidi="ar-SA"/>
        </w:rPr>
      </w:pPr>
    </w:p>
    <w:p w14:paraId="66EBED84" w14:textId="5D5E628F" w:rsidR="00B00725" w:rsidRPr="009A10B5" w:rsidRDefault="00B64F9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bidi="ar-SA"/>
        </w:rPr>
      </w:pPr>
      <w:r w:rsidRPr="009A10B5">
        <w:rPr>
          <w:rFonts w:cs="Arial"/>
          <w:sz w:val="19"/>
          <w:szCs w:val="19"/>
        </w:rPr>
        <w:t>Effect fro</w:t>
      </w:r>
      <w:r w:rsidRPr="009A10B5">
        <w:rPr>
          <w:rFonts w:cs="Browallia New"/>
          <w:sz w:val="19"/>
          <w:szCs w:val="24"/>
        </w:rPr>
        <w:t xml:space="preserve">m </w:t>
      </w:r>
      <w:r w:rsidR="0046239A" w:rsidRPr="009A10B5">
        <w:rPr>
          <w:rFonts w:cs="Browallia New"/>
          <w:sz w:val="19"/>
          <w:szCs w:val="24"/>
        </w:rPr>
        <w:t xml:space="preserve">the </w:t>
      </w:r>
      <w:r w:rsidR="00C85015" w:rsidRPr="009A10B5">
        <w:rPr>
          <w:rFonts w:cs="Browallia New"/>
          <w:sz w:val="19"/>
          <w:szCs w:val="24"/>
        </w:rPr>
        <w:t xml:space="preserve">pandemic of </w:t>
      </w:r>
      <w:r w:rsidR="00F4758C" w:rsidRPr="009A10B5">
        <w:rPr>
          <w:rFonts w:cs="Browallia New"/>
          <w:sz w:val="19"/>
          <w:szCs w:val="24"/>
        </w:rPr>
        <w:t>C</w:t>
      </w:r>
      <w:r w:rsidRPr="009A10B5">
        <w:rPr>
          <w:rFonts w:cs="Browallia New"/>
          <w:sz w:val="19"/>
          <w:szCs w:val="24"/>
        </w:rPr>
        <w:t>o</w:t>
      </w:r>
      <w:r w:rsidR="009C6D4B" w:rsidRPr="009A10B5">
        <w:rPr>
          <w:rFonts w:cs="Browallia New"/>
          <w:sz w:val="19"/>
          <w:szCs w:val="24"/>
        </w:rPr>
        <w:t>ro</w:t>
      </w:r>
      <w:r w:rsidRPr="009A10B5">
        <w:rPr>
          <w:rFonts w:cs="Browallia New"/>
          <w:sz w:val="19"/>
          <w:szCs w:val="24"/>
        </w:rPr>
        <w:t>n</w:t>
      </w:r>
      <w:r w:rsidR="009C6D4B" w:rsidRPr="009A10B5">
        <w:rPr>
          <w:rFonts w:cs="Browallia New"/>
          <w:sz w:val="19"/>
          <w:szCs w:val="24"/>
        </w:rPr>
        <w:t>a</w:t>
      </w:r>
      <w:r w:rsidRPr="009A10B5">
        <w:rPr>
          <w:rFonts w:cs="Browallia New"/>
          <w:sz w:val="19"/>
          <w:szCs w:val="24"/>
        </w:rPr>
        <w:t>vir</w:t>
      </w:r>
      <w:r w:rsidR="00F4758C" w:rsidRPr="009A10B5">
        <w:rPr>
          <w:rFonts w:cs="Browallia New"/>
          <w:sz w:val="19"/>
          <w:szCs w:val="24"/>
        </w:rPr>
        <w:t>u</w:t>
      </w:r>
      <w:r w:rsidRPr="009A10B5">
        <w:rPr>
          <w:rFonts w:cs="Browallia New"/>
          <w:sz w:val="19"/>
          <w:szCs w:val="24"/>
        </w:rPr>
        <w:t>s</w:t>
      </w:r>
      <w:r w:rsidR="00C85015" w:rsidRPr="009A10B5">
        <w:rPr>
          <w:rFonts w:cs="Browallia New"/>
          <w:sz w:val="19"/>
          <w:szCs w:val="24"/>
        </w:rPr>
        <w:t xml:space="preserve"> Disease</w:t>
      </w:r>
      <w:r w:rsidRPr="009A10B5">
        <w:rPr>
          <w:rFonts w:cs="Browallia New"/>
          <w:sz w:val="19"/>
          <w:szCs w:val="24"/>
        </w:rPr>
        <w:t xml:space="preserve"> </w:t>
      </w:r>
      <w:r w:rsidR="00C57AF6" w:rsidRPr="009A10B5">
        <w:rPr>
          <w:rFonts w:cs="Browallia New"/>
          <w:sz w:val="19"/>
          <w:szCs w:val="24"/>
        </w:rPr>
        <w:t>20</w:t>
      </w:r>
      <w:r w:rsidRPr="009A10B5">
        <w:rPr>
          <w:rFonts w:cs="Browallia New"/>
          <w:sz w:val="19"/>
          <w:szCs w:val="24"/>
        </w:rPr>
        <w:t xml:space="preserve">19 </w:t>
      </w:r>
    </w:p>
    <w:p w14:paraId="75D82BF7" w14:textId="77777777" w:rsidR="000B755A" w:rsidRPr="00FD4C7B" w:rsidRDefault="000C5D49" w:rsidP="000C5D49">
      <w:pPr>
        <w:tabs>
          <w:tab w:val="clear" w:pos="227"/>
          <w:tab w:val="clear" w:pos="454"/>
          <w:tab w:val="left" w:pos="993"/>
        </w:tabs>
        <w:spacing w:line="360" w:lineRule="auto"/>
        <w:ind w:left="851"/>
        <w:jc w:val="thaiDistribute"/>
        <w:rPr>
          <w:rFonts w:ascii="Arial" w:hAnsi="Arial" w:cs="Arial"/>
          <w:spacing w:val="-2"/>
          <w:sz w:val="19"/>
          <w:szCs w:val="19"/>
          <w:lang w:bidi="ar-SA"/>
        </w:rPr>
      </w:pPr>
      <w:r w:rsidRPr="009A10B5">
        <w:rPr>
          <w:rFonts w:ascii="Arial" w:hAnsi="Arial" w:cs="Arial"/>
          <w:spacing w:val="-2"/>
          <w:sz w:val="19"/>
          <w:szCs w:val="19"/>
          <w:lang w:bidi="ar-SA"/>
        </w:rPr>
        <w:br/>
        <w:t xml:space="preserve">The Coronavirus pandemic that had started in the year 2019 (“COVID-19”) and has continuously spread out across the country has caused the economic downturn and adversely impacted most businesses and industries. </w:t>
      </w:r>
      <w:r w:rsidR="00922FD7" w:rsidRPr="009A10B5">
        <w:rPr>
          <w:rFonts w:ascii="Arial" w:hAnsi="Arial" w:cs="Arial"/>
          <w:spacing w:val="-2"/>
          <w:sz w:val="19"/>
          <w:szCs w:val="19"/>
          <w:lang w:bidi="ar-SA"/>
        </w:rPr>
        <w:t>However, t</w:t>
      </w:r>
      <w:r w:rsidRPr="009A10B5">
        <w:rPr>
          <w:rFonts w:ascii="Arial" w:hAnsi="Arial" w:cs="Arial"/>
          <w:spacing w:val="-2"/>
          <w:sz w:val="19"/>
          <w:szCs w:val="19"/>
          <w:lang w:bidi="ar-SA"/>
        </w:rPr>
        <w:t>his situation does not have negative impact on the Company’s core operations</w:t>
      </w:r>
      <w:r w:rsidR="000B755A" w:rsidRPr="009A10B5">
        <w:rPr>
          <w:rFonts w:ascii="Arial" w:hAnsi="Arial" w:cs="Arial"/>
          <w:spacing w:val="-2"/>
          <w:sz w:val="19"/>
          <w:szCs w:val="19"/>
          <w:lang w:bidi="ar-SA"/>
        </w:rPr>
        <w:t>.</w:t>
      </w:r>
    </w:p>
    <w:p w14:paraId="3F995169" w14:textId="77D4F6B1" w:rsidR="000C5D49" w:rsidRPr="00FD4C7B" w:rsidRDefault="000C5D49" w:rsidP="005C72A9">
      <w:pPr>
        <w:tabs>
          <w:tab w:val="clear" w:pos="227"/>
          <w:tab w:val="clear" w:pos="454"/>
          <w:tab w:val="left" w:pos="851"/>
        </w:tabs>
        <w:spacing w:line="360" w:lineRule="auto"/>
        <w:ind w:left="851"/>
        <w:jc w:val="thaiDistribute"/>
        <w:rPr>
          <w:rFonts w:ascii="Arial" w:hAnsi="Arial" w:cs="Arial"/>
          <w:strike/>
          <w:sz w:val="16"/>
          <w:szCs w:val="16"/>
          <w:lang w:bidi="ar-SA"/>
        </w:rPr>
      </w:pPr>
    </w:p>
    <w:p w14:paraId="64080D4D" w14:textId="2D286493" w:rsidR="0098666D" w:rsidRPr="00FD4C7B"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BASIS </w:t>
      </w:r>
      <w:r w:rsidR="003B6AA7" w:rsidRPr="00FD4C7B">
        <w:rPr>
          <w:rFonts w:ascii="Arial" w:hAnsi="Arial" w:cs="Arial"/>
          <w:b/>
          <w:bCs/>
          <w:sz w:val="19"/>
          <w:szCs w:val="19"/>
          <w:lang w:val="en-GB"/>
        </w:rPr>
        <w:t xml:space="preserve">FOR THE PREPARATION </w:t>
      </w:r>
      <w:r w:rsidRPr="00FD4C7B">
        <w:rPr>
          <w:rFonts w:ascii="Arial" w:hAnsi="Arial" w:cs="Arial"/>
          <w:b/>
          <w:bCs/>
          <w:sz w:val="19"/>
          <w:szCs w:val="19"/>
          <w:lang w:val="en-GB"/>
        </w:rPr>
        <w:t>OF FINANCIAL STATEMENTS</w:t>
      </w:r>
    </w:p>
    <w:p w14:paraId="327A6A83" w14:textId="77777777" w:rsidR="0074175F" w:rsidRPr="00FD4C7B"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lang w:val="en-GB"/>
        </w:rPr>
      </w:pPr>
    </w:p>
    <w:p w14:paraId="23851057" w14:textId="4BEEB963" w:rsidR="003E2E19" w:rsidRPr="00FD4C7B" w:rsidRDefault="0074175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 w:val="left" w:pos="851"/>
        </w:tabs>
        <w:spacing w:line="360" w:lineRule="auto"/>
        <w:ind w:right="-10" w:firstLine="426"/>
        <w:jc w:val="thaiDistribute"/>
        <w:rPr>
          <w:rFonts w:cs="Arial"/>
          <w:sz w:val="19"/>
          <w:szCs w:val="19"/>
          <w:lang w:val="en-GB"/>
        </w:rPr>
      </w:pPr>
      <w:r w:rsidRPr="00FD4C7B">
        <w:rPr>
          <w:rFonts w:ascii="Arial" w:hAnsi="Arial" w:cs="Arial"/>
          <w:sz w:val="19"/>
          <w:szCs w:val="19"/>
          <w:lang w:val="en-GB"/>
        </w:rPr>
        <w:t xml:space="preserve">2.1   </w:t>
      </w:r>
      <w:r w:rsidR="003E2E19" w:rsidRPr="00FD4C7B">
        <w:rPr>
          <w:rFonts w:ascii="Arial" w:hAnsi="Arial" w:cs="Arial"/>
          <w:sz w:val="19"/>
          <w:szCs w:val="19"/>
          <w:lang w:val="en-GB"/>
        </w:rPr>
        <w:t xml:space="preserve">Basis </w:t>
      </w:r>
      <w:r w:rsidR="003B6AA7" w:rsidRPr="00FD4C7B">
        <w:rPr>
          <w:rFonts w:ascii="Arial" w:hAnsi="Arial" w:cs="Arial"/>
          <w:sz w:val="19"/>
          <w:szCs w:val="19"/>
          <w:lang w:val="en-GB"/>
        </w:rPr>
        <w:t xml:space="preserve">for the preparation </w:t>
      </w:r>
      <w:r w:rsidR="003E2E19" w:rsidRPr="00FD4C7B">
        <w:rPr>
          <w:rFonts w:ascii="Arial" w:hAnsi="Arial" w:cs="Arial"/>
          <w:sz w:val="19"/>
          <w:szCs w:val="19"/>
          <w:lang w:val="en-GB"/>
        </w:rPr>
        <w:t>of interim financial statements</w:t>
      </w:r>
    </w:p>
    <w:p w14:paraId="23F3334B" w14:textId="77777777" w:rsidR="0098666D" w:rsidRPr="00FD4C7B" w:rsidRDefault="0098666D" w:rsidP="007E3567">
      <w:pPr>
        <w:tabs>
          <w:tab w:val="clear" w:pos="454"/>
        </w:tabs>
        <w:spacing w:line="360" w:lineRule="auto"/>
        <w:ind w:left="426"/>
        <w:jc w:val="thaiDistribute"/>
        <w:rPr>
          <w:rFonts w:ascii="Arial" w:hAnsi="Arial" w:cs="Arial"/>
          <w:sz w:val="16"/>
          <w:szCs w:val="16"/>
          <w:cs/>
          <w:lang w:val="en-GB"/>
        </w:rPr>
      </w:pPr>
    </w:p>
    <w:p w14:paraId="6727E9FE" w14:textId="727970AD" w:rsidR="001E391B" w:rsidRPr="002050D3" w:rsidRDefault="003510A2" w:rsidP="001E391B">
      <w:pPr>
        <w:tabs>
          <w:tab w:val="clear" w:pos="454"/>
        </w:tabs>
        <w:spacing w:line="360" w:lineRule="auto"/>
        <w:ind w:left="851"/>
        <w:jc w:val="thaiDistribute"/>
        <w:rPr>
          <w:rFonts w:ascii="Arial" w:hAnsi="Arial" w:cs="Arial"/>
          <w:sz w:val="19"/>
          <w:szCs w:val="19"/>
          <w:lang w:bidi="ar-SA"/>
        </w:rPr>
      </w:pPr>
      <w:r w:rsidRPr="002050D3">
        <w:rPr>
          <w:rFonts w:ascii="Arial" w:hAnsi="Arial" w:cs="Arial"/>
          <w:sz w:val="19"/>
          <w:szCs w:val="19"/>
          <w:lang w:bidi="ar-SA"/>
        </w:rPr>
        <w:t xml:space="preserve">The interim financial statements for the three-month and nine-month periods ended 30 September 2022 have been prepared in accordance with Thai Accounting Standard 34, “Interim Financial Reporting” </w:t>
      </w:r>
      <w:r w:rsidR="00F6465F">
        <w:rPr>
          <w:rFonts w:ascii="Arial" w:hAnsi="Arial" w:cs="Arial"/>
          <w:sz w:val="19"/>
          <w:szCs w:val="19"/>
          <w:lang w:bidi="ar-SA"/>
        </w:rPr>
        <w:t xml:space="preserve">and the </w:t>
      </w:r>
      <w:proofErr w:type="spellStart"/>
      <w:r w:rsidRPr="002050D3">
        <w:rPr>
          <w:rFonts w:ascii="Arial" w:hAnsi="Arial" w:cs="Arial"/>
          <w:sz w:val="19"/>
          <w:szCs w:val="19"/>
          <w:lang w:bidi="ar-SA"/>
        </w:rPr>
        <w:t>guid</w:t>
      </w:r>
      <w:r w:rsidR="00F6465F">
        <w:rPr>
          <w:rFonts w:ascii="Arial" w:hAnsi="Arial" w:cs="Arial"/>
          <w:sz w:val="19"/>
          <w:szCs w:val="19"/>
          <w:lang w:bidi="ar-SA"/>
        </w:rPr>
        <w:t>anc</w:t>
      </w:r>
      <w:r w:rsidR="008D3082">
        <w:rPr>
          <w:rFonts w:ascii="Arial" w:hAnsi="Arial" w:cs="Arial"/>
          <w:sz w:val="19"/>
          <w:szCs w:val="19"/>
          <w:lang w:bidi="ar-SA"/>
        </w:rPr>
        <w:t>e</w:t>
      </w:r>
      <w:r w:rsidR="00911A04">
        <w:rPr>
          <w:rFonts w:ascii="Arial" w:hAnsi="Arial" w:cs="Arial"/>
          <w:sz w:val="19"/>
          <w:szCs w:val="19"/>
          <w:lang w:bidi="ar-SA"/>
        </w:rPr>
        <w:t>s</w:t>
      </w:r>
      <w:proofErr w:type="spellEnd"/>
      <w:r w:rsidRPr="002050D3">
        <w:rPr>
          <w:rFonts w:ascii="Arial" w:hAnsi="Arial" w:cs="Arial"/>
          <w:sz w:val="19"/>
          <w:szCs w:val="19"/>
          <w:lang w:bidi="ar-SA"/>
        </w:rPr>
        <w:t xml:space="preserve"> promulgated by the Federation of Accounting Professions and applicable rules and regulations </w:t>
      </w:r>
      <w:r w:rsidR="002E2BCE">
        <w:rPr>
          <w:rFonts w:ascii="Arial" w:hAnsi="Arial" w:cs="Arial"/>
          <w:sz w:val="19"/>
          <w:szCs w:val="19"/>
          <w:lang w:bidi="ar-SA"/>
        </w:rPr>
        <w:t>annou</w:t>
      </w:r>
      <w:r w:rsidR="00EF460E">
        <w:rPr>
          <w:rFonts w:ascii="Arial" w:hAnsi="Arial" w:cs="Arial"/>
          <w:sz w:val="19"/>
          <w:szCs w:val="19"/>
          <w:lang w:bidi="ar-SA"/>
        </w:rPr>
        <w:t>nced by t</w:t>
      </w:r>
      <w:r w:rsidRPr="002050D3">
        <w:rPr>
          <w:rFonts w:ascii="Arial" w:hAnsi="Arial" w:cs="Arial"/>
          <w:sz w:val="19"/>
          <w:szCs w:val="19"/>
          <w:lang w:bidi="ar-SA"/>
        </w:rPr>
        <w:t>he Thai Securities and Exchange Commission and are presented in Thai Baht</w:t>
      </w:r>
      <w:r w:rsidR="00EF460E">
        <w:rPr>
          <w:rFonts w:ascii="Arial" w:hAnsi="Arial" w:cs="Arial"/>
          <w:sz w:val="19"/>
          <w:szCs w:val="19"/>
          <w:lang w:bidi="ar-SA"/>
        </w:rPr>
        <w:t xml:space="preserve">. </w:t>
      </w:r>
      <w:r w:rsidR="000E71D6">
        <w:rPr>
          <w:rFonts w:ascii="Arial" w:hAnsi="Arial" w:cs="Arial"/>
          <w:sz w:val="19"/>
          <w:szCs w:val="19"/>
          <w:lang w:bidi="ar-SA"/>
        </w:rPr>
        <w:t>These</w:t>
      </w:r>
      <w:r w:rsidR="00D46800">
        <w:rPr>
          <w:rFonts w:ascii="Arial" w:hAnsi="Arial" w:cs="Arial"/>
          <w:sz w:val="19"/>
          <w:szCs w:val="19"/>
          <w:lang w:bidi="ar-SA"/>
        </w:rPr>
        <w:t xml:space="preserve"> </w:t>
      </w:r>
      <w:r w:rsidRPr="002050D3">
        <w:rPr>
          <w:rFonts w:ascii="Arial" w:hAnsi="Arial" w:cs="Arial"/>
          <w:sz w:val="19"/>
          <w:szCs w:val="19"/>
          <w:lang w:bidi="ar-SA"/>
        </w:rPr>
        <w:t>do not include all the information required in annual financial statements in accordance with Thai Financial Reporting Standards. These should therefore be read in conjunction with the full set of financial statements for the year ended 31 December 2021</w:t>
      </w:r>
      <w:r w:rsidR="001E391B" w:rsidRPr="002050D3">
        <w:rPr>
          <w:rFonts w:ascii="Arial" w:hAnsi="Arial" w:cs="Arial"/>
          <w:sz w:val="19"/>
          <w:szCs w:val="19"/>
          <w:lang w:bidi="ar-SA"/>
        </w:rPr>
        <w:t xml:space="preserve">. </w:t>
      </w:r>
    </w:p>
    <w:p w14:paraId="59E0BD7B" w14:textId="77777777" w:rsidR="00685F78" w:rsidRPr="002050D3" w:rsidRDefault="00685F78" w:rsidP="00680B23">
      <w:pPr>
        <w:tabs>
          <w:tab w:val="clear" w:pos="454"/>
        </w:tabs>
        <w:spacing w:line="360" w:lineRule="auto"/>
        <w:jc w:val="thaiDistribute"/>
        <w:rPr>
          <w:rFonts w:ascii="Arial" w:hAnsi="Arial" w:cs="Arial"/>
          <w:spacing w:val="-2"/>
          <w:sz w:val="16"/>
          <w:szCs w:val="16"/>
          <w:lang w:bidi="ar-SA"/>
        </w:rPr>
      </w:pPr>
    </w:p>
    <w:p w14:paraId="5B78713C" w14:textId="6DFAE4B9" w:rsidR="001E391B" w:rsidRPr="002050D3" w:rsidRDefault="004D3940" w:rsidP="001E391B">
      <w:pPr>
        <w:tabs>
          <w:tab w:val="clear" w:pos="454"/>
        </w:tabs>
        <w:spacing w:line="360" w:lineRule="auto"/>
        <w:ind w:left="851"/>
        <w:jc w:val="thaiDistribute"/>
        <w:rPr>
          <w:rFonts w:ascii="Arial" w:hAnsi="Arial" w:cs="Arial"/>
          <w:sz w:val="19"/>
          <w:szCs w:val="19"/>
          <w:lang w:bidi="ar-SA"/>
        </w:rPr>
      </w:pPr>
      <w:r w:rsidRPr="002050D3">
        <w:rPr>
          <w:rFonts w:ascii="Arial" w:hAnsi="Arial" w:cs="Arial"/>
          <w:sz w:val="19"/>
          <w:szCs w:val="19"/>
          <w:lang w:bidi="ar-SA"/>
        </w:rPr>
        <w:t>The interim financial statements are officially prepared in Thai language. The translation of these financial statements into another language must conform to the Thai financial report</w:t>
      </w:r>
      <w:r w:rsidR="001E391B" w:rsidRPr="002050D3">
        <w:rPr>
          <w:rFonts w:ascii="Arial" w:hAnsi="Arial" w:cs="Arial"/>
          <w:sz w:val="19"/>
          <w:szCs w:val="19"/>
          <w:lang w:bidi="ar-SA"/>
        </w:rPr>
        <w:t>.</w:t>
      </w:r>
    </w:p>
    <w:p w14:paraId="369CF679" w14:textId="77777777" w:rsidR="001E391B" w:rsidRPr="00FD4C7B" w:rsidRDefault="001E391B" w:rsidP="001E391B">
      <w:pPr>
        <w:tabs>
          <w:tab w:val="clear" w:pos="454"/>
        </w:tabs>
        <w:spacing w:line="360" w:lineRule="auto"/>
        <w:ind w:left="851"/>
        <w:jc w:val="thaiDistribute"/>
        <w:rPr>
          <w:rFonts w:ascii="Arial" w:hAnsi="Arial" w:cs="Arial"/>
          <w:sz w:val="18"/>
          <w:szCs w:val="18"/>
          <w:lang w:bidi="ar-SA"/>
        </w:rPr>
      </w:pPr>
    </w:p>
    <w:p w14:paraId="11B426E8" w14:textId="72FE38CC" w:rsidR="00EC23D5" w:rsidRPr="003A511F" w:rsidRDefault="001E391B" w:rsidP="00662C34">
      <w:pPr>
        <w:tabs>
          <w:tab w:val="clear" w:pos="454"/>
        </w:tabs>
        <w:spacing w:line="360" w:lineRule="auto"/>
        <w:ind w:left="851"/>
        <w:jc w:val="both"/>
        <w:rPr>
          <w:rFonts w:ascii="Arial" w:hAnsi="Arial" w:cs="Arial"/>
          <w:sz w:val="19"/>
          <w:szCs w:val="19"/>
          <w:lang w:bidi="ar-SA"/>
        </w:rPr>
      </w:pPr>
      <w:r w:rsidRPr="003A511F">
        <w:rPr>
          <w:rFonts w:ascii="Arial" w:hAnsi="Arial" w:cs="Arial"/>
          <w:sz w:val="19"/>
          <w:szCs w:val="19"/>
          <w:lang w:bidi="ar-SA"/>
        </w:rPr>
        <w:t xml:space="preserve">These interim financial statements were approved by the Company’s </w:t>
      </w:r>
      <w:r w:rsidR="009925A9" w:rsidRPr="003A511F">
        <w:rPr>
          <w:rFonts w:ascii="Arial" w:hAnsi="Arial" w:cs="Arial"/>
          <w:sz w:val="19"/>
          <w:szCs w:val="19"/>
          <w:lang w:bidi="ar-SA"/>
        </w:rPr>
        <w:t xml:space="preserve">Board of </w:t>
      </w:r>
      <w:r w:rsidR="00A947E1" w:rsidRPr="003A511F">
        <w:rPr>
          <w:rFonts w:ascii="Arial" w:hAnsi="Arial" w:cs="Arial"/>
          <w:sz w:val="19"/>
          <w:szCs w:val="19"/>
          <w:lang w:bidi="ar-SA"/>
        </w:rPr>
        <w:t>D</w:t>
      </w:r>
      <w:r w:rsidRPr="003A511F">
        <w:rPr>
          <w:rFonts w:ascii="Arial" w:hAnsi="Arial" w:cs="Arial"/>
          <w:sz w:val="19"/>
          <w:szCs w:val="19"/>
          <w:lang w:bidi="ar-SA"/>
        </w:rPr>
        <w:t xml:space="preserve">irectors on </w:t>
      </w:r>
      <w:r w:rsidR="00772165" w:rsidRPr="003A511F">
        <w:rPr>
          <w:rFonts w:ascii="Arial" w:hAnsi="Arial" w:cs="Arial"/>
          <w:sz w:val="19"/>
          <w:szCs w:val="19"/>
          <w:lang w:bidi="ar-SA"/>
        </w:rPr>
        <w:t>1</w:t>
      </w:r>
      <w:r w:rsidR="003A511F" w:rsidRPr="003A511F">
        <w:rPr>
          <w:rFonts w:ascii="Arial" w:hAnsi="Arial" w:cs="Arial"/>
          <w:sz w:val="19"/>
          <w:szCs w:val="19"/>
          <w:lang w:bidi="ar-SA"/>
        </w:rPr>
        <w:t>0</w:t>
      </w:r>
      <w:r w:rsidR="00772165" w:rsidRPr="003A511F">
        <w:rPr>
          <w:rFonts w:ascii="Arial" w:hAnsi="Arial" w:cs="Arial"/>
          <w:sz w:val="19"/>
          <w:szCs w:val="19"/>
          <w:lang w:bidi="ar-SA"/>
        </w:rPr>
        <w:t xml:space="preserve"> </w:t>
      </w:r>
      <w:r w:rsidR="00B50E1D" w:rsidRPr="003A511F">
        <w:rPr>
          <w:rFonts w:ascii="Arial" w:hAnsi="Arial" w:cs="Arial"/>
          <w:sz w:val="19"/>
          <w:szCs w:val="19"/>
          <w:lang w:bidi="ar-SA"/>
        </w:rPr>
        <w:t>November</w:t>
      </w:r>
      <w:r w:rsidR="00276A81" w:rsidRPr="003A511F">
        <w:rPr>
          <w:rFonts w:ascii="Arial" w:hAnsi="Arial" w:cs="Arial"/>
          <w:sz w:val="19"/>
          <w:szCs w:val="19"/>
          <w:lang w:bidi="ar-SA"/>
        </w:rPr>
        <w:t xml:space="preserve"> 2022.</w:t>
      </w:r>
    </w:p>
    <w:p w14:paraId="4FC346CA" w14:textId="77777777" w:rsidR="00276A81" w:rsidRPr="00FD4C7B" w:rsidRDefault="00276A81" w:rsidP="00276A81">
      <w:pPr>
        <w:tabs>
          <w:tab w:val="clear" w:pos="454"/>
        </w:tabs>
        <w:spacing w:line="360" w:lineRule="auto"/>
        <w:ind w:left="851"/>
        <w:jc w:val="thaiDistribute"/>
        <w:rPr>
          <w:rFonts w:ascii="Arial" w:hAnsi="Arial" w:cs="Arial"/>
          <w:sz w:val="18"/>
          <w:szCs w:val="18"/>
          <w:lang w:bidi="ar-SA"/>
        </w:rPr>
      </w:pPr>
    </w:p>
    <w:p w14:paraId="4B1D9F76" w14:textId="1671A1C4" w:rsidR="00AE4A81" w:rsidRPr="00FD4C7B" w:rsidRDefault="00EF0CB9">
      <w:pPr>
        <w:pStyle w:val="ListParagraph"/>
        <w:numPr>
          <w:ilvl w:val="1"/>
          <w:numId w:val="19"/>
        </w:numPr>
        <w:tabs>
          <w:tab w:val="clear" w:pos="454"/>
          <w:tab w:val="clear" w:pos="907"/>
          <w:tab w:val="left" w:pos="851"/>
        </w:tabs>
        <w:spacing w:line="360" w:lineRule="auto"/>
        <w:ind w:firstLine="66"/>
        <w:jc w:val="thaiDistribute"/>
        <w:rPr>
          <w:rFonts w:cs="Arial"/>
          <w:sz w:val="19"/>
          <w:szCs w:val="19"/>
          <w:lang w:bidi="ar-SA"/>
        </w:rPr>
      </w:pPr>
      <w:r w:rsidRPr="00FD4C7B">
        <w:rPr>
          <w:rFonts w:cs="Arial"/>
          <w:sz w:val="19"/>
          <w:szCs w:val="19"/>
          <w:lang w:val="en-GB"/>
        </w:rPr>
        <w:t>Prin</w:t>
      </w:r>
      <w:r w:rsidR="005C7576" w:rsidRPr="00FD4C7B">
        <w:rPr>
          <w:rFonts w:cs="Arial"/>
          <w:sz w:val="19"/>
          <w:szCs w:val="19"/>
          <w:lang w:val="en-GB"/>
        </w:rPr>
        <w:t>ciples</w:t>
      </w:r>
      <w:r w:rsidR="00AE4A81" w:rsidRPr="00FD4C7B">
        <w:rPr>
          <w:rFonts w:cs="Arial"/>
          <w:sz w:val="19"/>
          <w:szCs w:val="19"/>
          <w:lang w:val="en-GB"/>
        </w:rPr>
        <w:t xml:space="preserve"> of consolidation</w:t>
      </w:r>
    </w:p>
    <w:p w14:paraId="10E2E736" w14:textId="77777777" w:rsidR="0098666D" w:rsidRPr="00FD4C7B" w:rsidRDefault="0098666D" w:rsidP="00133FC3">
      <w:pPr>
        <w:tabs>
          <w:tab w:val="clear" w:pos="454"/>
        </w:tabs>
        <w:spacing w:line="360" w:lineRule="auto"/>
        <w:ind w:left="851"/>
        <w:jc w:val="thaiDistribute"/>
        <w:rPr>
          <w:rFonts w:ascii="Arial" w:hAnsi="Arial" w:cs="Arial"/>
          <w:sz w:val="19"/>
          <w:szCs w:val="19"/>
          <w:lang w:bidi="ar-SA"/>
        </w:rPr>
      </w:pPr>
    </w:p>
    <w:p w14:paraId="67DB96F7" w14:textId="78F9C1AF" w:rsidR="00BA7C5D" w:rsidRDefault="00F61182" w:rsidP="00911A04">
      <w:pPr>
        <w:tabs>
          <w:tab w:val="clear" w:pos="454"/>
          <w:tab w:val="clear" w:pos="680"/>
          <w:tab w:val="clear" w:pos="907"/>
          <w:tab w:val="left" w:pos="851"/>
        </w:tabs>
        <w:spacing w:line="360" w:lineRule="auto"/>
        <w:ind w:left="851"/>
        <w:jc w:val="thaiDistribute"/>
        <w:rPr>
          <w:rFonts w:ascii="Arial" w:hAnsi="Arial" w:cs="Browallia New"/>
          <w:sz w:val="19"/>
          <w:szCs w:val="19"/>
        </w:rPr>
      </w:pPr>
      <w:r w:rsidRPr="00FD4C7B">
        <w:rPr>
          <w:rFonts w:ascii="Arial" w:hAnsi="Arial" w:cs="Arial"/>
          <w:sz w:val="19"/>
          <w:szCs w:val="19"/>
          <w:lang w:bidi="ar-SA"/>
        </w:rPr>
        <w:t xml:space="preserve">The consolidated </w:t>
      </w:r>
      <w:r w:rsidR="00A947E1" w:rsidRPr="00FD4C7B">
        <w:rPr>
          <w:rFonts w:ascii="Arial" w:hAnsi="Arial" w:cs="Arial"/>
          <w:sz w:val="19"/>
          <w:szCs w:val="19"/>
          <w:lang w:bidi="ar-SA"/>
        </w:rPr>
        <w:t xml:space="preserve">interim </w:t>
      </w:r>
      <w:r w:rsidRPr="00FD4C7B">
        <w:rPr>
          <w:rFonts w:ascii="Arial" w:hAnsi="Arial" w:cs="Arial"/>
          <w:sz w:val="19"/>
          <w:szCs w:val="19"/>
          <w:lang w:bidi="ar-SA"/>
        </w:rPr>
        <w:t>financial statements includ</w:t>
      </w:r>
      <w:r w:rsidR="00A947E1" w:rsidRPr="00FD4C7B">
        <w:rPr>
          <w:rFonts w:ascii="Arial" w:hAnsi="Arial" w:cs="Arial"/>
          <w:sz w:val="19"/>
          <w:szCs w:val="19"/>
          <w:lang w:bidi="ar-SA"/>
        </w:rPr>
        <w:t>e</w:t>
      </w:r>
      <w:r w:rsidRPr="00FD4C7B">
        <w:rPr>
          <w:rFonts w:ascii="Arial" w:hAnsi="Arial" w:cs="Arial"/>
          <w:sz w:val="19"/>
          <w:szCs w:val="19"/>
          <w:lang w:bidi="ar-SA"/>
        </w:rPr>
        <w:t xml:space="preserve"> the financial statements of </w:t>
      </w:r>
      <w:r w:rsidR="00F43083" w:rsidRPr="00FD4C7B">
        <w:rPr>
          <w:rFonts w:ascii="Arial" w:hAnsi="Arial" w:cs="Arial"/>
          <w:sz w:val="19"/>
          <w:szCs w:val="19"/>
          <w:lang w:bidi="ar-SA"/>
        </w:rPr>
        <w:t xml:space="preserve">E </w:t>
      </w:r>
      <w:r w:rsidR="00892F12" w:rsidRPr="00FD4C7B">
        <w:rPr>
          <w:rFonts w:ascii="Arial" w:hAnsi="Arial" w:cs="Browallia New"/>
          <w:sz w:val="19"/>
          <w:szCs w:val="19"/>
        </w:rPr>
        <w:t>f</w:t>
      </w:r>
      <w:r w:rsidR="00F43083" w:rsidRPr="00FD4C7B">
        <w:rPr>
          <w:rFonts w:ascii="Arial" w:hAnsi="Arial" w:cs="Arial"/>
          <w:sz w:val="19"/>
          <w:szCs w:val="19"/>
          <w:lang w:bidi="ar-SA"/>
        </w:rPr>
        <w:t>or L Aim Public Company Limited</w:t>
      </w:r>
      <w:r w:rsidRPr="00FD4C7B">
        <w:rPr>
          <w:rFonts w:ascii="Arial" w:hAnsi="Arial" w:cs="Arial"/>
          <w:sz w:val="19"/>
          <w:szCs w:val="19"/>
          <w:lang w:bidi="ar-SA"/>
        </w:rPr>
        <w:t xml:space="preserve"> and its subsidiar</w:t>
      </w:r>
      <w:r w:rsidR="00306802" w:rsidRPr="00FD4C7B">
        <w:rPr>
          <w:rFonts w:ascii="Arial" w:hAnsi="Arial" w:cs="Arial"/>
          <w:sz w:val="19"/>
          <w:szCs w:val="19"/>
          <w:lang w:bidi="ar-SA"/>
        </w:rPr>
        <w:t>y</w:t>
      </w:r>
      <w:r w:rsidRPr="00FD4C7B">
        <w:rPr>
          <w:rFonts w:ascii="Arial" w:hAnsi="Arial" w:cs="Arial"/>
          <w:sz w:val="19"/>
          <w:szCs w:val="19"/>
          <w:lang w:bidi="ar-SA"/>
        </w:rPr>
        <w:t xml:space="preserve"> and are prepared on the same basis as applied for the preparation of consolidated financial statements for the year ended 31 December 202</w:t>
      </w:r>
      <w:r w:rsidR="00276A81" w:rsidRPr="00FD4C7B">
        <w:rPr>
          <w:rFonts w:ascii="Arial" w:hAnsi="Arial" w:cs="Arial"/>
          <w:sz w:val="19"/>
          <w:szCs w:val="19"/>
          <w:lang w:bidi="ar-SA"/>
        </w:rPr>
        <w:t>1</w:t>
      </w:r>
      <w:r w:rsidRPr="00FD4C7B">
        <w:rPr>
          <w:rFonts w:ascii="Arial" w:hAnsi="Arial" w:cs="Arial"/>
          <w:sz w:val="19"/>
          <w:szCs w:val="19"/>
          <w:lang w:bidi="ar-SA"/>
        </w:rPr>
        <w:t xml:space="preserve">. </w:t>
      </w:r>
      <w:r w:rsidR="00C40CB4" w:rsidRPr="00FD4C7B">
        <w:rPr>
          <w:rFonts w:ascii="Arial" w:hAnsi="Arial" w:cs="Browallia New"/>
          <w:sz w:val="19"/>
          <w:szCs w:val="19"/>
        </w:rPr>
        <w:t xml:space="preserve">There has been no </w:t>
      </w:r>
      <w:r w:rsidR="00EB31DF">
        <w:rPr>
          <w:rFonts w:ascii="Arial" w:hAnsi="Arial" w:cs="Browallia New"/>
          <w:sz w:val="19"/>
          <w:szCs w:val="19"/>
        </w:rPr>
        <w:t xml:space="preserve">significant </w:t>
      </w:r>
      <w:r w:rsidR="00C40CB4" w:rsidRPr="00FD4C7B">
        <w:rPr>
          <w:rFonts w:ascii="Arial" w:hAnsi="Arial" w:cs="Browallia New"/>
          <w:sz w:val="19"/>
          <w:szCs w:val="19"/>
        </w:rPr>
        <w:t>change</w:t>
      </w:r>
      <w:r w:rsidR="00813F2A" w:rsidRPr="00FD4C7B">
        <w:rPr>
          <w:rFonts w:ascii="Arial" w:hAnsi="Arial" w:cs="Browallia New"/>
          <w:sz w:val="19"/>
          <w:szCs w:val="19"/>
        </w:rPr>
        <w:t xml:space="preserve"> in </w:t>
      </w:r>
      <w:r w:rsidR="00813F2A" w:rsidRPr="009A63E1">
        <w:rPr>
          <w:rFonts w:ascii="Arial" w:hAnsi="Arial" w:cs="Browallia New"/>
          <w:sz w:val="19"/>
          <w:szCs w:val="19"/>
        </w:rPr>
        <w:t xml:space="preserve">the </w:t>
      </w:r>
      <w:r w:rsidR="0068683D" w:rsidRPr="009A63E1">
        <w:rPr>
          <w:rFonts w:ascii="Arial" w:hAnsi="Arial" w:cs="Browallia New"/>
          <w:sz w:val="19"/>
          <w:szCs w:val="19"/>
        </w:rPr>
        <w:t>subsid</w:t>
      </w:r>
      <w:r w:rsidR="003E4357" w:rsidRPr="009A63E1">
        <w:rPr>
          <w:rFonts w:ascii="Arial" w:hAnsi="Arial" w:cs="Browallia New"/>
          <w:sz w:val="19"/>
          <w:szCs w:val="19"/>
        </w:rPr>
        <w:t>iary during</w:t>
      </w:r>
      <w:r w:rsidR="003E4357" w:rsidRPr="00FD4C7B">
        <w:rPr>
          <w:rFonts w:ascii="Arial" w:hAnsi="Arial" w:cs="Browallia New"/>
          <w:sz w:val="19"/>
          <w:szCs w:val="19"/>
        </w:rPr>
        <w:t xml:space="preserve"> the period.</w:t>
      </w:r>
      <w:r w:rsidR="00BA7C5D">
        <w:rPr>
          <w:rFonts w:ascii="Arial" w:hAnsi="Arial" w:cs="Browallia New"/>
          <w:sz w:val="19"/>
          <w:szCs w:val="19"/>
        </w:rPr>
        <w:br w:type="page"/>
      </w:r>
    </w:p>
    <w:p w14:paraId="243AF6B7" w14:textId="2AF76B2F" w:rsidR="00A4727A" w:rsidRPr="00FD4C7B" w:rsidRDefault="00A4727A" w:rsidP="00BA21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lastRenderedPageBreak/>
        <w:t>SIGNIFICANT ACCOUNTING POLICIES</w:t>
      </w:r>
    </w:p>
    <w:p w14:paraId="3185A578" w14:textId="131FCFD0" w:rsidR="0059082A" w:rsidRPr="00FD4C7B" w:rsidRDefault="0059082A" w:rsidP="002A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6CB58BC6" w14:textId="1237FDDA" w:rsidR="008214AD" w:rsidRPr="00FD4C7B" w:rsidRDefault="00094781" w:rsidP="008214AD">
      <w:pPr>
        <w:pStyle w:val="ListParagraph"/>
        <w:tabs>
          <w:tab w:val="clear" w:pos="227"/>
        </w:tabs>
        <w:spacing w:line="360" w:lineRule="auto"/>
        <w:ind w:left="426"/>
        <w:jc w:val="thaiDistribute"/>
        <w:rPr>
          <w:rFonts w:cs="Browallia New"/>
          <w:sz w:val="19"/>
          <w:szCs w:val="24"/>
        </w:rPr>
      </w:pPr>
      <w:r w:rsidRPr="00FD4C7B">
        <w:rPr>
          <w:rFonts w:cs="Arial"/>
          <w:sz w:val="19"/>
          <w:szCs w:val="19"/>
          <w:lang w:bidi="ar-SA"/>
        </w:rPr>
        <w:t xml:space="preserve">The Company prepares </w:t>
      </w:r>
      <w:r w:rsidR="00B71F58" w:rsidRPr="00FD4C7B">
        <w:rPr>
          <w:rFonts w:cs="Arial"/>
          <w:sz w:val="19"/>
          <w:szCs w:val="19"/>
          <w:lang w:bidi="ar-SA"/>
        </w:rPr>
        <w:t>t</w:t>
      </w:r>
      <w:r w:rsidR="00723617" w:rsidRPr="00FD4C7B">
        <w:rPr>
          <w:rFonts w:cs="Arial"/>
          <w:sz w:val="19"/>
          <w:szCs w:val="19"/>
          <w:lang w:bidi="ar-SA"/>
        </w:rPr>
        <w:t xml:space="preserve">hese interim financial statements </w:t>
      </w:r>
      <w:r w:rsidR="00A77680" w:rsidRPr="00FD4C7B">
        <w:rPr>
          <w:rFonts w:cs="Arial"/>
          <w:sz w:val="19"/>
          <w:szCs w:val="19"/>
          <w:lang w:bidi="ar-SA"/>
        </w:rPr>
        <w:t xml:space="preserve">with </w:t>
      </w:r>
      <w:r w:rsidR="00723617" w:rsidRPr="00FD4C7B">
        <w:rPr>
          <w:rFonts w:cs="Arial"/>
          <w:sz w:val="19"/>
          <w:szCs w:val="19"/>
          <w:lang w:bidi="ar-SA"/>
        </w:rPr>
        <w:t>the same accounting policies used in the preparation of the financial statements of the Group for the year ended 31 December 202</w:t>
      </w:r>
      <w:r w:rsidR="00276A81" w:rsidRPr="00FD4C7B">
        <w:rPr>
          <w:rFonts w:cs="Arial"/>
          <w:sz w:val="19"/>
          <w:szCs w:val="19"/>
          <w:lang w:bidi="ar-SA"/>
        </w:rPr>
        <w:t>1</w:t>
      </w:r>
      <w:r w:rsidR="00723617" w:rsidRPr="00FD4C7B">
        <w:rPr>
          <w:rFonts w:cs="Arial"/>
          <w:sz w:val="19"/>
          <w:szCs w:val="19"/>
          <w:lang w:bidi="ar-SA"/>
        </w:rPr>
        <w:t xml:space="preserve">, </w:t>
      </w:r>
      <w:r w:rsidR="000E75B3" w:rsidRPr="00FD4C7B">
        <w:rPr>
          <w:rFonts w:cs="Arial"/>
          <w:sz w:val="19"/>
          <w:szCs w:val="19"/>
          <w:lang w:bidi="ar-SA"/>
        </w:rPr>
        <w:t>with</w:t>
      </w:r>
      <w:r w:rsidR="00161EB4" w:rsidRPr="00FD4C7B">
        <w:rPr>
          <w:rFonts w:cs="Arial"/>
          <w:sz w:val="19"/>
          <w:szCs w:val="19"/>
          <w:lang w:bidi="ar-SA"/>
        </w:rPr>
        <w:t xml:space="preserve"> the adoption of the new and revised Thai Financial Reporting Standards, interpretations and guidance </w:t>
      </w:r>
      <w:r w:rsidR="00161EB4" w:rsidRPr="00FD4C7B">
        <w:rPr>
          <w:rFonts w:cs="Arial"/>
          <w:sz w:val="19"/>
          <w:szCs w:val="19"/>
        </w:rPr>
        <w:t xml:space="preserve">that become </w:t>
      </w:r>
      <w:r w:rsidR="00161EB4" w:rsidRPr="00FD4C7B">
        <w:rPr>
          <w:rFonts w:cs="Arial"/>
          <w:sz w:val="19"/>
          <w:szCs w:val="19"/>
          <w:lang w:bidi="ar-SA"/>
        </w:rPr>
        <w:t>effective for the preparation financial statements for the period beginning 1 January 2022</w:t>
      </w:r>
      <w:r w:rsidR="00E10B92" w:rsidRPr="00FD4C7B">
        <w:rPr>
          <w:rFonts w:cs="Browallia New"/>
          <w:sz w:val="19"/>
          <w:szCs w:val="24"/>
        </w:rPr>
        <w:t xml:space="preserve"> </w:t>
      </w:r>
      <w:r w:rsidR="00D9149F" w:rsidRPr="00FD4C7B">
        <w:rPr>
          <w:rFonts w:cs="Browallia New"/>
          <w:sz w:val="19"/>
          <w:szCs w:val="24"/>
        </w:rPr>
        <w:t>as follow:</w:t>
      </w:r>
    </w:p>
    <w:p w14:paraId="65DEED8C" w14:textId="77777777" w:rsidR="008214AD" w:rsidRPr="00FD4C7B" w:rsidRDefault="008214AD" w:rsidP="008214AD">
      <w:pPr>
        <w:pStyle w:val="ListParagraph"/>
        <w:tabs>
          <w:tab w:val="clear" w:pos="227"/>
        </w:tabs>
        <w:spacing w:line="360" w:lineRule="auto"/>
        <w:ind w:left="426"/>
        <w:jc w:val="thaiDistribute"/>
        <w:rPr>
          <w:rFonts w:cs="Browallia New"/>
          <w:sz w:val="19"/>
          <w:szCs w:val="24"/>
        </w:rPr>
      </w:pPr>
    </w:p>
    <w:p w14:paraId="17DC908F" w14:textId="70F52683" w:rsidR="000519F4" w:rsidRPr="00FD4C7B" w:rsidRDefault="000519F4" w:rsidP="008214AD">
      <w:pPr>
        <w:pStyle w:val="ListParagraph"/>
        <w:tabs>
          <w:tab w:val="clear" w:pos="227"/>
        </w:tabs>
        <w:spacing w:line="360" w:lineRule="auto"/>
        <w:ind w:left="426"/>
        <w:jc w:val="thaiDistribute"/>
        <w:rPr>
          <w:rFonts w:cs="Browallia New"/>
          <w:sz w:val="19"/>
          <w:szCs w:val="24"/>
        </w:rPr>
      </w:pPr>
      <w:r w:rsidRPr="00FD4C7B">
        <w:rPr>
          <w:rFonts w:cs="Arial"/>
          <w:sz w:val="19"/>
          <w:szCs w:val="19"/>
          <w:lang w:bidi="ar-SA"/>
        </w:rPr>
        <w:t xml:space="preserve">Thai Financial </w:t>
      </w:r>
      <w:r w:rsidRPr="00FD4C7B">
        <w:rPr>
          <w:rFonts w:cs="Arial"/>
          <w:spacing w:val="-4"/>
          <w:sz w:val="19"/>
          <w:szCs w:val="19"/>
          <w:lang w:bidi="ar-SA"/>
        </w:rPr>
        <w:t>Reporting Standards that are relevance to the interest rate benchmarking reform Phase 2.</w:t>
      </w:r>
      <w:r w:rsidR="005B0E68" w:rsidRPr="00FD4C7B">
        <w:rPr>
          <w:rFonts w:cs="Arial"/>
          <w:spacing w:val="-4"/>
          <w:sz w:val="19"/>
          <w:szCs w:val="19"/>
          <w:lang w:bidi="ar-SA"/>
        </w:rPr>
        <w:t xml:space="preserve"> </w:t>
      </w:r>
      <w:r w:rsidR="00E005F1" w:rsidRPr="00FD4C7B">
        <w:rPr>
          <w:rFonts w:cs="Arial"/>
          <w:spacing w:val="-4"/>
          <w:sz w:val="19"/>
          <w:szCs w:val="19"/>
          <w:lang w:bidi="ar-SA"/>
        </w:rPr>
        <w:br/>
      </w:r>
      <w:r w:rsidRPr="00FD4C7B">
        <w:rPr>
          <w:rFonts w:cs="Arial"/>
          <w:spacing w:val="-4"/>
          <w:sz w:val="19"/>
          <w:szCs w:val="19"/>
          <w:lang w:bidi="ar-SA"/>
        </w:rPr>
        <w:t>This Phase 2</w:t>
      </w:r>
      <w:r w:rsidRPr="00FD4C7B">
        <w:rPr>
          <w:rFonts w:cs="Arial"/>
          <w:sz w:val="19"/>
          <w:szCs w:val="19"/>
          <w:lang w:bidi="ar-SA"/>
        </w:rPr>
        <w:t xml:space="preserve"> amendment addresses issues that might affect financial reporting during the reform of an interest rate benchmarking, including the effects of changes to contractual cash flows or hedging relationship arising from the change of interest rate benchmarking to alternative benchmarking rates. </w:t>
      </w:r>
      <w:r w:rsidR="00B80A19">
        <w:rPr>
          <w:rFonts w:cs="Arial"/>
          <w:sz w:val="19"/>
          <w:szCs w:val="19"/>
          <w:lang w:bidi="ar-SA"/>
        </w:rPr>
        <w:br/>
      </w:r>
      <w:r w:rsidRPr="00FD4C7B">
        <w:rPr>
          <w:rFonts w:cs="Arial"/>
          <w:sz w:val="19"/>
          <w:szCs w:val="19"/>
          <w:lang w:bidi="ar-SA"/>
        </w:rPr>
        <w:t>The financial reporting standards that are relating to the Group operations are as follows:</w:t>
      </w:r>
    </w:p>
    <w:p w14:paraId="03A288BB" w14:textId="77777777" w:rsidR="000519F4" w:rsidRPr="00FD4C7B" w:rsidRDefault="000519F4" w:rsidP="000519F4">
      <w:pPr>
        <w:pStyle w:val="ListParagraph"/>
        <w:tabs>
          <w:tab w:val="clear" w:pos="227"/>
          <w:tab w:val="clear" w:pos="454"/>
          <w:tab w:val="left" w:pos="9214"/>
        </w:tabs>
        <w:spacing w:line="360" w:lineRule="auto"/>
        <w:ind w:left="918"/>
        <w:jc w:val="thaiDistribute"/>
        <w:rPr>
          <w:rFonts w:cs="Arial"/>
          <w:sz w:val="19"/>
          <w:szCs w:val="19"/>
          <w:lang w:bidi="ar-SA"/>
        </w:rPr>
      </w:pPr>
    </w:p>
    <w:tbl>
      <w:tblPr>
        <w:tblStyle w:val="TableGrid"/>
        <w:tblW w:w="8910" w:type="dxa"/>
        <w:tblInd w:w="445" w:type="dxa"/>
        <w:tblLook w:val="04A0" w:firstRow="1" w:lastRow="0" w:firstColumn="1" w:lastColumn="0" w:noHBand="0" w:noVBand="1"/>
      </w:tblPr>
      <w:tblGrid>
        <w:gridCol w:w="4539"/>
        <w:gridCol w:w="4371"/>
      </w:tblGrid>
      <w:tr w:rsidR="00FD4C7B" w:rsidRPr="00FD4C7B" w14:paraId="6B8309C9" w14:textId="77777777" w:rsidTr="00551B4B">
        <w:tc>
          <w:tcPr>
            <w:tcW w:w="4539" w:type="dxa"/>
            <w:tcBorders>
              <w:top w:val="single" w:sz="4" w:space="0" w:color="auto"/>
              <w:left w:val="single" w:sz="4" w:space="0" w:color="auto"/>
              <w:bottom w:val="single" w:sz="4" w:space="0" w:color="auto"/>
              <w:right w:val="single" w:sz="4" w:space="0" w:color="auto"/>
            </w:tcBorders>
            <w:vAlign w:val="center"/>
            <w:hideMark/>
          </w:tcPr>
          <w:p w14:paraId="0D642C0D" w14:textId="77777777" w:rsidR="000519F4" w:rsidRPr="00FD4C7B" w:rsidRDefault="000519F4">
            <w:pPr>
              <w:pStyle w:val="ListParagraph"/>
              <w:spacing w:line="360" w:lineRule="auto"/>
              <w:ind w:left="0"/>
              <w:jc w:val="center"/>
              <w:rPr>
                <w:b/>
                <w:bCs/>
                <w:sz w:val="19"/>
                <w:szCs w:val="19"/>
                <w:lang w:eastAsia="th-TH"/>
              </w:rPr>
            </w:pPr>
            <w:r w:rsidRPr="00FD4C7B">
              <w:rPr>
                <w:b/>
                <w:bCs/>
                <w:sz w:val="19"/>
                <w:szCs w:val="19"/>
                <w:lang w:eastAsia="th-TH"/>
              </w:rPr>
              <w:t>Financial reporting standard</w:t>
            </w:r>
          </w:p>
        </w:tc>
        <w:tc>
          <w:tcPr>
            <w:tcW w:w="4371" w:type="dxa"/>
            <w:tcBorders>
              <w:top w:val="single" w:sz="4" w:space="0" w:color="auto"/>
              <w:left w:val="single" w:sz="4" w:space="0" w:color="auto"/>
              <w:bottom w:val="single" w:sz="4" w:space="0" w:color="auto"/>
              <w:right w:val="single" w:sz="4" w:space="0" w:color="auto"/>
            </w:tcBorders>
            <w:vAlign w:val="center"/>
            <w:hideMark/>
          </w:tcPr>
          <w:p w14:paraId="56FAB873" w14:textId="77777777" w:rsidR="000519F4" w:rsidRPr="00FD4C7B" w:rsidRDefault="000519F4">
            <w:pPr>
              <w:pStyle w:val="ListParagraph"/>
              <w:spacing w:line="360" w:lineRule="auto"/>
              <w:ind w:left="0"/>
              <w:jc w:val="center"/>
              <w:rPr>
                <w:b/>
                <w:bCs/>
                <w:sz w:val="19"/>
                <w:szCs w:val="19"/>
                <w:lang w:eastAsia="th-TH"/>
              </w:rPr>
            </w:pPr>
            <w:r w:rsidRPr="00FD4C7B">
              <w:rPr>
                <w:b/>
                <w:bCs/>
                <w:sz w:val="19"/>
                <w:szCs w:val="19"/>
                <w:lang w:eastAsia="th-TH"/>
              </w:rPr>
              <w:t>Name of standard</w:t>
            </w:r>
          </w:p>
        </w:tc>
      </w:tr>
      <w:tr w:rsidR="00FD4C7B" w:rsidRPr="00FD4C7B" w14:paraId="52B4DBAB" w14:textId="77777777" w:rsidTr="00551B4B">
        <w:tc>
          <w:tcPr>
            <w:tcW w:w="4539" w:type="dxa"/>
            <w:tcBorders>
              <w:top w:val="single" w:sz="4" w:space="0" w:color="auto"/>
              <w:left w:val="single" w:sz="4" w:space="0" w:color="auto"/>
              <w:bottom w:val="single" w:sz="4" w:space="0" w:color="auto"/>
              <w:right w:val="single" w:sz="4" w:space="0" w:color="auto"/>
            </w:tcBorders>
            <w:hideMark/>
          </w:tcPr>
          <w:p w14:paraId="1D1B6772" w14:textId="77777777" w:rsidR="000519F4" w:rsidRPr="00FD4C7B" w:rsidRDefault="000519F4">
            <w:pPr>
              <w:pStyle w:val="ListParagraph"/>
              <w:spacing w:line="360" w:lineRule="auto"/>
              <w:ind w:left="0"/>
              <w:rPr>
                <w:sz w:val="19"/>
                <w:szCs w:val="19"/>
                <w:lang w:bidi="ar-SA"/>
              </w:rPr>
            </w:pPr>
            <w:r w:rsidRPr="00FD4C7B">
              <w:rPr>
                <w:sz w:val="19"/>
                <w:szCs w:val="19"/>
                <w:lang w:bidi="ar-SA"/>
              </w:rPr>
              <w:t>Thai Financial Reporting Standard 7</w:t>
            </w:r>
          </w:p>
        </w:tc>
        <w:tc>
          <w:tcPr>
            <w:tcW w:w="4371" w:type="dxa"/>
            <w:tcBorders>
              <w:top w:val="single" w:sz="4" w:space="0" w:color="auto"/>
              <w:left w:val="single" w:sz="4" w:space="0" w:color="auto"/>
              <w:bottom w:val="single" w:sz="4" w:space="0" w:color="auto"/>
              <w:right w:val="single" w:sz="4" w:space="0" w:color="auto"/>
            </w:tcBorders>
            <w:hideMark/>
          </w:tcPr>
          <w:p w14:paraId="3F5C4AF8" w14:textId="77777777" w:rsidR="000519F4" w:rsidRPr="00FD4C7B" w:rsidRDefault="000519F4">
            <w:pPr>
              <w:pStyle w:val="ListParagraph"/>
              <w:spacing w:line="360" w:lineRule="auto"/>
              <w:ind w:left="0"/>
              <w:rPr>
                <w:sz w:val="19"/>
                <w:szCs w:val="19"/>
                <w:lang w:eastAsia="th-TH"/>
              </w:rPr>
            </w:pPr>
            <w:r w:rsidRPr="00FD4C7B">
              <w:rPr>
                <w:sz w:val="19"/>
                <w:szCs w:val="19"/>
                <w:lang w:eastAsia="th-TH"/>
              </w:rPr>
              <w:t>Disclosure of financial instruments</w:t>
            </w:r>
          </w:p>
        </w:tc>
      </w:tr>
      <w:tr w:rsidR="00FD4C7B" w:rsidRPr="00FD4C7B" w14:paraId="3B7E857D" w14:textId="77777777" w:rsidTr="00551B4B">
        <w:tc>
          <w:tcPr>
            <w:tcW w:w="4539" w:type="dxa"/>
            <w:tcBorders>
              <w:top w:val="single" w:sz="4" w:space="0" w:color="auto"/>
              <w:left w:val="single" w:sz="4" w:space="0" w:color="auto"/>
              <w:bottom w:val="single" w:sz="4" w:space="0" w:color="auto"/>
              <w:right w:val="single" w:sz="4" w:space="0" w:color="auto"/>
            </w:tcBorders>
            <w:hideMark/>
          </w:tcPr>
          <w:p w14:paraId="7F5C0536" w14:textId="77777777" w:rsidR="000519F4" w:rsidRPr="00FD4C7B" w:rsidRDefault="000519F4">
            <w:pPr>
              <w:pStyle w:val="ListParagraph"/>
              <w:spacing w:line="360" w:lineRule="auto"/>
              <w:ind w:left="0"/>
              <w:rPr>
                <w:sz w:val="19"/>
                <w:szCs w:val="19"/>
                <w:lang w:bidi="ar-SA"/>
              </w:rPr>
            </w:pPr>
            <w:r w:rsidRPr="00FD4C7B">
              <w:rPr>
                <w:sz w:val="19"/>
                <w:szCs w:val="19"/>
                <w:lang w:bidi="ar-SA"/>
              </w:rPr>
              <w:t>Thai Financial Reporting Standard 9</w:t>
            </w:r>
          </w:p>
        </w:tc>
        <w:tc>
          <w:tcPr>
            <w:tcW w:w="4371" w:type="dxa"/>
            <w:tcBorders>
              <w:top w:val="single" w:sz="4" w:space="0" w:color="auto"/>
              <w:left w:val="single" w:sz="4" w:space="0" w:color="auto"/>
              <w:bottom w:val="single" w:sz="4" w:space="0" w:color="auto"/>
              <w:right w:val="single" w:sz="4" w:space="0" w:color="auto"/>
            </w:tcBorders>
            <w:hideMark/>
          </w:tcPr>
          <w:p w14:paraId="0840DD82" w14:textId="77777777" w:rsidR="000519F4" w:rsidRPr="00FD4C7B" w:rsidRDefault="000519F4">
            <w:pPr>
              <w:pStyle w:val="ListParagraph"/>
              <w:spacing w:line="360" w:lineRule="auto"/>
              <w:ind w:left="0"/>
              <w:rPr>
                <w:sz w:val="19"/>
                <w:szCs w:val="19"/>
                <w:lang w:eastAsia="th-TH"/>
              </w:rPr>
            </w:pPr>
            <w:r w:rsidRPr="00FD4C7B">
              <w:rPr>
                <w:sz w:val="19"/>
                <w:szCs w:val="19"/>
                <w:lang w:eastAsia="th-TH"/>
              </w:rPr>
              <w:t>Financial instruments</w:t>
            </w:r>
          </w:p>
        </w:tc>
      </w:tr>
      <w:tr w:rsidR="000519F4" w:rsidRPr="00FD4C7B" w14:paraId="455FD780" w14:textId="77777777" w:rsidTr="00551B4B">
        <w:tc>
          <w:tcPr>
            <w:tcW w:w="4539" w:type="dxa"/>
            <w:tcBorders>
              <w:top w:val="single" w:sz="4" w:space="0" w:color="auto"/>
              <w:left w:val="single" w:sz="4" w:space="0" w:color="auto"/>
              <w:bottom w:val="single" w:sz="4" w:space="0" w:color="auto"/>
              <w:right w:val="single" w:sz="4" w:space="0" w:color="auto"/>
            </w:tcBorders>
            <w:hideMark/>
          </w:tcPr>
          <w:p w14:paraId="7FD3EE43" w14:textId="77777777" w:rsidR="000519F4" w:rsidRPr="00FD4C7B" w:rsidRDefault="000519F4">
            <w:pPr>
              <w:pStyle w:val="ListParagraph"/>
              <w:spacing w:line="360" w:lineRule="auto"/>
              <w:ind w:left="0"/>
              <w:rPr>
                <w:sz w:val="19"/>
                <w:szCs w:val="19"/>
                <w:lang w:bidi="ar-SA"/>
              </w:rPr>
            </w:pPr>
            <w:r w:rsidRPr="00FD4C7B">
              <w:rPr>
                <w:sz w:val="19"/>
                <w:szCs w:val="19"/>
                <w:lang w:bidi="ar-SA"/>
              </w:rPr>
              <w:t>Thai Financial Reporting Standard 16</w:t>
            </w:r>
          </w:p>
        </w:tc>
        <w:tc>
          <w:tcPr>
            <w:tcW w:w="4371" w:type="dxa"/>
            <w:tcBorders>
              <w:top w:val="single" w:sz="4" w:space="0" w:color="auto"/>
              <w:left w:val="single" w:sz="4" w:space="0" w:color="auto"/>
              <w:bottom w:val="single" w:sz="4" w:space="0" w:color="auto"/>
              <w:right w:val="single" w:sz="4" w:space="0" w:color="auto"/>
            </w:tcBorders>
            <w:hideMark/>
          </w:tcPr>
          <w:p w14:paraId="00688917" w14:textId="77777777" w:rsidR="000519F4" w:rsidRPr="00FD4C7B" w:rsidRDefault="000519F4">
            <w:pPr>
              <w:pStyle w:val="ListParagraph"/>
              <w:spacing w:line="360" w:lineRule="auto"/>
              <w:ind w:left="0"/>
              <w:rPr>
                <w:sz w:val="19"/>
                <w:szCs w:val="19"/>
                <w:lang w:eastAsia="th-TH"/>
              </w:rPr>
            </w:pPr>
            <w:r w:rsidRPr="00FD4C7B">
              <w:rPr>
                <w:sz w:val="19"/>
                <w:szCs w:val="19"/>
                <w:lang w:eastAsia="th-TH"/>
              </w:rPr>
              <w:t>Lease</w:t>
            </w:r>
          </w:p>
        </w:tc>
      </w:tr>
    </w:tbl>
    <w:p w14:paraId="7962AEA8" w14:textId="77777777" w:rsidR="00A15934" w:rsidRPr="00FD4C7B" w:rsidRDefault="00A15934" w:rsidP="00CD6B23">
      <w:pPr>
        <w:spacing w:line="360" w:lineRule="auto"/>
        <w:jc w:val="thaiDistribute"/>
        <w:rPr>
          <w:rFonts w:cs="Browallia New"/>
          <w:sz w:val="19"/>
          <w:szCs w:val="24"/>
        </w:rPr>
      </w:pPr>
    </w:p>
    <w:p w14:paraId="2DB0E709" w14:textId="06D2E9A9" w:rsidR="00723617" w:rsidRPr="00FD4C7B" w:rsidRDefault="008A6994" w:rsidP="008214AD">
      <w:pPr>
        <w:pStyle w:val="ListParagraph"/>
        <w:tabs>
          <w:tab w:val="clear" w:pos="227"/>
        </w:tabs>
        <w:spacing w:line="360" w:lineRule="auto"/>
        <w:ind w:left="426"/>
        <w:jc w:val="thaiDistribute"/>
        <w:rPr>
          <w:rFonts w:cs="Arial"/>
          <w:sz w:val="19"/>
          <w:szCs w:val="19"/>
          <w:lang w:bidi="ar-SA"/>
        </w:rPr>
      </w:pPr>
      <w:r w:rsidRPr="00FD4C7B">
        <w:rPr>
          <w:rFonts w:cs="Arial"/>
          <w:sz w:val="19"/>
          <w:szCs w:val="19"/>
          <w:lang w:bidi="ar-SA"/>
        </w:rPr>
        <w:t xml:space="preserve">The adoption of the above new and revised TFRS </w:t>
      </w:r>
      <w:r w:rsidR="00161EB4" w:rsidRPr="00FD4C7B">
        <w:rPr>
          <w:rFonts w:cs="Arial"/>
          <w:sz w:val="19"/>
          <w:szCs w:val="19"/>
          <w:lang w:bidi="ar-SA"/>
        </w:rPr>
        <w:t>has no</w:t>
      </w:r>
      <w:r w:rsidR="006A295C">
        <w:rPr>
          <w:rFonts w:cs="Arial"/>
          <w:sz w:val="19"/>
          <w:szCs w:val="19"/>
          <w:lang w:bidi="ar-SA"/>
        </w:rPr>
        <w:t xml:space="preserve"> </w:t>
      </w:r>
      <w:r w:rsidR="00161EB4" w:rsidRPr="00FD4C7B">
        <w:rPr>
          <w:rFonts w:cs="Arial"/>
          <w:sz w:val="19"/>
          <w:szCs w:val="19"/>
          <w:lang w:bidi="ar-SA"/>
        </w:rPr>
        <w:t xml:space="preserve">impact on the </w:t>
      </w:r>
      <w:r w:rsidR="00E70958">
        <w:rPr>
          <w:rFonts w:cs="Arial"/>
          <w:sz w:val="19"/>
          <w:szCs w:val="19"/>
          <w:lang w:bidi="ar-SA"/>
        </w:rPr>
        <w:t xml:space="preserve">Group’s </w:t>
      </w:r>
      <w:r w:rsidR="00161EB4" w:rsidRPr="00FD4C7B">
        <w:rPr>
          <w:rFonts w:cs="Arial"/>
          <w:sz w:val="19"/>
          <w:szCs w:val="19"/>
          <w:lang w:bidi="ar-SA"/>
        </w:rPr>
        <w:t>financial statements.</w:t>
      </w:r>
    </w:p>
    <w:p w14:paraId="59DC5411" w14:textId="77777777" w:rsidR="00D643C6" w:rsidRPr="00FD4C7B" w:rsidRDefault="00D643C6" w:rsidP="002176EA">
      <w:pPr>
        <w:tabs>
          <w:tab w:val="clear" w:pos="227"/>
          <w:tab w:val="clear" w:pos="454"/>
          <w:tab w:val="left" w:pos="9214"/>
        </w:tabs>
        <w:spacing w:line="360" w:lineRule="auto"/>
        <w:jc w:val="thaiDistribute"/>
        <w:rPr>
          <w:rFonts w:ascii="Arial" w:hAnsi="Arial" w:cs="Arial"/>
          <w:sz w:val="19"/>
          <w:szCs w:val="19"/>
          <w:lang w:bidi="ar-SA"/>
        </w:rPr>
      </w:pPr>
    </w:p>
    <w:p w14:paraId="44799669" w14:textId="7E9CFC95" w:rsidR="0098666D" w:rsidRPr="00FD4C7B" w:rsidRDefault="0098666D" w:rsidP="00C845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FD4C7B">
        <w:rPr>
          <w:rFonts w:ascii="Arial" w:hAnsi="Arial" w:cs="Browallia New"/>
          <w:b/>
          <w:bCs/>
          <w:sz w:val="19"/>
          <w:szCs w:val="24"/>
        </w:rPr>
        <w:t>ESTIMATES AND JUDGEMENT</w:t>
      </w:r>
    </w:p>
    <w:p w14:paraId="078C00BB" w14:textId="77777777" w:rsidR="0098666D" w:rsidRPr="00FD4C7B"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9"/>
          <w:szCs w:val="19"/>
          <w:lang w:val="en-GB"/>
        </w:rPr>
      </w:pPr>
    </w:p>
    <w:p w14:paraId="2104BD75" w14:textId="7A6420C1" w:rsidR="0098666D" w:rsidRPr="00FD4C7B"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 xml:space="preserve">The preparation </w:t>
      </w:r>
      <w:r w:rsidR="00D5549E" w:rsidRPr="00FD4C7B">
        <w:rPr>
          <w:rFonts w:ascii="Arial" w:hAnsi="Arial" w:cs="Arial"/>
          <w:sz w:val="19"/>
          <w:szCs w:val="19"/>
          <w:lang w:bidi="ar-SA"/>
        </w:rPr>
        <w:t xml:space="preserve">of </w:t>
      </w:r>
      <w:r w:rsidR="0098666D" w:rsidRPr="00FD4C7B">
        <w:rPr>
          <w:rFonts w:ascii="Arial" w:hAnsi="Arial" w:cs="Arial"/>
          <w:sz w:val="19"/>
          <w:szCs w:val="19"/>
          <w:lang w:bidi="ar-SA"/>
        </w:rPr>
        <w:t>interim financial statements</w:t>
      </w:r>
      <w:r w:rsidR="00D5549E" w:rsidRPr="00FD4C7B">
        <w:rPr>
          <w:rFonts w:ascii="Arial" w:hAnsi="Arial" w:cs="Arial"/>
          <w:sz w:val="19"/>
          <w:szCs w:val="19"/>
          <w:lang w:bidi="ar-SA"/>
        </w:rPr>
        <w:t xml:space="preserve"> require</w:t>
      </w:r>
      <w:r w:rsidR="0006777B" w:rsidRPr="00FD4C7B">
        <w:rPr>
          <w:rFonts w:ascii="Arial" w:hAnsi="Arial" w:cs="Arial"/>
          <w:sz w:val="19"/>
          <w:szCs w:val="19"/>
          <w:lang w:bidi="ar-SA"/>
        </w:rPr>
        <w:t>s</w:t>
      </w:r>
      <w:r w:rsidR="0098666D" w:rsidRPr="00FD4C7B">
        <w:rPr>
          <w:rFonts w:ascii="Arial" w:hAnsi="Arial" w:cs="Arial"/>
          <w:sz w:val="19"/>
          <w:szCs w:val="19"/>
          <w:lang w:bidi="ar-SA"/>
        </w:rPr>
        <w:t xml:space="preserve"> management </w:t>
      </w:r>
      <w:r w:rsidR="00D5549E" w:rsidRPr="00FD4C7B">
        <w:rPr>
          <w:rFonts w:ascii="Arial" w:hAnsi="Arial" w:cs="Arial"/>
          <w:sz w:val="19"/>
          <w:szCs w:val="19"/>
          <w:lang w:bidi="ar-SA"/>
        </w:rPr>
        <w:t xml:space="preserve">to </w:t>
      </w:r>
      <w:r w:rsidR="0098666D" w:rsidRPr="00FD4C7B">
        <w:rPr>
          <w:rFonts w:ascii="Arial" w:hAnsi="Arial" w:cs="Arial"/>
          <w:sz w:val="19"/>
          <w:szCs w:val="19"/>
          <w:lang w:bidi="ar-SA"/>
        </w:rPr>
        <w:t xml:space="preserve">undertake judgments, estimates and assumptions </w:t>
      </w:r>
      <w:r w:rsidR="0068428A" w:rsidRPr="00FD4C7B">
        <w:rPr>
          <w:rFonts w:ascii="Arial" w:hAnsi="Arial" w:cs="Arial"/>
          <w:sz w:val="19"/>
          <w:szCs w:val="19"/>
          <w:lang w:bidi="ar-SA"/>
        </w:rPr>
        <w:t xml:space="preserve">for the </w:t>
      </w:r>
      <w:r w:rsidR="0098666D" w:rsidRPr="00FD4C7B">
        <w:rPr>
          <w:rFonts w:ascii="Arial" w:hAnsi="Arial" w:cs="Arial"/>
          <w:sz w:val="19"/>
          <w:szCs w:val="19"/>
          <w:lang w:bidi="ar-SA"/>
        </w:rPr>
        <w:t>recognition and measurement of assets, liabilities, revenues</w:t>
      </w:r>
      <w:r w:rsidR="0050209E" w:rsidRPr="00FD4C7B">
        <w:rPr>
          <w:rFonts w:ascii="Arial" w:hAnsi="Arial" w:cs="Arial"/>
          <w:sz w:val="19"/>
          <w:szCs w:val="19"/>
          <w:lang w:bidi="ar-SA"/>
        </w:rPr>
        <w:t>,</w:t>
      </w:r>
      <w:r w:rsidR="0098666D" w:rsidRPr="00FD4C7B">
        <w:rPr>
          <w:rFonts w:ascii="Arial" w:hAnsi="Arial" w:cs="Arial"/>
          <w:sz w:val="19"/>
          <w:szCs w:val="19"/>
          <w:lang w:bidi="ar-SA"/>
        </w:rPr>
        <w:t xml:space="preserve"> and expenses. </w:t>
      </w:r>
      <w:r w:rsidR="00853915" w:rsidRPr="00FD4C7B">
        <w:rPr>
          <w:rFonts w:ascii="Arial" w:hAnsi="Arial" w:cs="Arial"/>
          <w:sz w:val="19"/>
          <w:szCs w:val="19"/>
          <w:lang w:bidi="ar-SA"/>
        </w:rPr>
        <w:br/>
      </w:r>
      <w:r w:rsidR="0098666D" w:rsidRPr="00FD4C7B">
        <w:rPr>
          <w:rFonts w:ascii="Arial" w:hAnsi="Arial" w:cs="Arial"/>
          <w:sz w:val="19"/>
          <w:szCs w:val="19"/>
          <w:lang w:bidi="ar-SA"/>
        </w:rPr>
        <w:t xml:space="preserve">The actual results may differ from the judgment, estimates and assumptions made by management. </w:t>
      </w:r>
    </w:p>
    <w:p w14:paraId="3DB06A4B" w14:textId="77777777" w:rsidR="008C19CC" w:rsidRPr="00FD4C7B"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3B3C616B" w14:textId="61639519" w:rsidR="00C67D09" w:rsidRPr="00FD4C7B" w:rsidRDefault="0098666D" w:rsidP="00756733">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The judgment, estimates and assumptions applied in the interim financial statements, including the key sources of estimation</w:t>
      </w:r>
      <w:r w:rsidR="00F66E3C" w:rsidRPr="00FD4C7B">
        <w:rPr>
          <w:rFonts w:ascii="Arial" w:hAnsi="Arial" w:cs="Arial"/>
          <w:sz w:val="19"/>
          <w:szCs w:val="19"/>
          <w:lang w:bidi="ar-SA"/>
        </w:rPr>
        <w:t xml:space="preserve"> are</w:t>
      </w:r>
      <w:r w:rsidRPr="00FD4C7B">
        <w:rPr>
          <w:rFonts w:ascii="Arial" w:hAnsi="Arial" w:cs="Arial"/>
          <w:sz w:val="19"/>
          <w:szCs w:val="19"/>
          <w:lang w:bidi="ar-SA"/>
        </w:rPr>
        <w:t xml:space="preserve"> the same as those applied in the annual financial statements for the year ended 31 December 20</w:t>
      </w:r>
      <w:r w:rsidR="00FD708B" w:rsidRPr="00FD4C7B">
        <w:rPr>
          <w:rFonts w:ascii="Arial" w:hAnsi="Arial" w:cs="Arial"/>
          <w:sz w:val="19"/>
          <w:szCs w:val="19"/>
          <w:lang w:bidi="ar-SA"/>
        </w:rPr>
        <w:t>2</w:t>
      </w:r>
      <w:r w:rsidR="00C62EC0" w:rsidRPr="00FD4C7B">
        <w:rPr>
          <w:rFonts w:ascii="Arial" w:hAnsi="Arial" w:cs="Arial"/>
          <w:sz w:val="19"/>
          <w:szCs w:val="19"/>
          <w:lang w:bidi="ar-SA"/>
        </w:rPr>
        <w:t>1</w:t>
      </w:r>
      <w:r w:rsidRPr="00FD4C7B">
        <w:rPr>
          <w:rFonts w:ascii="Arial" w:hAnsi="Arial" w:cs="Arial"/>
          <w:sz w:val="19"/>
          <w:szCs w:val="19"/>
          <w:lang w:bidi="ar-SA"/>
        </w:rPr>
        <w:t xml:space="preserve">. </w:t>
      </w:r>
    </w:p>
    <w:p w14:paraId="445BD3D9" w14:textId="77777777" w:rsidR="00756733" w:rsidRPr="00FD4C7B" w:rsidRDefault="00756733" w:rsidP="00756733">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FD4C7B" w:rsidRDefault="00F76FE9" w:rsidP="00A05A7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FD4C7B">
        <w:rPr>
          <w:rFonts w:ascii="Arial" w:hAnsi="Arial" w:cs="Browallia New"/>
          <w:b/>
          <w:bCs/>
          <w:sz w:val="19"/>
          <w:szCs w:val="24"/>
        </w:rPr>
        <w:t>RELATED PARTY TRANSACTIONS</w:t>
      </w:r>
    </w:p>
    <w:p w14:paraId="32FD4735" w14:textId="77777777" w:rsidR="00F057B0" w:rsidRPr="00FD4C7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0A40B70D" w:rsidR="00065E8D" w:rsidRPr="00FD4C7B"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The Company has</w:t>
      </w:r>
      <w:r w:rsidR="005110D9" w:rsidRPr="00FD4C7B">
        <w:rPr>
          <w:rFonts w:ascii="Arial" w:hAnsi="Arial" w:cs="Arial"/>
          <w:sz w:val="19"/>
          <w:szCs w:val="19"/>
          <w:lang w:bidi="ar-SA"/>
        </w:rPr>
        <w:t xml:space="preserve"> significant</w:t>
      </w:r>
      <w:r w:rsidRPr="00FD4C7B">
        <w:rPr>
          <w:rFonts w:ascii="Arial" w:hAnsi="Arial" w:cs="Arial"/>
          <w:sz w:val="19"/>
          <w:szCs w:val="19"/>
          <w:lang w:bidi="ar-SA"/>
        </w:rPr>
        <w:t xml:space="preserve"> transactions with related parties that are related through common sha</w:t>
      </w:r>
      <w:r w:rsidR="00BA7827" w:rsidRPr="00FD4C7B">
        <w:rPr>
          <w:rFonts w:ascii="Arial" w:hAnsi="Arial" w:cs="Arial"/>
          <w:sz w:val="19"/>
          <w:szCs w:val="19"/>
          <w:lang w:bidi="ar-SA"/>
        </w:rPr>
        <w:t xml:space="preserve">reholding and/or directorship. </w:t>
      </w:r>
      <w:r w:rsidRPr="00FD4C7B">
        <w:rPr>
          <w:rFonts w:ascii="Arial" w:hAnsi="Arial" w:cs="Arial"/>
          <w:sz w:val="19"/>
          <w:szCs w:val="19"/>
          <w:lang w:bidi="ar-SA"/>
        </w:rPr>
        <w:t xml:space="preserve">Thus, the financial statements reflect the effects of those transactions on the basis agreed upon between the Company and </w:t>
      </w:r>
      <w:r w:rsidR="00BA7827" w:rsidRPr="00FD4C7B">
        <w:rPr>
          <w:rFonts w:ascii="Arial" w:hAnsi="Arial" w:cs="Arial"/>
          <w:sz w:val="19"/>
          <w:szCs w:val="19"/>
          <w:lang w:bidi="ar-SA"/>
        </w:rPr>
        <w:t>its related parties, which</w:t>
      </w:r>
      <w:r w:rsidR="00E215F7" w:rsidRPr="00FD4C7B">
        <w:rPr>
          <w:rFonts w:ascii="Arial" w:hAnsi="Arial" w:cs="Arial"/>
          <w:sz w:val="19"/>
          <w:szCs w:val="19"/>
          <w:lang w:bidi="ar-SA"/>
        </w:rPr>
        <w:t xml:space="preserve"> may</w:t>
      </w:r>
      <w:r w:rsidRPr="00FD4C7B">
        <w:rPr>
          <w:rFonts w:ascii="Arial" w:hAnsi="Arial" w:cs="Arial"/>
          <w:sz w:val="19"/>
          <w:szCs w:val="19"/>
          <w:lang w:bidi="ar-SA"/>
        </w:rPr>
        <w:t xml:space="preserve"> be different from the basis used for transactions with unrelated parties.</w:t>
      </w:r>
    </w:p>
    <w:p w14:paraId="7716BA9D" w14:textId="0F0F1FF1" w:rsidR="00A75AA2" w:rsidRPr="00FD4C7B" w:rsidRDefault="00A75AA2" w:rsidP="00321F91">
      <w:pPr>
        <w:tabs>
          <w:tab w:val="clear" w:pos="227"/>
          <w:tab w:val="clear" w:pos="454"/>
          <w:tab w:val="left" w:pos="9214"/>
        </w:tabs>
        <w:spacing w:line="360" w:lineRule="auto"/>
        <w:jc w:val="thaiDistribute"/>
        <w:rPr>
          <w:rFonts w:ascii="Arial" w:hAnsi="Arial" w:cs="Arial"/>
          <w:sz w:val="18"/>
          <w:szCs w:val="18"/>
          <w:lang w:bidi="ar-SA"/>
        </w:rPr>
      </w:pPr>
    </w:p>
    <w:p w14:paraId="52490EDB" w14:textId="57CBCB23" w:rsidR="00A7072A" w:rsidRPr="00FD4C7B"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1BE3F52F" w14:textId="1341D608" w:rsidR="00A7072A" w:rsidRPr="00FD4C7B"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5FBCAF18" w14:textId="01B594A0" w:rsidR="00A7072A" w:rsidRPr="00FD4C7B"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2E1363D1" w14:textId="38E90A6B" w:rsidR="00A61807" w:rsidRPr="00FD4C7B" w:rsidRDefault="00A61807" w:rsidP="00321F91">
      <w:pPr>
        <w:tabs>
          <w:tab w:val="clear" w:pos="227"/>
          <w:tab w:val="clear" w:pos="454"/>
          <w:tab w:val="left" w:pos="9214"/>
        </w:tabs>
        <w:spacing w:line="360" w:lineRule="auto"/>
        <w:jc w:val="thaiDistribute"/>
        <w:rPr>
          <w:rFonts w:ascii="Arial" w:hAnsi="Arial" w:cs="Arial"/>
          <w:sz w:val="18"/>
          <w:szCs w:val="18"/>
          <w:lang w:bidi="ar-SA"/>
        </w:rPr>
      </w:pPr>
    </w:p>
    <w:p w14:paraId="5F416BE8" w14:textId="6BD59698" w:rsidR="00A61807" w:rsidRPr="00FD4C7B" w:rsidRDefault="00A61807" w:rsidP="00321F91">
      <w:pPr>
        <w:tabs>
          <w:tab w:val="clear" w:pos="227"/>
          <w:tab w:val="clear" w:pos="454"/>
          <w:tab w:val="left" w:pos="9214"/>
        </w:tabs>
        <w:spacing w:line="360" w:lineRule="auto"/>
        <w:jc w:val="thaiDistribute"/>
        <w:rPr>
          <w:rFonts w:ascii="Arial" w:hAnsi="Arial" w:cs="Arial"/>
          <w:sz w:val="18"/>
          <w:szCs w:val="18"/>
          <w:lang w:bidi="ar-SA"/>
        </w:rPr>
      </w:pPr>
    </w:p>
    <w:p w14:paraId="7BFF33F6" w14:textId="08795031" w:rsidR="00A61807" w:rsidRPr="00FD4C7B" w:rsidRDefault="00A61807" w:rsidP="00321F91">
      <w:pPr>
        <w:tabs>
          <w:tab w:val="clear" w:pos="227"/>
          <w:tab w:val="clear" w:pos="454"/>
          <w:tab w:val="left" w:pos="9214"/>
        </w:tabs>
        <w:spacing w:line="360" w:lineRule="auto"/>
        <w:jc w:val="thaiDistribute"/>
        <w:rPr>
          <w:rFonts w:ascii="Arial" w:hAnsi="Arial" w:cs="Arial"/>
          <w:sz w:val="18"/>
          <w:szCs w:val="18"/>
          <w:lang w:bidi="ar-SA"/>
        </w:rPr>
      </w:pPr>
    </w:p>
    <w:p w14:paraId="310629F7" w14:textId="041C8B0E" w:rsidR="00CB249E" w:rsidRDefault="00CB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lang w:bidi="ar-SA"/>
        </w:rPr>
      </w:pPr>
      <w:r>
        <w:rPr>
          <w:rFonts w:ascii="Arial" w:hAnsi="Arial" w:cs="Arial"/>
          <w:sz w:val="18"/>
          <w:szCs w:val="18"/>
          <w:lang w:bidi="ar-SA"/>
        </w:rPr>
        <w:br w:type="page"/>
      </w:r>
    </w:p>
    <w:p w14:paraId="2B3EDC3B" w14:textId="1CC1F83D" w:rsidR="006306EF" w:rsidRPr="00FD4C7B" w:rsidRDefault="00F76FE9" w:rsidP="0033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thaiDistribute"/>
        <w:rPr>
          <w:rFonts w:ascii="Arial" w:hAnsi="Arial" w:cstheme="minorBidi"/>
          <w:sz w:val="19"/>
          <w:szCs w:val="19"/>
        </w:rPr>
      </w:pPr>
      <w:r w:rsidRPr="00330BE0">
        <w:rPr>
          <w:rFonts w:ascii="Arial" w:hAnsi="Arial" w:cs="Arial"/>
          <w:spacing w:val="-4"/>
          <w:sz w:val="19"/>
          <w:szCs w:val="19"/>
          <w:lang w:bidi="ar-SA"/>
        </w:rPr>
        <w:lastRenderedPageBreak/>
        <w:t>Significant transactions with</w:t>
      </w:r>
      <w:r w:rsidR="0001202B" w:rsidRPr="00330BE0">
        <w:rPr>
          <w:rFonts w:ascii="Arial" w:hAnsi="Arial" w:cs="Arial"/>
          <w:spacing w:val="-4"/>
          <w:sz w:val="19"/>
          <w:szCs w:val="19"/>
          <w:lang w:bidi="ar-SA"/>
        </w:rPr>
        <w:t xml:space="preserve"> </w:t>
      </w:r>
      <w:r w:rsidRPr="00330BE0">
        <w:rPr>
          <w:rFonts w:ascii="Arial" w:hAnsi="Arial" w:cs="Arial"/>
          <w:spacing w:val="-4"/>
          <w:sz w:val="19"/>
          <w:szCs w:val="19"/>
          <w:lang w:bidi="ar-SA"/>
        </w:rPr>
        <w:t xml:space="preserve">related parties for the </w:t>
      </w:r>
      <w:r w:rsidR="00872DE2" w:rsidRPr="00330BE0">
        <w:rPr>
          <w:rFonts w:ascii="Arial" w:hAnsi="Arial" w:cs="Arial"/>
          <w:spacing w:val="-4"/>
          <w:sz w:val="19"/>
          <w:szCs w:val="19"/>
          <w:lang w:bidi="ar-SA"/>
        </w:rPr>
        <w:t>three-month</w:t>
      </w:r>
      <w:r w:rsidR="00BE0320" w:rsidRPr="00330BE0">
        <w:rPr>
          <w:rFonts w:ascii="Arial" w:hAnsi="Arial" w:cs="Arial"/>
          <w:spacing w:val="-4"/>
          <w:sz w:val="19"/>
          <w:szCs w:val="19"/>
          <w:lang w:bidi="ar-SA"/>
        </w:rPr>
        <w:t xml:space="preserve"> </w:t>
      </w:r>
      <w:r w:rsidR="00A33628" w:rsidRPr="00330BE0">
        <w:rPr>
          <w:rFonts w:ascii="Arial" w:hAnsi="Arial" w:cs="Arial"/>
          <w:spacing w:val="-4"/>
          <w:sz w:val="19"/>
          <w:szCs w:val="19"/>
          <w:lang w:bidi="ar-SA"/>
        </w:rPr>
        <w:t xml:space="preserve">and </w:t>
      </w:r>
      <w:r w:rsidR="00B50E1D" w:rsidRPr="00330BE0">
        <w:rPr>
          <w:rFonts w:ascii="Arial" w:hAnsi="Arial" w:cs="Arial"/>
          <w:spacing w:val="-4"/>
          <w:sz w:val="19"/>
          <w:szCs w:val="19"/>
          <w:lang w:bidi="ar-SA"/>
        </w:rPr>
        <w:t>nine</w:t>
      </w:r>
      <w:r w:rsidR="00A33628" w:rsidRPr="00330BE0">
        <w:rPr>
          <w:rFonts w:ascii="Arial" w:hAnsi="Arial" w:cs="Arial"/>
          <w:spacing w:val="-4"/>
          <w:sz w:val="19"/>
          <w:szCs w:val="19"/>
          <w:lang w:bidi="ar-SA"/>
        </w:rPr>
        <w:t xml:space="preserve">-month </w:t>
      </w:r>
      <w:r w:rsidR="00872DE2" w:rsidRPr="00330BE0">
        <w:rPr>
          <w:rFonts w:ascii="Arial" w:hAnsi="Arial" w:cs="Arial"/>
          <w:spacing w:val="-4"/>
          <w:sz w:val="19"/>
          <w:szCs w:val="19"/>
          <w:lang w:bidi="ar-SA"/>
        </w:rPr>
        <w:t>period</w:t>
      </w:r>
      <w:r w:rsidR="00620170" w:rsidRPr="00330BE0">
        <w:rPr>
          <w:rFonts w:ascii="Arial" w:hAnsi="Arial" w:cs="Arial"/>
          <w:spacing w:val="-4"/>
          <w:sz w:val="19"/>
          <w:szCs w:val="19"/>
          <w:lang w:bidi="ar-SA"/>
        </w:rPr>
        <w:t>s</w:t>
      </w:r>
      <w:r w:rsidR="00872DE2" w:rsidRPr="00330BE0">
        <w:rPr>
          <w:rFonts w:ascii="Arial" w:hAnsi="Arial" w:cs="Arial"/>
          <w:spacing w:val="-4"/>
          <w:sz w:val="19"/>
          <w:szCs w:val="19"/>
          <w:lang w:bidi="ar-SA"/>
        </w:rPr>
        <w:t xml:space="preserve"> ended</w:t>
      </w:r>
      <w:r w:rsidR="00330BE0" w:rsidRPr="00330BE0">
        <w:rPr>
          <w:rFonts w:ascii="Arial" w:hAnsi="Arial" w:cs="Arial"/>
          <w:spacing w:val="-4"/>
          <w:sz w:val="19"/>
          <w:szCs w:val="19"/>
          <w:lang w:bidi="ar-SA"/>
        </w:rPr>
        <w:t xml:space="preserve"> </w:t>
      </w:r>
      <w:r w:rsidR="00C62EC0" w:rsidRPr="00330BE0">
        <w:rPr>
          <w:rFonts w:ascii="Arial" w:hAnsi="Arial" w:cs="Arial"/>
          <w:spacing w:val="-4"/>
          <w:sz w:val="19"/>
          <w:szCs w:val="19"/>
          <w:lang w:bidi="ar-SA"/>
        </w:rPr>
        <w:t>3</w:t>
      </w:r>
      <w:r w:rsidR="00A33628" w:rsidRPr="00330BE0">
        <w:rPr>
          <w:rFonts w:ascii="Arial" w:hAnsi="Arial" w:cs="Arial"/>
          <w:spacing w:val="-4"/>
          <w:sz w:val="19"/>
          <w:szCs w:val="19"/>
          <w:lang w:bidi="ar-SA"/>
        </w:rPr>
        <w:t xml:space="preserve">0 </w:t>
      </w:r>
      <w:r w:rsidR="00B50E1D" w:rsidRPr="00330BE0">
        <w:rPr>
          <w:rFonts w:ascii="Arial" w:hAnsi="Arial" w:cs="Arial"/>
          <w:spacing w:val="-4"/>
          <w:sz w:val="19"/>
          <w:szCs w:val="19"/>
          <w:lang w:bidi="ar-SA"/>
        </w:rPr>
        <w:t>September</w:t>
      </w:r>
      <w:r w:rsidR="00C62EC0" w:rsidRPr="00330BE0">
        <w:rPr>
          <w:rFonts w:ascii="Arial" w:hAnsi="Arial" w:cs="Arial"/>
          <w:spacing w:val="-4"/>
          <w:sz w:val="19"/>
          <w:szCs w:val="19"/>
          <w:lang w:bidi="ar-SA"/>
        </w:rPr>
        <w:t xml:space="preserve"> 2022</w:t>
      </w:r>
      <w:r w:rsidRPr="00FD4C7B">
        <w:rPr>
          <w:rFonts w:ascii="Arial" w:hAnsi="Arial" w:cs="Arial"/>
          <w:sz w:val="19"/>
          <w:szCs w:val="19"/>
          <w:lang w:bidi="ar-SA"/>
        </w:rPr>
        <w:t xml:space="preserve"> and</w:t>
      </w:r>
      <w:r w:rsidR="00BA7827" w:rsidRPr="00FD4C7B">
        <w:rPr>
          <w:rFonts w:ascii="Arial" w:hAnsi="Arial" w:cs="Arial"/>
          <w:sz w:val="19"/>
          <w:szCs w:val="19"/>
          <w:lang w:bidi="ar-SA"/>
        </w:rPr>
        <w:t xml:space="preserve"> </w:t>
      </w:r>
      <w:r w:rsidRPr="00FD4C7B">
        <w:rPr>
          <w:rFonts w:ascii="Arial" w:hAnsi="Arial" w:cs="Arial"/>
          <w:sz w:val="19"/>
          <w:szCs w:val="19"/>
          <w:lang w:bidi="ar-SA"/>
        </w:rPr>
        <w:t>20</w:t>
      </w:r>
      <w:r w:rsidR="00FD708B" w:rsidRPr="00FD4C7B">
        <w:rPr>
          <w:rFonts w:ascii="Arial" w:hAnsi="Arial" w:cs="Arial"/>
          <w:sz w:val="19"/>
          <w:szCs w:val="19"/>
          <w:lang w:bidi="ar-SA"/>
        </w:rPr>
        <w:t>2</w:t>
      </w:r>
      <w:r w:rsidR="00C62EC0" w:rsidRPr="00FD4C7B">
        <w:rPr>
          <w:rFonts w:ascii="Arial" w:hAnsi="Arial" w:cs="Arial"/>
          <w:sz w:val="19"/>
          <w:szCs w:val="19"/>
          <w:lang w:bidi="ar-SA"/>
        </w:rPr>
        <w:t>1</w:t>
      </w:r>
      <w:r w:rsidRPr="00FD4C7B">
        <w:rPr>
          <w:rFonts w:ascii="Arial" w:hAnsi="Arial" w:cs="Arial"/>
          <w:sz w:val="19"/>
          <w:szCs w:val="19"/>
          <w:lang w:bidi="ar-SA"/>
        </w:rPr>
        <w:t xml:space="preserve"> are</w:t>
      </w:r>
      <w:r w:rsidR="00FD708B" w:rsidRPr="00FD4C7B">
        <w:rPr>
          <w:rFonts w:ascii="Arial" w:hAnsi="Arial" w:cs="Arial"/>
          <w:sz w:val="19"/>
          <w:szCs w:val="19"/>
          <w:lang w:bidi="ar-SA"/>
        </w:rPr>
        <w:t xml:space="preserve"> </w:t>
      </w:r>
      <w:r w:rsidRPr="00FD4C7B">
        <w:rPr>
          <w:rFonts w:ascii="Arial" w:hAnsi="Arial" w:cs="Arial"/>
          <w:sz w:val="19"/>
          <w:szCs w:val="19"/>
          <w:lang w:bidi="ar-SA"/>
        </w:rPr>
        <w:t xml:space="preserve">as </w:t>
      </w:r>
      <w:r w:rsidR="009A1BC4" w:rsidRPr="00FD4C7B">
        <w:rPr>
          <w:rFonts w:ascii="Arial" w:hAnsi="Arial" w:cs="Arial"/>
          <w:sz w:val="19"/>
          <w:szCs w:val="19"/>
          <w:lang w:bidi="ar-SA"/>
        </w:rPr>
        <w:t>follows</w:t>
      </w:r>
      <w:r w:rsidR="009A1BC4" w:rsidRPr="00FD4C7B">
        <w:rPr>
          <w:rFonts w:ascii="Arial" w:hAnsi="Arial" w:cs="Arial"/>
          <w:sz w:val="19"/>
          <w:szCs w:val="19"/>
        </w:rPr>
        <w:t>:</w:t>
      </w:r>
    </w:p>
    <w:p w14:paraId="7AD309FC" w14:textId="77777777" w:rsidR="006C0A61" w:rsidRPr="00FD4C7B"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p>
    <w:tbl>
      <w:tblPr>
        <w:tblW w:w="9228" w:type="dxa"/>
        <w:tblInd w:w="384" w:type="dxa"/>
        <w:tblLayout w:type="fixed"/>
        <w:tblLook w:val="04A0" w:firstRow="1" w:lastRow="0" w:firstColumn="1" w:lastColumn="0" w:noHBand="0" w:noVBand="1"/>
      </w:tblPr>
      <w:tblGrid>
        <w:gridCol w:w="2289"/>
        <w:gridCol w:w="161"/>
        <w:gridCol w:w="2116"/>
        <w:gridCol w:w="1196"/>
        <w:gridCol w:w="1136"/>
        <w:gridCol w:w="1196"/>
        <w:gridCol w:w="1134"/>
      </w:tblGrid>
      <w:tr w:rsidR="00FD4C7B" w:rsidRPr="00C57B63" w14:paraId="0993CBFF" w14:textId="77777777" w:rsidTr="00030E17">
        <w:trPr>
          <w:tblHeader/>
        </w:trPr>
        <w:tc>
          <w:tcPr>
            <w:tcW w:w="2289" w:type="dxa"/>
          </w:tcPr>
          <w:p w14:paraId="713D1DD0" w14:textId="77777777" w:rsidR="00BE0320" w:rsidRPr="00C57B6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277" w:type="dxa"/>
            <w:gridSpan w:val="2"/>
          </w:tcPr>
          <w:p w14:paraId="50ADA824" w14:textId="77777777" w:rsidR="00BE0320" w:rsidRPr="00C57B6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4662" w:type="dxa"/>
            <w:gridSpan w:val="4"/>
          </w:tcPr>
          <w:p w14:paraId="31183AC8" w14:textId="6DB1DFD8" w:rsidR="00BE0320" w:rsidRPr="00C57B63" w:rsidRDefault="00BE0320" w:rsidP="00532705">
            <w:pPr>
              <w:spacing w:before="60" w:line="276" w:lineRule="auto"/>
              <w:jc w:val="right"/>
              <w:rPr>
                <w:rFonts w:ascii="Arial" w:hAnsi="Arial" w:cs="Arial"/>
                <w:sz w:val="16"/>
                <w:szCs w:val="16"/>
              </w:rPr>
            </w:pPr>
            <w:r w:rsidRPr="00C57B63">
              <w:rPr>
                <w:rFonts w:ascii="Arial" w:hAnsi="Arial" w:cs="Arial"/>
                <w:sz w:val="16"/>
                <w:szCs w:val="16"/>
              </w:rPr>
              <w:t>(</w:t>
            </w:r>
            <w:proofErr w:type="gramStart"/>
            <w:r w:rsidRPr="00C57B63">
              <w:rPr>
                <w:rFonts w:ascii="Arial" w:hAnsi="Arial" w:cs="Arial"/>
                <w:sz w:val="16"/>
                <w:szCs w:val="16"/>
              </w:rPr>
              <w:t>Unit</w:t>
            </w:r>
            <w:r w:rsidR="00FE0D56" w:rsidRPr="00C57B63">
              <w:rPr>
                <w:rFonts w:ascii="Arial" w:hAnsi="Arial" w:cs="Arial"/>
                <w:sz w:val="16"/>
                <w:szCs w:val="16"/>
              </w:rPr>
              <w:t xml:space="preserve"> </w:t>
            </w:r>
            <w:r w:rsidRPr="00C57B63">
              <w:rPr>
                <w:rFonts w:ascii="Arial" w:hAnsi="Arial" w:cs="Arial"/>
                <w:sz w:val="16"/>
                <w:szCs w:val="16"/>
              </w:rPr>
              <w:t>:</w:t>
            </w:r>
            <w:proofErr w:type="gramEnd"/>
            <w:r w:rsidRPr="00C57B63">
              <w:rPr>
                <w:rFonts w:ascii="Arial" w:hAnsi="Arial" w:cs="Arial"/>
                <w:sz w:val="16"/>
                <w:szCs w:val="16"/>
              </w:rPr>
              <w:t xml:space="preserve"> Thousand Baht)</w:t>
            </w:r>
          </w:p>
        </w:tc>
      </w:tr>
      <w:tr w:rsidR="00FD4C7B" w:rsidRPr="00C57B63" w14:paraId="69C64C2C" w14:textId="77777777" w:rsidTr="00030E17">
        <w:trPr>
          <w:tblHeader/>
        </w:trPr>
        <w:tc>
          <w:tcPr>
            <w:tcW w:w="2289" w:type="dxa"/>
          </w:tcPr>
          <w:p w14:paraId="0605B81A" w14:textId="77777777" w:rsidR="00BE0320" w:rsidRPr="00C57B6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277" w:type="dxa"/>
            <w:gridSpan w:val="2"/>
          </w:tcPr>
          <w:p w14:paraId="24747558" w14:textId="77777777" w:rsidR="00BE0320" w:rsidRPr="00C57B6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332" w:type="dxa"/>
            <w:gridSpan w:val="2"/>
          </w:tcPr>
          <w:p w14:paraId="22C677C7" w14:textId="77777777" w:rsidR="00BE0320" w:rsidRPr="00C57B63" w:rsidRDefault="00BE032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C57B63">
              <w:rPr>
                <w:rFonts w:ascii="Arial" w:hAnsi="Arial" w:cs="Arial"/>
                <w:sz w:val="16"/>
                <w:szCs w:val="16"/>
                <w:lang w:val="en-GB"/>
              </w:rPr>
              <w:t>Consolidated F/S</w:t>
            </w:r>
          </w:p>
        </w:tc>
        <w:tc>
          <w:tcPr>
            <w:tcW w:w="2330" w:type="dxa"/>
            <w:gridSpan w:val="2"/>
          </w:tcPr>
          <w:p w14:paraId="32EDD9B9" w14:textId="77777777" w:rsidR="00BE0320" w:rsidRPr="00C57B63" w:rsidRDefault="00BE032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C57B63">
              <w:rPr>
                <w:rFonts w:ascii="Arial" w:hAnsi="Arial" w:cs="Arial"/>
                <w:sz w:val="16"/>
                <w:szCs w:val="16"/>
                <w:lang w:val="en-GB"/>
              </w:rPr>
              <w:t>Separate F/S</w:t>
            </w:r>
          </w:p>
        </w:tc>
      </w:tr>
      <w:tr w:rsidR="00FD4C7B" w:rsidRPr="00C57B63" w14:paraId="54F5FF2C" w14:textId="77777777" w:rsidTr="00030E17">
        <w:trPr>
          <w:tblHeader/>
        </w:trPr>
        <w:tc>
          <w:tcPr>
            <w:tcW w:w="2289" w:type="dxa"/>
          </w:tcPr>
          <w:p w14:paraId="77651623" w14:textId="77777777" w:rsidR="00BE0320" w:rsidRPr="00C57B6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277" w:type="dxa"/>
            <w:gridSpan w:val="2"/>
          </w:tcPr>
          <w:p w14:paraId="7C0F3AF7" w14:textId="77777777" w:rsidR="00BE0320" w:rsidRPr="00C57B63"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6"/>
                <w:szCs w:val="16"/>
                <w:cs/>
                <w:lang w:val="en-GB"/>
              </w:rPr>
            </w:pPr>
          </w:p>
        </w:tc>
        <w:tc>
          <w:tcPr>
            <w:tcW w:w="4662" w:type="dxa"/>
            <w:gridSpan w:val="4"/>
          </w:tcPr>
          <w:p w14:paraId="6F56187A" w14:textId="74D900C4" w:rsidR="00BE0320" w:rsidRPr="00C57B63" w:rsidRDefault="00BE032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C57B63">
              <w:rPr>
                <w:rFonts w:ascii="Arial" w:hAnsi="Arial" w:cs="Arial"/>
                <w:sz w:val="16"/>
                <w:szCs w:val="16"/>
                <w:lang w:val="en-GB"/>
              </w:rPr>
              <w:t xml:space="preserve">For the three-month periods ended </w:t>
            </w:r>
            <w:r w:rsidR="00030E17" w:rsidRPr="00C57B63">
              <w:rPr>
                <w:rFonts w:ascii="Arial" w:hAnsi="Arial" w:cs="Arial"/>
                <w:sz w:val="16"/>
                <w:szCs w:val="16"/>
                <w:lang w:val="en-GB"/>
              </w:rPr>
              <w:t xml:space="preserve">30 </w:t>
            </w:r>
            <w:r w:rsidR="00B50E1D" w:rsidRPr="00C57B63">
              <w:rPr>
                <w:rFonts w:ascii="Arial" w:hAnsi="Arial" w:cs="Arial"/>
                <w:sz w:val="16"/>
                <w:szCs w:val="16"/>
                <w:lang w:val="en-GB"/>
              </w:rPr>
              <w:t>September</w:t>
            </w:r>
          </w:p>
        </w:tc>
      </w:tr>
      <w:tr w:rsidR="00FD4C7B" w:rsidRPr="00C57B63" w14:paraId="294229F0" w14:textId="77777777" w:rsidTr="00030E17">
        <w:trPr>
          <w:tblHeader/>
        </w:trPr>
        <w:tc>
          <w:tcPr>
            <w:tcW w:w="2289" w:type="dxa"/>
          </w:tcPr>
          <w:p w14:paraId="7C4B28C0" w14:textId="77777777" w:rsidR="00C62EC0" w:rsidRPr="00C57B63" w:rsidRDefault="00C62EC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277" w:type="dxa"/>
            <w:gridSpan w:val="2"/>
          </w:tcPr>
          <w:p w14:paraId="6A6751EC" w14:textId="77777777" w:rsidR="00C62EC0" w:rsidRPr="00C57B63" w:rsidRDefault="00C62EC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6"/>
                <w:szCs w:val="16"/>
                <w:lang w:val="en-GB"/>
              </w:rPr>
            </w:pPr>
            <w:r w:rsidRPr="00C57B63">
              <w:rPr>
                <w:rFonts w:ascii="Arial" w:hAnsi="Arial" w:cs="Arial"/>
                <w:sz w:val="16"/>
                <w:szCs w:val="16"/>
              </w:rPr>
              <w:t>Pricing policy</w:t>
            </w:r>
          </w:p>
        </w:tc>
        <w:tc>
          <w:tcPr>
            <w:tcW w:w="1196" w:type="dxa"/>
          </w:tcPr>
          <w:p w14:paraId="18BEB476" w14:textId="1B9F3941" w:rsidR="00C62EC0" w:rsidRPr="00C57B63" w:rsidRDefault="00C62EC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C57B63">
              <w:rPr>
                <w:rFonts w:ascii="Arial" w:hAnsi="Arial" w:cs="Arial"/>
                <w:sz w:val="16"/>
                <w:szCs w:val="16"/>
                <w:lang w:val="en-GB"/>
              </w:rPr>
              <w:t>2022</w:t>
            </w:r>
          </w:p>
        </w:tc>
        <w:tc>
          <w:tcPr>
            <w:tcW w:w="1136" w:type="dxa"/>
          </w:tcPr>
          <w:p w14:paraId="671DD1A8" w14:textId="0EB68842" w:rsidR="00C62EC0" w:rsidRPr="00C57B63" w:rsidRDefault="00C62EC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C57B63">
              <w:rPr>
                <w:rFonts w:ascii="Arial" w:hAnsi="Arial" w:cs="Arial"/>
                <w:sz w:val="16"/>
                <w:szCs w:val="16"/>
                <w:lang w:val="en-GB"/>
              </w:rPr>
              <w:t>2021</w:t>
            </w:r>
          </w:p>
        </w:tc>
        <w:tc>
          <w:tcPr>
            <w:tcW w:w="1196" w:type="dxa"/>
          </w:tcPr>
          <w:p w14:paraId="7E00FC1C" w14:textId="5D4605A0" w:rsidR="00C62EC0" w:rsidRPr="00C57B63" w:rsidRDefault="00C62EC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C57B63">
              <w:rPr>
                <w:rFonts w:ascii="Arial" w:hAnsi="Arial" w:cs="Arial"/>
                <w:sz w:val="16"/>
                <w:szCs w:val="16"/>
                <w:lang w:val="en-GB"/>
              </w:rPr>
              <w:t>2022</w:t>
            </w:r>
          </w:p>
        </w:tc>
        <w:tc>
          <w:tcPr>
            <w:tcW w:w="1134" w:type="dxa"/>
          </w:tcPr>
          <w:p w14:paraId="06D4B576" w14:textId="18F6B93D" w:rsidR="00C62EC0" w:rsidRPr="00C57B63" w:rsidRDefault="00C62EC0"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C57B63">
              <w:rPr>
                <w:rFonts w:ascii="Arial" w:hAnsi="Arial" w:cs="Arial"/>
                <w:sz w:val="16"/>
                <w:szCs w:val="16"/>
                <w:lang w:val="en-GB"/>
              </w:rPr>
              <w:t>2021</w:t>
            </w:r>
          </w:p>
        </w:tc>
      </w:tr>
      <w:tr w:rsidR="00FD4C7B" w:rsidRPr="00C57B63" w14:paraId="3F12B550" w14:textId="77777777" w:rsidTr="00030E17">
        <w:trPr>
          <w:tblHeader/>
        </w:trPr>
        <w:tc>
          <w:tcPr>
            <w:tcW w:w="2289" w:type="dxa"/>
          </w:tcPr>
          <w:p w14:paraId="581067CB" w14:textId="489DB3B4" w:rsidR="00400D03" w:rsidRPr="00C57B63" w:rsidRDefault="00400D03"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rPr>
            </w:pPr>
          </w:p>
        </w:tc>
        <w:tc>
          <w:tcPr>
            <w:tcW w:w="2277" w:type="dxa"/>
            <w:gridSpan w:val="2"/>
          </w:tcPr>
          <w:p w14:paraId="086AC3B2" w14:textId="77777777" w:rsidR="00EB7B1D" w:rsidRPr="00C57B6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6"/>
                <w:szCs w:val="16"/>
              </w:rPr>
            </w:pPr>
          </w:p>
        </w:tc>
        <w:tc>
          <w:tcPr>
            <w:tcW w:w="1196" w:type="dxa"/>
          </w:tcPr>
          <w:p w14:paraId="02E23B31" w14:textId="77777777" w:rsidR="00EB7B1D" w:rsidRPr="00C57B6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p>
        </w:tc>
        <w:tc>
          <w:tcPr>
            <w:tcW w:w="1136" w:type="dxa"/>
          </w:tcPr>
          <w:p w14:paraId="3C056AC4" w14:textId="77777777" w:rsidR="00EB7B1D" w:rsidRPr="00C57B6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p>
        </w:tc>
        <w:tc>
          <w:tcPr>
            <w:tcW w:w="1196" w:type="dxa"/>
          </w:tcPr>
          <w:p w14:paraId="36DDC23D" w14:textId="77777777" w:rsidR="00EB7B1D" w:rsidRPr="00C57B6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p>
        </w:tc>
        <w:tc>
          <w:tcPr>
            <w:tcW w:w="1134" w:type="dxa"/>
          </w:tcPr>
          <w:p w14:paraId="74717141" w14:textId="77777777" w:rsidR="00EB7B1D" w:rsidRPr="00C57B63"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p>
        </w:tc>
      </w:tr>
      <w:tr w:rsidR="00FD4C7B" w:rsidRPr="00C57B63" w14:paraId="36A8ACDC" w14:textId="77777777" w:rsidTr="00030E17">
        <w:tc>
          <w:tcPr>
            <w:tcW w:w="2289" w:type="dxa"/>
          </w:tcPr>
          <w:p w14:paraId="6A4FAD42" w14:textId="6BA353AE" w:rsidR="000850E9" w:rsidRPr="00C57B63" w:rsidRDefault="00BE0320" w:rsidP="00532705">
            <w:pPr>
              <w:pStyle w:val="a7"/>
              <w:tabs>
                <w:tab w:val="clear" w:pos="1080"/>
              </w:tabs>
              <w:spacing w:before="60" w:line="276" w:lineRule="auto"/>
              <w:ind w:right="-378"/>
              <w:rPr>
                <w:rFonts w:ascii="Arial" w:hAnsi="Arial" w:cs="Arial"/>
                <w:sz w:val="16"/>
                <w:szCs w:val="16"/>
                <w:u w:val="single"/>
                <w:lang w:val="en-GB"/>
              </w:rPr>
            </w:pPr>
            <w:r w:rsidRPr="00C57B63">
              <w:rPr>
                <w:rFonts w:ascii="Arial" w:hAnsi="Arial" w:cs="Arial"/>
                <w:sz w:val="16"/>
                <w:szCs w:val="16"/>
                <w:u w:val="single"/>
                <w:lang w:val="en-GB"/>
              </w:rPr>
              <w:t>Revenue</w:t>
            </w:r>
            <w:r w:rsidR="00620170" w:rsidRPr="00C57B63">
              <w:rPr>
                <w:rFonts w:ascii="Arial" w:hAnsi="Arial" w:cs="Arial"/>
                <w:sz w:val="16"/>
                <w:szCs w:val="16"/>
                <w:u w:val="single"/>
                <w:lang w:val="en-GB"/>
              </w:rPr>
              <w:t>s</w:t>
            </w:r>
            <w:r w:rsidRPr="00C57B63">
              <w:rPr>
                <w:rFonts w:ascii="Arial" w:hAnsi="Arial" w:cs="Arial"/>
                <w:sz w:val="16"/>
                <w:szCs w:val="16"/>
                <w:u w:val="single"/>
                <w:lang w:val="en-GB"/>
              </w:rPr>
              <w:t xml:space="preserve"> from sales</w:t>
            </w:r>
          </w:p>
        </w:tc>
        <w:tc>
          <w:tcPr>
            <w:tcW w:w="2277" w:type="dxa"/>
            <w:gridSpan w:val="2"/>
          </w:tcPr>
          <w:p w14:paraId="0DB6AB59" w14:textId="77777777" w:rsidR="00BE0320" w:rsidRPr="00C57B63" w:rsidRDefault="00BE0320" w:rsidP="00532705">
            <w:pPr>
              <w:pStyle w:val="a7"/>
              <w:tabs>
                <w:tab w:val="clear" w:pos="1080"/>
              </w:tabs>
              <w:spacing w:before="60" w:line="276" w:lineRule="auto"/>
              <w:ind w:left="366" w:right="-378" w:hanging="150"/>
              <w:jc w:val="center"/>
              <w:rPr>
                <w:rFonts w:ascii="Arial" w:hAnsi="Arial" w:cs="Arial"/>
                <w:sz w:val="16"/>
                <w:szCs w:val="16"/>
                <w:lang w:val="en-GB"/>
              </w:rPr>
            </w:pPr>
          </w:p>
        </w:tc>
        <w:tc>
          <w:tcPr>
            <w:tcW w:w="1196" w:type="dxa"/>
          </w:tcPr>
          <w:p w14:paraId="33D83E2A" w14:textId="77777777" w:rsidR="00BE0320" w:rsidRPr="00C57B63" w:rsidRDefault="00BE0320" w:rsidP="00532705">
            <w:pPr>
              <w:pStyle w:val="a7"/>
              <w:tabs>
                <w:tab w:val="clear" w:pos="1080"/>
              </w:tabs>
              <w:spacing w:before="60" w:line="276" w:lineRule="auto"/>
              <w:ind w:left="366" w:right="-378" w:hanging="150"/>
              <w:rPr>
                <w:rFonts w:ascii="Arial" w:hAnsi="Arial" w:cs="Arial"/>
                <w:sz w:val="16"/>
                <w:szCs w:val="16"/>
                <w:lang w:val="en-GB"/>
              </w:rPr>
            </w:pPr>
          </w:p>
        </w:tc>
        <w:tc>
          <w:tcPr>
            <w:tcW w:w="1136" w:type="dxa"/>
          </w:tcPr>
          <w:p w14:paraId="09D59A04" w14:textId="77777777" w:rsidR="00BE0320" w:rsidRPr="00C57B63" w:rsidRDefault="00BE0320" w:rsidP="00532705">
            <w:pPr>
              <w:pStyle w:val="a7"/>
              <w:tabs>
                <w:tab w:val="clear" w:pos="1080"/>
              </w:tabs>
              <w:spacing w:before="60" w:line="276" w:lineRule="auto"/>
              <w:ind w:left="366" w:right="-378" w:hanging="150"/>
              <w:rPr>
                <w:rFonts w:ascii="Arial" w:hAnsi="Arial" w:cs="Arial"/>
                <w:sz w:val="16"/>
                <w:szCs w:val="16"/>
                <w:lang w:val="en-GB"/>
              </w:rPr>
            </w:pPr>
          </w:p>
        </w:tc>
        <w:tc>
          <w:tcPr>
            <w:tcW w:w="1196" w:type="dxa"/>
          </w:tcPr>
          <w:p w14:paraId="62824D3D" w14:textId="77777777" w:rsidR="00BE0320" w:rsidRPr="00C57B63" w:rsidRDefault="00BE0320" w:rsidP="00532705">
            <w:pPr>
              <w:pStyle w:val="a7"/>
              <w:tabs>
                <w:tab w:val="clear" w:pos="1080"/>
              </w:tabs>
              <w:spacing w:before="60" w:line="276" w:lineRule="auto"/>
              <w:ind w:left="366" w:right="-378" w:hanging="150"/>
              <w:rPr>
                <w:rFonts w:ascii="Arial" w:hAnsi="Arial" w:cs="Arial"/>
                <w:sz w:val="16"/>
                <w:szCs w:val="16"/>
                <w:lang w:val="en-GB"/>
              </w:rPr>
            </w:pPr>
          </w:p>
        </w:tc>
        <w:tc>
          <w:tcPr>
            <w:tcW w:w="1134" w:type="dxa"/>
          </w:tcPr>
          <w:p w14:paraId="3BDA096F" w14:textId="77777777" w:rsidR="00BE0320" w:rsidRPr="00C57B63" w:rsidRDefault="00BE0320" w:rsidP="00532705">
            <w:pPr>
              <w:pStyle w:val="a7"/>
              <w:tabs>
                <w:tab w:val="clear" w:pos="1080"/>
              </w:tabs>
              <w:spacing w:before="60" w:line="276" w:lineRule="auto"/>
              <w:ind w:left="366" w:right="-378" w:hanging="150"/>
              <w:rPr>
                <w:rFonts w:ascii="Arial" w:hAnsi="Arial" w:cs="Arial"/>
                <w:sz w:val="16"/>
                <w:szCs w:val="16"/>
                <w:lang w:val="en-GB"/>
              </w:rPr>
            </w:pPr>
          </w:p>
        </w:tc>
      </w:tr>
      <w:tr w:rsidR="00CB3655" w:rsidRPr="00C57B63" w14:paraId="246BF8B0" w14:textId="77777777" w:rsidTr="002B732A">
        <w:tc>
          <w:tcPr>
            <w:tcW w:w="2289" w:type="dxa"/>
          </w:tcPr>
          <w:p w14:paraId="4B0C8AA3" w14:textId="471A7484" w:rsidR="00CB3655" w:rsidRPr="00C57B63" w:rsidRDefault="00CB3655" w:rsidP="00532705">
            <w:pPr>
              <w:tabs>
                <w:tab w:val="clear" w:pos="227"/>
                <w:tab w:val="left" w:pos="217"/>
              </w:tabs>
              <w:spacing w:before="60" w:line="276" w:lineRule="auto"/>
              <w:ind w:right="-108" w:firstLine="218"/>
              <w:rPr>
                <w:rFonts w:ascii="Arial" w:hAnsi="Arial" w:cs="Arial"/>
                <w:sz w:val="16"/>
                <w:szCs w:val="16"/>
              </w:rPr>
            </w:pPr>
            <w:r w:rsidRPr="00C57B63">
              <w:rPr>
                <w:rFonts w:ascii="Arial" w:hAnsi="Arial" w:cs="Arial"/>
                <w:sz w:val="16"/>
                <w:szCs w:val="16"/>
              </w:rPr>
              <w:t>Subsidiary</w:t>
            </w:r>
          </w:p>
        </w:tc>
        <w:tc>
          <w:tcPr>
            <w:tcW w:w="2277" w:type="dxa"/>
            <w:gridSpan w:val="2"/>
          </w:tcPr>
          <w:p w14:paraId="3B2F7618" w14:textId="16DD354F" w:rsidR="00CB3655" w:rsidRPr="00C57B63" w:rsidRDefault="00CB3655" w:rsidP="00532705">
            <w:pPr>
              <w:spacing w:before="60" w:line="276" w:lineRule="auto"/>
              <w:jc w:val="center"/>
              <w:rPr>
                <w:rFonts w:ascii="Arial" w:hAnsi="Arial" w:cs="Arial"/>
                <w:sz w:val="16"/>
                <w:szCs w:val="16"/>
              </w:rPr>
            </w:pPr>
            <w:r w:rsidRPr="00C57B63">
              <w:rPr>
                <w:rFonts w:ascii="Arial" w:hAnsi="Arial" w:cs="Arial"/>
                <w:sz w:val="16"/>
                <w:szCs w:val="16"/>
              </w:rPr>
              <w:t>Cost plus margin</w:t>
            </w:r>
          </w:p>
        </w:tc>
        <w:tc>
          <w:tcPr>
            <w:tcW w:w="1196" w:type="dxa"/>
          </w:tcPr>
          <w:p w14:paraId="26D23942" w14:textId="2DA27CA5" w:rsidR="00CB3655" w:rsidRPr="00C57B63" w:rsidRDefault="002B732A" w:rsidP="005327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tcPr>
          <w:p w14:paraId="69EB57D7" w14:textId="627C7FA9" w:rsidR="00CB3655" w:rsidRPr="00C57B63" w:rsidRDefault="00CB3655" w:rsidP="005327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sidRPr="00C57B63">
              <w:rPr>
                <w:rFonts w:ascii="Arial" w:hAnsi="Arial" w:cs="Arial"/>
                <w:sz w:val="16"/>
                <w:szCs w:val="16"/>
                <w:lang w:val="en-GB"/>
              </w:rPr>
              <w:t>-</w:t>
            </w:r>
          </w:p>
        </w:tc>
        <w:tc>
          <w:tcPr>
            <w:tcW w:w="1196" w:type="dxa"/>
          </w:tcPr>
          <w:p w14:paraId="0495BC29" w14:textId="38B08B46" w:rsidR="00CB3655" w:rsidRPr="00086EAC" w:rsidRDefault="002B732A" w:rsidP="005327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Browallia New"/>
                <w:sz w:val="16"/>
                <w:szCs w:val="20"/>
              </w:rPr>
            </w:pPr>
            <w:r>
              <w:rPr>
                <w:rFonts w:ascii="Arial" w:hAnsi="Arial" w:cs="Arial"/>
                <w:sz w:val="16"/>
                <w:szCs w:val="16"/>
              </w:rPr>
              <w:t>8</w:t>
            </w:r>
            <w:r w:rsidR="00DC7E4A">
              <w:rPr>
                <w:rFonts w:ascii="Arial" w:hAnsi="Arial" w:cs="Browallia New"/>
                <w:sz w:val="16"/>
                <w:szCs w:val="20"/>
              </w:rPr>
              <w:t>1</w:t>
            </w:r>
          </w:p>
        </w:tc>
        <w:tc>
          <w:tcPr>
            <w:tcW w:w="1134" w:type="dxa"/>
          </w:tcPr>
          <w:p w14:paraId="7F601754" w14:textId="77D085FA"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65</w:t>
            </w:r>
          </w:p>
        </w:tc>
      </w:tr>
      <w:tr w:rsidR="00755FC5" w:rsidRPr="00C57B63" w14:paraId="648339A1" w14:textId="77777777" w:rsidTr="002B732A">
        <w:trPr>
          <w:trHeight w:val="60"/>
        </w:trPr>
        <w:tc>
          <w:tcPr>
            <w:tcW w:w="2289" w:type="dxa"/>
          </w:tcPr>
          <w:p w14:paraId="1F5ACF00" w14:textId="28D79D0A" w:rsidR="00755FC5" w:rsidRPr="00C57B63" w:rsidRDefault="00755FC5" w:rsidP="00755FC5">
            <w:pPr>
              <w:spacing w:before="60" w:line="276" w:lineRule="auto"/>
              <w:ind w:right="-108" w:firstLine="218"/>
              <w:rPr>
                <w:rFonts w:ascii="Arial" w:hAnsi="Arial" w:cs="Arial"/>
                <w:sz w:val="16"/>
                <w:szCs w:val="16"/>
                <w:cs/>
              </w:rPr>
            </w:pPr>
            <w:r w:rsidRPr="00C57B63">
              <w:rPr>
                <w:rFonts w:ascii="Arial" w:hAnsi="Arial" w:cs="Arial"/>
                <w:sz w:val="16"/>
                <w:szCs w:val="16"/>
              </w:rPr>
              <w:t>Related company</w:t>
            </w:r>
          </w:p>
        </w:tc>
        <w:tc>
          <w:tcPr>
            <w:tcW w:w="2277" w:type="dxa"/>
            <w:gridSpan w:val="2"/>
          </w:tcPr>
          <w:p w14:paraId="79C3FC6D" w14:textId="72E13796" w:rsidR="00755FC5" w:rsidRPr="00C57B63" w:rsidRDefault="00755FC5" w:rsidP="00755FC5">
            <w:pPr>
              <w:spacing w:before="60" w:line="276" w:lineRule="auto"/>
              <w:jc w:val="center"/>
              <w:rPr>
                <w:rFonts w:ascii="Arial" w:hAnsi="Arial" w:cs="Arial"/>
                <w:sz w:val="16"/>
                <w:szCs w:val="16"/>
              </w:rPr>
            </w:pPr>
            <w:r w:rsidRPr="00C57B63">
              <w:rPr>
                <w:rFonts w:ascii="Arial" w:hAnsi="Arial" w:cs="Arial"/>
                <w:sz w:val="16"/>
                <w:szCs w:val="16"/>
              </w:rPr>
              <w:t>Cost plus margin</w:t>
            </w:r>
          </w:p>
        </w:tc>
        <w:tc>
          <w:tcPr>
            <w:tcW w:w="1196" w:type="dxa"/>
            <w:shd w:val="clear" w:color="auto" w:fill="auto"/>
          </w:tcPr>
          <w:p w14:paraId="6EB7E219" w14:textId="3857704C" w:rsidR="00755FC5" w:rsidRPr="00C57B63" w:rsidRDefault="00755FC5" w:rsidP="00755FC5">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112</w:t>
            </w:r>
          </w:p>
        </w:tc>
        <w:tc>
          <w:tcPr>
            <w:tcW w:w="1136" w:type="dxa"/>
            <w:shd w:val="clear" w:color="auto" w:fill="auto"/>
          </w:tcPr>
          <w:p w14:paraId="1F69C6B4" w14:textId="65069552" w:rsidR="00755FC5" w:rsidRPr="00C57B63" w:rsidRDefault="00755FC5" w:rsidP="00755F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148</w:t>
            </w:r>
          </w:p>
        </w:tc>
        <w:tc>
          <w:tcPr>
            <w:tcW w:w="1196" w:type="dxa"/>
            <w:shd w:val="clear" w:color="auto" w:fill="auto"/>
          </w:tcPr>
          <w:p w14:paraId="37F8B757" w14:textId="099BAF88" w:rsidR="00755FC5" w:rsidRPr="00C57B63" w:rsidRDefault="00755FC5" w:rsidP="00755FC5">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112</w:t>
            </w:r>
          </w:p>
        </w:tc>
        <w:tc>
          <w:tcPr>
            <w:tcW w:w="1134" w:type="dxa"/>
          </w:tcPr>
          <w:p w14:paraId="5B9E572D" w14:textId="6CB12E3A" w:rsidR="00755FC5" w:rsidRPr="00C57B63" w:rsidRDefault="00755FC5" w:rsidP="00755F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148</w:t>
            </w:r>
          </w:p>
        </w:tc>
      </w:tr>
      <w:tr w:rsidR="00CB3655" w:rsidRPr="00C57B63" w14:paraId="14C347BC" w14:textId="77777777" w:rsidTr="002B732A">
        <w:tc>
          <w:tcPr>
            <w:tcW w:w="2289" w:type="dxa"/>
          </w:tcPr>
          <w:p w14:paraId="1946BEFD" w14:textId="77777777" w:rsidR="00CB3655" w:rsidRPr="00C57B63" w:rsidRDefault="00CB3655" w:rsidP="00532705">
            <w:pPr>
              <w:pStyle w:val="a7"/>
              <w:tabs>
                <w:tab w:val="clear" w:pos="1080"/>
              </w:tabs>
              <w:spacing w:before="60" w:line="276" w:lineRule="auto"/>
              <w:ind w:right="-378"/>
              <w:rPr>
                <w:rFonts w:ascii="Arial" w:hAnsi="Arial" w:cs="Arial"/>
                <w:sz w:val="16"/>
                <w:szCs w:val="16"/>
                <w:lang w:val="en-GB"/>
              </w:rPr>
            </w:pPr>
            <w:r w:rsidRPr="00C57B63">
              <w:rPr>
                <w:rFonts w:ascii="Arial" w:hAnsi="Arial" w:cs="Arial"/>
                <w:sz w:val="16"/>
                <w:szCs w:val="16"/>
                <w:lang w:val="en-GB"/>
              </w:rPr>
              <w:t>Total</w:t>
            </w:r>
          </w:p>
        </w:tc>
        <w:tc>
          <w:tcPr>
            <w:tcW w:w="2277" w:type="dxa"/>
            <w:gridSpan w:val="2"/>
          </w:tcPr>
          <w:p w14:paraId="4A19C028" w14:textId="77777777" w:rsidR="00CB3655" w:rsidRPr="00C57B63" w:rsidRDefault="00CB3655" w:rsidP="00532705">
            <w:pPr>
              <w:spacing w:before="60" w:line="276" w:lineRule="auto"/>
              <w:jc w:val="center"/>
              <w:rPr>
                <w:rFonts w:ascii="Arial" w:hAnsi="Arial" w:cs="Arial"/>
                <w:sz w:val="16"/>
                <w:szCs w:val="16"/>
              </w:rPr>
            </w:pPr>
          </w:p>
        </w:tc>
        <w:tc>
          <w:tcPr>
            <w:tcW w:w="1196" w:type="dxa"/>
            <w:shd w:val="clear" w:color="auto" w:fill="auto"/>
          </w:tcPr>
          <w:p w14:paraId="58EDACF9" w14:textId="227CCB98" w:rsidR="00CB3655" w:rsidRPr="00C57B63" w:rsidRDefault="002B732A" w:rsidP="00532705">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112</w:t>
            </w:r>
          </w:p>
        </w:tc>
        <w:tc>
          <w:tcPr>
            <w:tcW w:w="1136" w:type="dxa"/>
            <w:shd w:val="clear" w:color="auto" w:fill="auto"/>
          </w:tcPr>
          <w:p w14:paraId="3111C29F" w14:textId="41D2C9FD" w:rsidR="00CB3655" w:rsidRPr="00C57B63" w:rsidRDefault="00CB3655"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148</w:t>
            </w:r>
          </w:p>
        </w:tc>
        <w:tc>
          <w:tcPr>
            <w:tcW w:w="1196" w:type="dxa"/>
            <w:shd w:val="clear" w:color="auto" w:fill="auto"/>
          </w:tcPr>
          <w:p w14:paraId="11641266" w14:textId="7836610B" w:rsidR="00CB3655" w:rsidRPr="00C57B63" w:rsidRDefault="002B732A" w:rsidP="00532705">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19</w:t>
            </w:r>
            <w:r w:rsidR="00DC7E4A">
              <w:rPr>
                <w:rFonts w:ascii="Arial" w:hAnsi="Arial" w:cs="Arial"/>
                <w:sz w:val="16"/>
                <w:szCs w:val="16"/>
                <w:lang w:val="en-GB"/>
              </w:rPr>
              <w:t>3</w:t>
            </w:r>
          </w:p>
        </w:tc>
        <w:tc>
          <w:tcPr>
            <w:tcW w:w="1134" w:type="dxa"/>
          </w:tcPr>
          <w:p w14:paraId="47229537" w14:textId="06A10500" w:rsidR="00CB3655" w:rsidRPr="00C57B63" w:rsidRDefault="00CB3655"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213</w:t>
            </w:r>
          </w:p>
        </w:tc>
      </w:tr>
      <w:tr w:rsidR="00CB3655" w:rsidRPr="00C57B63" w14:paraId="2241AA4C" w14:textId="77777777" w:rsidTr="00030E17">
        <w:trPr>
          <w:trHeight w:val="169"/>
        </w:trPr>
        <w:tc>
          <w:tcPr>
            <w:tcW w:w="2289" w:type="dxa"/>
          </w:tcPr>
          <w:p w14:paraId="22A3A83A" w14:textId="77777777" w:rsidR="00CB3655" w:rsidRPr="00C57B63" w:rsidRDefault="00CB3655" w:rsidP="00532705">
            <w:pPr>
              <w:pStyle w:val="a7"/>
              <w:tabs>
                <w:tab w:val="clear" w:pos="1080"/>
              </w:tabs>
              <w:spacing w:before="60" w:line="276" w:lineRule="auto"/>
              <w:ind w:left="366" w:right="-378" w:hanging="366"/>
              <w:rPr>
                <w:rFonts w:ascii="Arial" w:hAnsi="Arial" w:cs="Arial"/>
                <w:sz w:val="16"/>
                <w:szCs w:val="16"/>
                <w:lang w:val="en-GB"/>
              </w:rPr>
            </w:pPr>
          </w:p>
        </w:tc>
        <w:tc>
          <w:tcPr>
            <w:tcW w:w="2277" w:type="dxa"/>
            <w:gridSpan w:val="2"/>
          </w:tcPr>
          <w:p w14:paraId="7B7983FF" w14:textId="77777777" w:rsidR="00CB3655" w:rsidRPr="00C57B63" w:rsidRDefault="00CB3655" w:rsidP="00532705">
            <w:pPr>
              <w:spacing w:before="60" w:line="276" w:lineRule="auto"/>
              <w:jc w:val="center"/>
              <w:rPr>
                <w:rFonts w:ascii="Arial" w:hAnsi="Arial" w:cs="Arial"/>
                <w:sz w:val="16"/>
                <w:szCs w:val="16"/>
              </w:rPr>
            </w:pPr>
          </w:p>
        </w:tc>
        <w:tc>
          <w:tcPr>
            <w:tcW w:w="1196" w:type="dxa"/>
          </w:tcPr>
          <w:p w14:paraId="7FC9C00C" w14:textId="77777777" w:rsidR="00CB3655" w:rsidRPr="00C57B63" w:rsidRDefault="00CB3655" w:rsidP="005327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tcPr>
          <w:p w14:paraId="79D99AA5"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tcPr>
          <w:p w14:paraId="2C0EA9BF"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tcPr>
          <w:p w14:paraId="4992DD54"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CB3655" w:rsidRPr="00C57B63" w14:paraId="65BD6EE4" w14:textId="77777777" w:rsidTr="00030E17">
        <w:trPr>
          <w:trHeight w:val="169"/>
        </w:trPr>
        <w:tc>
          <w:tcPr>
            <w:tcW w:w="2289" w:type="dxa"/>
          </w:tcPr>
          <w:p w14:paraId="0A896A40" w14:textId="19A57F79" w:rsidR="00CB3655" w:rsidRPr="00C57B63" w:rsidRDefault="00CB3655" w:rsidP="00532705">
            <w:pPr>
              <w:pStyle w:val="a7"/>
              <w:tabs>
                <w:tab w:val="clear" w:pos="1080"/>
              </w:tabs>
              <w:spacing w:before="60" w:line="276" w:lineRule="auto"/>
              <w:ind w:left="366" w:right="-378" w:hanging="366"/>
              <w:rPr>
                <w:rFonts w:ascii="Arial" w:hAnsi="Arial" w:cs="Arial"/>
                <w:sz w:val="16"/>
                <w:szCs w:val="16"/>
                <w:u w:val="single"/>
                <w:lang w:val="en-GB"/>
              </w:rPr>
            </w:pPr>
            <w:r w:rsidRPr="00C57B63">
              <w:rPr>
                <w:rFonts w:ascii="Arial" w:hAnsi="Arial" w:cs="Arial"/>
                <w:sz w:val="16"/>
                <w:szCs w:val="16"/>
                <w:u w:val="single"/>
                <w:lang w:val="en-GB"/>
              </w:rPr>
              <w:t>Revenues from services</w:t>
            </w:r>
          </w:p>
        </w:tc>
        <w:tc>
          <w:tcPr>
            <w:tcW w:w="2277" w:type="dxa"/>
            <w:gridSpan w:val="2"/>
          </w:tcPr>
          <w:p w14:paraId="54BDDA96" w14:textId="77777777" w:rsidR="00CB3655" w:rsidRPr="00C57B63" w:rsidRDefault="00CB3655" w:rsidP="00532705">
            <w:pPr>
              <w:spacing w:before="60" w:line="276" w:lineRule="auto"/>
              <w:jc w:val="center"/>
              <w:rPr>
                <w:rFonts w:ascii="Arial" w:hAnsi="Arial" w:cs="Arial"/>
                <w:sz w:val="16"/>
                <w:szCs w:val="16"/>
              </w:rPr>
            </w:pPr>
          </w:p>
        </w:tc>
        <w:tc>
          <w:tcPr>
            <w:tcW w:w="1196" w:type="dxa"/>
          </w:tcPr>
          <w:p w14:paraId="12779552" w14:textId="77777777" w:rsidR="00CB3655" w:rsidRPr="00C57B63" w:rsidRDefault="00CB3655" w:rsidP="005327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tcPr>
          <w:p w14:paraId="10A822B0"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tcPr>
          <w:p w14:paraId="1D4780BF"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tcPr>
          <w:p w14:paraId="5B22EBD0"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CB3655" w:rsidRPr="00C57B63" w14:paraId="40AA9231" w14:textId="77777777" w:rsidTr="00030E17">
        <w:trPr>
          <w:trHeight w:val="169"/>
        </w:trPr>
        <w:tc>
          <w:tcPr>
            <w:tcW w:w="2289" w:type="dxa"/>
          </w:tcPr>
          <w:p w14:paraId="125726B6" w14:textId="4DB41430" w:rsidR="00CB3655" w:rsidRPr="00C57B63" w:rsidRDefault="00CB3655" w:rsidP="00532705">
            <w:pPr>
              <w:pStyle w:val="a7"/>
              <w:tabs>
                <w:tab w:val="clear" w:pos="1080"/>
              </w:tabs>
              <w:spacing w:before="60" w:line="276" w:lineRule="auto"/>
              <w:ind w:left="366" w:right="-378" w:hanging="366"/>
              <w:rPr>
                <w:rFonts w:ascii="Arial" w:hAnsi="Arial" w:cs="Arial"/>
                <w:sz w:val="16"/>
                <w:szCs w:val="16"/>
                <w:u w:val="single"/>
                <w:lang w:val="en-GB"/>
              </w:rPr>
            </w:pPr>
            <w:r w:rsidRPr="00C57B63">
              <w:rPr>
                <w:rFonts w:ascii="Arial" w:hAnsi="Arial" w:cs="Arial"/>
                <w:sz w:val="16"/>
                <w:szCs w:val="16"/>
                <w:cs/>
              </w:rPr>
              <w:t xml:space="preserve">     </w:t>
            </w:r>
            <w:r w:rsidRPr="00C57B63">
              <w:rPr>
                <w:rFonts w:ascii="Arial" w:hAnsi="Arial" w:cs="Arial"/>
                <w:sz w:val="16"/>
                <w:szCs w:val="16"/>
              </w:rPr>
              <w:t>Subsidiary</w:t>
            </w:r>
          </w:p>
        </w:tc>
        <w:tc>
          <w:tcPr>
            <w:tcW w:w="2277" w:type="dxa"/>
            <w:gridSpan w:val="2"/>
          </w:tcPr>
          <w:p w14:paraId="3474CE90" w14:textId="757D6A4C" w:rsidR="00CB3655" w:rsidRPr="00C57B63" w:rsidRDefault="00CB3655" w:rsidP="00532705">
            <w:pPr>
              <w:spacing w:before="60" w:line="276" w:lineRule="auto"/>
              <w:jc w:val="center"/>
              <w:rPr>
                <w:rFonts w:ascii="Arial" w:hAnsi="Arial" w:cs="Arial"/>
                <w:sz w:val="16"/>
                <w:szCs w:val="16"/>
              </w:rPr>
            </w:pPr>
            <w:r w:rsidRPr="00C57B63">
              <w:rPr>
                <w:rFonts w:ascii="Arial" w:hAnsi="Arial" w:cs="Arial"/>
                <w:sz w:val="16"/>
                <w:szCs w:val="16"/>
              </w:rPr>
              <w:t>Market price</w:t>
            </w:r>
          </w:p>
        </w:tc>
        <w:tc>
          <w:tcPr>
            <w:tcW w:w="1196" w:type="dxa"/>
            <w:vAlign w:val="bottom"/>
          </w:tcPr>
          <w:p w14:paraId="002537DE" w14:textId="5C3C6A9C" w:rsidR="00CB3655" w:rsidRPr="00C57B63" w:rsidRDefault="002B732A" w:rsidP="005327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vAlign w:val="bottom"/>
          </w:tcPr>
          <w:p w14:paraId="2EDCF30D" w14:textId="7D8F5247" w:rsidR="00CB3655" w:rsidRPr="00C57B63" w:rsidRDefault="00C3678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w:t>
            </w:r>
          </w:p>
        </w:tc>
        <w:tc>
          <w:tcPr>
            <w:tcW w:w="1196" w:type="dxa"/>
            <w:vAlign w:val="bottom"/>
          </w:tcPr>
          <w:p w14:paraId="6D65046D" w14:textId="1B60095E" w:rsidR="00CB3655" w:rsidRPr="00C57B63" w:rsidRDefault="002B732A"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681</w:t>
            </w:r>
          </w:p>
        </w:tc>
        <w:tc>
          <w:tcPr>
            <w:tcW w:w="1134" w:type="dxa"/>
            <w:vAlign w:val="bottom"/>
          </w:tcPr>
          <w:p w14:paraId="5767B57E" w14:textId="0304A80C" w:rsidR="00CB3655" w:rsidRPr="00C57B63" w:rsidRDefault="00867C02"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168</w:t>
            </w:r>
          </w:p>
        </w:tc>
      </w:tr>
      <w:tr w:rsidR="00CB3655" w:rsidRPr="00C57B63" w14:paraId="36DDAAEF" w14:textId="77777777" w:rsidTr="00030E17">
        <w:trPr>
          <w:trHeight w:val="169"/>
        </w:trPr>
        <w:tc>
          <w:tcPr>
            <w:tcW w:w="2289" w:type="dxa"/>
          </w:tcPr>
          <w:p w14:paraId="23567AE3" w14:textId="328A170E" w:rsidR="00CB3655" w:rsidRPr="00C57B63" w:rsidRDefault="00CB3655" w:rsidP="00532705">
            <w:pPr>
              <w:spacing w:before="60" w:line="276" w:lineRule="auto"/>
              <w:ind w:right="-108" w:firstLine="218"/>
              <w:rPr>
                <w:rFonts w:ascii="Arial" w:hAnsi="Arial" w:cs="Arial"/>
                <w:sz w:val="16"/>
                <w:szCs w:val="16"/>
                <w:lang w:val="en-GB"/>
              </w:rPr>
            </w:pPr>
            <w:r w:rsidRPr="00C57B63">
              <w:rPr>
                <w:rFonts w:ascii="Arial" w:hAnsi="Arial" w:cs="Arial"/>
                <w:sz w:val="16"/>
                <w:szCs w:val="16"/>
              </w:rPr>
              <w:t>Related company</w:t>
            </w:r>
          </w:p>
        </w:tc>
        <w:tc>
          <w:tcPr>
            <w:tcW w:w="2277" w:type="dxa"/>
            <w:gridSpan w:val="2"/>
          </w:tcPr>
          <w:p w14:paraId="47B50A17" w14:textId="5D744EBF" w:rsidR="00CB3655" w:rsidRPr="00C57B63" w:rsidRDefault="00CB3655" w:rsidP="00532705">
            <w:pPr>
              <w:spacing w:before="60" w:line="276" w:lineRule="auto"/>
              <w:jc w:val="center"/>
              <w:rPr>
                <w:rFonts w:ascii="Arial" w:hAnsi="Arial" w:cs="Arial"/>
                <w:sz w:val="16"/>
                <w:szCs w:val="16"/>
              </w:rPr>
            </w:pPr>
            <w:r w:rsidRPr="00C57B63">
              <w:rPr>
                <w:rFonts w:ascii="Arial" w:hAnsi="Arial" w:cs="Arial"/>
                <w:sz w:val="16"/>
                <w:szCs w:val="16"/>
              </w:rPr>
              <w:t>Market price</w:t>
            </w:r>
          </w:p>
        </w:tc>
        <w:tc>
          <w:tcPr>
            <w:tcW w:w="1196" w:type="dxa"/>
            <w:vAlign w:val="bottom"/>
          </w:tcPr>
          <w:p w14:paraId="0750F3F8" w14:textId="73F59AFE" w:rsidR="00CB3655" w:rsidRPr="00C57B63" w:rsidRDefault="002B732A" w:rsidP="00532705">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32</w:t>
            </w:r>
          </w:p>
        </w:tc>
        <w:tc>
          <w:tcPr>
            <w:tcW w:w="1136" w:type="dxa"/>
            <w:vAlign w:val="bottom"/>
          </w:tcPr>
          <w:p w14:paraId="47AC1BE1" w14:textId="7E5456EA" w:rsidR="00CB3655" w:rsidRPr="00C57B63" w:rsidRDefault="00C36789"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sidRPr="00C57B63">
              <w:rPr>
                <w:rFonts w:ascii="Arial" w:hAnsi="Arial" w:cs="Arial"/>
                <w:sz w:val="16"/>
                <w:szCs w:val="16"/>
              </w:rPr>
              <w:t>-</w:t>
            </w:r>
          </w:p>
        </w:tc>
        <w:tc>
          <w:tcPr>
            <w:tcW w:w="1196" w:type="dxa"/>
            <w:vAlign w:val="bottom"/>
          </w:tcPr>
          <w:p w14:paraId="30B655B7" w14:textId="0A6B7A2C" w:rsidR="00CB3655" w:rsidRPr="00C57B63" w:rsidRDefault="002B732A"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32</w:t>
            </w:r>
          </w:p>
        </w:tc>
        <w:tc>
          <w:tcPr>
            <w:tcW w:w="1134" w:type="dxa"/>
            <w:vAlign w:val="bottom"/>
          </w:tcPr>
          <w:p w14:paraId="5E031230" w14:textId="6F41C5EE" w:rsidR="00CB3655" w:rsidRPr="00C57B63" w:rsidRDefault="00B641AA"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r>
      <w:tr w:rsidR="00CB3655" w:rsidRPr="00C57B63" w14:paraId="276EAA56" w14:textId="77777777" w:rsidTr="00030E17">
        <w:trPr>
          <w:trHeight w:val="169"/>
        </w:trPr>
        <w:tc>
          <w:tcPr>
            <w:tcW w:w="2289" w:type="dxa"/>
          </w:tcPr>
          <w:p w14:paraId="33E0C92E" w14:textId="375752B5" w:rsidR="00CB3655" w:rsidRPr="00C57B63" w:rsidRDefault="00CB3655" w:rsidP="00532705">
            <w:pPr>
              <w:pStyle w:val="a7"/>
              <w:tabs>
                <w:tab w:val="clear" w:pos="1080"/>
              </w:tabs>
              <w:spacing w:before="60" w:line="276" w:lineRule="auto"/>
              <w:ind w:right="-378"/>
              <w:rPr>
                <w:rFonts w:ascii="Arial" w:hAnsi="Arial" w:cs="Arial"/>
                <w:sz w:val="16"/>
                <w:szCs w:val="16"/>
                <w:lang w:val="en-GB"/>
              </w:rPr>
            </w:pPr>
            <w:r w:rsidRPr="00C57B63">
              <w:rPr>
                <w:rFonts w:ascii="Arial" w:hAnsi="Arial" w:cs="Arial"/>
                <w:sz w:val="16"/>
                <w:szCs w:val="16"/>
                <w:lang w:val="en-GB"/>
              </w:rPr>
              <w:t>Total</w:t>
            </w:r>
          </w:p>
        </w:tc>
        <w:tc>
          <w:tcPr>
            <w:tcW w:w="2277" w:type="dxa"/>
            <w:gridSpan w:val="2"/>
          </w:tcPr>
          <w:p w14:paraId="5192C952" w14:textId="77777777" w:rsidR="00CB3655" w:rsidRPr="00C57B63" w:rsidRDefault="00CB3655" w:rsidP="00532705">
            <w:pPr>
              <w:spacing w:before="60" w:line="276" w:lineRule="auto"/>
              <w:jc w:val="center"/>
              <w:rPr>
                <w:rFonts w:ascii="Arial" w:hAnsi="Arial" w:cs="Arial"/>
                <w:sz w:val="16"/>
                <w:szCs w:val="16"/>
              </w:rPr>
            </w:pPr>
          </w:p>
        </w:tc>
        <w:tc>
          <w:tcPr>
            <w:tcW w:w="1196" w:type="dxa"/>
            <w:vAlign w:val="bottom"/>
          </w:tcPr>
          <w:p w14:paraId="07421FF1" w14:textId="52609900" w:rsidR="00CB3655" w:rsidRPr="002B732A" w:rsidRDefault="002B732A" w:rsidP="00532705">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lang w:val="en-GB"/>
              </w:rPr>
              <w:t>32</w:t>
            </w:r>
          </w:p>
        </w:tc>
        <w:tc>
          <w:tcPr>
            <w:tcW w:w="1136" w:type="dxa"/>
            <w:vAlign w:val="bottom"/>
          </w:tcPr>
          <w:p w14:paraId="0ED0092A" w14:textId="04974938" w:rsidR="00CB3655" w:rsidRPr="00C57B63" w:rsidRDefault="00C36789"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w:t>
            </w:r>
          </w:p>
        </w:tc>
        <w:tc>
          <w:tcPr>
            <w:tcW w:w="1196" w:type="dxa"/>
            <w:vAlign w:val="bottom"/>
          </w:tcPr>
          <w:p w14:paraId="5DFC54F7" w14:textId="0FE84219" w:rsidR="00CB3655" w:rsidRPr="00C57B63" w:rsidRDefault="002B732A"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713</w:t>
            </w:r>
          </w:p>
        </w:tc>
        <w:tc>
          <w:tcPr>
            <w:tcW w:w="1134" w:type="dxa"/>
            <w:vAlign w:val="bottom"/>
          </w:tcPr>
          <w:p w14:paraId="3454773A" w14:textId="592C7C13" w:rsidR="00CB3655" w:rsidRPr="00C57B63" w:rsidRDefault="00867C02"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168</w:t>
            </w:r>
          </w:p>
        </w:tc>
      </w:tr>
      <w:tr w:rsidR="00CB3655" w:rsidRPr="00C57B63" w14:paraId="573ADAD4" w14:textId="77777777" w:rsidTr="00030E17">
        <w:trPr>
          <w:trHeight w:val="169"/>
        </w:trPr>
        <w:tc>
          <w:tcPr>
            <w:tcW w:w="2289" w:type="dxa"/>
          </w:tcPr>
          <w:p w14:paraId="200C0CCB" w14:textId="77777777" w:rsidR="00CB3655" w:rsidRPr="00C57B63" w:rsidRDefault="00CB3655" w:rsidP="00532705">
            <w:pPr>
              <w:pStyle w:val="a7"/>
              <w:tabs>
                <w:tab w:val="clear" w:pos="1080"/>
              </w:tabs>
              <w:spacing w:before="60" w:line="276" w:lineRule="auto"/>
              <w:ind w:left="366" w:right="-378" w:hanging="366"/>
              <w:rPr>
                <w:rFonts w:ascii="Arial" w:hAnsi="Arial" w:cs="Arial"/>
                <w:sz w:val="16"/>
                <w:szCs w:val="16"/>
                <w:lang w:val="en-GB"/>
              </w:rPr>
            </w:pPr>
          </w:p>
        </w:tc>
        <w:tc>
          <w:tcPr>
            <w:tcW w:w="2277" w:type="dxa"/>
            <w:gridSpan w:val="2"/>
          </w:tcPr>
          <w:p w14:paraId="09539D9E" w14:textId="77777777" w:rsidR="00CB3655" w:rsidRPr="00C57B63" w:rsidRDefault="00CB3655" w:rsidP="00532705">
            <w:pPr>
              <w:spacing w:before="60" w:line="276" w:lineRule="auto"/>
              <w:jc w:val="center"/>
              <w:rPr>
                <w:rFonts w:ascii="Arial" w:hAnsi="Arial" w:cs="Arial"/>
                <w:sz w:val="16"/>
                <w:szCs w:val="16"/>
              </w:rPr>
            </w:pPr>
          </w:p>
        </w:tc>
        <w:tc>
          <w:tcPr>
            <w:tcW w:w="1196" w:type="dxa"/>
            <w:vAlign w:val="bottom"/>
          </w:tcPr>
          <w:p w14:paraId="67D27004" w14:textId="77777777" w:rsidR="00CB3655" w:rsidRPr="00C57B63" w:rsidRDefault="00CB3655" w:rsidP="005327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0F203D72"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vAlign w:val="bottom"/>
          </w:tcPr>
          <w:p w14:paraId="62E1F8C8"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1211FD9B"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CB3655" w:rsidRPr="00C57B63" w14:paraId="3A85DD60" w14:textId="77777777" w:rsidTr="00030E17">
        <w:tc>
          <w:tcPr>
            <w:tcW w:w="2289" w:type="dxa"/>
          </w:tcPr>
          <w:p w14:paraId="35E6AA85" w14:textId="3F1E7D06" w:rsidR="00CB3655" w:rsidRPr="00C57B63" w:rsidRDefault="00CB3655" w:rsidP="00532705">
            <w:pPr>
              <w:spacing w:before="60" w:line="276" w:lineRule="auto"/>
              <w:ind w:right="-108"/>
              <w:rPr>
                <w:rFonts w:ascii="Arial" w:hAnsi="Arial" w:cs="Arial"/>
                <w:sz w:val="16"/>
                <w:szCs w:val="16"/>
              </w:rPr>
            </w:pPr>
            <w:r w:rsidRPr="00C57B63">
              <w:rPr>
                <w:rFonts w:ascii="Arial" w:hAnsi="Arial" w:cs="Arial"/>
                <w:sz w:val="16"/>
                <w:szCs w:val="16"/>
                <w:u w:val="single"/>
              </w:rPr>
              <w:t>Purchase of goods</w:t>
            </w:r>
          </w:p>
        </w:tc>
        <w:tc>
          <w:tcPr>
            <w:tcW w:w="2277" w:type="dxa"/>
            <w:gridSpan w:val="2"/>
          </w:tcPr>
          <w:p w14:paraId="6D286FC7" w14:textId="77777777" w:rsidR="00CB3655" w:rsidRPr="00C57B63" w:rsidRDefault="00CB3655" w:rsidP="00532705">
            <w:pPr>
              <w:spacing w:before="60" w:line="276" w:lineRule="auto"/>
              <w:jc w:val="center"/>
              <w:rPr>
                <w:rFonts w:ascii="Arial" w:hAnsi="Arial" w:cs="Arial"/>
                <w:sz w:val="16"/>
                <w:szCs w:val="16"/>
                <w:cs/>
              </w:rPr>
            </w:pPr>
          </w:p>
        </w:tc>
        <w:tc>
          <w:tcPr>
            <w:tcW w:w="1196" w:type="dxa"/>
            <w:vAlign w:val="bottom"/>
          </w:tcPr>
          <w:p w14:paraId="43551FBA" w14:textId="77777777" w:rsidR="00CB3655" w:rsidRPr="00C57B63" w:rsidRDefault="00CB3655" w:rsidP="005327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33AEF4EB"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59F6A6BF"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6667E33F" w14:textId="77777777" w:rsidR="00CB3655" w:rsidRPr="00C57B63" w:rsidRDefault="00CB3655"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p>
        </w:tc>
      </w:tr>
      <w:tr w:rsidR="00425069" w:rsidRPr="00C57B63" w14:paraId="7A505A50" w14:textId="77777777" w:rsidTr="00030E17">
        <w:tc>
          <w:tcPr>
            <w:tcW w:w="2289" w:type="dxa"/>
          </w:tcPr>
          <w:p w14:paraId="29839B4B" w14:textId="31149A24" w:rsidR="00425069" w:rsidRPr="00C57B63" w:rsidRDefault="00425069" w:rsidP="00532705">
            <w:pPr>
              <w:spacing w:before="60" w:line="276" w:lineRule="auto"/>
              <w:ind w:right="-108" w:firstLine="201"/>
              <w:rPr>
                <w:rFonts w:ascii="Arial" w:hAnsi="Arial" w:cs="Arial"/>
                <w:sz w:val="16"/>
                <w:szCs w:val="16"/>
              </w:rPr>
            </w:pPr>
            <w:r w:rsidRPr="00C57B63">
              <w:rPr>
                <w:rFonts w:ascii="Arial" w:hAnsi="Arial" w:cs="Arial"/>
                <w:sz w:val="16"/>
                <w:szCs w:val="16"/>
              </w:rPr>
              <w:t>Subsidiary</w:t>
            </w:r>
          </w:p>
        </w:tc>
        <w:tc>
          <w:tcPr>
            <w:tcW w:w="2277" w:type="dxa"/>
            <w:gridSpan w:val="2"/>
          </w:tcPr>
          <w:p w14:paraId="38E95082" w14:textId="665A82C6" w:rsidR="00425069" w:rsidRPr="00C57B63" w:rsidRDefault="00425069" w:rsidP="00532705">
            <w:pPr>
              <w:spacing w:before="60" w:line="276" w:lineRule="auto"/>
              <w:jc w:val="center"/>
              <w:rPr>
                <w:rFonts w:ascii="Arial" w:hAnsi="Arial" w:cs="Arial"/>
                <w:sz w:val="16"/>
                <w:szCs w:val="16"/>
                <w:cs/>
              </w:rPr>
            </w:pPr>
            <w:r w:rsidRPr="00C57B63">
              <w:rPr>
                <w:rFonts w:ascii="Arial" w:hAnsi="Arial" w:cs="Arial"/>
                <w:sz w:val="16"/>
                <w:szCs w:val="16"/>
              </w:rPr>
              <w:t>Cost plus margin</w:t>
            </w:r>
          </w:p>
        </w:tc>
        <w:tc>
          <w:tcPr>
            <w:tcW w:w="1196" w:type="dxa"/>
            <w:vAlign w:val="bottom"/>
          </w:tcPr>
          <w:p w14:paraId="69C250E8" w14:textId="54B0561E" w:rsidR="00425069" w:rsidRPr="00C57B63" w:rsidRDefault="002B732A"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Pr>
                <w:rFonts w:ascii="Arial" w:hAnsi="Arial" w:cs="Arial"/>
                <w:sz w:val="16"/>
                <w:szCs w:val="16"/>
                <w:lang w:val="en-GB"/>
              </w:rPr>
              <w:t>-</w:t>
            </w:r>
          </w:p>
        </w:tc>
        <w:tc>
          <w:tcPr>
            <w:tcW w:w="1136" w:type="dxa"/>
            <w:vAlign w:val="bottom"/>
          </w:tcPr>
          <w:p w14:paraId="5EA6D1A2" w14:textId="7835AAA5"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sidRPr="00C57B63">
              <w:rPr>
                <w:rFonts w:ascii="Arial" w:hAnsi="Arial" w:cs="Arial"/>
                <w:sz w:val="16"/>
                <w:szCs w:val="16"/>
                <w:lang w:val="en-GB"/>
              </w:rPr>
              <w:t>-</w:t>
            </w:r>
          </w:p>
        </w:tc>
        <w:tc>
          <w:tcPr>
            <w:tcW w:w="1196" w:type="dxa"/>
          </w:tcPr>
          <w:p w14:paraId="40C52FA2" w14:textId="44CA08F7" w:rsidR="00425069" w:rsidRPr="00C57B63" w:rsidRDefault="002B732A"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2,452</w:t>
            </w:r>
          </w:p>
        </w:tc>
        <w:tc>
          <w:tcPr>
            <w:tcW w:w="1134" w:type="dxa"/>
          </w:tcPr>
          <w:p w14:paraId="67C13663" w14:textId="476F180B"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r w:rsidRPr="00C57B63">
              <w:rPr>
                <w:rFonts w:ascii="Arial" w:hAnsi="Arial" w:cs="Arial"/>
                <w:sz w:val="16"/>
                <w:szCs w:val="16"/>
                <w:lang w:val="en-GB"/>
              </w:rPr>
              <w:t>2,947</w:t>
            </w:r>
          </w:p>
        </w:tc>
      </w:tr>
      <w:tr w:rsidR="00425069" w:rsidRPr="00C57B63" w14:paraId="73548246" w14:textId="77777777" w:rsidTr="00030E17">
        <w:tc>
          <w:tcPr>
            <w:tcW w:w="2289" w:type="dxa"/>
          </w:tcPr>
          <w:p w14:paraId="2E27DC1B" w14:textId="6BAC268E" w:rsidR="00425069" w:rsidRPr="00C57B63" w:rsidRDefault="00425069" w:rsidP="00532705">
            <w:pPr>
              <w:spacing w:before="60" w:line="276" w:lineRule="auto"/>
              <w:ind w:right="-108" w:firstLine="201"/>
              <w:rPr>
                <w:rFonts w:ascii="Arial" w:hAnsi="Arial" w:cs="Arial"/>
                <w:sz w:val="16"/>
                <w:szCs w:val="16"/>
              </w:rPr>
            </w:pPr>
            <w:r w:rsidRPr="00C57B63">
              <w:rPr>
                <w:rFonts w:ascii="Arial" w:hAnsi="Arial" w:cs="Arial"/>
                <w:sz w:val="16"/>
                <w:szCs w:val="16"/>
              </w:rPr>
              <w:t>Related company</w:t>
            </w:r>
          </w:p>
        </w:tc>
        <w:tc>
          <w:tcPr>
            <w:tcW w:w="2277" w:type="dxa"/>
            <w:gridSpan w:val="2"/>
          </w:tcPr>
          <w:p w14:paraId="4A33D060" w14:textId="06CB95E1" w:rsidR="00425069" w:rsidRPr="00C57B63" w:rsidRDefault="00425069" w:rsidP="00532705">
            <w:pPr>
              <w:spacing w:before="60" w:line="276" w:lineRule="auto"/>
              <w:jc w:val="center"/>
              <w:rPr>
                <w:rFonts w:ascii="Arial" w:hAnsi="Arial" w:cs="Arial"/>
                <w:sz w:val="16"/>
                <w:szCs w:val="16"/>
              </w:rPr>
            </w:pPr>
            <w:r w:rsidRPr="00C57B63">
              <w:rPr>
                <w:rFonts w:ascii="Arial" w:hAnsi="Arial" w:cs="Arial"/>
                <w:sz w:val="16"/>
                <w:szCs w:val="16"/>
              </w:rPr>
              <w:t>Cost plus margin</w:t>
            </w:r>
          </w:p>
        </w:tc>
        <w:tc>
          <w:tcPr>
            <w:tcW w:w="1196" w:type="dxa"/>
            <w:vAlign w:val="bottom"/>
          </w:tcPr>
          <w:p w14:paraId="40CDC12D" w14:textId="2B5B078D" w:rsidR="00425069" w:rsidRPr="00C57B63" w:rsidRDefault="002B732A"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Pr>
                <w:rFonts w:ascii="Arial" w:hAnsi="Arial" w:cs="Arial"/>
                <w:sz w:val="16"/>
                <w:szCs w:val="16"/>
                <w:lang w:val="en-GB"/>
              </w:rPr>
              <w:t>356</w:t>
            </w:r>
          </w:p>
        </w:tc>
        <w:tc>
          <w:tcPr>
            <w:tcW w:w="1136" w:type="dxa"/>
            <w:vAlign w:val="bottom"/>
          </w:tcPr>
          <w:p w14:paraId="3078AE12" w14:textId="3DE07F5E" w:rsidR="00425069" w:rsidRPr="00C57B63" w:rsidRDefault="00425069"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r w:rsidRPr="00C57B63">
              <w:rPr>
                <w:rFonts w:ascii="Arial" w:hAnsi="Arial" w:cs="Arial"/>
                <w:sz w:val="16"/>
                <w:szCs w:val="16"/>
                <w:lang w:val="en-GB"/>
              </w:rPr>
              <w:t>1,566</w:t>
            </w:r>
          </w:p>
        </w:tc>
        <w:tc>
          <w:tcPr>
            <w:tcW w:w="1196" w:type="dxa"/>
            <w:vAlign w:val="bottom"/>
          </w:tcPr>
          <w:p w14:paraId="20BAB066" w14:textId="1D86F9F1" w:rsidR="00425069" w:rsidRPr="00C57B63" w:rsidRDefault="002B732A"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356</w:t>
            </w:r>
          </w:p>
        </w:tc>
        <w:tc>
          <w:tcPr>
            <w:tcW w:w="1134" w:type="dxa"/>
            <w:vAlign w:val="bottom"/>
          </w:tcPr>
          <w:p w14:paraId="350DF3F3" w14:textId="0BFA2A5A" w:rsidR="00425069" w:rsidRPr="00C57B63" w:rsidRDefault="00425069"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r w:rsidRPr="00C57B63">
              <w:rPr>
                <w:rFonts w:ascii="Arial" w:hAnsi="Arial" w:cs="Arial"/>
                <w:sz w:val="16"/>
                <w:szCs w:val="16"/>
                <w:lang w:val="en-GB"/>
              </w:rPr>
              <w:t>1,543</w:t>
            </w:r>
          </w:p>
        </w:tc>
      </w:tr>
      <w:tr w:rsidR="00425069" w:rsidRPr="00C57B63" w14:paraId="4ED2C464" w14:textId="77777777" w:rsidTr="00030E17">
        <w:tc>
          <w:tcPr>
            <w:tcW w:w="2289" w:type="dxa"/>
          </w:tcPr>
          <w:p w14:paraId="581102A4" w14:textId="493A0C2F" w:rsidR="00425069" w:rsidRPr="00C57B63" w:rsidRDefault="00425069" w:rsidP="00532705">
            <w:pPr>
              <w:spacing w:before="60" w:line="276" w:lineRule="auto"/>
              <w:ind w:right="-108"/>
              <w:rPr>
                <w:rFonts w:ascii="Arial" w:hAnsi="Arial" w:cs="Arial"/>
                <w:sz w:val="16"/>
                <w:szCs w:val="16"/>
              </w:rPr>
            </w:pPr>
            <w:r w:rsidRPr="00C57B63">
              <w:rPr>
                <w:rFonts w:ascii="Arial" w:hAnsi="Arial" w:cs="Arial"/>
                <w:sz w:val="16"/>
                <w:szCs w:val="16"/>
              </w:rPr>
              <w:t>Total</w:t>
            </w:r>
          </w:p>
        </w:tc>
        <w:tc>
          <w:tcPr>
            <w:tcW w:w="2277" w:type="dxa"/>
            <w:gridSpan w:val="2"/>
          </w:tcPr>
          <w:p w14:paraId="1F9F20C0" w14:textId="77777777" w:rsidR="00425069" w:rsidRPr="00C57B63" w:rsidRDefault="00425069" w:rsidP="00532705">
            <w:pPr>
              <w:spacing w:before="60" w:line="276" w:lineRule="auto"/>
              <w:jc w:val="center"/>
              <w:rPr>
                <w:rFonts w:ascii="Arial" w:hAnsi="Arial" w:cs="Arial"/>
                <w:sz w:val="16"/>
                <w:szCs w:val="16"/>
                <w:cs/>
              </w:rPr>
            </w:pPr>
          </w:p>
        </w:tc>
        <w:tc>
          <w:tcPr>
            <w:tcW w:w="1196" w:type="dxa"/>
            <w:vAlign w:val="bottom"/>
          </w:tcPr>
          <w:p w14:paraId="36B8310E" w14:textId="342876C9" w:rsidR="00425069" w:rsidRPr="00C57B63" w:rsidRDefault="002B732A"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r>
              <w:rPr>
                <w:rFonts w:ascii="Arial" w:hAnsi="Arial" w:cs="Arial"/>
                <w:sz w:val="16"/>
                <w:szCs w:val="16"/>
              </w:rPr>
              <w:t>356</w:t>
            </w:r>
          </w:p>
        </w:tc>
        <w:tc>
          <w:tcPr>
            <w:tcW w:w="1136" w:type="dxa"/>
            <w:vAlign w:val="bottom"/>
          </w:tcPr>
          <w:p w14:paraId="533EAE9E" w14:textId="688303B3" w:rsidR="00425069" w:rsidRPr="00C57B63" w:rsidRDefault="00425069"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sidRPr="00C57B63">
              <w:rPr>
                <w:rFonts w:ascii="Arial" w:hAnsi="Arial" w:cs="Arial"/>
                <w:sz w:val="16"/>
                <w:szCs w:val="16"/>
                <w:lang w:val="en-GB"/>
              </w:rPr>
              <w:t>1,566</w:t>
            </w:r>
          </w:p>
        </w:tc>
        <w:tc>
          <w:tcPr>
            <w:tcW w:w="1196" w:type="dxa"/>
            <w:vAlign w:val="bottom"/>
          </w:tcPr>
          <w:p w14:paraId="26BDB6A5" w14:textId="651794B2" w:rsidR="00425069" w:rsidRPr="00C57B63" w:rsidRDefault="002B732A"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2,808</w:t>
            </w:r>
          </w:p>
        </w:tc>
        <w:tc>
          <w:tcPr>
            <w:tcW w:w="1134" w:type="dxa"/>
            <w:vAlign w:val="bottom"/>
          </w:tcPr>
          <w:p w14:paraId="5714AA36" w14:textId="173775B2" w:rsidR="00425069" w:rsidRPr="00C57B63" w:rsidRDefault="00425069"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r w:rsidRPr="00C57B63">
              <w:rPr>
                <w:rFonts w:ascii="Arial" w:hAnsi="Arial" w:cs="Arial"/>
                <w:sz w:val="16"/>
                <w:szCs w:val="16"/>
                <w:lang w:val="en-GB"/>
              </w:rPr>
              <w:t>4,490</w:t>
            </w:r>
          </w:p>
        </w:tc>
      </w:tr>
      <w:tr w:rsidR="00425069" w:rsidRPr="00C57B63" w14:paraId="712A72EC" w14:textId="77777777" w:rsidTr="00030E17">
        <w:tc>
          <w:tcPr>
            <w:tcW w:w="2289" w:type="dxa"/>
          </w:tcPr>
          <w:p w14:paraId="4649B84A" w14:textId="1576E47F" w:rsidR="00425069" w:rsidRPr="00C57B63" w:rsidRDefault="00425069" w:rsidP="00532705">
            <w:pPr>
              <w:spacing w:before="60" w:line="276" w:lineRule="auto"/>
              <w:ind w:right="-108"/>
              <w:rPr>
                <w:rFonts w:ascii="Arial" w:hAnsi="Arial" w:cs="Arial"/>
                <w:sz w:val="16"/>
                <w:szCs w:val="16"/>
              </w:rPr>
            </w:pPr>
          </w:p>
        </w:tc>
        <w:tc>
          <w:tcPr>
            <w:tcW w:w="2277" w:type="dxa"/>
            <w:gridSpan w:val="2"/>
          </w:tcPr>
          <w:p w14:paraId="152FC5CD" w14:textId="77777777" w:rsidR="00425069" w:rsidRPr="00C57B63" w:rsidRDefault="00425069" w:rsidP="00532705">
            <w:pPr>
              <w:spacing w:before="60" w:line="276" w:lineRule="auto"/>
              <w:jc w:val="center"/>
              <w:rPr>
                <w:rFonts w:ascii="Arial" w:hAnsi="Arial" w:cs="Arial"/>
                <w:sz w:val="16"/>
                <w:szCs w:val="16"/>
                <w:cs/>
              </w:rPr>
            </w:pPr>
          </w:p>
        </w:tc>
        <w:tc>
          <w:tcPr>
            <w:tcW w:w="1196" w:type="dxa"/>
          </w:tcPr>
          <w:p w14:paraId="64C417EC" w14:textId="77777777"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6" w:type="dxa"/>
          </w:tcPr>
          <w:p w14:paraId="51D69964" w14:textId="77777777"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30C7774F" w14:textId="77777777"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6F38CD57" w14:textId="77777777"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p>
        </w:tc>
      </w:tr>
      <w:tr w:rsidR="00425069" w:rsidRPr="00C57B63" w14:paraId="446AF96B" w14:textId="77777777" w:rsidTr="00030E17">
        <w:tc>
          <w:tcPr>
            <w:tcW w:w="2289" w:type="dxa"/>
          </w:tcPr>
          <w:p w14:paraId="20AA54C6" w14:textId="77777777" w:rsidR="00425069" w:rsidRPr="00C57B63" w:rsidRDefault="00425069" w:rsidP="00532705">
            <w:pPr>
              <w:pStyle w:val="a7"/>
              <w:tabs>
                <w:tab w:val="clear" w:pos="1080"/>
              </w:tabs>
              <w:spacing w:before="60" w:line="276" w:lineRule="auto"/>
              <w:ind w:right="-113"/>
              <w:rPr>
                <w:rFonts w:ascii="Arial" w:hAnsi="Arial" w:cs="Arial"/>
                <w:sz w:val="16"/>
                <w:szCs w:val="16"/>
                <w:cs/>
              </w:rPr>
            </w:pPr>
            <w:r w:rsidRPr="00C57B63">
              <w:rPr>
                <w:rFonts w:ascii="Arial" w:hAnsi="Arial" w:cs="Arial"/>
                <w:sz w:val="16"/>
                <w:szCs w:val="16"/>
                <w:u w:val="single"/>
              </w:rPr>
              <w:t>Other</w:t>
            </w:r>
            <w:r w:rsidRPr="00C57B63">
              <w:rPr>
                <w:rFonts w:ascii="Arial" w:hAnsi="Arial" w:cs="Arial"/>
                <w:sz w:val="16"/>
                <w:szCs w:val="16"/>
                <w:u w:val="single"/>
                <w:cs/>
              </w:rPr>
              <w:t xml:space="preserve"> </w:t>
            </w:r>
            <w:r w:rsidRPr="00C57B63">
              <w:rPr>
                <w:rFonts w:ascii="Arial" w:hAnsi="Arial" w:cs="Arial"/>
                <w:sz w:val="16"/>
                <w:szCs w:val="16"/>
                <w:u w:val="single"/>
              </w:rPr>
              <w:t>costs</w:t>
            </w:r>
          </w:p>
        </w:tc>
        <w:tc>
          <w:tcPr>
            <w:tcW w:w="2277" w:type="dxa"/>
            <w:gridSpan w:val="2"/>
          </w:tcPr>
          <w:p w14:paraId="4182FEAE" w14:textId="77777777" w:rsidR="00425069" w:rsidRPr="00C57B63" w:rsidRDefault="00425069" w:rsidP="00532705">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tcPr>
          <w:p w14:paraId="59713AE1" w14:textId="77777777"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6" w:type="dxa"/>
          </w:tcPr>
          <w:p w14:paraId="67ECADD7" w14:textId="77777777"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7DD604B7" w14:textId="77777777"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167FEB1A" w14:textId="77777777" w:rsidR="00425069" w:rsidRPr="00C57B63" w:rsidRDefault="00425069"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5A59F0" w:rsidRPr="00C57B63" w14:paraId="1871DA3B" w14:textId="77777777" w:rsidTr="00030E17">
        <w:tc>
          <w:tcPr>
            <w:tcW w:w="2289" w:type="dxa"/>
          </w:tcPr>
          <w:p w14:paraId="56EF67D2" w14:textId="77777777" w:rsidR="005A59F0" w:rsidRPr="00C57B63" w:rsidRDefault="005A59F0" w:rsidP="00532705">
            <w:pPr>
              <w:spacing w:before="60" w:line="276" w:lineRule="auto"/>
              <w:ind w:right="-108" w:firstLine="218"/>
              <w:rPr>
                <w:rFonts w:ascii="Arial" w:hAnsi="Arial" w:cs="Arial"/>
                <w:sz w:val="16"/>
                <w:szCs w:val="16"/>
              </w:rPr>
            </w:pPr>
            <w:r w:rsidRPr="00C57B63">
              <w:rPr>
                <w:rFonts w:ascii="Arial" w:hAnsi="Arial" w:cs="Arial"/>
                <w:sz w:val="16"/>
                <w:szCs w:val="16"/>
              </w:rPr>
              <w:t>Related company</w:t>
            </w:r>
          </w:p>
        </w:tc>
        <w:tc>
          <w:tcPr>
            <w:tcW w:w="2277" w:type="dxa"/>
            <w:gridSpan w:val="2"/>
          </w:tcPr>
          <w:p w14:paraId="396EB6FC" w14:textId="77777777" w:rsidR="005A59F0" w:rsidRPr="00C57B63" w:rsidRDefault="005A59F0" w:rsidP="00532705">
            <w:pPr>
              <w:spacing w:before="60" w:line="276" w:lineRule="auto"/>
              <w:jc w:val="center"/>
              <w:rPr>
                <w:rFonts w:ascii="Arial" w:hAnsi="Arial" w:cs="Arial"/>
                <w:sz w:val="16"/>
                <w:szCs w:val="16"/>
              </w:rPr>
            </w:pPr>
            <w:r w:rsidRPr="00C57B63">
              <w:rPr>
                <w:rFonts w:ascii="Arial" w:hAnsi="Arial" w:cs="Arial"/>
                <w:sz w:val="16"/>
                <w:szCs w:val="16"/>
              </w:rPr>
              <w:t>Agreed price</w:t>
            </w:r>
          </w:p>
        </w:tc>
        <w:tc>
          <w:tcPr>
            <w:tcW w:w="1196" w:type="dxa"/>
            <w:shd w:val="clear" w:color="auto" w:fill="auto"/>
          </w:tcPr>
          <w:p w14:paraId="676EB743" w14:textId="7947D9A3" w:rsidR="005A59F0" w:rsidRPr="00C57B63" w:rsidRDefault="002B732A"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r>
              <w:rPr>
                <w:rFonts w:ascii="Arial" w:hAnsi="Arial" w:cs="Arial"/>
                <w:sz w:val="16"/>
                <w:szCs w:val="16"/>
              </w:rPr>
              <w:t>1,149</w:t>
            </w:r>
          </w:p>
        </w:tc>
        <w:tc>
          <w:tcPr>
            <w:tcW w:w="1136" w:type="dxa"/>
          </w:tcPr>
          <w:p w14:paraId="1D797DC1" w14:textId="5EB1F87E" w:rsidR="005A59F0" w:rsidRPr="00C57B63" w:rsidRDefault="005A59F0"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1,809</w:t>
            </w:r>
          </w:p>
        </w:tc>
        <w:tc>
          <w:tcPr>
            <w:tcW w:w="1196" w:type="dxa"/>
            <w:vAlign w:val="bottom"/>
          </w:tcPr>
          <w:p w14:paraId="58DA049E" w14:textId="3BAE172C" w:rsidR="005A59F0" w:rsidRPr="00C57B63" w:rsidRDefault="002B732A"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1,096</w:t>
            </w:r>
          </w:p>
        </w:tc>
        <w:tc>
          <w:tcPr>
            <w:tcW w:w="1134" w:type="dxa"/>
            <w:vAlign w:val="bottom"/>
          </w:tcPr>
          <w:p w14:paraId="3EF00162" w14:textId="2FD3F636" w:rsidR="005A59F0" w:rsidRPr="00C57B63" w:rsidRDefault="005A59F0"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1,712</w:t>
            </w:r>
          </w:p>
        </w:tc>
      </w:tr>
      <w:tr w:rsidR="005A59F0" w:rsidRPr="00C57B63" w14:paraId="04A33F91" w14:textId="77777777" w:rsidTr="00457636">
        <w:trPr>
          <w:trHeight w:val="184"/>
        </w:trPr>
        <w:tc>
          <w:tcPr>
            <w:tcW w:w="2289" w:type="dxa"/>
          </w:tcPr>
          <w:p w14:paraId="2DDB00A3" w14:textId="657AA232" w:rsidR="005A59F0" w:rsidRPr="00C57B63" w:rsidRDefault="005A59F0" w:rsidP="00532705">
            <w:pPr>
              <w:tabs>
                <w:tab w:val="left" w:pos="113"/>
              </w:tabs>
              <w:spacing w:before="60" w:line="276" w:lineRule="auto"/>
              <w:ind w:right="-113"/>
              <w:rPr>
                <w:rFonts w:ascii="Arial" w:hAnsi="Arial" w:cs="Arial"/>
                <w:sz w:val="16"/>
                <w:szCs w:val="16"/>
              </w:rPr>
            </w:pPr>
          </w:p>
        </w:tc>
        <w:tc>
          <w:tcPr>
            <w:tcW w:w="2277" w:type="dxa"/>
            <w:gridSpan w:val="2"/>
          </w:tcPr>
          <w:p w14:paraId="45B43B5D" w14:textId="77777777" w:rsidR="005A59F0" w:rsidRPr="00C57B63" w:rsidRDefault="005A59F0" w:rsidP="00532705">
            <w:pPr>
              <w:spacing w:before="60" w:line="276" w:lineRule="auto"/>
              <w:jc w:val="center"/>
              <w:rPr>
                <w:rFonts w:ascii="Arial" w:hAnsi="Arial" w:cs="Arial"/>
                <w:sz w:val="16"/>
                <w:szCs w:val="16"/>
              </w:rPr>
            </w:pPr>
          </w:p>
        </w:tc>
        <w:tc>
          <w:tcPr>
            <w:tcW w:w="1196" w:type="dxa"/>
            <w:shd w:val="clear" w:color="auto" w:fill="auto"/>
          </w:tcPr>
          <w:p w14:paraId="2E5649EF" w14:textId="77777777" w:rsidR="005A59F0" w:rsidRPr="00C57B63" w:rsidRDefault="005A59F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6" w:type="dxa"/>
          </w:tcPr>
          <w:p w14:paraId="3F5F25EC" w14:textId="77777777" w:rsidR="005A59F0" w:rsidRPr="00C57B63" w:rsidRDefault="005A59F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p>
        </w:tc>
        <w:tc>
          <w:tcPr>
            <w:tcW w:w="1196" w:type="dxa"/>
            <w:vAlign w:val="bottom"/>
          </w:tcPr>
          <w:p w14:paraId="403EAF3E" w14:textId="77777777" w:rsidR="005A59F0" w:rsidRPr="00C57B63" w:rsidRDefault="005A59F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3FD5B591" w14:textId="77777777" w:rsidR="005A59F0" w:rsidRPr="00C57B63" w:rsidRDefault="005A59F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5A59F0" w:rsidRPr="00C57B63" w14:paraId="29D09251" w14:textId="77777777" w:rsidTr="00030E17">
        <w:tc>
          <w:tcPr>
            <w:tcW w:w="2289" w:type="dxa"/>
          </w:tcPr>
          <w:p w14:paraId="1462B60F" w14:textId="336B71EC" w:rsidR="005A59F0" w:rsidRPr="00C57B63" w:rsidRDefault="005A59F0" w:rsidP="00532705">
            <w:pPr>
              <w:pStyle w:val="a7"/>
              <w:tabs>
                <w:tab w:val="clear" w:pos="1080"/>
              </w:tabs>
              <w:spacing w:before="60" w:line="276" w:lineRule="auto"/>
              <w:ind w:right="-113"/>
              <w:rPr>
                <w:rFonts w:ascii="Arial" w:hAnsi="Arial" w:cs="Arial"/>
                <w:sz w:val="16"/>
                <w:szCs w:val="16"/>
                <w:cs/>
              </w:rPr>
            </w:pPr>
            <w:r w:rsidRPr="00C57B63">
              <w:rPr>
                <w:rFonts w:ascii="Arial" w:hAnsi="Arial" w:cs="Arial"/>
                <w:sz w:val="16"/>
                <w:szCs w:val="16"/>
                <w:u w:val="single"/>
              </w:rPr>
              <w:t>Interest</w:t>
            </w:r>
            <w:r w:rsidRPr="00C57B63">
              <w:rPr>
                <w:rFonts w:ascii="Arial" w:hAnsi="Arial" w:cs="Arial"/>
                <w:sz w:val="16"/>
                <w:szCs w:val="16"/>
                <w:u w:val="single"/>
                <w:cs/>
              </w:rPr>
              <w:t xml:space="preserve"> </w:t>
            </w:r>
            <w:r w:rsidRPr="00C57B63">
              <w:rPr>
                <w:rFonts w:ascii="Arial" w:hAnsi="Arial" w:cs="Arial"/>
                <w:sz w:val="16"/>
                <w:szCs w:val="16"/>
                <w:u w:val="single"/>
              </w:rPr>
              <w:t>expens</w:t>
            </w:r>
            <w:r w:rsidRPr="00C57B63">
              <w:rPr>
                <w:rFonts w:ascii="Arial" w:hAnsi="Arial" w:cs="Arial"/>
                <w:sz w:val="16"/>
                <w:szCs w:val="16"/>
                <w:u w:val="single"/>
                <w:lang w:val="en-US"/>
              </w:rPr>
              <w:t>e</w:t>
            </w:r>
          </w:p>
        </w:tc>
        <w:tc>
          <w:tcPr>
            <w:tcW w:w="2277" w:type="dxa"/>
            <w:gridSpan w:val="2"/>
          </w:tcPr>
          <w:p w14:paraId="29EF0E9B" w14:textId="77777777" w:rsidR="005A59F0" w:rsidRPr="00C57B63" w:rsidRDefault="005A59F0" w:rsidP="00532705">
            <w:pPr>
              <w:spacing w:before="60" w:line="276" w:lineRule="auto"/>
              <w:jc w:val="center"/>
              <w:rPr>
                <w:rFonts w:ascii="Arial" w:hAnsi="Arial" w:cs="Arial"/>
                <w:sz w:val="16"/>
                <w:szCs w:val="16"/>
              </w:rPr>
            </w:pPr>
          </w:p>
        </w:tc>
        <w:tc>
          <w:tcPr>
            <w:tcW w:w="1196" w:type="dxa"/>
            <w:shd w:val="clear" w:color="auto" w:fill="auto"/>
            <w:vAlign w:val="bottom"/>
          </w:tcPr>
          <w:p w14:paraId="531009C7" w14:textId="77777777" w:rsidR="005A59F0" w:rsidRPr="00C57B63" w:rsidRDefault="005A59F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2953FD59" w14:textId="77777777" w:rsidR="005A59F0" w:rsidRPr="00C57B63" w:rsidRDefault="005A59F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162B01F2" w14:textId="77777777" w:rsidR="005A59F0" w:rsidRPr="00C57B63" w:rsidRDefault="005A59F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0AF666C0" w14:textId="77777777" w:rsidR="005A59F0" w:rsidRPr="00C57B63" w:rsidRDefault="005A59F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1E3F4F" w:rsidRPr="00C57B63" w14:paraId="01212711" w14:textId="77777777" w:rsidTr="002B732A">
        <w:tc>
          <w:tcPr>
            <w:tcW w:w="2289" w:type="dxa"/>
          </w:tcPr>
          <w:p w14:paraId="2081EE6B" w14:textId="48F3D0C4" w:rsidR="001E3F4F" w:rsidRPr="00C57B63" w:rsidRDefault="001E3F4F" w:rsidP="00532705">
            <w:pPr>
              <w:spacing w:before="60" w:line="276" w:lineRule="auto"/>
              <w:ind w:right="-108" w:firstLine="218"/>
              <w:rPr>
                <w:rFonts w:ascii="Arial" w:hAnsi="Arial" w:cs="Arial"/>
                <w:sz w:val="16"/>
                <w:szCs w:val="16"/>
              </w:rPr>
            </w:pPr>
            <w:r w:rsidRPr="00C57B63">
              <w:rPr>
                <w:rFonts w:ascii="Arial" w:hAnsi="Arial" w:cs="Arial"/>
                <w:sz w:val="16"/>
                <w:szCs w:val="16"/>
              </w:rPr>
              <w:t>Director</w:t>
            </w:r>
          </w:p>
        </w:tc>
        <w:tc>
          <w:tcPr>
            <w:tcW w:w="2277" w:type="dxa"/>
            <w:gridSpan w:val="2"/>
          </w:tcPr>
          <w:p w14:paraId="33A44109" w14:textId="2906FE55" w:rsidR="001E3F4F" w:rsidRPr="004A11CF" w:rsidRDefault="004A11CF" w:rsidP="00532705">
            <w:pPr>
              <w:spacing w:before="60" w:line="276" w:lineRule="auto"/>
              <w:jc w:val="center"/>
              <w:rPr>
                <w:rFonts w:ascii="Arial" w:hAnsi="Arial" w:cs="Arial"/>
                <w:sz w:val="16"/>
                <w:szCs w:val="16"/>
              </w:rPr>
            </w:pPr>
            <w:r w:rsidRPr="004A11CF">
              <w:rPr>
                <w:rFonts w:ascii="Arial" w:hAnsi="Arial" w:cs="Arial"/>
                <w:sz w:val="16"/>
                <w:szCs w:val="16"/>
              </w:rPr>
              <w:t xml:space="preserve">5.00 </w:t>
            </w:r>
            <w:r w:rsidR="00D11B79">
              <w:rPr>
                <w:rFonts w:ascii="Arial" w:hAnsi="Arial" w:cs="Arial"/>
                <w:sz w:val="16"/>
                <w:szCs w:val="16"/>
              </w:rPr>
              <w:t>–</w:t>
            </w:r>
            <w:r w:rsidRPr="004A11CF">
              <w:rPr>
                <w:rFonts w:ascii="Arial" w:hAnsi="Arial" w:cs="Arial"/>
                <w:sz w:val="16"/>
                <w:szCs w:val="16"/>
              </w:rPr>
              <w:t xml:space="preserve"> </w:t>
            </w:r>
            <w:r w:rsidR="001E3F4F" w:rsidRPr="004A11CF">
              <w:rPr>
                <w:rFonts w:ascii="Arial" w:hAnsi="Arial" w:cs="Arial"/>
                <w:sz w:val="16"/>
                <w:szCs w:val="16"/>
              </w:rPr>
              <w:t>6.00% per annum</w:t>
            </w:r>
          </w:p>
        </w:tc>
        <w:tc>
          <w:tcPr>
            <w:tcW w:w="1196" w:type="dxa"/>
            <w:shd w:val="clear" w:color="auto" w:fill="auto"/>
          </w:tcPr>
          <w:p w14:paraId="3F5FB8A8" w14:textId="0B6297E9" w:rsidR="002B732A" w:rsidRPr="002B732A" w:rsidRDefault="002B732A" w:rsidP="002B732A">
            <w:pPr>
              <w:jc w:val="right"/>
              <w:rPr>
                <w:rFonts w:ascii="Arial" w:hAnsi="Arial" w:cs="Arial"/>
                <w:sz w:val="16"/>
                <w:szCs w:val="16"/>
                <w:lang w:val="en-GB"/>
              </w:rPr>
            </w:pPr>
            <w:r>
              <w:rPr>
                <w:rFonts w:ascii="Arial" w:hAnsi="Arial" w:cs="Arial"/>
                <w:sz w:val="16"/>
                <w:szCs w:val="16"/>
                <w:lang w:val="en-GB"/>
              </w:rPr>
              <w:t>335</w:t>
            </w:r>
          </w:p>
        </w:tc>
        <w:tc>
          <w:tcPr>
            <w:tcW w:w="1136" w:type="dxa"/>
            <w:shd w:val="clear" w:color="auto" w:fill="auto"/>
          </w:tcPr>
          <w:p w14:paraId="563BDC52" w14:textId="51BCBE75"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cs/>
                <w:lang w:val="en-GB"/>
              </w:rPr>
            </w:pPr>
            <w:r w:rsidRPr="00C57B63">
              <w:rPr>
                <w:rFonts w:ascii="Arial" w:hAnsi="Arial" w:cs="Arial"/>
                <w:sz w:val="16"/>
                <w:szCs w:val="16"/>
                <w:lang w:val="en-GB"/>
              </w:rPr>
              <w:t>490</w:t>
            </w:r>
          </w:p>
        </w:tc>
        <w:tc>
          <w:tcPr>
            <w:tcW w:w="1196" w:type="dxa"/>
            <w:shd w:val="clear" w:color="auto" w:fill="auto"/>
            <w:vAlign w:val="bottom"/>
          </w:tcPr>
          <w:p w14:paraId="51802714" w14:textId="6F580DE5" w:rsidR="001E3F4F" w:rsidRPr="00C57B63" w:rsidRDefault="002B732A"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335</w:t>
            </w:r>
          </w:p>
        </w:tc>
        <w:tc>
          <w:tcPr>
            <w:tcW w:w="1134" w:type="dxa"/>
            <w:shd w:val="clear" w:color="auto" w:fill="auto"/>
            <w:vAlign w:val="bottom"/>
          </w:tcPr>
          <w:p w14:paraId="3C681CAF" w14:textId="19EB7DB4"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cs/>
              </w:rPr>
            </w:pPr>
            <w:r w:rsidRPr="00C57B63">
              <w:rPr>
                <w:rFonts w:ascii="Arial" w:hAnsi="Arial" w:cs="Arial"/>
                <w:sz w:val="16"/>
                <w:szCs w:val="16"/>
                <w:lang w:val="en-GB"/>
              </w:rPr>
              <w:t>490</w:t>
            </w:r>
          </w:p>
        </w:tc>
      </w:tr>
      <w:tr w:rsidR="001E3F4F" w:rsidRPr="00C57B63" w14:paraId="23D1746A" w14:textId="77777777" w:rsidTr="002B732A">
        <w:tc>
          <w:tcPr>
            <w:tcW w:w="2289" w:type="dxa"/>
          </w:tcPr>
          <w:p w14:paraId="538D0AD5" w14:textId="70D79DD1" w:rsidR="001E3F4F" w:rsidRPr="00C57B63" w:rsidRDefault="001A6F26" w:rsidP="00532705">
            <w:pPr>
              <w:spacing w:before="60" w:line="276" w:lineRule="auto"/>
              <w:ind w:left="218" w:right="-108"/>
              <w:rPr>
                <w:rFonts w:ascii="Arial" w:hAnsi="Arial" w:cs="Arial"/>
                <w:sz w:val="16"/>
                <w:szCs w:val="16"/>
              </w:rPr>
            </w:pPr>
            <w:r>
              <w:rPr>
                <w:rFonts w:ascii="Arial" w:hAnsi="Arial" w:cs="Arial"/>
                <w:sz w:val="16"/>
                <w:szCs w:val="16"/>
              </w:rPr>
              <w:t>Relative of director</w:t>
            </w:r>
          </w:p>
        </w:tc>
        <w:tc>
          <w:tcPr>
            <w:tcW w:w="2277" w:type="dxa"/>
            <w:gridSpan w:val="2"/>
          </w:tcPr>
          <w:p w14:paraId="64E58064" w14:textId="2CE92148" w:rsidR="001E3F4F" w:rsidRPr="004A11CF" w:rsidRDefault="00372BD8" w:rsidP="00532705">
            <w:pPr>
              <w:spacing w:before="60" w:line="276" w:lineRule="auto"/>
              <w:jc w:val="center"/>
              <w:rPr>
                <w:rFonts w:ascii="Arial" w:hAnsi="Arial" w:cs="Arial"/>
                <w:sz w:val="16"/>
                <w:szCs w:val="16"/>
              </w:rPr>
            </w:pPr>
            <w:r>
              <w:rPr>
                <w:rFonts w:ascii="Arial" w:hAnsi="Arial" w:cs="Arial"/>
                <w:sz w:val="16"/>
                <w:szCs w:val="16"/>
              </w:rPr>
              <w:t>MLR – 0.25%</w:t>
            </w:r>
            <w:r w:rsidR="001E3F4F" w:rsidRPr="004A11CF">
              <w:rPr>
                <w:rFonts w:ascii="Arial" w:hAnsi="Arial" w:cs="Arial"/>
                <w:sz w:val="16"/>
                <w:szCs w:val="16"/>
              </w:rPr>
              <w:t xml:space="preserve"> per annum</w:t>
            </w:r>
          </w:p>
        </w:tc>
        <w:tc>
          <w:tcPr>
            <w:tcW w:w="1196" w:type="dxa"/>
            <w:shd w:val="clear" w:color="auto" w:fill="auto"/>
          </w:tcPr>
          <w:p w14:paraId="537B7590" w14:textId="3C631D4E" w:rsidR="001E3F4F" w:rsidRPr="00C57B63" w:rsidRDefault="002B732A"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227</w:t>
            </w:r>
          </w:p>
        </w:tc>
        <w:tc>
          <w:tcPr>
            <w:tcW w:w="1136" w:type="dxa"/>
            <w:shd w:val="clear" w:color="auto" w:fill="auto"/>
          </w:tcPr>
          <w:p w14:paraId="4259EB1B" w14:textId="50E36E56" w:rsidR="001E3F4F" w:rsidRPr="00C57B63" w:rsidRDefault="001E3F4F"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w:t>
            </w:r>
          </w:p>
        </w:tc>
        <w:tc>
          <w:tcPr>
            <w:tcW w:w="1196" w:type="dxa"/>
            <w:shd w:val="clear" w:color="auto" w:fill="auto"/>
            <w:vAlign w:val="bottom"/>
          </w:tcPr>
          <w:p w14:paraId="0E9D43D4" w14:textId="4F36683B" w:rsidR="001E3F4F" w:rsidRPr="00C57B63" w:rsidRDefault="002B732A"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108</w:t>
            </w:r>
          </w:p>
        </w:tc>
        <w:tc>
          <w:tcPr>
            <w:tcW w:w="1134" w:type="dxa"/>
            <w:shd w:val="clear" w:color="auto" w:fill="auto"/>
            <w:vAlign w:val="bottom"/>
          </w:tcPr>
          <w:p w14:paraId="423FC766" w14:textId="7A422FDD" w:rsidR="001E3F4F" w:rsidRPr="00C57B63" w:rsidRDefault="001E3F4F" w:rsidP="005327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sidRPr="00C57B63">
              <w:rPr>
                <w:rFonts w:ascii="Arial" w:hAnsi="Arial" w:cs="Arial"/>
                <w:sz w:val="16"/>
                <w:szCs w:val="16"/>
                <w:lang w:val="en-GB"/>
              </w:rPr>
              <w:t>-</w:t>
            </w:r>
          </w:p>
        </w:tc>
      </w:tr>
      <w:tr w:rsidR="001E3F4F" w:rsidRPr="00C57B63" w14:paraId="5AE02AF8" w14:textId="77777777" w:rsidTr="002B732A">
        <w:tc>
          <w:tcPr>
            <w:tcW w:w="2289" w:type="dxa"/>
          </w:tcPr>
          <w:p w14:paraId="15ADEA38" w14:textId="77777777" w:rsidR="001E3F4F" w:rsidRPr="00C57B63" w:rsidRDefault="001E3F4F" w:rsidP="00532705">
            <w:pPr>
              <w:pStyle w:val="a7"/>
              <w:tabs>
                <w:tab w:val="clear" w:pos="1080"/>
              </w:tabs>
              <w:spacing w:before="60" w:line="276" w:lineRule="auto"/>
              <w:ind w:right="-113"/>
              <w:rPr>
                <w:rFonts w:ascii="Arial" w:hAnsi="Arial" w:cs="Arial"/>
                <w:sz w:val="16"/>
                <w:szCs w:val="16"/>
                <w:cs/>
              </w:rPr>
            </w:pPr>
            <w:r w:rsidRPr="00C57B63">
              <w:rPr>
                <w:rFonts w:ascii="Arial" w:hAnsi="Arial" w:cs="Arial"/>
                <w:sz w:val="16"/>
                <w:szCs w:val="16"/>
                <w:lang w:val="en-GB"/>
              </w:rPr>
              <w:t>Total</w:t>
            </w:r>
          </w:p>
        </w:tc>
        <w:tc>
          <w:tcPr>
            <w:tcW w:w="2277" w:type="dxa"/>
            <w:gridSpan w:val="2"/>
          </w:tcPr>
          <w:p w14:paraId="4BFF2E33" w14:textId="77777777" w:rsidR="001E3F4F" w:rsidRPr="00C57B63" w:rsidRDefault="001E3F4F" w:rsidP="00532705">
            <w:pPr>
              <w:spacing w:before="60" w:line="276" w:lineRule="auto"/>
              <w:jc w:val="center"/>
              <w:rPr>
                <w:rFonts w:ascii="Arial" w:hAnsi="Arial" w:cs="Arial"/>
                <w:sz w:val="16"/>
                <w:szCs w:val="16"/>
              </w:rPr>
            </w:pPr>
          </w:p>
        </w:tc>
        <w:tc>
          <w:tcPr>
            <w:tcW w:w="1196" w:type="dxa"/>
            <w:shd w:val="clear" w:color="auto" w:fill="auto"/>
          </w:tcPr>
          <w:p w14:paraId="179C3BC9" w14:textId="3413B364" w:rsidR="001E3F4F" w:rsidRPr="00C57B63" w:rsidRDefault="002B732A"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56</w:t>
            </w:r>
            <w:r w:rsidR="00DD4FF9">
              <w:rPr>
                <w:rFonts w:ascii="Arial" w:hAnsi="Arial" w:cs="Arial"/>
                <w:sz w:val="16"/>
                <w:szCs w:val="16"/>
              </w:rPr>
              <w:t>2</w:t>
            </w:r>
          </w:p>
        </w:tc>
        <w:tc>
          <w:tcPr>
            <w:tcW w:w="1136" w:type="dxa"/>
          </w:tcPr>
          <w:p w14:paraId="5FAE5F04" w14:textId="400CBF4B" w:rsidR="001E3F4F" w:rsidRPr="00C57B63" w:rsidRDefault="001E3F4F"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490</w:t>
            </w:r>
          </w:p>
        </w:tc>
        <w:tc>
          <w:tcPr>
            <w:tcW w:w="1196" w:type="dxa"/>
            <w:vAlign w:val="bottom"/>
          </w:tcPr>
          <w:p w14:paraId="3F8003DB" w14:textId="2FD2A3BD" w:rsidR="001E3F4F" w:rsidRPr="00C57B63" w:rsidRDefault="002B732A"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443</w:t>
            </w:r>
          </w:p>
        </w:tc>
        <w:tc>
          <w:tcPr>
            <w:tcW w:w="1134" w:type="dxa"/>
            <w:vAlign w:val="bottom"/>
          </w:tcPr>
          <w:p w14:paraId="2D20B583" w14:textId="58332A71" w:rsidR="001E3F4F" w:rsidRPr="00C57B63" w:rsidRDefault="001E3F4F" w:rsidP="005327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490</w:t>
            </w:r>
          </w:p>
        </w:tc>
      </w:tr>
      <w:tr w:rsidR="001E3F4F" w:rsidRPr="00C57B63" w14:paraId="32454B4E" w14:textId="77777777" w:rsidTr="00030E17">
        <w:tc>
          <w:tcPr>
            <w:tcW w:w="2289" w:type="dxa"/>
          </w:tcPr>
          <w:p w14:paraId="6FBE6EB5" w14:textId="7BEC9B89" w:rsidR="001E3F4F" w:rsidRPr="00C57B63" w:rsidRDefault="001E3F4F" w:rsidP="00532705">
            <w:pPr>
              <w:pStyle w:val="a7"/>
              <w:tabs>
                <w:tab w:val="clear" w:pos="1080"/>
              </w:tabs>
              <w:spacing w:before="60" w:line="276" w:lineRule="auto"/>
              <w:ind w:right="-113"/>
              <w:rPr>
                <w:rFonts w:ascii="Arial" w:hAnsi="Arial" w:cs="Arial"/>
                <w:sz w:val="16"/>
                <w:szCs w:val="16"/>
                <w:cs/>
                <w:lang w:val="en-GB"/>
              </w:rPr>
            </w:pPr>
          </w:p>
        </w:tc>
        <w:tc>
          <w:tcPr>
            <w:tcW w:w="2277" w:type="dxa"/>
            <w:gridSpan w:val="2"/>
          </w:tcPr>
          <w:p w14:paraId="77AA0B9D" w14:textId="65BA4070" w:rsidR="001E3F4F" w:rsidRPr="00C57B63" w:rsidRDefault="001E3F4F" w:rsidP="00532705">
            <w:pPr>
              <w:spacing w:before="60" w:line="276" w:lineRule="auto"/>
              <w:jc w:val="center"/>
              <w:rPr>
                <w:rFonts w:ascii="Arial" w:hAnsi="Arial" w:cs="Arial"/>
                <w:sz w:val="16"/>
                <w:szCs w:val="16"/>
              </w:rPr>
            </w:pPr>
          </w:p>
        </w:tc>
        <w:tc>
          <w:tcPr>
            <w:tcW w:w="1196" w:type="dxa"/>
            <w:shd w:val="clear" w:color="auto" w:fill="auto"/>
            <w:vAlign w:val="bottom"/>
          </w:tcPr>
          <w:p w14:paraId="518C7B99"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156E7646"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49BC1F2A"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51046FE3"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1E3F4F" w:rsidRPr="00C57B63" w14:paraId="79FBF46F" w14:textId="77777777" w:rsidTr="00030E17">
        <w:tc>
          <w:tcPr>
            <w:tcW w:w="2289" w:type="dxa"/>
          </w:tcPr>
          <w:p w14:paraId="600426C3" w14:textId="3F17CA89" w:rsidR="001E3F4F" w:rsidRPr="00C57B63" w:rsidRDefault="001E3F4F" w:rsidP="00532705">
            <w:pPr>
              <w:pStyle w:val="a7"/>
              <w:tabs>
                <w:tab w:val="clear" w:pos="1080"/>
              </w:tabs>
              <w:spacing w:before="60" w:line="276" w:lineRule="auto"/>
              <w:ind w:right="-113"/>
              <w:rPr>
                <w:rFonts w:ascii="Arial" w:hAnsi="Arial" w:cs="Arial"/>
                <w:sz w:val="16"/>
                <w:szCs w:val="16"/>
                <w:u w:val="single"/>
                <w:lang w:val="en-GB"/>
              </w:rPr>
            </w:pPr>
            <w:r w:rsidRPr="00C57B63">
              <w:rPr>
                <w:rFonts w:ascii="Arial" w:hAnsi="Arial" w:cs="Arial"/>
                <w:sz w:val="16"/>
                <w:szCs w:val="16"/>
                <w:u w:val="single"/>
                <w:lang w:val="en-GB"/>
              </w:rPr>
              <w:t>Other expenses</w:t>
            </w:r>
          </w:p>
        </w:tc>
        <w:tc>
          <w:tcPr>
            <w:tcW w:w="2277" w:type="dxa"/>
            <w:gridSpan w:val="2"/>
          </w:tcPr>
          <w:p w14:paraId="1A4FFAD5" w14:textId="77777777" w:rsidR="001E3F4F" w:rsidRPr="00C57B63" w:rsidRDefault="001E3F4F" w:rsidP="00532705">
            <w:pPr>
              <w:spacing w:before="60" w:line="276" w:lineRule="auto"/>
              <w:jc w:val="center"/>
              <w:rPr>
                <w:rFonts w:ascii="Arial" w:hAnsi="Arial" w:cs="Arial"/>
                <w:sz w:val="16"/>
                <w:szCs w:val="16"/>
              </w:rPr>
            </w:pPr>
          </w:p>
        </w:tc>
        <w:tc>
          <w:tcPr>
            <w:tcW w:w="1196" w:type="dxa"/>
            <w:shd w:val="clear" w:color="auto" w:fill="auto"/>
            <w:vAlign w:val="bottom"/>
          </w:tcPr>
          <w:p w14:paraId="095677C0"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553CC755"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17B7E5C4"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04F65A89"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B75C9F" w:rsidRPr="00C57B63" w14:paraId="5F45E26C" w14:textId="77777777" w:rsidTr="00030E17">
        <w:tc>
          <w:tcPr>
            <w:tcW w:w="2289" w:type="dxa"/>
          </w:tcPr>
          <w:p w14:paraId="69CC4FFE" w14:textId="72D3BB72" w:rsidR="00B75C9F" w:rsidRPr="00C57B63" w:rsidRDefault="00B75C9F" w:rsidP="00B75C9F">
            <w:pPr>
              <w:spacing w:before="60" w:line="276" w:lineRule="auto"/>
              <w:ind w:right="-108" w:firstLine="218"/>
              <w:rPr>
                <w:rFonts w:ascii="Arial" w:hAnsi="Arial" w:cs="Arial"/>
                <w:sz w:val="16"/>
                <w:szCs w:val="16"/>
              </w:rPr>
            </w:pPr>
            <w:r w:rsidRPr="00C57B63">
              <w:rPr>
                <w:rFonts w:ascii="Arial" w:hAnsi="Arial" w:cs="Arial"/>
                <w:sz w:val="16"/>
                <w:szCs w:val="16"/>
              </w:rPr>
              <w:t>Related company</w:t>
            </w:r>
          </w:p>
        </w:tc>
        <w:tc>
          <w:tcPr>
            <w:tcW w:w="2277" w:type="dxa"/>
            <w:gridSpan w:val="2"/>
          </w:tcPr>
          <w:p w14:paraId="5E25B8AF" w14:textId="6A68D3F9" w:rsidR="00B75C9F" w:rsidRPr="00C57B63" w:rsidRDefault="00B75C9F" w:rsidP="00B75C9F">
            <w:pPr>
              <w:spacing w:before="60" w:line="276" w:lineRule="auto"/>
              <w:jc w:val="center"/>
              <w:rPr>
                <w:rFonts w:ascii="Arial" w:hAnsi="Arial" w:cs="Arial"/>
                <w:sz w:val="16"/>
                <w:szCs w:val="16"/>
              </w:rPr>
            </w:pPr>
            <w:r w:rsidRPr="00C57B63">
              <w:rPr>
                <w:rFonts w:ascii="Arial" w:hAnsi="Arial" w:cs="Arial"/>
                <w:sz w:val="16"/>
                <w:szCs w:val="16"/>
              </w:rPr>
              <w:t>Agreed price</w:t>
            </w:r>
          </w:p>
        </w:tc>
        <w:tc>
          <w:tcPr>
            <w:tcW w:w="1196" w:type="dxa"/>
            <w:shd w:val="clear" w:color="auto" w:fill="auto"/>
            <w:vAlign w:val="bottom"/>
          </w:tcPr>
          <w:p w14:paraId="682B039D" w14:textId="4FE39144" w:rsidR="00B75C9F" w:rsidRPr="00C57B63" w:rsidDel="00E07307" w:rsidRDefault="00B75C9F" w:rsidP="00AF18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587</w:t>
            </w:r>
          </w:p>
        </w:tc>
        <w:tc>
          <w:tcPr>
            <w:tcW w:w="1136" w:type="dxa"/>
            <w:vAlign w:val="bottom"/>
          </w:tcPr>
          <w:p w14:paraId="55368968" w14:textId="4A4B6EEF" w:rsidR="00B75C9F" w:rsidRPr="00C57B63" w:rsidRDefault="00B75C9F" w:rsidP="00AF18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C57B63">
              <w:rPr>
                <w:rFonts w:ascii="Arial" w:hAnsi="Arial" w:cs="Arial"/>
                <w:sz w:val="16"/>
                <w:szCs w:val="16"/>
                <w:lang w:val="en-GB"/>
              </w:rPr>
              <w:t>755</w:t>
            </w:r>
          </w:p>
        </w:tc>
        <w:tc>
          <w:tcPr>
            <w:tcW w:w="1196" w:type="dxa"/>
            <w:vAlign w:val="bottom"/>
          </w:tcPr>
          <w:p w14:paraId="28423FC9" w14:textId="4B9695E8" w:rsidR="00B75C9F" w:rsidRPr="00C57B63" w:rsidDel="00E07307" w:rsidRDefault="00B75C9F" w:rsidP="00AF18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587</w:t>
            </w:r>
          </w:p>
        </w:tc>
        <w:tc>
          <w:tcPr>
            <w:tcW w:w="1134" w:type="dxa"/>
            <w:vAlign w:val="bottom"/>
          </w:tcPr>
          <w:p w14:paraId="1095D62B" w14:textId="3B44CE7F" w:rsidR="00B75C9F" w:rsidRPr="00C57B63" w:rsidRDefault="00B75C9F" w:rsidP="00AF18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6"/>
                <w:szCs w:val="16"/>
                <w:lang w:val="en-GB"/>
              </w:rPr>
            </w:pPr>
            <w:r w:rsidRPr="00C57B63">
              <w:rPr>
                <w:rFonts w:ascii="Arial" w:hAnsi="Arial" w:cs="Arial"/>
                <w:sz w:val="16"/>
                <w:szCs w:val="16"/>
                <w:lang w:val="en-GB"/>
              </w:rPr>
              <w:t>755</w:t>
            </w:r>
          </w:p>
        </w:tc>
      </w:tr>
      <w:tr w:rsidR="001E3F4F" w:rsidRPr="00C57B63" w14:paraId="7EF92BA8" w14:textId="59482B64" w:rsidTr="00030E17">
        <w:trPr>
          <w:trHeight w:val="68"/>
        </w:trPr>
        <w:tc>
          <w:tcPr>
            <w:tcW w:w="4566" w:type="dxa"/>
            <w:gridSpan w:val="3"/>
          </w:tcPr>
          <w:p w14:paraId="2FEEC82C" w14:textId="5A308F81" w:rsidR="001E3F4F" w:rsidRPr="00C57B63" w:rsidRDefault="001E3F4F" w:rsidP="00532705">
            <w:pPr>
              <w:tabs>
                <w:tab w:val="clear" w:pos="227"/>
                <w:tab w:val="clear" w:pos="1644"/>
                <w:tab w:val="clear" w:pos="1871"/>
              </w:tabs>
              <w:spacing w:before="60" w:line="276" w:lineRule="auto"/>
              <w:ind w:right="-108"/>
              <w:rPr>
                <w:rFonts w:ascii="Arial" w:hAnsi="Arial" w:cs="Arial"/>
                <w:sz w:val="16"/>
                <w:szCs w:val="16"/>
              </w:rPr>
            </w:pPr>
          </w:p>
        </w:tc>
        <w:tc>
          <w:tcPr>
            <w:tcW w:w="1196" w:type="dxa"/>
            <w:shd w:val="clear" w:color="auto" w:fill="auto"/>
          </w:tcPr>
          <w:p w14:paraId="768200CB"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74657084"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729A730F"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4" w:type="dxa"/>
            <w:vAlign w:val="bottom"/>
          </w:tcPr>
          <w:p w14:paraId="2A3CF113" w14:textId="098D11A1"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1E3F4F" w:rsidRPr="00C57B63" w14:paraId="75707DF9" w14:textId="77777777" w:rsidTr="00030E17">
        <w:trPr>
          <w:trHeight w:val="68"/>
        </w:trPr>
        <w:tc>
          <w:tcPr>
            <w:tcW w:w="4566" w:type="dxa"/>
            <w:gridSpan w:val="3"/>
          </w:tcPr>
          <w:p w14:paraId="7AA4411E" w14:textId="13FE2381" w:rsidR="001E3F4F" w:rsidRPr="00C57B63" w:rsidRDefault="001E3F4F" w:rsidP="00532705">
            <w:pPr>
              <w:tabs>
                <w:tab w:val="clear" w:pos="227"/>
                <w:tab w:val="clear" w:pos="1644"/>
                <w:tab w:val="clear" w:pos="1871"/>
              </w:tabs>
              <w:spacing w:before="60" w:line="276" w:lineRule="auto"/>
              <w:ind w:right="-108"/>
              <w:rPr>
                <w:rFonts w:ascii="Arial" w:hAnsi="Arial" w:cs="Arial"/>
                <w:sz w:val="16"/>
                <w:szCs w:val="16"/>
                <w:u w:val="single"/>
                <w:cs/>
              </w:rPr>
            </w:pPr>
            <w:r w:rsidRPr="00C57B63">
              <w:rPr>
                <w:rFonts w:ascii="Arial" w:hAnsi="Arial" w:cs="Arial"/>
                <w:sz w:val="16"/>
                <w:szCs w:val="16"/>
                <w:u w:val="single"/>
                <w:cs/>
              </w:rPr>
              <w:t>Management</w:t>
            </w:r>
            <w:r w:rsidRPr="00C57B63">
              <w:rPr>
                <w:rFonts w:ascii="Arial" w:hAnsi="Arial" w:cs="Arial"/>
                <w:sz w:val="16"/>
                <w:szCs w:val="16"/>
                <w:u w:val="single"/>
              </w:rPr>
              <w:t xml:space="preserve"> remuneration</w:t>
            </w:r>
          </w:p>
        </w:tc>
        <w:tc>
          <w:tcPr>
            <w:tcW w:w="1196" w:type="dxa"/>
            <w:shd w:val="clear" w:color="auto" w:fill="auto"/>
          </w:tcPr>
          <w:p w14:paraId="0A630926"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1462A3FD"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2739E8B1"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4" w:type="dxa"/>
            <w:vAlign w:val="bottom"/>
          </w:tcPr>
          <w:p w14:paraId="73A0A896" w14:textId="77777777" w:rsidR="001E3F4F" w:rsidRPr="00C57B63" w:rsidRDefault="001E3F4F"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6F09F9" w:rsidRPr="00C57B63" w14:paraId="78718869" w14:textId="0B6B4F29" w:rsidTr="0069031C">
        <w:trPr>
          <w:trHeight w:val="324"/>
        </w:trPr>
        <w:tc>
          <w:tcPr>
            <w:tcW w:w="4566" w:type="dxa"/>
            <w:gridSpan w:val="3"/>
          </w:tcPr>
          <w:p w14:paraId="5EA20481" w14:textId="25B5E114" w:rsidR="006F09F9" w:rsidRPr="00C57B63" w:rsidRDefault="006F09F9" w:rsidP="006F09F9">
            <w:pPr>
              <w:spacing w:before="60" w:line="276" w:lineRule="auto"/>
              <w:ind w:firstLine="218"/>
              <w:rPr>
                <w:rFonts w:ascii="Arial" w:hAnsi="Arial" w:cs="Arial"/>
                <w:sz w:val="16"/>
                <w:szCs w:val="16"/>
              </w:rPr>
            </w:pPr>
            <w:r w:rsidRPr="00C57B63">
              <w:rPr>
                <w:rFonts w:ascii="Arial" w:hAnsi="Arial" w:cs="Arial"/>
                <w:sz w:val="16"/>
                <w:szCs w:val="16"/>
                <w:cs/>
              </w:rPr>
              <w:t>Short-term benefits</w:t>
            </w:r>
          </w:p>
        </w:tc>
        <w:tc>
          <w:tcPr>
            <w:tcW w:w="1196" w:type="dxa"/>
            <w:shd w:val="clear" w:color="auto" w:fill="auto"/>
            <w:vAlign w:val="bottom"/>
          </w:tcPr>
          <w:p w14:paraId="0893B3B7" w14:textId="4EC057E9" w:rsidR="006F09F9" w:rsidRPr="00C57B63" w:rsidRDefault="0063055C" w:rsidP="006F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3,776</w:t>
            </w:r>
          </w:p>
        </w:tc>
        <w:tc>
          <w:tcPr>
            <w:tcW w:w="1136" w:type="dxa"/>
            <w:vAlign w:val="bottom"/>
          </w:tcPr>
          <w:p w14:paraId="256227B5" w14:textId="37F74E15" w:rsidR="006F09F9" w:rsidRPr="00C57B63" w:rsidRDefault="006F09F9" w:rsidP="006F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715FDB">
              <w:rPr>
                <w:rFonts w:ascii="Arial" w:hAnsi="Arial" w:cs="Arial"/>
                <w:sz w:val="16"/>
                <w:szCs w:val="16"/>
              </w:rPr>
              <w:t>3,789</w:t>
            </w:r>
          </w:p>
        </w:tc>
        <w:tc>
          <w:tcPr>
            <w:tcW w:w="1196" w:type="dxa"/>
            <w:vAlign w:val="bottom"/>
          </w:tcPr>
          <w:p w14:paraId="419A1562" w14:textId="3B81E34B" w:rsidR="006F09F9" w:rsidRPr="00C57B63" w:rsidRDefault="0063055C" w:rsidP="006F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2,193</w:t>
            </w:r>
          </w:p>
        </w:tc>
        <w:tc>
          <w:tcPr>
            <w:tcW w:w="1134" w:type="dxa"/>
            <w:vAlign w:val="bottom"/>
          </w:tcPr>
          <w:p w14:paraId="4F332725" w14:textId="4B801EE0" w:rsidR="006F09F9" w:rsidRPr="00C57B63" w:rsidRDefault="006F09F9" w:rsidP="006F0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715FDB">
              <w:rPr>
                <w:rFonts w:ascii="Arial" w:hAnsi="Arial" w:cs="Arial"/>
                <w:sz w:val="16"/>
                <w:szCs w:val="16"/>
                <w:lang w:val="en-GB"/>
              </w:rPr>
              <w:t>2,205</w:t>
            </w:r>
          </w:p>
        </w:tc>
      </w:tr>
      <w:tr w:rsidR="006F09F9" w:rsidRPr="00C57B63" w14:paraId="71BF915D" w14:textId="0CB698D0" w:rsidTr="00030E17">
        <w:trPr>
          <w:trHeight w:val="68"/>
        </w:trPr>
        <w:tc>
          <w:tcPr>
            <w:tcW w:w="4566" w:type="dxa"/>
            <w:gridSpan w:val="3"/>
          </w:tcPr>
          <w:p w14:paraId="115A8EF7" w14:textId="7F54ACBF" w:rsidR="006F09F9" w:rsidRPr="00C57B63" w:rsidRDefault="006F09F9" w:rsidP="006F09F9">
            <w:pPr>
              <w:spacing w:before="60" w:line="276" w:lineRule="auto"/>
              <w:ind w:firstLine="218"/>
              <w:rPr>
                <w:rFonts w:ascii="Arial" w:hAnsi="Arial" w:cs="Arial"/>
                <w:sz w:val="16"/>
                <w:szCs w:val="16"/>
              </w:rPr>
            </w:pPr>
            <w:r w:rsidRPr="00C57B63">
              <w:rPr>
                <w:rFonts w:ascii="Arial" w:hAnsi="Arial" w:cs="Arial"/>
                <w:sz w:val="16"/>
                <w:szCs w:val="16"/>
                <w:cs/>
              </w:rPr>
              <w:t>Post-employment benefits</w:t>
            </w:r>
          </w:p>
        </w:tc>
        <w:tc>
          <w:tcPr>
            <w:tcW w:w="1196" w:type="dxa"/>
            <w:shd w:val="clear" w:color="auto" w:fill="auto"/>
            <w:vAlign w:val="bottom"/>
          </w:tcPr>
          <w:p w14:paraId="5A2B4796" w14:textId="32BCB8CC" w:rsidR="006F09F9" w:rsidRPr="00C57B63" w:rsidRDefault="0063055C" w:rsidP="006F09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275</w:t>
            </w:r>
          </w:p>
        </w:tc>
        <w:tc>
          <w:tcPr>
            <w:tcW w:w="1136" w:type="dxa"/>
            <w:vAlign w:val="bottom"/>
          </w:tcPr>
          <w:p w14:paraId="496625A0" w14:textId="257B4AFB" w:rsidR="006F09F9" w:rsidRPr="00C57B63" w:rsidRDefault="006F09F9" w:rsidP="006F09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715FDB">
              <w:rPr>
                <w:rFonts w:ascii="Arial" w:hAnsi="Arial" w:cs="Arial"/>
                <w:sz w:val="16"/>
                <w:szCs w:val="16"/>
              </w:rPr>
              <w:t>266</w:t>
            </w:r>
          </w:p>
        </w:tc>
        <w:tc>
          <w:tcPr>
            <w:tcW w:w="1196" w:type="dxa"/>
            <w:vAlign w:val="bottom"/>
          </w:tcPr>
          <w:p w14:paraId="6EBE46AF" w14:textId="49BE0400" w:rsidR="006F09F9" w:rsidRPr="00C57B63" w:rsidRDefault="0063055C" w:rsidP="006F09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275</w:t>
            </w:r>
          </w:p>
        </w:tc>
        <w:tc>
          <w:tcPr>
            <w:tcW w:w="1134" w:type="dxa"/>
            <w:vAlign w:val="bottom"/>
          </w:tcPr>
          <w:p w14:paraId="14AAA66E" w14:textId="0D2D5C4F" w:rsidR="006F09F9" w:rsidRPr="00C57B63" w:rsidRDefault="006F09F9" w:rsidP="006F09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cs/>
                <w:lang w:val="en-GB"/>
              </w:rPr>
            </w:pPr>
            <w:r w:rsidRPr="00715FDB">
              <w:rPr>
                <w:rFonts w:ascii="Arial" w:hAnsi="Arial" w:cs="Arial"/>
                <w:sz w:val="16"/>
                <w:szCs w:val="16"/>
                <w:lang w:val="en-GB"/>
              </w:rPr>
              <w:t>266</w:t>
            </w:r>
          </w:p>
        </w:tc>
      </w:tr>
      <w:tr w:rsidR="006F09F9" w:rsidRPr="00C57B63" w14:paraId="6CA4B523" w14:textId="77777777" w:rsidTr="00030E17">
        <w:trPr>
          <w:trHeight w:val="190"/>
        </w:trPr>
        <w:tc>
          <w:tcPr>
            <w:tcW w:w="2450" w:type="dxa"/>
            <w:gridSpan w:val="2"/>
          </w:tcPr>
          <w:p w14:paraId="5D38A0F5" w14:textId="77777777" w:rsidR="006F09F9" w:rsidRPr="00C57B63" w:rsidRDefault="006F09F9" w:rsidP="006F09F9">
            <w:pPr>
              <w:pStyle w:val="a7"/>
              <w:tabs>
                <w:tab w:val="clear" w:pos="1080"/>
              </w:tabs>
              <w:spacing w:before="60" w:line="276" w:lineRule="auto"/>
              <w:ind w:right="-113"/>
              <w:rPr>
                <w:rFonts w:ascii="Arial" w:hAnsi="Arial" w:cs="Arial"/>
                <w:sz w:val="16"/>
                <w:szCs w:val="16"/>
                <w:cs/>
              </w:rPr>
            </w:pPr>
            <w:r w:rsidRPr="00C57B63">
              <w:rPr>
                <w:rFonts w:ascii="Arial" w:hAnsi="Arial" w:cs="Arial"/>
                <w:sz w:val="16"/>
                <w:szCs w:val="16"/>
                <w:lang w:val="en-GB"/>
              </w:rPr>
              <w:t>Total</w:t>
            </w:r>
          </w:p>
        </w:tc>
        <w:tc>
          <w:tcPr>
            <w:tcW w:w="2116" w:type="dxa"/>
          </w:tcPr>
          <w:p w14:paraId="6083C0BA" w14:textId="77777777" w:rsidR="006F09F9" w:rsidRPr="00C57B63" w:rsidRDefault="006F09F9" w:rsidP="006F09F9">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398584B9" w14:textId="281AFA59" w:rsidR="006F09F9" w:rsidRPr="00C57B63" w:rsidRDefault="0063055C" w:rsidP="006F09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4,051</w:t>
            </w:r>
          </w:p>
        </w:tc>
        <w:tc>
          <w:tcPr>
            <w:tcW w:w="1136" w:type="dxa"/>
            <w:vAlign w:val="bottom"/>
          </w:tcPr>
          <w:p w14:paraId="52418F4A" w14:textId="7ACFEC96" w:rsidR="006F09F9" w:rsidRPr="00C57B63" w:rsidRDefault="006F09F9" w:rsidP="006F09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715FDB">
              <w:rPr>
                <w:rFonts w:ascii="Arial" w:hAnsi="Arial" w:cs="Arial"/>
                <w:sz w:val="16"/>
                <w:szCs w:val="16"/>
              </w:rPr>
              <w:t>4,055</w:t>
            </w:r>
          </w:p>
        </w:tc>
        <w:tc>
          <w:tcPr>
            <w:tcW w:w="1196" w:type="dxa"/>
            <w:vAlign w:val="bottom"/>
          </w:tcPr>
          <w:p w14:paraId="3822DACE" w14:textId="74FEEB39" w:rsidR="006F09F9" w:rsidRPr="00C57B63" w:rsidRDefault="0063055C" w:rsidP="006F09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2,468</w:t>
            </w:r>
          </w:p>
        </w:tc>
        <w:tc>
          <w:tcPr>
            <w:tcW w:w="1134" w:type="dxa"/>
            <w:vAlign w:val="bottom"/>
          </w:tcPr>
          <w:p w14:paraId="2C30F145" w14:textId="646BB967" w:rsidR="006F09F9" w:rsidRPr="00C57B63" w:rsidRDefault="006F09F9" w:rsidP="006F09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715FDB">
              <w:rPr>
                <w:rFonts w:ascii="Arial" w:hAnsi="Arial" w:cs="Arial"/>
                <w:sz w:val="16"/>
                <w:szCs w:val="16"/>
                <w:lang w:val="en-GB"/>
              </w:rPr>
              <w:t>2,471</w:t>
            </w:r>
          </w:p>
        </w:tc>
      </w:tr>
      <w:tr w:rsidR="00111FF7" w:rsidRPr="00C57B63" w14:paraId="0E774645" w14:textId="77777777" w:rsidTr="00030E17">
        <w:trPr>
          <w:trHeight w:val="190"/>
        </w:trPr>
        <w:tc>
          <w:tcPr>
            <w:tcW w:w="2450" w:type="dxa"/>
            <w:gridSpan w:val="2"/>
          </w:tcPr>
          <w:p w14:paraId="6003BDFE"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0A9CAE04"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37CC82C8"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3BC1F664"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1B163BF6"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3F0719D8"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111FF7" w:rsidRPr="00C57B63" w14:paraId="3351DEE5" w14:textId="77777777" w:rsidTr="00030E17">
        <w:trPr>
          <w:trHeight w:val="190"/>
        </w:trPr>
        <w:tc>
          <w:tcPr>
            <w:tcW w:w="2450" w:type="dxa"/>
            <w:gridSpan w:val="2"/>
          </w:tcPr>
          <w:p w14:paraId="621E3919"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3C81666C"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4B431E1E"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68E7396A"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09929385"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5731FA08"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111FF7" w:rsidRPr="00C57B63" w14:paraId="01470135" w14:textId="77777777" w:rsidTr="00030E17">
        <w:trPr>
          <w:trHeight w:val="190"/>
        </w:trPr>
        <w:tc>
          <w:tcPr>
            <w:tcW w:w="2450" w:type="dxa"/>
            <w:gridSpan w:val="2"/>
          </w:tcPr>
          <w:p w14:paraId="25D0BD71"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5400642D"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2E10012B"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37099AE6"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06883FF3"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340A1150"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111FF7" w:rsidRPr="00C57B63" w14:paraId="0412195B" w14:textId="77777777" w:rsidTr="00030E17">
        <w:trPr>
          <w:trHeight w:val="190"/>
        </w:trPr>
        <w:tc>
          <w:tcPr>
            <w:tcW w:w="2450" w:type="dxa"/>
            <w:gridSpan w:val="2"/>
          </w:tcPr>
          <w:p w14:paraId="13CA92B6"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5D6B131A"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6FC8B51E"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01D93697"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050FE78C"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4E328B2D"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111FF7" w:rsidRPr="00C57B63" w14:paraId="433A53C8" w14:textId="77777777" w:rsidTr="00030E17">
        <w:trPr>
          <w:trHeight w:val="190"/>
        </w:trPr>
        <w:tc>
          <w:tcPr>
            <w:tcW w:w="2450" w:type="dxa"/>
            <w:gridSpan w:val="2"/>
          </w:tcPr>
          <w:p w14:paraId="043F245C"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056285D0"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2FB42C5E"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2E16E7A5"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3FC16215"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78DCA1DB"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111FF7" w:rsidRPr="00C57B63" w14:paraId="2DA08BEB" w14:textId="77777777" w:rsidTr="00030E17">
        <w:trPr>
          <w:trHeight w:val="190"/>
        </w:trPr>
        <w:tc>
          <w:tcPr>
            <w:tcW w:w="2450" w:type="dxa"/>
            <w:gridSpan w:val="2"/>
          </w:tcPr>
          <w:p w14:paraId="0DA52AD9"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14696C13"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2B63D2F2"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2FA050AD"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3443D09E"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28A71A16"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111FF7" w:rsidRPr="00C57B63" w14:paraId="0F20267E" w14:textId="77777777" w:rsidTr="00030E17">
        <w:trPr>
          <w:trHeight w:val="190"/>
        </w:trPr>
        <w:tc>
          <w:tcPr>
            <w:tcW w:w="2450" w:type="dxa"/>
            <w:gridSpan w:val="2"/>
          </w:tcPr>
          <w:p w14:paraId="7FC9B768"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788E206A"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7F7E8AA6"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349A0428"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139E4422"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39A87869"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111FF7" w:rsidRPr="00C57B63" w14:paraId="3952DF2E" w14:textId="77777777" w:rsidTr="00030E17">
        <w:trPr>
          <w:trHeight w:val="190"/>
        </w:trPr>
        <w:tc>
          <w:tcPr>
            <w:tcW w:w="2450" w:type="dxa"/>
            <w:gridSpan w:val="2"/>
          </w:tcPr>
          <w:p w14:paraId="32DAE6B1"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12D0EFDE"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748EC9C6"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24DF9EA0"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31D536F8"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5BAA8F93"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111FF7" w:rsidRPr="00C57B63" w14:paraId="11E0977F" w14:textId="77777777" w:rsidTr="00030E17">
        <w:trPr>
          <w:trHeight w:val="190"/>
        </w:trPr>
        <w:tc>
          <w:tcPr>
            <w:tcW w:w="2450" w:type="dxa"/>
            <w:gridSpan w:val="2"/>
          </w:tcPr>
          <w:p w14:paraId="3093A5EE"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2B5155E8"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6A5972D4"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04972F26"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36F86925"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72E68DF3"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111FF7" w:rsidRPr="00C57B63" w14:paraId="075E3906" w14:textId="77777777" w:rsidTr="00030E17">
        <w:trPr>
          <w:trHeight w:val="190"/>
        </w:trPr>
        <w:tc>
          <w:tcPr>
            <w:tcW w:w="2450" w:type="dxa"/>
            <w:gridSpan w:val="2"/>
          </w:tcPr>
          <w:p w14:paraId="0210D916" w14:textId="77777777" w:rsidR="00111FF7" w:rsidRPr="00C57B63" w:rsidRDefault="00111FF7" w:rsidP="00111FF7">
            <w:pPr>
              <w:pStyle w:val="a7"/>
              <w:tabs>
                <w:tab w:val="clear" w:pos="1080"/>
              </w:tabs>
              <w:spacing w:before="60" w:line="276" w:lineRule="auto"/>
              <w:ind w:right="-113"/>
              <w:rPr>
                <w:rFonts w:ascii="Arial" w:hAnsi="Arial" w:cs="Arial"/>
                <w:sz w:val="16"/>
                <w:szCs w:val="16"/>
                <w:lang w:val="en-GB"/>
              </w:rPr>
            </w:pPr>
          </w:p>
        </w:tc>
        <w:tc>
          <w:tcPr>
            <w:tcW w:w="2116" w:type="dxa"/>
          </w:tcPr>
          <w:p w14:paraId="5B64DB23" w14:textId="77777777" w:rsidR="00111FF7" w:rsidRPr="00C57B63" w:rsidRDefault="00111FF7" w:rsidP="00111FF7">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4737A5C2"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3CDEDE5D"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96" w:type="dxa"/>
            <w:vAlign w:val="bottom"/>
          </w:tcPr>
          <w:p w14:paraId="4D057C49" w14:textId="77777777" w:rsidR="00111FF7"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667DE8F0" w14:textId="77777777" w:rsidR="00111FF7" w:rsidRPr="00715FDB" w:rsidRDefault="00111FF7" w:rsidP="0011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bl>
    <w:p w14:paraId="00A63FB3" w14:textId="1D2302B8" w:rsidR="00C7326B" w:rsidRPr="00FD4C7B" w:rsidRDefault="00C7326B" w:rsidP="00E5315A">
      <w:pPr>
        <w:tabs>
          <w:tab w:val="clear" w:pos="227"/>
          <w:tab w:val="clear" w:pos="454"/>
        </w:tabs>
        <w:spacing w:line="360" w:lineRule="auto"/>
        <w:jc w:val="thaiDistribute"/>
        <w:rPr>
          <w:rFonts w:ascii="Arial" w:hAnsi="Arial" w:cs="Arial"/>
          <w:sz w:val="22"/>
          <w:szCs w:val="22"/>
          <w:lang w:bidi="ar-SA"/>
        </w:rPr>
      </w:pPr>
    </w:p>
    <w:tbl>
      <w:tblPr>
        <w:tblW w:w="9228" w:type="dxa"/>
        <w:tblInd w:w="384" w:type="dxa"/>
        <w:tblLayout w:type="fixed"/>
        <w:tblLook w:val="04A0" w:firstRow="1" w:lastRow="0" w:firstColumn="1" w:lastColumn="0" w:noHBand="0" w:noVBand="1"/>
      </w:tblPr>
      <w:tblGrid>
        <w:gridCol w:w="2289"/>
        <w:gridCol w:w="161"/>
        <w:gridCol w:w="2116"/>
        <w:gridCol w:w="1196"/>
        <w:gridCol w:w="1136"/>
        <w:gridCol w:w="1196"/>
        <w:gridCol w:w="1134"/>
      </w:tblGrid>
      <w:tr w:rsidR="00FD4C7B" w:rsidRPr="00FD4C7B" w14:paraId="4BAFE33D" w14:textId="77777777" w:rsidTr="00457636">
        <w:trPr>
          <w:tblHeader/>
        </w:trPr>
        <w:tc>
          <w:tcPr>
            <w:tcW w:w="2289" w:type="dxa"/>
          </w:tcPr>
          <w:p w14:paraId="6F5DAC6D"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277" w:type="dxa"/>
            <w:gridSpan w:val="2"/>
          </w:tcPr>
          <w:p w14:paraId="77ACB28D"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4662" w:type="dxa"/>
            <w:gridSpan w:val="4"/>
          </w:tcPr>
          <w:p w14:paraId="374ACD39" w14:textId="77777777" w:rsidR="006A44C4" w:rsidRPr="00FD4C7B" w:rsidRDefault="006A44C4" w:rsidP="00F92454">
            <w:pPr>
              <w:spacing w:before="60" w:line="276" w:lineRule="auto"/>
              <w:jc w:val="right"/>
              <w:rPr>
                <w:rFonts w:ascii="Arial" w:hAnsi="Arial" w:cs="Arial"/>
                <w:sz w:val="16"/>
                <w:szCs w:val="16"/>
              </w:rPr>
            </w:pPr>
            <w:r w:rsidRPr="00FD4C7B">
              <w:rPr>
                <w:rFonts w:ascii="Arial" w:hAnsi="Arial" w:cs="Arial"/>
                <w:sz w:val="16"/>
                <w:szCs w:val="16"/>
              </w:rPr>
              <w:t>(</w:t>
            </w:r>
            <w:proofErr w:type="gramStart"/>
            <w:r w:rsidRPr="00FD4C7B">
              <w:rPr>
                <w:rFonts w:ascii="Arial" w:hAnsi="Arial" w:cs="Arial"/>
                <w:sz w:val="16"/>
                <w:szCs w:val="16"/>
              </w:rPr>
              <w:t>Unit :</w:t>
            </w:r>
            <w:proofErr w:type="gramEnd"/>
            <w:r w:rsidRPr="00FD4C7B">
              <w:rPr>
                <w:rFonts w:ascii="Arial" w:hAnsi="Arial" w:cs="Arial"/>
                <w:sz w:val="16"/>
                <w:szCs w:val="16"/>
              </w:rPr>
              <w:t xml:space="preserve"> Thousand Baht)</w:t>
            </w:r>
          </w:p>
        </w:tc>
      </w:tr>
      <w:tr w:rsidR="00FD4C7B" w:rsidRPr="00FD4C7B" w14:paraId="3562BC81" w14:textId="77777777" w:rsidTr="00457636">
        <w:trPr>
          <w:tblHeader/>
        </w:trPr>
        <w:tc>
          <w:tcPr>
            <w:tcW w:w="2289" w:type="dxa"/>
          </w:tcPr>
          <w:p w14:paraId="35AD8BB4"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277" w:type="dxa"/>
            <w:gridSpan w:val="2"/>
          </w:tcPr>
          <w:p w14:paraId="5DD54B7C"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332" w:type="dxa"/>
            <w:gridSpan w:val="2"/>
          </w:tcPr>
          <w:p w14:paraId="5ABDBEBE" w14:textId="77777777" w:rsidR="006A44C4" w:rsidRPr="00FD4C7B" w:rsidRDefault="006A44C4" w:rsidP="00F92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FD4C7B">
              <w:rPr>
                <w:rFonts w:ascii="Arial" w:hAnsi="Arial" w:cs="Arial"/>
                <w:sz w:val="16"/>
                <w:szCs w:val="16"/>
                <w:lang w:val="en-GB"/>
              </w:rPr>
              <w:t>Consolidated F/S</w:t>
            </w:r>
          </w:p>
        </w:tc>
        <w:tc>
          <w:tcPr>
            <w:tcW w:w="2330" w:type="dxa"/>
            <w:gridSpan w:val="2"/>
          </w:tcPr>
          <w:p w14:paraId="3C4B720A" w14:textId="77777777" w:rsidR="006A44C4" w:rsidRPr="00FD4C7B" w:rsidRDefault="006A44C4" w:rsidP="00F92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FD4C7B">
              <w:rPr>
                <w:rFonts w:ascii="Arial" w:hAnsi="Arial" w:cs="Arial"/>
                <w:sz w:val="16"/>
                <w:szCs w:val="16"/>
                <w:lang w:val="en-GB"/>
              </w:rPr>
              <w:t>Separate F/S</w:t>
            </w:r>
          </w:p>
        </w:tc>
      </w:tr>
      <w:tr w:rsidR="00FD4C7B" w:rsidRPr="00FD4C7B" w14:paraId="0DCD562B" w14:textId="77777777" w:rsidTr="00457636">
        <w:trPr>
          <w:tblHeader/>
        </w:trPr>
        <w:tc>
          <w:tcPr>
            <w:tcW w:w="2289" w:type="dxa"/>
          </w:tcPr>
          <w:p w14:paraId="27E676A8"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277" w:type="dxa"/>
            <w:gridSpan w:val="2"/>
          </w:tcPr>
          <w:p w14:paraId="4F62E40C"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6"/>
                <w:szCs w:val="16"/>
                <w:cs/>
                <w:lang w:val="en-GB"/>
              </w:rPr>
            </w:pPr>
          </w:p>
        </w:tc>
        <w:tc>
          <w:tcPr>
            <w:tcW w:w="4662" w:type="dxa"/>
            <w:gridSpan w:val="4"/>
          </w:tcPr>
          <w:p w14:paraId="1FD3721C" w14:textId="16BD026C" w:rsidR="006A44C4" w:rsidRPr="00FD4C7B" w:rsidRDefault="006A44C4" w:rsidP="00F92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FD4C7B">
              <w:rPr>
                <w:rFonts w:ascii="Arial" w:hAnsi="Arial" w:cs="Arial"/>
                <w:sz w:val="16"/>
                <w:szCs w:val="16"/>
                <w:lang w:val="en-GB"/>
              </w:rPr>
              <w:t xml:space="preserve">For the </w:t>
            </w:r>
            <w:r w:rsidR="00532705">
              <w:rPr>
                <w:rFonts w:ascii="Arial" w:hAnsi="Arial" w:cs="Arial"/>
                <w:sz w:val="16"/>
                <w:szCs w:val="16"/>
                <w:lang w:val="en-GB"/>
              </w:rPr>
              <w:t>nine</w:t>
            </w:r>
            <w:r w:rsidRPr="00FD4C7B">
              <w:rPr>
                <w:rFonts w:ascii="Arial" w:hAnsi="Arial" w:cs="Arial"/>
                <w:sz w:val="16"/>
                <w:szCs w:val="16"/>
                <w:lang w:val="en-GB"/>
              </w:rPr>
              <w:t xml:space="preserve">-month periods ended 30 </w:t>
            </w:r>
            <w:r w:rsidR="00532705" w:rsidRPr="00532705">
              <w:rPr>
                <w:rFonts w:ascii="Arial" w:hAnsi="Arial" w:cs="Arial"/>
                <w:sz w:val="16"/>
                <w:szCs w:val="16"/>
                <w:lang w:val="en-GB"/>
              </w:rPr>
              <w:t>September</w:t>
            </w:r>
          </w:p>
        </w:tc>
      </w:tr>
      <w:tr w:rsidR="00FD4C7B" w:rsidRPr="00FD4C7B" w14:paraId="42AFB455" w14:textId="77777777" w:rsidTr="00457636">
        <w:trPr>
          <w:tblHeader/>
        </w:trPr>
        <w:tc>
          <w:tcPr>
            <w:tcW w:w="2289" w:type="dxa"/>
          </w:tcPr>
          <w:p w14:paraId="196F79BA"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lang w:val="en-GB"/>
              </w:rPr>
            </w:pPr>
          </w:p>
        </w:tc>
        <w:tc>
          <w:tcPr>
            <w:tcW w:w="2277" w:type="dxa"/>
            <w:gridSpan w:val="2"/>
          </w:tcPr>
          <w:p w14:paraId="649DA0B2" w14:textId="77777777" w:rsidR="006A44C4" w:rsidRPr="00FD4C7B" w:rsidRDefault="006A44C4" w:rsidP="00F92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6"/>
                <w:szCs w:val="16"/>
                <w:lang w:val="en-GB"/>
              </w:rPr>
            </w:pPr>
            <w:r w:rsidRPr="00FD4C7B">
              <w:rPr>
                <w:rFonts w:ascii="Arial" w:hAnsi="Arial" w:cs="Arial"/>
                <w:sz w:val="16"/>
                <w:szCs w:val="16"/>
              </w:rPr>
              <w:t>Pricing policy</w:t>
            </w:r>
          </w:p>
        </w:tc>
        <w:tc>
          <w:tcPr>
            <w:tcW w:w="1196" w:type="dxa"/>
          </w:tcPr>
          <w:p w14:paraId="0E2ABB7D" w14:textId="77777777" w:rsidR="006A44C4" w:rsidRPr="00FD4C7B" w:rsidRDefault="006A44C4" w:rsidP="00F92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FD4C7B">
              <w:rPr>
                <w:rFonts w:ascii="Arial" w:hAnsi="Arial" w:cs="Arial"/>
                <w:sz w:val="16"/>
                <w:szCs w:val="16"/>
                <w:lang w:val="en-GB"/>
              </w:rPr>
              <w:t>2022</w:t>
            </w:r>
          </w:p>
        </w:tc>
        <w:tc>
          <w:tcPr>
            <w:tcW w:w="1136" w:type="dxa"/>
          </w:tcPr>
          <w:p w14:paraId="18675054" w14:textId="77777777" w:rsidR="006A44C4" w:rsidRPr="00FD4C7B" w:rsidRDefault="006A44C4" w:rsidP="00F92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FD4C7B">
              <w:rPr>
                <w:rFonts w:ascii="Arial" w:hAnsi="Arial" w:cs="Arial"/>
                <w:sz w:val="16"/>
                <w:szCs w:val="16"/>
                <w:lang w:val="en-GB"/>
              </w:rPr>
              <w:t>2021</w:t>
            </w:r>
          </w:p>
        </w:tc>
        <w:tc>
          <w:tcPr>
            <w:tcW w:w="1196" w:type="dxa"/>
          </w:tcPr>
          <w:p w14:paraId="4E81568B" w14:textId="77777777" w:rsidR="006A44C4" w:rsidRPr="00FD4C7B" w:rsidRDefault="006A44C4" w:rsidP="00F92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FD4C7B">
              <w:rPr>
                <w:rFonts w:ascii="Arial" w:hAnsi="Arial" w:cs="Arial"/>
                <w:sz w:val="16"/>
                <w:szCs w:val="16"/>
                <w:lang w:val="en-GB"/>
              </w:rPr>
              <w:t>2022</w:t>
            </w:r>
          </w:p>
        </w:tc>
        <w:tc>
          <w:tcPr>
            <w:tcW w:w="1134" w:type="dxa"/>
          </w:tcPr>
          <w:p w14:paraId="52E1FCE5" w14:textId="77777777" w:rsidR="006A44C4" w:rsidRPr="00FD4C7B" w:rsidRDefault="006A44C4" w:rsidP="00F924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r w:rsidRPr="00FD4C7B">
              <w:rPr>
                <w:rFonts w:ascii="Arial" w:hAnsi="Arial" w:cs="Arial"/>
                <w:sz w:val="16"/>
                <w:szCs w:val="16"/>
                <w:lang w:val="en-GB"/>
              </w:rPr>
              <w:t>2021</w:t>
            </w:r>
          </w:p>
        </w:tc>
      </w:tr>
      <w:tr w:rsidR="00FD4C7B" w:rsidRPr="00FD4C7B" w14:paraId="49A71792" w14:textId="77777777" w:rsidTr="00457636">
        <w:trPr>
          <w:tblHeader/>
        </w:trPr>
        <w:tc>
          <w:tcPr>
            <w:tcW w:w="2289" w:type="dxa"/>
          </w:tcPr>
          <w:p w14:paraId="69A6043B"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6"/>
                <w:szCs w:val="16"/>
              </w:rPr>
            </w:pPr>
          </w:p>
        </w:tc>
        <w:tc>
          <w:tcPr>
            <w:tcW w:w="2277" w:type="dxa"/>
            <w:gridSpan w:val="2"/>
          </w:tcPr>
          <w:p w14:paraId="20FD4618"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6"/>
                <w:szCs w:val="16"/>
              </w:rPr>
            </w:pPr>
          </w:p>
        </w:tc>
        <w:tc>
          <w:tcPr>
            <w:tcW w:w="1196" w:type="dxa"/>
          </w:tcPr>
          <w:p w14:paraId="2F76C775"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p>
        </w:tc>
        <w:tc>
          <w:tcPr>
            <w:tcW w:w="1136" w:type="dxa"/>
          </w:tcPr>
          <w:p w14:paraId="7ACEAAF1"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p>
        </w:tc>
        <w:tc>
          <w:tcPr>
            <w:tcW w:w="1196" w:type="dxa"/>
          </w:tcPr>
          <w:p w14:paraId="6580DEC7"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p>
        </w:tc>
        <w:tc>
          <w:tcPr>
            <w:tcW w:w="1134" w:type="dxa"/>
          </w:tcPr>
          <w:p w14:paraId="1BEF629E" w14:textId="77777777" w:rsidR="006A44C4" w:rsidRPr="00FD4C7B" w:rsidRDefault="006A44C4" w:rsidP="00F92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6"/>
                <w:szCs w:val="16"/>
                <w:lang w:val="en-GB"/>
              </w:rPr>
            </w:pPr>
          </w:p>
        </w:tc>
      </w:tr>
      <w:tr w:rsidR="00FD4C7B" w:rsidRPr="00FD4C7B" w14:paraId="7A14516B" w14:textId="77777777" w:rsidTr="00457636">
        <w:tc>
          <w:tcPr>
            <w:tcW w:w="2289" w:type="dxa"/>
          </w:tcPr>
          <w:p w14:paraId="2A402384" w14:textId="77777777" w:rsidR="006A44C4" w:rsidRPr="00FD4C7B" w:rsidRDefault="006A44C4" w:rsidP="00F92454">
            <w:pPr>
              <w:pStyle w:val="a7"/>
              <w:tabs>
                <w:tab w:val="clear" w:pos="1080"/>
              </w:tabs>
              <w:spacing w:before="60" w:line="276" w:lineRule="auto"/>
              <w:ind w:right="-378"/>
              <w:rPr>
                <w:rFonts w:ascii="Arial" w:hAnsi="Arial" w:cs="Arial"/>
                <w:sz w:val="16"/>
                <w:szCs w:val="16"/>
                <w:u w:val="single"/>
                <w:lang w:val="en-GB"/>
              </w:rPr>
            </w:pPr>
            <w:r w:rsidRPr="00FD4C7B">
              <w:rPr>
                <w:rFonts w:ascii="Arial" w:hAnsi="Arial" w:cs="Arial"/>
                <w:sz w:val="16"/>
                <w:szCs w:val="16"/>
                <w:u w:val="single"/>
                <w:lang w:val="en-GB"/>
              </w:rPr>
              <w:t>Revenues from sales</w:t>
            </w:r>
          </w:p>
        </w:tc>
        <w:tc>
          <w:tcPr>
            <w:tcW w:w="2277" w:type="dxa"/>
            <w:gridSpan w:val="2"/>
          </w:tcPr>
          <w:p w14:paraId="799F52DF" w14:textId="77777777" w:rsidR="006A44C4" w:rsidRPr="00FD4C7B" w:rsidRDefault="006A44C4" w:rsidP="00F92454">
            <w:pPr>
              <w:pStyle w:val="a7"/>
              <w:tabs>
                <w:tab w:val="clear" w:pos="1080"/>
              </w:tabs>
              <w:spacing w:before="60" w:line="276" w:lineRule="auto"/>
              <w:ind w:left="366" w:right="-378" w:hanging="150"/>
              <w:jc w:val="center"/>
              <w:rPr>
                <w:rFonts w:ascii="Arial" w:hAnsi="Arial" w:cs="Arial"/>
                <w:sz w:val="16"/>
                <w:szCs w:val="16"/>
                <w:lang w:val="en-GB"/>
              </w:rPr>
            </w:pPr>
          </w:p>
        </w:tc>
        <w:tc>
          <w:tcPr>
            <w:tcW w:w="1196" w:type="dxa"/>
          </w:tcPr>
          <w:p w14:paraId="703B1FA2" w14:textId="77777777" w:rsidR="006A44C4" w:rsidRPr="00FD4C7B" w:rsidRDefault="006A44C4" w:rsidP="00F92454">
            <w:pPr>
              <w:pStyle w:val="a7"/>
              <w:tabs>
                <w:tab w:val="clear" w:pos="1080"/>
              </w:tabs>
              <w:spacing w:before="60" w:line="276" w:lineRule="auto"/>
              <w:ind w:left="366" w:right="-378" w:hanging="150"/>
              <w:rPr>
                <w:rFonts w:ascii="Arial" w:hAnsi="Arial" w:cs="Arial"/>
                <w:sz w:val="16"/>
                <w:szCs w:val="16"/>
                <w:lang w:val="en-GB"/>
              </w:rPr>
            </w:pPr>
          </w:p>
        </w:tc>
        <w:tc>
          <w:tcPr>
            <w:tcW w:w="1136" w:type="dxa"/>
          </w:tcPr>
          <w:p w14:paraId="273975FA" w14:textId="77777777" w:rsidR="006A44C4" w:rsidRPr="00FD4C7B" w:rsidRDefault="006A44C4" w:rsidP="00F92454">
            <w:pPr>
              <w:pStyle w:val="a7"/>
              <w:tabs>
                <w:tab w:val="clear" w:pos="1080"/>
              </w:tabs>
              <w:spacing w:before="60" w:line="276" w:lineRule="auto"/>
              <w:ind w:left="366" w:right="-378" w:hanging="150"/>
              <w:rPr>
                <w:rFonts w:ascii="Arial" w:hAnsi="Arial" w:cs="Arial"/>
                <w:sz w:val="16"/>
                <w:szCs w:val="16"/>
                <w:lang w:val="en-GB"/>
              </w:rPr>
            </w:pPr>
          </w:p>
        </w:tc>
        <w:tc>
          <w:tcPr>
            <w:tcW w:w="1196" w:type="dxa"/>
          </w:tcPr>
          <w:p w14:paraId="626FAF7E" w14:textId="77777777" w:rsidR="006A44C4" w:rsidRPr="00FD4C7B" w:rsidRDefault="006A44C4" w:rsidP="00F92454">
            <w:pPr>
              <w:pStyle w:val="a7"/>
              <w:tabs>
                <w:tab w:val="clear" w:pos="1080"/>
              </w:tabs>
              <w:spacing w:before="60" w:line="276" w:lineRule="auto"/>
              <w:ind w:left="366" w:right="-378" w:hanging="150"/>
              <w:rPr>
                <w:rFonts w:ascii="Arial" w:hAnsi="Arial" w:cs="Arial"/>
                <w:sz w:val="16"/>
                <w:szCs w:val="16"/>
                <w:lang w:val="en-GB"/>
              </w:rPr>
            </w:pPr>
          </w:p>
        </w:tc>
        <w:tc>
          <w:tcPr>
            <w:tcW w:w="1134" w:type="dxa"/>
          </w:tcPr>
          <w:p w14:paraId="71AC4D09" w14:textId="77777777" w:rsidR="006A44C4" w:rsidRPr="00FD4C7B" w:rsidRDefault="006A44C4" w:rsidP="00F92454">
            <w:pPr>
              <w:pStyle w:val="a7"/>
              <w:tabs>
                <w:tab w:val="clear" w:pos="1080"/>
              </w:tabs>
              <w:spacing w:before="60" w:line="276" w:lineRule="auto"/>
              <w:ind w:left="366" w:right="-378" w:hanging="150"/>
              <w:rPr>
                <w:rFonts w:ascii="Arial" w:hAnsi="Arial" w:cs="Arial"/>
                <w:sz w:val="16"/>
                <w:szCs w:val="16"/>
                <w:lang w:val="en-GB"/>
              </w:rPr>
            </w:pPr>
          </w:p>
        </w:tc>
      </w:tr>
      <w:tr w:rsidR="00A5123B" w:rsidRPr="00FD4C7B" w14:paraId="6FD18DB5" w14:textId="77777777" w:rsidTr="002B732A">
        <w:tc>
          <w:tcPr>
            <w:tcW w:w="2289" w:type="dxa"/>
          </w:tcPr>
          <w:p w14:paraId="78847F83" w14:textId="77777777" w:rsidR="00A5123B" w:rsidRPr="00FD4C7B" w:rsidRDefault="00A5123B" w:rsidP="00A5123B">
            <w:pPr>
              <w:tabs>
                <w:tab w:val="clear" w:pos="227"/>
                <w:tab w:val="left" w:pos="217"/>
              </w:tabs>
              <w:spacing w:before="60" w:line="276" w:lineRule="auto"/>
              <w:ind w:right="-108" w:firstLine="218"/>
              <w:rPr>
                <w:rFonts w:ascii="Arial" w:hAnsi="Arial" w:cs="Arial"/>
                <w:sz w:val="16"/>
                <w:szCs w:val="16"/>
              </w:rPr>
            </w:pPr>
            <w:r w:rsidRPr="00FD4C7B">
              <w:rPr>
                <w:rFonts w:ascii="Arial" w:hAnsi="Arial" w:cs="Arial"/>
                <w:sz w:val="16"/>
                <w:szCs w:val="16"/>
              </w:rPr>
              <w:t>Subsidiary</w:t>
            </w:r>
          </w:p>
        </w:tc>
        <w:tc>
          <w:tcPr>
            <w:tcW w:w="2277" w:type="dxa"/>
            <w:gridSpan w:val="2"/>
          </w:tcPr>
          <w:p w14:paraId="0E1CB85C" w14:textId="77777777" w:rsidR="00A5123B" w:rsidRPr="00FD4C7B" w:rsidRDefault="00A5123B" w:rsidP="00A5123B">
            <w:pPr>
              <w:spacing w:before="60" w:line="276" w:lineRule="auto"/>
              <w:jc w:val="center"/>
              <w:rPr>
                <w:rFonts w:ascii="Arial" w:hAnsi="Arial" w:cs="Arial"/>
                <w:sz w:val="16"/>
                <w:szCs w:val="16"/>
              </w:rPr>
            </w:pPr>
            <w:r w:rsidRPr="00FD4C7B">
              <w:rPr>
                <w:rFonts w:ascii="Arial" w:hAnsi="Arial" w:cs="Arial"/>
                <w:sz w:val="16"/>
                <w:szCs w:val="16"/>
              </w:rPr>
              <w:t>Cost plus margin</w:t>
            </w:r>
          </w:p>
        </w:tc>
        <w:tc>
          <w:tcPr>
            <w:tcW w:w="1196" w:type="dxa"/>
          </w:tcPr>
          <w:p w14:paraId="7ED946F5" w14:textId="1A7924C4" w:rsidR="00A5123B" w:rsidRPr="00FD4C7B" w:rsidRDefault="0063055C"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tcPr>
          <w:p w14:paraId="70842547" w14:textId="20A6F541" w:rsidR="00A5123B" w:rsidRPr="00FD4C7B" w:rsidRDefault="00A5123B"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sidRPr="005C16DF">
              <w:rPr>
                <w:rFonts w:ascii="Arial" w:hAnsi="Arial" w:cs="Arial"/>
                <w:sz w:val="16"/>
                <w:szCs w:val="16"/>
                <w:lang w:val="en-GB"/>
              </w:rPr>
              <w:t>-</w:t>
            </w:r>
          </w:p>
        </w:tc>
        <w:tc>
          <w:tcPr>
            <w:tcW w:w="1196" w:type="dxa"/>
          </w:tcPr>
          <w:p w14:paraId="189713CD" w14:textId="0C7A5079" w:rsidR="00A5123B" w:rsidRPr="00FD4C7B" w:rsidRDefault="00BD66B6"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399</w:t>
            </w:r>
          </w:p>
        </w:tc>
        <w:tc>
          <w:tcPr>
            <w:tcW w:w="1134" w:type="dxa"/>
          </w:tcPr>
          <w:p w14:paraId="76DF4E73" w14:textId="4192AD7D"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245</w:t>
            </w:r>
          </w:p>
        </w:tc>
      </w:tr>
      <w:tr w:rsidR="00A5123B" w:rsidRPr="00FD4C7B" w14:paraId="5909285B" w14:textId="77777777" w:rsidTr="00457636">
        <w:trPr>
          <w:trHeight w:val="223"/>
        </w:trPr>
        <w:tc>
          <w:tcPr>
            <w:tcW w:w="2289" w:type="dxa"/>
          </w:tcPr>
          <w:p w14:paraId="55364360" w14:textId="77777777" w:rsidR="00A5123B" w:rsidRPr="00FD4C7B" w:rsidRDefault="00A5123B" w:rsidP="00A5123B">
            <w:pPr>
              <w:spacing w:before="60" w:line="276"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1DC3A600" w14:textId="77777777" w:rsidR="00A5123B" w:rsidRPr="00FD4C7B" w:rsidRDefault="00A5123B" w:rsidP="00A5123B">
            <w:pPr>
              <w:spacing w:before="60" w:line="276" w:lineRule="auto"/>
              <w:jc w:val="center"/>
              <w:rPr>
                <w:rFonts w:ascii="Arial" w:hAnsi="Arial" w:cs="Arial"/>
                <w:sz w:val="16"/>
                <w:szCs w:val="16"/>
              </w:rPr>
            </w:pPr>
            <w:r w:rsidRPr="00FD4C7B">
              <w:rPr>
                <w:rFonts w:ascii="Arial" w:hAnsi="Arial" w:cs="Arial"/>
                <w:sz w:val="16"/>
                <w:szCs w:val="16"/>
              </w:rPr>
              <w:t>Cost plus margin</w:t>
            </w:r>
          </w:p>
        </w:tc>
        <w:tc>
          <w:tcPr>
            <w:tcW w:w="1196" w:type="dxa"/>
            <w:shd w:val="clear" w:color="auto" w:fill="auto"/>
          </w:tcPr>
          <w:p w14:paraId="75C40598" w14:textId="26F0D4B2" w:rsidR="00A5123B" w:rsidRPr="00FD4C7B" w:rsidRDefault="0063055C"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397</w:t>
            </w:r>
          </w:p>
        </w:tc>
        <w:tc>
          <w:tcPr>
            <w:tcW w:w="1136" w:type="dxa"/>
            <w:shd w:val="clear" w:color="auto" w:fill="auto"/>
          </w:tcPr>
          <w:p w14:paraId="7C178FE0" w14:textId="401B711E"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440</w:t>
            </w:r>
          </w:p>
        </w:tc>
        <w:tc>
          <w:tcPr>
            <w:tcW w:w="1196" w:type="dxa"/>
            <w:shd w:val="clear" w:color="auto" w:fill="auto"/>
          </w:tcPr>
          <w:p w14:paraId="2EF787BA" w14:textId="1DDA49DB" w:rsidR="00A5123B" w:rsidRPr="00FD4C7B" w:rsidRDefault="0063055C"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397</w:t>
            </w:r>
          </w:p>
        </w:tc>
        <w:tc>
          <w:tcPr>
            <w:tcW w:w="1134" w:type="dxa"/>
          </w:tcPr>
          <w:p w14:paraId="691EAE14" w14:textId="33166D80"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440</w:t>
            </w:r>
          </w:p>
        </w:tc>
      </w:tr>
      <w:tr w:rsidR="00A5123B" w:rsidRPr="00FD4C7B" w14:paraId="237A62B5" w14:textId="77777777" w:rsidTr="002B732A">
        <w:trPr>
          <w:trHeight w:val="60"/>
        </w:trPr>
        <w:tc>
          <w:tcPr>
            <w:tcW w:w="2289" w:type="dxa"/>
          </w:tcPr>
          <w:p w14:paraId="4F5E04E6" w14:textId="137D1AC1" w:rsidR="00A5123B" w:rsidRPr="00FD4C7B" w:rsidRDefault="00A5123B" w:rsidP="00A5123B">
            <w:pPr>
              <w:spacing w:before="60" w:line="276" w:lineRule="auto"/>
              <w:ind w:right="-108" w:firstLine="218"/>
              <w:rPr>
                <w:rFonts w:ascii="Arial" w:hAnsi="Arial" w:cs="Arial"/>
                <w:sz w:val="16"/>
                <w:szCs w:val="16"/>
                <w:cs/>
              </w:rPr>
            </w:pPr>
            <w:r w:rsidRPr="00FD4C7B">
              <w:rPr>
                <w:rFonts w:ascii="Arial" w:hAnsi="Arial" w:cs="Arial"/>
                <w:sz w:val="16"/>
                <w:szCs w:val="16"/>
              </w:rPr>
              <w:t>Director</w:t>
            </w:r>
          </w:p>
        </w:tc>
        <w:tc>
          <w:tcPr>
            <w:tcW w:w="2277" w:type="dxa"/>
            <w:gridSpan w:val="2"/>
          </w:tcPr>
          <w:p w14:paraId="64EEBD39" w14:textId="77777777" w:rsidR="00A5123B" w:rsidRPr="00FD4C7B" w:rsidRDefault="00A5123B" w:rsidP="00A5123B">
            <w:pPr>
              <w:spacing w:before="60" w:line="276" w:lineRule="auto"/>
              <w:jc w:val="center"/>
              <w:rPr>
                <w:rFonts w:ascii="Arial" w:hAnsi="Arial" w:cs="Arial"/>
                <w:sz w:val="16"/>
                <w:szCs w:val="16"/>
              </w:rPr>
            </w:pPr>
            <w:r w:rsidRPr="00FD4C7B">
              <w:rPr>
                <w:rFonts w:ascii="Arial" w:hAnsi="Arial" w:cs="Arial"/>
                <w:sz w:val="16"/>
                <w:szCs w:val="16"/>
              </w:rPr>
              <w:t>Cost plus margin</w:t>
            </w:r>
          </w:p>
        </w:tc>
        <w:tc>
          <w:tcPr>
            <w:tcW w:w="1196" w:type="dxa"/>
            <w:shd w:val="clear" w:color="auto" w:fill="auto"/>
          </w:tcPr>
          <w:p w14:paraId="35DE3376" w14:textId="001C7AC6" w:rsidR="00A5123B" w:rsidRPr="00FD4C7B" w:rsidRDefault="0063055C" w:rsidP="00A5123B">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shd w:val="clear" w:color="auto" w:fill="auto"/>
          </w:tcPr>
          <w:p w14:paraId="28690418" w14:textId="77CF4FB5" w:rsidR="00A5123B" w:rsidRPr="00FD4C7B" w:rsidRDefault="00A5123B" w:rsidP="00A51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311</w:t>
            </w:r>
          </w:p>
        </w:tc>
        <w:tc>
          <w:tcPr>
            <w:tcW w:w="1196" w:type="dxa"/>
            <w:shd w:val="clear" w:color="auto" w:fill="auto"/>
          </w:tcPr>
          <w:p w14:paraId="5FCED878" w14:textId="5A5029A7" w:rsidR="00A5123B" w:rsidRPr="00FD4C7B" w:rsidRDefault="0063055C" w:rsidP="00A5123B">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1D5365F0" w14:textId="7E73A036" w:rsidR="00A5123B" w:rsidRPr="00FD4C7B" w:rsidRDefault="00A5123B" w:rsidP="00A51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w:t>
            </w:r>
          </w:p>
        </w:tc>
      </w:tr>
      <w:tr w:rsidR="00A5123B" w:rsidRPr="00FD4C7B" w14:paraId="2404A720" w14:textId="77777777" w:rsidTr="002B732A">
        <w:tc>
          <w:tcPr>
            <w:tcW w:w="2289" w:type="dxa"/>
          </w:tcPr>
          <w:p w14:paraId="29298E46" w14:textId="77777777" w:rsidR="00A5123B" w:rsidRPr="00FD4C7B" w:rsidRDefault="00A5123B" w:rsidP="00A5123B">
            <w:pPr>
              <w:pStyle w:val="a7"/>
              <w:tabs>
                <w:tab w:val="clear" w:pos="1080"/>
              </w:tabs>
              <w:spacing w:before="60" w:line="276" w:lineRule="auto"/>
              <w:ind w:right="-378"/>
              <w:rPr>
                <w:rFonts w:ascii="Arial" w:hAnsi="Arial" w:cs="Arial"/>
                <w:sz w:val="16"/>
                <w:szCs w:val="16"/>
                <w:lang w:val="en-GB"/>
              </w:rPr>
            </w:pPr>
            <w:r w:rsidRPr="00FD4C7B">
              <w:rPr>
                <w:rFonts w:ascii="Arial" w:hAnsi="Arial" w:cs="Arial"/>
                <w:sz w:val="16"/>
                <w:szCs w:val="16"/>
                <w:lang w:val="en-GB"/>
              </w:rPr>
              <w:t>Total</w:t>
            </w:r>
          </w:p>
        </w:tc>
        <w:tc>
          <w:tcPr>
            <w:tcW w:w="2277" w:type="dxa"/>
            <w:gridSpan w:val="2"/>
          </w:tcPr>
          <w:p w14:paraId="3A43E913" w14:textId="77777777" w:rsidR="00A5123B" w:rsidRPr="00FD4C7B" w:rsidRDefault="00A5123B" w:rsidP="00A5123B">
            <w:pPr>
              <w:spacing w:before="60" w:line="276" w:lineRule="auto"/>
              <w:jc w:val="center"/>
              <w:rPr>
                <w:rFonts w:ascii="Arial" w:hAnsi="Arial" w:cs="Arial"/>
                <w:sz w:val="16"/>
                <w:szCs w:val="16"/>
              </w:rPr>
            </w:pPr>
          </w:p>
        </w:tc>
        <w:tc>
          <w:tcPr>
            <w:tcW w:w="1196" w:type="dxa"/>
            <w:shd w:val="clear" w:color="auto" w:fill="auto"/>
          </w:tcPr>
          <w:p w14:paraId="5A5148FB" w14:textId="22A9FBED" w:rsidR="00A5123B" w:rsidRPr="00FD4C7B" w:rsidRDefault="0063055C" w:rsidP="00A5123B">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397</w:t>
            </w:r>
          </w:p>
        </w:tc>
        <w:tc>
          <w:tcPr>
            <w:tcW w:w="1136" w:type="dxa"/>
            <w:shd w:val="clear" w:color="auto" w:fill="auto"/>
          </w:tcPr>
          <w:p w14:paraId="7B699F2B" w14:textId="6731BB5A" w:rsidR="00A5123B" w:rsidRPr="00FD4C7B" w:rsidRDefault="00A5123B" w:rsidP="00A51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751</w:t>
            </w:r>
          </w:p>
        </w:tc>
        <w:tc>
          <w:tcPr>
            <w:tcW w:w="1196" w:type="dxa"/>
            <w:shd w:val="clear" w:color="auto" w:fill="auto"/>
          </w:tcPr>
          <w:p w14:paraId="1E0C3A98" w14:textId="0A00FF08" w:rsidR="00A5123B" w:rsidRPr="00FD4C7B" w:rsidRDefault="0063055C" w:rsidP="00A5123B">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79</w:t>
            </w:r>
            <w:r w:rsidR="00BD66B6">
              <w:rPr>
                <w:rFonts w:ascii="Arial" w:hAnsi="Arial" w:cs="Arial"/>
                <w:sz w:val="16"/>
                <w:szCs w:val="16"/>
                <w:lang w:val="en-GB"/>
              </w:rPr>
              <w:t>6</w:t>
            </w:r>
          </w:p>
        </w:tc>
        <w:tc>
          <w:tcPr>
            <w:tcW w:w="1134" w:type="dxa"/>
            <w:vAlign w:val="bottom"/>
          </w:tcPr>
          <w:p w14:paraId="5630AA5D" w14:textId="34D63A38" w:rsidR="00A5123B" w:rsidRPr="00FD4C7B" w:rsidRDefault="00A5123B" w:rsidP="00A51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685</w:t>
            </w:r>
          </w:p>
        </w:tc>
      </w:tr>
      <w:tr w:rsidR="00A5123B" w:rsidRPr="00FD4C7B" w14:paraId="40DEE84F" w14:textId="77777777" w:rsidTr="00457636">
        <w:trPr>
          <w:trHeight w:val="169"/>
        </w:trPr>
        <w:tc>
          <w:tcPr>
            <w:tcW w:w="2289" w:type="dxa"/>
          </w:tcPr>
          <w:p w14:paraId="618C3B55" w14:textId="77777777" w:rsidR="00A5123B" w:rsidRPr="00FD4C7B" w:rsidRDefault="00A5123B" w:rsidP="00A5123B">
            <w:pPr>
              <w:pStyle w:val="a7"/>
              <w:tabs>
                <w:tab w:val="clear" w:pos="1080"/>
              </w:tabs>
              <w:spacing w:before="60" w:line="276" w:lineRule="auto"/>
              <w:ind w:left="366" w:right="-378" w:hanging="366"/>
              <w:rPr>
                <w:rFonts w:ascii="Arial" w:hAnsi="Arial" w:cs="Arial"/>
                <w:sz w:val="16"/>
                <w:szCs w:val="16"/>
                <w:lang w:val="en-GB"/>
              </w:rPr>
            </w:pPr>
          </w:p>
        </w:tc>
        <w:tc>
          <w:tcPr>
            <w:tcW w:w="2277" w:type="dxa"/>
            <w:gridSpan w:val="2"/>
          </w:tcPr>
          <w:p w14:paraId="5BCD1B5F" w14:textId="77777777" w:rsidR="00A5123B" w:rsidRPr="00FD4C7B" w:rsidRDefault="00A5123B" w:rsidP="00A5123B">
            <w:pPr>
              <w:spacing w:before="60" w:line="276" w:lineRule="auto"/>
              <w:jc w:val="center"/>
              <w:rPr>
                <w:rFonts w:ascii="Arial" w:hAnsi="Arial" w:cs="Arial"/>
                <w:sz w:val="16"/>
                <w:szCs w:val="16"/>
              </w:rPr>
            </w:pPr>
          </w:p>
        </w:tc>
        <w:tc>
          <w:tcPr>
            <w:tcW w:w="1196" w:type="dxa"/>
          </w:tcPr>
          <w:p w14:paraId="669FF023" w14:textId="77777777" w:rsidR="00A5123B" w:rsidRPr="00FD4C7B" w:rsidRDefault="00A5123B"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tcPr>
          <w:p w14:paraId="20CC6CBF"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tcPr>
          <w:p w14:paraId="5D74A2CB"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tcPr>
          <w:p w14:paraId="5E96238E"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A5123B" w:rsidRPr="00FD4C7B" w14:paraId="33C32EF0" w14:textId="77777777" w:rsidTr="00457636">
        <w:trPr>
          <w:trHeight w:val="169"/>
        </w:trPr>
        <w:tc>
          <w:tcPr>
            <w:tcW w:w="2289" w:type="dxa"/>
          </w:tcPr>
          <w:p w14:paraId="428303DA" w14:textId="77777777" w:rsidR="00A5123B" w:rsidRPr="00FD4C7B" w:rsidRDefault="00A5123B" w:rsidP="00A5123B">
            <w:pPr>
              <w:pStyle w:val="a7"/>
              <w:tabs>
                <w:tab w:val="clear" w:pos="1080"/>
              </w:tabs>
              <w:spacing w:before="60" w:line="276" w:lineRule="auto"/>
              <w:ind w:left="366" w:right="-378" w:hanging="366"/>
              <w:rPr>
                <w:rFonts w:ascii="Arial" w:hAnsi="Arial" w:cs="Arial"/>
                <w:sz w:val="16"/>
                <w:szCs w:val="16"/>
                <w:u w:val="single"/>
                <w:lang w:val="en-GB"/>
              </w:rPr>
            </w:pPr>
            <w:r w:rsidRPr="00FD4C7B">
              <w:rPr>
                <w:rFonts w:ascii="Arial" w:hAnsi="Arial" w:cs="Arial"/>
                <w:sz w:val="16"/>
                <w:szCs w:val="16"/>
                <w:u w:val="single"/>
                <w:lang w:val="en-GB"/>
              </w:rPr>
              <w:t>Revenues from services</w:t>
            </w:r>
          </w:p>
        </w:tc>
        <w:tc>
          <w:tcPr>
            <w:tcW w:w="2277" w:type="dxa"/>
            <w:gridSpan w:val="2"/>
          </w:tcPr>
          <w:p w14:paraId="3737A447" w14:textId="77777777" w:rsidR="00A5123B" w:rsidRPr="00FD4C7B" w:rsidRDefault="00A5123B" w:rsidP="00A5123B">
            <w:pPr>
              <w:spacing w:before="60" w:line="276" w:lineRule="auto"/>
              <w:jc w:val="center"/>
              <w:rPr>
                <w:rFonts w:ascii="Arial" w:hAnsi="Arial" w:cs="Arial"/>
                <w:sz w:val="16"/>
                <w:szCs w:val="16"/>
              </w:rPr>
            </w:pPr>
          </w:p>
        </w:tc>
        <w:tc>
          <w:tcPr>
            <w:tcW w:w="1196" w:type="dxa"/>
          </w:tcPr>
          <w:p w14:paraId="6CA608B7" w14:textId="77777777" w:rsidR="00A5123B" w:rsidRPr="00FD4C7B" w:rsidRDefault="00A5123B"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tcPr>
          <w:p w14:paraId="38A934EA"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tcPr>
          <w:p w14:paraId="4E5FC628"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tcPr>
          <w:p w14:paraId="4B41BB81"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A5123B" w:rsidRPr="00FD4C7B" w14:paraId="6D31857C" w14:textId="77777777" w:rsidTr="00457636">
        <w:trPr>
          <w:trHeight w:val="169"/>
        </w:trPr>
        <w:tc>
          <w:tcPr>
            <w:tcW w:w="2289" w:type="dxa"/>
          </w:tcPr>
          <w:p w14:paraId="61EC7651" w14:textId="0262A372" w:rsidR="00A5123B" w:rsidRPr="00FD4C7B" w:rsidRDefault="00A5123B" w:rsidP="00A5123B">
            <w:pPr>
              <w:pStyle w:val="a7"/>
              <w:tabs>
                <w:tab w:val="clear" w:pos="1080"/>
              </w:tabs>
              <w:spacing w:before="60" w:line="276" w:lineRule="auto"/>
              <w:ind w:left="366" w:right="-378" w:hanging="366"/>
              <w:rPr>
                <w:rFonts w:ascii="Arial" w:hAnsi="Arial" w:cs="Arial"/>
                <w:sz w:val="16"/>
                <w:szCs w:val="16"/>
                <w:u w:val="single"/>
                <w:lang w:val="en-GB"/>
              </w:rPr>
            </w:pPr>
            <w:r w:rsidRPr="00FD4C7B">
              <w:rPr>
                <w:rFonts w:ascii="Arial" w:hAnsi="Arial" w:cs="Arial"/>
                <w:sz w:val="16"/>
                <w:szCs w:val="16"/>
                <w:cs/>
              </w:rPr>
              <w:t xml:space="preserve">     </w:t>
            </w:r>
            <w:r w:rsidRPr="00FD4C7B">
              <w:rPr>
                <w:rFonts w:ascii="Arial" w:hAnsi="Arial" w:cs="Arial"/>
                <w:sz w:val="16"/>
                <w:szCs w:val="16"/>
              </w:rPr>
              <w:t>Subsidiary</w:t>
            </w:r>
          </w:p>
        </w:tc>
        <w:tc>
          <w:tcPr>
            <w:tcW w:w="2277" w:type="dxa"/>
            <w:gridSpan w:val="2"/>
          </w:tcPr>
          <w:p w14:paraId="4783E60E" w14:textId="77777777" w:rsidR="00A5123B" w:rsidRPr="00FD4C7B" w:rsidRDefault="00A5123B" w:rsidP="00A5123B">
            <w:pPr>
              <w:spacing w:before="60" w:line="276" w:lineRule="auto"/>
              <w:jc w:val="center"/>
              <w:rPr>
                <w:rFonts w:ascii="Arial" w:hAnsi="Arial" w:cs="Arial"/>
                <w:sz w:val="16"/>
                <w:szCs w:val="16"/>
              </w:rPr>
            </w:pPr>
            <w:r w:rsidRPr="00FD4C7B">
              <w:rPr>
                <w:rFonts w:ascii="Arial" w:hAnsi="Arial" w:cs="Arial"/>
                <w:sz w:val="16"/>
                <w:szCs w:val="16"/>
              </w:rPr>
              <w:t>Market price</w:t>
            </w:r>
          </w:p>
        </w:tc>
        <w:tc>
          <w:tcPr>
            <w:tcW w:w="1196" w:type="dxa"/>
            <w:vAlign w:val="bottom"/>
          </w:tcPr>
          <w:p w14:paraId="2A1D7EC1" w14:textId="7979FF68" w:rsidR="00A5123B" w:rsidRPr="00FD4C7B" w:rsidRDefault="0063055C"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vAlign w:val="bottom"/>
          </w:tcPr>
          <w:p w14:paraId="48947985" w14:textId="7B0D8928" w:rsidR="00A5123B" w:rsidRPr="00FD4C7B" w:rsidRDefault="00153115"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96" w:type="dxa"/>
            <w:vAlign w:val="bottom"/>
          </w:tcPr>
          <w:p w14:paraId="0306C121" w14:textId="2B31640C" w:rsidR="00A5123B" w:rsidRPr="00FD4C7B" w:rsidRDefault="0063055C"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1,994</w:t>
            </w:r>
          </w:p>
        </w:tc>
        <w:tc>
          <w:tcPr>
            <w:tcW w:w="1134" w:type="dxa"/>
            <w:vAlign w:val="bottom"/>
          </w:tcPr>
          <w:p w14:paraId="352BD25A" w14:textId="6B575C24" w:rsidR="00A5123B" w:rsidRPr="00FD4C7B" w:rsidRDefault="00153115"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153115">
              <w:rPr>
                <w:rFonts w:ascii="Arial" w:hAnsi="Arial" w:cs="Arial"/>
                <w:sz w:val="16"/>
                <w:szCs w:val="16"/>
                <w:lang w:val="en-GB"/>
              </w:rPr>
              <w:t>519</w:t>
            </w:r>
          </w:p>
        </w:tc>
      </w:tr>
      <w:tr w:rsidR="00A5123B" w:rsidRPr="00FD4C7B" w14:paraId="15D435D3" w14:textId="77777777" w:rsidTr="00457636">
        <w:trPr>
          <w:trHeight w:val="169"/>
        </w:trPr>
        <w:tc>
          <w:tcPr>
            <w:tcW w:w="2289" w:type="dxa"/>
          </w:tcPr>
          <w:p w14:paraId="1FDADF22" w14:textId="77777777" w:rsidR="00A5123B" w:rsidRPr="00FD4C7B" w:rsidRDefault="00A5123B" w:rsidP="00A5123B">
            <w:pPr>
              <w:spacing w:before="60" w:line="276" w:lineRule="auto"/>
              <w:ind w:right="-108" w:firstLine="218"/>
              <w:rPr>
                <w:rFonts w:ascii="Arial" w:hAnsi="Arial" w:cs="Arial"/>
                <w:sz w:val="16"/>
                <w:szCs w:val="16"/>
                <w:lang w:val="en-GB"/>
              </w:rPr>
            </w:pPr>
            <w:r w:rsidRPr="00FD4C7B">
              <w:rPr>
                <w:rFonts w:ascii="Arial" w:hAnsi="Arial" w:cs="Arial"/>
                <w:sz w:val="16"/>
                <w:szCs w:val="16"/>
              </w:rPr>
              <w:t>Related company</w:t>
            </w:r>
          </w:p>
        </w:tc>
        <w:tc>
          <w:tcPr>
            <w:tcW w:w="2277" w:type="dxa"/>
            <w:gridSpan w:val="2"/>
          </w:tcPr>
          <w:p w14:paraId="2AAEE336" w14:textId="77777777" w:rsidR="00A5123B" w:rsidRPr="00FD4C7B" w:rsidRDefault="00A5123B" w:rsidP="00A5123B">
            <w:pPr>
              <w:spacing w:before="60" w:line="276" w:lineRule="auto"/>
              <w:jc w:val="center"/>
              <w:rPr>
                <w:rFonts w:ascii="Arial" w:hAnsi="Arial" w:cs="Arial"/>
                <w:sz w:val="16"/>
                <w:szCs w:val="16"/>
              </w:rPr>
            </w:pPr>
            <w:r w:rsidRPr="00FD4C7B">
              <w:rPr>
                <w:rFonts w:ascii="Arial" w:hAnsi="Arial" w:cs="Arial"/>
                <w:sz w:val="16"/>
                <w:szCs w:val="16"/>
              </w:rPr>
              <w:t>Market price</w:t>
            </w:r>
          </w:p>
        </w:tc>
        <w:tc>
          <w:tcPr>
            <w:tcW w:w="1196" w:type="dxa"/>
            <w:vAlign w:val="bottom"/>
          </w:tcPr>
          <w:p w14:paraId="124F4984" w14:textId="08479AB3" w:rsidR="00A5123B" w:rsidRPr="00FD4C7B" w:rsidRDefault="0063055C" w:rsidP="00A5123B">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152</w:t>
            </w:r>
          </w:p>
        </w:tc>
        <w:tc>
          <w:tcPr>
            <w:tcW w:w="1136" w:type="dxa"/>
            <w:vAlign w:val="bottom"/>
          </w:tcPr>
          <w:p w14:paraId="06C3F797" w14:textId="5153B9D8" w:rsidR="00A5123B" w:rsidRPr="00FD4C7B" w:rsidRDefault="00153115" w:rsidP="00A51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w:t>
            </w:r>
          </w:p>
        </w:tc>
        <w:tc>
          <w:tcPr>
            <w:tcW w:w="1196" w:type="dxa"/>
            <w:vAlign w:val="bottom"/>
          </w:tcPr>
          <w:p w14:paraId="26FE1CE5" w14:textId="131DE972" w:rsidR="00A5123B" w:rsidRPr="00FD4C7B" w:rsidRDefault="0063055C" w:rsidP="00A51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152</w:t>
            </w:r>
          </w:p>
        </w:tc>
        <w:tc>
          <w:tcPr>
            <w:tcW w:w="1134" w:type="dxa"/>
            <w:vAlign w:val="bottom"/>
          </w:tcPr>
          <w:p w14:paraId="7DA74A24" w14:textId="61134DC9" w:rsidR="00A5123B" w:rsidRPr="00FD4C7B" w:rsidRDefault="00153115" w:rsidP="00A51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r>
      <w:tr w:rsidR="00A5123B" w:rsidRPr="00FD4C7B" w14:paraId="7A8AABBD" w14:textId="77777777" w:rsidTr="00457636">
        <w:trPr>
          <w:trHeight w:val="169"/>
        </w:trPr>
        <w:tc>
          <w:tcPr>
            <w:tcW w:w="2289" w:type="dxa"/>
          </w:tcPr>
          <w:p w14:paraId="0921A51D" w14:textId="77777777" w:rsidR="00A5123B" w:rsidRPr="00F96B82" w:rsidRDefault="00A5123B" w:rsidP="00A5123B">
            <w:pPr>
              <w:pStyle w:val="a7"/>
              <w:tabs>
                <w:tab w:val="clear" w:pos="1080"/>
              </w:tabs>
              <w:spacing w:before="60" w:line="276" w:lineRule="auto"/>
              <w:ind w:right="-378"/>
              <w:rPr>
                <w:rFonts w:ascii="Arial" w:hAnsi="Arial" w:cs="Arial"/>
                <w:sz w:val="16"/>
                <w:szCs w:val="16"/>
                <w:lang w:val="en-GB"/>
              </w:rPr>
            </w:pPr>
            <w:r w:rsidRPr="00FD4C7B">
              <w:rPr>
                <w:rFonts w:ascii="Arial" w:hAnsi="Arial" w:cs="Arial"/>
                <w:sz w:val="16"/>
                <w:szCs w:val="16"/>
                <w:lang w:val="en-GB"/>
              </w:rPr>
              <w:t>Total</w:t>
            </w:r>
          </w:p>
        </w:tc>
        <w:tc>
          <w:tcPr>
            <w:tcW w:w="2277" w:type="dxa"/>
            <w:gridSpan w:val="2"/>
          </w:tcPr>
          <w:p w14:paraId="6AC80B9F" w14:textId="77777777" w:rsidR="00A5123B" w:rsidRPr="00FD4C7B" w:rsidRDefault="00A5123B" w:rsidP="00A5123B">
            <w:pPr>
              <w:spacing w:before="60" w:line="276" w:lineRule="auto"/>
              <w:jc w:val="center"/>
              <w:rPr>
                <w:rFonts w:ascii="Arial" w:hAnsi="Arial" w:cs="Arial"/>
                <w:sz w:val="16"/>
                <w:szCs w:val="16"/>
              </w:rPr>
            </w:pPr>
          </w:p>
        </w:tc>
        <w:tc>
          <w:tcPr>
            <w:tcW w:w="1196" w:type="dxa"/>
            <w:vAlign w:val="bottom"/>
          </w:tcPr>
          <w:p w14:paraId="1772B48C" w14:textId="726B4697" w:rsidR="00A5123B" w:rsidRPr="00FD4C7B" w:rsidRDefault="0063055C" w:rsidP="00A5123B">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152</w:t>
            </w:r>
          </w:p>
        </w:tc>
        <w:tc>
          <w:tcPr>
            <w:tcW w:w="1136" w:type="dxa"/>
            <w:vAlign w:val="bottom"/>
          </w:tcPr>
          <w:p w14:paraId="268513FC" w14:textId="140D661E" w:rsidR="00A5123B" w:rsidRPr="00FD4C7B" w:rsidRDefault="00153115" w:rsidP="00A51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96" w:type="dxa"/>
            <w:vAlign w:val="bottom"/>
          </w:tcPr>
          <w:p w14:paraId="5A5C7C11" w14:textId="41F1EF66" w:rsidR="00A5123B" w:rsidRPr="00FD4C7B" w:rsidRDefault="0063055C" w:rsidP="00A51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2,146</w:t>
            </w:r>
          </w:p>
        </w:tc>
        <w:tc>
          <w:tcPr>
            <w:tcW w:w="1134" w:type="dxa"/>
            <w:vAlign w:val="bottom"/>
          </w:tcPr>
          <w:p w14:paraId="291089FE" w14:textId="7C4EEE01" w:rsidR="00A5123B" w:rsidRPr="00FD4C7B" w:rsidRDefault="00153115" w:rsidP="00A51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153115">
              <w:rPr>
                <w:rFonts w:ascii="Arial" w:hAnsi="Arial" w:cs="Arial"/>
                <w:sz w:val="16"/>
                <w:szCs w:val="16"/>
                <w:lang w:val="en-GB"/>
              </w:rPr>
              <w:t>519</w:t>
            </w:r>
          </w:p>
        </w:tc>
      </w:tr>
      <w:tr w:rsidR="00A5123B" w:rsidRPr="00FD4C7B" w14:paraId="7D7F5B26" w14:textId="77777777" w:rsidTr="00457636">
        <w:trPr>
          <w:trHeight w:val="169"/>
        </w:trPr>
        <w:tc>
          <w:tcPr>
            <w:tcW w:w="2289" w:type="dxa"/>
          </w:tcPr>
          <w:p w14:paraId="34EB6307" w14:textId="77777777" w:rsidR="00A5123B" w:rsidRPr="00FD4C7B" w:rsidRDefault="00A5123B" w:rsidP="00A5123B">
            <w:pPr>
              <w:pStyle w:val="a7"/>
              <w:tabs>
                <w:tab w:val="clear" w:pos="1080"/>
              </w:tabs>
              <w:spacing w:before="60" w:line="276" w:lineRule="auto"/>
              <w:ind w:left="366" w:right="-378" w:hanging="366"/>
              <w:rPr>
                <w:rFonts w:ascii="Arial" w:hAnsi="Arial" w:cs="Arial"/>
                <w:sz w:val="16"/>
                <w:szCs w:val="16"/>
                <w:lang w:val="en-GB"/>
              </w:rPr>
            </w:pPr>
          </w:p>
        </w:tc>
        <w:tc>
          <w:tcPr>
            <w:tcW w:w="2277" w:type="dxa"/>
            <w:gridSpan w:val="2"/>
          </w:tcPr>
          <w:p w14:paraId="4542D6A3" w14:textId="77777777" w:rsidR="00A5123B" w:rsidRPr="00FD4C7B" w:rsidRDefault="00A5123B" w:rsidP="00A5123B">
            <w:pPr>
              <w:spacing w:before="60" w:line="276" w:lineRule="auto"/>
              <w:jc w:val="center"/>
              <w:rPr>
                <w:rFonts w:ascii="Arial" w:hAnsi="Arial" w:cs="Arial"/>
                <w:sz w:val="16"/>
                <w:szCs w:val="16"/>
              </w:rPr>
            </w:pPr>
          </w:p>
        </w:tc>
        <w:tc>
          <w:tcPr>
            <w:tcW w:w="1196" w:type="dxa"/>
            <w:vAlign w:val="bottom"/>
          </w:tcPr>
          <w:p w14:paraId="303115EA" w14:textId="77777777" w:rsidR="00A5123B" w:rsidRPr="00FD4C7B" w:rsidRDefault="00A5123B"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66227EA8"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vAlign w:val="bottom"/>
          </w:tcPr>
          <w:p w14:paraId="5461EC44"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4BB1C27F"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A5123B" w:rsidRPr="00FD4C7B" w14:paraId="087EB3BF" w14:textId="77777777" w:rsidTr="00457636">
        <w:trPr>
          <w:trHeight w:val="169"/>
        </w:trPr>
        <w:tc>
          <w:tcPr>
            <w:tcW w:w="2289" w:type="dxa"/>
          </w:tcPr>
          <w:p w14:paraId="19D8B8EB" w14:textId="77777777" w:rsidR="00A5123B" w:rsidRPr="00FD4C7B" w:rsidRDefault="00A5123B" w:rsidP="00A5123B">
            <w:pPr>
              <w:pStyle w:val="a7"/>
              <w:tabs>
                <w:tab w:val="clear" w:pos="1080"/>
              </w:tabs>
              <w:spacing w:before="60" w:line="276" w:lineRule="auto"/>
              <w:ind w:left="366" w:right="-378" w:hanging="366"/>
              <w:rPr>
                <w:rFonts w:ascii="Arial" w:hAnsi="Arial" w:cs="Arial"/>
                <w:sz w:val="16"/>
                <w:szCs w:val="16"/>
                <w:lang w:val="en-GB"/>
              </w:rPr>
            </w:pPr>
            <w:r w:rsidRPr="00FD4C7B">
              <w:rPr>
                <w:rFonts w:ascii="Arial" w:hAnsi="Arial" w:cs="Arial"/>
                <w:sz w:val="16"/>
                <w:szCs w:val="16"/>
                <w:u w:val="single"/>
                <w:lang w:val="en-GB"/>
              </w:rPr>
              <w:t>Dividend income</w:t>
            </w:r>
          </w:p>
        </w:tc>
        <w:tc>
          <w:tcPr>
            <w:tcW w:w="2277" w:type="dxa"/>
            <w:gridSpan w:val="2"/>
          </w:tcPr>
          <w:p w14:paraId="2A3AC971" w14:textId="77777777" w:rsidR="00A5123B" w:rsidRPr="00FD4C7B" w:rsidRDefault="00A5123B" w:rsidP="00A5123B">
            <w:pPr>
              <w:spacing w:before="60" w:line="276" w:lineRule="auto"/>
              <w:jc w:val="center"/>
              <w:rPr>
                <w:rFonts w:ascii="Arial" w:hAnsi="Arial" w:cs="Arial"/>
                <w:sz w:val="16"/>
                <w:szCs w:val="16"/>
              </w:rPr>
            </w:pPr>
          </w:p>
        </w:tc>
        <w:tc>
          <w:tcPr>
            <w:tcW w:w="1196" w:type="dxa"/>
            <w:vAlign w:val="bottom"/>
          </w:tcPr>
          <w:p w14:paraId="2C4EC520" w14:textId="77777777" w:rsidR="00A5123B" w:rsidRPr="00FD4C7B" w:rsidRDefault="00A5123B"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64ED24A1"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vAlign w:val="bottom"/>
          </w:tcPr>
          <w:p w14:paraId="78A323AE"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259CB955"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A5123B" w:rsidRPr="00FD4C7B" w14:paraId="343D5BA0" w14:textId="77777777" w:rsidTr="00457636">
        <w:trPr>
          <w:trHeight w:val="169"/>
        </w:trPr>
        <w:tc>
          <w:tcPr>
            <w:tcW w:w="2289" w:type="dxa"/>
          </w:tcPr>
          <w:p w14:paraId="7FC24CE5" w14:textId="77777777" w:rsidR="00A5123B" w:rsidRPr="00FD4C7B" w:rsidRDefault="00A5123B" w:rsidP="00A5123B">
            <w:pPr>
              <w:pStyle w:val="a7"/>
              <w:tabs>
                <w:tab w:val="clear" w:pos="1080"/>
              </w:tabs>
              <w:spacing w:before="60" w:line="276" w:lineRule="auto"/>
              <w:ind w:left="366" w:right="-378" w:hanging="147"/>
              <w:rPr>
                <w:rFonts w:ascii="Arial" w:hAnsi="Arial" w:cs="Arial"/>
                <w:sz w:val="16"/>
                <w:szCs w:val="16"/>
                <w:lang w:val="en-GB"/>
              </w:rPr>
            </w:pPr>
            <w:r w:rsidRPr="00FD4C7B">
              <w:rPr>
                <w:rFonts w:ascii="Arial" w:hAnsi="Arial" w:cs="Arial"/>
                <w:sz w:val="16"/>
                <w:szCs w:val="16"/>
              </w:rPr>
              <w:t>Subsidiary</w:t>
            </w:r>
          </w:p>
        </w:tc>
        <w:tc>
          <w:tcPr>
            <w:tcW w:w="2277" w:type="dxa"/>
            <w:gridSpan w:val="2"/>
          </w:tcPr>
          <w:p w14:paraId="5C0CFB54" w14:textId="77777777" w:rsidR="00A5123B" w:rsidRPr="00FD4C7B" w:rsidRDefault="00A5123B" w:rsidP="00A5123B">
            <w:pPr>
              <w:spacing w:before="60" w:line="276" w:lineRule="auto"/>
              <w:jc w:val="center"/>
              <w:rPr>
                <w:rFonts w:ascii="Arial" w:hAnsi="Arial" w:cs="Arial"/>
                <w:sz w:val="16"/>
                <w:szCs w:val="16"/>
              </w:rPr>
            </w:pPr>
            <w:r w:rsidRPr="00FD4C7B">
              <w:rPr>
                <w:rFonts w:ascii="Arial" w:hAnsi="Arial" w:cs="Arial"/>
                <w:sz w:val="16"/>
                <w:szCs w:val="16"/>
              </w:rPr>
              <w:t>Upon declaration</w:t>
            </w:r>
          </w:p>
        </w:tc>
        <w:tc>
          <w:tcPr>
            <w:tcW w:w="1196" w:type="dxa"/>
            <w:vAlign w:val="bottom"/>
          </w:tcPr>
          <w:p w14:paraId="7912B561" w14:textId="70F83B2B" w:rsidR="00A5123B" w:rsidRPr="00FD4C7B" w:rsidRDefault="0063055C" w:rsidP="00A5123B">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vAlign w:val="bottom"/>
          </w:tcPr>
          <w:p w14:paraId="5DC551B5" w14:textId="19EC5E2F" w:rsidR="00A5123B" w:rsidRPr="00FD4C7B" w:rsidRDefault="00DA040F" w:rsidP="00A51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96" w:type="dxa"/>
            <w:vAlign w:val="bottom"/>
          </w:tcPr>
          <w:p w14:paraId="75DC762D" w14:textId="68FDF04A" w:rsidR="00A5123B" w:rsidRPr="00FD4C7B" w:rsidRDefault="0063055C" w:rsidP="00A51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7,000</w:t>
            </w:r>
          </w:p>
        </w:tc>
        <w:tc>
          <w:tcPr>
            <w:tcW w:w="1134" w:type="dxa"/>
            <w:vAlign w:val="bottom"/>
          </w:tcPr>
          <w:p w14:paraId="25AE8BFE" w14:textId="56FBEE28" w:rsidR="00A5123B" w:rsidRPr="00FD4C7B" w:rsidRDefault="00DA040F" w:rsidP="00A51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DA040F">
              <w:rPr>
                <w:rFonts w:ascii="Arial" w:hAnsi="Arial" w:cs="Arial"/>
                <w:sz w:val="16"/>
                <w:szCs w:val="16"/>
                <w:lang w:val="en-GB"/>
              </w:rPr>
              <w:t>10,000</w:t>
            </w:r>
          </w:p>
        </w:tc>
      </w:tr>
      <w:tr w:rsidR="00A5123B" w:rsidRPr="00FD4C7B" w14:paraId="0656A1ED" w14:textId="77777777" w:rsidTr="00457636">
        <w:trPr>
          <w:trHeight w:val="169"/>
        </w:trPr>
        <w:tc>
          <w:tcPr>
            <w:tcW w:w="2289" w:type="dxa"/>
          </w:tcPr>
          <w:p w14:paraId="30F0E67D" w14:textId="77777777" w:rsidR="00A5123B" w:rsidRPr="00FD4C7B" w:rsidRDefault="00A5123B" w:rsidP="00A5123B">
            <w:pPr>
              <w:pStyle w:val="a7"/>
              <w:tabs>
                <w:tab w:val="clear" w:pos="1080"/>
              </w:tabs>
              <w:spacing w:before="60" w:line="276" w:lineRule="auto"/>
              <w:ind w:left="366" w:right="-378" w:hanging="366"/>
              <w:rPr>
                <w:rFonts w:ascii="Arial" w:hAnsi="Arial" w:cs="Arial"/>
                <w:sz w:val="16"/>
                <w:szCs w:val="16"/>
                <w:lang w:val="en-GB"/>
              </w:rPr>
            </w:pPr>
          </w:p>
        </w:tc>
        <w:tc>
          <w:tcPr>
            <w:tcW w:w="2277" w:type="dxa"/>
            <w:gridSpan w:val="2"/>
          </w:tcPr>
          <w:p w14:paraId="24C70953" w14:textId="77777777" w:rsidR="00A5123B" w:rsidRPr="00FD4C7B" w:rsidRDefault="00A5123B" w:rsidP="00A5123B">
            <w:pPr>
              <w:spacing w:before="60" w:line="276" w:lineRule="auto"/>
              <w:jc w:val="center"/>
              <w:rPr>
                <w:rFonts w:ascii="Arial" w:hAnsi="Arial" w:cs="Arial"/>
                <w:sz w:val="16"/>
                <w:szCs w:val="16"/>
              </w:rPr>
            </w:pPr>
          </w:p>
        </w:tc>
        <w:tc>
          <w:tcPr>
            <w:tcW w:w="1196" w:type="dxa"/>
            <w:vAlign w:val="bottom"/>
          </w:tcPr>
          <w:p w14:paraId="02BD8CAC" w14:textId="77777777" w:rsidR="00A5123B" w:rsidRPr="00FD4C7B" w:rsidRDefault="00A5123B" w:rsidP="00A5123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3CCA5BF4"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vAlign w:val="bottom"/>
          </w:tcPr>
          <w:p w14:paraId="3A3685B2"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58B3D747" w14:textId="77777777" w:rsidR="00A5123B" w:rsidRPr="00FD4C7B" w:rsidRDefault="00A5123B" w:rsidP="00A5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FD7863" w:rsidRPr="00FD4C7B" w14:paraId="4313AC18" w14:textId="77777777" w:rsidTr="00457636">
        <w:trPr>
          <w:trHeight w:val="169"/>
        </w:trPr>
        <w:tc>
          <w:tcPr>
            <w:tcW w:w="2289" w:type="dxa"/>
          </w:tcPr>
          <w:p w14:paraId="570E3918" w14:textId="10A6762C" w:rsidR="00FD7863" w:rsidRPr="00FD4C7B" w:rsidRDefault="00FD7863" w:rsidP="00FD7863">
            <w:pPr>
              <w:pStyle w:val="a7"/>
              <w:tabs>
                <w:tab w:val="clear" w:pos="1080"/>
              </w:tabs>
              <w:spacing w:before="60" w:line="276" w:lineRule="auto"/>
              <w:ind w:left="366" w:right="-378" w:hanging="366"/>
              <w:rPr>
                <w:rFonts w:ascii="Arial" w:hAnsi="Arial" w:cs="Arial"/>
                <w:sz w:val="16"/>
                <w:szCs w:val="16"/>
                <w:lang w:val="en-GB"/>
              </w:rPr>
            </w:pPr>
            <w:r w:rsidRPr="005C16DF">
              <w:rPr>
                <w:rFonts w:ascii="Arial" w:hAnsi="Arial" w:cs="Arial"/>
                <w:sz w:val="16"/>
                <w:szCs w:val="16"/>
                <w:u w:val="single"/>
              </w:rPr>
              <w:t>Other</w:t>
            </w:r>
            <w:r w:rsidRPr="005C16DF">
              <w:rPr>
                <w:rFonts w:ascii="Arial" w:hAnsi="Arial" w:cs="Arial"/>
                <w:sz w:val="16"/>
                <w:szCs w:val="16"/>
                <w:u w:val="single"/>
                <w:cs/>
              </w:rPr>
              <w:t xml:space="preserve"> </w:t>
            </w:r>
            <w:r w:rsidRPr="005C16DF">
              <w:rPr>
                <w:rFonts w:ascii="Arial" w:hAnsi="Arial" w:cs="Arial"/>
                <w:sz w:val="16"/>
                <w:szCs w:val="16"/>
                <w:u w:val="single"/>
                <w:lang w:val="en-GB"/>
              </w:rPr>
              <w:t>income</w:t>
            </w:r>
          </w:p>
        </w:tc>
        <w:tc>
          <w:tcPr>
            <w:tcW w:w="2277" w:type="dxa"/>
            <w:gridSpan w:val="2"/>
          </w:tcPr>
          <w:p w14:paraId="57B13A37" w14:textId="77777777" w:rsidR="00FD7863" w:rsidRPr="00FD4C7B" w:rsidRDefault="00FD7863" w:rsidP="00FD7863">
            <w:pPr>
              <w:spacing w:before="60" w:line="276" w:lineRule="auto"/>
              <w:jc w:val="center"/>
              <w:rPr>
                <w:rFonts w:ascii="Arial" w:hAnsi="Arial" w:cs="Arial"/>
                <w:sz w:val="16"/>
                <w:szCs w:val="16"/>
              </w:rPr>
            </w:pPr>
          </w:p>
        </w:tc>
        <w:tc>
          <w:tcPr>
            <w:tcW w:w="1196" w:type="dxa"/>
            <w:vAlign w:val="bottom"/>
          </w:tcPr>
          <w:p w14:paraId="45132A6B" w14:textId="77777777" w:rsidR="00FD7863" w:rsidRPr="00FD4C7B" w:rsidRDefault="00FD7863" w:rsidP="00FD7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0B4F2DEE" w14:textId="77777777" w:rsidR="00FD7863" w:rsidRPr="00FD4C7B" w:rsidRDefault="00FD7863" w:rsidP="00FD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vAlign w:val="bottom"/>
          </w:tcPr>
          <w:p w14:paraId="77A1BBE1" w14:textId="77777777" w:rsidR="00FD7863" w:rsidRPr="00FD4C7B" w:rsidRDefault="00FD7863" w:rsidP="00FD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12B19E54" w14:textId="77777777" w:rsidR="00FD7863" w:rsidRPr="00FD4C7B" w:rsidRDefault="00FD7863" w:rsidP="00FD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FD7863" w:rsidRPr="00FD4C7B" w14:paraId="0C20DBE8" w14:textId="77777777" w:rsidTr="00457636">
        <w:trPr>
          <w:trHeight w:val="169"/>
        </w:trPr>
        <w:tc>
          <w:tcPr>
            <w:tcW w:w="2289" w:type="dxa"/>
          </w:tcPr>
          <w:p w14:paraId="4D3127ED" w14:textId="5D103FB6" w:rsidR="00FD7863" w:rsidRPr="00FD4C7B" w:rsidRDefault="00FD7863" w:rsidP="00FD7863">
            <w:pPr>
              <w:pStyle w:val="a7"/>
              <w:tabs>
                <w:tab w:val="clear" w:pos="1080"/>
              </w:tabs>
              <w:spacing w:before="60" w:line="276" w:lineRule="auto"/>
              <w:ind w:left="366" w:right="-378" w:hanging="147"/>
              <w:rPr>
                <w:rFonts w:ascii="Arial" w:hAnsi="Arial" w:cs="Arial"/>
                <w:sz w:val="16"/>
                <w:szCs w:val="16"/>
                <w:lang w:val="en-GB"/>
              </w:rPr>
            </w:pPr>
            <w:r w:rsidRPr="005C16DF">
              <w:rPr>
                <w:rFonts w:ascii="Arial" w:hAnsi="Arial" w:cs="Arial"/>
                <w:sz w:val="16"/>
                <w:szCs w:val="16"/>
              </w:rPr>
              <w:t>Related company</w:t>
            </w:r>
          </w:p>
        </w:tc>
        <w:tc>
          <w:tcPr>
            <w:tcW w:w="2277" w:type="dxa"/>
            <w:gridSpan w:val="2"/>
          </w:tcPr>
          <w:p w14:paraId="71D592AA" w14:textId="2C0BB8FA" w:rsidR="00FD7863" w:rsidRPr="00FD4C7B" w:rsidRDefault="00496D10" w:rsidP="00FD7863">
            <w:pPr>
              <w:spacing w:before="60" w:line="276" w:lineRule="auto"/>
              <w:jc w:val="center"/>
              <w:rPr>
                <w:rFonts w:ascii="Arial" w:hAnsi="Arial" w:cs="Arial"/>
                <w:sz w:val="16"/>
                <w:szCs w:val="16"/>
              </w:rPr>
            </w:pPr>
            <w:r w:rsidRPr="005C16DF">
              <w:rPr>
                <w:rFonts w:ascii="Arial" w:hAnsi="Arial" w:cs="Arial"/>
                <w:sz w:val="16"/>
                <w:szCs w:val="16"/>
              </w:rPr>
              <w:t>Agreed price</w:t>
            </w:r>
          </w:p>
        </w:tc>
        <w:tc>
          <w:tcPr>
            <w:tcW w:w="1196" w:type="dxa"/>
            <w:vAlign w:val="bottom"/>
          </w:tcPr>
          <w:p w14:paraId="29688409" w14:textId="4EEDD69B" w:rsidR="00FD7863" w:rsidRPr="00FD4C7B" w:rsidRDefault="0063055C" w:rsidP="00496D10">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vAlign w:val="bottom"/>
          </w:tcPr>
          <w:p w14:paraId="299E25E9" w14:textId="47739551" w:rsidR="00FD7863" w:rsidRPr="00FD4C7B" w:rsidRDefault="002D4C96" w:rsidP="0049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22</w:t>
            </w:r>
          </w:p>
        </w:tc>
        <w:tc>
          <w:tcPr>
            <w:tcW w:w="1196" w:type="dxa"/>
            <w:vAlign w:val="bottom"/>
          </w:tcPr>
          <w:p w14:paraId="332130EA" w14:textId="7E02DD39" w:rsidR="00FD7863" w:rsidRPr="00FD4C7B" w:rsidRDefault="0063055C" w:rsidP="0049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1B5E4F9C" w14:textId="422F2BBD" w:rsidR="00FD7863" w:rsidRPr="00FD4C7B" w:rsidRDefault="002D4C96" w:rsidP="0049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22</w:t>
            </w:r>
          </w:p>
        </w:tc>
      </w:tr>
      <w:tr w:rsidR="00FD7863" w:rsidRPr="00FD4C7B" w14:paraId="60176446" w14:textId="77777777" w:rsidTr="00457636">
        <w:trPr>
          <w:trHeight w:val="169"/>
        </w:trPr>
        <w:tc>
          <w:tcPr>
            <w:tcW w:w="2289" w:type="dxa"/>
          </w:tcPr>
          <w:p w14:paraId="54599B54" w14:textId="77777777" w:rsidR="00FD7863" w:rsidRPr="00FD4C7B" w:rsidRDefault="00FD7863" w:rsidP="00FD7863">
            <w:pPr>
              <w:pStyle w:val="a7"/>
              <w:tabs>
                <w:tab w:val="clear" w:pos="1080"/>
              </w:tabs>
              <w:spacing w:before="60" w:line="276" w:lineRule="auto"/>
              <w:ind w:left="366" w:right="-378" w:hanging="366"/>
              <w:rPr>
                <w:rFonts w:ascii="Arial" w:hAnsi="Arial" w:cs="Arial"/>
                <w:sz w:val="16"/>
                <w:szCs w:val="16"/>
                <w:lang w:val="en-GB"/>
              </w:rPr>
            </w:pPr>
          </w:p>
        </w:tc>
        <w:tc>
          <w:tcPr>
            <w:tcW w:w="2277" w:type="dxa"/>
            <w:gridSpan w:val="2"/>
          </w:tcPr>
          <w:p w14:paraId="0CA8C8F3" w14:textId="77777777" w:rsidR="00FD7863" w:rsidRPr="00FD4C7B" w:rsidRDefault="00FD7863" w:rsidP="00FD7863">
            <w:pPr>
              <w:spacing w:before="60" w:line="276" w:lineRule="auto"/>
              <w:jc w:val="center"/>
              <w:rPr>
                <w:rFonts w:ascii="Arial" w:hAnsi="Arial" w:cs="Arial"/>
                <w:sz w:val="16"/>
                <w:szCs w:val="16"/>
              </w:rPr>
            </w:pPr>
          </w:p>
        </w:tc>
        <w:tc>
          <w:tcPr>
            <w:tcW w:w="1196" w:type="dxa"/>
            <w:vAlign w:val="bottom"/>
          </w:tcPr>
          <w:p w14:paraId="4231C72D" w14:textId="77777777" w:rsidR="00FD7863" w:rsidRPr="00FD4C7B" w:rsidRDefault="00FD7863" w:rsidP="00FD7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0AB2EC55" w14:textId="77777777" w:rsidR="00FD7863" w:rsidRPr="00FD4C7B" w:rsidRDefault="00FD7863" w:rsidP="00FD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96" w:type="dxa"/>
            <w:vAlign w:val="bottom"/>
          </w:tcPr>
          <w:p w14:paraId="0D212A56" w14:textId="77777777" w:rsidR="00FD7863" w:rsidRPr="00FD4C7B" w:rsidRDefault="00FD7863" w:rsidP="00FD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4C61D439" w14:textId="77777777" w:rsidR="00FD7863" w:rsidRPr="00FD4C7B" w:rsidRDefault="00FD7863" w:rsidP="00FD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r>
      <w:tr w:rsidR="00FD7863" w:rsidRPr="00FD4C7B" w14:paraId="713E5EE8" w14:textId="77777777" w:rsidTr="00457636">
        <w:tc>
          <w:tcPr>
            <w:tcW w:w="2289" w:type="dxa"/>
          </w:tcPr>
          <w:p w14:paraId="64F7826B" w14:textId="77777777" w:rsidR="00FD7863" w:rsidRPr="00FD4C7B" w:rsidRDefault="00FD7863" w:rsidP="00FD7863">
            <w:pPr>
              <w:spacing w:before="60" w:line="276" w:lineRule="auto"/>
              <w:ind w:right="-108"/>
              <w:rPr>
                <w:rFonts w:ascii="Arial" w:hAnsi="Arial" w:cs="Arial"/>
                <w:sz w:val="16"/>
                <w:szCs w:val="16"/>
              </w:rPr>
            </w:pPr>
            <w:r w:rsidRPr="00FD4C7B">
              <w:rPr>
                <w:rFonts w:ascii="Arial" w:hAnsi="Arial" w:cs="Arial"/>
                <w:sz w:val="16"/>
                <w:szCs w:val="16"/>
                <w:u w:val="single"/>
              </w:rPr>
              <w:t>Purchase of goods</w:t>
            </w:r>
          </w:p>
        </w:tc>
        <w:tc>
          <w:tcPr>
            <w:tcW w:w="2277" w:type="dxa"/>
            <w:gridSpan w:val="2"/>
          </w:tcPr>
          <w:p w14:paraId="06533EE2" w14:textId="77777777" w:rsidR="00FD7863" w:rsidRPr="00FD4C7B" w:rsidRDefault="00FD7863" w:rsidP="00FD7863">
            <w:pPr>
              <w:spacing w:before="60" w:line="276" w:lineRule="auto"/>
              <w:jc w:val="center"/>
              <w:rPr>
                <w:rFonts w:ascii="Arial" w:hAnsi="Arial" w:cs="Arial"/>
                <w:sz w:val="16"/>
                <w:szCs w:val="16"/>
                <w:cs/>
              </w:rPr>
            </w:pPr>
          </w:p>
        </w:tc>
        <w:tc>
          <w:tcPr>
            <w:tcW w:w="1196" w:type="dxa"/>
            <w:vAlign w:val="bottom"/>
          </w:tcPr>
          <w:p w14:paraId="42A008D1" w14:textId="77777777" w:rsidR="00FD7863" w:rsidRPr="00FD4C7B" w:rsidRDefault="00FD7863" w:rsidP="00FD7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107F13EB" w14:textId="77777777" w:rsidR="00FD7863" w:rsidRPr="00FD4C7B" w:rsidRDefault="00FD7863" w:rsidP="00FD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762BD79D" w14:textId="77777777" w:rsidR="00FD7863" w:rsidRPr="00FD4C7B" w:rsidRDefault="00FD7863" w:rsidP="00FD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0AFB998D" w14:textId="77777777" w:rsidR="00FD7863" w:rsidRPr="00FD4C7B" w:rsidRDefault="00FD7863" w:rsidP="00FD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p>
        </w:tc>
      </w:tr>
      <w:tr w:rsidR="001D3B6E" w:rsidRPr="00FD4C7B" w14:paraId="22D40CF0" w14:textId="77777777" w:rsidTr="00457636">
        <w:tc>
          <w:tcPr>
            <w:tcW w:w="2289" w:type="dxa"/>
          </w:tcPr>
          <w:p w14:paraId="00CBDC54" w14:textId="77777777" w:rsidR="001D3B6E" w:rsidRPr="00FD4C7B" w:rsidRDefault="001D3B6E" w:rsidP="001D3B6E">
            <w:pPr>
              <w:spacing w:before="60" w:line="276" w:lineRule="auto"/>
              <w:ind w:right="-108" w:firstLine="201"/>
              <w:rPr>
                <w:rFonts w:ascii="Arial" w:hAnsi="Arial" w:cs="Arial"/>
                <w:sz w:val="16"/>
                <w:szCs w:val="16"/>
              </w:rPr>
            </w:pPr>
            <w:r w:rsidRPr="00FD4C7B">
              <w:rPr>
                <w:rFonts w:ascii="Arial" w:hAnsi="Arial" w:cs="Arial"/>
                <w:sz w:val="16"/>
                <w:szCs w:val="16"/>
              </w:rPr>
              <w:t>Subsidiary</w:t>
            </w:r>
          </w:p>
        </w:tc>
        <w:tc>
          <w:tcPr>
            <w:tcW w:w="2277" w:type="dxa"/>
            <w:gridSpan w:val="2"/>
          </w:tcPr>
          <w:p w14:paraId="27D02150" w14:textId="77777777" w:rsidR="001D3B6E" w:rsidRPr="00FD4C7B" w:rsidRDefault="001D3B6E" w:rsidP="001D3B6E">
            <w:pPr>
              <w:spacing w:before="60" w:line="276" w:lineRule="auto"/>
              <w:jc w:val="center"/>
              <w:rPr>
                <w:rFonts w:ascii="Arial" w:hAnsi="Arial" w:cs="Arial"/>
                <w:sz w:val="16"/>
                <w:szCs w:val="16"/>
                <w:cs/>
              </w:rPr>
            </w:pPr>
            <w:r w:rsidRPr="00FD4C7B">
              <w:rPr>
                <w:rFonts w:ascii="Arial" w:hAnsi="Arial" w:cs="Arial"/>
                <w:sz w:val="16"/>
                <w:szCs w:val="16"/>
              </w:rPr>
              <w:t>Cost plus margin</w:t>
            </w:r>
          </w:p>
        </w:tc>
        <w:tc>
          <w:tcPr>
            <w:tcW w:w="1196" w:type="dxa"/>
            <w:vAlign w:val="bottom"/>
          </w:tcPr>
          <w:p w14:paraId="769AC6A3" w14:textId="19336921" w:rsidR="001D3B6E" w:rsidRPr="00FD4C7B" w:rsidRDefault="00DB61C4"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Pr>
                <w:rFonts w:ascii="Arial" w:hAnsi="Arial" w:cs="Arial"/>
                <w:sz w:val="16"/>
                <w:szCs w:val="16"/>
                <w:lang w:val="en-GB"/>
              </w:rPr>
              <w:t>-</w:t>
            </w:r>
          </w:p>
        </w:tc>
        <w:tc>
          <w:tcPr>
            <w:tcW w:w="1136" w:type="dxa"/>
            <w:vAlign w:val="bottom"/>
          </w:tcPr>
          <w:p w14:paraId="2AC358FC" w14:textId="76493289"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sidRPr="005C16DF">
              <w:rPr>
                <w:rFonts w:ascii="Arial" w:hAnsi="Arial" w:cs="Arial"/>
                <w:sz w:val="16"/>
                <w:szCs w:val="16"/>
                <w:lang w:val="en-GB"/>
              </w:rPr>
              <w:t>-</w:t>
            </w:r>
          </w:p>
        </w:tc>
        <w:tc>
          <w:tcPr>
            <w:tcW w:w="1196" w:type="dxa"/>
          </w:tcPr>
          <w:p w14:paraId="23397DDC" w14:textId="7D887FB6" w:rsidR="001D3B6E" w:rsidRPr="00FD4C7B" w:rsidRDefault="0063055C"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4,152</w:t>
            </w:r>
          </w:p>
        </w:tc>
        <w:tc>
          <w:tcPr>
            <w:tcW w:w="1134" w:type="dxa"/>
          </w:tcPr>
          <w:p w14:paraId="6F9E313E" w14:textId="60087508"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r w:rsidRPr="005C16DF">
              <w:rPr>
                <w:rFonts w:ascii="Arial" w:hAnsi="Arial" w:cs="Arial"/>
                <w:sz w:val="16"/>
                <w:szCs w:val="16"/>
                <w:lang w:val="en-GB"/>
              </w:rPr>
              <w:t>7,475</w:t>
            </w:r>
          </w:p>
        </w:tc>
      </w:tr>
      <w:tr w:rsidR="001D3B6E" w:rsidRPr="00FD4C7B" w14:paraId="11EEE0C4" w14:textId="77777777" w:rsidTr="00457636">
        <w:tc>
          <w:tcPr>
            <w:tcW w:w="2289" w:type="dxa"/>
          </w:tcPr>
          <w:p w14:paraId="3C011EF1" w14:textId="77777777" w:rsidR="001D3B6E" w:rsidRPr="00FD4C7B" w:rsidRDefault="001D3B6E" w:rsidP="001D3B6E">
            <w:pPr>
              <w:spacing w:before="60" w:line="276" w:lineRule="auto"/>
              <w:ind w:right="-108" w:firstLine="201"/>
              <w:rPr>
                <w:rFonts w:ascii="Arial" w:hAnsi="Arial" w:cs="Arial"/>
                <w:sz w:val="16"/>
                <w:szCs w:val="16"/>
              </w:rPr>
            </w:pPr>
            <w:r w:rsidRPr="00FD4C7B">
              <w:rPr>
                <w:rFonts w:ascii="Arial" w:hAnsi="Arial" w:cs="Arial"/>
                <w:sz w:val="16"/>
                <w:szCs w:val="16"/>
              </w:rPr>
              <w:t>Related company</w:t>
            </w:r>
          </w:p>
        </w:tc>
        <w:tc>
          <w:tcPr>
            <w:tcW w:w="2277" w:type="dxa"/>
            <w:gridSpan w:val="2"/>
          </w:tcPr>
          <w:p w14:paraId="120CCF88" w14:textId="77777777" w:rsidR="001D3B6E" w:rsidRPr="00FD4C7B" w:rsidRDefault="001D3B6E" w:rsidP="001D3B6E">
            <w:pPr>
              <w:spacing w:before="60" w:line="276" w:lineRule="auto"/>
              <w:jc w:val="center"/>
              <w:rPr>
                <w:rFonts w:ascii="Arial" w:hAnsi="Arial" w:cs="Arial"/>
                <w:sz w:val="16"/>
                <w:szCs w:val="16"/>
              </w:rPr>
            </w:pPr>
            <w:r w:rsidRPr="00FD4C7B">
              <w:rPr>
                <w:rFonts w:ascii="Arial" w:hAnsi="Arial" w:cs="Arial"/>
                <w:sz w:val="16"/>
                <w:szCs w:val="16"/>
              </w:rPr>
              <w:t>Cost plus margin</w:t>
            </w:r>
          </w:p>
        </w:tc>
        <w:tc>
          <w:tcPr>
            <w:tcW w:w="1196" w:type="dxa"/>
            <w:vAlign w:val="bottom"/>
          </w:tcPr>
          <w:p w14:paraId="10824EEE" w14:textId="3A4F49FF" w:rsidR="001D3B6E" w:rsidRPr="00FD4C7B" w:rsidRDefault="00DB61C4" w:rsidP="001D3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Pr>
                <w:rFonts w:ascii="Arial" w:hAnsi="Arial" w:cs="Arial"/>
                <w:sz w:val="16"/>
                <w:szCs w:val="16"/>
                <w:lang w:val="en-GB"/>
              </w:rPr>
              <w:t>2,245</w:t>
            </w:r>
          </w:p>
        </w:tc>
        <w:tc>
          <w:tcPr>
            <w:tcW w:w="1136" w:type="dxa"/>
            <w:vAlign w:val="bottom"/>
          </w:tcPr>
          <w:p w14:paraId="721AAE9D" w14:textId="71249DF7" w:rsidR="001D3B6E" w:rsidRPr="00FD4C7B" w:rsidRDefault="001D3B6E" w:rsidP="001D3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r w:rsidRPr="005C16DF">
              <w:rPr>
                <w:rFonts w:ascii="Arial" w:hAnsi="Arial" w:cs="Arial"/>
                <w:sz w:val="16"/>
                <w:szCs w:val="16"/>
                <w:lang w:val="en-GB"/>
              </w:rPr>
              <w:t>6,718</w:t>
            </w:r>
          </w:p>
        </w:tc>
        <w:tc>
          <w:tcPr>
            <w:tcW w:w="1196" w:type="dxa"/>
            <w:vAlign w:val="bottom"/>
          </w:tcPr>
          <w:p w14:paraId="04A9B90C" w14:textId="5B504AE6" w:rsidR="001D3B6E" w:rsidRPr="00FD4C7B" w:rsidRDefault="00DB61C4" w:rsidP="001D3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2,245</w:t>
            </w:r>
          </w:p>
        </w:tc>
        <w:tc>
          <w:tcPr>
            <w:tcW w:w="1134" w:type="dxa"/>
            <w:vAlign w:val="bottom"/>
          </w:tcPr>
          <w:p w14:paraId="7E2CA625" w14:textId="3F7EAA12" w:rsidR="001D3B6E" w:rsidRPr="00FD4C7B" w:rsidRDefault="001D3B6E" w:rsidP="001D3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r w:rsidRPr="005C16DF">
              <w:rPr>
                <w:rFonts w:ascii="Arial" w:hAnsi="Arial" w:cs="Arial"/>
                <w:sz w:val="16"/>
                <w:szCs w:val="16"/>
                <w:lang w:val="en-GB"/>
              </w:rPr>
              <w:t>6,648</w:t>
            </w:r>
          </w:p>
        </w:tc>
      </w:tr>
      <w:tr w:rsidR="001D3B6E" w:rsidRPr="00FD4C7B" w14:paraId="182C9EF3" w14:textId="77777777" w:rsidTr="00457636">
        <w:tc>
          <w:tcPr>
            <w:tcW w:w="2289" w:type="dxa"/>
          </w:tcPr>
          <w:p w14:paraId="1431747B" w14:textId="77777777" w:rsidR="001D3B6E" w:rsidRPr="00FD4C7B" w:rsidRDefault="001D3B6E" w:rsidP="001D3B6E">
            <w:pPr>
              <w:spacing w:before="60" w:line="276" w:lineRule="auto"/>
              <w:ind w:right="-108"/>
              <w:rPr>
                <w:rFonts w:ascii="Arial" w:hAnsi="Arial" w:cs="Arial"/>
                <w:sz w:val="16"/>
                <w:szCs w:val="16"/>
              </w:rPr>
            </w:pPr>
            <w:r w:rsidRPr="00FD4C7B">
              <w:rPr>
                <w:rFonts w:ascii="Arial" w:hAnsi="Arial" w:cs="Arial"/>
                <w:sz w:val="16"/>
                <w:szCs w:val="16"/>
              </w:rPr>
              <w:t>Total</w:t>
            </w:r>
          </w:p>
        </w:tc>
        <w:tc>
          <w:tcPr>
            <w:tcW w:w="2277" w:type="dxa"/>
            <w:gridSpan w:val="2"/>
          </w:tcPr>
          <w:p w14:paraId="484E4BC7" w14:textId="77777777" w:rsidR="001D3B6E" w:rsidRPr="00FD4C7B" w:rsidRDefault="001D3B6E" w:rsidP="001D3B6E">
            <w:pPr>
              <w:spacing w:before="60" w:line="276" w:lineRule="auto"/>
              <w:jc w:val="center"/>
              <w:rPr>
                <w:rFonts w:ascii="Arial" w:hAnsi="Arial" w:cs="Arial"/>
                <w:sz w:val="16"/>
                <w:szCs w:val="16"/>
                <w:cs/>
              </w:rPr>
            </w:pPr>
          </w:p>
        </w:tc>
        <w:tc>
          <w:tcPr>
            <w:tcW w:w="1196" w:type="dxa"/>
            <w:vAlign w:val="bottom"/>
          </w:tcPr>
          <w:p w14:paraId="7EBDFADD" w14:textId="7C3B0B27" w:rsidR="001D3B6E" w:rsidRPr="00FD4C7B" w:rsidRDefault="00DB61C4" w:rsidP="001D3B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r>
              <w:rPr>
                <w:rFonts w:ascii="Arial" w:hAnsi="Arial" w:cs="Arial"/>
                <w:sz w:val="16"/>
                <w:szCs w:val="16"/>
              </w:rPr>
              <w:t>2,245</w:t>
            </w:r>
          </w:p>
        </w:tc>
        <w:tc>
          <w:tcPr>
            <w:tcW w:w="1136" w:type="dxa"/>
            <w:vAlign w:val="bottom"/>
          </w:tcPr>
          <w:p w14:paraId="594DEDDD" w14:textId="24CCF1A9" w:rsidR="001D3B6E" w:rsidRPr="00FD4C7B" w:rsidRDefault="001D3B6E" w:rsidP="001D3B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sidRPr="005C16DF">
              <w:rPr>
                <w:rFonts w:ascii="Arial" w:hAnsi="Arial" w:cs="Arial"/>
                <w:sz w:val="16"/>
                <w:szCs w:val="16"/>
                <w:lang w:val="en-GB"/>
              </w:rPr>
              <w:t>6,718</w:t>
            </w:r>
          </w:p>
        </w:tc>
        <w:tc>
          <w:tcPr>
            <w:tcW w:w="1196" w:type="dxa"/>
            <w:vAlign w:val="bottom"/>
          </w:tcPr>
          <w:p w14:paraId="1DAB219C" w14:textId="4BAF2536" w:rsidR="001D3B6E" w:rsidRPr="00FD4C7B" w:rsidRDefault="00DB61C4" w:rsidP="001D3B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6,397</w:t>
            </w:r>
          </w:p>
        </w:tc>
        <w:tc>
          <w:tcPr>
            <w:tcW w:w="1134" w:type="dxa"/>
            <w:vAlign w:val="bottom"/>
          </w:tcPr>
          <w:p w14:paraId="49352DD8" w14:textId="794F392C" w:rsidR="001D3B6E" w:rsidRPr="00FD4C7B" w:rsidRDefault="001D3B6E" w:rsidP="001D3B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r w:rsidRPr="005C16DF">
              <w:rPr>
                <w:rFonts w:ascii="Arial" w:hAnsi="Arial" w:cs="Arial"/>
                <w:sz w:val="16"/>
                <w:szCs w:val="16"/>
                <w:lang w:val="en-GB"/>
              </w:rPr>
              <w:t>14,123</w:t>
            </w:r>
          </w:p>
        </w:tc>
      </w:tr>
      <w:tr w:rsidR="001D3B6E" w:rsidRPr="00FD4C7B" w14:paraId="36989824" w14:textId="77777777" w:rsidTr="00457636">
        <w:tc>
          <w:tcPr>
            <w:tcW w:w="2289" w:type="dxa"/>
          </w:tcPr>
          <w:p w14:paraId="02DA7DD6" w14:textId="77777777" w:rsidR="001D3B6E" w:rsidRPr="00FD4C7B" w:rsidRDefault="001D3B6E" w:rsidP="001D3B6E">
            <w:pPr>
              <w:spacing w:before="60" w:line="276" w:lineRule="auto"/>
              <w:ind w:right="-108"/>
              <w:rPr>
                <w:rFonts w:ascii="Arial" w:hAnsi="Arial" w:cs="Arial"/>
                <w:sz w:val="16"/>
                <w:szCs w:val="16"/>
              </w:rPr>
            </w:pPr>
          </w:p>
        </w:tc>
        <w:tc>
          <w:tcPr>
            <w:tcW w:w="2277" w:type="dxa"/>
            <w:gridSpan w:val="2"/>
          </w:tcPr>
          <w:p w14:paraId="131A3F01" w14:textId="77777777" w:rsidR="001D3B6E" w:rsidRPr="00FD4C7B" w:rsidRDefault="001D3B6E" w:rsidP="001D3B6E">
            <w:pPr>
              <w:spacing w:before="60" w:line="276" w:lineRule="auto"/>
              <w:jc w:val="center"/>
              <w:rPr>
                <w:rFonts w:ascii="Arial" w:hAnsi="Arial" w:cs="Arial"/>
                <w:sz w:val="16"/>
                <w:szCs w:val="16"/>
                <w:cs/>
              </w:rPr>
            </w:pPr>
          </w:p>
        </w:tc>
        <w:tc>
          <w:tcPr>
            <w:tcW w:w="1196" w:type="dxa"/>
          </w:tcPr>
          <w:p w14:paraId="70EFCF0C"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6" w:type="dxa"/>
          </w:tcPr>
          <w:p w14:paraId="3AE6ED5B"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482C8869"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6F7A0181"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6"/>
                <w:szCs w:val="16"/>
                <w:lang w:val="en-GB"/>
              </w:rPr>
            </w:pPr>
          </w:p>
        </w:tc>
      </w:tr>
      <w:tr w:rsidR="001D3B6E" w:rsidRPr="00FD4C7B" w14:paraId="3CCF1090" w14:textId="77777777" w:rsidTr="00457636">
        <w:tc>
          <w:tcPr>
            <w:tcW w:w="2289" w:type="dxa"/>
          </w:tcPr>
          <w:p w14:paraId="171174AC" w14:textId="77777777" w:rsidR="001D3B6E" w:rsidRPr="00FD4C7B" w:rsidRDefault="001D3B6E" w:rsidP="001D3B6E">
            <w:pPr>
              <w:pStyle w:val="a7"/>
              <w:tabs>
                <w:tab w:val="clear" w:pos="1080"/>
              </w:tabs>
              <w:spacing w:before="60" w:line="276" w:lineRule="auto"/>
              <w:ind w:right="-113"/>
              <w:rPr>
                <w:rFonts w:ascii="Arial" w:hAnsi="Arial" w:cs="Arial"/>
                <w:sz w:val="16"/>
                <w:szCs w:val="16"/>
                <w:cs/>
              </w:rPr>
            </w:pPr>
            <w:r w:rsidRPr="00FD4C7B">
              <w:rPr>
                <w:rFonts w:ascii="Arial" w:hAnsi="Arial" w:cs="Arial"/>
                <w:sz w:val="16"/>
                <w:szCs w:val="16"/>
                <w:u w:val="single"/>
              </w:rPr>
              <w:t>Other</w:t>
            </w:r>
            <w:r w:rsidRPr="00FD4C7B">
              <w:rPr>
                <w:rFonts w:ascii="Arial" w:hAnsi="Arial" w:cs="Arial"/>
                <w:sz w:val="16"/>
                <w:szCs w:val="16"/>
                <w:u w:val="single"/>
                <w:cs/>
              </w:rPr>
              <w:t xml:space="preserve"> </w:t>
            </w:r>
            <w:r w:rsidRPr="00FD4C7B">
              <w:rPr>
                <w:rFonts w:ascii="Arial" w:hAnsi="Arial" w:cs="Arial"/>
                <w:sz w:val="16"/>
                <w:szCs w:val="16"/>
                <w:u w:val="single"/>
              </w:rPr>
              <w:t>costs</w:t>
            </w:r>
          </w:p>
        </w:tc>
        <w:tc>
          <w:tcPr>
            <w:tcW w:w="2277" w:type="dxa"/>
            <w:gridSpan w:val="2"/>
          </w:tcPr>
          <w:p w14:paraId="13B5AAED" w14:textId="77777777" w:rsidR="001D3B6E" w:rsidRPr="00FD4C7B" w:rsidRDefault="001D3B6E" w:rsidP="001D3B6E">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tcPr>
          <w:p w14:paraId="3B6B01AB"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6" w:type="dxa"/>
          </w:tcPr>
          <w:p w14:paraId="132BC01C"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1075B47D"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0E99C960"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1D3B6E" w:rsidRPr="00FD4C7B" w14:paraId="252DC43C" w14:textId="77777777" w:rsidTr="00457636">
        <w:tc>
          <w:tcPr>
            <w:tcW w:w="2289" w:type="dxa"/>
          </w:tcPr>
          <w:p w14:paraId="6EBB2FFD" w14:textId="77777777" w:rsidR="001D3B6E" w:rsidRPr="00FD4C7B" w:rsidRDefault="001D3B6E" w:rsidP="001D3B6E">
            <w:pPr>
              <w:spacing w:before="60" w:line="276"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1E2CE849" w14:textId="77777777" w:rsidR="001D3B6E" w:rsidRPr="00FD4C7B" w:rsidRDefault="001D3B6E" w:rsidP="001D3B6E">
            <w:pPr>
              <w:spacing w:before="60" w:line="276" w:lineRule="auto"/>
              <w:jc w:val="center"/>
              <w:rPr>
                <w:rFonts w:ascii="Arial" w:hAnsi="Arial" w:cs="Arial"/>
                <w:sz w:val="16"/>
                <w:szCs w:val="16"/>
              </w:rPr>
            </w:pPr>
            <w:r w:rsidRPr="00FD4C7B">
              <w:rPr>
                <w:rFonts w:ascii="Arial" w:hAnsi="Arial" w:cs="Arial"/>
                <w:sz w:val="16"/>
                <w:szCs w:val="16"/>
              </w:rPr>
              <w:t>Agreed price</w:t>
            </w:r>
          </w:p>
        </w:tc>
        <w:tc>
          <w:tcPr>
            <w:tcW w:w="1196" w:type="dxa"/>
            <w:shd w:val="clear" w:color="auto" w:fill="auto"/>
          </w:tcPr>
          <w:p w14:paraId="3BD7F73C" w14:textId="6BD1153B" w:rsidR="001D3B6E" w:rsidRPr="00FD4C7B" w:rsidRDefault="00DB61C4" w:rsidP="001D3B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r>
              <w:rPr>
                <w:rFonts w:ascii="Arial" w:hAnsi="Arial" w:cs="Arial"/>
                <w:sz w:val="16"/>
                <w:szCs w:val="16"/>
              </w:rPr>
              <w:t>3,577</w:t>
            </w:r>
          </w:p>
        </w:tc>
        <w:tc>
          <w:tcPr>
            <w:tcW w:w="1136" w:type="dxa"/>
          </w:tcPr>
          <w:p w14:paraId="673493E8" w14:textId="3B336F87" w:rsidR="001D3B6E" w:rsidRPr="00FD4C7B" w:rsidRDefault="001164C7" w:rsidP="001D3B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5,849</w:t>
            </w:r>
          </w:p>
        </w:tc>
        <w:tc>
          <w:tcPr>
            <w:tcW w:w="1196" w:type="dxa"/>
            <w:vAlign w:val="bottom"/>
          </w:tcPr>
          <w:p w14:paraId="671B26B0" w14:textId="4B88BC16" w:rsidR="001D3B6E" w:rsidRPr="00FD4C7B" w:rsidRDefault="00DB61C4" w:rsidP="001D3B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3,442</w:t>
            </w:r>
          </w:p>
        </w:tc>
        <w:tc>
          <w:tcPr>
            <w:tcW w:w="1134" w:type="dxa"/>
            <w:vAlign w:val="bottom"/>
          </w:tcPr>
          <w:p w14:paraId="17A80E00" w14:textId="64A9052B" w:rsidR="001D3B6E" w:rsidRPr="00FD4C7B" w:rsidRDefault="00363FFC" w:rsidP="001D3B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5,598</w:t>
            </w:r>
          </w:p>
        </w:tc>
      </w:tr>
      <w:tr w:rsidR="001D3B6E" w:rsidRPr="00FD4C7B" w14:paraId="489511CC" w14:textId="77777777" w:rsidTr="00457636">
        <w:trPr>
          <w:trHeight w:val="184"/>
        </w:trPr>
        <w:tc>
          <w:tcPr>
            <w:tcW w:w="2289" w:type="dxa"/>
          </w:tcPr>
          <w:p w14:paraId="67CDE80B" w14:textId="77777777" w:rsidR="001D3B6E" w:rsidRPr="00FD4C7B" w:rsidRDefault="001D3B6E" w:rsidP="001D3B6E">
            <w:pPr>
              <w:tabs>
                <w:tab w:val="left" w:pos="113"/>
              </w:tabs>
              <w:spacing w:before="60" w:line="276" w:lineRule="auto"/>
              <w:ind w:right="-113"/>
              <w:rPr>
                <w:rFonts w:ascii="Arial" w:hAnsi="Arial" w:cs="Arial"/>
                <w:sz w:val="16"/>
                <w:szCs w:val="16"/>
              </w:rPr>
            </w:pPr>
          </w:p>
        </w:tc>
        <w:tc>
          <w:tcPr>
            <w:tcW w:w="2277" w:type="dxa"/>
            <w:gridSpan w:val="2"/>
          </w:tcPr>
          <w:p w14:paraId="614BDB51" w14:textId="77777777" w:rsidR="001D3B6E" w:rsidRPr="00FD4C7B" w:rsidRDefault="001D3B6E" w:rsidP="001D3B6E">
            <w:pPr>
              <w:spacing w:before="60" w:line="276" w:lineRule="auto"/>
              <w:jc w:val="center"/>
              <w:rPr>
                <w:rFonts w:ascii="Arial" w:hAnsi="Arial" w:cs="Arial"/>
                <w:sz w:val="16"/>
                <w:szCs w:val="16"/>
              </w:rPr>
            </w:pPr>
          </w:p>
        </w:tc>
        <w:tc>
          <w:tcPr>
            <w:tcW w:w="1196" w:type="dxa"/>
            <w:shd w:val="clear" w:color="auto" w:fill="auto"/>
          </w:tcPr>
          <w:p w14:paraId="36298CCA"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6" w:type="dxa"/>
          </w:tcPr>
          <w:p w14:paraId="730AFD78"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p>
        </w:tc>
        <w:tc>
          <w:tcPr>
            <w:tcW w:w="1196" w:type="dxa"/>
            <w:vAlign w:val="bottom"/>
          </w:tcPr>
          <w:p w14:paraId="07AAC781"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3DB44A59" w14:textId="77777777" w:rsidR="001D3B6E" w:rsidRPr="00FD4C7B" w:rsidRDefault="001D3B6E" w:rsidP="001D3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5E4CB7" w:rsidRPr="00FD4C7B" w14:paraId="554722D6" w14:textId="77777777" w:rsidTr="00457636">
        <w:trPr>
          <w:trHeight w:val="184"/>
        </w:trPr>
        <w:tc>
          <w:tcPr>
            <w:tcW w:w="2289" w:type="dxa"/>
          </w:tcPr>
          <w:p w14:paraId="6C96889F" w14:textId="5FCB0582" w:rsidR="005E4CB7" w:rsidRPr="00FD4C7B" w:rsidRDefault="005E4CB7" w:rsidP="005E4CB7">
            <w:pPr>
              <w:tabs>
                <w:tab w:val="left" w:pos="113"/>
              </w:tabs>
              <w:spacing w:before="60" w:line="276" w:lineRule="auto"/>
              <w:ind w:right="-113"/>
              <w:rPr>
                <w:rFonts w:ascii="Arial" w:hAnsi="Arial" w:cs="Arial"/>
                <w:sz w:val="16"/>
                <w:szCs w:val="16"/>
              </w:rPr>
            </w:pPr>
            <w:r w:rsidRPr="005C16DF">
              <w:rPr>
                <w:rFonts w:ascii="Arial" w:hAnsi="Arial" w:cs="Arial"/>
                <w:sz w:val="16"/>
                <w:szCs w:val="16"/>
                <w:u w:val="single"/>
              </w:rPr>
              <w:t>Rental</w:t>
            </w:r>
            <w:r w:rsidRPr="005C16DF">
              <w:rPr>
                <w:rFonts w:ascii="Arial" w:hAnsi="Arial" w:cs="Arial"/>
                <w:sz w:val="16"/>
                <w:szCs w:val="16"/>
                <w:u w:val="single"/>
                <w:cs/>
              </w:rPr>
              <w:t xml:space="preserve"> </w:t>
            </w:r>
            <w:r w:rsidRPr="005C16DF">
              <w:rPr>
                <w:rFonts w:ascii="Arial" w:hAnsi="Arial" w:cs="Arial"/>
                <w:sz w:val="16"/>
                <w:szCs w:val="16"/>
                <w:u w:val="single"/>
              </w:rPr>
              <w:t>expense</w:t>
            </w:r>
          </w:p>
        </w:tc>
        <w:tc>
          <w:tcPr>
            <w:tcW w:w="2277" w:type="dxa"/>
            <w:gridSpan w:val="2"/>
          </w:tcPr>
          <w:p w14:paraId="660434EB" w14:textId="77777777" w:rsidR="005E4CB7" w:rsidRPr="00FD4C7B" w:rsidRDefault="005E4CB7" w:rsidP="005E4CB7">
            <w:pPr>
              <w:spacing w:before="60" w:line="276" w:lineRule="auto"/>
              <w:jc w:val="center"/>
              <w:rPr>
                <w:rFonts w:ascii="Arial" w:hAnsi="Arial" w:cs="Arial"/>
                <w:sz w:val="16"/>
                <w:szCs w:val="16"/>
              </w:rPr>
            </w:pPr>
          </w:p>
        </w:tc>
        <w:tc>
          <w:tcPr>
            <w:tcW w:w="1196" w:type="dxa"/>
            <w:shd w:val="clear" w:color="auto" w:fill="auto"/>
          </w:tcPr>
          <w:p w14:paraId="4A6F10A2"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6" w:type="dxa"/>
          </w:tcPr>
          <w:p w14:paraId="21DDFAF5"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p>
        </w:tc>
        <w:tc>
          <w:tcPr>
            <w:tcW w:w="1196" w:type="dxa"/>
            <w:vAlign w:val="bottom"/>
          </w:tcPr>
          <w:p w14:paraId="5BF15641"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5486DFDE"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5E4CB7" w:rsidRPr="00FD4C7B" w14:paraId="6AF19B4C" w14:textId="77777777" w:rsidTr="00457636">
        <w:trPr>
          <w:trHeight w:val="184"/>
        </w:trPr>
        <w:tc>
          <w:tcPr>
            <w:tcW w:w="2289" w:type="dxa"/>
          </w:tcPr>
          <w:p w14:paraId="3C32E048" w14:textId="0A9F3B33" w:rsidR="005E4CB7" w:rsidRPr="00FD4C7B" w:rsidRDefault="005E4CB7" w:rsidP="005E4CB7">
            <w:pPr>
              <w:tabs>
                <w:tab w:val="left" w:pos="113"/>
              </w:tabs>
              <w:spacing w:before="60" w:line="276" w:lineRule="auto"/>
              <w:ind w:right="-113" w:firstLine="201"/>
              <w:rPr>
                <w:rFonts w:ascii="Arial" w:hAnsi="Arial" w:cs="Arial"/>
                <w:sz w:val="16"/>
                <w:szCs w:val="16"/>
              </w:rPr>
            </w:pPr>
            <w:r w:rsidRPr="005C16DF">
              <w:rPr>
                <w:rFonts w:ascii="Arial" w:hAnsi="Arial" w:cs="Arial"/>
                <w:sz w:val="16"/>
                <w:szCs w:val="16"/>
              </w:rPr>
              <w:t>Related company</w:t>
            </w:r>
            <w:r w:rsidRPr="005C16DF" w:rsidDel="000D1414">
              <w:rPr>
                <w:rFonts w:ascii="Arial" w:hAnsi="Arial" w:cs="Arial"/>
                <w:sz w:val="16"/>
                <w:szCs w:val="16"/>
              </w:rPr>
              <w:t xml:space="preserve"> </w:t>
            </w:r>
          </w:p>
        </w:tc>
        <w:tc>
          <w:tcPr>
            <w:tcW w:w="2277" w:type="dxa"/>
            <w:gridSpan w:val="2"/>
          </w:tcPr>
          <w:p w14:paraId="06D2ED4C" w14:textId="31C45D52" w:rsidR="005E4CB7" w:rsidRPr="00FD4C7B" w:rsidRDefault="008700B4" w:rsidP="005E4CB7">
            <w:pPr>
              <w:spacing w:before="60" w:line="276" w:lineRule="auto"/>
              <w:jc w:val="center"/>
              <w:rPr>
                <w:rFonts w:ascii="Arial" w:hAnsi="Arial" w:cs="Arial"/>
                <w:sz w:val="16"/>
                <w:szCs w:val="16"/>
              </w:rPr>
            </w:pPr>
            <w:r w:rsidRPr="005C16DF">
              <w:rPr>
                <w:rFonts w:ascii="Arial" w:hAnsi="Arial" w:cs="Arial"/>
                <w:sz w:val="16"/>
                <w:szCs w:val="16"/>
              </w:rPr>
              <w:t>Baht 56,140 per month</w:t>
            </w:r>
          </w:p>
        </w:tc>
        <w:tc>
          <w:tcPr>
            <w:tcW w:w="1196" w:type="dxa"/>
            <w:shd w:val="clear" w:color="auto" w:fill="auto"/>
          </w:tcPr>
          <w:p w14:paraId="64E6267E" w14:textId="5E7DB8D3" w:rsidR="005E4CB7" w:rsidRPr="00FD4C7B" w:rsidRDefault="00DB61C4" w:rsidP="008700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Pr>
                <w:rFonts w:ascii="Arial" w:hAnsi="Arial" w:cs="Arial"/>
                <w:sz w:val="16"/>
                <w:szCs w:val="16"/>
                <w:lang w:val="en-GB"/>
              </w:rPr>
              <w:t>-</w:t>
            </w:r>
          </w:p>
        </w:tc>
        <w:tc>
          <w:tcPr>
            <w:tcW w:w="1136" w:type="dxa"/>
          </w:tcPr>
          <w:p w14:paraId="6C5F9E37" w14:textId="270F3464" w:rsidR="005E4CB7" w:rsidRPr="00FD4C7B" w:rsidRDefault="00D13246" w:rsidP="00D132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r w:rsidRPr="00D13246">
              <w:rPr>
                <w:rFonts w:ascii="Arial" w:hAnsi="Arial" w:cs="Arial"/>
                <w:sz w:val="16"/>
                <w:szCs w:val="16"/>
              </w:rPr>
              <w:t>505</w:t>
            </w:r>
          </w:p>
        </w:tc>
        <w:tc>
          <w:tcPr>
            <w:tcW w:w="1196" w:type="dxa"/>
            <w:vAlign w:val="bottom"/>
          </w:tcPr>
          <w:p w14:paraId="2B459A25" w14:textId="4F287783" w:rsidR="005E4CB7" w:rsidRPr="00FD4C7B" w:rsidRDefault="00DB61C4" w:rsidP="008700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28374227" w14:textId="394A1A65" w:rsidR="005E4CB7" w:rsidRPr="00FD4C7B" w:rsidRDefault="00D13246" w:rsidP="008700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r w:rsidRPr="00D13246">
              <w:rPr>
                <w:rFonts w:ascii="Arial" w:hAnsi="Arial" w:cs="Arial"/>
                <w:sz w:val="16"/>
                <w:szCs w:val="16"/>
                <w:lang w:val="en-GB"/>
              </w:rPr>
              <w:t>505</w:t>
            </w:r>
          </w:p>
        </w:tc>
      </w:tr>
      <w:tr w:rsidR="005E4CB7" w:rsidRPr="00FD4C7B" w14:paraId="1B9AD06F" w14:textId="77777777" w:rsidTr="00457636">
        <w:trPr>
          <w:trHeight w:val="184"/>
        </w:trPr>
        <w:tc>
          <w:tcPr>
            <w:tcW w:w="2289" w:type="dxa"/>
          </w:tcPr>
          <w:p w14:paraId="058E7471" w14:textId="77777777" w:rsidR="005E4CB7" w:rsidRPr="00FD4C7B" w:rsidRDefault="005E4CB7" w:rsidP="005E4CB7">
            <w:pPr>
              <w:tabs>
                <w:tab w:val="left" w:pos="113"/>
              </w:tabs>
              <w:spacing w:before="60" w:line="276" w:lineRule="auto"/>
              <w:ind w:right="-113"/>
              <w:rPr>
                <w:rFonts w:ascii="Arial" w:hAnsi="Arial" w:cs="Arial"/>
                <w:sz w:val="16"/>
                <w:szCs w:val="16"/>
              </w:rPr>
            </w:pPr>
          </w:p>
        </w:tc>
        <w:tc>
          <w:tcPr>
            <w:tcW w:w="2277" w:type="dxa"/>
            <w:gridSpan w:val="2"/>
          </w:tcPr>
          <w:p w14:paraId="4515B3DF" w14:textId="77777777" w:rsidR="005E4CB7" w:rsidRPr="00FD4C7B" w:rsidRDefault="005E4CB7" w:rsidP="005E4CB7">
            <w:pPr>
              <w:spacing w:before="60" w:line="276" w:lineRule="auto"/>
              <w:jc w:val="center"/>
              <w:rPr>
                <w:rFonts w:ascii="Arial" w:hAnsi="Arial" w:cs="Arial"/>
                <w:sz w:val="16"/>
                <w:szCs w:val="16"/>
              </w:rPr>
            </w:pPr>
          </w:p>
        </w:tc>
        <w:tc>
          <w:tcPr>
            <w:tcW w:w="1196" w:type="dxa"/>
            <w:shd w:val="clear" w:color="auto" w:fill="auto"/>
          </w:tcPr>
          <w:p w14:paraId="6CA23AEA"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6" w:type="dxa"/>
          </w:tcPr>
          <w:p w14:paraId="26BB1919"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rPr>
            </w:pPr>
          </w:p>
        </w:tc>
        <w:tc>
          <w:tcPr>
            <w:tcW w:w="1196" w:type="dxa"/>
            <w:vAlign w:val="bottom"/>
          </w:tcPr>
          <w:p w14:paraId="72BE91BF"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13EA3909"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5E4CB7" w:rsidRPr="00FD4C7B" w14:paraId="68CEB2B2" w14:textId="77777777" w:rsidTr="00457636">
        <w:tc>
          <w:tcPr>
            <w:tcW w:w="2289" w:type="dxa"/>
          </w:tcPr>
          <w:p w14:paraId="17242075" w14:textId="77777777" w:rsidR="005E4CB7" w:rsidRPr="00FD4C7B" w:rsidRDefault="005E4CB7" w:rsidP="005E4CB7">
            <w:pPr>
              <w:pStyle w:val="a7"/>
              <w:tabs>
                <w:tab w:val="clear" w:pos="1080"/>
              </w:tabs>
              <w:spacing w:before="60" w:line="276" w:lineRule="auto"/>
              <w:ind w:right="-113"/>
              <w:rPr>
                <w:rFonts w:ascii="Arial" w:hAnsi="Arial" w:cs="Arial"/>
                <w:sz w:val="16"/>
                <w:szCs w:val="16"/>
                <w:cs/>
              </w:rPr>
            </w:pPr>
            <w:r w:rsidRPr="00FD4C7B">
              <w:rPr>
                <w:rFonts w:ascii="Arial" w:hAnsi="Arial" w:cs="Arial"/>
                <w:sz w:val="16"/>
                <w:szCs w:val="16"/>
                <w:u w:val="single"/>
              </w:rPr>
              <w:t>Interest</w:t>
            </w:r>
            <w:r w:rsidRPr="00FD4C7B">
              <w:rPr>
                <w:rFonts w:ascii="Arial" w:hAnsi="Arial" w:cs="Arial"/>
                <w:sz w:val="16"/>
                <w:szCs w:val="16"/>
                <w:u w:val="single"/>
                <w:cs/>
              </w:rPr>
              <w:t xml:space="preserve"> </w:t>
            </w:r>
            <w:r w:rsidRPr="00FD4C7B">
              <w:rPr>
                <w:rFonts w:ascii="Arial" w:hAnsi="Arial" w:cs="Arial"/>
                <w:sz w:val="16"/>
                <w:szCs w:val="16"/>
                <w:u w:val="single"/>
              </w:rPr>
              <w:t>expens</w:t>
            </w:r>
            <w:r w:rsidRPr="00FD4C7B">
              <w:rPr>
                <w:rFonts w:ascii="Arial" w:hAnsi="Arial" w:cs="Arial"/>
                <w:sz w:val="16"/>
                <w:szCs w:val="16"/>
                <w:u w:val="single"/>
                <w:lang w:val="en-US"/>
              </w:rPr>
              <w:t>e</w:t>
            </w:r>
          </w:p>
        </w:tc>
        <w:tc>
          <w:tcPr>
            <w:tcW w:w="2277" w:type="dxa"/>
            <w:gridSpan w:val="2"/>
          </w:tcPr>
          <w:p w14:paraId="5FFDEC8A" w14:textId="77777777" w:rsidR="005E4CB7" w:rsidRPr="00FD4C7B" w:rsidRDefault="005E4CB7" w:rsidP="005E4CB7">
            <w:pPr>
              <w:spacing w:before="60" w:line="276" w:lineRule="auto"/>
              <w:jc w:val="center"/>
              <w:rPr>
                <w:rFonts w:ascii="Arial" w:hAnsi="Arial" w:cs="Arial"/>
                <w:sz w:val="16"/>
                <w:szCs w:val="16"/>
              </w:rPr>
            </w:pPr>
          </w:p>
        </w:tc>
        <w:tc>
          <w:tcPr>
            <w:tcW w:w="1196" w:type="dxa"/>
            <w:shd w:val="clear" w:color="auto" w:fill="auto"/>
            <w:vAlign w:val="bottom"/>
          </w:tcPr>
          <w:p w14:paraId="2B684147"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599CFDC9"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76C0DC50"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5FD0D02A" w14:textId="77777777" w:rsidR="005E4CB7" w:rsidRPr="00FD4C7B" w:rsidRDefault="005E4CB7" w:rsidP="005E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B214A8" w:rsidRPr="00FD4C7B" w14:paraId="685221EA" w14:textId="77777777" w:rsidTr="00457636">
        <w:tc>
          <w:tcPr>
            <w:tcW w:w="2289" w:type="dxa"/>
          </w:tcPr>
          <w:p w14:paraId="5CAA55E4" w14:textId="77777777" w:rsidR="00B214A8" w:rsidRPr="00FD4C7B" w:rsidRDefault="00B214A8" w:rsidP="00B214A8">
            <w:pPr>
              <w:spacing w:before="60" w:line="276" w:lineRule="auto"/>
              <w:ind w:right="-108" w:firstLine="218"/>
              <w:rPr>
                <w:rFonts w:ascii="Arial" w:hAnsi="Arial" w:cs="Arial"/>
                <w:sz w:val="16"/>
                <w:szCs w:val="16"/>
                <w:cs/>
              </w:rPr>
            </w:pPr>
            <w:r w:rsidRPr="00FD4C7B">
              <w:rPr>
                <w:rFonts w:ascii="Arial" w:hAnsi="Arial" w:cs="Arial"/>
                <w:sz w:val="16"/>
                <w:szCs w:val="16"/>
              </w:rPr>
              <w:t>Subsidiary</w:t>
            </w:r>
          </w:p>
        </w:tc>
        <w:tc>
          <w:tcPr>
            <w:tcW w:w="2277" w:type="dxa"/>
            <w:gridSpan w:val="2"/>
          </w:tcPr>
          <w:p w14:paraId="0DADF601" w14:textId="77777777" w:rsidR="00B214A8" w:rsidRPr="00FD4C7B" w:rsidRDefault="00B214A8" w:rsidP="00B214A8">
            <w:pPr>
              <w:spacing w:before="60" w:line="276" w:lineRule="auto"/>
              <w:jc w:val="center"/>
              <w:rPr>
                <w:rFonts w:ascii="Arial" w:hAnsi="Arial" w:cs="Arial"/>
                <w:sz w:val="16"/>
                <w:szCs w:val="16"/>
              </w:rPr>
            </w:pPr>
            <w:r w:rsidRPr="00FD4C7B">
              <w:rPr>
                <w:rFonts w:ascii="Arial" w:hAnsi="Arial" w:cs="Arial"/>
                <w:sz w:val="16"/>
                <w:szCs w:val="16"/>
              </w:rPr>
              <w:t xml:space="preserve"> 4.50% per annum</w:t>
            </w:r>
          </w:p>
        </w:tc>
        <w:tc>
          <w:tcPr>
            <w:tcW w:w="1196" w:type="dxa"/>
            <w:shd w:val="clear" w:color="auto" w:fill="auto"/>
          </w:tcPr>
          <w:p w14:paraId="65C34699" w14:textId="5565C0A0" w:rsidR="00B214A8" w:rsidRPr="00FD4C7B"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shd w:val="clear" w:color="auto" w:fill="auto"/>
            <w:vAlign w:val="bottom"/>
          </w:tcPr>
          <w:p w14:paraId="0F784B4E" w14:textId="3540E592"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w:t>
            </w:r>
          </w:p>
        </w:tc>
        <w:tc>
          <w:tcPr>
            <w:tcW w:w="1196" w:type="dxa"/>
            <w:shd w:val="clear" w:color="auto" w:fill="auto"/>
            <w:vAlign w:val="bottom"/>
          </w:tcPr>
          <w:p w14:paraId="14ED9C25" w14:textId="63432106" w:rsidR="00B214A8" w:rsidRPr="00FD4C7B"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shd w:val="clear" w:color="auto" w:fill="auto"/>
            <w:vAlign w:val="bottom"/>
          </w:tcPr>
          <w:p w14:paraId="7A8C02BE" w14:textId="4417770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166</w:t>
            </w:r>
          </w:p>
        </w:tc>
      </w:tr>
      <w:tr w:rsidR="00B214A8" w:rsidRPr="00FD4C7B" w14:paraId="72583DED" w14:textId="77777777" w:rsidTr="002B732A">
        <w:tc>
          <w:tcPr>
            <w:tcW w:w="2289" w:type="dxa"/>
          </w:tcPr>
          <w:p w14:paraId="31EC079E" w14:textId="77777777" w:rsidR="00B214A8" w:rsidRPr="00FD4C7B" w:rsidRDefault="00B214A8" w:rsidP="00B214A8">
            <w:pPr>
              <w:spacing w:before="60" w:line="276"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46ED0AAB" w14:textId="77777777" w:rsidR="00B214A8" w:rsidRPr="00FD4C7B" w:rsidRDefault="00B214A8" w:rsidP="00B214A8">
            <w:pPr>
              <w:spacing w:before="60" w:line="276" w:lineRule="auto"/>
              <w:jc w:val="center"/>
              <w:rPr>
                <w:rFonts w:ascii="Arial" w:hAnsi="Arial" w:cs="Arial"/>
                <w:sz w:val="16"/>
                <w:szCs w:val="16"/>
              </w:rPr>
            </w:pPr>
            <w:r w:rsidRPr="00FD4C7B">
              <w:rPr>
                <w:rFonts w:ascii="Arial" w:hAnsi="Arial" w:cs="Arial"/>
                <w:sz w:val="16"/>
                <w:szCs w:val="16"/>
              </w:rPr>
              <w:t>12.00% per annum</w:t>
            </w:r>
          </w:p>
        </w:tc>
        <w:tc>
          <w:tcPr>
            <w:tcW w:w="1196" w:type="dxa"/>
            <w:shd w:val="clear" w:color="auto" w:fill="auto"/>
          </w:tcPr>
          <w:p w14:paraId="0EBF2CE6" w14:textId="3B9B9B28" w:rsidR="00B214A8" w:rsidRPr="00FD4C7B"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w:t>
            </w:r>
          </w:p>
        </w:tc>
        <w:tc>
          <w:tcPr>
            <w:tcW w:w="1136" w:type="dxa"/>
            <w:shd w:val="clear" w:color="auto" w:fill="auto"/>
          </w:tcPr>
          <w:p w14:paraId="572A20CF" w14:textId="15B3EFD1"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cs/>
                <w:lang w:val="en-GB"/>
              </w:rPr>
            </w:pPr>
            <w:r w:rsidRPr="005C16DF">
              <w:rPr>
                <w:rFonts w:ascii="Arial" w:hAnsi="Arial" w:cs="Arial"/>
                <w:sz w:val="16"/>
                <w:szCs w:val="16"/>
                <w:lang w:val="en-GB"/>
              </w:rPr>
              <w:t>595</w:t>
            </w:r>
          </w:p>
        </w:tc>
        <w:tc>
          <w:tcPr>
            <w:tcW w:w="1196" w:type="dxa"/>
            <w:shd w:val="clear" w:color="auto" w:fill="auto"/>
            <w:vAlign w:val="bottom"/>
          </w:tcPr>
          <w:p w14:paraId="06399A51" w14:textId="2156D885" w:rsidR="00B214A8" w:rsidRPr="00FD4C7B"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w:t>
            </w:r>
          </w:p>
        </w:tc>
        <w:tc>
          <w:tcPr>
            <w:tcW w:w="1134" w:type="dxa"/>
            <w:shd w:val="clear" w:color="auto" w:fill="auto"/>
            <w:vAlign w:val="bottom"/>
          </w:tcPr>
          <w:p w14:paraId="6AE1C53A" w14:textId="533E28CD"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cs/>
              </w:rPr>
            </w:pPr>
            <w:r w:rsidRPr="005C16DF">
              <w:rPr>
                <w:rFonts w:ascii="Arial" w:hAnsi="Arial" w:cs="Arial"/>
                <w:sz w:val="16"/>
                <w:szCs w:val="16"/>
                <w:lang w:val="en-GB"/>
              </w:rPr>
              <w:t>-</w:t>
            </w:r>
          </w:p>
        </w:tc>
      </w:tr>
      <w:tr w:rsidR="00B214A8" w:rsidRPr="00FD4C7B" w14:paraId="128F0CBF" w14:textId="77777777" w:rsidTr="002B732A">
        <w:tc>
          <w:tcPr>
            <w:tcW w:w="2289" w:type="dxa"/>
          </w:tcPr>
          <w:p w14:paraId="3E4C90AE" w14:textId="35B2530E" w:rsidR="00B214A8" w:rsidRPr="00FD4C7B" w:rsidRDefault="00B214A8" w:rsidP="00B214A8">
            <w:pPr>
              <w:spacing w:before="60" w:line="276" w:lineRule="auto"/>
              <w:ind w:right="-108" w:firstLine="218"/>
              <w:rPr>
                <w:rFonts w:ascii="Arial" w:hAnsi="Arial" w:cs="Arial"/>
                <w:sz w:val="16"/>
                <w:szCs w:val="16"/>
              </w:rPr>
            </w:pPr>
            <w:r w:rsidRPr="00FD4C7B">
              <w:rPr>
                <w:rFonts w:ascii="Arial" w:hAnsi="Arial" w:cs="Arial"/>
                <w:sz w:val="16"/>
                <w:szCs w:val="16"/>
              </w:rPr>
              <w:t>Director</w:t>
            </w:r>
          </w:p>
        </w:tc>
        <w:tc>
          <w:tcPr>
            <w:tcW w:w="2277" w:type="dxa"/>
            <w:gridSpan w:val="2"/>
          </w:tcPr>
          <w:p w14:paraId="1A572620" w14:textId="1A17B355" w:rsidR="00B214A8" w:rsidRPr="002476DD" w:rsidRDefault="00F45A33" w:rsidP="00B214A8">
            <w:pPr>
              <w:spacing w:before="60" w:line="276" w:lineRule="auto"/>
              <w:jc w:val="center"/>
              <w:rPr>
                <w:rFonts w:ascii="Arial" w:hAnsi="Arial" w:cs="Arial"/>
                <w:sz w:val="16"/>
                <w:szCs w:val="16"/>
              </w:rPr>
            </w:pPr>
            <w:r w:rsidRPr="002476DD">
              <w:rPr>
                <w:rFonts w:ascii="Arial" w:hAnsi="Arial" w:cs="Arial"/>
                <w:sz w:val="16"/>
                <w:szCs w:val="16"/>
              </w:rPr>
              <w:t xml:space="preserve">5.00 </w:t>
            </w:r>
            <w:r w:rsidR="00990292">
              <w:rPr>
                <w:rFonts w:ascii="Arial" w:hAnsi="Arial" w:cs="Arial"/>
                <w:sz w:val="16"/>
                <w:szCs w:val="16"/>
              </w:rPr>
              <w:t>–</w:t>
            </w:r>
            <w:r w:rsidRPr="002476DD">
              <w:rPr>
                <w:rFonts w:ascii="Arial" w:hAnsi="Arial" w:cs="Arial"/>
                <w:sz w:val="16"/>
                <w:szCs w:val="16"/>
              </w:rPr>
              <w:t xml:space="preserve"> </w:t>
            </w:r>
            <w:r w:rsidR="00B214A8" w:rsidRPr="002476DD">
              <w:rPr>
                <w:rFonts w:ascii="Arial" w:hAnsi="Arial" w:cs="Arial"/>
                <w:sz w:val="16"/>
                <w:szCs w:val="16"/>
              </w:rPr>
              <w:t>6.00% per annum</w:t>
            </w:r>
          </w:p>
        </w:tc>
        <w:tc>
          <w:tcPr>
            <w:tcW w:w="1196" w:type="dxa"/>
            <w:shd w:val="clear" w:color="auto" w:fill="auto"/>
          </w:tcPr>
          <w:p w14:paraId="1C5E54F9" w14:textId="51032AE4" w:rsidR="00B214A8" w:rsidRPr="00FD4C7B"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819</w:t>
            </w:r>
          </w:p>
        </w:tc>
        <w:tc>
          <w:tcPr>
            <w:tcW w:w="1136" w:type="dxa"/>
            <w:shd w:val="clear" w:color="auto" w:fill="auto"/>
          </w:tcPr>
          <w:p w14:paraId="69EE8289" w14:textId="348D94CB"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cs/>
                <w:lang w:val="en-GB"/>
              </w:rPr>
            </w:pPr>
            <w:r w:rsidRPr="005C16DF">
              <w:rPr>
                <w:rFonts w:ascii="Arial" w:hAnsi="Arial" w:cs="Arial"/>
                <w:sz w:val="16"/>
                <w:szCs w:val="16"/>
                <w:lang w:val="en-GB"/>
              </w:rPr>
              <w:t>1,457</w:t>
            </w:r>
          </w:p>
        </w:tc>
        <w:tc>
          <w:tcPr>
            <w:tcW w:w="1196" w:type="dxa"/>
            <w:shd w:val="clear" w:color="auto" w:fill="auto"/>
            <w:vAlign w:val="bottom"/>
          </w:tcPr>
          <w:p w14:paraId="7E12B6CE" w14:textId="0210CF1E" w:rsidR="00B214A8" w:rsidRPr="00FD4C7B"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819</w:t>
            </w:r>
          </w:p>
        </w:tc>
        <w:tc>
          <w:tcPr>
            <w:tcW w:w="1134" w:type="dxa"/>
            <w:shd w:val="clear" w:color="auto" w:fill="auto"/>
            <w:vAlign w:val="bottom"/>
          </w:tcPr>
          <w:p w14:paraId="2EFBF266" w14:textId="12B01179"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cs/>
              </w:rPr>
            </w:pPr>
            <w:r w:rsidRPr="005C16DF">
              <w:rPr>
                <w:rFonts w:ascii="Arial" w:hAnsi="Arial" w:cs="Arial"/>
                <w:sz w:val="16"/>
                <w:szCs w:val="16"/>
                <w:lang w:val="en-GB"/>
              </w:rPr>
              <w:t>1,457</w:t>
            </w:r>
          </w:p>
        </w:tc>
      </w:tr>
      <w:tr w:rsidR="00B214A8" w:rsidRPr="00FD4C7B" w14:paraId="0E078D6C" w14:textId="77777777" w:rsidTr="002B732A">
        <w:tc>
          <w:tcPr>
            <w:tcW w:w="2289" w:type="dxa"/>
          </w:tcPr>
          <w:p w14:paraId="14E8BF20" w14:textId="2B77BF65" w:rsidR="00B214A8" w:rsidRPr="00FD4C7B" w:rsidRDefault="00280A22" w:rsidP="00B214A8">
            <w:pPr>
              <w:spacing w:before="60" w:line="276" w:lineRule="auto"/>
              <w:ind w:left="218" w:right="-108"/>
              <w:rPr>
                <w:rFonts w:ascii="Arial" w:hAnsi="Arial" w:cs="Arial"/>
                <w:sz w:val="16"/>
                <w:szCs w:val="16"/>
              </w:rPr>
            </w:pPr>
            <w:r>
              <w:rPr>
                <w:rFonts w:ascii="Arial" w:hAnsi="Arial" w:cs="Arial"/>
                <w:sz w:val="16"/>
                <w:szCs w:val="16"/>
              </w:rPr>
              <w:t xml:space="preserve">Relative of </w:t>
            </w:r>
            <w:r w:rsidR="00CB249E">
              <w:rPr>
                <w:rFonts w:ascii="Arial" w:hAnsi="Arial" w:cs="Arial"/>
                <w:sz w:val="16"/>
                <w:szCs w:val="16"/>
              </w:rPr>
              <w:t>d</w:t>
            </w:r>
            <w:r>
              <w:rPr>
                <w:rFonts w:ascii="Arial" w:hAnsi="Arial" w:cs="Arial"/>
                <w:sz w:val="16"/>
                <w:szCs w:val="16"/>
              </w:rPr>
              <w:t>irector</w:t>
            </w:r>
          </w:p>
        </w:tc>
        <w:tc>
          <w:tcPr>
            <w:tcW w:w="2277" w:type="dxa"/>
            <w:gridSpan w:val="2"/>
          </w:tcPr>
          <w:p w14:paraId="3FF8E9E5" w14:textId="26BDDCC2" w:rsidR="00B214A8" w:rsidRPr="002476DD" w:rsidRDefault="00EA5A3B" w:rsidP="00B214A8">
            <w:pPr>
              <w:spacing w:before="60" w:line="276" w:lineRule="auto"/>
              <w:jc w:val="center"/>
              <w:rPr>
                <w:rFonts w:ascii="Arial" w:hAnsi="Arial" w:cs="Arial"/>
                <w:sz w:val="16"/>
                <w:szCs w:val="16"/>
              </w:rPr>
            </w:pPr>
            <w:r>
              <w:rPr>
                <w:rFonts w:ascii="Arial" w:hAnsi="Arial" w:cs="Arial"/>
                <w:sz w:val="16"/>
                <w:szCs w:val="16"/>
              </w:rPr>
              <w:t>MLR – 0.25</w:t>
            </w:r>
            <w:r w:rsidR="00B214A8" w:rsidRPr="002476DD">
              <w:rPr>
                <w:rFonts w:ascii="Arial" w:hAnsi="Arial" w:cs="Arial"/>
                <w:sz w:val="16"/>
                <w:szCs w:val="16"/>
              </w:rPr>
              <w:t>% per annum</w:t>
            </w:r>
          </w:p>
        </w:tc>
        <w:tc>
          <w:tcPr>
            <w:tcW w:w="1196" w:type="dxa"/>
            <w:shd w:val="clear" w:color="auto" w:fill="auto"/>
          </w:tcPr>
          <w:p w14:paraId="4B31C3AB" w14:textId="41583A32" w:rsidR="00B214A8" w:rsidRPr="00FD4C7B" w:rsidRDefault="008626B0" w:rsidP="00B214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227</w:t>
            </w:r>
          </w:p>
        </w:tc>
        <w:tc>
          <w:tcPr>
            <w:tcW w:w="1136" w:type="dxa"/>
            <w:shd w:val="clear" w:color="auto" w:fill="auto"/>
          </w:tcPr>
          <w:p w14:paraId="4F2C49EB" w14:textId="369211A4" w:rsidR="00B214A8" w:rsidRPr="00FD4C7B" w:rsidRDefault="00B214A8" w:rsidP="00B214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66</w:t>
            </w:r>
          </w:p>
        </w:tc>
        <w:tc>
          <w:tcPr>
            <w:tcW w:w="1196" w:type="dxa"/>
            <w:shd w:val="clear" w:color="auto" w:fill="auto"/>
            <w:vAlign w:val="bottom"/>
          </w:tcPr>
          <w:p w14:paraId="711C8B31" w14:textId="09381D6D" w:rsidR="00B214A8" w:rsidRPr="00FD4C7B" w:rsidRDefault="008626B0" w:rsidP="00B214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108</w:t>
            </w:r>
          </w:p>
        </w:tc>
        <w:tc>
          <w:tcPr>
            <w:tcW w:w="1134" w:type="dxa"/>
            <w:shd w:val="clear" w:color="auto" w:fill="auto"/>
            <w:vAlign w:val="bottom"/>
          </w:tcPr>
          <w:p w14:paraId="6F14DA4C" w14:textId="079B1000" w:rsidR="00B214A8" w:rsidRPr="00FD4C7B" w:rsidRDefault="00B214A8" w:rsidP="00B214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sidRPr="005C16DF">
              <w:rPr>
                <w:rFonts w:ascii="Arial" w:hAnsi="Arial" w:cs="Arial"/>
                <w:sz w:val="16"/>
                <w:szCs w:val="16"/>
                <w:lang w:val="en-GB"/>
              </w:rPr>
              <w:t>-</w:t>
            </w:r>
          </w:p>
        </w:tc>
      </w:tr>
      <w:tr w:rsidR="00B214A8" w:rsidRPr="00FD4C7B" w14:paraId="3403C03C" w14:textId="77777777" w:rsidTr="002B732A">
        <w:tc>
          <w:tcPr>
            <w:tcW w:w="2289" w:type="dxa"/>
          </w:tcPr>
          <w:p w14:paraId="52C92CCB" w14:textId="77777777" w:rsidR="00B214A8" w:rsidRPr="00FD4C7B" w:rsidRDefault="00B214A8" w:rsidP="00B214A8">
            <w:pPr>
              <w:pStyle w:val="a7"/>
              <w:tabs>
                <w:tab w:val="clear" w:pos="1080"/>
              </w:tabs>
              <w:spacing w:before="60" w:line="276" w:lineRule="auto"/>
              <w:ind w:right="-113"/>
              <w:rPr>
                <w:rFonts w:ascii="Arial" w:hAnsi="Arial" w:cs="Arial"/>
                <w:sz w:val="16"/>
                <w:szCs w:val="16"/>
                <w:cs/>
              </w:rPr>
            </w:pPr>
            <w:r w:rsidRPr="00FD4C7B">
              <w:rPr>
                <w:rFonts w:ascii="Arial" w:hAnsi="Arial" w:cs="Arial"/>
                <w:sz w:val="16"/>
                <w:szCs w:val="16"/>
                <w:lang w:val="en-GB"/>
              </w:rPr>
              <w:t>Total</w:t>
            </w:r>
          </w:p>
        </w:tc>
        <w:tc>
          <w:tcPr>
            <w:tcW w:w="2277" w:type="dxa"/>
            <w:gridSpan w:val="2"/>
          </w:tcPr>
          <w:p w14:paraId="0AC8494E" w14:textId="77777777" w:rsidR="00B214A8" w:rsidRPr="00FD4C7B" w:rsidRDefault="00B214A8" w:rsidP="00B214A8">
            <w:pPr>
              <w:spacing w:before="60" w:line="276" w:lineRule="auto"/>
              <w:jc w:val="center"/>
              <w:rPr>
                <w:rFonts w:ascii="Arial" w:hAnsi="Arial" w:cs="Arial"/>
                <w:sz w:val="16"/>
                <w:szCs w:val="16"/>
              </w:rPr>
            </w:pPr>
          </w:p>
        </w:tc>
        <w:tc>
          <w:tcPr>
            <w:tcW w:w="1196" w:type="dxa"/>
            <w:shd w:val="clear" w:color="auto" w:fill="auto"/>
          </w:tcPr>
          <w:p w14:paraId="40B0FBD8" w14:textId="04A850F8" w:rsidR="00B214A8" w:rsidRPr="00FD4C7B" w:rsidRDefault="008626B0" w:rsidP="00B214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1,046</w:t>
            </w:r>
          </w:p>
        </w:tc>
        <w:tc>
          <w:tcPr>
            <w:tcW w:w="1136" w:type="dxa"/>
          </w:tcPr>
          <w:p w14:paraId="60BA6462" w14:textId="1CBB9344" w:rsidR="00B214A8" w:rsidRPr="00FD4C7B" w:rsidRDefault="00B214A8" w:rsidP="00B214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2,118</w:t>
            </w:r>
          </w:p>
        </w:tc>
        <w:tc>
          <w:tcPr>
            <w:tcW w:w="1196" w:type="dxa"/>
            <w:vAlign w:val="bottom"/>
          </w:tcPr>
          <w:p w14:paraId="69A9F86A" w14:textId="408F52BC" w:rsidR="00B214A8" w:rsidRPr="00FD4C7B" w:rsidRDefault="008626B0" w:rsidP="00B214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927</w:t>
            </w:r>
          </w:p>
        </w:tc>
        <w:tc>
          <w:tcPr>
            <w:tcW w:w="1134" w:type="dxa"/>
            <w:vAlign w:val="bottom"/>
          </w:tcPr>
          <w:p w14:paraId="38ABDB2B" w14:textId="62C17696" w:rsidR="00B214A8" w:rsidRPr="00FD4C7B" w:rsidRDefault="00B214A8" w:rsidP="00B214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1,623</w:t>
            </w:r>
          </w:p>
        </w:tc>
      </w:tr>
      <w:tr w:rsidR="00B214A8" w:rsidRPr="00FD4C7B" w14:paraId="3E8381E4" w14:textId="77777777" w:rsidTr="00457636">
        <w:tc>
          <w:tcPr>
            <w:tcW w:w="2289" w:type="dxa"/>
          </w:tcPr>
          <w:p w14:paraId="0EF29FCE" w14:textId="77777777" w:rsidR="00B214A8" w:rsidRPr="00FD4C7B" w:rsidRDefault="00B214A8" w:rsidP="00B214A8">
            <w:pPr>
              <w:pStyle w:val="a7"/>
              <w:tabs>
                <w:tab w:val="clear" w:pos="1080"/>
              </w:tabs>
              <w:spacing w:before="60" w:line="276" w:lineRule="auto"/>
              <w:ind w:right="-113"/>
              <w:rPr>
                <w:rFonts w:ascii="Arial" w:hAnsi="Arial" w:cs="Arial"/>
                <w:sz w:val="16"/>
                <w:szCs w:val="16"/>
                <w:cs/>
                <w:lang w:val="en-GB"/>
              </w:rPr>
            </w:pPr>
          </w:p>
        </w:tc>
        <w:tc>
          <w:tcPr>
            <w:tcW w:w="2277" w:type="dxa"/>
            <w:gridSpan w:val="2"/>
          </w:tcPr>
          <w:p w14:paraId="0CE96BCB" w14:textId="77777777" w:rsidR="00B214A8" w:rsidRPr="00FD4C7B" w:rsidRDefault="00B214A8" w:rsidP="00B214A8">
            <w:pPr>
              <w:spacing w:before="60" w:line="276" w:lineRule="auto"/>
              <w:jc w:val="center"/>
              <w:rPr>
                <w:rFonts w:ascii="Arial" w:hAnsi="Arial" w:cs="Arial"/>
                <w:sz w:val="16"/>
                <w:szCs w:val="16"/>
              </w:rPr>
            </w:pPr>
          </w:p>
        </w:tc>
        <w:tc>
          <w:tcPr>
            <w:tcW w:w="1196" w:type="dxa"/>
            <w:shd w:val="clear" w:color="auto" w:fill="auto"/>
            <w:vAlign w:val="bottom"/>
          </w:tcPr>
          <w:p w14:paraId="71D908EF"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2E38AFE3"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4FC06311"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22A56795"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B214A8" w:rsidRPr="00FD4C7B" w14:paraId="60AE2054" w14:textId="77777777" w:rsidTr="00457636">
        <w:tc>
          <w:tcPr>
            <w:tcW w:w="2289" w:type="dxa"/>
          </w:tcPr>
          <w:p w14:paraId="243AFB04" w14:textId="77777777" w:rsidR="00B214A8" w:rsidRPr="00FD4C7B" w:rsidRDefault="00B214A8" w:rsidP="00B214A8">
            <w:pPr>
              <w:pStyle w:val="a7"/>
              <w:tabs>
                <w:tab w:val="clear" w:pos="1080"/>
              </w:tabs>
              <w:spacing w:before="60" w:line="276" w:lineRule="auto"/>
              <w:ind w:right="-113"/>
              <w:rPr>
                <w:rFonts w:ascii="Arial" w:hAnsi="Arial" w:cs="Arial"/>
                <w:sz w:val="16"/>
                <w:szCs w:val="16"/>
                <w:u w:val="single"/>
                <w:lang w:val="en-GB"/>
              </w:rPr>
            </w:pPr>
            <w:r w:rsidRPr="00FD4C7B">
              <w:rPr>
                <w:rFonts w:ascii="Arial" w:hAnsi="Arial" w:cs="Arial"/>
                <w:sz w:val="16"/>
                <w:szCs w:val="16"/>
                <w:u w:val="single"/>
                <w:lang w:val="en-GB"/>
              </w:rPr>
              <w:t>Other expenses</w:t>
            </w:r>
          </w:p>
        </w:tc>
        <w:tc>
          <w:tcPr>
            <w:tcW w:w="2277" w:type="dxa"/>
            <w:gridSpan w:val="2"/>
          </w:tcPr>
          <w:p w14:paraId="05BC90C3" w14:textId="77777777" w:rsidR="00B214A8" w:rsidRPr="00FD4C7B" w:rsidRDefault="00B214A8" w:rsidP="00B214A8">
            <w:pPr>
              <w:spacing w:before="60" w:line="276" w:lineRule="auto"/>
              <w:jc w:val="center"/>
              <w:rPr>
                <w:rFonts w:ascii="Arial" w:hAnsi="Arial" w:cs="Arial"/>
                <w:sz w:val="16"/>
                <w:szCs w:val="16"/>
              </w:rPr>
            </w:pPr>
          </w:p>
        </w:tc>
        <w:tc>
          <w:tcPr>
            <w:tcW w:w="1196" w:type="dxa"/>
            <w:shd w:val="clear" w:color="auto" w:fill="auto"/>
            <w:vAlign w:val="bottom"/>
          </w:tcPr>
          <w:p w14:paraId="2E0A472E"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6" w:type="dxa"/>
            <w:vAlign w:val="bottom"/>
          </w:tcPr>
          <w:p w14:paraId="5B598E58"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15B6AF9F"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p>
        </w:tc>
        <w:tc>
          <w:tcPr>
            <w:tcW w:w="1134" w:type="dxa"/>
            <w:vAlign w:val="bottom"/>
          </w:tcPr>
          <w:p w14:paraId="1C7C1E96"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B214A8" w:rsidRPr="00FD4C7B" w14:paraId="157BCD11" w14:textId="77777777" w:rsidTr="002B732A">
        <w:tc>
          <w:tcPr>
            <w:tcW w:w="2289" w:type="dxa"/>
          </w:tcPr>
          <w:p w14:paraId="131B2D6E" w14:textId="77777777" w:rsidR="00B214A8" w:rsidRPr="00FD4C7B" w:rsidRDefault="00B214A8" w:rsidP="00B214A8">
            <w:pPr>
              <w:spacing w:before="60" w:line="276" w:lineRule="auto"/>
              <w:ind w:right="-108" w:firstLine="218"/>
              <w:rPr>
                <w:rFonts w:ascii="Arial" w:hAnsi="Arial" w:cs="Arial"/>
                <w:sz w:val="16"/>
                <w:szCs w:val="16"/>
              </w:rPr>
            </w:pPr>
            <w:r w:rsidRPr="00FD4C7B">
              <w:rPr>
                <w:rFonts w:ascii="Arial" w:hAnsi="Arial" w:cs="Arial"/>
                <w:sz w:val="16"/>
                <w:szCs w:val="16"/>
              </w:rPr>
              <w:t>Subsidiary</w:t>
            </w:r>
          </w:p>
        </w:tc>
        <w:tc>
          <w:tcPr>
            <w:tcW w:w="2277" w:type="dxa"/>
            <w:gridSpan w:val="2"/>
          </w:tcPr>
          <w:p w14:paraId="14AA928E" w14:textId="77777777" w:rsidR="00B214A8" w:rsidRPr="00FD4C7B" w:rsidRDefault="00B214A8" w:rsidP="00B214A8">
            <w:pPr>
              <w:spacing w:before="60" w:line="276" w:lineRule="auto"/>
              <w:jc w:val="center"/>
              <w:rPr>
                <w:rFonts w:ascii="Arial" w:hAnsi="Arial" w:cs="Arial"/>
                <w:sz w:val="16"/>
                <w:szCs w:val="16"/>
              </w:rPr>
            </w:pPr>
            <w:r w:rsidRPr="00FD4C7B">
              <w:rPr>
                <w:rFonts w:ascii="Arial" w:hAnsi="Arial" w:cs="Arial"/>
                <w:sz w:val="16"/>
                <w:szCs w:val="16"/>
              </w:rPr>
              <w:t>Agreed price</w:t>
            </w:r>
          </w:p>
        </w:tc>
        <w:tc>
          <w:tcPr>
            <w:tcW w:w="1196" w:type="dxa"/>
            <w:shd w:val="clear" w:color="auto" w:fill="auto"/>
            <w:vAlign w:val="bottom"/>
          </w:tcPr>
          <w:p w14:paraId="6EC510E6" w14:textId="57F1844E" w:rsidR="00B214A8" w:rsidRPr="00FD4C7B" w:rsidDel="00E07307"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tcPr>
          <w:p w14:paraId="1926340E" w14:textId="630D48DB"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w:t>
            </w:r>
          </w:p>
        </w:tc>
        <w:tc>
          <w:tcPr>
            <w:tcW w:w="1196" w:type="dxa"/>
            <w:vAlign w:val="bottom"/>
          </w:tcPr>
          <w:p w14:paraId="69A7B129" w14:textId="4836E541" w:rsidR="00B214A8" w:rsidRPr="00FD4C7B" w:rsidDel="00E07307"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614454F3" w14:textId="32EF473D"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6"/>
                <w:szCs w:val="16"/>
                <w:lang w:val="en-GB"/>
              </w:rPr>
            </w:pPr>
            <w:r w:rsidRPr="005C16DF">
              <w:rPr>
                <w:rFonts w:ascii="Arial" w:hAnsi="Arial" w:cs="Arial"/>
                <w:sz w:val="16"/>
                <w:szCs w:val="16"/>
              </w:rPr>
              <w:t>28</w:t>
            </w:r>
          </w:p>
        </w:tc>
      </w:tr>
      <w:tr w:rsidR="00B214A8" w:rsidRPr="00FD4C7B" w14:paraId="06E36EDF" w14:textId="77777777" w:rsidTr="002B732A">
        <w:tc>
          <w:tcPr>
            <w:tcW w:w="2289" w:type="dxa"/>
          </w:tcPr>
          <w:p w14:paraId="4976B009" w14:textId="77777777" w:rsidR="00B214A8" w:rsidRPr="00FD4C7B" w:rsidRDefault="00B214A8" w:rsidP="00B214A8">
            <w:pPr>
              <w:spacing w:before="60" w:line="276" w:lineRule="auto"/>
              <w:ind w:right="-108" w:firstLine="218"/>
              <w:rPr>
                <w:rFonts w:ascii="Arial" w:hAnsi="Arial" w:cs="Arial"/>
                <w:sz w:val="16"/>
                <w:szCs w:val="16"/>
              </w:rPr>
            </w:pPr>
            <w:r w:rsidRPr="00FD4C7B">
              <w:rPr>
                <w:rFonts w:ascii="Arial" w:hAnsi="Arial" w:cs="Arial"/>
                <w:sz w:val="16"/>
                <w:szCs w:val="16"/>
              </w:rPr>
              <w:t>Related company</w:t>
            </w:r>
          </w:p>
        </w:tc>
        <w:tc>
          <w:tcPr>
            <w:tcW w:w="2277" w:type="dxa"/>
            <w:gridSpan w:val="2"/>
          </w:tcPr>
          <w:p w14:paraId="694C1F36" w14:textId="77777777" w:rsidR="00B214A8" w:rsidRPr="00FD4C7B" w:rsidRDefault="00B214A8" w:rsidP="00B214A8">
            <w:pPr>
              <w:spacing w:before="60" w:line="276" w:lineRule="auto"/>
              <w:jc w:val="center"/>
              <w:rPr>
                <w:rFonts w:ascii="Arial" w:hAnsi="Arial" w:cs="Arial"/>
                <w:sz w:val="16"/>
                <w:szCs w:val="16"/>
              </w:rPr>
            </w:pPr>
            <w:r w:rsidRPr="00FD4C7B">
              <w:rPr>
                <w:rFonts w:ascii="Arial" w:hAnsi="Arial" w:cs="Arial"/>
                <w:sz w:val="16"/>
                <w:szCs w:val="16"/>
              </w:rPr>
              <w:t>Agreed price</w:t>
            </w:r>
          </w:p>
        </w:tc>
        <w:tc>
          <w:tcPr>
            <w:tcW w:w="1196" w:type="dxa"/>
            <w:shd w:val="clear" w:color="auto" w:fill="auto"/>
            <w:vAlign w:val="bottom"/>
          </w:tcPr>
          <w:p w14:paraId="28564192" w14:textId="5513037D" w:rsidR="00B214A8" w:rsidRPr="00FD4C7B" w:rsidDel="00E07307"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1,445</w:t>
            </w:r>
          </w:p>
        </w:tc>
        <w:tc>
          <w:tcPr>
            <w:tcW w:w="1136" w:type="dxa"/>
          </w:tcPr>
          <w:p w14:paraId="101E478C" w14:textId="0FB0D965"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2,005</w:t>
            </w:r>
          </w:p>
        </w:tc>
        <w:tc>
          <w:tcPr>
            <w:tcW w:w="1196" w:type="dxa"/>
            <w:vAlign w:val="bottom"/>
          </w:tcPr>
          <w:p w14:paraId="74AB809A" w14:textId="121EEE57" w:rsidR="00B214A8" w:rsidRPr="00FD4C7B" w:rsidDel="00E07307" w:rsidRDefault="008626B0"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1,445</w:t>
            </w:r>
          </w:p>
        </w:tc>
        <w:tc>
          <w:tcPr>
            <w:tcW w:w="1134" w:type="dxa"/>
            <w:vAlign w:val="bottom"/>
          </w:tcPr>
          <w:p w14:paraId="72717D5E" w14:textId="208CB479"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6"/>
                <w:szCs w:val="16"/>
                <w:lang w:val="en-GB"/>
              </w:rPr>
            </w:pPr>
            <w:r w:rsidRPr="005C16DF">
              <w:rPr>
                <w:rFonts w:ascii="Arial" w:hAnsi="Arial" w:cs="Arial"/>
                <w:sz w:val="16"/>
                <w:szCs w:val="16"/>
                <w:lang w:val="en-GB"/>
              </w:rPr>
              <w:t>2,005</w:t>
            </w:r>
          </w:p>
        </w:tc>
      </w:tr>
      <w:tr w:rsidR="00B214A8" w:rsidRPr="00FD4C7B" w14:paraId="2F828ADD" w14:textId="77777777" w:rsidTr="002B732A">
        <w:tc>
          <w:tcPr>
            <w:tcW w:w="2289" w:type="dxa"/>
          </w:tcPr>
          <w:p w14:paraId="5E210DE4" w14:textId="77777777" w:rsidR="00B214A8" w:rsidRPr="00FD4C7B" w:rsidRDefault="00B214A8" w:rsidP="00B214A8">
            <w:pPr>
              <w:spacing w:before="60" w:line="276" w:lineRule="auto"/>
              <w:ind w:right="-108" w:firstLine="218"/>
              <w:rPr>
                <w:rFonts w:ascii="Arial" w:hAnsi="Arial" w:cs="Arial"/>
                <w:sz w:val="16"/>
                <w:szCs w:val="16"/>
              </w:rPr>
            </w:pPr>
            <w:r w:rsidRPr="00FD4C7B">
              <w:rPr>
                <w:rFonts w:ascii="Arial" w:hAnsi="Arial" w:cs="Arial"/>
                <w:sz w:val="16"/>
                <w:szCs w:val="16"/>
              </w:rPr>
              <w:t>Indirect subsidiary</w:t>
            </w:r>
          </w:p>
        </w:tc>
        <w:tc>
          <w:tcPr>
            <w:tcW w:w="2277" w:type="dxa"/>
            <w:gridSpan w:val="2"/>
          </w:tcPr>
          <w:p w14:paraId="351EDC77" w14:textId="77777777" w:rsidR="00B214A8" w:rsidRPr="00FD4C7B" w:rsidRDefault="00B214A8" w:rsidP="00B214A8">
            <w:pPr>
              <w:spacing w:before="60" w:line="276" w:lineRule="auto"/>
              <w:jc w:val="center"/>
              <w:rPr>
                <w:rFonts w:ascii="Arial" w:hAnsi="Arial" w:cstheme="minorBidi"/>
                <w:sz w:val="16"/>
                <w:szCs w:val="16"/>
                <w:cs/>
              </w:rPr>
            </w:pPr>
            <w:r w:rsidRPr="00FD4C7B">
              <w:rPr>
                <w:rFonts w:ascii="Arial" w:hAnsi="Arial" w:cs="Arial"/>
                <w:sz w:val="16"/>
                <w:szCs w:val="16"/>
              </w:rPr>
              <w:t>Market price</w:t>
            </w:r>
          </w:p>
        </w:tc>
        <w:tc>
          <w:tcPr>
            <w:tcW w:w="1196" w:type="dxa"/>
            <w:shd w:val="clear" w:color="auto" w:fill="auto"/>
            <w:vAlign w:val="bottom"/>
          </w:tcPr>
          <w:p w14:paraId="7BFC85A3" w14:textId="5579A461" w:rsidR="00B214A8" w:rsidRPr="00FD4C7B" w:rsidDel="00E07307" w:rsidRDefault="008626B0" w:rsidP="00B214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6" w:type="dxa"/>
          </w:tcPr>
          <w:p w14:paraId="219FB833" w14:textId="0E90B762" w:rsidR="00B214A8" w:rsidRPr="00FD4C7B" w:rsidRDefault="00B214A8" w:rsidP="00B214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w:t>
            </w:r>
          </w:p>
        </w:tc>
        <w:tc>
          <w:tcPr>
            <w:tcW w:w="1196" w:type="dxa"/>
            <w:vAlign w:val="bottom"/>
          </w:tcPr>
          <w:p w14:paraId="076A4B48" w14:textId="47AA2AD7" w:rsidR="00B214A8" w:rsidRPr="00FD4C7B" w:rsidDel="00E07307" w:rsidRDefault="008626B0" w:rsidP="00B214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vAlign w:val="bottom"/>
          </w:tcPr>
          <w:p w14:paraId="13D6B8F7" w14:textId="50F43A1B" w:rsidR="00B214A8" w:rsidRPr="00FD4C7B" w:rsidRDefault="00B214A8" w:rsidP="00B214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6"/>
                <w:szCs w:val="16"/>
                <w:lang w:val="en-GB"/>
              </w:rPr>
            </w:pPr>
            <w:r w:rsidRPr="005C16DF">
              <w:rPr>
                <w:rFonts w:ascii="Arial" w:hAnsi="Arial" w:cs="Arial"/>
                <w:sz w:val="16"/>
                <w:szCs w:val="16"/>
                <w:lang w:val="en-GB"/>
              </w:rPr>
              <w:t>61</w:t>
            </w:r>
          </w:p>
        </w:tc>
      </w:tr>
      <w:tr w:rsidR="00B214A8" w:rsidRPr="00FD4C7B" w14:paraId="2662BA9F" w14:textId="77777777" w:rsidTr="002B732A">
        <w:tc>
          <w:tcPr>
            <w:tcW w:w="2289" w:type="dxa"/>
          </w:tcPr>
          <w:p w14:paraId="3E15FD6D" w14:textId="77777777" w:rsidR="00B214A8" w:rsidRPr="00FD4C7B" w:rsidRDefault="00B214A8" w:rsidP="00B214A8">
            <w:pPr>
              <w:spacing w:before="60" w:line="276" w:lineRule="auto"/>
              <w:ind w:right="-108"/>
              <w:rPr>
                <w:rFonts w:ascii="Arial" w:hAnsi="Arial" w:cs="Arial"/>
                <w:sz w:val="16"/>
                <w:szCs w:val="16"/>
              </w:rPr>
            </w:pPr>
            <w:r w:rsidRPr="00FD4C7B">
              <w:rPr>
                <w:rFonts w:ascii="Arial" w:hAnsi="Arial" w:cs="Arial"/>
                <w:sz w:val="16"/>
                <w:szCs w:val="16"/>
                <w:lang w:val="en-GB"/>
              </w:rPr>
              <w:t>Total</w:t>
            </w:r>
          </w:p>
        </w:tc>
        <w:tc>
          <w:tcPr>
            <w:tcW w:w="2277" w:type="dxa"/>
            <w:gridSpan w:val="2"/>
          </w:tcPr>
          <w:p w14:paraId="6CA820D4" w14:textId="77777777" w:rsidR="00B214A8" w:rsidRPr="00FD4C7B" w:rsidRDefault="00B214A8" w:rsidP="00B214A8">
            <w:pPr>
              <w:spacing w:before="60" w:line="276" w:lineRule="auto"/>
              <w:jc w:val="center"/>
              <w:rPr>
                <w:rFonts w:ascii="Arial" w:hAnsi="Arial" w:cs="Arial"/>
                <w:sz w:val="16"/>
                <w:szCs w:val="16"/>
              </w:rPr>
            </w:pPr>
          </w:p>
        </w:tc>
        <w:tc>
          <w:tcPr>
            <w:tcW w:w="1196" w:type="dxa"/>
            <w:shd w:val="clear" w:color="auto" w:fill="auto"/>
            <w:vAlign w:val="bottom"/>
          </w:tcPr>
          <w:p w14:paraId="090043E1" w14:textId="7B0DFB13" w:rsidR="00B214A8" w:rsidRPr="00FD4C7B" w:rsidDel="00E07307" w:rsidRDefault="008626B0" w:rsidP="00B214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1,445</w:t>
            </w:r>
          </w:p>
        </w:tc>
        <w:tc>
          <w:tcPr>
            <w:tcW w:w="1136" w:type="dxa"/>
          </w:tcPr>
          <w:p w14:paraId="6A38C0B7" w14:textId="60D7ED36" w:rsidR="00B214A8" w:rsidRPr="00FD4C7B" w:rsidRDefault="00B214A8" w:rsidP="00B214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2,005</w:t>
            </w:r>
          </w:p>
        </w:tc>
        <w:tc>
          <w:tcPr>
            <w:tcW w:w="1196" w:type="dxa"/>
            <w:vAlign w:val="bottom"/>
          </w:tcPr>
          <w:p w14:paraId="1E460C3E" w14:textId="24C5EBBD" w:rsidR="00B214A8" w:rsidRPr="00FD4C7B" w:rsidDel="00E07307" w:rsidRDefault="008626B0" w:rsidP="00B214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1,445</w:t>
            </w:r>
          </w:p>
        </w:tc>
        <w:tc>
          <w:tcPr>
            <w:tcW w:w="1134" w:type="dxa"/>
            <w:vAlign w:val="bottom"/>
          </w:tcPr>
          <w:p w14:paraId="00505F40" w14:textId="446607D5" w:rsidR="00B214A8" w:rsidRPr="00FD4C7B" w:rsidRDefault="00B214A8" w:rsidP="00B214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6"/>
                <w:szCs w:val="16"/>
                <w:lang w:val="en-GB"/>
              </w:rPr>
            </w:pPr>
            <w:r w:rsidRPr="005C16DF">
              <w:rPr>
                <w:rFonts w:ascii="Arial" w:hAnsi="Arial" w:cs="Arial"/>
                <w:sz w:val="16"/>
                <w:szCs w:val="16"/>
              </w:rPr>
              <w:t>2,094</w:t>
            </w:r>
          </w:p>
        </w:tc>
      </w:tr>
      <w:tr w:rsidR="00B214A8" w:rsidRPr="00FD4C7B" w14:paraId="2B385EDF" w14:textId="77777777" w:rsidTr="00457636">
        <w:trPr>
          <w:trHeight w:val="68"/>
        </w:trPr>
        <w:tc>
          <w:tcPr>
            <w:tcW w:w="4566" w:type="dxa"/>
            <w:gridSpan w:val="3"/>
          </w:tcPr>
          <w:p w14:paraId="349E2B39" w14:textId="77777777" w:rsidR="00B214A8" w:rsidRPr="00FD4C7B" w:rsidRDefault="00B214A8" w:rsidP="00B214A8">
            <w:pPr>
              <w:tabs>
                <w:tab w:val="clear" w:pos="227"/>
                <w:tab w:val="clear" w:pos="1644"/>
                <w:tab w:val="clear" w:pos="1871"/>
              </w:tabs>
              <w:spacing w:before="60" w:line="276" w:lineRule="auto"/>
              <w:ind w:right="-108"/>
              <w:rPr>
                <w:rFonts w:ascii="Arial" w:hAnsi="Arial" w:cs="Arial"/>
                <w:sz w:val="16"/>
                <w:szCs w:val="16"/>
              </w:rPr>
            </w:pPr>
          </w:p>
        </w:tc>
        <w:tc>
          <w:tcPr>
            <w:tcW w:w="1196" w:type="dxa"/>
            <w:shd w:val="clear" w:color="auto" w:fill="auto"/>
          </w:tcPr>
          <w:p w14:paraId="32ECFA2E"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484693B2"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569CFD76"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4" w:type="dxa"/>
            <w:vAlign w:val="bottom"/>
          </w:tcPr>
          <w:p w14:paraId="5FB483FD"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077C29" w:rsidRPr="00FD4C7B" w14:paraId="0B20917D" w14:textId="77777777" w:rsidTr="00457636">
        <w:trPr>
          <w:trHeight w:val="68"/>
        </w:trPr>
        <w:tc>
          <w:tcPr>
            <w:tcW w:w="4566" w:type="dxa"/>
            <w:gridSpan w:val="3"/>
          </w:tcPr>
          <w:p w14:paraId="7A914B84" w14:textId="77777777" w:rsidR="00077C29" w:rsidRPr="00FD4C7B" w:rsidRDefault="00077C29" w:rsidP="00B214A8">
            <w:pPr>
              <w:tabs>
                <w:tab w:val="clear" w:pos="227"/>
                <w:tab w:val="clear" w:pos="1644"/>
                <w:tab w:val="clear" w:pos="1871"/>
              </w:tabs>
              <w:spacing w:before="60" w:line="276" w:lineRule="auto"/>
              <w:ind w:right="-108"/>
              <w:rPr>
                <w:rFonts w:ascii="Arial" w:hAnsi="Arial" w:cs="Arial"/>
                <w:sz w:val="16"/>
                <w:szCs w:val="16"/>
              </w:rPr>
            </w:pPr>
          </w:p>
        </w:tc>
        <w:tc>
          <w:tcPr>
            <w:tcW w:w="1196" w:type="dxa"/>
            <w:shd w:val="clear" w:color="auto" w:fill="auto"/>
          </w:tcPr>
          <w:p w14:paraId="330B05E2"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48ED7D8D"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59F66AE1"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4" w:type="dxa"/>
            <w:vAlign w:val="bottom"/>
          </w:tcPr>
          <w:p w14:paraId="5D6F1FB7"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077C29" w:rsidRPr="00FD4C7B" w14:paraId="1AA07E7E" w14:textId="77777777" w:rsidTr="00457636">
        <w:trPr>
          <w:trHeight w:val="68"/>
        </w:trPr>
        <w:tc>
          <w:tcPr>
            <w:tcW w:w="4566" w:type="dxa"/>
            <w:gridSpan w:val="3"/>
          </w:tcPr>
          <w:p w14:paraId="393FD35A" w14:textId="77777777" w:rsidR="00077C29" w:rsidRPr="00FD4C7B" w:rsidRDefault="00077C29" w:rsidP="00B214A8">
            <w:pPr>
              <w:tabs>
                <w:tab w:val="clear" w:pos="227"/>
                <w:tab w:val="clear" w:pos="1644"/>
                <w:tab w:val="clear" w:pos="1871"/>
              </w:tabs>
              <w:spacing w:before="60" w:line="276" w:lineRule="auto"/>
              <w:ind w:right="-108"/>
              <w:rPr>
                <w:rFonts w:ascii="Arial" w:hAnsi="Arial" w:cs="Arial"/>
                <w:sz w:val="16"/>
                <w:szCs w:val="16"/>
              </w:rPr>
            </w:pPr>
          </w:p>
        </w:tc>
        <w:tc>
          <w:tcPr>
            <w:tcW w:w="1196" w:type="dxa"/>
            <w:shd w:val="clear" w:color="auto" w:fill="auto"/>
          </w:tcPr>
          <w:p w14:paraId="609BF66A"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5A492EBA"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449276D4"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4" w:type="dxa"/>
            <w:vAlign w:val="bottom"/>
          </w:tcPr>
          <w:p w14:paraId="41E57403"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077C29" w:rsidRPr="00FD4C7B" w14:paraId="529294C1" w14:textId="77777777" w:rsidTr="00457636">
        <w:trPr>
          <w:trHeight w:val="68"/>
        </w:trPr>
        <w:tc>
          <w:tcPr>
            <w:tcW w:w="4566" w:type="dxa"/>
            <w:gridSpan w:val="3"/>
          </w:tcPr>
          <w:p w14:paraId="44A3D6F7" w14:textId="77777777" w:rsidR="00077C29" w:rsidRPr="00FD4C7B" w:rsidRDefault="00077C29" w:rsidP="00B214A8">
            <w:pPr>
              <w:tabs>
                <w:tab w:val="clear" w:pos="227"/>
                <w:tab w:val="clear" w:pos="1644"/>
                <w:tab w:val="clear" w:pos="1871"/>
              </w:tabs>
              <w:spacing w:before="60" w:line="276" w:lineRule="auto"/>
              <w:ind w:right="-108"/>
              <w:rPr>
                <w:rFonts w:ascii="Arial" w:hAnsi="Arial" w:cs="Arial"/>
                <w:sz w:val="16"/>
                <w:szCs w:val="16"/>
              </w:rPr>
            </w:pPr>
          </w:p>
        </w:tc>
        <w:tc>
          <w:tcPr>
            <w:tcW w:w="1196" w:type="dxa"/>
            <w:shd w:val="clear" w:color="auto" w:fill="auto"/>
          </w:tcPr>
          <w:p w14:paraId="5C7A9713"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66028978"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0A60AB12"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4" w:type="dxa"/>
            <w:vAlign w:val="bottom"/>
          </w:tcPr>
          <w:p w14:paraId="398F8949"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077C29" w:rsidRPr="00FD4C7B" w14:paraId="53CAFFEE" w14:textId="77777777" w:rsidTr="00457636">
        <w:trPr>
          <w:trHeight w:val="68"/>
        </w:trPr>
        <w:tc>
          <w:tcPr>
            <w:tcW w:w="4566" w:type="dxa"/>
            <w:gridSpan w:val="3"/>
          </w:tcPr>
          <w:p w14:paraId="67132ACA" w14:textId="77777777" w:rsidR="00077C29" w:rsidRPr="00FD4C7B" w:rsidRDefault="00077C29" w:rsidP="00B214A8">
            <w:pPr>
              <w:tabs>
                <w:tab w:val="clear" w:pos="227"/>
                <w:tab w:val="clear" w:pos="1644"/>
                <w:tab w:val="clear" w:pos="1871"/>
              </w:tabs>
              <w:spacing w:before="60" w:line="276" w:lineRule="auto"/>
              <w:ind w:right="-108"/>
              <w:rPr>
                <w:rFonts w:ascii="Arial" w:hAnsi="Arial" w:cs="Arial"/>
                <w:sz w:val="16"/>
                <w:szCs w:val="16"/>
              </w:rPr>
            </w:pPr>
          </w:p>
        </w:tc>
        <w:tc>
          <w:tcPr>
            <w:tcW w:w="1196" w:type="dxa"/>
            <w:shd w:val="clear" w:color="auto" w:fill="auto"/>
          </w:tcPr>
          <w:p w14:paraId="655D77B3"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4DC5F295"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3DF80ED4"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4" w:type="dxa"/>
            <w:vAlign w:val="bottom"/>
          </w:tcPr>
          <w:p w14:paraId="705DA68A"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077C29" w:rsidRPr="00FD4C7B" w14:paraId="21D4E7D3" w14:textId="77777777" w:rsidTr="00457636">
        <w:trPr>
          <w:trHeight w:val="68"/>
        </w:trPr>
        <w:tc>
          <w:tcPr>
            <w:tcW w:w="4566" w:type="dxa"/>
            <w:gridSpan w:val="3"/>
          </w:tcPr>
          <w:p w14:paraId="0E148378" w14:textId="77777777" w:rsidR="00077C29" w:rsidRPr="00FD4C7B" w:rsidRDefault="00077C29" w:rsidP="00B214A8">
            <w:pPr>
              <w:tabs>
                <w:tab w:val="clear" w:pos="227"/>
                <w:tab w:val="clear" w:pos="1644"/>
                <w:tab w:val="clear" w:pos="1871"/>
              </w:tabs>
              <w:spacing w:before="60" w:line="276" w:lineRule="auto"/>
              <w:ind w:right="-108"/>
              <w:rPr>
                <w:rFonts w:ascii="Arial" w:hAnsi="Arial" w:cs="Arial"/>
                <w:sz w:val="16"/>
                <w:szCs w:val="16"/>
              </w:rPr>
            </w:pPr>
          </w:p>
        </w:tc>
        <w:tc>
          <w:tcPr>
            <w:tcW w:w="1196" w:type="dxa"/>
            <w:shd w:val="clear" w:color="auto" w:fill="auto"/>
          </w:tcPr>
          <w:p w14:paraId="44045B20"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7628ADDE"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11A31649"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4" w:type="dxa"/>
            <w:vAlign w:val="bottom"/>
          </w:tcPr>
          <w:p w14:paraId="389AB314" w14:textId="77777777" w:rsidR="00077C29" w:rsidRPr="00FD4C7B" w:rsidRDefault="00077C29"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B214A8" w:rsidRPr="00FD4C7B" w14:paraId="45452D7E" w14:textId="77777777" w:rsidTr="00457636">
        <w:trPr>
          <w:trHeight w:val="68"/>
        </w:trPr>
        <w:tc>
          <w:tcPr>
            <w:tcW w:w="4566" w:type="dxa"/>
            <w:gridSpan w:val="3"/>
          </w:tcPr>
          <w:p w14:paraId="2C9C624F" w14:textId="77777777" w:rsidR="00B214A8" w:rsidRPr="00FD4C7B" w:rsidRDefault="00B214A8" w:rsidP="00B214A8">
            <w:pPr>
              <w:tabs>
                <w:tab w:val="clear" w:pos="227"/>
                <w:tab w:val="clear" w:pos="1644"/>
                <w:tab w:val="clear" w:pos="1871"/>
              </w:tabs>
              <w:spacing w:before="60" w:line="276" w:lineRule="auto"/>
              <w:ind w:right="-108"/>
              <w:rPr>
                <w:rFonts w:ascii="Arial" w:hAnsi="Arial" w:cs="Arial"/>
                <w:sz w:val="16"/>
                <w:szCs w:val="16"/>
                <w:u w:val="single"/>
                <w:cs/>
              </w:rPr>
            </w:pPr>
            <w:r w:rsidRPr="00FD4C7B">
              <w:rPr>
                <w:rFonts w:ascii="Arial" w:hAnsi="Arial" w:cs="Arial"/>
                <w:sz w:val="16"/>
                <w:szCs w:val="16"/>
                <w:u w:val="single"/>
                <w:cs/>
              </w:rPr>
              <w:t>Management</w:t>
            </w:r>
            <w:r w:rsidRPr="00FD4C7B">
              <w:rPr>
                <w:rFonts w:ascii="Arial" w:hAnsi="Arial" w:cs="Arial"/>
                <w:sz w:val="16"/>
                <w:szCs w:val="16"/>
                <w:u w:val="single"/>
              </w:rPr>
              <w:t xml:space="preserve"> remuneration</w:t>
            </w:r>
          </w:p>
        </w:tc>
        <w:tc>
          <w:tcPr>
            <w:tcW w:w="1196" w:type="dxa"/>
            <w:shd w:val="clear" w:color="auto" w:fill="auto"/>
          </w:tcPr>
          <w:p w14:paraId="06744D9D"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p>
        </w:tc>
        <w:tc>
          <w:tcPr>
            <w:tcW w:w="1136" w:type="dxa"/>
            <w:vAlign w:val="bottom"/>
          </w:tcPr>
          <w:p w14:paraId="36D23C81"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96" w:type="dxa"/>
            <w:vAlign w:val="bottom"/>
          </w:tcPr>
          <w:p w14:paraId="3A67EABE"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c>
          <w:tcPr>
            <w:tcW w:w="1134" w:type="dxa"/>
            <w:vAlign w:val="bottom"/>
          </w:tcPr>
          <w:p w14:paraId="3FA5589C" w14:textId="77777777" w:rsidR="00B214A8" w:rsidRPr="00FD4C7B" w:rsidRDefault="00B214A8" w:rsidP="00B2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6"/>
                <w:szCs w:val="16"/>
                <w:lang w:val="en-GB"/>
              </w:rPr>
            </w:pPr>
          </w:p>
        </w:tc>
      </w:tr>
      <w:tr w:rsidR="00EB3253" w:rsidRPr="00FD4C7B" w14:paraId="14401CB1" w14:textId="77777777" w:rsidTr="002B732A">
        <w:tc>
          <w:tcPr>
            <w:tcW w:w="4566" w:type="dxa"/>
            <w:gridSpan w:val="3"/>
          </w:tcPr>
          <w:p w14:paraId="09EF05EE" w14:textId="77777777" w:rsidR="00EB3253" w:rsidRPr="00FD4C7B" w:rsidRDefault="00EB3253" w:rsidP="00EB3253">
            <w:pPr>
              <w:spacing w:before="60" w:line="276" w:lineRule="auto"/>
              <w:ind w:firstLine="218"/>
              <w:rPr>
                <w:rFonts w:ascii="Arial" w:hAnsi="Arial" w:cs="Arial"/>
                <w:sz w:val="16"/>
                <w:szCs w:val="16"/>
              </w:rPr>
            </w:pPr>
            <w:r w:rsidRPr="00FD4C7B">
              <w:rPr>
                <w:rFonts w:ascii="Arial" w:hAnsi="Arial" w:cs="Arial"/>
                <w:sz w:val="16"/>
                <w:szCs w:val="16"/>
                <w:cs/>
              </w:rPr>
              <w:t>Short-term benefits</w:t>
            </w:r>
          </w:p>
        </w:tc>
        <w:tc>
          <w:tcPr>
            <w:tcW w:w="1196" w:type="dxa"/>
            <w:shd w:val="clear" w:color="auto" w:fill="auto"/>
            <w:vAlign w:val="bottom"/>
          </w:tcPr>
          <w:p w14:paraId="31C3360E" w14:textId="02EBBC80" w:rsidR="00EB3253" w:rsidRPr="00FD4C7B" w:rsidRDefault="008626B0" w:rsidP="00E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11,337</w:t>
            </w:r>
          </w:p>
        </w:tc>
        <w:tc>
          <w:tcPr>
            <w:tcW w:w="1136" w:type="dxa"/>
          </w:tcPr>
          <w:p w14:paraId="28FD9293" w14:textId="472C4DAA" w:rsidR="00EB3253" w:rsidRPr="00FD4C7B" w:rsidRDefault="00EB3253" w:rsidP="00E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rPr>
              <w:t>11,329</w:t>
            </w:r>
          </w:p>
        </w:tc>
        <w:tc>
          <w:tcPr>
            <w:tcW w:w="1196" w:type="dxa"/>
            <w:vAlign w:val="bottom"/>
          </w:tcPr>
          <w:p w14:paraId="22ECE2ED" w14:textId="5C01EF42" w:rsidR="00EB3253" w:rsidRPr="00FD4C7B" w:rsidRDefault="008626B0" w:rsidP="00E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6,588</w:t>
            </w:r>
          </w:p>
        </w:tc>
        <w:tc>
          <w:tcPr>
            <w:tcW w:w="1134" w:type="dxa"/>
            <w:vAlign w:val="bottom"/>
          </w:tcPr>
          <w:p w14:paraId="74CA698C" w14:textId="5F6DCB2D" w:rsidR="00EB3253" w:rsidRPr="00FD4C7B" w:rsidRDefault="00EB3253" w:rsidP="00EB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6,580</w:t>
            </w:r>
          </w:p>
        </w:tc>
      </w:tr>
      <w:tr w:rsidR="00EB3253" w:rsidRPr="00FD4C7B" w14:paraId="0B78F2F8" w14:textId="77777777" w:rsidTr="002B732A">
        <w:trPr>
          <w:trHeight w:val="68"/>
        </w:trPr>
        <w:tc>
          <w:tcPr>
            <w:tcW w:w="4566" w:type="dxa"/>
            <w:gridSpan w:val="3"/>
          </w:tcPr>
          <w:p w14:paraId="7A997D73" w14:textId="77777777" w:rsidR="00EB3253" w:rsidRPr="00FD4C7B" w:rsidRDefault="00EB3253" w:rsidP="00EB3253">
            <w:pPr>
              <w:spacing w:before="60" w:line="276" w:lineRule="auto"/>
              <w:ind w:firstLine="218"/>
              <w:rPr>
                <w:rFonts w:ascii="Arial" w:hAnsi="Arial" w:cs="Arial"/>
                <w:sz w:val="16"/>
                <w:szCs w:val="16"/>
              </w:rPr>
            </w:pPr>
            <w:r w:rsidRPr="00FD4C7B">
              <w:rPr>
                <w:rFonts w:ascii="Arial" w:hAnsi="Arial" w:cs="Arial"/>
                <w:sz w:val="16"/>
                <w:szCs w:val="16"/>
                <w:cs/>
              </w:rPr>
              <w:t>Post-employment benefits</w:t>
            </w:r>
          </w:p>
        </w:tc>
        <w:tc>
          <w:tcPr>
            <w:tcW w:w="1196" w:type="dxa"/>
            <w:shd w:val="clear" w:color="auto" w:fill="auto"/>
            <w:vAlign w:val="bottom"/>
          </w:tcPr>
          <w:p w14:paraId="6D6EAC18" w14:textId="3F0CD3D3" w:rsidR="00EB3253" w:rsidRPr="00FD4C7B" w:rsidRDefault="008626B0" w:rsidP="00EB32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825</w:t>
            </w:r>
          </w:p>
        </w:tc>
        <w:tc>
          <w:tcPr>
            <w:tcW w:w="1136" w:type="dxa"/>
          </w:tcPr>
          <w:p w14:paraId="49CD16B8" w14:textId="09AC5092" w:rsidR="00EB3253" w:rsidRPr="00FD4C7B" w:rsidRDefault="00EB3253" w:rsidP="00EB32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rPr>
              <w:t>800</w:t>
            </w:r>
          </w:p>
        </w:tc>
        <w:tc>
          <w:tcPr>
            <w:tcW w:w="1196" w:type="dxa"/>
            <w:vAlign w:val="bottom"/>
          </w:tcPr>
          <w:p w14:paraId="5BED7060" w14:textId="5AA3C255" w:rsidR="00EB3253" w:rsidRPr="00FD4C7B" w:rsidRDefault="008626B0" w:rsidP="00EB32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825</w:t>
            </w:r>
          </w:p>
        </w:tc>
        <w:tc>
          <w:tcPr>
            <w:tcW w:w="1134" w:type="dxa"/>
            <w:vAlign w:val="bottom"/>
          </w:tcPr>
          <w:p w14:paraId="3EFD036B" w14:textId="12187696" w:rsidR="00EB3253" w:rsidRPr="00FD4C7B" w:rsidRDefault="00EB3253" w:rsidP="00EB32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cs/>
                <w:lang w:val="en-GB"/>
              </w:rPr>
            </w:pPr>
            <w:r w:rsidRPr="005C16DF">
              <w:rPr>
                <w:rFonts w:ascii="Arial" w:hAnsi="Arial" w:cs="Arial"/>
                <w:sz w:val="16"/>
                <w:szCs w:val="16"/>
                <w:lang w:val="en-GB"/>
              </w:rPr>
              <w:t>800</w:t>
            </w:r>
          </w:p>
        </w:tc>
      </w:tr>
      <w:tr w:rsidR="00EB3253" w:rsidRPr="00FD4C7B" w14:paraId="3D690842" w14:textId="77777777" w:rsidTr="00457636">
        <w:trPr>
          <w:trHeight w:val="190"/>
        </w:trPr>
        <w:tc>
          <w:tcPr>
            <w:tcW w:w="2450" w:type="dxa"/>
            <w:gridSpan w:val="2"/>
          </w:tcPr>
          <w:p w14:paraId="3A0DD86E" w14:textId="77777777" w:rsidR="00EB3253" w:rsidRPr="00FD4C7B" w:rsidRDefault="00EB3253" w:rsidP="00EB3253">
            <w:pPr>
              <w:pStyle w:val="a7"/>
              <w:tabs>
                <w:tab w:val="clear" w:pos="1080"/>
              </w:tabs>
              <w:spacing w:before="60" w:line="276" w:lineRule="auto"/>
              <w:ind w:right="-113"/>
              <w:rPr>
                <w:rFonts w:ascii="Arial" w:hAnsi="Arial" w:cs="Arial"/>
                <w:sz w:val="16"/>
                <w:szCs w:val="16"/>
                <w:cs/>
              </w:rPr>
            </w:pPr>
            <w:r w:rsidRPr="00FD4C7B">
              <w:rPr>
                <w:rFonts w:ascii="Arial" w:hAnsi="Arial" w:cs="Arial"/>
                <w:sz w:val="16"/>
                <w:szCs w:val="16"/>
                <w:lang w:val="en-GB"/>
              </w:rPr>
              <w:t>Total</w:t>
            </w:r>
          </w:p>
        </w:tc>
        <w:tc>
          <w:tcPr>
            <w:tcW w:w="2116" w:type="dxa"/>
          </w:tcPr>
          <w:p w14:paraId="4034C09D" w14:textId="77777777" w:rsidR="00EB3253" w:rsidRPr="00FD4C7B" w:rsidRDefault="00EB3253" w:rsidP="00EB3253">
            <w:pPr>
              <w:tabs>
                <w:tab w:val="clear" w:pos="227"/>
                <w:tab w:val="clear" w:pos="1644"/>
                <w:tab w:val="clear" w:pos="1871"/>
              </w:tabs>
              <w:spacing w:before="60" w:line="276" w:lineRule="auto"/>
              <w:ind w:right="-108"/>
              <w:jc w:val="center"/>
              <w:rPr>
                <w:rFonts w:ascii="Arial" w:hAnsi="Arial" w:cs="Arial"/>
                <w:sz w:val="16"/>
                <w:szCs w:val="16"/>
              </w:rPr>
            </w:pPr>
          </w:p>
        </w:tc>
        <w:tc>
          <w:tcPr>
            <w:tcW w:w="1196" w:type="dxa"/>
            <w:shd w:val="clear" w:color="auto" w:fill="auto"/>
            <w:vAlign w:val="bottom"/>
          </w:tcPr>
          <w:p w14:paraId="42CE19E8" w14:textId="2863152D" w:rsidR="00EB3253" w:rsidRPr="00FD4C7B" w:rsidRDefault="008626B0" w:rsidP="00EA30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rPr>
            </w:pPr>
            <w:r>
              <w:rPr>
                <w:rFonts w:ascii="Arial" w:hAnsi="Arial" w:cs="Arial"/>
                <w:sz w:val="16"/>
                <w:szCs w:val="16"/>
              </w:rPr>
              <w:t>12,162</w:t>
            </w:r>
          </w:p>
        </w:tc>
        <w:tc>
          <w:tcPr>
            <w:tcW w:w="1136" w:type="dxa"/>
            <w:vAlign w:val="bottom"/>
          </w:tcPr>
          <w:p w14:paraId="77C4AF12" w14:textId="0D060D08" w:rsidR="00EB3253" w:rsidRPr="00FD4C7B" w:rsidRDefault="00EB3253" w:rsidP="00EA30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rPr>
              <w:t>12,129</w:t>
            </w:r>
          </w:p>
        </w:tc>
        <w:tc>
          <w:tcPr>
            <w:tcW w:w="1196" w:type="dxa"/>
            <w:vAlign w:val="bottom"/>
          </w:tcPr>
          <w:p w14:paraId="4F7D44EB" w14:textId="74ABAF65" w:rsidR="00EB3253" w:rsidRPr="00FD4C7B" w:rsidRDefault="008626B0" w:rsidP="00EA30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Pr>
                <w:rFonts w:ascii="Arial" w:hAnsi="Arial" w:cs="Arial"/>
                <w:sz w:val="16"/>
                <w:szCs w:val="16"/>
                <w:lang w:val="en-GB"/>
              </w:rPr>
              <w:t>7,413</w:t>
            </w:r>
          </w:p>
        </w:tc>
        <w:tc>
          <w:tcPr>
            <w:tcW w:w="1134" w:type="dxa"/>
            <w:vAlign w:val="bottom"/>
          </w:tcPr>
          <w:p w14:paraId="13C9BD1F" w14:textId="4B6AB69A" w:rsidR="00EB3253" w:rsidRPr="00FD4C7B" w:rsidRDefault="00EB3253" w:rsidP="00EA30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6"/>
                <w:szCs w:val="16"/>
                <w:lang w:val="en-GB"/>
              </w:rPr>
            </w:pPr>
            <w:r w:rsidRPr="005C16DF">
              <w:rPr>
                <w:rFonts w:ascii="Arial" w:hAnsi="Arial" w:cs="Arial"/>
                <w:sz w:val="16"/>
                <w:szCs w:val="16"/>
                <w:lang w:val="en-GB"/>
              </w:rPr>
              <w:t>7,380</w:t>
            </w:r>
          </w:p>
        </w:tc>
      </w:tr>
    </w:tbl>
    <w:p w14:paraId="4F6B41BF" w14:textId="77777777" w:rsidR="00A835CA" w:rsidRPr="00FD4C7B" w:rsidRDefault="00A835CA"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27A0D091" w14:textId="3A9E331F" w:rsidR="007F2461" w:rsidRPr="00FD4C7B" w:rsidRDefault="00F76FE9"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r w:rsidRPr="00FD4C7B">
        <w:rPr>
          <w:rFonts w:ascii="Arial" w:hAnsi="Arial" w:cs="Arial"/>
          <w:sz w:val="19"/>
          <w:szCs w:val="19"/>
        </w:rPr>
        <w:t>Significant balances with related parties</w:t>
      </w:r>
      <w:r w:rsidRPr="00FD4C7B">
        <w:rPr>
          <w:rFonts w:ascii="Arial" w:hAnsi="Arial" w:cs="Arial"/>
          <w:sz w:val="19"/>
          <w:szCs w:val="19"/>
          <w:cs/>
        </w:rPr>
        <w:t xml:space="preserve"> </w:t>
      </w:r>
      <w:r w:rsidR="00D4218C" w:rsidRPr="00FD4C7B">
        <w:rPr>
          <w:rFonts w:ascii="Arial" w:hAnsi="Arial" w:cs="Arial"/>
          <w:sz w:val="19"/>
          <w:szCs w:val="19"/>
        </w:rPr>
        <w:t>as</w:t>
      </w:r>
      <w:r w:rsidR="00810B63" w:rsidRPr="00FD4C7B">
        <w:rPr>
          <w:rFonts w:ascii="Arial" w:hAnsi="Arial" w:cs="Arial"/>
          <w:sz w:val="19"/>
          <w:szCs w:val="19"/>
        </w:rPr>
        <w:t xml:space="preserve"> of</w:t>
      </w:r>
      <w:r w:rsidR="00D4218C" w:rsidRPr="00FD4C7B">
        <w:rPr>
          <w:rFonts w:ascii="Arial" w:hAnsi="Arial" w:cs="Arial"/>
          <w:sz w:val="19"/>
          <w:szCs w:val="19"/>
        </w:rPr>
        <w:t xml:space="preserve"> </w:t>
      </w:r>
      <w:r w:rsidR="00FA4310" w:rsidRPr="00FD4C7B">
        <w:rPr>
          <w:rFonts w:ascii="Arial" w:hAnsi="Arial" w:cs="Arial"/>
          <w:sz w:val="19"/>
          <w:szCs w:val="19"/>
        </w:rPr>
        <w:t xml:space="preserve">30 </w:t>
      </w:r>
      <w:r w:rsidR="00DD48CB" w:rsidRPr="00DD48CB">
        <w:rPr>
          <w:rFonts w:ascii="Arial" w:hAnsi="Arial" w:cs="Arial"/>
          <w:sz w:val="19"/>
          <w:szCs w:val="19"/>
        </w:rPr>
        <w:t xml:space="preserve">September </w:t>
      </w:r>
      <w:r w:rsidR="00412E44" w:rsidRPr="00FD4C7B">
        <w:rPr>
          <w:rFonts w:ascii="Arial" w:hAnsi="Arial" w:cs="Arial"/>
          <w:sz w:val="19"/>
          <w:szCs w:val="19"/>
        </w:rPr>
        <w:t>2022</w:t>
      </w:r>
      <w:r w:rsidR="00D4218C" w:rsidRPr="00FD4C7B">
        <w:rPr>
          <w:rFonts w:ascii="Arial" w:hAnsi="Arial" w:cs="Arial"/>
          <w:sz w:val="19"/>
          <w:szCs w:val="19"/>
        </w:rPr>
        <w:t xml:space="preserve"> and 31 December 20</w:t>
      </w:r>
      <w:r w:rsidR="009900D4" w:rsidRPr="00FD4C7B">
        <w:rPr>
          <w:rFonts w:ascii="Arial" w:hAnsi="Arial" w:cs="Arial"/>
          <w:sz w:val="19"/>
          <w:szCs w:val="19"/>
        </w:rPr>
        <w:t>2</w:t>
      </w:r>
      <w:r w:rsidR="00412E44" w:rsidRPr="00FD4C7B">
        <w:rPr>
          <w:rFonts w:ascii="Arial" w:hAnsi="Arial" w:cs="Arial"/>
          <w:sz w:val="19"/>
          <w:szCs w:val="19"/>
        </w:rPr>
        <w:t>1</w:t>
      </w:r>
      <w:r w:rsidR="00D4218C" w:rsidRPr="00FD4C7B">
        <w:rPr>
          <w:rFonts w:ascii="Arial" w:hAnsi="Arial" w:cs="Arial"/>
          <w:sz w:val="19"/>
          <w:szCs w:val="19"/>
        </w:rPr>
        <w:t xml:space="preserve"> </w:t>
      </w:r>
      <w:r w:rsidRPr="00FD4C7B">
        <w:rPr>
          <w:rFonts w:ascii="Arial" w:hAnsi="Arial" w:cs="Arial"/>
          <w:sz w:val="19"/>
          <w:szCs w:val="19"/>
        </w:rPr>
        <w:t xml:space="preserve">are as </w:t>
      </w:r>
      <w:r w:rsidR="002F7298" w:rsidRPr="00FD4C7B">
        <w:rPr>
          <w:rFonts w:ascii="Arial" w:hAnsi="Arial" w:cs="Arial"/>
          <w:sz w:val="19"/>
          <w:szCs w:val="19"/>
        </w:rPr>
        <w:t>follows</w:t>
      </w:r>
      <w:r w:rsidR="00C121A3" w:rsidRPr="00FD4C7B">
        <w:rPr>
          <w:rFonts w:ascii="Arial" w:hAnsi="Arial" w:cs="Arial"/>
          <w:sz w:val="19"/>
          <w:szCs w:val="19"/>
        </w:rPr>
        <w:t>:</w:t>
      </w:r>
    </w:p>
    <w:p w14:paraId="5D346AFE" w14:textId="77777777" w:rsidR="00A05A7B" w:rsidRPr="00FD4C7B" w:rsidRDefault="00A05A7B" w:rsidP="00A05A7B">
      <w:pPr>
        <w:tabs>
          <w:tab w:val="clear" w:pos="227"/>
          <w:tab w:val="clear" w:pos="454"/>
        </w:tabs>
        <w:spacing w:line="360" w:lineRule="auto"/>
        <w:ind w:firstLine="405"/>
        <w:jc w:val="thaiDistribute"/>
        <w:rPr>
          <w:rFonts w:ascii="Arial" w:hAnsi="Arial" w:cs="Arial"/>
          <w:sz w:val="16"/>
          <w:szCs w:val="16"/>
          <w:lang w:bidi="ar-SA"/>
        </w:rPr>
      </w:pPr>
    </w:p>
    <w:p w14:paraId="3548F913" w14:textId="77777777" w:rsidR="00A05A7B" w:rsidRPr="00FD4C7B"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351" w:type="dxa"/>
        <w:tblInd w:w="324" w:type="dxa"/>
        <w:tblLayout w:type="fixed"/>
        <w:tblLook w:val="01E0" w:firstRow="1" w:lastRow="1" w:firstColumn="1" w:lastColumn="1" w:noHBand="0" w:noVBand="0"/>
      </w:tblPr>
      <w:tblGrid>
        <w:gridCol w:w="12"/>
        <w:gridCol w:w="3768"/>
        <w:gridCol w:w="7"/>
        <w:gridCol w:w="1388"/>
        <w:gridCol w:w="1422"/>
        <w:gridCol w:w="1386"/>
        <w:gridCol w:w="1368"/>
      </w:tblGrid>
      <w:tr w:rsidR="00FD4C7B" w:rsidRPr="00FD4C7B" w14:paraId="3FDB6D7D" w14:textId="77777777" w:rsidTr="006D7E22">
        <w:trPr>
          <w:gridBefore w:val="1"/>
          <w:wBefore w:w="12" w:type="dxa"/>
          <w:tblHeader/>
        </w:trPr>
        <w:tc>
          <w:tcPr>
            <w:tcW w:w="3775" w:type="dxa"/>
            <w:gridSpan w:val="2"/>
          </w:tcPr>
          <w:p w14:paraId="13453E21" w14:textId="77777777" w:rsidR="00F40245" w:rsidRPr="00FD4C7B"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p>
        </w:tc>
        <w:tc>
          <w:tcPr>
            <w:tcW w:w="5564" w:type="dxa"/>
            <w:gridSpan w:val="4"/>
          </w:tcPr>
          <w:p w14:paraId="13B5C88C" w14:textId="2280E567" w:rsidR="00F40245" w:rsidRPr="00FD4C7B" w:rsidRDefault="00F40245" w:rsidP="00C14B8C">
            <w:pPr>
              <w:spacing w:before="60" w:after="3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w:t>
            </w:r>
            <w:r w:rsidR="00862C85"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 Baht)</w:t>
            </w:r>
          </w:p>
        </w:tc>
      </w:tr>
      <w:tr w:rsidR="00FD4C7B" w:rsidRPr="00FD4C7B" w14:paraId="76B4CCB6" w14:textId="77777777" w:rsidTr="006D7E22">
        <w:trPr>
          <w:gridBefore w:val="1"/>
          <w:wBefore w:w="12" w:type="dxa"/>
          <w:tblHeader/>
        </w:trPr>
        <w:tc>
          <w:tcPr>
            <w:tcW w:w="3775" w:type="dxa"/>
            <w:gridSpan w:val="2"/>
          </w:tcPr>
          <w:p w14:paraId="60042AF3" w14:textId="77777777" w:rsidR="00F40245" w:rsidRPr="00FD4C7B"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p>
        </w:tc>
        <w:tc>
          <w:tcPr>
            <w:tcW w:w="2810" w:type="dxa"/>
            <w:gridSpan w:val="2"/>
          </w:tcPr>
          <w:p w14:paraId="1CE7E9F0" w14:textId="77777777" w:rsidR="00F40245" w:rsidRPr="00FD4C7B" w:rsidRDefault="00F40245"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rPr>
            </w:pPr>
            <w:r w:rsidRPr="00FD4C7B">
              <w:rPr>
                <w:rFonts w:ascii="Arial" w:hAnsi="Arial" w:cs="Arial"/>
                <w:sz w:val="19"/>
                <w:szCs w:val="19"/>
              </w:rPr>
              <w:t>Consolidated F/S</w:t>
            </w:r>
          </w:p>
        </w:tc>
        <w:tc>
          <w:tcPr>
            <w:tcW w:w="2754" w:type="dxa"/>
            <w:gridSpan w:val="2"/>
          </w:tcPr>
          <w:p w14:paraId="080659EF" w14:textId="77777777" w:rsidR="00F40245" w:rsidRPr="00FD4C7B" w:rsidRDefault="00F40245"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rPr>
            </w:pPr>
            <w:r w:rsidRPr="00FD4C7B">
              <w:rPr>
                <w:rFonts w:ascii="Arial" w:hAnsi="Arial" w:cs="Arial"/>
                <w:sz w:val="19"/>
                <w:szCs w:val="19"/>
              </w:rPr>
              <w:t>Separate F/S</w:t>
            </w:r>
          </w:p>
        </w:tc>
      </w:tr>
      <w:tr w:rsidR="00FD4C7B" w:rsidRPr="00FD4C7B" w14:paraId="5D191E48" w14:textId="77777777" w:rsidTr="006D7E22">
        <w:trPr>
          <w:gridBefore w:val="1"/>
          <w:wBefore w:w="12" w:type="dxa"/>
          <w:tblHeader/>
        </w:trPr>
        <w:tc>
          <w:tcPr>
            <w:tcW w:w="3775" w:type="dxa"/>
            <w:gridSpan w:val="2"/>
          </w:tcPr>
          <w:p w14:paraId="5530657D" w14:textId="77777777" w:rsidR="00412E44" w:rsidRPr="00FD4C7B"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p>
        </w:tc>
        <w:tc>
          <w:tcPr>
            <w:tcW w:w="1388" w:type="dxa"/>
          </w:tcPr>
          <w:p w14:paraId="1E1E3859" w14:textId="15DD8365" w:rsidR="00412E44" w:rsidRPr="00FD4C7B" w:rsidRDefault="00FA4310"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9"/>
                <w:szCs w:val="19"/>
              </w:rPr>
            </w:pPr>
            <w:r w:rsidRPr="00FD4C7B">
              <w:rPr>
                <w:rFonts w:ascii="Arial" w:hAnsi="Arial" w:cs="Arial"/>
                <w:sz w:val="19"/>
                <w:szCs w:val="19"/>
              </w:rPr>
              <w:t xml:space="preserve">30 </w:t>
            </w:r>
            <w:r w:rsidR="00DD48CB" w:rsidRPr="00DD48CB">
              <w:rPr>
                <w:rFonts w:ascii="Arial" w:hAnsi="Arial" w:cs="Arial"/>
                <w:sz w:val="19"/>
                <w:szCs w:val="19"/>
              </w:rPr>
              <w:t>September</w:t>
            </w:r>
            <w:r w:rsidRPr="00FD4C7B">
              <w:rPr>
                <w:rFonts w:ascii="Arial" w:hAnsi="Arial" w:cs="Arial"/>
                <w:sz w:val="19"/>
                <w:szCs w:val="19"/>
              </w:rPr>
              <w:t xml:space="preserve"> </w:t>
            </w:r>
            <w:r w:rsidRPr="00FD4C7B">
              <w:rPr>
                <w:rFonts w:ascii="Arial" w:hAnsi="Arial" w:cs="Arial"/>
                <w:sz w:val="19"/>
                <w:szCs w:val="19"/>
              </w:rPr>
              <w:br/>
            </w:r>
            <w:r w:rsidR="00412E44" w:rsidRPr="00FD4C7B">
              <w:rPr>
                <w:rFonts w:ascii="Arial" w:hAnsi="Arial" w:cs="Arial"/>
                <w:sz w:val="19"/>
                <w:szCs w:val="19"/>
              </w:rPr>
              <w:t>2022</w:t>
            </w:r>
          </w:p>
        </w:tc>
        <w:tc>
          <w:tcPr>
            <w:tcW w:w="1422" w:type="dxa"/>
          </w:tcPr>
          <w:p w14:paraId="08646855" w14:textId="280FCBC0" w:rsidR="00412E44" w:rsidRPr="00FD4C7B" w:rsidRDefault="00412E44" w:rsidP="00C14B8C">
            <w:pPr>
              <w:pBdr>
                <w:bottom w:val="single" w:sz="4" w:space="1" w:color="auto"/>
              </w:pBdr>
              <w:tabs>
                <w:tab w:val="clear" w:pos="907"/>
              </w:tabs>
              <w:spacing w:before="60" w:after="30" w:line="276" w:lineRule="auto"/>
              <w:ind w:left="-108" w:right="-80"/>
              <w:jc w:val="center"/>
              <w:rPr>
                <w:rFonts w:ascii="Arial" w:hAnsi="Arial" w:cs="Arial"/>
                <w:sz w:val="19"/>
                <w:szCs w:val="19"/>
              </w:rPr>
            </w:pPr>
            <w:r w:rsidRPr="00FD4C7B">
              <w:rPr>
                <w:rFonts w:ascii="Arial" w:hAnsi="Arial" w:cs="Arial"/>
                <w:sz w:val="19"/>
                <w:szCs w:val="19"/>
              </w:rPr>
              <w:t>31 December</w:t>
            </w:r>
            <w:r w:rsidR="00C14B8C">
              <w:rPr>
                <w:rFonts w:ascii="Arial" w:hAnsi="Arial" w:cs="Arial"/>
                <w:sz w:val="19"/>
                <w:szCs w:val="19"/>
              </w:rPr>
              <w:br/>
            </w:r>
            <w:r w:rsidRPr="00FD4C7B">
              <w:rPr>
                <w:rFonts w:ascii="Arial" w:hAnsi="Arial" w:cs="Arial"/>
                <w:sz w:val="19"/>
                <w:szCs w:val="19"/>
              </w:rPr>
              <w:t>2021</w:t>
            </w:r>
          </w:p>
        </w:tc>
        <w:tc>
          <w:tcPr>
            <w:tcW w:w="1386" w:type="dxa"/>
          </w:tcPr>
          <w:p w14:paraId="0F03289F" w14:textId="561131C3" w:rsidR="00412E44" w:rsidRPr="00FD4C7B" w:rsidRDefault="00FA4310"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9"/>
                <w:szCs w:val="19"/>
              </w:rPr>
            </w:pPr>
            <w:r w:rsidRPr="00FD4C7B">
              <w:rPr>
                <w:rFonts w:ascii="Arial" w:hAnsi="Arial" w:cs="Arial"/>
                <w:sz w:val="19"/>
                <w:szCs w:val="19"/>
              </w:rPr>
              <w:t xml:space="preserve">30 </w:t>
            </w:r>
            <w:r w:rsidR="00DD48CB" w:rsidRPr="00DD48CB">
              <w:rPr>
                <w:rFonts w:ascii="Arial" w:hAnsi="Arial" w:cs="Arial"/>
                <w:sz w:val="19"/>
                <w:szCs w:val="19"/>
              </w:rPr>
              <w:t>September</w:t>
            </w:r>
            <w:r w:rsidR="00412E44" w:rsidRPr="00FD4C7B">
              <w:rPr>
                <w:rFonts w:ascii="Arial" w:hAnsi="Arial" w:cs="Arial"/>
                <w:sz w:val="19"/>
                <w:szCs w:val="19"/>
              </w:rPr>
              <w:t xml:space="preserve"> </w:t>
            </w:r>
            <w:r w:rsidR="00B75B6A" w:rsidRPr="00FD4C7B">
              <w:rPr>
                <w:rFonts w:ascii="Arial" w:hAnsi="Arial" w:cs="Arial"/>
                <w:sz w:val="19"/>
                <w:szCs w:val="19"/>
              </w:rPr>
              <w:br/>
            </w:r>
            <w:r w:rsidR="00412E44" w:rsidRPr="00FD4C7B">
              <w:rPr>
                <w:rFonts w:ascii="Arial" w:hAnsi="Arial" w:cs="Arial"/>
                <w:sz w:val="19"/>
                <w:szCs w:val="19"/>
              </w:rPr>
              <w:t>2022</w:t>
            </w:r>
          </w:p>
        </w:tc>
        <w:tc>
          <w:tcPr>
            <w:tcW w:w="1366" w:type="dxa"/>
          </w:tcPr>
          <w:p w14:paraId="073A27E5" w14:textId="6280D733" w:rsidR="00412E44" w:rsidRPr="00FD4C7B" w:rsidRDefault="00412E44" w:rsidP="00C14B8C">
            <w:pPr>
              <w:pBdr>
                <w:bottom w:val="single" w:sz="4" w:space="1" w:color="auto"/>
              </w:pBdr>
              <w:tabs>
                <w:tab w:val="clear" w:pos="907"/>
              </w:tabs>
              <w:spacing w:before="60" w:after="30" w:line="276" w:lineRule="auto"/>
              <w:ind w:left="-108" w:right="-80"/>
              <w:jc w:val="center"/>
              <w:rPr>
                <w:rFonts w:ascii="Arial" w:hAnsi="Arial" w:cs="Arial"/>
                <w:sz w:val="19"/>
                <w:szCs w:val="19"/>
              </w:rPr>
            </w:pPr>
            <w:r w:rsidRPr="00FD4C7B">
              <w:rPr>
                <w:rFonts w:ascii="Arial" w:hAnsi="Arial" w:cs="Arial"/>
                <w:sz w:val="19"/>
                <w:szCs w:val="19"/>
              </w:rPr>
              <w:t xml:space="preserve">31 December </w:t>
            </w:r>
            <w:r w:rsidR="00C14B8C">
              <w:rPr>
                <w:rFonts w:ascii="Arial" w:hAnsi="Arial" w:cs="Arial"/>
                <w:sz w:val="19"/>
                <w:szCs w:val="19"/>
              </w:rPr>
              <w:br/>
            </w:r>
            <w:r w:rsidRPr="00FD4C7B">
              <w:rPr>
                <w:rFonts w:ascii="Arial" w:hAnsi="Arial" w:cs="Arial"/>
                <w:sz w:val="19"/>
                <w:szCs w:val="19"/>
              </w:rPr>
              <w:t>2021</w:t>
            </w:r>
          </w:p>
        </w:tc>
      </w:tr>
      <w:tr w:rsidR="00FD4C7B" w:rsidRPr="00FD4C7B" w14:paraId="51AE134B" w14:textId="77777777" w:rsidTr="006D7E22">
        <w:trPr>
          <w:gridBefore w:val="1"/>
          <w:wBefore w:w="12" w:type="dxa"/>
          <w:trHeight w:hRule="exact" w:val="327"/>
          <w:tblHeader/>
        </w:trPr>
        <w:tc>
          <w:tcPr>
            <w:tcW w:w="3775" w:type="dxa"/>
            <w:gridSpan w:val="2"/>
          </w:tcPr>
          <w:p w14:paraId="60B19BA8" w14:textId="77777777" w:rsidR="004C2653" w:rsidRPr="00FD4C7B"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p>
        </w:tc>
        <w:tc>
          <w:tcPr>
            <w:tcW w:w="1388" w:type="dxa"/>
          </w:tcPr>
          <w:p w14:paraId="18AD6502" w14:textId="77777777" w:rsidR="004C2653" w:rsidRPr="00FD4C7B"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9"/>
                <w:szCs w:val="19"/>
              </w:rPr>
            </w:pPr>
          </w:p>
        </w:tc>
        <w:tc>
          <w:tcPr>
            <w:tcW w:w="1422" w:type="dxa"/>
          </w:tcPr>
          <w:p w14:paraId="4F08C38F" w14:textId="77777777" w:rsidR="004C2653" w:rsidRPr="00FD4C7B" w:rsidRDefault="004C2653" w:rsidP="00C14B8C">
            <w:pPr>
              <w:tabs>
                <w:tab w:val="clear" w:pos="907"/>
              </w:tabs>
              <w:spacing w:before="60" w:after="30" w:line="276" w:lineRule="auto"/>
              <w:ind w:left="-108" w:right="-80"/>
              <w:jc w:val="center"/>
              <w:rPr>
                <w:rFonts w:ascii="Arial" w:hAnsi="Arial" w:cs="Arial"/>
                <w:sz w:val="19"/>
                <w:szCs w:val="19"/>
              </w:rPr>
            </w:pPr>
          </w:p>
        </w:tc>
        <w:tc>
          <w:tcPr>
            <w:tcW w:w="1386" w:type="dxa"/>
          </w:tcPr>
          <w:p w14:paraId="1E4329E1" w14:textId="77777777" w:rsidR="004C2653" w:rsidRPr="00FD4C7B"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9"/>
                <w:szCs w:val="19"/>
              </w:rPr>
            </w:pPr>
          </w:p>
        </w:tc>
        <w:tc>
          <w:tcPr>
            <w:tcW w:w="1366" w:type="dxa"/>
          </w:tcPr>
          <w:p w14:paraId="11AA69EB" w14:textId="77777777" w:rsidR="004C2653" w:rsidRPr="00FD4C7B" w:rsidRDefault="004C2653" w:rsidP="00C14B8C">
            <w:pPr>
              <w:tabs>
                <w:tab w:val="clear" w:pos="907"/>
              </w:tabs>
              <w:spacing w:before="60" w:after="30" w:line="276" w:lineRule="auto"/>
              <w:ind w:left="-108" w:right="-80"/>
              <w:jc w:val="center"/>
              <w:rPr>
                <w:rFonts w:ascii="Arial" w:hAnsi="Arial" w:cs="Arial"/>
                <w:sz w:val="19"/>
                <w:szCs w:val="19"/>
              </w:rPr>
            </w:pPr>
          </w:p>
        </w:tc>
      </w:tr>
      <w:tr w:rsidR="00FD4C7B" w:rsidRPr="00FD4C7B" w14:paraId="6E5CC5DE" w14:textId="77777777" w:rsidTr="006D7E22">
        <w:trPr>
          <w:gridBefore w:val="1"/>
          <w:wBefore w:w="12" w:type="dxa"/>
        </w:trPr>
        <w:tc>
          <w:tcPr>
            <w:tcW w:w="5163" w:type="dxa"/>
            <w:gridSpan w:val="3"/>
            <w:vAlign w:val="bottom"/>
          </w:tcPr>
          <w:p w14:paraId="152ED8B3" w14:textId="155C5D36" w:rsidR="00412E44" w:rsidRPr="00FD4C7B"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rPr>
            </w:pPr>
            <w:r w:rsidRPr="00FD4C7B">
              <w:rPr>
                <w:rFonts w:ascii="Arial" w:hAnsi="Arial" w:cs="Arial"/>
                <w:sz w:val="19"/>
                <w:szCs w:val="19"/>
                <w:u w:val="single"/>
              </w:rPr>
              <w:t>Trade accounts receivable - related parties</w:t>
            </w:r>
          </w:p>
        </w:tc>
        <w:tc>
          <w:tcPr>
            <w:tcW w:w="1422" w:type="dxa"/>
          </w:tcPr>
          <w:p w14:paraId="413C0805" w14:textId="77777777" w:rsidR="00412E44" w:rsidRPr="00FD4C7B"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tcPr>
          <w:p w14:paraId="370C7C1D" w14:textId="77777777" w:rsidR="00412E44" w:rsidRPr="00FD4C7B"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66" w:type="dxa"/>
          </w:tcPr>
          <w:p w14:paraId="75022545" w14:textId="77777777" w:rsidR="00412E44" w:rsidRPr="00FD4C7B"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FD4C7B" w:rsidRPr="00FD4C7B" w14:paraId="244C7329" w14:textId="77777777" w:rsidTr="006D7E22">
        <w:trPr>
          <w:gridBefore w:val="1"/>
          <w:wBefore w:w="12" w:type="dxa"/>
        </w:trPr>
        <w:tc>
          <w:tcPr>
            <w:tcW w:w="3775" w:type="dxa"/>
            <w:gridSpan w:val="2"/>
            <w:vAlign w:val="bottom"/>
          </w:tcPr>
          <w:p w14:paraId="781FD4F3" w14:textId="2BBDA6EB"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before="60" w:after="30" w:line="276" w:lineRule="auto"/>
              <w:ind w:left="123"/>
              <w:rPr>
                <w:rFonts w:ascii="Arial" w:hAnsi="Arial" w:cs="Arial"/>
                <w:sz w:val="19"/>
                <w:szCs w:val="19"/>
              </w:rPr>
            </w:pPr>
            <w:r w:rsidRPr="00FD4C7B">
              <w:rPr>
                <w:rFonts w:ascii="Arial" w:hAnsi="Arial" w:cs="Arial"/>
                <w:sz w:val="19"/>
                <w:szCs w:val="19"/>
              </w:rPr>
              <w:t xml:space="preserve">   Subsidiary</w:t>
            </w:r>
          </w:p>
        </w:tc>
        <w:tc>
          <w:tcPr>
            <w:tcW w:w="1388" w:type="dxa"/>
          </w:tcPr>
          <w:p w14:paraId="4C11504C" w14:textId="24A4DAEC" w:rsidR="00FE2598" w:rsidRPr="00FD4C7B" w:rsidRDefault="008626B0"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w:t>
            </w:r>
          </w:p>
        </w:tc>
        <w:tc>
          <w:tcPr>
            <w:tcW w:w="1422" w:type="dxa"/>
            <w:vAlign w:val="bottom"/>
          </w:tcPr>
          <w:p w14:paraId="4F424043" w14:textId="3EB34D82"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FD4C7B">
              <w:rPr>
                <w:rFonts w:ascii="Arial" w:hAnsi="Arial" w:cs="Arial"/>
                <w:sz w:val="19"/>
                <w:szCs w:val="19"/>
              </w:rPr>
              <w:t>-</w:t>
            </w:r>
          </w:p>
        </w:tc>
        <w:tc>
          <w:tcPr>
            <w:tcW w:w="1386" w:type="dxa"/>
            <w:vAlign w:val="bottom"/>
          </w:tcPr>
          <w:p w14:paraId="3BA81D36" w14:textId="72683AA9" w:rsidR="00FE2598" w:rsidRPr="008626B0" w:rsidRDefault="008626B0"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theme="minorBidi"/>
                <w:sz w:val="19"/>
                <w:szCs w:val="19"/>
              </w:rPr>
            </w:pPr>
            <w:r>
              <w:rPr>
                <w:rFonts w:ascii="Arial" w:hAnsi="Arial" w:cstheme="minorBidi"/>
                <w:sz w:val="19"/>
                <w:szCs w:val="19"/>
              </w:rPr>
              <w:t>317</w:t>
            </w:r>
          </w:p>
        </w:tc>
        <w:tc>
          <w:tcPr>
            <w:tcW w:w="1366" w:type="dxa"/>
            <w:vAlign w:val="bottom"/>
          </w:tcPr>
          <w:p w14:paraId="3B757669" w14:textId="48A44496"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FD4C7B">
              <w:rPr>
                <w:rFonts w:ascii="Arial" w:hAnsi="Arial" w:cs="Arial"/>
                <w:sz w:val="19"/>
                <w:szCs w:val="19"/>
              </w:rPr>
              <w:t>17</w:t>
            </w:r>
          </w:p>
        </w:tc>
      </w:tr>
      <w:tr w:rsidR="00FD4C7B" w:rsidRPr="00FD4C7B" w14:paraId="26323F95" w14:textId="77777777" w:rsidTr="006D7E22">
        <w:trPr>
          <w:gridBefore w:val="1"/>
          <w:wBefore w:w="12" w:type="dxa"/>
        </w:trPr>
        <w:tc>
          <w:tcPr>
            <w:tcW w:w="3775" w:type="dxa"/>
            <w:gridSpan w:val="2"/>
            <w:vAlign w:val="bottom"/>
          </w:tcPr>
          <w:p w14:paraId="6A31E186" w14:textId="5A1FFA3E"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r w:rsidRPr="00FD4C7B">
              <w:rPr>
                <w:rFonts w:ascii="Arial" w:hAnsi="Arial" w:cs="Arial"/>
                <w:sz w:val="19"/>
                <w:szCs w:val="19"/>
              </w:rPr>
              <w:t>Related</w:t>
            </w:r>
            <w:r w:rsidRPr="00FD4C7B">
              <w:rPr>
                <w:rFonts w:ascii="Arial" w:hAnsi="Arial" w:cs="Arial"/>
                <w:sz w:val="19"/>
                <w:szCs w:val="19"/>
                <w:cs/>
              </w:rPr>
              <w:t xml:space="preserve"> </w:t>
            </w:r>
            <w:r w:rsidRPr="00FD4C7B">
              <w:rPr>
                <w:rFonts w:ascii="Arial" w:hAnsi="Arial" w:cs="Arial"/>
                <w:sz w:val="19"/>
                <w:szCs w:val="19"/>
              </w:rPr>
              <w:t>companies</w:t>
            </w:r>
          </w:p>
        </w:tc>
        <w:tc>
          <w:tcPr>
            <w:tcW w:w="1388" w:type="dxa"/>
          </w:tcPr>
          <w:p w14:paraId="16A5B078" w14:textId="61673E36" w:rsidR="00FE2598" w:rsidRPr="00FD4C7B" w:rsidDel="00E702AB" w:rsidRDefault="008626B0"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241</w:t>
            </w:r>
          </w:p>
        </w:tc>
        <w:tc>
          <w:tcPr>
            <w:tcW w:w="1422" w:type="dxa"/>
            <w:vAlign w:val="bottom"/>
          </w:tcPr>
          <w:p w14:paraId="6D6F9673" w14:textId="7FB15734" w:rsidR="00FE2598" w:rsidRPr="00FD4C7B" w:rsidRDefault="00FE2598"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r w:rsidRPr="00FD4C7B">
              <w:rPr>
                <w:rFonts w:ascii="Arial" w:hAnsi="Arial" w:cs="Arial"/>
                <w:sz w:val="19"/>
                <w:szCs w:val="19"/>
              </w:rPr>
              <w:t>463</w:t>
            </w:r>
          </w:p>
        </w:tc>
        <w:tc>
          <w:tcPr>
            <w:tcW w:w="1386" w:type="dxa"/>
            <w:vAlign w:val="bottom"/>
          </w:tcPr>
          <w:p w14:paraId="6CEBB615" w14:textId="137CDA26" w:rsidR="00FE2598" w:rsidRPr="00FD4C7B" w:rsidDel="00E702AB" w:rsidRDefault="008626B0"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theme="minorBidi"/>
                <w:sz w:val="19"/>
                <w:szCs w:val="19"/>
              </w:rPr>
            </w:pPr>
            <w:r>
              <w:rPr>
                <w:rFonts w:ascii="Arial" w:hAnsi="Arial" w:cstheme="minorBidi"/>
                <w:sz w:val="19"/>
                <w:szCs w:val="19"/>
              </w:rPr>
              <w:t>241</w:t>
            </w:r>
          </w:p>
        </w:tc>
        <w:tc>
          <w:tcPr>
            <w:tcW w:w="1366" w:type="dxa"/>
            <w:vAlign w:val="bottom"/>
          </w:tcPr>
          <w:p w14:paraId="29B52AA8" w14:textId="60E8094E" w:rsidR="00FE2598" w:rsidRPr="00FD4C7B" w:rsidRDefault="00FE2598" w:rsidP="00C14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FD4C7B">
              <w:rPr>
                <w:rFonts w:ascii="Arial" w:hAnsi="Arial" w:cs="Arial"/>
                <w:sz w:val="19"/>
                <w:szCs w:val="19"/>
              </w:rPr>
              <w:t>463</w:t>
            </w:r>
          </w:p>
        </w:tc>
      </w:tr>
      <w:tr w:rsidR="00FD4C7B" w:rsidRPr="00FD4C7B" w14:paraId="3249CB79" w14:textId="77777777" w:rsidTr="006D7E22">
        <w:trPr>
          <w:gridBefore w:val="1"/>
          <w:wBefore w:w="12" w:type="dxa"/>
          <w:trHeight w:val="169"/>
        </w:trPr>
        <w:tc>
          <w:tcPr>
            <w:tcW w:w="3775" w:type="dxa"/>
            <w:gridSpan w:val="2"/>
            <w:vAlign w:val="bottom"/>
          </w:tcPr>
          <w:p w14:paraId="1E1F22AE" w14:textId="20ED4FEF" w:rsidR="00FE2598" w:rsidRPr="00FD4C7B" w:rsidRDefault="00FE2598" w:rsidP="00C14B8C">
            <w:pPr>
              <w:spacing w:before="60" w:after="30" w:line="276" w:lineRule="auto"/>
              <w:ind w:left="216" w:right="-108" w:hanging="216"/>
              <w:rPr>
                <w:rFonts w:ascii="Arial" w:hAnsi="Arial" w:cs="Arial"/>
                <w:sz w:val="19"/>
                <w:szCs w:val="19"/>
              </w:rPr>
            </w:pPr>
            <w:r w:rsidRPr="00FD4C7B">
              <w:rPr>
                <w:rFonts w:ascii="Arial" w:hAnsi="Arial" w:cs="Arial"/>
                <w:sz w:val="19"/>
                <w:szCs w:val="19"/>
              </w:rPr>
              <w:t>Total</w:t>
            </w:r>
          </w:p>
        </w:tc>
        <w:tc>
          <w:tcPr>
            <w:tcW w:w="1388" w:type="dxa"/>
            <w:shd w:val="clear" w:color="auto" w:fill="auto"/>
          </w:tcPr>
          <w:p w14:paraId="3DB648DF" w14:textId="0A2CE165" w:rsidR="00FE2598" w:rsidRPr="00FD4C7B" w:rsidRDefault="008626B0" w:rsidP="00C14B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241</w:t>
            </w:r>
          </w:p>
        </w:tc>
        <w:tc>
          <w:tcPr>
            <w:tcW w:w="1422" w:type="dxa"/>
            <w:vAlign w:val="bottom"/>
          </w:tcPr>
          <w:p w14:paraId="151672A0" w14:textId="516B6412" w:rsidR="00FE2598" w:rsidRPr="00FD4C7B" w:rsidRDefault="00FE2598" w:rsidP="00C14B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FD4C7B">
              <w:rPr>
                <w:rFonts w:ascii="Arial" w:hAnsi="Arial" w:cs="Arial"/>
                <w:sz w:val="19"/>
                <w:szCs w:val="19"/>
              </w:rPr>
              <w:t>463</w:t>
            </w:r>
          </w:p>
        </w:tc>
        <w:tc>
          <w:tcPr>
            <w:tcW w:w="1386" w:type="dxa"/>
            <w:vAlign w:val="bottom"/>
          </w:tcPr>
          <w:p w14:paraId="19380EE9" w14:textId="71E977C6" w:rsidR="00FE2598" w:rsidRPr="00FD4C7B" w:rsidRDefault="008626B0" w:rsidP="00C14B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558</w:t>
            </w:r>
          </w:p>
        </w:tc>
        <w:tc>
          <w:tcPr>
            <w:tcW w:w="1366" w:type="dxa"/>
            <w:vAlign w:val="bottom"/>
          </w:tcPr>
          <w:p w14:paraId="16A0CF9F" w14:textId="40B9D4DF" w:rsidR="00FE2598" w:rsidRPr="00FD4C7B" w:rsidRDefault="00FE2598" w:rsidP="00C14B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FD4C7B">
              <w:rPr>
                <w:rFonts w:ascii="Arial" w:hAnsi="Arial" w:cs="Arial"/>
                <w:sz w:val="19"/>
                <w:szCs w:val="19"/>
              </w:rPr>
              <w:t>480</w:t>
            </w:r>
          </w:p>
        </w:tc>
      </w:tr>
      <w:tr w:rsidR="00FD4C7B" w:rsidRPr="00FD4C7B" w14:paraId="14A903E0" w14:textId="77777777" w:rsidTr="006D7E22">
        <w:trPr>
          <w:gridBefore w:val="1"/>
          <w:wBefore w:w="12" w:type="dxa"/>
        </w:trPr>
        <w:tc>
          <w:tcPr>
            <w:tcW w:w="3775" w:type="dxa"/>
            <w:gridSpan w:val="2"/>
            <w:vAlign w:val="bottom"/>
          </w:tcPr>
          <w:p w14:paraId="540FAA16" w14:textId="71BE79BC" w:rsidR="00FE2598" w:rsidRPr="00FD4C7B" w:rsidRDefault="00FE2598" w:rsidP="00C14B8C">
            <w:pPr>
              <w:spacing w:before="60" w:after="30" w:line="276" w:lineRule="auto"/>
              <w:ind w:right="-108"/>
              <w:rPr>
                <w:rFonts w:ascii="Arial" w:hAnsi="Arial" w:cs="Arial"/>
                <w:sz w:val="19"/>
                <w:szCs w:val="19"/>
              </w:rPr>
            </w:pPr>
          </w:p>
        </w:tc>
        <w:tc>
          <w:tcPr>
            <w:tcW w:w="1388" w:type="dxa"/>
            <w:shd w:val="clear" w:color="auto" w:fill="auto"/>
            <w:vAlign w:val="bottom"/>
          </w:tcPr>
          <w:p w14:paraId="3DF4956E" w14:textId="77777777"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vAlign w:val="bottom"/>
          </w:tcPr>
          <w:p w14:paraId="6B156484" w14:textId="77777777"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2EBE07B4" w14:textId="77777777"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9"/>
                <w:szCs w:val="19"/>
              </w:rPr>
            </w:pPr>
          </w:p>
        </w:tc>
        <w:tc>
          <w:tcPr>
            <w:tcW w:w="1366" w:type="dxa"/>
            <w:vAlign w:val="bottom"/>
          </w:tcPr>
          <w:p w14:paraId="4B3A3FA9" w14:textId="77777777"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FD4C7B" w:rsidRPr="00FD4C7B" w14:paraId="30F0E166" w14:textId="77777777" w:rsidTr="006D7E22">
        <w:trPr>
          <w:gridBefore w:val="1"/>
          <w:wBefore w:w="12" w:type="dxa"/>
        </w:trPr>
        <w:tc>
          <w:tcPr>
            <w:tcW w:w="3775" w:type="dxa"/>
            <w:gridSpan w:val="2"/>
            <w:vAlign w:val="center"/>
          </w:tcPr>
          <w:p w14:paraId="08F2D844" w14:textId="7C25D86D" w:rsidR="00FE2598" w:rsidRPr="00FD4C7B" w:rsidRDefault="00FE2598" w:rsidP="00C14B8C">
            <w:pPr>
              <w:spacing w:before="60" w:after="30" w:line="276" w:lineRule="auto"/>
              <w:ind w:right="-108"/>
              <w:rPr>
                <w:rFonts w:ascii="Arial" w:hAnsi="Arial" w:cs="Arial"/>
                <w:sz w:val="19"/>
                <w:szCs w:val="19"/>
              </w:rPr>
            </w:pPr>
            <w:r w:rsidRPr="00FD4C7B">
              <w:rPr>
                <w:rFonts w:ascii="Arial" w:hAnsi="Arial" w:cs="Arial"/>
                <w:sz w:val="19"/>
                <w:szCs w:val="19"/>
                <w:u w:val="single"/>
              </w:rPr>
              <w:t xml:space="preserve">Other receivables - related </w:t>
            </w:r>
            <w:r w:rsidR="00781136" w:rsidRPr="00FD4C7B">
              <w:rPr>
                <w:rFonts w:ascii="Arial" w:hAnsi="Arial" w:cs="Arial"/>
                <w:sz w:val="19"/>
                <w:szCs w:val="19"/>
                <w:u w:val="single"/>
              </w:rPr>
              <w:t>parties</w:t>
            </w:r>
          </w:p>
        </w:tc>
        <w:tc>
          <w:tcPr>
            <w:tcW w:w="1388" w:type="dxa"/>
            <w:shd w:val="clear" w:color="auto" w:fill="auto"/>
            <w:vAlign w:val="bottom"/>
          </w:tcPr>
          <w:p w14:paraId="675F5A61" w14:textId="77777777"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vAlign w:val="bottom"/>
          </w:tcPr>
          <w:p w14:paraId="501B257C" w14:textId="77777777"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3C79F59E" w14:textId="77777777"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9"/>
                <w:szCs w:val="19"/>
              </w:rPr>
            </w:pPr>
          </w:p>
        </w:tc>
        <w:tc>
          <w:tcPr>
            <w:tcW w:w="1366" w:type="dxa"/>
            <w:vAlign w:val="bottom"/>
          </w:tcPr>
          <w:p w14:paraId="2DD073A2" w14:textId="77777777" w:rsidR="00FE2598" w:rsidRPr="00FD4C7B" w:rsidRDefault="00FE259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FD4C7B" w:rsidRPr="00FD4C7B" w14:paraId="114E9775" w14:textId="77777777" w:rsidTr="006D7E22">
        <w:trPr>
          <w:gridBefore w:val="1"/>
          <w:wBefore w:w="12" w:type="dxa"/>
        </w:trPr>
        <w:tc>
          <w:tcPr>
            <w:tcW w:w="3775" w:type="dxa"/>
            <w:gridSpan w:val="2"/>
            <w:vAlign w:val="center"/>
          </w:tcPr>
          <w:p w14:paraId="3B2EC286" w14:textId="4A13935E" w:rsidR="00FE2598" w:rsidRPr="00FD4C7B" w:rsidRDefault="00FE2598" w:rsidP="00C14B8C">
            <w:pPr>
              <w:spacing w:before="60" w:after="30" w:line="276" w:lineRule="auto"/>
              <w:ind w:left="285" w:right="-108" w:hanging="9"/>
              <w:rPr>
                <w:rFonts w:ascii="Arial" w:hAnsi="Arial" w:cs="Arial"/>
                <w:sz w:val="19"/>
                <w:szCs w:val="19"/>
              </w:rPr>
            </w:pPr>
            <w:r w:rsidRPr="00FD4C7B">
              <w:rPr>
                <w:rFonts w:ascii="Arial" w:hAnsi="Arial" w:cs="Arial"/>
                <w:sz w:val="19"/>
                <w:szCs w:val="19"/>
              </w:rPr>
              <w:t>Subsidiary</w:t>
            </w:r>
          </w:p>
        </w:tc>
        <w:tc>
          <w:tcPr>
            <w:tcW w:w="1388" w:type="dxa"/>
            <w:shd w:val="clear" w:color="auto" w:fill="auto"/>
          </w:tcPr>
          <w:p w14:paraId="0BE95CFC" w14:textId="0FEC14A4" w:rsidR="00FE2598" w:rsidRPr="00FD4C7B" w:rsidRDefault="008626B0" w:rsidP="00C14B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w:t>
            </w:r>
          </w:p>
        </w:tc>
        <w:tc>
          <w:tcPr>
            <w:tcW w:w="1422" w:type="dxa"/>
          </w:tcPr>
          <w:p w14:paraId="12A0DBE8" w14:textId="1FEADBE2" w:rsidR="00FE2598" w:rsidRPr="00FD4C7B" w:rsidRDefault="00FE2598" w:rsidP="00C14B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FD4C7B">
              <w:rPr>
                <w:rFonts w:ascii="Arial" w:hAnsi="Arial" w:cs="Arial"/>
                <w:sz w:val="19"/>
                <w:szCs w:val="19"/>
              </w:rPr>
              <w:t>-</w:t>
            </w:r>
          </w:p>
        </w:tc>
        <w:tc>
          <w:tcPr>
            <w:tcW w:w="1386" w:type="dxa"/>
            <w:vAlign w:val="bottom"/>
          </w:tcPr>
          <w:p w14:paraId="40211B23" w14:textId="5A961A8D" w:rsidR="00FE2598" w:rsidRPr="00FD4C7B" w:rsidRDefault="008626B0" w:rsidP="00C14B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r>
              <w:rPr>
                <w:rFonts w:ascii="Arial" w:hAnsi="Arial" w:cs="Browallia New"/>
                <w:sz w:val="19"/>
                <w:szCs w:val="24"/>
              </w:rPr>
              <w:t>7,812</w:t>
            </w:r>
          </w:p>
        </w:tc>
        <w:tc>
          <w:tcPr>
            <w:tcW w:w="1366" w:type="dxa"/>
            <w:vAlign w:val="bottom"/>
          </w:tcPr>
          <w:p w14:paraId="511AEEF9" w14:textId="66B26075" w:rsidR="00FE2598" w:rsidRPr="00FD4C7B" w:rsidRDefault="006D1FE3" w:rsidP="00C14B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40</w:t>
            </w:r>
          </w:p>
        </w:tc>
      </w:tr>
      <w:tr w:rsidR="003F67CA" w:rsidRPr="00FD4C7B" w14:paraId="666623D0" w14:textId="77777777" w:rsidTr="006D7E22">
        <w:trPr>
          <w:gridBefore w:val="1"/>
          <w:wBefore w:w="12" w:type="dxa"/>
        </w:trPr>
        <w:tc>
          <w:tcPr>
            <w:tcW w:w="3775" w:type="dxa"/>
            <w:gridSpan w:val="2"/>
            <w:vAlign w:val="center"/>
          </w:tcPr>
          <w:p w14:paraId="7B9A710B" w14:textId="77777777" w:rsidR="003F67CA" w:rsidRPr="00FD4C7B" w:rsidRDefault="003F67CA" w:rsidP="003F67CA">
            <w:pPr>
              <w:spacing w:before="60" w:after="30" w:line="276" w:lineRule="auto"/>
              <w:ind w:left="285" w:right="-108" w:hanging="9"/>
              <w:rPr>
                <w:rFonts w:ascii="Arial" w:hAnsi="Arial" w:cs="Arial"/>
                <w:sz w:val="19"/>
                <w:szCs w:val="19"/>
              </w:rPr>
            </w:pPr>
          </w:p>
        </w:tc>
        <w:tc>
          <w:tcPr>
            <w:tcW w:w="1388" w:type="dxa"/>
            <w:shd w:val="clear" w:color="auto" w:fill="auto"/>
          </w:tcPr>
          <w:p w14:paraId="6EEF9C31"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794804E6" w14:textId="77777777" w:rsidR="003F67CA" w:rsidRPr="00FD4C7B"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5AF0EA8F"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p>
        </w:tc>
        <w:tc>
          <w:tcPr>
            <w:tcW w:w="1366" w:type="dxa"/>
            <w:vAlign w:val="bottom"/>
          </w:tcPr>
          <w:p w14:paraId="6763454A"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3F67CA" w:rsidRPr="00FD4C7B" w14:paraId="6C4DFE9B" w14:textId="77777777" w:rsidTr="006D7E22">
        <w:tc>
          <w:tcPr>
            <w:tcW w:w="5175" w:type="dxa"/>
            <w:gridSpan w:val="4"/>
            <w:vAlign w:val="center"/>
          </w:tcPr>
          <w:p w14:paraId="5FB5FD79" w14:textId="77777777" w:rsidR="003F67CA" w:rsidRPr="00FD4C7B" w:rsidRDefault="003F67CA" w:rsidP="007E1808">
            <w:pPr>
              <w:tabs>
                <w:tab w:val="clear" w:pos="227"/>
                <w:tab w:val="clear" w:pos="1644"/>
                <w:tab w:val="clear" w:pos="1871"/>
              </w:tabs>
              <w:spacing w:before="60" w:line="276" w:lineRule="auto"/>
              <w:ind w:left="252" w:right="-108" w:hanging="252"/>
              <w:rPr>
                <w:rFonts w:ascii="Arial" w:hAnsi="Arial" w:cs="Arial"/>
                <w:sz w:val="19"/>
                <w:szCs w:val="19"/>
                <w:u w:val="single"/>
              </w:rPr>
            </w:pPr>
            <w:r w:rsidRPr="00FD4C7B">
              <w:rPr>
                <w:rFonts w:ascii="Arial" w:hAnsi="Arial" w:cs="Arial"/>
                <w:sz w:val="19"/>
                <w:szCs w:val="19"/>
                <w:u w:val="single"/>
              </w:rPr>
              <w:t>Trade accounts payable - related companies</w:t>
            </w:r>
          </w:p>
        </w:tc>
        <w:tc>
          <w:tcPr>
            <w:tcW w:w="1422" w:type="dxa"/>
          </w:tcPr>
          <w:p w14:paraId="63CA0085"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5782C7EE"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8" w:type="dxa"/>
          </w:tcPr>
          <w:p w14:paraId="4F3CD897"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3F67CA" w:rsidRPr="00FD4C7B" w14:paraId="7B9E8B8E" w14:textId="77777777" w:rsidTr="006D7E22">
        <w:tc>
          <w:tcPr>
            <w:tcW w:w="3780" w:type="dxa"/>
            <w:gridSpan w:val="2"/>
            <w:vAlign w:val="bottom"/>
          </w:tcPr>
          <w:p w14:paraId="072D73C7" w14:textId="77777777" w:rsidR="003F67CA" w:rsidRPr="00FD4C7B" w:rsidRDefault="003F67CA" w:rsidP="0046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r w:rsidRPr="00FD4C7B">
              <w:rPr>
                <w:rFonts w:ascii="Arial" w:hAnsi="Arial" w:cs="Arial"/>
                <w:sz w:val="19"/>
                <w:szCs w:val="19"/>
                <w:cs/>
              </w:rPr>
              <w:t>Subsidiary</w:t>
            </w:r>
          </w:p>
        </w:tc>
        <w:tc>
          <w:tcPr>
            <w:tcW w:w="1395" w:type="dxa"/>
            <w:gridSpan w:val="2"/>
            <w:shd w:val="clear" w:color="auto" w:fill="auto"/>
          </w:tcPr>
          <w:p w14:paraId="75BF4952"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422" w:type="dxa"/>
            <w:vAlign w:val="center"/>
          </w:tcPr>
          <w:p w14:paraId="466CB930"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w:t>
            </w:r>
          </w:p>
        </w:tc>
        <w:tc>
          <w:tcPr>
            <w:tcW w:w="1386" w:type="dxa"/>
            <w:vAlign w:val="bottom"/>
          </w:tcPr>
          <w:p w14:paraId="54093D94"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r>
              <w:rPr>
                <w:rFonts w:ascii="Arial" w:hAnsi="Arial" w:cs="Arial"/>
                <w:sz w:val="19"/>
                <w:szCs w:val="19"/>
              </w:rPr>
              <w:t>96</w:t>
            </w:r>
          </w:p>
        </w:tc>
        <w:tc>
          <w:tcPr>
            <w:tcW w:w="1368" w:type="dxa"/>
            <w:vAlign w:val="center"/>
          </w:tcPr>
          <w:p w14:paraId="018C3A20"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1,185</w:t>
            </w:r>
          </w:p>
        </w:tc>
      </w:tr>
      <w:tr w:rsidR="003F67CA" w:rsidRPr="00FD4C7B" w14:paraId="177B370E" w14:textId="77777777" w:rsidTr="006D7E22">
        <w:tc>
          <w:tcPr>
            <w:tcW w:w="3780" w:type="dxa"/>
            <w:gridSpan w:val="2"/>
            <w:vAlign w:val="bottom"/>
          </w:tcPr>
          <w:p w14:paraId="0C5CADB1" w14:textId="77777777" w:rsidR="003F67CA" w:rsidRPr="00FD4C7B" w:rsidRDefault="003F67CA" w:rsidP="0046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r w:rsidRPr="00FD4C7B">
              <w:rPr>
                <w:rFonts w:ascii="Arial" w:hAnsi="Arial" w:cs="Arial"/>
                <w:sz w:val="19"/>
                <w:szCs w:val="19"/>
                <w:cs/>
              </w:rPr>
              <w:t>Related compan</w:t>
            </w:r>
            <w:r w:rsidRPr="00FD4C7B">
              <w:rPr>
                <w:rFonts w:ascii="Arial" w:hAnsi="Arial" w:cs="Arial"/>
                <w:sz w:val="19"/>
                <w:szCs w:val="19"/>
              </w:rPr>
              <w:t>y</w:t>
            </w:r>
          </w:p>
        </w:tc>
        <w:tc>
          <w:tcPr>
            <w:tcW w:w="1395" w:type="dxa"/>
            <w:gridSpan w:val="2"/>
            <w:shd w:val="clear" w:color="auto" w:fill="auto"/>
          </w:tcPr>
          <w:p w14:paraId="5A801BEB" w14:textId="77777777" w:rsidR="003F67CA" w:rsidRPr="00FD4C7B" w:rsidRDefault="003F67CA" w:rsidP="007E1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58,623</w:t>
            </w:r>
          </w:p>
        </w:tc>
        <w:tc>
          <w:tcPr>
            <w:tcW w:w="1422" w:type="dxa"/>
            <w:vAlign w:val="center"/>
          </w:tcPr>
          <w:p w14:paraId="7FBBDE2F" w14:textId="77777777" w:rsidR="003F67CA" w:rsidRPr="00FD4C7B" w:rsidRDefault="003F67CA" w:rsidP="007E1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61,608</w:t>
            </w:r>
          </w:p>
        </w:tc>
        <w:tc>
          <w:tcPr>
            <w:tcW w:w="1386" w:type="dxa"/>
            <w:vAlign w:val="bottom"/>
          </w:tcPr>
          <w:p w14:paraId="6547ACC7" w14:textId="77777777" w:rsidR="003F67CA" w:rsidRPr="00FD4C7B" w:rsidRDefault="003F67CA" w:rsidP="007E1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r>
              <w:rPr>
                <w:rFonts w:ascii="Arial" w:hAnsi="Arial" w:cs="Arial"/>
                <w:sz w:val="19"/>
                <w:szCs w:val="19"/>
              </w:rPr>
              <w:t>58,623</w:t>
            </w:r>
          </w:p>
        </w:tc>
        <w:tc>
          <w:tcPr>
            <w:tcW w:w="1368" w:type="dxa"/>
            <w:vAlign w:val="center"/>
          </w:tcPr>
          <w:p w14:paraId="09BC4A4E" w14:textId="77777777" w:rsidR="003F67CA" w:rsidRPr="00FD4C7B" w:rsidRDefault="003F67CA" w:rsidP="007E1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61,608</w:t>
            </w:r>
          </w:p>
        </w:tc>
      </w:tr>
      <w:tr w:rsidR="003F67CA" w:rsidRPr="00FD4C7B" w14:paraId="6DADFB34" w14:textId="77777777" w:rsidTr="006D7E22">
        <w:trPr>
          <w:trHeight w:val="169"/>
        </w:trPr>
        <w:tc>
          <w:tcPr>
            <w:tcW w:w="3780" w:type="dxa"/>
            <w:gridSpan w:val="2"/>
            <w:vAlign w:val="bottom"/>
          </w:tcPr>
          <w:p w14:paraId="6CFBC7B6" w14:textId="77777777" w:rsidR="003F67CA" w:rsidRPr="00FD4C7B" w:rsidRDefault="003F67CA" w:rsidP="007E1808">
            <w:pPr>
              <w:spacing w:before="60" w:line="276" w:lineRule="auto"/>
              <w:ind w:left="216" w:right="-108" w:hanging="216"/>
              <w:rPr>
                <w:rFonts w:ascii="Arial" w:hAnsi="Arial" w:cs="Arial"/>
                <w:sz w:val="19"/>
                <w:szCs w:val="19"/>
              </w:rPr>
            </w:pPr>
            <w:r w:rsidRPr="00FD4C7B">
              <w:rPr>
                <w:rFonts w:ascii="Arial" w:hAnsi="Arial" w:cs="Arial"/>
                <w:sz w:val="19"/>
                <w:szCs w:val="19"/>
              </w:rPr>
              <w:t>Total</w:t>
            </w:r>
          </w:p>
        </w:tc>
        <w:tc>
          <w:tcPr>
            <w:tcW w:w="1395" w:type="dxa"/>
            <w:gridSpan w:val="2"/>
            <w:shd w:val="clear" w:color="auto" w:fill="auto"/>
          </w:tcPr>
          <w:p w14:paraId="122970BB"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58,623</w:t>
            </w:r>
          </w:p>
        </w:tc>
        <w:tc>
          <w:tcPr>
            <w:tcW w:w="1422" w:type="dxa"/>
            <w:vAlign w:val="center"/>
          </w:tcPr>
          <w:p w14:paraId="5AD660B7"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61,608</w:t>
            </w:r>
          </w:p>
        </w:tc>
        <w:tc>
          <w:tcPr>
            <w:tcW w:w="1386" w:type="dxa"/>
            <w:vAlign w:val="bottom"/>
          </w:tcPr>
          <w:p w14:paraId="6D4941D1"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r>
              <w:rPr>
                <w:rFonts w:ascii="Arial" w:hAnsi="Arial" w:cs="Arial"/>
                <w:sz w:val="19"/>
                <w:szCs w:val="19"/>
              </w:rPr>
              <w:t>58,719</w:t>
            </w:r>
          </w:p>
        </w:tc>
        <w:tc>
          <w:tcPr>
            <w:tcW w:w="1368" w:type="dxa"/>
            <w:vAlign w:val="center"/>
          </w:tcPr>
          <w:p w14:paraId="2E6EDA00"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62,793</w:t>
            </w:r>
          </w:p>
        </w:tc>
      </w:tr>
      <w:tr w:rsidR="003F67CA" w:rsidRPr="00FD4C7B" w14:paraId="0A281DD4" w14:textId="77777777" w:rsidTr="006D7E22">
        <w:tc>
          <w:tcPr>
            <w:tcW w:w="3780" w:type="dxa"/>
            <w:gridSpan w:val="2"/>
            <w:vAlign w:val="bottom"/>
          </w:tcPr>
          <w:p w14:paraId="468AE57D" w14:textId="77777777" w:rsidR="003F67CA" w:rsidRPr="00FD4C7B" w:rsidRDefault="003F67CA" w:rsidP="007E1808">
            <w:pPr>
              <w:spacing w:before="60" w:line="276" w:lineRule="auto"/>
              <w:ind w:left="216" w:right="-108" w:hanging="216"/>
              <w:rPr>
                <w:rFonts w:ascii="Arial" w:hAnsi="Arial" w:cs="Arial"/>
                <w:sz w:val="19"/>
                <w:szCs w:val="19"/>
                <w:cs/>
              </w:rPr>
            </w:pPr>
          </w:p>
        </w:tc>
        <w:tc>
          <w:tcPr>
            <w:tcW w:w="1395" w:type="dxa"/>
            <w:gridSpan w:val="2"/>
            <w:shd w:val="clear" w:color="auto" w:fill="auto"/>
          </w:tcPr>
          <w:p w14:paraId="5992BFF4"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vAlign w:val="bottom"/>
          </w:tcPr>
          <w:p w14:paraId="6DDAE1C8"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0114B650"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9"/>
                <w:szCs w:val="19"/>
              </w:rPr>
            </w:pPr>
          </w:p>
        </w:tc>
        <w:tc>
          <w:tcPr>
            <w:tcW w:w="1368" w:type="dxa"/>
            <w:vAlign w:val="bottom"/>
          </w:tcPr>
          <w:p w14:paraId="12A2C9E5"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3F67CA" w:rsidRPr="00FD4C7B" w14:paraId="77E6C987" w14:textId="77777777" w:rsidTr="006D7E22">
        <w:tc>
          <w:tcPr>
            <w:tcW w:w="3780" w:type="dxa"/>
            <w:gridSpan w:val="2"/>
            <w:vAlign w:val="center"/>
          </w:tcPr>
          <w:p w14:paraId="400CFF82" w14:textId="77777777" w:rsidR="003F67CA" w:rsidRPr="00FD4C7B" w:rsidRDefault="003F67CA" w:rsidP="007E1808">
            <w:pPr>
              <w:spacing w:before="60" w:line="276" w:lineRule="auto"/>
              <w:ind w:left="216" w:right="-108" w:hanging="216"/>
              <w:rPr>
                <w:rFonts w:ascii="Arial" w:hAnsi="Arial" w:cs="Arial"/>
                <w:sz w:val="19"/>
                <w:szCs w:val="19"/>
                <w:u w:val="single"/>
              </w:rPr>
            </w:pPr>
            <w:r w:rsidRPr="00FD4C7B">
              <w:rPr>
                <w:rFonts w:ascii="Arial" w:hAnsi="Arial" w:cs="Arial"/>
                <w:sz w:val="19"/>
                <w:szCs w:val="19"/>
                <w:u w:val="single"/>
              </w:rPr>
              <w:t>Other payables</w:t>
            </w:r>
            <w:r w:rsidRPr="00FD4C7B">
              <w:rPr>
                <w:rFonts w:ascii="Arial" w:hAnsi="Arial" w:cs="Arial"/>
                <w:sz w:val="19"/>
                <w:szCs w:val="19"/>
                <w:u w:val="single"/>
                <w:cs/>
              </w:rPr>
              <w:t xml:space="preserve"> </w:t>
            </w:r>
            <w:r w:rsidRPr="00FD4C7B">
              <w:rPr>
                <w:rFonts w:ascii="Arial" w:hAnsi="Arial" w:cs="Arial"/>
                <w:sz w:val="19"/>
                <w:szCs w:val="19"/>
                <w:u w:val="single"/>
              </w:rPr>
              <w:t>- related parties</w:t>
            </w:r>
          </w:p>
        </w:tc>
        <w:tc>
          <w:tcPr>
            <w:tcW w:w="1395" w:type="dxa"/>
            <w:gridSpan w:val="2"/>
            <w:shd w:val="clear" w:color="auto" w:fill="auto"/>
          </w:tcPr>
          <w:p w14:paraId="4DB2E3DF"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9"/>
                <w:szCs w:val="19"/>
              </w:rPr>
            </w:pPr>
          </w:p>
        </w:tc>
        <w:tc>
          <w:tcPr>
            <w:tcW w:w="1422" w:type="dxa"/>
            <w:shd w:val="clear" w:color="auto" w:fill="auto"/>
            <w:vAlign w:val="bottom"/>
          </w:tcPr>
          <w:p w14:paraId="62DCC8A9"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4B0AF5C1"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8" w:type="dxa"/>
            <w:vAlign w:val="bottom"/>
          </w:tcPr>
          <w:p w14:paraId="7E82B856"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3F67CA" w:rsidRPr="00FD4C7B" w14:paraId="49727DE5" w14:textId="77777777" w:rsidTr="006D7E22">
        <w:trPr>
          <w:trHeight w:val="145"/>
        </w:trPr>
        <w:tc>
          <w:tcPr>
            <w:tcW w:w="3780" w:type="dxa"/>
            <w:gridSpan w:val="2"/>
            <w:vAlign w:val="bottom"/>
          </w:tcPr>
          <w:p w14:paraId="6BCE3DD8" w14:textId="77777777" w:rsidR="003F67CA" w:rsidRPr="00FD4C7B" w:rsidRDefault="003F67CA" w:rsidP="0046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r w:rsidRPr="00FD4C7B">
              <w:rPr>
                <w:rFonts w:ascii="Arial" w:hAnsi="Arial" w:cs="Arial"/>
                <w:sz w:val="19"/>
                <w:szCs w:val="19"/>
                <w:cs/>
              </w:rPr>
              <w:t>Related compan</w:t>
            </w:r>
            <w:r w:rsidRPr="00FD4C7B">
              <w:rPr>
                <w:rFonts w:ascii="Arial" w:hAnsi="Arial" w:cs="Arial"/>
                <w:sz w:val="19"/>
                <w:szCs w:val="19"/>
              </w:rPr>
              <w:t>y</w:t>
            </w:r>
          </w:p>
        </w:tc>
        <w:tc>
          <w:tcPr>
            <w:tcW w:w="1395" w:type="dxa"/>
            <w:gridSpan w:val="2"/>
            <w:shd w:val="clear" w:color="auto" w:fill="auto"/>
          </w:tcPr>
          <w:p w14:paraId="622786C5" w14:textId="329FE7D1"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43,40</w:t>
            </w:r>
            <w:r w:rsidR="003F536A">
              <w:rPr>
                <w:rFonts w:ascii="Arial" w:hAnsi="Arial" w:cs="Arial"/>
                <w:sz w:val="19"/>
                <w:szCs w:val="19"/>
              </w:rPr>
              <w:t>9</w:t>
            </w:r>
          </w:p>
        </w:tc>
        <w:tc>
          <w:tcPr>
            <w:tcW w:w="1422" w:type="dxa"/>
          </w:tcPr>
          <w:p w14:paraId="216A24C9"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54,370</w:t>
            </w:r>
          </w:p>
        </w:tc>
        <w:tc>
          <w:tcPr>
            <w:tcW w:w="1386" w:type="dxa"/>
          </w:tcPr>
          <w:p w14:paraId="0011F81C"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9"/>
                <w:szCs w:val="19"/>
              </w:rPr>
            </w:pPr>
            <w:r>
              <w:rPr>
                <w:rFonts w:ascii="Arial" w:hAnsi="Arial" w:cs="Arial"/>
                <w:sz w:val="19"/>
                <w:szCs w:val="19"/>
              </w:rPr>
              <w:t>43,323</w:t>
            </w:r>
          </w:p>
        </w:tc>
        <w:tc>
          <w:tcPr>
            <w:tcW w:w="1368" w:type="dxa"/>
          </w:tcPr>
          <w:p w14:paraId="4C67E96B"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54,328</w:t>
            </w:r>
          </w:p>
        </w:tc>
      </w:tr>
      <w:tr w:rsidR="003F67CA" w:rsidRPr="00FD4C7B" w14:paraId="5B2FCFA6" w14:textId="77777777" w:rsidTr="006D7E22">
        <w:tc>
          <w:tcPr>
            <w:tcW w:w="3780" w:type="dxa"/>
            <w:gridSpan w:val="2"/>
            <w:vAlign w:val="center"/>
          </w:tcPr>
          <w:p w14:paraId="4854A15E" w14:textId="77777777" w:rsidR="003F67CA" w:rsidRPr="00FD4C7B" w:rsidRDefault="003F67CA" w:rsidP="007E1808">
            <w:pPr>
              <w:spacing w:before="60" w:line="276" w:lineRule="auto"/>
              <w:ind w:left="216" w:right="-108" w:hanging="216"/>
              <w:rPr>
                <w:rFonts w:ascii="Arial" w:hAnsi="Arial" w:cs="Arial"/>
                <w:sz w:val="19"/>
                <w:szCs w:val="19"/>
                <w:u w:val="single"/>
              </w:rPr>
            </w:pPr>
          </w:p>
        </w:tc>
        <w:tc>
          <w:tcPr>
            <w:tcW w:w="1395" w:type="dxa"/>
            <w:gridSpan w:val="2"/>
            <w:vAlign w:val="bottom"/>
          </w:tcPr>
          <w:p w14:paraId="71BF718E"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422" w:type="dxa"/>
          </w:tcPr>
          <w:p w14:paraId="58744FB1"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012223EE"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8" w:type="dxa"/>
          </w:tcPr>
          <w:p w14:paraId="15C900C9"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3F67CA" w:rsidRPr="00FD4C7B" w14:paraId="31BC0E01" w14:textId="77777777" w:rsidTr="006D7E22">
        <w:tc>
          <w:tcPr>
            <w:tcW w:w="3780" w:type="dxa"/>
            <w:gridSpan w:val="2"/>
            <w:vAlign w:val="center"/>
          </w:tcPr>
          <w:p w14:paraId="543DF439" w14:textId="77777777" w:rsidR="003F67CA" w:rsidRPr="00FD4C7B" w:rsidRDefault="003F67CA" w:rsidP="007E1808">
            <w:pPr>
              <w:tabs>
                <w:tab w:val="clear" w:pos="227"/>
                <w:tab w:val="clear" w:pos="1644"/>
                <w:tab w:val="clear" w:pos="1871"/>
              </w:tabs>
              <w:spacing w:before="60" w:line="276" w:lineRule="auto"/>
              <w:ind w:left="252" w:right="-108" w:hanging="252"/>
              <w:rPr>
                <w:rFonts w:ascii="Arial" w:hAnsi="Arial" w:cs="Arial"/>
                <w:sz w:val="19"/>
                <w:szCs w:val="19"/>
                <w:u w:val="single"/>
              </w:rPr>
            </w:pPr>
            <w:r w:rsidRPr="00FD4C7B">
              <w:rPr>
                <w:rFonts w:ascii="Arial" w:hAnsi="Arial" w:cs="Arial"/>
                <w:sz w:val="19"/>
                <w:szCs w:val="19"/>
                <w:u w:val="single"/>
              </w:rPr>
              <w:t xml:space="preserve">Short - term loans and accrued interest </w:t>
            </w:r>
          </w:p>
          <w:p w14:paraId="67CF19DA" w14:textId="2C8CEC7E" w:rsidR="003F67CA" w:rsidRPr="00FD4C7B" w:rsidRDefault="00462F89" w:rsidP="007E1808">
            <w:pPr>
              <w:tabs>
                <w:tab w:val="clear" w:pos="227"/>
                <w:tab w:val="left" w:pos="1351"/>
              </w:tabs>
              <w:spacing w:before="60" w:line="276" w:lineRule="auto"/>
              <w:ind w:right="-108" w:firstLine="217"/>
              <w:rPr>
                <w:rFonts w:ascii="Arial" w:hAnsi="Arial" w:cs="Browallia New"/>
                <w:sz w:val="19"/>
                <w:szCs w:val="19"/>
              </w:rPr>
            </w:pPr>
            <w:r>
              <w:rPr>
                <w:rFonts w:ascii="Arial" w:hAnsi="Arial" w:cs="Arial"/>
                <w:sz w:val="19"/>
                <w:szCs w:val="19"/>
                <w:u w:val="single"/>
              </w:rPr>
              <w:t xml:space="preserve">  </w:t>
            </w:r>
            <w:r w:rsidR="003F67CA" w:rsidRPr="00FD4C7B">
              <w:rPr>
                <w:rFonts w:ascii="Arial" w:hAnsi="Arial" w:cs="Arial"/>
                <w:sz w:val="19"/>
                <w:szCs w:val="19"/>
                <w:u w:val="single"/>
              </w:rPr>
              <w:t>expense from</w:t>
            </w:r>
            <w:r w:rsidR="003F67CA" w:rsidRPr="00FD4C7B">
              <w:rPr>
                <w:rFonts w:ascii="Arial" w:hAnsi="Arial" w:cs="Arial"/>
                <w:sz w:val="19"/>
                <w:szCs w:val="19"/>
                <w:u w:val="single"/>
                <w:cs/>
              </w:rPr>
              <w:t xml:space="preserve"> </w:t>
            </w:r>
            <w:r w:rsidR="003F67CA" w:rsidRPr="00FD4C7B">
              <w:rPr>
                <w:rFonts w:ascii="Arial" w:hAnsi="Arial" w:cs="Arial"/>
                <w:sz w:val="19"/>
                <w:szCs w:val="19"/>
                <w:u w:val="single"/>
              </w:rPr>
              <w:t>related part</w:t>
            </w:r>
            <w:r w:rsidR="003F67CA" w:rsidRPr="00FD4C7B">
              <w:rPr>
                <w:rFonts w:ascii="Arial" w:hAnsi="Arial" w:cs="Browallia New"/>
                <w:sz w:val="19"/>
                <w:szCs w:val="19"/>
                <w:u w:val="single"/>
              </w:rPr>
              <w:t>ies</w:t>
            </w:r>
          </w:p>
        </w:tc>
        <w:tc>
          <w:tcPr>
            <w:tcW w:w="1395" w:type="dxa"/>
            <w:gridSpan w:val="2"/>
            <w:shd w:val="clear" w:color="auto" w:fill="auto"/>
          </w:tcPr>
          <w:p w14:paraId="0F1FB6A9"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422" w:type="dxa"/>
            <w:vAlign w:val="bottom"/>
          </w:tcPr>
          <w:p w14:paraId="4EAF2B8A"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86" w:type="dxa"/>
          </w:tcPr>
          <w:p w14:paraId="3126252D"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8" w:type="dxa"/>
          </w:tcPr>
          <w:p w14:paraId="1F6CF33C" w14:textId="77777777" w:rsidR="003F67CA" w:rsidRPr="00FD4C7B" w:rsidRDefault="003F67CA" w:rsidP="007E1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3F67CA" w:rsidRPr="00FD4C7B" w14:paraId="72C6D3DF" w14:textId="77777777" w:rsidTr="006D7E22">
        <w:trPr>
          <w:trHeight w:val="169"/>
        </w:trPr>
        <w:tc>
          <w:tcPr>
            <w:tcW w:w="3780" w:type="dxa"/>
            <w:gridSpan w:val="2"/>
          </w:tcPr>
          <w:p w14:paraId="1672019A" w14:textId="77777777" w:rsidR="003F67CA" w:rsidRPr="00FD4C7B" w:rsidRDefault="003F67CA" w:rsidP="0046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9"/>
                <w:szCs w:val="19"/>
              </w:rPr>
            </w:pPr>
            <w:r w:rsidRPr="00FD4C7B">
              <w:rPr>
                <w:rFonts w:ascii="Arial" w:hAnsi="Arial" w:cs="Arial"/>
                <w:sz w:val="19"/>
                <w:szCs w:val="19"/>
              </w:rPr>
              <w:t>Director</w:t>
            </w:r>
          </w:p>
        </w:tc>
        <w:tc>
          <w:tcPr>
            <w:tcW w:w="1395" w:type="dxa"/>
            <w:gridSpan w:val="2"/>
            <w:shd w:val="clear" w:color="auto" w:fill="auto"/>
            <w:vAlign w:val="bottom"/>
          </w:tcPr>
          <w:p w14:paraId="2EB41E21" w14:textId="2C5669E8"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52,96</w:t>
            </w:r>
            <w:r w:rsidR="003F536A">
              <w:rPr>
                <w:rFonts w:ascii="Arial" w:hAnsi="Arial" w:cs="Arial"/>
                <w:sz w:val="19"/>
                <w:szCs w:val="19"/>
              </w:rPr>
              <w:t>6</w:t>
            </w:r>
          </w:p>
        </w:tc>
        <w:tc>
          <w:tcPr>
            <w:tcW w:w="1422" w:type="dxa"/>
            <w:vAlign w:val="bottom"/>
          </w:tcPr>
          <w:p w14:paraId="4EF49FC5"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31,767</w:t>
            </w:r>
          </w:p>
        </w:tc>
        <w:tc>
          <w:tcPr>
            <w:tcW w:w="1386" w:type="dxa"/>
            <w:vAlign w:val="bottom"/>
          </w:tcPr>
          <w:p w14:paraId="19A222DC"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35,847</w:t>
            </w:r>
          </w:p>
        </w:tc>
        <w:tc>
          <w:tcPr>
            <w:tcW w:w="1368" w:type="dxa"/>
            <w:vAlign w:val="bottom"/>
          </w:tcPr>
          <w:p w14:paraId="7C2000AC" w14:textId="77777777" w:rsidR="003F67CA" w:rsidRPr="00FD4C7B" w:rsidRDefault="003F67CA" w:rsidP="007E180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31,767</w:t>
            </w:r>
          </w:p>
        </w:tc>
      </w:tr>
      <w:tr w:rsidR="003F67CA" w:rsidRPr="00FD4C7B" w14:paraId="69612FE1" w14:textId="77777777" w:rsidTr="006D7E22">
        <w:trPr>
          <w:gridBefore w:val="1"/>
          <w:wBefore w:w="12" w:type="dxa"/>
        </w:trPr>
        <w:tc>
          <w:tcPr>
            <w:tcW w:w="3775" w:type="dxa"/>
            <w:gridSpan w:val="2"/>
            <w:vAlign w:val="center"/>
          </w:tcPr>
          <w:p w14:paraId="138F04B7" w14:textId="77777777" w:rsidR="003F67CA" w:rsidRPr="00FD4C7B" w:rsidRDefault="003F67CA" w:rsidP="003F67CA">
            <w:pPr>
              <w:spacing w:before="60" w:after="30" w:line="276" w:lineRule="auto"/>
              <w:ind w:left="285" w:right="-108" w:hanging="9"/>
              <w:rPr>
                <w:rFonts w:ascii="Arial" w:hAnsi="Arial" w:cs="Arial"/>
                <w:sz w:val="19"/>
                <w:szCs w:val="19"/>
              </w:rPr>
            </w:pPr>
          </w:p>
        </w:tc>
        <w:tc>
          <w:tcPr>
            <w:tcW w:w="1388" w:type="dxa"/>
            <w:shd w:val="clear" w:color="auto" w:fill="auto"/>
          </w:tcPr>
          <w:p w14:paraId="70B49D8B"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5C0CDF1F" w14:textId="77777777" w:rsidR="003F67CA" w:rsidRPr="00FD4C7B"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74D88B64"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p>
        </w:tc>
        <w:tc>
          <w:tcPr>
            <w:tcW w:w="1366" w:type="dxa"/>
            <w:vAlign w:val="bottom"/>
          </w:tcPr>
          <w:p w14:paraId="32686115"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3F67CA" w:rsidRPr="00FD4C7B" w14:paraId="70724064" w14:textId="77777777" w:rsidTr="006D7E22">
        <w:trPr>
          <w:gridBefore w:val="1"/>
          <w:wBefore w:w="12" w:type="dxa"/>
        </w:trPr>
        <w:tc>
          <w:tcPr>
            <w:tcW w:w="3775" w:type="dxa"/>
            <w:gridSpan w:val="2"/>
            <w:vAlign w:val="center"/>
          </w:tcPr>
          <w:p w14:paraId="3CA2ABC7" w14:textId="77777777" w:rsidR="003F67CA" w:rsidRPr="00FD4C7B" w:rsidRDefault="003F67CA" w:rsidP="003F67CA">
            <w:pPr>
              <w:spacing w:before="60" w:after="30" w:line="276" w:lineRule="auto"/>
              <w:ind w:left="285" w:right="-108" w:hanging="9"/>
              <w:rPr>
                <w:rFonts w:ascii="Arial" w:hAnsi="Arial" w:cs="Arial"/>
                <w:sz w:val="19"/>
                <w:szCs w:val="19"/>
              </w:rPr>
            </w:pPr>
          </w:p>
        </w:tc>
        <w:tc>
          <w:tcPr>
            <w:tcW w:w="1388" w:type="dxa"/>
            <w:shd w:val="clear" w:color="auto" w:fill="auto"/>
          </w:tcPr>
          <w:p w14:paraId="47A4BC4C"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15D882A2" w14:textId="77777777" w:rsidR="003F67CA" w:rsidRPr="00FD4C7B"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2E183E38"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p>
        </w:tc>
        <w:tc>
          <w:tcPr>
            <w:tcW w:w="1366" w:type="dxa"/>
            <w:vAlign w:val="bottom"/>
          </w:tcPr>
          <w:p w14:paraId="7317BB1D"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3F67CA" w:rsidRPr="00FD4C7B" w14:paraId="6902A724" w14:textId="77777777" w:rsidTr="006D7E22">
        <w:trPr>
          <w:gridBefore w:val="1"/>
          <w:wBefore w:w="12" w:type="dxa"/>
        </w:trPr>
        <w:tc>
          <w:tcPr>
            <w:tcW w:w="3775" w:type="dxa"/>
            <w:gridSpan w:val="2"/>
            <w:vAlign w:val="center"/>
          </w:tcPr>
          <w:p w14:paraId="7C39AE88" w14:textId="77777777" w:rsidR="003F67CA" w:rsidRPr="00FD4C7B" w:rsidRDefault="003F67CA" w:rsidP="003F67CA">
            <w:pPr>
              <w:spacing w:before="60" w:after="30" w:line="276" w:lineRule="auto"/>
              <w:ind w:left="285" w:right="-108" w:hanging="9"/>
              <w:rPr>
                <w:rFonts w:ascii="Arial" w:hAnsi="Arial" w:cs="Arial"/>
                <w:sz w:val="19"/>
                <w:szCs w:val="19"/>
              </w:rPr>
            </w:pPr>
          </w:p>
        </w:tc>
        <w:tc>
          <w:tcPr>
            <w:tcW w:w="1388" w:type="dxa"/>
            <w:shd w:val="clear" w:color="auto" w:fill="auto"/>
          </w:tcPr>
          <w:p w14:paraId="4BE995F6"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5B2AD043" w14:textId="77777777" w:rsidR="003F67CA" w:rsidRPr="00FD4C7B"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148488A3"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p>
        </w:tc>
        <w:tc>
          <w:tcPr>
            <w:tcW w:w="1366" w:type="dxa"/>
            <w:vAlign w:val="bottom"/>
          </w:tcPr>
          <w:p w14:paraId="3B7A9714"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3F67CA" w:rsidRPr="00FD4C7B" w14:paraId="6245AA4A" w14:textId="77777777" w:rsidTr="006D7E22">
        <w:trPr>
          <w:gridBefore w:val="1"/>
          <w:wBefore w:w="12" w:type="dxa"/>
        </w:trPr>
        <w:tc>
          <w:tcPr>
            <w:tcW w:w="3775" w:type="dxa"/>
            <w:gridSpan w:val="2"/>
            <w:vAlign w:val="center"/>
          </w:tcPr>
          <w:p w14:paraId="39F1637F" w14:textId="77777777" w:rsidR="003F67CA" w:rsidRPr="00FD4C7B" w:rsidRDefault="003F67CA" w:rsidP="003F67CA">
            <w:pPr>
              <w:spacing w:before="60" w:after="30" w:line="276" w:lineRule="auto"/>
              <w:ind w:left="285" w:right="-108" w:hanging="9"/>
              <w:rPr>
                <w:rFonts w:ascii="Arial" w:hAnsi="Arial" w:cs="Arial"/>
                <w:sz w:val="19"/>
                <w:szCs w:val="19"/>
              </w:rPr>
            </w:pPr>
          </w:p>
        </w:tc>
        <w:tc>
          <w:tcPr>
            <w:tcW w:w="1388" w:type="dxa"/>
            <w:shd w:val="clear" w:color="auto" w:fill="auto"/>
          </w:tcPr>
          <w:p w14:paraId="7C82C052"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3F190B0A" w14:textId="77777777" w:rsidR="003F67CA" w:rsidRPr="00FD4C7B"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3EC96536"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p>
        </w:tc>
        <w:tc>
          <w:tcPr>
            <w:tcW w:w="1366" w:type="dxa"/>
            <w:vAlign w:val="bottom"/>
          </w:tcPr>
          <w:p w14:paraId="4F3C95A5"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3F67CA" w:rsidRPr="00FD4C7B" w14:paraId="2E31F29F" w14:textId="77777777" w:rsidTr="006D7E22">
        <w:trPr>
          <w:gridBefore w:val="1"/>
          <w:wBefore w:w="12" w:type="dxa"/>
        </w:trPr>
        <w:tc>
          <w:tcPr>
            <w:tcW w:w="3775" w:type="dxa"/>
            <w:gridSpan w:val="2"/>
            <w:vAlign w:val="center"/>
          </w:tcPr>
          <w:p w14:paraId="28BA8C21" w14:textId="77777777" w:rsidR="003F67CA" w:rsidRPr="00FD4C7B" w:rsidRDefault="003F67CA" w:rsidP="003F67CA">
            <w:pPr>
              <w:spacing w:before="60" w:after="30" w:line="276" w:lineRule="auto"/>
              <w:ind w:left="285" w:right="-108" w:hanging="9"/>
              <w:rPr>
                <w:rFonts w:ascii="Arial" w:hAnsi="Arial" w:cs="Arial"/>
                <w:sz w:val="19"/>
                <w:szCs w:val="19"/>
              </w:rPr>
            </w:pPr>
          </w:p>
        </w:tc>
        <w:tc>
          <w:tcPr>
            <w:tcW w:w="1388" w:type="dxa"/>
            <w:shd w:val="clear" w:color="auto" w:fill="auto"/>
          </w:tcPr>
          <w:p w14:paraId="179E89EF"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381E554A" w14:textId="77777777" w:rsidR="003F67CA" w:rsidRPr="00FD4C7B"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7EBACBF3"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p>
        </w:tc>
        <w:tc>
          <w:tcPr>
            <w:tcW w:w="1366" w:type="dxa"/>
            <w:vAlign w:val="bottom"/>
          </w:tcPr>
          <w:p w14:paraId="5F2F21D6"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3F67CA" w:rsidRPr="00FD4C7B" w14:paraId="080D4F31" w14:textId="77777777" w:rsidTr="006D7E22">
        <w:trPr>
          <w:gridBefore w:val="1"/>
          <w:wBefore w:w="12" w:type="dxa"/>
        </w:trPr>
        <w:tc>
          <w:tcPr>
            <w:tcW w:w="3775" w:type="dxa"/>
            <w:gridSpan w:val="2"/>
            <w:vAlign w:val="center"/>
          </w:tcPr>
          <w:p w14:paraId="14B3B9DA" w14:textId="77777777" w:rsidR="003F67CA" w:rsidRPr="00FD4C7B" w:rsidRDefault="003F67CA" w:rsidP="003F67CA">
            <w:pPr>
              <w:spacing w:before="60" w:after="30" w:line="276" w:lineRule="auto"/>
              <w:ind w:left="285" w:right="-108" w:hanging="9"/>
              <w:rPr>
                <w:rFonts w:ascii="Arial" w:hAnsi="Arial" w:cs="Arial"/>
                <w:sz w:val="19"/>
                <w:szCs w:val="19"/>
              </w:rPr>
            </w:pPr>
          </w:p>
        </w:tc>
        <w:tc>
          <w:tcPr>
            <w:tcW w:w="1388" w:type="dxa"/>
            <w:shd w:val="clear" w:color="auto" w:fill="auto"/>
          </w:tcPr>
          <w:p w14:paraId="4DED95EB"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2E9D3B47" w14:textId="77777777" w:rsidR="003F67CA" w:rsidRPr="00FD4C7B"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60F7E3A4"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p>
        </w:tc>
        <w:tc>
          <w:tcPr>
            <w:tcW w:w="1366" w:type="dxa"/>
            <w:vAlign w:val="bottom"/>
          </w:tcPr>
          <w:p w14:paraId="20E4E40B"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3F67CA" w:rsidRPr="00FD4C7B" w14:paraId="042935F4" w14:textId="77777777" w:rsidTr="006D7E22">
        <w:trPr>
          <w:gridBefore w:val="1"/>
          <w:wBefore w:w="12" w:type="dxa"/>
        </w:trPr>
        <w:tc>
          <w:tcPr>
            <w:tcW w:w="3775" w:type="dxa"/>
            <w:gridSpan w:val="2"/>
            <w:vAlign w:val="center"/>
          </w:tcPr>
          <w:p w14:paraId="734AB4F2" w14:textId="77777777" w:rsidR="003F67CA" w:rsidRPr="00FD4C7B" w:rsidRDefault="003F67CA" w:rsidP="003F67CA">
            <w:pPr>
              <w:spacing w:before="60" w:after="30" w:line="276" w:lineRule="auto"/>
              <w:ind w:left="285" w:right="-108" w:hanging="9"/>
              <w:rPr>
                <w:rFonts w:ascii="Arial" w:hAnsi="Arial" w:cs="Arial"/>
                <w:sz w:val="19"/>
                <w:szCs w:val="19"/>
              </w:rPr>
            </w:pPr>
          </w:p>
        </w:tc>
        <w:tc>
          <w:tcPr>
            <w:tcW w:w="1388" w:type="dxa"/>
            <w:shd w:val="clear" w:color="auto" w:fill="auto"/>
          </w:tcPr>
          <w:p w14:paraId="140C9E14"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431929FA" w14:textId="77777777" w:rsidR="003F67CA" w:rsidRPr="00FD4C7B"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376C24F4"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p>
        </w:tc>
        <w:tc>
          <w:tcPr>
            <w:tcW w:w="1366" w:type="dxa"/>
            <w:vAlign w:val="bottom"/>
          </w:tcPr>
          <w:p w14:paraId="4AD262E8"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3F67CA" w:rsidRPr="00FD4C7B" w14:paraId="58FA34FF" w14:textId="77777777" w:rsidTr="006D7E22">
        <w:trPr>
          <w:gridBefore w:val="1"/>
          <w:wBefore w:w="12" w:type="dxa"/>
        </w:trPr>
        <w:tc>
          <w:tcPr>
            <w:tcW w:w="3775" w:type="dxa"/>
            <w:gridSpan w:val="2"/>
            <w:vAlign w:val="center"/>
          </w:tcPr>
          <w:p w14:paraId="0B091390" w14:textId="77777777" w:rsidR="003F67CA" w:rsidRPr="00FD4C7B" w:rsidRDefault="003F67CA" w:rsidP="003F67CA">
            <w:pPr>
              <w:spacing w:before="60" w:after="30" w:line="276" w:lineRule="auto"/>
              <w:ind w:left="285" w:right="-108" w:hanging="9"/>
              <w:rPr>
                <w:rFonts w:ascii="Arial" w:hAnsi="Arial" w:cs="Arial"/>
                <w:sz w:val="19"/>
                <w:szCs w:val="19"/>
              </w:rPr>
            </w:pPr>
          </w:p>
        </w:tc>
        <w:tc>
          <w:tcPr>
            <w:tcW w:w="1388" w:type="dxa"/>
            <w:shd w:val="clear" w:color="auto" w:fill="auto"/>
          </w:tcPr>
          <w:p w14:paraId="764023EC"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22" w:type="dxa"/>
          </w:tcPr>
          <w:p w14:paraId="15AEFFCF" w14:textId="77777777" w:rsidR="003F67CA" w:rsidRPr="00FD4C7B"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386" w:type="dxa"/>
            <w:vAlign w:val="bottom"/>
          </w:tcPr>
          <w:p w14:paraId="75987167"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Browallia New"/>
                <w:sz w:val="19"/>
                <w:szCs w:val="24"/>
              </w:rPr>
            </w:pPr>
          </w:p>
        </w:tc>
        <w:tc>
          <w:tcPr>
            <w:tcW w:w="1366" w:type="dxa"/>
            <w:vAlign w:val="bottom"/>
          </w:tcPr>
          <w:p w14:paraId="74436803" w14:textId="77777777" w:rsidR="003F67CA" w:rsidRDefault="003F67CA" w:rsidP="003F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bl>
    <w:p w14:paraId="450C096B" w14:textId="32A3AE42" w:rsidR="00BA7703" w:rsidRPr="00FD4C7B" w:rsidRDefault="00C3336C" w:rsidP="005F4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6"/>
        <w:jc w:val="thaiDistribute"/>
        <w:rPr>
          <w:rFonts w:ascii="Arial" w:hAnsi="Arial" w:cs="Arial"/>
          <w:sz w:val="19"/>
          <w:szCs w:val="19"/>
        </w:rPr>
      </w:pPr>
      <w:r w:rsidRPr="00FD4C7B">
        <w:rPr>
          <w:rFonts w:ascii="Arial" w:hAnsi="Arial" w:cs="Arial"/>
          <w:sz w:val="19"/>
          <w:szCs w:val="19"/>
        </w:rPr>
        <w:t xml:space="preserve">During the period ended </w:t>
      </w:r>
      <w:r w:rsidR="00B75B6A" w:rsidRPr="00FD4C7B">
        <w:rPr>
          <w:rFonts w:ascii="Arial" w:hAnsi="Arial" w:cs="Arial"/>
          <w:sz w:val="19"/>
          <w:szCs w:val="19"/>
        </w:rPr>
        <w:t xml:space="preserve">30 </w:t>
      </w:r>
      <w:r w:rsidR="00880470" w:rsidRPr="00880470">
        <w:rPr>
          <w:rFonts w:ascii="Arial" w:hAnsi="Arial" w:cs="Arial"/>
          <w:sz w:val="19"/>
          <w:szCs w:val="19"/>
        </w:rPr>
        <w:t>September</w:t>
      </w:r>
      <w:r w:rsidR="00E46359" w:rsidRPr="00FD4C7B">
        <w:rPr>
          <w:rFonts w:ascii="Arial" w:hAnsi="Arial" w:cs="Arial"/>
          <w:sz w:val="19"/>
          <w:szCs w:val="19"/>
        </w:rPr>
        <w:t xml:space="preserve"> 2022</w:t>
      </w:r>
      <w:r w:rsidR="00DF30C2" w:rsidRPr="00FD4C7B">
        <w:rPr>
          <w:rFonts w:ascii="Arial" w:hAnsi="Arial" w:cs="Arial"/>
          <w:sz w:val="19"/>
          <w:szCs w:val="19"/>
        </w:rPr>
        <w:t xml:space="preserve"> </w:t>
      </w:r>
      <w:r w:rsidRPr="00FD4C7B">
        <w:rPr>
          <w:rFonts w:ascii="Arial" w:hAnsi="Arial" w:cs="Arial"/>
          <w:sz w:val="19"/>
          <w:szCs w:val="19"/>
        </w:rPr>
        <w:t>and for the year ended 31 December 20</w:t>
      </w:r>
      <w:r w:rsidR="00415509" w:rsidRPr="00FD4C7B">
        <w:rPr>
          <w:rFonts w:ascii="Arial" w:hAnsi="Arial" w:cs="Arial"/>
          <w:sz w:val="19"/>
          <w:szCs w:val="19"/>
        </w:rPr>
        <w:t>2</w:t>
      </w:r>
      <w:r w:rsidR="00E46359" w:rsidRPr="00FD4C7B">
        <w:rPr>
          <w:rFonts w:ascii="Arial" w:hAnsi="Arial" w:cs="Arial"/>
          <w:sz w:val="19"/>
          <w:szCs w:val="19"/>
        </w:rPr>
        <w:t>1</w:t>
      </w:r>
      <w:r w:rsidRPr="00FD4C7B">
        <w:rPr>
          <w:rFonts w:ascii="Arial" w:hAnsi="Arial" w:cs="Arial"/>
          <w:sz w:val="19"/>
          <w:szCs w:val="19"/>
        </w:rPr>
        <w:t xml:space="preserve">, </w:t>
      </w:r>
      <w:r w:rsidR="00BA7703" w:rsidRPr="00FD4C7B">
        <w:rPr>
          <w:rFonts w:ascii="Arial" w:hAnsi="Arial" w:cs="Arial"/>
          <w:sz w:val="19"/>
          <w:szCs w:val="19"/>
        </w:rPr>
        <w:t>the movements in short – term loans from related parties (excluding interest) are as follow:</w:t>
      </w:r>
    </w:p>
    <w:p w14:paraId="2F5CAB32" w14:textId="77777777" w:rsidR="003B4ADA" w:rsidRPr="00FD4C7B" w:rsidRDefault="003B4ADA" w:rsidP="00BA7703">
      <w:pPr>
        <w:spacing w:line="360" w:lineRule="auto"/>
        <w:ind w:left="426" w:right="-1"/>
        <w:jc w:val="thaiDistribute"/>
        <w:rPr>
          <w:rFonts w:ascii="Arial" w:hAnsi="Arial" w:cs="Arial"/>
          <w:sz w:val="10"/>
          <w:szCs w:val="10"/>
        </w:rPr>
      </w:pPr>
    </w:p>
    <w:tbl>
      <w:tblPr>
        <w:tblW w:w="9265" w:type="dxa"/>
        <w:tblInd w:w="336" w:type="dxa"/>
        <w:tblLayout w:type="fixed"/>
        <w:tblLook w:val="01E0" w:firstRow="1" w:lastRow="1" w:firstColumn="1" w:lastColumn="1" w:noHBand="0" w:noVBand="0"/>
      </w:tblPr>
      <w:tblGrid>
        <w:gridCol w:w="567"/>
        <w:gridCol w:w="3070"/>
        <w:gridCol w:w="1418"/>
        <w:gridCol w:w="1413"/>
        <w:gridCol w:w="1431"/>
        <w:gridCol w:w="1366"/>
      </w:tblGrid>
      <w:tr w:rsidR="00FD4C7B" w:rsidRPr="00FD4C7B" w14:paraId="730654EC" w14:textId="77777777" w:rsidTr="00E46359">
        <w:trPr>
          <w:tblHeader/>
        </w:trPr>
        <w:tc>
          <w:tcPr>
            <w:tcW w:w="3637" w:type="dxa"/>
            <w:gridSpan w:val="2"/>
          </w:tcPr>
          <w:p w14:paraId="07FA5C62"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5628" w:type="dxa"/>
            <w:gridSpan w:val="4"/>
          </w:tcPr>
          <w:p w14:paraId="43B4329C" w14:textId="2EFDED30" w:rsidR="00696850" w:rsidRPr="00FD4C7B" w:rsidRDefault="00696850" w:rsidP="00880470">
            <w:pPr>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3A37A26" w14:textId="77777777" w:rsidTr="00E50418">
        <w:trPr>
          <w:tblHeader/>
        </w:trPr>
        <w:tc>
          <w:tcPr>
            <w:tcW w:w="3637" w:type="dxa"/>
            <w:gridSpan w:val="2"/>
          </w:tcPr>
          <w:p w14:paraId="54F4E229"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2831" w:type="dxa"/>
            <w:gridSpan w:val="2"/>
          </w:tcPr>
          <w:p w14:paraId="61D11FB9" w14:textId="77777777" w:rsidR="00696850" w:rsidRPr="00FD4C7B" w:rsidRDefault="00696850"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w:t>
            </w:r>
          </w:p>
        </w:tc>
        <w:tc>
          <w:tcPr>
            <w:tcW w:w="2797" w:type="dxa"/>
            <w:gridSpan w:val="2"/>
          </w:tcPr>
          <w:p w14:paraId="2EBAE9AE" w14:textId="77777777" w:rsidR="00696850" w:rsidRPr="00FD4C7B" w:rsidRDefault="00696850"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Separate F/S</w:t>
            </w:r>
          </w:p>
        </w:tc>
      </w:tr>
      <w:tr w:rsidR="00FD4C7B" w:rsidRPr="00FD4C7B" w14:paraId="2D6BE192" w14:textId="77777777" w:rsidTr="00E46359">
        <w:trPr>
          <w:tblHeader/>
        </w:trPr>
        <w:tc>
          <w:tcPr>
            <w:tcW w:w="3637" w:type="dxa"/>
            <w:gridSpan w:val="2"/>
          </w:tcPr>
          <w:p w14:paraId="4191D7A6" w14:textId="77777777" w:rsidR="00E46359" w:rsidRPr="00FD4C7B" w:rsidRDefault="00E46359"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418" w:type="dxa"/>
          </w:tcPr>
          <w:p w14:paraId="23184D2C" w14:textId="6186737D" w:rsidR="00E46359" w:rsidRPr="00FD4C7B" w:rsidRDefault="00B75B6A"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lang w:val="en-GB"/>
              </w:rPr>
            </w:pPr>
            <w:r w:rsidRPr="00FD4C7B">
              <w:rPr>
                <w:rFonts w:ascii="Arial" w:hAnsi="Arial" w:cs="Arial"/>
                <w:sz w:val="19"/>
                <w:szCs w:val="19"/>
              </w:rPr>
              <w:t xml:space="preserve">30 </w:t>
            </w:r>
            <w:r w:rsidR="00880470" w:rsidRPr="00880470">
              <w:rPr>
                <w:rFonts w:ascii="Arial" w:hAnsi="Arial" w:cs="Arial"/>
                <w:sz w:val="19"/>
                <w:szCs w:val="19"/>
              </w:rPr>
              <w:t>September</w:t>
            </w:r>
            <w:r w:rsidR="00E46359" w:rsidRPr="00FD4C7B">
              <w:rPr>
                <w:rFonts w:ascii="Arial" w:hAnsi="Arial" w:cs="Arial"/>
                <w:sz w:val="19"/>
                <w:szCs w:val="19"/>
              </w:rPr>
              <w:t xml:space="preserve"> </w:t>
            </w:r>
            <w:r w:rsidR="00E46359" w:rsidRPr="00FD4C7B">
              <w:rPr>
                <w:rFonts w:ascii="Arial" w:hAnsi="Arial" w:cs="Arial"/>
                <w:sz w:val="19"/>
                <w:szCs w:val="19"/>
              </w:rPr>
              <w:br/>
              <w:t>2022</w:t>
            </w:r>
          </w:p>
        </w:tc>
        <w:tc>
          <w:tcPr>
            <w:tcW w:w="1413" w:type="dxa"/>
          </w:tcPr>
          <w:p w14:paraId="457457E3" w14:textId="3BA5DF3F" w:rsidR="00E46359" w:rsidRPr="00FD4C7B" w:rsidRDefault="00E46359" w:rsidP="00880470">
            <w:pPr>
              <w:pBdr>
                <w:bottom w:val="single" w:sz="4" w:space="1" w:color="auto"/>
              </w:pBdr>
              <w:tabs>
                <w:tab w:val="clear" w:pos="907"/>
              </w:tabs>
              <w:spacing w:before="60" w:line="276" w:lineRule="auto"/>
              <w:ind w:left="-12" w:right="-80"/>
              <w:jc w:val="center"/>
              <w:rPr>
                <w:rFonts w:ascii="Arial" w:hAnsi="Arial" w:cs="Arial"/>
                <w:sz w:val="19"/>
                <w:szCs w:val="19"/>
                <w:lang w:val="en-GB"/>
              </w:rPr>
            </w:pPr>
            <w:r w:rsidRPr="00FD4C7B">
              <w:rPr>
                <w:rFonts w:ascii="Arial" w:hAnsi="Arial" w:cs="Arial"/>
                <w:sz w:val="19"/>
                <w:szCs w:val="19"/>
              </w:rPr>
              <w:t xml:space="preserve">31 December </w:t>
            </w:r>
            <w:r w:rsidR="00880470">
              <w:rPr>
                <w:rFonts w:ascii="Arial" w:hAnsi="Arial" w:cs="Arial"/>
                <w:sz w:val="19"/>
                <w:szCs w:val="19"/>
              </w:rPr>
              <w:br/>
            </w:r>
            <w:r w:rsidRPr="00FD4C7B">
              <w:rPr>
                <w:rFonts w:ascii="Arial" w:hAnsi="Arial" w:cs="Arial"/>
                <w:sz w:val="19"/>
                <w:szCs w:val="19"/>
              </w:rPr>
              <w:t>2021</w:t>
            </w:r>
          </w:p>
        </w:tc>
        <w:tc>
          <w:tcPr>
            <w:tcW w:w="1431" w:type="dxa"/>
          </w:tcPr>
          <w:p w14:paraId="1B5C6A52" w14:textId="06494C03" w:rsidR="00E46359" w:rsidRPr="00FD4C7B" w:rsidRDefault="00B75B6A"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FD4C7B">
              <w:rPr>
                <w:rFonts w:ascii="Arial" w:hAnsi="Arial" w:cs="Arial"/>
                <w:sz w:val="19"/>
                <w:szCs w:val="19"/>
              </w:rPr>
              <w:t xml:space="preserve">30 </w:t>
            </w:r>
            <w:r w:rsidR="00880470" w:rsidRPr="00880470">
              <w:rPr>
                <w:rFonts w:ascii="Arial" w:hAnsi="Arial" w:cs="Arial"/>
                <w:sz w:val="19"/>
                <w:szCs w:val="19"/>
              </w:rPr>
              <w:t>September</w:t>
            </w:r>
            <w:r w:rsidR="00E46359" w:rsidRPr="00FD4C7B">
              <w:rPr>
                <w:rFonts w:ascii="Arial" w:hAnsi="Arial" w:cs="Arial"/>
                <w:sz w:val="19"/>
                <w:szCs w:val="19"/>
              </w:rPr>
              <w:t xml:space="preserve"> </w:t>
            </w:r>
            <w:r w:rsidR="00E46359" w:rsidRPr="00FD4C7B">
              <w:rPr>
                <w:rFonts w:ascii="Arial" w:hAnsi="Arial" w:cs="Arial"/>
                <w:sz w:val="19"/>
                <w:szCs w:val="19"/>
              </w:rPr>
              <w:br/>
              <w:t>2022</w:t>
            </w:r>
          </w:p>
        </w:tc>
        <w:tc>
          <w:tcPr>
            <w:tcW w:w="1366" w:type="dxa"/>
          </w:tcPr>
          <w:p w14:paraId="772DA6FB" w14:textId="0F44428F" w:rsidR="00E46359" w:rsidRPr="00FD4C7B" w:rsidRDefault="00E46359" w:rsidP="00880470">
            <w:pPr>
              <w:pBdr>
                <w:bottom w:val="single" w:sz="4" w:space="1" w:color="auto"/>
              </w:pBdr>
              <w:tabs>
                <w:tab w:val="clear" w:pos="907"/>
              </w:tabs>
              <w:spacing w:before="60" w:line="276" w:lineRule="auto"/>
              <w:ind w:left="-12" w:right="-80"/>
              <w:jc w:val="center"/>
              <w:rPr>
                <w:rFonts w:ascii="Arial" w:hAnsi="Arial" w:cs="Arial"/>
                <w:sz w:val="19"/>
                <w:szCs w:val="19"/>
                <w:lang w:val="en-GB"/>
              </w:rPr>
            </w:pPr>
            <w:r w:rsidRPr="00FD4C7B">
              <w:rPr>
                <w:rFonts w:ascii="Arial" w:hAnsi="Arial" w:cs="Arial"/>
                <w:sz w:val="19"/>
                <w:szCs w:val="19"/>
              </w:rPr>
              <w:t xml:space="preserve">31 December </w:t>
            </w:r>
            <w:r w:rsidR="00880470">
              <w:rPr>
                <w:rFonts w:ascii="Arial" w:hAnsi="Arial" w:cs="Arial"/>
                <w:sz w:val="19"/>
                <w:szCs w:val="19"/>
              </w:rPr>
              <w:br/>
            </w:r>
            <w:r w:rsidRPr="00FD4C7B">
              <w:rPr>
                <w:rFonts w:ascii="Arial" w:hAnsi="Arial" w:cs="Arial"/>
                <w:sz w:val="19"/>
                <w:szCs w:val="19"/>
              </w:rPr>
              <w:t>2021</w:t>
            </w:r>
          </w:p>
        </w:tc>
      </w:tr>
      <w:tr w:rsidR="00FD4C7B" w:rsidRPr="00FD4C7B" w14:paraId="13D2C5CC" w14:textId="77777777" w:rsidTr="00E46359">
        <w:tc>
          <w:tcPr>
            <w:tcW w:w="3637" w:type="dxa"/>
            <w:gridSpan w:val="2"/>
            <w:vAlign w:val="bottom"/>
          </w:tcPr>
          <w:p w14:paraId="11DD85F8" w14:textId="77777777" w:rsidR="00696850" w:rsidRPr="00FD4C7B" w:rsidRDefault="00696850" w:rsidP="00880470">
            <w:pPr>
              <w:spacing w:before="60" w:line="276" w:lineRule="auto"/>
              <w:ind w:left="216" w:right="-108" w:hanging="216"/>
              <w:rPr>
                <w:rFonts w:ascii="Arial" w:hAnsi="Arial" w:cs="Arial"/>
                <w:sz w:val="19"/>
                <w:szCs w:val="19"/>
              </w:rPr>
            </w:pPr>
          </w:p>
        </w:tc>
        <w:tc>
          <w:tcPr>
            <w:tcW w:w="1418" w:type="dxa"/>
            <w:shd w:val="clear" w:color="auto" w:fill="auto"/>
          </w:tcPr>
          <w:p w14:paraId="31153E3D"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413" w:type="dxa"/>
          </w:tcPr>
          <w:p w14:paraId="170168BA"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431" w:type="dxa"/>
            <w:vAlign w:val="bottom"/>
          </w:tcPr>
          <w:p w14:paraId="2C1B74BF"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6" w:type="dxa"/>
            <w:vAlign w:val="bottom"/>
          </w:tcPr>
          <w:p w14:paraId="345AA0AC"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FD4C7B" w:rsidRPr="00FD4C7B" w14:paraId="09195C20" w14:textId="77777777" w:rsidTr="00E46359">
        <w:trPr>
          <w:trHeight w:val="217"/>
        </w:trPr>
        <w:tc>
          <w:tcPr>
            <w:tcW w:w="3637" w:type="dxa"/>
            <w:gridSpan w:val="2"/>
            <w:vAlign w:val="bottom"/>
          </w:tcPr>
          <w:p w14:paraId="1AA6AE47" w14:textId="1D3CD101" w:rsidR="001D6AE7" w:rsidRPr="00FD4C7B" w:rsidRDefault="001D6AE7" w:rsidP="00880470">
            <w:pPr>
              <w:spacing w:before="60" w:line="276" w:lineRule="auto"/>
              <w:ind w:left="216" w:right="-108" w:hanging="216"/>
              <w:rPr>
                <w:rFonts w:ascii="Arial" w:hAnsi="Arial" w:cs="Arial"/>
                <w:sz w:val="19"/>
                <w:szCs w:val="19"/>
                <w:u w:val="single"/>
              </w:rPr>
            </w:pPr>
            <w:r w:rsidRPr="00FD4C7B">
              <w:rPr>
                <w:rFonts w:ascii="Arial" w:hAnsi="Arial" w:cs="Arial"/>
                <w:sz w:val="19"/>
                <w:szCs w:val="19"/>
              </w:rPr>
              <w:t>Balance as at beginning of period</w:t>
            </w:r>
          </w:p>
        </w:tc>
        <w:tc>
          <w:tcPr>
            <w:tcW w:w="1418" w:type="dxa"/>
            <w:shd w:val="clear" w:color="auto" w:fill="auto"/>
            <w:vAlign w:val="bottom"/>
          </w:tcPr>
          <w:p w14:paraId="3A2A5422" w14:textId="1CE58D45" w:rsidR="001D6AE7" w:rsidRPr="00FD4C7B" w:rsidRDefault="004919D7"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25,000</w:t>
            </w:r>
          </w:p>
        </w:tc>
        <w:tc>
          <w:tcPr>
            <w:tcW w:w="1413" w:type="dxa"/>
            <w:vAlign w:val="bottom"/>
          </w:tcPr>
          <w:p w14:paraId="04EA691F" w14:textId="02C9D977" w:rsidR="001D6AE7" w:rsidRPr="00FD4C7B" w:rsidRDefault="001D6AE7"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47,907</w:t>
            </w:r>
          </w:p>
        </w:tc>
        <w:tc>
          <w:tcPr>
            <w:tcW w:w="1431" w:type="dxa"/>
            <w:vAlign w:val="bottom"/>
          </w:tcPr>
          <w:p w14:paraId="2FCF6E14" w14:textId="202E26BA" w:rsidR="001D6AE7" w:rsidRPr="00FD4C7B" w:rsidRDefault="004919D7" w:rsidP="0049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theme="minorBidi"/>
                <w:sz w:val="19"/>
                <w:szCs w:val="19"/>
              </w:rPr>
            </w:pPr>
            <w:r>
              <w:rPr>
                <w:rFonts w:ascii="Arial" w:hAnsi="Arial" w:cstheme="minorBidi"/>
                <w:sz w:val="19"/>
                <w:szCs w:val="19"/>
              </w:rPr>
              <w:t>25,000</w:t>
            </w:r>
          </w:p>
        </w:tc>
        <w:tc>
          <w:tcPr>
            <w:tcW w:w="1366" w:type="dxa"/>
          </w:tcPr>
          <w:p w14:paraId="43BEC85C" w14:textId="22DCA178" w:rsidR="001D6AE7" w:rsidRPr="00FD4C7B" w:rsidRDefault="001D6AE7"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FD4C7B">
              <w:rPr>
                <w:rFonts w:ascii="Arial" w:hAnsi="Arial" w:cs="Arial"/>
                <w:sz w:val="19"/>
                <w:szCs w:val="19"/>
              </w:rPr>
              <w:t>46,000</w:t>
            </w:r>
          </w:p>
        </w:tc>
      </w:tr>
      <w:tr w:rsidR="004919D7" w:rsidRPr="00FD4C7B" w14:paraId="61ACDF7A" w14:textId="77777777" w:rsidTr="00E46359">
        <w:trPr>
          <w:trHeight w:val="217"/>
        </w:trPr>
        <w:tc>
          <w:tcPr>
            <w:tcW w:w="3637" w:type="dxa"/>
            <w:gridSpan w:val="2"/>
            <w:vAlign w:val="bottom"/>
          </w:tcPr>
          <w:p w14:paraId="1CC8F58F" w14:textId="78730D35" w:rsidR="004919D7" w:rsidRPr="004919D7" w:rsidRDefault="004919D7" w:rsidP="00880470">
            <w:pPr>
              <w:spacing w:before="60" w:line="276" w:lineRule="auto"/>
              <w:ind w:left="216" w:right="-108" w:hanging="216"/>
              <w:rPr>
                <w:rFonts w:ascii="Arial" w:hAnsi="Arial" w:cs="Arial"/>
                <w:sz w:val="19"/>
                <w:szCs w:val="19"/>
              </w:rPr>
            </w:pPr>
            <w:r w:rsidRPr="004919D7">
              <w:rPr>
                <w:rFonts w:ascii="Arial" w:hAnsi="Arial" w:cs="Arial"/>
                <w:sz w:val="19"/>
                <w:szCs w:val="19"/>
                <w:u w:val="single"/>
              </w:rPr>
              <w:t>Add</w:t>
            </w:r>
            <w:r w:rsidRPr="004919D7">
              <w:rPr>
                <w:rFonts w:ascii="Arial" w:hAnsi="Arial" w:cs="Arial"/>
                <w:sz w:val="19"/>
                <w:szCs w:val="19"/>
              </w:rPr>
              <w:t xml:space="preserve"> </w:t>
            </w:r>
            <w:r>
              <w:rPr>
                <w:rFonts w:ascii="Arial" w:hAnsi="Arial" w:cs="Arial"/>
                <w:sz w:val="19"/>
                <w:szCs w:val="19"/>
              </w:rPr>
              <w:t xml:space="preserve">  </w:t>
            </w:r>
            <w:r w:rsidR="00FB120E">
              <w:rPr>
                <w:rFonts w:ascii="Arial" w:hAnsi="Arial" w:cs="Arial"/>
                <w:sz w:val="19"/>
                <w:szCs w:val="19"/>
              </w:rPr>
              <w:t xml:space="preserve"> </w:t>
            </w:r>
            <w:r w:rsidR="003226B8">
              <w:rPr>
                <w:rFonts w:ascii="Arial" w:hAnsi="Arial" w:cs="Arial"/>
                <w:sz w:val="19"/>
                <w:szCs w:val="19"/>
              </w:rPr>
              <w:t xml:space="preserve"> </w:t>
            </w:r>
            <w:r>
              <w:rPr>
                <w:rFonts w:ascii="Arial" w:hAnsi="Arial" w:cs="Arial"/>
                <w:sz w:val="19"/>
                <w:szCs w:val="19"/>
              </w:rPr>
              <w:t>Additions</w:t>
            </w:r>
          </w:p>
        </w:tc>
        <w:tc>
          <w:tcPr>
            <w:tcW w:w="1418" w:type="dxa"/>
            <w:shd w:val="clear" w:color="auto" w:fill="auto"/>
            <w:vAlign w:val="bottom"/>
          </w:tcPr>
          <w:p w14:paraId="648129B1" w14:textId="6843127C" w:rsidR="004919D7" w:rsidRPr="00FD4C7B" w:rsidRDefault="004919D7"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37,000</w:t>
            </w:r>
          </w:p>
        </w:tc>
        <w:tc>
          <w:tcPr>
            <w:tcW w:w="1413" w:type="dxa"/>
            <w:vAlign w:val="bottom"/>
          </w:tcPr>
          <w:p w14:paraId="4A2954B9" w14:textId="26CB1972" w:rsidR="004919D7" w:rsidRPr="00FD4C7B" w:rsidRDefault="00792776"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431" w:type="dxa"/>
            <w:vAlign w:val="bottom"/>
          </w:tcPr>
          <w:p w14:paraId="2EA42CDA" w14:textId="11CCF496" w:rsidR="004919D7" w:rsidRDefault="004919D7" w:rsidP="0049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theme="minorBidi"/>
                <w:sz w:val="19"/>
                <w:szCs w:val="19"/>
              </w:rPr>
            </w:pPr>
            <w:r>
              <w:rPr>
                <w:rFonts w:ascii="Arial" w:hAnsi="Arial" w:cstheme="minorBidi"/>
                <w:sz w:val="19"/>
                <w:szCs w:val="19"/>
              </w:rPr>
              <w:t>20,000</w:t>
            </w:r>
          </w:p>
        </w:tc>
        <w:tc>
          <w:tcPr>
            <w:tcW w:w="1366" w:type="dxa"/>
          </w:tcPr>
          <w:p w14:paraId="6B597365" w14:textId="589C01DB" w:rsidR="004919D7" w:rsidRPr="00FD4C7B" w:rsidRDefault="00792776"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r>
      <w:tr w:rsidR="00FD4C7B" w:rsidRPr="00FD4C7B" w14:paraId="1705428D" w14:textId="77777777" w:rsidTr="00E46359">
        <w:tc>
          <w:tcPr>
            <w:tcW w:w="567" w:type="dxa"/>
            <w:vAlign w:val="bottom"/>
          </w:tcPr>
          <w:p w14:paraId="5D899B70" w14:textId="4DFD9FDC" w:rsidR="001D6AE7" w:rsidRPr="00FD4C7B" w:rsidRDefault="001D6AE7" w:rsidP="00880470">
            <w:pPr>
              <w:spacing w:before="60" w:line="276" w:lineRule="auto"/>
              <w:ind w:right="-108"/>
              <w:rPr>
                <w:rFonts w:ascii="Arial" w:hAnsi="Arial" w:cs="Arial"/>
                <w:sz w:val="19"/>
                <w:szCs w:val="19"/>
              </w:rPr>
            </w:pPr>
            <w:r w:rsidRPr="00FD4C7B">
              <w:rPr>
                <w:rFonts w:ascii="Arial" w:hAnsi="Arial" w:cs="Arial"/>
                <w:sz w:val="19"/>
                <w:szCs w:val="19"/>
                <w:u w:val="single"/>
              </w:rPr>
              <w:t>Less</w:t>
            </w:r>
          </w:p>
        </w:tc>
        <w:tc>
          <w:tcPr>
            <w:tcW w:w="3070" w:type="dxa"/>
            <w:vAlign w:val="bottom"/>
          </w:tcPr>
          <w:p w14:paraId="7EFC25A0" w14:textId="57A6DEE8" w:rsidR="001D6AE7" w:rsidRPr="00FD4C7B" w:rsidRDefault="001D6AE7" w:rsidP="00880470">
            <w:pPr>
              <w:spacing w:before="60" w:line="276" w:lineRule="auto"/>
              <w:ind w:right="-108"/>
              <w:rPr>
                <w:rFonts w:ascii="Arial" w:hAnsi="Arial" w:cs="Arial"/>
                <w:sz w:val="19"/>
                <w:szCs w:val="19"/>
              </w:rPr>
            </w:pPr>
            <w:r w:rsidRPr="00FD4C7B">
              <w:rPr>
                <w:rFonts w:ascii="Arial" w:hAnsi="Arial" w:cs="Arial"/>
                <w:sz w:val="19"/>
                <w:szCs w:val="19"/>
              </w:rPr>
              <w:t>Payment</w:t>
            </w:r>
          </w:p>
        </w:tc>
        <w:tc>
          <w:tcPr>
            <w:tcW w:w="1418" w:type="dxa"/>
            <w:shd w:val="clear" w:color="auto" w:fill="auto"/>
            <w:vAlign w:val="bottom"/>
          </w:tcPr>
          <w:p w14:paraId="67E90A20" w14:textId="48190AF3" w:rsidR="001D6AE7" w:rsidRPr="00FD4C7B" w:rsidRDefault="004919D7"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(10,000)</w:t>
            </w:r>
          </w:p>
        </w:tc>
        <w:tc>
          <w:tcPr>
            <w:tcW w:w="1413" w:type="dxa"/>
            <w:vAlign w:val="bottom"/>
          </w:tcPr>
          <w:p w14:paraId="723650FA" w14:textId="2A701CCB" w:rsidR="001D6AE7" w:rsidRPr="00FD4C7B" w:rsidRDefault="001D6AE7"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(10,780)</w:t>
            </w:r>
          </w:p>
        </w:tc>
        <w:tc>
          <w:tcPr>
            <w:tcW w:w="1431" w:type="dxa"/>
          </w:tcPr>
          <w:p w14:paraId="28CD817B" w14:textId="177AF0D1" w:rsidR="001D6AE7" w:rsidRPr="00FD4C7B" w:rsidRDefault="004919D7"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(10,000)</w:t>
            </w:r>
          </w:p>
        </w:tc>
        <w:tc>
          <w:tcPr>
            <w:tcW w:w="1366" w:type="dxa"/>
          </w:tcPr>
          <w:p w14:paraId="6EED0C7E" w14:textId="2B0206CF" w:rsidR="001D6AE7" w:rsidRPr="00FD4C7B" w:rsidRDefault="006670E5"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(21,000)</w:t>
            </w:r>
          </w:p>
        </w:tc>
      </w:tr>
      <w:tr w:rsidR="00FD4C7B" w:rsidRPr="00FD4C7B" w14:paraId="0868A31A" w14:textId="77777777" w:rsidTr="0020033E">
        <w:tc>
          <w:tcPr>
            <w:tcW w:w="567" w:type="dxa"/>
          </w:tcPr>
          <w:p w14:paraId="6CCA9AE5" w14:textId="226355BB" w:rsidR="0087011E" w:rsidRPr="00FD4C7B" w:rsidRDefault="0087011E" w:rsidP="0020033E">
            <w:pPr>
              <w:spacing w:before="60" w:line="276" w:lineRule="auto"/>
              <w:ind w:right="-108"/>
              <w:rPr>
                <w:rFonts w:ascii="Arial" w:hAnsi="Arial" w:cs="Arial"/>
                <w:sz w:val="19"/>
                <w:szCs w:val="19"/>
                <w:u w:val="single"/>
              </w:rPr>
            </w:pPr>
            <w:r w:rsidRPr="00FD4C7B">
              <w:rPr>
                <w:rFonts w:ascii="Arial" w:hAnsi="Arial" w:cs="Arial"/>
                <w:sz w:val="19"/>
                <w:szCs w:val="19"/>
                <w:u w:val="single"/>
              </w:rPr>
              <w:t>Less</w:t>
            </w:r>
          </w:p>
        </w:tc>
        <w:tc>
          <w:tcPr>
            <w:tcW w:w="3070" w:type="dxa"/>
            <w:vAlign w:val="bottom"/>
          </w:tcPr>
          <w:p w14:paraId="4AA2B433" w14:textId="77777777" w:rsidR="0087011E" w:rsidRPr="00FD4C7B" w:rsidRDefault="0087011E" w:rsidP="00880470">
            <w:pPr>
              <w:spacing w:before="60" w:line="276" w:lineRule="auto"/>
              <w:ind w:right="-108"/>
              <w:rPr>
                <w:rFonts w:ascii="Arial" w:hAnsi="Arial" w:cs="Arial"/>
                <w:sz w:val="19"/>
                <w:szCs w:val="19"/>
              </w:rPr>
            </w:pPr>
            <w:r w:rsidRPr="00FD4C7B">
              <w:rPr>
                <w:rFonts w:ascii="Arial" w:hAnsi="Arial" w:cs="Arial"/>
                <w:sz w:val="19"/>
                <w:szCs w:val="19"/>
              </w:rPr>
              <w:t xml:space="preserve">Decrease from disposal of    </w:t>
            </w:r>
          </w:p>
          <w:p w14:paraId="33A53801" w14:textId="01E619CC" w:rsidR="0087011E" w:rsidRPr="00FD4C7B" w:rsidRDefault="00E7435D" w:rsidP="00880470">
            <w:pPr>
              <w:spacing w:before="60" w:line="276" w:lineRule="auto"/>
              <w:ind w:right="-108"/>
              <w:rPr>
                <w:rFonts w:ascii="Arial" w:hAnsi="Arial" w:cs="Arial"/>
                <w:sz w:val="19"/>
                <w:szCs w:val="19"/>
              </w:rPr>
            </w:pPr>
            <w:r w:rsidRPr="004919D7">
              <w:rPr>
                <w:rFonts w:ascii="Arial" w:hAnsi="Arial" w:cs="Arial"/>
                <w:sz w:val="19"/>
                <w:szCs w:val="19"/>
              </w:rPr>
              <w:t xml:space="preserve"> </w:t>
            </w:r>
            <w:r>
              <w:rPr>
                <w:rFonts w:ascii="Arial" w:hAnsi="Arial" w:cs="Arial"/>
                <w:sz w:val="19"/>
                <w:szCs w:val="19"/>
              </w:rPr>
              <w:t xml:space="preserve">  </w:t>
            </w:r>
            <w:r w:rsidR="00AD3ABF" w:rsidRPr="00FD4C7B">
              <w:rPr>
                <w:rFonts w:ascii="Arial" w:hAnsi="Arial" w:cs="Arial"/>
                <w:sz w:val="19"/>
                <w:szCs w:val="19"/>
              </w:rPr>
              <w:t>S</w:t>
            </w:r>
            <w:r w:rsidR="0087011E" w:rsidRPr="00FD4C7B">
              <w:rPr>
                <w:rFonts w:ascii="Arial" w:hAnsi="Arial" w:cs="Arial"/>
                <w:sz w:val="19"/>
                <w:szCs w:val="19"/>
              </w:rPr>
              <w:t>ubsidiaries</w:t>
            </w:r>
          </w:p>
        </w:tc>
        <w:tc>
          <w:tcPr>
            <w:tcW w:w="1418" w:type="dxa"/>
            <w:shd w:val="clear" w:color="auto" w:fill="auto"/>
            <w:vAlign w:val="bottom"/>
          </w:tcPr>
          <w:p w14:paraId="64625F18" w14:textId="03C5D4E3" w:rsidR="0087011E" w:rsidRPr="00FD4C7B" w:rsidRDefault="004919D7"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413" w:type="dxa"/>
            <w:vAlign w:val="bottom"/>
          </w:tcPr>
          <w:p w14:paraId="2CE708AA" w14:textId="2A0D61ED" w:rsidR="0087011E" w:rsidRPr="00FD4C7B" w:rsidRDefault="0087011E"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(12,127)</w:t>
            </w:r>
          </w:p>
        </w:tc>
        <w:tc>
          <w:tcPr>
            <w:tcW w:w="1431" w:type="dxa"/>
          </w:tcPr>
          <w:p w14:paraId="2B273A24" w14:textId="77777777" w:rsidR="00797DE0" w:rsidRDefault="00797DE0"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p w14:paraId="36443FA5" w14:textId="3E1E4AC5" w:rsidR="00880470" w:rsidRPr="00FD4C7B" w:rsidRDefault="004919D7"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366" w:type="dxa"/>
          </w:tcPr>
          <w:p w14:paraId="034BE21D" w14:textId="77777777" w:rsidR="0087011E" w:rsidRPr="00FD4C7B" w:rsidRDefault="0087011E"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p w14:paraId="734A6744" w14:textId="12A5F244" w:rsidR="0087011E" w:rsidRPr="00FD4C7B" w:rsidRDefault="0087011E"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w:t>
            </w:r>
          </w:p>
        </w:tc>
      </w:tr>
      <w:tr w:rsidR="001D6AE7" w:rsidRPr="00FD4C7B" w14:paraId="453A9D39" w14:textId="77777777" w:rsidTr="00E46359">
        <w:trPr>
          <w:trHeight w:val="169"/>
        </w:trPr>
        <w:tc>
          <w:tcPr>
            <w:tcW w:w="3637" w:type="dxa"/>
            <w:gridSpan w:val="2"/>
            <w:vAlign w:val="bottom"/>
          </w:tcPr>
          <w:p w14:paraId="3FD6C99B" w14:textId="37492DDB" w:rsidR="001D6AE7" w:rsidRPr="00FD4C7B" w:rsidRDefault="001D6AE7" w:rsidP="00880470">
            <w:pPr>
              <w:spacing w:before="60" w:line="276" w:lineRule="auto"/>
              <w:ind w:left="216" w:right="-108" w:hanging="216"/>
              <w:rPr>
                <w:rFonts w:ascii="Arial" w:hAnsi="Arial" w:cs="Arial"/>
                <w:sz w:val="19"/>
                <w:szCs w:val="19"/>
              </w:rPr>
            </w:pPr>
            <w:r w:rsidRPr="00FD4C7B">
              <w:rPr>
                <w:rFonts w:ascii="Arial" w:hAnsi="Arial" w:cs="Arial"/>
                <w:sz w:val="19"/>
                <w:szCs w:val="19"/>
              </w:rPr>
              <w:t>Balance at end of period</w:t>
            </w:r>
          </w:p>
        </w:tc>
        <w:tc>
          <w:tcPr>
            <w:tcW w:w="1418" w:type="dxa"/>
            <w:shd w:val="clear" w:color="auto" w:fill="auto"/>
            <w:vAlign w:val="bottom"/>
          </w:tcPr>
          <w:p w14:paraId="77EFDDD9" w14:textId="36103DA7" w:rsidR="001D6AE7" w:rsidRPr="00FD4C7B" w:rsidRDefault="004919D7" w:rsidP="008804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52,000</w:t>
            </w:r>
          </w:p>
        </w:tc>
        <w:tc>
          <w:tcPr>
            <w:tcW w:w="1413" w:type="dxa"/>
            <w:vAlign w:val="bottom"/>
          </w:tcPr>
          <w:p w14:paraId="481ECF4F" w14:textId="28760A63" w:rsidR="001D6AE7" w:rsidRPr="00FD4C7B" w:rsidRDefault="001D6AE7" w:rsidP="008804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25,000</w:t>
            </w:r>
          </w:p>
        </w:tc>
        <w:tc>
          <w:tcPr>
            <w:tcW w:w="1431" w:type="dxa"/>
            <w:vAlign w:val="bottom"/>
          </w:tcPr>
          <w:p w14:paraId="6103DEBE" w14:textId="6D32A714" w:rsidR="001D6AE7" w:rsidRPr="00FD4C7B" w:rsidRDefault="004919D7" w:rsidP="008804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35,000</w:t>
            </w:r>
          </w:p>
        </w:tc>
        <w:tc>
          <w:tcPr>
            <w:tcW w:w="1366" w:type="dxa"/>
          </w:tcPr>
          <w:p w14:paraId="6C84FF14" w14:textId="715E0341" w:rsidR="001D6AE7" w:rsidRPr="00FD4C7B" w:rsidRDefault="00564A59" w:rsidP="008804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25,000</w:t>
            </w:r>
          </w:p>
        </w:tc>
      </w:tr>
    </w:tbl>
    <w:p w14:paraId="7DD8850F" w14:textId="77777777" w:rsidR="000D0661" w:rsidRPr="00FD4C7B" w:rsidRDefault="000D0661" w:rsidP="001A184F">
      <w:pPr>
        <w:tabs>
          <w:tab w:val="clear" w:pos="454"/>
          <w:tab w:val="left" w:pos="630"/>
        </w:tabs>
        <w:spacing w:line="360" w:lineRule="auto"/>
        <w:ind w:right="-1"/>
        <w:jc w:val="thaiDistribute"/>
        <w:rPr>
          <w:rFonts w:ascii="Arial" w:hAnsi="Arial" w:cs="Arial"/>
          <w:sz w:val="19"/>
          <w:szCs w:val="19"/>
        </w:rPr>
      </w:pPr>
    </w:p>
    <w:p w14:paraId="2ADB5ADA" w14:textId="422B49B4" w:rsidR="00E04EAC" w:rsidRPr="00FD4C7B" w:rsidRDefault="00E04EAC" w:rsidP="005F4124">
      <w:pPr>
        <w:tabs>
          <w:tab w:val="clear" w:pos="454"/>
          <w:tab w:val="left" w:pos="630"/>
        </w:tabs>
        <w:spacing w:line="360" w:lineRule="auto"/>
        <w:ind w:left="426" w:right="-12"/>
        <w:jc w:val="thaiDistribute"/>
        <w:rPr>
          <w:rFonts w:ascii="Arial" w:hAnsi="Arial" w:cs="Arial"/>
          <w:sz w:val="19"/>
          <w:szCs w:val="19"/>
        </w:rPr>
      </w:pPr>
      <w:r w:rsidRPr="00FD4C7B">
        <w:rPr>
          <w:rFonts w:ascii="Arial" w:hAnsi="Arial" w:cs="Arial"/>
          <w:sz w:val="19"/>
          <w:szCs w:val="19"/>
        </w:rPr>
        <w:t xml:space="preserve">Short - term loans from related parties </w:t>
      </w:r>
      <w:r w:rsidR="00810B63" w:rsidRPr="00FD4C7B">
        <w:rPr>
          <w:rFonts w:ascii="Arial" w:hAnsi="Arial" w:cs="Arial"/>
          <w:sz w:val="19"/>
          <w:szCs w:val="19"/>
        </w:rPr>
        <w:t xml:space="preserve">are in the form </w:t>
      </w:r>
      <w:r w:rsidR="00D35F22" w:rsidRPr="00FD4C7B">
        <w:rPr>
          <w:rFonts w:ascii="Arial" w:hAnsi="Arial" w:cs="Arial"/>
          <w:sz w:val="19"/>
          <w:szCs w:val="19"/>
        </w:rPr>
        <w:t xml:space="preserve">of </w:t>
      </w:r>
      <w:r w:rsidRPr="00FD4C7B">
        <w:rPr>
          <w:rFonts w:ascii="Arial" w:hAnsi="Arial" w:cs="Arial"/>
          <w:sz w:val="19"/>
          <w:szCs w:val="19"/>
        </w:rPr>
        <w:t xml:space="preserve">promissory notes which bear interest at </w:t>
      </w:r>
      <w:r w:rsidR="00F369F1" w:rsidRPr="00FD4C7B">
        <w:rPr>
          <w:rFonts w:ascii="Arial" w:hAnsi="Arial" w:cs="Arial"/>
          <w:sz w:val="19"/>
          <w:szCs w:val="19"/>
        </w:rPr>
        <w:t>6</w:t>
      </w:r>
      <w:r w:rsidRPr="00FD4C7B">
        <w:rPr>
          <w:rFonts w:ascii="Arial" w:hAnsi="Arial" w:cs="Arial"/>
          <w:sz w:val="19"/>
          <w:szCs w:val="19"/>
        </w:rPr>
        <w:t xml:space="preserve">.00% </w:t>
      </w:r>
      <w:r w:rsidR="00B75B6A" w:rsidRPr="00FD4C7B">
        <w:rPr>
          <w:rFonts w:ascii="Arial" w:hAnsi="Arial" w:cs="Arial"/>
          <w:sz w:val="19"/>
          <w:szCs w:val="19"/>
        </w:rPr>
        <w:br/>
      </w:r>
      <w:r w:rsidRPr="00FD4C7B">
        <w:rPr>
          <w:rFonts w:ascii="Arial" w:hAnsi="Arial" w:cs="Arial"/>
          <w:sz w:val="19"/>
          <w:szCs w:val="19"/>
        </w:rPr>
        <w:t>per annum</w:t>
      </w:r>
      <w:r w:rsidR="00F5203C" w:rsidRPr="00FD4C7B">
        <w:rPr>
          <w:rFonts w:ascii="Arial" w:hAnsi="Arial" w:cstheme="minorBidi" w:hint="cs"/>
          <w:sz w:val="19"/>
          <w:szCs w:val="19"/>
          <w:cs/>
        </w:rPr>
        <w:t xml:space="preserve"> </w:t>
      </w:r>
      <w:r w:rsidRPr="00FD4C7B">
        <w:rPr>
          <w:rFonts w:ascii="Arial" w:hAnsi="Arial" w:cs="Arial"/>
          <w:sz w:val="19"/>
          <w:szCs w:val="19"/>
        </w:rPr>
        <w:t>and are repayable at call without collateral.</w:t>
      </w:r>
    </w:p>
    <w:p w14:paraId="41573A36" w14:textId="0F48AD2D" w:rsidR="00F741D5" w:rsidRPr="00880470" w:rsidRDefault="00F741D5" w:rsidP="003655ED">
      <w:pPr>
        <w:tabs>
          <w:tab w:val="clear" w:pos="454"/>
          <w:tab w:val="left" w:pos="630"/>
        </w:tabs>
        <w:spacing w:line="360" w:lineRule="auto"/>
        <w:ind w:left="426" w:right="-1"/>
        <w:jc w:val="thaiDistribute"/>
        <w:rPr>
          <w:rFonts w:ascii="Arial" w:hAnsi="Arial" w:cs="Arial"/>
          <w:sz w:val="18"/>
          <w:szCs w:val="18"/>
        </w:rPr>
      </w:pPr>
    </w:p>
    <w:tbl>
      <w:tblPr>
        <w:tblW w:w="9304" w:type="dxa"/>
        <w:tblInd w:w="335" w:type="dxa"/>
        <w:tblLayout w:type="fixed"/>
        <w:tblLook w:val="01E0" w:firstRow="1" w:lastRow="1" w:firstColumn="1" w:lastColumn="1" w:noHBand="0" w:noVBand="0"/>
      </w:tblPr>
      <w:tblGrid>
        <w:gridCol w:w="5477"/>
        <w:gridCol w:w="1985"/>
        <w:gridCol w:w="1842"/>
      </w:tblGrid>
      <w:tr w:rsidR="00AF023C" w:rsidRPr="00FD4C7B" w14:paraId="06E2DC21" w14:textId="77777777" w:rsidTr="007C064C">
        <w:trPr>
          <w:tblHeader/>
        </w:trPr>
        <w:tc>
          <w:tcPr>
            <w:tcW w:w="5477" w:type="dxa"/>
          </w:tcPr>
          <w:p w14:paraId="099CF78F"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3E52BB29" w14:textId="4FDA2B2D" w:rsidR="00AF023C" w:rsidRPr="00FD4C7B" w:rsidRDefault="007C064C" w:rsidP="005B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AF023C" w:rsidRPr="00FD4C7B" w14:paraId="59B15DEC" w14:textId="77777777" w:rsidTr="007C064C">
        <w:trPr>
          <w:tblHeader/>
        </w:trPr>
        <w:tc>
          <w:tcPr>
            <w:tcW w:w="5477" w:type="dxa"/>
          </w:tcPr>
          <w:p w14:paraId="2B30BCF8"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44144BEB" w14:textId="20B62FD4" w:rsidR="00AF023C" w:rsidRPr="00FD4C7B" w:rsidRDefault="00630E1B"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Pr>
                <w:rFonts w:ascii="Arial" w:hAnsi="Arial" w:cs="Arial"/>
                <w:sz w:val="19"/>
                <w:szCs w:val="19"/>
              </w:rPr>
              <w:t>Consol</w:t>
            </w:r>
            <w:r w:rsidR="00774A76">
              <w:rPr>
                <w:rFonts w:ascii="Arial" w:hAnsi="Arial" w:cs="Arial"/>
                <w:sz w:val="19"/>
                <w:szCs w:val="19"/>
              </w:rPr>
              <w:t xml:space="preserve">idated ad </w:t>
            </w:r>
            <w:r w:rsidR="00AF023C" w:rsidRPr="00FD4C7B">
              <w:rPr>
                <w:rFonts w:ascii="Arial" w:hAnsi="Arial" w:cs="Arial"/>
                <w:sz w:val="19"/>
                <w:szCs w:val="19"/>
              </w:rPr>
              <w:t>Separate F/S</w:t>
            </w:r>
          </w:p>
        </w:tc>
      </w:tr>
      <w:tr w:rsidR="00AF023C" w:rsidRPr="00FD4C7B" w14:paraId="0443BA0C" w14:textId="77777777" w:rsidTr="007C064C">
        <w:trPr>
          <w:tblHeader/>
        </w:trPr>
        <w:tc>
          <w:tcPr>
            <w:tcW w:w="5477" w:type="dxa"/>
          </w:tcPr>
          <w:p w14:paraId="046D01A0"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2F3319C9" w14:textId="1070A46D" w:rsidR="00AF023C" w:rsidRPr="00FD4C7B" w:rsidRDefault="00AF023C"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 xml:space="preserve">30 </w:t>
            </w:r>
            <w:r w:rsidRPr="00880470">
              <w:rPr>
                <w:rFonts w:ascii="Arial" w:hAnsi="Arial" w:cs="Arial"/>
                <w:sz w:val="19"/>
                <w:szCs w:val="19"/>
              </w:rPr>
              <w:t>September</w:t>
            </w:r>
            <w:r w:rsidRPr="00FD4C7B">
              <w:rPr>
                <w:rFonts w:ascii="Arial" w:hAnsi="Arial" w:cs="Arial"/>
                <w:sz w:val="19"/>
                <w:szCs w:val="19"/>
              </w:rPr>
              <w:t xml:space="preserve"> </w:t>
            </w:r>
            <w:r w:rsidRPr="00FD4C7B">
              <w:rPr>
                <w:rFonts w:ascii="Arial" w:hAnsi="Arial" w:cs="Arial"/>
                <w:sz w:val="19"/>
                <w:szCs w:val="19"/>
              </w:rPr>
              <w:br/>
              <w:t>2022</w:t>
            </w:r>
          </w:p>
        </w:tc>
        <w:tc>
          <w:tcPr>
            <w:tcW w:w="1842" w:type="dxa"/>
          </w:tcPr>
          <w:p w14:paraId="496A0B63" w14:textId="09D59BD1" w:rsidR="00AF023C" w:rsidRPr="00FD4C7B" w:rsidRDefault="00AF023C" w:rsidP="00880470">
            <w:pPr>
              <w:pBdr>
                <w:bottom w:val="single" w:sz="4" w:space="1" w:color="auto"/>
              </w:pBdr>
              <w:tabs>
                <w:tab w:val="clear" w:pos="907"/>
              </w:tabs>
              <w:spacing w:before="60" w:line="276" w:lineRule="auto"/>
              <w:ind w:left="-21"/>
              <w:jc w:val="center"/>
              <w:rPr>
                <w:rFonts w:ascii="Arial" w:hAnsi="Arial" w:cs="Arial"/>
                <w:sz w:val="19"/>
                <w:szCs w:val="19"/>
                <w:lang w:val="en-GB"/>
              </w:rPr>
            </w:pPr>
            <w:r w:rsidRPr="00FD4C7B">
              <w:rPr>
                <w:rFonts w:ascii="Arial" w:hAnsi="Arial" w:cs="Arial"/>
                <w:sz w:val="19"/>
                <w:szCs w:val="19"/>
              </w:rPr>
              <w:t>31 December</w:t>
            </w:r>
            <w:r>
              <w:rPr>
                <w:rFonts w:ascii="Arial" w:hAnsi="Arial" w:cs="Arial"/>
                <w:sz w:val="19"/>
                <w:szCs w:val="19"/>
              </w:rPr>
              <w:br/>
            </w:r>
            <w:r w:rsidRPr="00FD4C7B">
              <w:rPr>
                <w:rFonts w:ascii="Arial" w:hAnsi="Arial" w:cs="Arial"/>
                <w:sz w:val="19"/>
                <w:szCs w:val="19"/>
              </w:rPr>
              <w:t>2021</w:t>
            </w:r>
          </w:p>
        </w:tc>
      </w:tr>
      <w:tr w:rsidR="00AF023C" w:rsidRPr="00FD4C7B" w14:paraId="19B41A69" w14:textId="77777777" w:rsidTr="007C064C">
        <w:trPr>
          <w:trHeight w:hRule="exact" w:val="333"/>
          <w:tblHeader/>
        </w:trPr>
        <w:tc>
          <w:tcPr>
            <w:tcW w:w="5477" w:type="dxa"/>
          </w:tcPr>
          <w:p w14:paraId="74367E2F"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589CAC08"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rPr>
            </w:pPr>
          </w:p>
        </w:tc>
        <w:tc>
          <w:tcPr>
            <w:tcW w:w="1842" w:type="dxa"/>
          </w:tcPr>
          <w:p w14:paraId="0D809A82" w14:textId="77777777" w:rsidR="00AF023C" w:rsidRPr="00FD4C7B" w:rsidRDefault="00AF023C" w:rsidP="00880470">
            <w:pPr>
              <w:tabs>
                <w:tab w:val="clear" w:pos="907"/>
              </w:tabs>
              <w:spacing w:before="60" w:line="276" w:lineRule="auto"/>
              <w:ind w:left="-108" w:right="-80"/>
              <w:jc w:val="center"/>
              <w:rPr>
                <w:rFonts w:ascii="Arial" w:hAnsi="Arial" w:cs="Arial"/>
                <w:sz w:val="19"/>
                <w:szCs w:val="19"/>
              </w:rPr>
            </w:pPr>
          </w:p>
        </w:tc>
      </w:tr>
      <w:tr w:rsidR="00AF023C" w:rsidRPr="00FD4C7B" w14:paraId="64E4D2A9" w14:textId="77777777" w:rsidTr="007C064C">
        <w:tc>
          <w:tcPr>
            <w:tcW w:w="5477" w:type="dxa"/>
            <w:vAlign w:val="bottom"/>
          </w:tcPr>
          <w:p w14:paraId="35FAEE37" w14:textId="3ADB1EBB" w:rsidR="00AF023C" w:rsidRPr="00FD4C7B" w:rsidRDefault="00AF023C" w:rsidP="00880470">
            <w:pPr>
              <w:spacing w:before="60" w:line="276" w:lineRule="auto"/>
              <w:ind w:left="216" w:right="-108" w:hanging="216"/>
              <w:rPr>
                <w:rFonts w:ascii="Arial" w:hAnsi="Arial" w:cs="Arial"/>
                <w:sz w:val="19"/>
                <w:szCs w:val="19"/>
              </w:rPr>
            </w:pPr>
            <w:r w:rsidRPr="00FD4C7B">
              <w:rPr>
                <w:rFonts w:ascii="Arial" w:hAnsi="Arial" w:cs="Arial"/>
                <w:sz w:val="19"/>
                <w:szCs w:val="19"/>
                <w:u w:val="single"/>
              </w:rPr>
              <w:t>Loan from related party</w:t>
            </w:r>
          </w:p>
        </w:tc>
        <w:tc>
          <w:tcPr>
            <w:tcW w:w="1985" w:type="dxa"/>
          </w:tcPr>
          <w:p w14:paraId="0E5345C3"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842" w:type="dxa"/>
          </w:tcPr>
          <w:p w14:paraId="2BA7F167"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4A6242" w:rsidRPr="00FD4C7B" w14:paraId="43E06BAF" w14:textId="77777777" w:rsidTr="007C064C">
        <w:trPr>
          <w:trHeight w:val="169"/>
        </w:trPr>
        <w:tc>
          <w:tcPr>
            <w:tcW w:w="5477" w:type="dxa"/>
            <w:vAlign w:val="bottom"/>
          </w:tcPr>
          <w:p w14:paraId="656D8A60" w14:textId="6C21F1A9" w:rsidR="004A6242" w:rsidRPr="00FD4C7B" w:rsidRDefault="004A6242" w:rsidP="004A6242">
            <w:pPr>
              <w:tabs>
                <w:tab w:val="clear" w:pos="227"/>
                <w:tab w:val="left" w:pos="1351"/>
              </w:tabs>
              <w:spacing w:before="60" w:line="276" w:lineRule="auto"/>
              <w:ind w:right="-108" w:firstLine="217"/>
              <w:rPr>
                <w:rFonts w:ascii="Arial" w:hAnsi="Arial" w:cs="Arial"/>
                <w:sz w:val="19"/>
                <w:szCs w:val="19"/>
              </w:rPr>
            </w:pPr>
            <w:r w:rsidRPr="00FD4C7B">
              <w:rPr>
                <w:rFonts w:ascii="Arial" w:hAnsi="Arial" w:cs="Arial"/>
                <w:sz w:val="19"/>
                <w:szCs w:val="19"/>
              </w:rPr>
              <w:t>Relative of director</w:t>
            </w:r>
          </w:p>
        </w:tc>
        <w:tc>
          <w:tcPr>
            <w:tcW w:w="1985" w:type="dxa"/>
            <w:shd w:val="clear" w:color="auto" w:fill="auto"/>
            <w:vAlign w:val="bottom"/>
          </w:tcPr>
          <w:p w14:paraId="5624EB4B" w14:textId="0AA63DD0" w:rsidR="004A6242" w:rsidRPr="004A6242" w:rsidRDefault="004A6242" w:rsidP="004A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4A6242">
              <w:rPr>
                <w:rFonts w:ascii="Arial" w:hAnsi="Arial" w:cs="Arial"/>
                <w:sz w:val="19"/>
                <w:szCs w:val="19"/>
              </w:rPr>
              <w:t>69,286</w:t>
            </w:r>
          </w:p>
        </w:tc>
        <w:tc>
          <w:tcPr>
            <w:tcW w:w="1842" w:type="dxa"/>
            <w:vAlign w:val="bottom"/>
          </w:tcPr>
          <w:p w14:paraId="616391E2" w14:textId="17D8171C" w:rsidR="004A6242" w:rsidRPr="00FD4C7B" w:rsidRDefault="004A6242" w:rsidP="004A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4A6242">
              <w:rPr>
                <w:rFonts w:ascii="Arial" w:hAnsi="Arial" w:cs="Arial" w:hint="cs"/>
                <w:sz w:val="19"/>
                <w:szCs w:val="19"/>
                <w:cs/>
              </w:rPr>
              <w:t>80</w:t>
            </w:r>
            <w:r w:rsidRPr="004A6242">
              <w:rPr>
                <w:rFonts w:ascii="Arial" w:hAnsi="Arial" w:cs="Arial"/>
                <w:sz w:val="19"/>
                <w:szCs w:val="19"/>
              </w:rPr>
              <w:t>,759</w:t>
            </w:r>
          </w:p>
        </w:tc>
      </w:tr>
      <w:tr w:rsidR="004A6242" w:rsidRPr="00FD4C7B" w14:paraId="0958046B" w14:textId="77777777" w:rsidTr="007C064C">
        <w:trPr>
          <w:trHeight w:val="169"/>
        </w:trPr>
        <w:tc>
          <w:tcPr>
            <w:tcW w:w="5477" w:type="dxa"/>
          </w:tcPr>
          <w:p w14:paraId="7D4A4652" w14:textId="7D27F87B" w:rsidR="004A6242" w:rsidRPr="00A22E61" w:rsidRDefault="004A6242" w:rsidP="004A6242">
            <w:pPr>
              <w:tabs>
                <w:tab w:val="clear" w:pos="227"/>
                <w:tab w:val="left" w:pos="1351"/>
              </w:tabs>
              <w:spacing w:before="60" w:line="276" w:lineRule="auto"/>
              <w:ind w:right="-108" w:firstLine="217"/>
              <w:rPr>
                <w:rFonts w:ascii="Arial" w:hAnsi="Arial" w:cstheme="minorBidi"/>
                <w:sz w:val="19"/>
                <w:szCs w:val="19"/>
                <w:cs/>
              </w:rPr>
            </w:pPr>
            <w:r w:rsidRPr="00811172">
              <w:rPr>
                <w:rFonts w:ascii="Arial" w:hAnsi="Arial" w:cs="Browallia New"/>
                <w:sz w:val="19"/>
                <w:szCs w:val="24"/>
                <w:u w:val="single"/>
              </w:rPr>
              <w:t>Less</w:t>
            </w:r>
            <w:r>
              <w:rPr>
                <w:rFonts w:ascii="Arial" w:hAnsi="Arial" w:cs="Browallia New"/>
                <w:sz w:val="19"/>
                <w:szCs w:val="24"/>
              </w:rPr>
              <w:t xml:space="preserve"> </w:t>
            </w:r>
            <w:r w:rsidRPr="00B77ACF">
              <w:rPr>
                <w:rFonts w:ascii="Arial" w:hAnsi="Arial" w:cs="Browallia New"/>
                <w:sz w:val="19"/>
                <w:szCs w:val="24"/>
              </w:rPr>
              <w:t>Current portion</w:t>
            </w:r>
          </w:p>
        </w:tc>
        <w:tc>
          <w:tcPr>
            <w:tcW w:w="1985" w:type="dxa"/>
            <w:shd w:val="clear" w:color="auto" w:fill="auto"/>
            <w:vAlign w:val="bottom"/>
          </w:tcPr>
          <w:p w14:paraId="70A29171" w14:textId="5DDA873E" w:rsidR="004A6242" w:rsidRPr="004A6242" w:rsidRDefault="004A6242" w:rsidP="004A62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4A6242">
              <w:rPr>
                <w:rFonts w:ascii="Arial" w:hAnsi="Arial" w:cs="Arial"/>
                <w:sz w:val="19"/>
                <w:szCs w:val="19"/>
              </w:rPr>
              <w:t>55,822</w:t>
            </w:r>
          </w:p>
        </w:tc>
        <w:tc>
          <w:tcPr>
            <w:tcW w:w="1842" w:type="dxa"/>
            <w:vAlign w:val="bottom"/>
          </w:tcPr>
          <w:p w14:paraId="27B29703" w14:textId="7B272FAB" w:rsidR="004A6242" w:rsidRPr="00FD4C7B" w:rsidRDefault="004A6242" w:rsidP="004A62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4A6242">
              <w:rPr>
                <w:rFonts w:ascii="Arial" w:hAnsi="Arial" w:cs="Arial"/>
                <w:sz w:val="19"/>
                <w:szCs w:val="19"/>
              </w:rPr>
              <w:t>68,795</w:t>
            </w:r>
          </w:p>
        </w:tc>
      </w:tr>
      <w:tr w:rsidR="004A6242" w:rsidRPr="00FD4C7B" w14:paraId="1C64E787" w14:textId="77777777" w:rsidTr="007C064C">
        <w:trPr>
          <w:trHeight w:val="169"/>
        </w:trPr>
        <w:tc>
          <w:tcPr>
            <w:tcW w:w="5477" w:type="dxa"/>
          </w:tcPr>
          <w:p w14:paraId="3AD40D6A" w14:textId="017487A4" w:rsidR="004A6242" w:rsidRPr="00FD4C7B" w:rsidRDefault="004A6242" w:rsidP="004A6242">
            <w:pPr>
              <w:tabs>
                <w:tab w:val="clear" w:pos="227"/>
                <w:tab w:val="left" w:pos="1351"/>
              </w:tabs>
              <w:spacing w:before="60" w:line="276" w:lineRule="auto"/>
              <w:ind w:right="-108" w:firstLine="217"/>
              <w:rPr>
                <w:rFonts w:ascii="Arial" w:hAnsi="Arial" w:cs="Arial"/>
                <w:sz w:val="19"/>
                <w:szCs w:val="19"/>
              </w:rPr>
            </w:pPr>
            <w:r>
              <w:rPr>
                <w:rFonts w:ascii="Arial" w:hAnsi="Arial" w:cstheme="minorBidi"/>
                <w:sz w:val="19"/>
                <w:szCs w:val="19"/>
              </w:rPr>
              <w:t xml:space="preserve">   Net</w:t>
            </w:r>
          </w:p>
        </w:tc>
        <w:tc>
          <w:tcPr>
            <w:tcW w:w="1985" w:type="dxa"/>
            <w:shd w:val="clear" w:color="auto" w:fill="auto"/>
            <w:vAlign w:val="bottom"/>
          </w:tcPr>
          <w:p w14:paraId="0F8AEBE7" w14:textId="646C6811" w:rsidR="004A6242" w:rsidRPr="004A6242" w:rsidRDefault="004A6242" w:rsidP="004A62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4A6242">
              <w:rPr>
                <w:rFonts w:ascii="Arial" w:hAnsi="Arial" w:cs="Arial"/>
                <w:sz w:val="19"/>
                <w:szCs w:val="19"/>
              </w:rPr>
              <w:t>13,464</w:t>
            </w:r>
          </w:p>
        </w:tc>
        <w:tc>
          <w:tcPr>
            <w:tcW w:w="1842" w:type="dxa"/>
            <w:vAlign w:val="bottom"/>
          </w:tcPr>
          <w:p w14:paraId="5F88C11A" w14:textId="3621996C" w:rsidR="004A6242" w:rsidRPr="00FD4C7B" w:rsidRDefault="004A6242" w:rsidP="004A62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4A6242">
              <w:rPr>
                <w:rFonts w:ascii="Arial" w:hAnsi="Arial" w:cs="Arial"/>
                <w:sz w:val="19"/>
                <w:szCs w:val="19"/>
              </w:rPr>
              <w:t>11,964</w:t>
            </w:r>
          </w:p>
        </w:tc>
      </w:tr>
    </w:tbl>
    <w:p w14:paraId="77A06923" w14:textId="77777777" w:rsidR="00295648"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theme="minorBidi"/>
          <w:sz w:val="19"/>
          <w:szCs w:val="19"/>
        </w:rPr>
      </w:pPr>
    </w:p>
    <w:p w14:paraId="3C27E40F" w14:textId="41CF53BD" w:rsidR="00923AD6" w:rsidRPr="00FD4C7B" w:rsidRDefault="00923AD6" w:rsidP="0092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6"/>
        <w:jc w:val="thaiDistribute"/>
        <w:rPr>
          <w:rFonts w:ascii="Arial" w:hAnsi="Arial" w:cs="Arial"/>
          <w:sz w:val="19"/>
          <w:szCs w:val="19"/>
        </w:rPr>
      </w:pPr>
      <w:r w:rsidRPr="00FD4C7B">
        <w:rPr>
          <w:rFonts w:ascii="Arial" w:hAnsi="Arial" w:cs="Arial"/>
          <w:sz w:val="19"/>
          <w:szCs w:val="19"/>
        </w:rPr>
        <w:t xml:space="preserve">During the period ended 30 </w:t>
      </w:r>
      <w:r w:rsidRPr="00880470">
        <w:rPr>
          <w:rFonts w:ascii="Arial" w:hAnsi="Arial" w:cs="Arial"/>
          <w:sz w:val="19"/>
          <w:szCs w:val="19"/>
        </w:rPr>
        <w:t>September</w:t>
      </w:r>
      <w:r w:rsidRPr="00FD4C7B">
        <w:rPr>
          <w:rFonts w:ascii="Arial" w:hAnsi="Arial" w:cs="Arial"/>
          <w:sz w:val="19"/>
          <w:szCs w:val="19"/>
        </w:rPr>
        <w:t xml:space="preserve"> 2022 and for the year ended 31 December 2021, the movements in loan</w:t>
      </w:r>
      <w:r>
        <w:rPr>
          <w:rFonts w:ascii="Arial" w:hAnsi="Arial" w:cs="Arial"/>
          <w:sz w:val="19"/>
          <w:szCs w:val="19"/>
        </w:rPr>
        <w:t xml:space="preserve"> </w:t>
      </w:r>
      <w:r w:rsidRPr="00FD4C7B">
        <w:rPr>
          <w:rFonts w:ascii="Arial" w:hAnsi="Arial" w:cs="Arial"/>
          <w:sz w:val="19"/>
          <w:szCs w:val="19"/>
        </w:rPr>
        <w:t>from related part</w:t>
      </w:r>
      <w:r>
        <w:rPr>
          <w:rFonts w:ascii="Arial" w:hAnsi="Arial" w:cs="Arial"/>
          <w:sz w:val="19"/>
          <w:szCs w:val="19"/>
        </w:rPr>
        <w:t>y</w:t>
      </w:r>
      <w:r w:rsidRPr="00FD4C7B">
        <w:rPr>
          <w:rFonts w:ascii="Arial" w:hAnsi="Arial" w:cs="Arial"/>
          <w:sz w:val="19"/>
          <w:szCs w:val="19"/>
        </w:rPr>
        <w:t xml:space="preserve"> (excluding interest) are as follow:</w:t>
      </w:r>
    </w:p>
    <w:p w14:paraId="7FCB7A83" w14:textId="77777777" w:rsidR="00923AD6" w:rsidRPr="00FD4C7B" w:rsidRDefault="00923AD6"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theme="minorBidi"/>
          <w:sz w:val="19"/>
          <w:szCs w:val="19"/>
        </w:rPr>
      </w:pPr>
    </w:p>
    <w:tbl>
      <w:tblPr>
        <w:tblW w:w="9303" w:type="dxa"/>
        <w:tblInd w:w="336" w:type="dxa"/>
        <w:tblLayout w:type="fixed"/>
        <w:tblLook w:val="01E0" w:firstRow="1" w:lastRow="1" w:firstColumn="1" w:lastColumn="1" w:noHBand="0" w:noVBand="0"/>
      </w:tblPr>
      <w:tblGrid>
        <w:gridCol w:w="5476"/>
        <w:gridCol w:w="1985"/>
        <w:gridCol w:w="1842"/>
      </w:tblGrid>
      <w:tr w:rsidR="00CA6603" w:rsidRPr="00FD4C7B" w14:paraId="6B5D40CF" w14:textId="77777777" w:rsidTr="00CA6603">
        <w:trPr>
          <w:tblHeader/>
        </w:trPr>
        <w:tc>
          <w:tcPr>
            <w:tcW w:w="5476" w:type="dxa"/>
          </w:tcPr>
          <w:p w14:paraId="104E1E4F" w14:textId="77777777" w:rsidR="00CA6603" w:rsidRPr="00FD4C7B" w:rsidRDefault="00CA6603" w:rsidP="005D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712674D7" w14:textId="032FAA98" w:rsidR="00CA6603" w:rsidRPr="00FD4C7B" w:rsidRDefault="00CA6603" w:rsidP="0056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CA6603" w:rsidRPr="00FD4C7B" w14:paraId="070A55AB" w14:textId="77777777" w:rsidTr="00CA6603">
        <w:trPr>
          <w:tblHeader/>
        </w:trPr>
        <w:tc>
          <w:tcPr>
            <w:tcW w:w="5476" w:type="dxa"/>
          </w:tcPr>
          <w:p w14:paraId="0FF687CA" w14:textId="77777777" w:rsidR="00CA6603" w:rsidRPr="00FD4C7B" w:rsidRDefault="00CA6603" w:rsidP="005D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1C4B1250" w14:textId="5E71852B" w:rsidR="00CA6603" w:rsidRPr="00FD4C7B" w:rsidRDefault="00CA6603" w:rsidP="005D7E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Pr>
                <w:rFonts w:ascii="Arial" w:hAnsi="Arial" w:cs="Arial"/>
                <w:sz w:val="19"/>
                <w:szCs w:val="19"/>
              </w:rPr>
              <w:t xml:space="preserve">Consolidated ad </w:t>
            </w:r>
            <w:r w:rsidRPr="00FD4C7B">
              <w:rPr>
                <w:rFonts w:ascii="Arial" w:hAnsi="Arial" w:cs="Arial"/>
                <w:sz w:val="19"/>
                <w:szCs w:val="19"/>
              </w:rPr>
              <w:t>Separate F/S</w:t>
            </w:r>
          </w:p>
        </w:tc>
      </w:tr>
      <w:tr w:rsidR="00CA6603" w:rsidRPr="00FD4C7B" w14:paraId="186C97A3" w14:textId="77777777" w:rsidTr="00CA6603">
        <w:trPr>
          <w:tblHeader/>
        </w:trPr>
        <w:tc>
          <w:tcPr>
            <w:tcW w:w="5476" w:type="dxa"/>
          </w:tcPr>
          <w:p w14:paraId="328522FD" w14:textId="77777777" w:rsidR="00CA6603" w:rsidRPr="00FD4C7B" w:rsidRDefault="00CA6603" w:rsidP="005D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985" w:type="dxa"/>
          </w:tcPr>
          <w:p w14:paraId="62EC2AF0" w14:textId="77777777" w:rsidR="00CA6603" w:rsidRPr="00FD4C7B" w:rsidRDefault="00CA6603" w:rsidP="005D7E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FD4C7B">
              <w:rPr>
                <w:rFonts w:ascii="Arial" w:hAnsi="Arial" w:cs="Arial"/>
                <w:sz w:val="19"/>
                <w:szCs w:val="19"/>
              </w:rPr>
              <w:t xml:space="preserve">30 </w:t>
            </w:r>
            <w:r w:rsidRPr="00880470">
              <w:rPr>
                <w:rFonts w:ascii="Arial" w:hAnsi="Arial" w:cs="Arial"/>
                <w:sz w:val="19"/>
                <w:szCs w:val="19"/>
              </w:rPr>
              <w:t>September</w:t>
            </w:r>
            <w:r w:rsidRPr="00FD4C7B">
              <w:rPr>
                <w:rFonts w:ascii="Arial" w:hAnsi="Arial" w:cs="Arial"/>
                <w:sz w:val="19"/>
                <w:szCs w:val="19"/>
              </w:rPr>
              <w:t xml:space="preserve"> </w:t>
            </w:r>
            <w:r w:rsidRPr="00FD4C7B">
              <w:rPr>
                <w:rFonts w:ascii="Arial" w:hAnsi="Arial" w:cs="Arial"/>
                <w:sz w:val="19"/>
                <w:szCs w:val="19"/>
              </w:rPr>
              <w:br/>
              <w:t>2022</w:t>
            </w:r>
          </w:p>
        </w:tc>
        <w:tc>
          <w:tcPr>
            <w:tcW w:w="1842" w:type="dxa"/>
          </w:tcPr>
          <w:p w14:paraId="19381AE6" w14:textId="77777777" w:rsidR="00CA6603" w:rsidRPr="00FD4C7B" w:rsidRDefault="00CA6603" w:rsidP="005D7E02">
            <w:pPr>
              <w:pBdr>
                <w:bottom w:val="single" w:sz="4" w:space="1" w:color="auto"/>
              </w:pBdr>
              <w:tabs>
                <w:tab w:val="clear" w:pos="907"/>
              </w:tabs>
              <w:spacing w:before="60" w:line="276" w:lineRule="auto"/>
              <w:ind w:left="-12" w:right="-80"/>
              <w:jc w:val="center"/>
              <w:rPr>
                <w:rFonts w:ascii="Arial" w:hAnsi="Arial" w:cs="Arial"/>
                <w:sz w:val="19"/>
                <w:szCs w:val="19"/>
                <w:lang w:val="en-GB"/>
              </w:rPr>
            </w:pPr>
            <w:r w:rsidRPr="00FD4C7B">
              <w:rPr>
                <w:rFonts w:ascii="Arial" w:hAnsi="Arial" w:cs="Arial"/>
                <w:sz w:val="19"/>
                <w:szCs w:val="19"/>
              </w:rPr>
              <w:t xml:space="preserve">31 December </w:t>
            </w:r>
            <w:r>
              <w:rPr>
                <w:rFonts w:ascii="Arial" w:hAnsi="Arial" w:cs="Arial"/>
                <w:sz w:val="19"/>
                <w:szCs w:val="19"/>
              </w:rPr>
              <w:br/>
            </w:r>
            <w:r w:rsidRPr="00FD4C7B">
              <w:rPr>
                <w:rFonts w:ascii="Arial" w:hAnsi="Arial" w:cs="Arial"/>
                <w:sz w:val="19"/>
                <w:szCs w:val="19"/>
              </w:rPr>
              <w:t>2021</w:t>
            </w:r>
          </w:p>
        </w:tc>
      </w:tr>
      <w:tr w:rsidR="00CA6603" w:rsidRPr="00FD4C7B" w14:paraId="277E5E11" w14:textId="77777777" w:rsidTr="00CA6603">
        <w:tc>
          <w:tcPr>
            <w:tcW w:w="5476" w:type="dxa"/>
            <w:vAlign w:val="bottom"/>
          </w:tcPr>
          <w:p w14:paraId="190216E4" w14:textId="77777777" w:rsidR="00CA6603" w:rsidRPr="00FD4C7B" w:rsidRDefault="00CA6603" w:rsidP="005D7E02">
            <w:pPr>
              <w:spacing w:before="60" w:line="276" w:lineRule="auto"/>
              <w:ind w:left="216" w:right="-108" w:hanging="216"/>
              <w:rPr>
                <w:rFonts w:ascii="Arial" w:hAnsi="Arial" w:cs="Arial"/>
                <w:sz w:val="19"/>
                <w:szCs w:val="19"/>
              </w:rPr>
            </w:pPr>
          </w:p>
        </w:tc>
        <w:tc>
          <w:tcPr>
            <w:tcW w:w="1985" w:type="dxa"/>
            <w:vAlign w:val="bottom"/>
          </w:tcPr>
          <w:p w14:paraId="4BF227AA" w14:textId="77777777" w:rsidR="00CA6603" w:rsidRPr="00FD4C7B" w:rsidRDefault="00CA6603" w:rsidP="005D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842" w:type="dxa"/>
            <w:vAlign w:val="bottom"/>
          </w:tcPr>
          <w:p w14:paraId="23E87287" w14:textId="77777777" w:rsidR="00CA6603" w:rsidRPr="00FD4C7B" w:rsidRDefault="00CA6603" w:rsidP="005D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CA6603" w:rsidRPr="00FD4C7B" w14:paraId="3C312889" w14:textId="77777777" w:rsidTr="00CA6603">
        <w:trPr>
          <w:trHeight w:val="217"/>
        </w:trPr>
        <w:tc>
          <w:tcPr>
            <w:tcW w:w="5476" w:type="dxa"/>
            <w:vAlign w:val="bottom"/>
          </w:tcPr>
          <w:p w14:paraId="35EB6E6B" w14:textId="77777777" w:rsidR="00CA6603" w:rsidRPr="00FD4C7B" w:rsidRDefault="00CA6603" w:rsidP="005D7E02">
            <w:pPr>
              <w:spacing w:before="60" w:line="276" w:lineRule="auto"/>
              <w:ind w:left="216" w:right="-108" w:hanging="216"/>
              <w:rPr>
                <w:rFonts w:ascii="Arial" w:hAnsi="Arial" w:cs="Arial"/>
                <w:sz w:val="19"/>
                <w:szCs w:val="19"/>
                <w:u w:val="single"/>
              </w:rPr>
            </w:pPr>
            <w:r w:rsidRPr="00FD4C7B">
              <w:rPr>
                <w:rFonts w:ascii="Arial" w:hAnsi="Arial" w:cs="Arial"/>
                <w:sz w:val="19"/>
                <w:szCs w:val="19"/>
              </w:rPr>
              <w:t>Balance as at beginning of period</w:t>
            </w:r>
          </w:p>
        </w:tc>
        <w:tc>
          <w:tcPr>
            <w:tcW w:w="1985" w:type="dxa"/>
            <w:vAlign w:val="bottom"/>
          </w:tcPr>
          <w:p w14:paraId="69B65795" w14:textId="53AA616A" w:rsidR="00CA6603" w:rsidRPr="00FD4C7B" w:rsidRDefault="00CA6603" w:rsidP="005D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theme="minorBidi"/>
                <w:sz w:val="19"/>
                <w:szCs w:val="19"/>
              </w:rPr>
            </w:pPr>
            <w:r>
              <w:rPr>
                <w:rFonts w:ascii="Arial" w:hAnsi="Arial" w:cstheme="minorBidi"/>
                <w:sz w:val="19"/>
                <w:szCs w:val="19"/>
              </w:rPr>
              <w:t>80,759</w:t>
            </w:r>
          </w:p>
        </w:tc>
        <w:tc>
          <w:tcPr>
            <w:tcW w:w="1842" w:type="dxa"/>
          </w:tcPr>
          <w:p w14:paraId="134AEB4A" w14:textId="4D1CC000" w:rsidR="00CA6603" w:rsidRPr="00FD4C7B" w:rsidRDefault="00CA6603" w:rsidP="005D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Pr>
                <w:rFonts w:ascii="Arial" w:hAnsi="Arial" w:cs="Arial"/>
                <w:sz w:val="19"/>
                <w:szCs w:val="19"/>
                <w:lang w:val="en-GB"/>
              </w:rPr>
              <w:t>-</w:t>
            </w:r>
          </w:p>
        </w:tc>
      </w:tr>
      <w:tr w:rsidR="00CA6603" w:rsidRPr="00FD4C7B" w14:paraId="01229089" w14:textId="77777777" w:rsidTr="00CA6603">
        <w:trPr>
          <w:trHeight w:val="217"/>
        </w:trPr>
        <w:tc>
          <w:tcPr>
            <w:tcW w:w="5476" w:type="dxa"/>
            <w:vAlign w:val="bottom"/>
          </w:tcPr>
          <w:p w14:paraId="44ECE184" w14:textId="6EFA4751" w:rsidR="00CA6603" w:rsidRPr="004919D7" w:rsidRDefault="00CA6603" w:rsidP="005D7E02">
            <w:pPr>
              <w:spacing w:before="60" w:line="276" w:lineRule="auto"/>
              <w:ind w:left="216" w:right="-108" w:hanging="216"/>
              <w:rPr>
                <w:rFonts w:ascii="Arial" w:hAnsi="Arial" w:cs="Arial"/>
                <w:sz w:val="19"/>
                <w:szCs w:val="19"/>
              </w:rPr>
            </w:pPr>
            <w:r w:rsidRPr="00FC0E75">
              <w:rPr>
                <w:rFonts w:ascii="Arial" w:hAnsi="Arial" w:cs="Arial"/>
                <w:sz w:val="19"/>
                <w:szCs w:val="19"/>
                <w:u w:val="single"/>
              </w:rPr>
              <w:t>Add</w:t>
            </w:r>
            <w:r>
              <w:rPr>
                <w:rFonts w:ascii="Arial" w:hAnsi="Arial" w:cstheme="minorBidi" w:hint="cs"/>
                <w:sz w:val="19"/>
                <w:szCs w:val="19"/>
                <w:cs/>
              </w:rPr>
              <w:t xml:space="preserve">   </w:t>
            </w:r>
            <w:r>
              <w:rPr>
                <w:rFonts w:ascii="Arial" w:hAnsi="Arial" w:cs="Arial"/>
                <w:sz w:val="19"/>
                <w:szCs w:val="19"/>
              </w:rPr>
              <w:t>Addition</w:t>
            </w:r>
          </w:p>
        </w:tc>
        <w:tc>
          <w:tcPr>
            <w:tcW w:w="1985" w:type="dxa"/>
            <w:vAlign w:val="bottom"/>
          </w:tcPr>
          <w:p w14:paraId="3CB1D5C0" w14:textId="4A681093" w:rsidR="00CA6603" w:rsidRDefault="00CA6603" w:rsidP="005D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theme="minorBidi"/>
                <w:sz w:val="19"/>
                <w:szCs w:val="19"/>
              </w:rPr>
            </w:pPr>
            <w:r>
              <w:rPr>
                <w:rFonts w:ascii="Arial" w:hAnsi="Arial" w:cstheme="minorBidi"/>
                <w:sz w:val="19"/>
                <w:szCs w:val="19"/>
              </w:rPr>
              <w:t>-</w:t>
            </w:r>
          </w:p>
        </w:tc>
        <w:tc>
          <w:tcPr>
            <w:tcW w:w="1842" w:type="dxa"/>
          </w:tcPr>
          <w:p w14:paraId="0D61EF36" w14:textId="3C66F1B3" w:rsidR="00CA6603" w:rsidRPr="00FD4C7B" w:rsidRDefault="00CA6603" w:rsidP="005D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83,750</w:t>
            </w:r>
          </w:p>
        </w:tc>
      </w:tr>
      <w:tr w:rsidR="00CA6603" w:rsidRPr="00FD4C7B" w14:paraId="5A7ACA64" w14:textId="77777777" w:rsidTr="00CA6603">
        <w:tc>
          <w:tcPr>
            <w:tcW w:w="5476" w:type="dxa"/>
          </w:tcPr>
          <w:p w14:paraId="76EB1330" w14:textId="5F263BC5" w:rsidR="00CA6603" w:rsidRPr="00FD4C7B" w:rsidRDefault="00CA6603" w:rsidP="005D7E02">
            <w:pPr>
              <w:spacing w:before="60" w:line="276" w:lineRule="auto"/>
              <w:ind w:right="-108"/>
              <w:rPr>
                <w:rFonts w:ascii="Arial" w:hAnsi="Arial" w:cs="Arial"/>
                <w:sz w:val="19"/>
                <w:szCs w:val="19"/>
              </w:rPr>
            </w:pPr>
            <w:r w:rsidRPr="00FC0E75">
              <w:rPr>
                <w:rFonts w:ascii="Arial" w:hAnsi="Arial" w:cs="Arial"/>
                <w:sz w:val="19"/>
                <w:szCs w:val="19"/>
                <w:u w:val="single"/>
              </w:rPr>
              <w:t>Less</w:t>
            </w:r>
            <w:r>
              <w:rPr>
                <w:rFonts w:ascii="Arial" w:hAnsi="Arial" w:cs="Arial"/>
                <w:sz w:val="19"/>
                <w:szCs w:val="19"/>
              </w:rPr>
              <w:t xml:space="preserve"> Repayment</w:t>
            </w:r>
          </w:p>
        </w:tc>
        <w:tc>
          <w:tcPr>
            <w:tcW w:w="1985" w:type="dxa"/>
          </w:tcPr>
          <w:p w14:paraId="50A98B2A" w14:textId="16EC8540" w:rsidR="00CA6603" w:rsidRPr="00FD4C7B" w:rsidRDefault="00CA6603" w:rsidP="005D7E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(11,473)</w:t>
            </w:r>
          </w:p>
        </w:tc>
        <w:tc>
          <w:tcPr>
            <w:tcW w:w="1842" w:type="dxa"/>
          </w:tcPr>
          <w:p w14:paraId="7D8B0CE6" w14:textId="16EEAA03" w:rsidR="00CA6603" w:rsidRPr="00FD4C7B" w:rsidRDefault="00CA6603" w:rsidP="005D7E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(2,991)</w:t>
            </w:r>
          </w:p>
        </w:tc>
      </w:tr>
      <w:tr w:rsidR="00CA6603" w:rsidRPr="00FD4C7B" w14:paraId="4F9D5275" w14:textId="77777777" w:rsidTr="00CA6603">
        <w:trPr>
          <w:trHeight w:val="169"/>
        </w:trPr>
        <w:tc>
          <w:tcPr>
            <w:tcW w:w="5476" w:type="dxa"/>
            <w:vAlign w:val="bottom"/>
          </w:tcPr>
          <w:p w14:paraId="33B33B77" w14:textId="77777777" w:rsidR="00CA6603" w:rsidRPr="00FD4C7B" w:rsidRDefault="00CA6603" w:rsidP="005D7E02">
            <w:pPr>
              <w:spacing w:before="60" w:line="276" w:lineRule="auto"/>
              <w:ind w:left="216" w:right="-108" w:hanging="216"/>
              <w:rPr>
                <w:rFonts w:ascii="Arial" w:hAnsi="Arial" w:cs="Arial"/>
                <w:sz w:val="19"/>
                <w:szCs w:val="19"/>
              </w:rPr>
            </w:pPr>
            <w:r w:rsidRPr="00FD4C7B">
              <w:rPr>
                <w:rFonts w:ascii="Arial" w:hAnsi="Arial" w:cs="Arial"/>
                <w:sz w:val="19"/>
                <w:szCs w:val="19"/>
              </w:rPr>
              <w:t>Balance at end of period</w:t>
            </w:r>
          </w:p>
        </w:tc>
        <w:tc>
          <w:tcPr>
            <w:tcW w:w="1985" w:type="dxa"/>
            <w:vAlign w:val="bottom"/>
          </w:tcPr>
          <w:p w14:paraId="3D1DB570" w14:textId="71A99565" w:rsidR="00CA6603" w:rsidRPr="00FD4C7B" w:rsidRDefault="00CA6603" w:rsidP="005D7E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69,286</w:t>
            </w:r>
          </w:p>
        </w:tc>
        <w:tc>
          <w:tcPr>
            <w:tcW w:w="1842" w:type="dxa"/>
          </w:tcPr>
          <w:p w14:paraId="37C65AFC" w14:textId="625CE860" w:rsidR="00CA6603" w:rsidRPr="00FD4C7B" w:rsidRDefault="00CA6603" w:rsidP="005D7E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80,759</w:t>
            </w:r>
          </w:p>
        </w:tc>
      </w:tr>
    </w:tbl>
    <w:p w14:paraId="6ED1A29B" w14:textId="77777777" w:rsidR="003C4BA0" w:rsidRDefault="003C4BA0"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2C1485A5" w14:textId="425CDDC4" w:rsidR="00543A26" w:rsidRDefault="00D75178"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r w:rsidRPr="00FD4C7B">
        <w:rPr>
          <w:rFonts w:ascii="Arial" w:hAnsi="Arial" w:cs="Arial"/>
          <w:sz w:val="19"/>
          <w:szCs w:val="19"/>
        </w:rPr>
        <w:t>Loan</w:t>
      </w:r>
      <w:r w:rsidR="005D4E09">
        <w:rPr>
          <w:rFonts w:ascii="Arial" w:hAnsi="Arial" w:cs="Arial"/>
          <w:sz w:val="19"/>
          <w:szCs w:val="19"/>
        </w:rPr>
        <w:t>s</w:t>
      </w:r>
      <w:r w:rsidRPr="00FD4C7B">
        <w:rPr>
          <w:rFonts w:ascii="Arial" w:hAnsi="Arial" w:cs="Arial"/>
          <w:sz w:val="19"/>
          <w:szCs w:val="19"/>
        </w:rPr>
        <w:t xml:space="preserve"> from related parties bear interest at MLR-0.25% per annum and </w:t>
      </w:r>
      <w:r w:rsidR="00F628C9">
        <w:rPr>
          <w:rFonts w:ascii="Arial" w:hAnsi="Arial" w:cs="Arial"/>
          <w:sz w:val="19"/>
          <w:szCs w:val="19"/>
        </w:rPr>
        <w:t xml:space="preserve">are not </w:t>
      </w:r>
      <w:r w:rsidRPr="00FD4C7B">
        <w:rPr>
          <w:rFonts w:ascii="Arial" w:hAnsi="Arial" w:cs="Arial"/>
          <w:sz w:val="19"/>
          <w:szCs w:val="19"/>
        </w:rPr>
        <w:t>collateral</w:t>
      </w:r>
      <w:r w:rsidR="00F628C9">
        <w:rPr>
          <w:rFonts w:ascii="Arial" w:hAnsi="Arial" w:cs="Arial"/>
          <w:sz w:val="19"/>
          <w:szCs w:val="19"/>
        </w:rPr>
        <w:t>ized</w:t>
      </w:r>
      <w:r w:rsidRPr="00FD4C7B">
        <w:rPr>
          <w:rFonts w:ascii="Arial" w:hAnsi="Arial" w:cs="Arial"/>
          <w:sz w:val="19"/>
          <w:szCs w:val="19"/>
        </w:rPr>
        <w:t>.</w:t>
      </w:r>
    </w:p>
    <w:p w14:paraId="73F4A621" w14:textId="77777777" w:rsidR="000B5C2F" w:rsidRDefault="000B5C2F"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6A1807AD" w14:textId="77777777" w:rsidR="00255812" w:rsidRPr="00FD4C7B" w:rsidRDefault="00255812"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tbl>
      <w:tblPr>
        <w:tblW w:w="9253" w:type="dxa"/>
        <w:tblInd w:w="335" w:type="dxa"/>
        <w:tblLayout w:type="fixed"/>
        <w:tblLook w:val="01E0" w:firstRow="1" w:lastRow="1" w:firstColumn="1" w:lastColumn="1" w:noHBand="0" w:noVBand="0"/>
      </w:tblPr>
      <w:tblGrid>
        <w:gridCol w:w="3640"/>
        <w:gridCol w:w="1434"/>
        <w:gridCol w:w="1404"/>
        <w:gridCol w:w="1411"/>
        <w:gridCol w:w="1364"/>
      </w:tblGrid>
      <w:tr w:rsidR="00FD4C7B" w:rsidRPr="00FD4C7B" w14:paraId="4510EB35" w14:textId="77777777" w:rsidTr="002B732A">
        <w:trPr>
          <w:tblHeader/>
        </w:trPr>
        <w:tc>
          <w:tcPr>
            <w:tcW w:w="3640" w:type="dxa"/>
          </w:tcPr>
          <w:p w14:paraId="27BC6E5C"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5613" w:type="dxa"/>
            <w:gridSpan w:val="4"/>
          </w:tcPr>
          <w:p w14:paraId="02E2778C" w14:textId="77777777" w:rsidR="00543A26" w:rsidRPr="00FD4C7B" w:rsidRDefault="00543A26" w:rsidP="001D4406">
            <w:pPr>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1AEA6C92" w14:textId="77777777" w:rsidTr="002B732A">
        <w:trPr>
          <w:tblHeader/>
        </w:trPr>
        <w:tc>
          <w:tcPr>
            <w:tcW w:w="3640" w:type="dxa"/>
          </w:tcPr>
          <w:p w14:paraId="351C36AF"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2838" w:type="dxa"/>
            <w:gridSpan w:val="2"/>
          </w:tcPr>
          <w:p w14:paraId="166AADAB" w14:textId="77777777" w:rsidR="00543A26" w:rsidRPr="00FD4C7B" w:rsidRDefault="00543A26" w:rsidP="001D4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w:t>
            </w:r>
          </w:p>
        </w:tc>
        <w:tc>
          <w:tcPr>
            <w:tcW w:w="2775" w:type="dxa"/>
            <w:gridSpan w:val="2"/>
          </w:tcPr>
          <w:p w14:paraId="159547A6" w14:textId="77777777" w:rsidR="00543A26" w:rsidRPr="00FD4C7B" w:rsidRDefault="00543A26" w:rsidP="001D4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Separate F/S</w:t>
            </w:r>
          </w:p>
        </w:tc>
      </w:tr>
      <w:tr w:rsidR="00FD4C7B" w:rsidRPr="00FD4C7B" w14:paraId="49B64B01" w14:textId="77777777" w:rsidTr="002B732A">
        <w:trPr>
          <w:tblHeader/>
        </w:trPr>
        <w:tc>
          <w:tcPr>
            <w:tcW w:w="3640" w:type="dxa"/>
          </w:tcPr>
          <w:p w14:paraId="2E53D889"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434" w:type="dxa"/>
          </w:tcPr>
          <w:p w14:paraId="61A6BBC9" w14:textId="2BE499D3" w:rsidR="00543A26" w:rsidRPr="00FD4C7B" w:rsidRDefault="00543A26" w:rsidP="001D4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27" w:hanging="3"/>
              <w:jc w:val="center"/>
              <w:rPr>
                <w:rFonts w:ascii="Arial" w:hAnsi="Arial" w:cs="Arial"/>
                <w:sz w:val="19"/>
                <w:szCs w:val="19"/>
                <w:lang w:val="en-GB"/>
              </w:rPr>
            </w:pPr>
            <w:r w:rsidRPr="00FD4C7B">
              <w:rPr>
                <w:rFonts w:ascii="Arial" w:hAnsi="Arial" w:cs="Arial"/>
                <w:sz w:val="19"/>
                <w:szCs w:val="19"/>
              </w:rPr>
              <w:t xml:space="preserve">30 </w:t>
            </w:r>
            <w:r w:rsidR="00880470" w:rsidRPr="00880470">
              <w:rPr>
                <w:rFonts w:ascii="Arial" w:hAnsi="Arial" w:cs="Arial"/>
                <w:sz w:val="19"/>
                <w:szCs w:val="19"/>
              </w:rPr>
              <w:t>September</w:t>
            </w:r>
            <w:r w:rsidRPr="00FD4C7B">
              <w:rPr>
                <w:rFonts w:ascii="Arial" w:hAnsi="Arial" w:cs="Arial"/>
                <w:sz w:val="19"/>
                <w:szCs w:val="19"/>
              </w:rPr>
              <w:t xml:space="preserve"> </w:t>
            </w:r>
            <w:r w:rsidRPr="00FD4C7B">
              <w:rPr>
                <w:rFonts w:ascii="Arial" w:hAnsi="Arial" w:cs="Arial"/>
                <w:sz w:val="19"/>
                <w:szCs w:val="19"/>
              </w:rPr>
              <w:br/>
              <w:t>2022</w:t>
            </w:r>
          </w:p>
        </w:tc>
        <w:tc>
          <w:tcPr>
            <w:tcW w:w="1404" w:type="dxa"/>
          </w:tcPr>
          <w:p w14:paraId="2668F3E0" w14:textId="0152A7D8" w:rsidR="00543A26" w:rsidRPr="00FD4C7B" w:rsidRDefault="00543A26" w:rsidP="003B46EF">
            <w:pPr>
              <w:pBdr>
                <w:bottom w:val="single" w:sz="4" w:space="1" w:color="auto"/>
              </w:pBdr>
              <w:tabs>
                <w:tab w:val="clear" w:pos="907"/>
              </w:tabs>
              <w:spacing w:before="60" w:line="276" w:lineRule="auto"/>
              <w:ind w:left="-21" w:right="-80"/>
              <w:jc w:val="center"/>
              <w:rPr>
                <w:rFonts w:ascii="Arial" w:hAnsi="Arial" w:cs="Arial"/>
                <w:sz w:val="19"/>
                <w:szCs w:val="19"/>
                <w:lang w:val="en-GB"/>
              </w:rPr>
            </w:pPr>
            <w:r w:rsidRPr="00FD4C7B">
              <w:rPr>
                <w:rFonts w:ascii="Arial" w:hAnsi="Arial" w:cs="Arial"/>
                <w:sz w:val="19"/>
                <w:szCs w:val="19"/>
              </w:rPr>
              <w:t xml:space="preserve">31 December </w:t>
            </w:r>
            <w:r w:rsidR="003B46EF">
              <w:rPr>
                <w:rFonts w:ascii="Arial" w:hAnsi="Arial" w:cs="Arial"/>
                <w:sz w:val="19"/>
                <w:szCs w:val="19"/>
              </w:rPr>
              <w:br/>
            </w:r>
            <w:r w:rsidRPr="00FD4C7B">
              <w:rPr>
                <w:rFonts w:ascii="Arial" w:hAnsi="Arial" w:cs="Arial"/>
                <w:sz w:val="19"/>
                <w:szCs w:val="19"/>
              </w:rPr>
              <w:t>2021</w:t>
            </w:r>
          </w:p>
        </w:tc>
        <w:tc>
          <w:tcPr>
            <w:tcW w:w="1411" w:type="dxa"/>
          </w:tcPr>
          <w:p w14:paraId="2360AAF3" w14:textId="0A4E1283" w:rsidR="00543A26" w:rsidRPr="00FD4C7B" w:rsidRDefault="00543A26" w:rsidP="001D4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 xml:space="preserve">30 </w:t>
            </w:r>
            <w:r w:rsidR="00880470" w:rsidRPr="00880470">
              <w:rPr>
                <w:rFonts w:ascii="Arial" w:hAnsi="Arial" w:cs="Arial"/>
                <w:sz w:val="19"/>
                <w:szCs w:val="19"/>
              </w:rPr>
              <w:t>September</w:t>
            </w:r>
            <w:r w:rsidRPr="00FD4C7B">
              <w:rPr>
                <w:rFonts w:ascii="Arial" w:hAnsi="Arial" w:cs="Arial"/>
                <w:sz w:val="19"/>
                <w:szCs w:val="19"/>
              </w:rPr>
              <w:t xml:space="preserve"> </w:t>
            </w:r>
            <w:r w:rsidRPr="00FD4C7B">
              <w:rPr>
                <w:rFonts w:ascii="Arial" w:hAnsi="Arial" w:cs="Arial"/>
                <w:sz w:val="19"/>
                <w:szCs w:val="19"/>
              </w:rPr>
              <w:br/>
              <w:t>2022</w:t>
            </w:r>
          </w:p>
        </w:tc>
        <w:tc>
          <w:tcPr>
            <w:tcW w:w="1364" w:type="dxa"/>
          </w:tcPr>
          <w:p w14:paraId="41ADF5AA" w14:textId="30E6ECF5" w:rsidR="00543A26" w:rsidRPr="00FD4C7B" w:rsidRDefault="00543A26" w:rsidP="003B46EF">
            <w:pPr>
              <w:pBdr>
                <w:bottom w:val="single" w:sz="4" w:space="1" w:color="auto"/>
              </w:pBdr>
              <w:tabs>
                <w:tab w:val="clear" w:pos="907"/>
              </w:tabs>
              <w:spacing w:before="60" w:line="276" w:lineRule="auto"/>
              <w:ind w:right="-80"/>
              <w:jc w:val="center"/>
              <w:rPr>
                <w:rFonts w:ascii="Arial" w:hAnsi="Arial" w:cs="Arial"/>
                <w:sz w:val="19"/>
                <w:szCs w:val="19"/>
                <w:lang w:val="en-GB"/>
              </w:rPr>
            </w:pPr>
            <w:r w:rsidRPr="00FD4C7B">
              <w:rPr>
                <w:rFonts w:ascii="Arial" w:hAnsi="Arial" w:cs="Arial"/>
                <w:sz w:val="19"/>
                <w:szCs w:val="19"/>
              </w:rPr>
              <w:t>31 December</w:t>
            </w:r>
            <w:r w:rsidR="003B46EF">
              <w:rPr>
                <w:rFonts w:ascii="Arial" w:hAnsi="Arial" w:cs="Arial"/>
                <w:sz w:val="19"/>
                <w:szCs w:val="19"/>
              </w:rPr>
              <w:br/>
            </w:r>
            <w:r w:rsidR="00BA10AF">
              <w:rPr>
                <w:rFonts w:ascii="Arial" w:hAnsi="Arial" w:cs="Arial"/>
                <w:sz w:val="19"/>
                <w:szCs w:val="19"/>
              </w:rPr>
              <w:t>2</w:t>
            </w:r>
            <w:r w:rsidRPr="00FD4C7B">
              <w:rPr>
                <w:rFonts w:ascii="Arial" w:hAnsi="Arial" w:cs="Arial"/>
                <w:sz w:val="19"/>
                <w:szCs w:val="19"/>
              </w:rPr>
              <w:t>021</w:t>
            </w:r>
          </w:p>
        </w:tc>
      </w:tr>
      <w:tr w:rsidR="00FD4C7B" w:rsidRPr="00FD4C7B" w14:paraId="5BC6D79E" w14:textId="77777777" w:rsidTr="002B732A">
        <w:trPr>
          <w:trHeight w:hRule="exact" w:val="333"/>
          <w:tblHeader/>
        </w:trPr>
        <w:tc>
          <w:tcPr>
            <w:tcW w:w="3640" w:type="dxa"/>
          </w:tcPr>
          <w:p w14:paraId="716853CE"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434" w:type="dxa"/>
          </w:tcPr>
          <w:p w14:paraId="4A63FBFF"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8" w:right="-57" w:hanging="18"/>
              <w:jc w:val="center"/>
              <w:rPr>
                <w:rFonts w:ascii="Arial" w:hAnsi="Arial" w:cs="Arial"/>
                <w:sz w:val="19"/>
                <w:szCs w:val="19"/>
              </w:rPr>
            </w:pPr>
          </w:p>
        </w:tc>
        <w:tc>
          <w:tcPr>
            <w:tcW w:w="1404" w:type="dxa"/>
          </w:tcPr>
          <w:p w14:paraId="78C750B5" w14:textId="77777777" w:rsidR="00543A26" w:rsidRPr="00FD4C7B" w:rsidRDefault="00543A26" w:rsidP="001D4406">
            <w:pPr>
              <w:tabs>
                <w:tab w:val="clear" w:pos="907"/>
              </w:tabs>
              <w:spacing w:before="60" w:line="276" w:lineRule="auto"/>
              <w:ind w:left="-108" w:right="-80"/>
              <w:jc w:val="center"/>
              <w:rPr>
                <w:rFonts w:ascii="Arial" w:hAnsi="Arial" w:cs="Arial"/>
                <w:sz w:val="19"/>
                <w:szCs w:val="19"/>
              </w:rPr>
            </w:pPr>
          </w:p>
        </w:tc>
        <w:tc>
          <w:tcPr>
            <w:tcW w:w="1411" w:type="dxa"/>
          </w:tcPr>
          <w:p w14:paraId="11701F40"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rPr>
            </w:pPr>
          </w:p>
        </w:tc>
        <w:tc>
          <w:tcPr>
            <w:tcW w:w="1364" w:type="dxa"/>
          </w:tcPr>
          <w:p w14:paraId="156B9885" w14:textId="77777777" w:rsidR="00543A26" w:rsidRPr="00FD4C7B" w:rsidRDefault="00543A26" w:rsidP="001D4406">
            <w:pPr>
              <w:tabs>
                <w:tab w:val="clear" w:pos="907"/>
              </w:tabs>
              <w:spacing w:before="60" w:line="276" w:lineRule="auto"/>
              <w:ind w:left="-108" w:right="-80"/>
              <w:jc w:val="center"/>
              <w:rPr>
                <w:rFonts w:ascii="Arial" w:hAnsi="Arial" w:cs="Arial"/>
                <w:sz w:val="19"/>
                <w:szCs w:val="19"/>
              </w:rPr>
            </w:pPr>
          </w:p>
        </w:tc>
      </w:tr>
      <w:tr w:rsidR="00FD4C7B" w:rsidRPr="00FD4C7B" w14:paraId="2C5078AB" w14:textId="77777777" w:rsidTr="002B732A">
        <w:tc>
          <w:tcPr>
            <w:tcW w:w="3640" w:type="dxa"/>
            <w:vAlign w:val="bottom"/>
          </w:tcPr>
          <w:p w14:paraId="764AB62A" w14:textId="111582BA" w:rsidR="00543A26" w:rsidRPr="00FD4C7B" w:rsidRDefault="0038579C" w:rsidP="001D4406">
            <w:pPr>
              <w:spacing w:before="60" w:line="276" w:lineRule="auto"/>
              <w:ind w:left="216" w:right="-108" w:hanging="216"/>
              <w:rPr>
                <w:rFonts w:ascii="Arial" w:hAnsi="Arial" w:cs="Arial"/>
                <w:sz w:val="19"/>
                <w:szCs w:val="19"/>
              </w:rPr>
            </w:pPr>
            <w:r w:rsidRPr="00FD4C7B">
              <w:rPr>
                <w:rFonts w:ascii="Arial" w:hAnsi="Arial" w:cs="Arial"/>
                <w:sz w:val="19"/>
                <w:szCs w:val="19"/>
                <w:u w:val="single"/>
              </w:rPr>
              <w:t>Employee benefits obligation - Executive</w:t>
            </w:r>
          </w:p>
        </w:tc>
        <w:tc>
          <w:tcPr>
            <w:tcW w:w="1434" w:type="dxa"/>
          </w:tcPr>
          <w:p w14:paraId="2B3B6D6F"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404" w:type="dxa"/>
          </w:tcPr>
          <w:p w14:paraId="21E1FEB0"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411" w:type="dxa"/>
          </w:tcPr>
          <w:p w14:paraId="75F464B9"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364" w:type="dxa"/>
          </w:tcPr>
          <w:p w14:paraId="3BC915A7" w14:textId="77777777" w:rsidR="00543A26" w:rsidRPr="00FD4C7B" w:rsidRDefault="00543A26" w:rsidP="001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543A26" w:rsidRPr="00FD4C7B" w14:paraId="0DE2BBB8" w14:textId="77777777" w:rsidTr="002B732A">
        <w:trPr>
          <w:trHeight w:val="169"/>
        </w:trPr>
        <w:tc>
          <w:tcPr>
            <w:tcW w:w="3640" w:type="dxa"/>
            <w:vAlign w:val="bottom"/>
          </w:tcPr>
          <w:p w14:paraId="2631F929" w14:textId="56393551" w:rsidR="00543A26" w:rsidRPr="00FD4C7B" w:rsidRDefault="005E674B" w:rsidP="001D4406">
            <w:pPr>
              <w:tabs>
                <w:tab w:val="clear" w:pos="227"/>
                <w:tab w:val="left" w:pos="1351"/>
              </w:tabs>
              <w:spacing w:before="60" w:line="276" w:lineRule="auto"/>
              <w:ind w:right="-108" w:firstLine="217"/>
              <w:rPr>
                <w:rFonts w:ascii="Arial" w:hAnsi="Arial" w:cs="Arial"/>
                <w:sz w:val="19"/>
                <w:szCs w:val="19"/>
              </w:rPr>
            </w:pPr>
            <w:r w:rsidRPr="00FD4C7B">
              <w:rPr>
                <w:rFonts w:ascii="Arial" w:hAnsi="Arial" w:cs="Arial"/>
                <w:sz w:val="19"/>
                <w:szCs w:val="19"/>
              </w:rPr>
              <w:t>Post-employment benefits</w:t>
            </w:r>
          </w:p>
        </w:tc>
        <w:tc>
          <w:tcPr>
            <w:tcW w:w="1434" w:type="dxa"/>
            <w:shd w:val="clear" w:color="auto" w:fill="auto"/>
            <w:vAlign w:val="bottom"/>
          </w:tcPr>
          <w:p w14:paraId="663066D8" w14:textId="124AF1E2" w:rsidR="00543A26" w:rsidRPr="00FD4C7B" w:rsidRDefault="00D67A66" w:rsidP="001D44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3,643</w:t>
            </w:r>
          </w:p>
        </w:tc>
        <w:tc>
          <w:tcPr>
            <w:tcW w:w="1404" w:type="dxa"/>
            <w:vAlign w:val="bottom"/>
          </w:tcPr>
          <w:p w14:paraId="69E65B36" w14:textId="27548D15" w:rsidR="00543A26" w:rsidRPr="00FD4C7B" w:rsidRDefault="00570FAB" w:rsidP="001D44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sidRPr="00FD4C7B">
              <w:rPr>
                <w:rFonts w:ascii="Arial" w:hAnsi="Arial" w:cs="Arial"/>
                <w:sz w:val="19"/>
                <w:szCs w:val="19"/>
              </w:rPr>
              <w:t>2,</w:t>
            </w:r>
            <w:r w:rsidR="00E37119" w:rsidRPr="00FD4C7B">
              <w:rPr>
                <w:rFonts w:ascii="Arial" w:hAnsi="Arial" w:cs="Arial"/>
                <w:sz w:val="19"/>
                <w:szCs w:val="19"/>
              </w:rPr>
              <w:t>818</w:t>
            </w:r>
          </w:p>
        </w:tc>
        <w:tc>
          <w:tcPr>
            <w:tcW w:w="1411" w:type="dxa"/>
            <w:shd w:val="clear" w:color="auto" w:fill="auto"/>
            <w:vAlign w:val="bottom"/>
          </w:tcPr>
          <w:p w14:paraId="4546124A" w14:textId="3BB7729F" w:rsidR="00543A26" w:rsidRPr="00FD4C7B" w:rsidRDefault="00D67A66" w:rsidP="001D44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theme="minorBidi"/>
                <w:sz w:val="19"/>
                <w:szCs w:val="19"/>
              </w:rPr>
            </w:pPr>
            <w:r>
              <w:rPr>
                <w:rFonts w:ascii="Arial" w:hAnsi="Arial" w:cstheme="minorBidi"/>
                <w:sz w:val="19"/>
                <w:szCs w:val="19"/>
              </w:rPr>
              <w:t>3,643</w:t>
            </w:r>
          </w:p>
        </w:tc>
        <w:tc>
          <w:tcPr>
            <w:tcW w:w="1364" w:type="dxa"/>
            <w:vAlign w:val="bottom"/>
          </w:tcPr>
          <w:p w14:paraId="2C387B66" w14:textId="12176BBA" w:rsidR="00543A26" w:rsidRPr="00FD4C7B" w:rsidRDefault="00E37119" w:rsidP="001D44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2,818</w:t>
            </w:r>
          </w:p>
        </w:tc>
      </w:tr>
    </w:tbl>
    <w:p w14:paraId="313CAB64" w14:textId="2F063BF4" w:rsidR="0061748F" w:rsidRDefault="0061748F"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780C0246" w14:textId="11765729" w:rsidR="00F057B0" w:rsidRPr="00FD4C7B" w:rsidRDefault="00F76FE9" w:rsidP="00A4582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t>TRADE</w:t>
      </w:r>
      <w:r w:rsidRPr="00FD4C7B">
        <w:rPr>
          <w:rFonts w:ascii="Arial" w:hAnsi="Arial" w:cs="Arial"/>
          <w:b/>
          <w:bCs/>
          <w:sz w:val="19"/>
          <w:szCs w:val="19"/>
          <w:lang w:val="en-GB"/>
        </w:rPr>
        <w:t xml:space="preserve"> ACCOUNTS RECEIVABLE </w:t>
      </w:r>
    </w:p>
    <w:p w14:paraId="7FC02E30" w14:textId="77777777" w:rsidR="00F057B0" w:rsidRPr="00FD4C7B"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2CD801AA" w:rsidR="00F057B0" w:rsidRPr="00FD4C7B" w:rsidRDefault="00F76FE9" w:rsidP="00DD0D1A">
      <w:pPr>
        <w:tabs>
          <w:tab w:val="clear" w:pos="454"/>
          <w:tab w:val="clear" w:pos="907"/>
          <w:tab w:val="left" w:pos="426"/>
          <w:tab w:val="left" w:pos="900"/>
        </w:tabs>
        <w:spacing w:line="360" w:lineRule="auto"/>
        <w:ind w:left="426" w:right="-1"/>
        <w:jc w:val="thaiDistribute"/>
        <w:rPr>
          <w:rFonts w:ascii="Arial" w:hAnsi="Arial" w:cs="Arial"/>
          <w:sz w:val="19"/>
          <w:szCs w:val="19"/>
        </w:rPr>
      </w:pPr>
      <w:r w:rsidRPr="00FD4C7B">
        <w:rPr>
          <w:rFonts w:ascii="Arial" w:hAnsi="Arial" w:cs="Arial"/>
          <w:sz w:val="19"/>
          <w:szCs w:val="19"/>
        </w:rPr>
        <w:t xml:space="preserve">An aging analysis of trade accounts receivable </w:t>
      </w:r>
      <w:r w:rsidR="00D4218C" w:rsidRPr="00FD4C7B">
        <w:rPr>
          <w:rFonts w:ascii="Arial" w:hAnsi="Arial" w:cs="Arial"/>
          <w:sz w:val="19"/>
          <w:szCs w:val="19"/>
        </w:rPr>
        <w:t xml:space="preserve">as </w:t>
      </w:r>
      <w:r w:rsidR="00D32CA4" w:rsidRPr="00FD4C7B">
        <w:rPr>
          <w:rFonts w:ascii="Arial" w:hAnsi="Arial" w:cs="Arial"/>
          <w:sz w:val="19"/>
          <w:szCs w:val="19"/>
        </w:rPr>
        <w:t xml:space="preserve">of </w:t>
      </w:r>
      <w:r w:rsidR="00BF6806" w:rsidRPr="00FD4C7B">
        <w:rPr>
          <w:rFonts w:ascii="Arial" w:hAnsi="Arial" w:cs="Arial"/>
          <w:sz w:val="19"/>
          <w:szCs w:val="19"/>
        </w:rPr>
        <w:t xml:space="preserve">30 </w:t>
      </w:r>
      <w:r w:rsidR="0032463C" w:rsidRPr="0032463C">
        <w:rPr>
          <w:rFonts w:ascii="Arial" w:hAnsi="Arial" w:cs="Arial"/>
          <w:sz w:val="19"/>
          <w:szCs w:val="19"/>
        </w:rPr>
        <w:t>September</w:t>
      </w:r>
      <w:r w:rsidR="004B581D" w:rsidRPr="00FD4C7B">
        <w:rPr>
          <w:rFonts w:ascii="Arial" w:hAnsi="Arial" w:cs="Arial"/>
          <w:sz w:val="19"/>
          <w:szCs w:val="19"/>
        </w:rPr>
        <w:t xml:space="preserve"> 2022</w:t>
      </w:r>
      <w:r w:rsidR="00D4218C" w:rsidRPr="00FD4C7B">
        <w:rPr>
          <w:rFonts w:ascii="Arial" w:hAnsi="Arial" w:cs="Arial"/>
          <w:sz w:val="19"/>
          <w:szCs w:val="19"/>
        </w:rPr>
        <w:t xml:space="preserve"> and 31 December </w:t>
      </w:r>
      <w:r w:rsidR="004708A6" w:rsidRPr="00FD4C7B">
        <w:rPr>
          <w:rFonts w:ascii="Arial" w:hAnsi="Arial" w:cs="Arial"/>
          <w:sz w:val="19"/>
          <w:szCs w:val="19"/>
        </w:rPr>
        <w:t>20</w:t>
      </w:r>
      <w:r w:rsidR="00EE7C86" w:rsidRPr="00FD4C7B">
        <w:rPr>
          <w:rFonts w:ascii="Arial" w:hAnsi="Arial" w:cs="Arial"/>
          <w:sz w:val="19"/>
          <w:szCs w:val="19"/>
        </w:rPr>
        <w:t>2</w:t>
      </w:r>
      <w:r w:rsidR="004B581D" w:rsidRPr="00FD4C7B">
        <w:rPr>
          <w:rFonts w:ascii="Arial" w:hAnsi="Arial" w:cs="Arial"/>
          <w:sz w:val="19"/>
          <w:szCs w:val="19"/>
        </w:rPr>
        <w:t>1</w:t>
      </w:r>
      <w:r w:rsidR="00D4218C" w:rsidRPr="00FD4C7B">
        <w:rPr>
          <w:rFonts w:ascii="Arial" w:hAnsi="Arial" w:cs="Arial"/>
          <w:sz w:val="19"/>
          <w:szCs w:val="19"/>
        </w:rPr>
        <w:t xml:space="preserve"> </w:t>
      </w:r>
      <w:r w:rsidRPr="00FD4C7B">
        <w:rPr>
          <w:rFonts w:ascii="Arial" w:hAnsi="Arial" w:cs="Arial"/>
          <w:sz w:val="19"/>
          <w:szCs w:val="19"/>
        </w:rPr>
        <w:t xml:space="preserve">are </w:t>
      </w:r>
      <w:r w:rsidR="0032463C">
        <w:rPr>
          <w:rFonts w:ascii="Arial" w:hAnsi="Arial" w:cs="Arial"/>
          <w:sz w:val="19"/>
          <w:szCs w:val="19"/>
        </w:rPr>
        <w:br/>
      </w:r>
      <w:r w:rsidRPr="00FD4C7B">
        <w:rPr>
          <w:rFonts w:ascii="Arial" w:hAnsi="Arial" w:cs="Arial"/>
          <w:sz w:val="19"/>
          <w:szCs w:val="19"/>
        </w:rPr>
        <w:t>as follow:</w:t>
      </w:r>
    </w:p>
    <w:p w14:paraId="15C83FC1" w14:textId="77777777" w:rsidR="004B581D" w:rsidRPr="0032463C" w:rsidRDefault="004B581D" w:rsidP="00DD0D1A">
      <w:pPr>
        <w:tabs>
          <w:tab w:val="clear" w:pos="454"/>
          <w:tab w:val="clear" w:pos="907"/>
          <w:tab w:val="left" w:pos="426"/>
          <w:tab w:val="left" w:pos="900"/>
        </w:tabs>
        <w:spacing w:line="360" w:lineRule="auto"/>
        <w:ind w:left="426" w:right="-1"/>
        <w:jc w:val="thaiDistribute"/>
        <w:rPr>
          <w:rFonts w:ascii="Arial" w:hAnsi="Arial" w:cstheme="minorBidi"/>
          <w:sz w:val="10"/>
          <w:szCs w:val="10"/>
        </w:rPr>
      </w:pPr>
    </w:p>
    <w:p w14:paraId="720B96CA" w14:textId="77777777" w:rsidR="006E02A6" w:rsidRPr="00FD4C7B" w:rsidRDefault="006E02A6" w:rsidP="00EE7C86">
      <w:pPr>
        <w:tabs>
          <w:tab w:val="clear" w:pos="907"/>
          <w:tab w:val="left" w:pos="900"/>
        </w:tabs>
        <w:spacing w:line="360" w:lineRule="auto"/>
        <w:ind w:left="426" w:right="-1"/>
        <w:jc w:val="thaiDistribute"/>
        <w:rPr>
          <w:rFonts w:ascii="Arial" w:hAnsi="Arial" w:cs="Arial"/>
          <w:sz w:val="4"/>
          <w:szCs w:val="4"/>
        </w:rPr>
      </w:pPr>
    </w:p>
    <w:tbl>
      <w:tblPr>
        <w:tblW w:w="9073" w:type="dxa"/>
        <w:tblInd w:w="369" w:type="dxa"/>
        <w:tblLayout w:type="fixed"/>
        <w:tblCellMar>
          <w:left w:w="0" w:type="dxa"/>
          <w:right w:w="0" w:type="dxa"/>
        </w:tblCellMar>
        <w:tblLook w:val="0000" w:firstRow="0" w:lastRow="0" w:firstColumn="0" w:lastColumn="0" w:noHBand="0" w:noVBand="0"/>
      </w:tblPr>
      <w:tblGrid>
        <w:gridCol w:w="3366"/>
        <w:gridCol w:w="1246"/>
        <w:gridCol w:w="238"/>
        <w:gridCol w:w="1251"/>
        <w:gridCol w:w="238"/>
        <w:gridCol w:w="1247"/>
        <w:gridCol w:w="238"/>
        <w:gridCol w:w="1249"/>
      </w:tblGrid>
      <w:tr w:rsidR="00FD4C7B" w:rsidRPr="00FD4C7B" w14:paraId="7E6BC5C7" w14:textId="77777777" w:rsidTr="0032463C">
        <w:trPr>
          <w:cantSplit/>
          <w:trHeight w:val="268"/>
          <w:tblHeader/>
        </w:trPr>
        <w:tc>
          <w:tcPr>
            <w:tcW w:w="3366" w:type="dxa"/>
            <w:shd w:val="clear" w:color="auto" w:fill="auto"/>
          </w:tcPr>
          <w:p w14:paraId="41A4B1FA" w14:textId="77777777" w:rsidR="00227438" w:rsidRPr="00FD4C7B" w:rsidRDefault="00227438" w:rsidP="0032463C">
            <w:pPr>
              <w:spacing w:before="60" w:line="276" w:lineRule="auto"/>
              <w:jc w:val="thaiDistribute"/>
              <w:rPr>
                <w:rFonts w:ascii="Arial" w:hAnsi="Arial" w:cs="Arial"/>
                <w:sz w:val="19"/>
                <w:szCs w:val="19"/>
                <w:cs/>
              </w:rPr>
            </w:pPr>
          </w:p>
        </w:tc>
        <w:tc>
          <w:tcPr>
            <w:tcW w:w="2735" w:type="dxa"/>
            <w:gridSpan w:val="3"/>
          </w:tcPr>
          <w:p w14:paraId="3AA3A272" w14:textId="77777777" w:rsidR="00227438" w:rsidRPr="00FD4C7B" w:rsidRDefault="00227438" w:rsidP="0032463C">
            <w:pPr>
              <w:spacing w:before="60" w:line="276" w:lineRule="auto"/>
              <w:ind w:right="180"/>
              <w:jc w:val="right"/>
              <w:rPr>
                <w:rFonts w:ascii="Arial" w:hAnsi="Arial" w:cs="Arial"/>
                <w:sz w:val="19"/>
                <w:szCs w:val="19"/>
              </w:rPr>
            </w:pPr>
          </w:p>
        </w:tc>
        <w:tc>
          <w:tcPr>
            <w:tcW w:w="238" w:type="dxa"/>
            <w:shd w:val="clear" w:color="auto" w:fill="auto"/>
          </w:tcPr>
          <w:p w14:paraId="329BC3DC" w14:textId="77777777" w:rsidR="00227438" w:rsidRPr="00FD4C7B" w:rsidRDefault="0022743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FD4C7B" w:rsidRDefault="00227438" w:rsidP="0032463C">
            <w:pPr>
              <w:spacing w:before="60" w:line="276" w:lineRule="auto"/>
              <w:ind w:right="51"/>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304B8CDC" w14:textId="77777777" w:rsidTr="0032463C">
        <w:trPr>
          <w:cantSplit/>
          <w:trHeight w:val="343"/>
          <w:tblHeader/>
        </w:trPr>
        <w:tc>
          <w:tcPr>
            <w:tcW w:w="3366" w:type="dxa"/>
            <w:shd w:val="clear" w:color="auto" w:fill="auto"/>
            <w:vAlign w:val="bottom"/>
          </w:tcPr>
          <w:p w14:paraId="078F6346" w14:textId="77777777" w:rsidR="00CA5A07" w:rsidRPr="00FD4C7B" w:rsidRDefault="00CA5A07"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0DCC30EC" w14:textId="77777777" w:rsidR="00CA5A07" w:rsidRPr="00FD4C7B" w:rsidRDefault="00CA5A07"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Consolidated F/S</w:t>
            </w:r>
          </w:p>
        </w:tc>
        <w:tc>
          <w:tcPr>
            <w:tcW w:w="238" w:type="dxa"/>
            <w:shd w:val="clear" w:color="auto" w:fill="auto"/>
            <w:vAlign w:val="bottom"/>
          </w:tcPr>
          <w:p w14:paraId="6D7D7478" w14:textId="77777777" w:rsidR="00CA5A07" w:rsidRPr="00FD4C7B" w:rsidRDefault="00CA5A07"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7777777" w:rsidR="00CA5A07" w:rsidRPr="00FD4C7B" w:rsidRDefault="00CA5A07"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Separate F/S</w:t>
            </w:r>
          </w:p>
        </w:tc>
      </w:tr>
      <w:tr w:rsidR="00FD4C7B" w:rsidRPr="00FD4C7B" w14:paraId="3816C25A" w14:textId="77777777" w:rsidTr="0032463C">
        <w:trPr>
          <w:cantSplit/>
          <w:trHeight w:val="350"/>
          <w:tblHeader/>
        </w:trPr>
        <w:tc>
          <w:tcPr>
            <w:tcW w:w="3366" w:type="dxa"/>
            <w:shd w:val="clear" w:color="auto" w:fill="auto"/>
            <w:vAlign w:val="bottom"/>
          </w:tcPr>
          <w:p w14:paraId="5D67AF2F" w14:textId="77777777" w:rsidR="004B581D" w:rsidRPr="00FD4C7B" w:rsidRDefault="004B581D" w:rsidP="0032463C">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39BC0F80" w:rsidR="004B581D" w:rsidRPr="00FD4C7B" w:rsidRDefault="00BF6806" w:rsidP="0032463C">
            <w:pPr>
              <w:tabs>
                <w:tab w:val="clear" w:pos="907"/>
              </w:tabs>
              <w:spacing w:before="60" w:line="276" w:lineRule="auto"/>
              <w:ind w:left="-108" w:right="-80"/>
              <w:jc w:val="center"/>
              <w:rPr>
                <w:rFonts w:ascii="Arial" w:hAnsi="Arial" w:cs="Arial"/>
                <w:sz w:val="19"/>
                <w:szCs w:val="19"/>
                <w:cs/>
              </w:rPr>
            </w:pPr>
            <w:r w:rsidRPr="00FD4C7B">
              <w:rPr>
                <w:rFonts w:ascii="Arial" w:hAnsi="Arial" w:cs="Arial"/>
                <w:sz w:val="19"/>
                <w:szCs w:val="19"/>
              </w:rPr>
              <w:t xml:space="preserve">30 </w:t>
            </w:r>
            <w:r w:rsidR="0032463C" w:rsidRPr="0032463C">
              <w:rPr>
                <w:rFonts w:ascii="Arial" w:hAnsi="Arial" w:cs="Arial"/>
                <w:sz w:val="19"/>
                <w:szCs w:val="19"/>
              </w:rPr>
              <w:t>September</w:t>
            </w:r>
            <w:r w:rsidR="004B581D" w:rsidRPr="00FD4C7B">
              <w:rPr>
                <w:rFonts w:ascii="Arial" w:hAnsi="Arial" w:cs="Arial"/>
                <w:sz w:val="19"/>
                <w:szCs w:val="19"/>
              </w:rPr>
              <w:t xml:space="preserve"> </w:t>
            </w:r>
            <w:r w:rsidR="004B581D" w:rsidRPr="00FD4C7B">
              <w:rPr>
                <w:rFonts w:ascii="Arial" w:hAnsi="Arial" w:cs="Arial"/>
                <w:sz w:val="19"/>
                <w:szCs w:val="19"/>
              </w:rPr>
              <w:br/>
              <w:t>2022</w:t>
            </w:r>
          </w:p>
        </w:tc>
        <w:tc>
          <w:tcPr>
            <w:tcW w:w="238" w:type="dxa"/>
            <w:shd w:val="clear" w:color="auto" w:fill="auto"/>
            <w:vAlign w:val="bottom"/>
          </w:tcPr>
          <w:p w14:paraId="6290DA69" w14:textId="77777777" w:rsidR="004B581D" w:rsidRPr="00FD4C7B" w:rsidRDefault="004B581D" w:rsidP="0032463C">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6A17E7FA" w14:textId="006EE961" w:rsidR="004B581D" w:rsidRPr="00FD4C7B" w:rsidRDefault="004B581D" w:rsidP="0032463C">
            <w:pPr>
              <w:tabs>
                <w:tab w:val="clear" w:pos="907"/>
              </w:tabs>
              <w:spacing w:before="60" w:line="276" w:lineRule="auto"/>
              <w:ind w:left="-108" w:right="-80"/>
              <w:jc w:val="center"/>
              <w:rPr>
                <w:rFonts w:ascii="Arial" w:hAnsi="Arial" w:cs="Arial"/>
                <w:sz w:val="19"/>
                <w:szCs w:val="19"/>
                <w:cs/>
                <w:lang w:val="en-GB"/>
              </w:rPr>
            </w:pPr>
            <w:r w:rsidRPr="00FD4C7B">
              <w:rPr>
                <w:rFonts w:ascii="Arial" w:hAnsi="Arial" w:cs="Arial"/>
                <w:sz w:val="19"/>
                <w:szCs w:val="19"/>
              </w:rPr>
              <w:t>31 December</w:t>
            </w:r>
            <w:r w:rsidR="0032463C">
              <w:rPr>
                <w:rFonts w:ascii="Arial" w:hAnsi="Arial" w:cs="Arial"/>
                <w:sz w:val="19"/>
                <w:szCs w:val="19"/>
              </w:rPr>
              <w:br/>
            </w:r>
            <w:r w:rsidRPr="00FD4C7B">
              <w:rPr>
                <w:rFonts w:ascii="Arial" w:hAnsi="Arial" w:cs="Arial"/>
                <w:sz w:val="19"/>
                <w:szCs w:val="19"/>
              </w:rPr>
              <w:t>2021</w:t>
            </w:r>
          </w:p>
        </w:tc>
        <w:tc>
          <w:tcPr>
            <w:tcW w:w="238" w:type="dxa"/>
            <w:shd w:val="clear" w:color="auto" w:fill="auto"/>
            <w:vAlign w:val="center"/>
          </w:tcPr>
          <w:p w14:paraId="322B48FF" w14:textId="77777777" w:rsidR="004B581D" w:rsidRPr="00FD4C7B" w:rsidRDefault="004B581D" w:rsidP="0032463C">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71D69377" w:rsidR="004B581D" w:rsidRPr="00FD4C7B" w:rsidRDefault="005A5F45" w:rsidP="0032463C">
            <w:pPr>
              <w:tabs>
                <w:tab w:val="clear" w:pos="907"/>
              </w:tabs>
              <w:spacing w:before="60" w:line="276" w:lineRule="auto"/>
              <w:ind w:left="-108" w:right="-80"/>
              <w:jc w:val="center"/>
              <w:rPr>
                <w:rFonts w:ascii="Arial" w:hAnsi="Arial" w:cs="Arial"/>
                <w:sz w:val="19"/>
                <w:szCs w:val="19"/>
                <w:cs/>
              </w:rPr>
            </w:pPr>
            <w:r w:rsidRPr="00FD4C7B">
              <w:rPr>
                <w:rFonts w:ascii="Arial" w:hAnsi="Arial" w:cs="Arial"/>
                <w:sz w:val="19"/>
                <w:szCs w:val="19"/>
              </w:rPr>
              <w:t xml:space="preserve">30 </w:t>
            </w:r>
            <w:r w:rsidR="0032463C" w:rsidRPr="0032463C">
              <w:rPr>
                <w:rFonts w:ascii="Arial" w:hAnsi="Arial" w:cs="Arial"/>
                <w:sz w:val="19"/>
                <w:szCs w:val="19"/>
              </w:rPr>
              <w:t>September</w:t>
            </w:r>
            <w:r w:rsidR="004B581D" w:rsidRPr="00FD4C7B">
              <w:rPr>
                <w:rFonts w:ascii="Arial" w:hAnsi="Arial" w:cs="Arial"/>
                <w:sz w:val="19"/>
                <w:szCs w:val="19"/>
              </w:rPr>
              <w:t xml:space="preserve"> </w:t>
            </w:r>
            <w:r w:rsidR="004B581D" w:rsidRPr="00FD4C7B">
              <w:rPr>
                <w:rFonts w:ascii="Arial" w:hAnsi="Arial" w:cs="Arial"/>
                <w:sz w:val="19"/>
                <w:szCs w:val="19"/>
              </w:rPr>
              <w:br/>
              <w:t>2022</w:t>
            </w:r>
          </w:p>
        </w:tc>
        <w:tc>
          <w:tcPr>
            <w:tcW w:w="238" w:type="dxa"/>
            <w:shd w:val="clear" w:color="auto" w:fill="auto"/>
            <w:vAlign w:val="bottom"/>
          </w:tcPr>
          <w:p w14:paraId="21DECA1B" w14:textId="77777777" w:rsidR="004B581D" w:rsidRPr="00FD4C7B" w:rsidRDefault="004B581D" w:rsidP="0032463C">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7AFC31FD" w14:textId="022E6AB1" w:rsidR="004B581D" w:rsidRPr="00FD4C7B" w:rsidRDefault="004B581D" w:rsidP="0032463C">
            <w:pPr>
              <w:tabs>
                <w:tab w:val="clear" w:pos="907"/>
              </w:tabs>
              <w:spacing w:before="60" w:line="276" w:lineRule="auto"/>
              <w:ind w:left="-108" w:right="-80"/>
              <w:jc w:val="center"/>
              <w:rPr>
                <w:rFonts w:ascii="Arial" w:hAnsi="Arial" w:cs="Arial"/>
                <w:sz w:val="19"/>
                <w:szCs w:val="19"/>
                <w:cs/>
                <w:lang w:val="en-GB"/>
              </w:rPr>
            </w:pPr>
            <w:r w:rsidRPr="00FD4C7B">
              <w:rPr>
                <w:rFonts w:ascii="Arial" w:hAnsi="Arial" w:cs="Arial"/>
                <w:sz w:val="19"/>
                <w:szCs w:val="19"/>
              </w:rPr>
              <w:t>31 December</w:t>
            </w:r>
            <w:r w:rsidR="0032463C">
              <w:rPr>
                <w:rFonts w:ascii="Arial" w:hAnsi="Arial" w:cs="Arial"/>
                <w:sz w:val="19"/>
                <w:szCs w:val="19"/>
              </w:rPr>
              <w:br/>
            </w:r>
            <w:r w:rsidRPr="00FD4C7B">
              <w:rPr>
                <w:rFonts w:ascii="Arial" w:hAnsi="Arial" w:cs="Arial"/>
                <w:sz w:val="19"/>
                <w:szCs w:val="19"/>
              </w:rPr>
              <w:t>2021</w:t>
            </w:r>
          </w:p>
        </w:tc>
      </w:tr>
      <w:tr w:rsidR="00FD4C7B" w:rsidRPr="00FD4C7B" w14:paraId="40817218" w14:textId="77777777" w:rsidTr="0032463C">
        <w:trPr>
          <w:cantSplit/>
          <w:trHeight w:val="352"/>
        </w:trPr>
        <w:tc>
          <w:tcPr>
            <w:tcW w:w="3366" w:type="dxa"/>
            <w:shd w:val="clear" w:color="auto" w:fill="auto"/>
            <w:vAlign w:val="bottom"/>
          </w:tcPr>
          <w:p w14:paraId="496B4048" w14:textId="77777777" w:rsidR="00CA5A07" w:rsidRPr="00FD4C7B" w:rsidRDefault="00CA5A07"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0AE04340" w14:textId="77777777" w:rsidR="00CA5A07" w:rsidRPr="00FD4C7B"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880955D" w14:textId="77777777" w:rsidR="00CA5A07" w:rsidRPr="00FD4C7B"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57EEE394" w14:textId="77777777" w:rsidR="00CA5A07" w:rsidRPr="00FD4C7B"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029D99F5" w14:textId="77777777" w:rsidR="00CA5A07" w:rsidRPr="00FD4C7B"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732802C6" w14:textId="77777777" w:rsidR="00CA5A07" w:rsidRPr="00FD4C7B"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60FF5DAA" w14:textId="77777777" w:rsidR="00CA5A07" w:rsidRPr="00FD4C7B"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3FB93DB7" w14:textId="77777777" w:rsidR="00CA5A07" w:rsidRPr="00FD4C7B"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r>
      <w:tr w:rsidR="00FD4C7B" w:rsidRPr="00FD4C7B" w14:paraId="4A7E15B6" w14:textId="77777777" w:rsidTr="0032463C">
        <w:trPr>
          <w:cantSplit/>
          <w:trHeight w:val="162"/>
        </w:trPr>
        <w:tc>
          <w:tcPr>
            <w:tcW w:w="3366" w:type="dxa"/>
            <w:shd w:val="clear" w:color="auto" w:fill="auto"/>
            <w:vAlign w:val="bottom"/>
          </w:tcPr>
          <w:p w14:paraId="1B28CD10" w14:textId="77777777" w:rsidR="00D75D65" w:rsidRPr="00FD4C7B" w:rsidRDefault="00D75D65" w:rsidP="0032463C">
            <w:pPr>
              <w:tabs>
                <w:tab w:val="left" w:pos="710"/>
              </w:tabs>
              <w:spacing w:before="60" w:line="276" w:lineRule="auto"/>
              <w:ind w:left="66" w:right="114"/>
              <w:rPr>
                <w:rFonts w:ascii="Arial" w:hAnsi="Arial" w:cs="Arial"/>
                <w:sz w:val="19"/>
                <w:szCs w:val="19"/>
                <w:lang w:val="en-GB"/>
              </w:rPr>
            </w:pPr>
            <w:r w:rsidRPr="00FD4C7B">
              <w:rPr>
                <w:rFonts w:ascii="Arial" w:hAnsi="Arial" w:cs="Arial"/>
                <w:sz w:val="19"/>
                <w:szCs w:val="19"/>
              </w:rPr>
              <w:t>Not yet due</w:t>
            </w:r>
          </w:p>
        </w:tc>
        <w:tc>
          <w:tcPr>
            <w:tcW w:w="1246" w:type="dxa"/>
            <w:shd w:val="clear" w:color="auto" w:fill="auto"/>
            <w:vAlign w:val="bottom"/>
          </w:tcPr>
          <w:p w14:paraId="1712BFDD" w14:textId="0DE64F14"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13</w:t>
            </w:r>
            <w:r w:rsidR="00F8208D">
              <w:rPr>
                <w:rFonts w:ascii="Arial" w:hAnsi="Arial" w:cs="Arial"/>
                <w:sz w:val="19"/>
                <w:szCs w:val="19"/>
              </w:rPr>
              <w:t>4,564</w:t>
            </w:r>
          </w:p>
        </w:tc>
        <w:tc>
          <w:tcPr>
            <w:tcW w:w="238" w:type="dxa"/>
            <w:shd w:val="clear" w:color="auto" w:fill="auto"/>
          </w:tcPr>
          <w:p w14:paraId="4557301E"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CDDB688" w14:textId="0E9BBF86"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174,392</w:t>
            </w:r>
          </w:p>
        </w:tc>
        <w:tc>
          <w:tcPr>
            <w:tcW w:w="238" w:type="dxa"/>
            <w:shd w:val="clear" w:color="auto" w:fill="auto"/>
          </w:tcPr>
          <w:p w14:paraId="20B04BC3"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6572ED7" w14:textId="67643608" w:rsidR="00D75D65" w:rsidRPr="00FD4C7B" w:rsidRDefault="00AD5688" w:rsidP="0032463C">
            <w:pPr>
              <w:tabs>
                <w:tab w:val="clear" w:pos="454"/>
                <w:tab w:val="clear" w:pos="680"/>
                <w:tab w:val="left" w:pos="0"/>
              </w:tabs>
              <w:spacing w:before="60" w:line="276" w:lineRule="auto"/>
              <w:ind w:right="84"/>
              <w:jc w:val="right"/>
              <w:rPr>
                <w:rFonts w:ascii="Arial" w:hAnsi="Arial" w:cstheme="minorBidi"/>
                <w:sz w:val="19"/>
                <w:szCs w:val="19"/>
              </w:rPr>
            </w:pPr>
            <w:r>
              <w:rPr>
                <w:rFonts w:ascii="Arial" w:hAnsi="Arial" w:cstheme="minorBidi"/>
                <w:sz w:val="19"/>
                <w:szCs w:val="19"/>
              </w:rPr>
              <w:t>124,533</w:t>
            </w:r>
          </w:p>
        </w:tc>
        <w:tc>
          <w:tcPr>
            <w:tcW w:w="238" w:type="dxa"/>
            <w:shd w:val="clear" w:color="auto" w:fill="auto"/>
          </w:tcPr>
          <w:p w14:paraId="79ACAE04"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09CCD54" w14:textId="6D2FF921" w:rsidR="00D75D65" w:rsidRPr="00FD4C7B" w:rsidRDefault="00D75D65" w:rsidP="004E5AA7">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163,745</w:t>
            </w:r>
          </w:p>
        </w:tc>
      </w:tr>
      <w:tr w:rsidR="00FD4C7B" w:rsidRPr="00FD4C7B" w14:paraId="5B03A2AD" w14:textId="77777777" w:rsidTr="0032463C">
        <w:trPr>
          <w:cantSplit/>
          <w:trHeight w:val="108"/>
        </w:trPr>
        <w:tc>
          <w:tcPr>
            <w:tcW w:w="3366" w:type="dxa"/>
            <w:shd w:val="clear" w:color="auto" w:fill="auto"/>
            <w:vAlign w:val="bottom"/>
          </w:tcPr>
          <w:p w14:paraId="6213CD3E" w14:textId="45B74170" w:rsidR="00D75D65" w:rsidRPr="00FD4C7B" w:rsidRDefault="00D75D65" w:rsidP="0032463C">
            <w:pPr>
              <w:tabs>
                <w:tab w:val="left" w:pos="710"/>
              </w:tabs>
              <w:spacing w:before="60" w:line="276" w:lineRule="auto"/>
              <w:ind w:left="66" w:right="114"/>
              <w:rPr>
                <w:rFonts w:ascii="Arial" w:hAnsi="Arial" w:cs="Arial"/>
                <w:sz w:val="19"/>
                <w:szCs w:val="19"/>
                <w:lang w:val="en-GB"/>
              </w:rPr>
            </w:pPr>
            <w:r w:rsidRPr="00FD4C7B">
              <w:rPr>
                <w:rFonts w:ascii="Arial" w:hAnsi="Arial" w:cs="Arial"/>
                <w:sz w:val="19"/>
                <w:szCs w:val="19"/>
              </w:rPr>
              <w:t>Overdue</w:t>
            </w:r>
          </w:p>
        </w:tc>
        <w:tc>
          <w:tcPr>
            <w:tcW w:w="1246" w:type="dxa"/>
            <w:shd w:val="clear" w:color="auto" w:fill="auto"/>
            <w:vAlign w:val="bottom"/>
          </w:tcPr>
          <w:p w14:paraId="51B2C44E" w14:textId="14B6BABC"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221C9A3"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541623B" w14:textId="2CE07B12"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 xml:space="preserve">                         </w:t>
            </w:r>
          </w:p>
        </w:tc>
        <w:tc>
          <w:tcPr>
            <w:tcW w:w="238" w:type="dxa"/>
            <w:shd w:val="clear" w:color="auto" w:fill="auto"/>
          </w:tcPr>
          <w:p w14:paraId="6862607A"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11C09A8"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4BAB23A2"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F82E121"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r>
      <w:tr w:rsidR="00FD4C7B" w:rsidRPr="00FD4C7B" w14:paraId="2A0A98E9" w14:textId="77777777" w:rsidTr="0032463C">
        <w:trPr>
          <w:cantSplit/>
          <w:trHeight w:val="68"/>
        </w:trPr>
        <w:tc>
          <w:tcPr>
            <w:tcW w:w="3366" w:type="dxa"/>
            <w:shd w:val="clear" w:color="auto" w:fill="auto"/>
            <w:vAlign w:val="bottom"/>
          </w:tcPr>
          <w:p w14:paraId="3584B212" w14:textId="77777777" w:rsidR="00D75D65" w:rsidRPr="00FD4C7B" w:rsidRDefault="00D75D65" w:rsidP="0032463C">
            <w:pPr>
              <w:tabs>
                <w:tab w:val="left" w:pos="710"/>
              </w:tabs>
              <w:spacing w:before="60" w:line="276" w:lineRule="auto"/>
              <w:ind w:left="283" w:right="114"/>
              <w:rPr>
                <w:rFonts w:ascii="Arial" w:hAnsi="Arial" w:cs="Arial"/>
                <w:sz w:val="19"/>
                <w:szCs w:val="19"/>
              </w:rPr>
            </w:pPr>
            <w:r w:rsidRPr="00FD4C7B">
              <w:rPr>
                <w:rFonts w:ascii="Arial" w:hAnsi="Arial" w:cs="Arial"/>
                <w:sz w:val="19"/>
                <w:szCs w:val="19"/>
              </w:rPr>
              <w:t>Less than 3 months</w:t>
            </w:r>
          </w:p>
        </w:tc>
        <w:tc>
          <w:tcPr>
            <w:tcW w:w="1246" w:type="dxa"/>
            <w:shd w:val="clear" w:color="auto" w:fill="auto"/>
          </w:tcPr>
          <w:p w14:paraId="08B89DB3" w14:textId="52764F2B"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86,232</w:t>
            </w:r>
          </w:p>
        </w:tc>
        <w:tc>
          <w:tcPr>
            <w:tcW w:w="238" w:type="dxa"/>
            <w:shd w:val="clear" w:color="auto" w:fill="auto"/>
          </w:tcPr>
          <w:p w14:paraId="2D868E15"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1E057BFF" w14:textId="564DF844"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200,688</w:t>
            </w:r>
          </w:p>
        </w:tc>
        <w:tc>
          <w:tcPr>
            <w:tcW w:w="238" w:type="dxa"/>
            <w:shd w:val="clear" w:color="auto" w:fill="auto"/>
          </w:tcPr>
          <w:p w14:paraId="53729A3C"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6E93DD44" w14:textId="43E46885"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83,099</w:t>
            </w:r>
          </w:p>
        </w:tc>
        <w:tc>
          <w:tcPr>
            <w:tcW w:w="238" w:type="dxa"/>
            <w:shd w:val="clear" w:color="auto" w:fill="auto"/>
          </w:tcPr>
          <w:p w14:paraId="399C6201"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F689435" w14:textId="2566D053"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193,579</w:t>
            </w:r>
          </w:p>
        </w:tc>
      </w:tr>
      <w:tr w:rsidR="00FD4C7B" w:rsidRPr="00FD4C7B" w14:paraId="4E524F7C" w14:textId="77777777" w:rsidTr="0032463C">
        <w:trPr>
          <w:cantSplit/>
          <w:trHeight w:val="90"/>
        </w:trPr>
        <w:tc>
          <w:tcPr>
            <w:tcW w:w="3366" w:type="dxa"/>
            <w:shd w:val="clear" w:color="auto" w:fill="auto"/>
            <w:vAlign w:val="bottom"/>
          </w:tcPr>
          <w:p w14:paraId="7398EC72" w14:textId="77777777" w:rsidR="00D75D65" w:rsidRPr="00FD4C7B" w:rsidRDefault="00D75D65" w:rsidP="0032463C">
            <w:pPr>
              <w:tabs>
                <w:tab w:val="left" w:pos="710"/>
              </w:tabs>
              <w:spacing w:before="60" w:line="276" w:lineRule="auto"/>
              <w:ind w:left="283" w:right="114"/>
              <w:rPr>
                <w:rFonts w:ascii="Arial" w:hAnsi="Arial" w:cs="Arial"/>
                <w:sz w:val="19"/>
                <w:szCs w:val="19"/>
              </w:rPr>
            </w:pPr>
            <w:r w:rsidRPr="00FD4C7B">
              <w:rPr>
                <w:rFonts w:ascii="Arial" w:hAnsi="Arial" w:cs="Arial"/>
                <w:sz w:val="19"/>
                <w:szCs w:val="19"/>
              </w:rPr>
              <w:t>3 - 6 months</w:t>
            </w:r>
          </w:p>
        </w:tc>
        <w:tc>
          <w:tcPr>
            <w:tcW w:w="1246" w:type="dxa"/>
            <w:shd w:val="clear" w:color="auto" w:fill="auto"/>
          </w:tcPr>
          <w:p w14:paraId="2901D1A2" w14:textId="0FEA857A"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26,893</w:t>
            </w:r>
          </w:p>
        </w:tc>
        <w:tc>
          <w:tcPr>
            <w:tcW w:w="238" w:type="dxa"/>
            <w:shd w:val="clear" w:color="auto" w:fill="auto"/>
          </w:tcPr>
          <w:p w14:paraId="45D3FEA1"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0DC4AF7" w14:textId="1680C2E3"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31,712</w:t>
            </w:r>
          </w:p>
        </w:tc>
        <w:tc>
          <w:tcPr>
            <w:tcW w:w="238" w:type="dxa"/>
            <w:shd w:val="clear" w:color="auto" w:fill="auto"/>
          </w:tcPr>
          <w:p w14:paraId="4E34D5D3"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5BFBCF4D" w14:textId="0A90E685"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26,159</w:t>
            </w:r>
          </w:p>
        </w:tc>
        <w:tc>
          <w:tcPr>
            <w:tcW w:w="238" w:type="dxa"/>
            <w:shd w:val="clear" w:color="auto" w:fill="auto"/>
          </w:tcPr>
          <w:p w14:paraId="664C9A08"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23BE15AD" w14:textId="7452D112"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28,416</w:t>
            </w:r>
          </w:p>
        </w:tc>
      </w:tr>
      <w:tr w:rsidR="00FD4C7B" w:rsidRPr="00FD4C7B" w14:paraId="1F92950B" w14:textId="77777777" w:rsidTr="0032463C">
        <w:trPr>
          <w:cantSplit/>
          <w:trHeight w:val="68"/>
        </w:trPr>
        <w:tc>
          <w:tcPr>
            <w:tcW w:w="3366" w:type="dxa"/>
            <w:shd w:val="clear" w:color="auto" w:fill="auto"/>
            <w:vAlign w:val="bottom"/>
          </w:tcPr>
          <w:p w14:paraId="46C02662" w14:textId="77777777" w:rsidR="00D75D65" w:rsidRPr="00FD4C7B" w:rsidRDefault="00D75D65" w:rsidP="0032463C">
            <w:pPr>
              <w:tabs>
                <w:tab w:val="left" w:pos="710"/>
              </w:tabs>
              <w:spacing w:before="60" w:line="276" w:lineRule="auto"/>
              <w:ind w:left="283" w:right="114"/>
              <w:rPr>
                <w:rFonts w:ascii="Arial" w:hAnsi="Arial" w:cs="Arial"/>
                <w:sz w:val="19"/>
                <w:szCs w:val="19"/>
              </w:rPr>
            </w:pPr>
            <w:r w:rsidRPr="00FD4C7B">
              <w:rPr>
                <w:rFonts w:ascii="Arial" w:hAnsi="Arial" w:cs="Arial"/>
                <w:sz w:val="19"/>
                <w:szCs w:val="19"/>
              </w:rPr>
              <w:t xml:space="preserve">6 - 12 months </w:t>
            </w:r>
          </w:p>
        </w:tc>
        <w:tc>
          <w:tcPr>
            <w:tcW w:w="1246" w:type="dxa"/>
            <w:shd w:val="clear" w:color="auto" w:fill="auto"/>
          </w:tcPr>
          <w:p w14:paraId="4B91908B" w14:textId="6265AE19"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26,353</w:t>
            </w:r>
          </w:p>
        </w:tc>
        <w:tc>
          <w:tcPr>
            <w:tcW w:w="238" w:type="dxa"/>
            <w:shd w:val="clear" w:color="auto" w:fill="auto"/>
          </w:tcPr>
          <w:p w14:paraId="2A630934"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464C82A" w14:textId="7A691A41"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38,438</w:t>
            </w:r>
          </w:p>
        </w:tc>
        <w:tc>
          <w:tcPr>
            <w:tcW w:w="238" w:type="dxa"/>
            <w:shd w:val="clear" w:color="auto" w:fill="auto"/>
          </w:tcPr>
          <w:p w14:paraId="195FB68C"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7EAD0AF" w14:textId="30AB5083"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25,707</w:t>
            </w:r>
          </w:p>
        </w:tc>
        <w:tc>
          <w:tcPr>
            <w:tcW w:w="238" w:type="dxa"/>
            <w:shd w:val="clear" w:color="auto" w:fill="auto"/>
          </w:tcPr>
          <w:p w14:paraId="56548969"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0428780F" w14:textId="282BA656"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38,154</w:t>
            </w:r>
          </w:p>
        </w:tc>
      </w:tr>
      <w:tr w:rsidR="00FD4C7B" w:rsidRPr="00FD4C7B" w14:paraId="7D692CDF" w14:textId="77777777" w:rsidTr="0032463C">
        <w:trPr>
          <w:cantSplit/>
          <w:trHeight w:val="68"/>
        </w:trPr>
        <w:tc>
          <w:tcPr>
            <w:tcW w:w="3366" w:type="dxa"/>
            <w:shd w:val="clear" w:color="auto" w:fill="auto"/>
            <w:vAlign w:val="bottom"/>
          </w:tcPr>
          <w:p w14:paraId="556C864F" w14:textId="77777777" w:rsidR="00D75D65" w:rsidRPr="00FD4C7B" w:rsidRDefault="00D75D65" w:rsidP="0032463C">
            <w:pPr>
              <w:tabs>
                <w:tab w:val="left" w:pos="710"/>
              </w:tabs>
              <w:spacing w:before="60" w:line="276" w:lineRule="auto"/>
              <w:ind w:left="283" w:right="114"/>
              <w:rPr>
                <w:rFonts w:ascii="Arial" w:hAnsi="Arial" w:cs="Arial"/>
                <w:sz w:val="19"/>
                <w:szCs w:val="19"/>
              </w:rPr>
            </w:pPr>
            <w:r w:rsidRPr="00FD4C7B">
              <w:rPr>
                <w:rFonts w:ascii="Arial" w:hAnsi="Arial" w:cs="Arial"/>
                <w:sz w:val="19"/>
                <w:szCs w:val="19"/>
              </w:rPr>
              <w:t>More than 12 months</w:t>
            </w:r>
          </w:p>
        </w:tc>
        <w:tc>
          <w:tcPr>
            <w:tcW w:w="1246" w:type="dxa"/>
            <w:shd w:val="clear" w:color="auto" w:fill="auto"/>
          </w:tcPr>
          <w:p w14:paraId="4B28659A" w14:textId="33D00DD7" w:rsidR="00D75D65" w:rsidRPr="00FD4C7B" w:rsidRDefault="00F8208D"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w:t>
            </w:r>
            <w:r w:rsidR="00AD5688">
              <w:rPr>
                <w:rFonts w:ascii="Arial" w:hAnsi="Arial" w:cs="Arial"/>
                <w:sz w:val="19"/>
                <w:szCs w:val="19"/>
              </w:rPr>
              <w:t>,268</w:t>
            </w:r>
          </w:p>
        </w:tc>
        <w:tc>
          <w:tcPr>
            <w:tcW w:w="238" w:type="dxa"/>
            <w:shd w:val="clear" w:color="auto" w:fill="auto"/>
          </w:tcPr>
          <w:p w14:paraId="67CEA800"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bottom w:val="single" w:sz="4" w:space="0" w:color="auto"/>
            </w:tcBorders>
            <w:shd w:val="clear" w:color="auto" w:fill="auto"/>
            <w:vAlign w:val="bottom"/>
          </w:tcPr>
          <w:p w14:paraId="7E0FE6C8" w14:textId="647D18B2"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7,048</w:t>
            </w:r>
          </w:p>
        </w:tc>
        <w:tc>
          <w:tcPr>
            <w:tcW w:w="238" w:type="dxa"/>
            <w:shd w:val="clear" w:color="auto" w:fill="auto"/>
          </w:tcPr>
          <w:p w14:paraId="43157E3E"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645F0A01" w:rsidR="00D75D65" w:rsidRPr="00FD4C7B" w:rsidRDefault="00AD5688"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4,201</w:t>
            </w:r>
          </w:p>
        </w:tc>
        <w:tc>
          <w:tcPr>
            <w:tcW w:w="238" w:type="dxa"/>
            <w:shd w:val="clear" w:color="auto" w:fill="auto"/>
          </w:tcPr>
          <w:p w14:paraId="46CE4A2F"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2D990264"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6,989</w:t>
            </w:r>
          </w:p>
        </w:tc>
      </w:tr>
      <w:tr w:rsidR="00FD4C7B" w:rsidRPr="00FD4C7B" w14:paraId="77B5BAB5" w14:textId="77777777" w:rsidTr="0032463C">
        <w:trPr>
          <w:cantSplit/>
          <w:trHeight w:val="58"/>
        </w:trPr>
        <w:tc>
          <w:tcPr>
            <w:tcW w:w="3366" w:type="dxa"/>
            <w:shd w:val="clear" w:color="auto" w:fill="auto"/>
            <w:vAlign w:val="bottom"/>
          </w:tcPr>
          <w:p w14:paraId="46EB5070" w14:textId="77777777" w:rsidR="00D75D65" w:rsidRPr="00FD4C7B" w:rsidRDefault="00D75D65" w:rsidP="0032463C">
            <w:pPr>
              <w:tabs>
                <w:tab w:val="left" w:pos="710"/>
              </w:tabs>
              <w:spacing w:before="60" w:line="276" w:lineRule="auto"/>
              <w:ind w:left="66" w:right="114"/>
              <w:rPr>
                <w:rFonts w:ascii="Arial" w:hAnsi="Arial" w:cs="Arial"/>
                <w:sz w:val="19"/>
                <w:szCs w:val="19"/>
              </w:rPr>
            </w:pPr>
            <w:r w:rsidRPr="00FD4C7B">
              <w:rPr>
                <w:rFonts w:ascii="Arial" w:hAnsi="Arial" w:cs="Arial"/>
                <w:sz w:val="19"/>
                <w:szCs w:val="19"/>
              </w:rPr>
              <w:t>Total</w:t>
            </w:r>
          </w:p>
        </w:tc>
        <w:tc>
          <w:tcPr>
            <w:tcW w:w="1246" w:type="dxa"/>
            <w:tcBorders>
              <w:top w:val="single" w:sz="4" w:space="0" w:color="auto"/>
            </w:tcBorders>
            <w:shd w:val="clear" w:color="auto" w:fill="auto"/>
          </w:tcPr>
          <w:p w14:paraId="714A532A" w14:textId="0E5B0471"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278,310</w:t>
            </w:r>
          </w:p>
        </w:tc>
        <w:tc>
          <w:tcPr>
            <w:tcW w:w="238" w:type="dxa"/>
            <w:shd w:val="clear" w:color="auto" w:fill="auto"/>
          </w:tcPr>
          <w:p w14:paraId="4B6563EC"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vAlign w:val="bottom"/>
          </w:tcPr>
          <w:p w14:paraId="0BB743B5" w14:textId="76F7BE0F"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452,278</w:t>
            </w:r>
          </w:p>
        </w:tc>
        <w:tc>
          <w:tcPr>
            <w:tcW w:w="238" w:type="dxa"/>
            <w:shd w:val="clear" w:color="auto" w:fill="auto"/>
          </w:tcPr>
          <w:p w14:paraId="10AD2A9C"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18CD54BB"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263,699</w:t>
            </w:r>
          </w:p>
        </w:tc>
        <w:tc>
          <w:tcPr>
            <w:tcW w:w="238" w:type="dxa"/>
            <w:shd w:val="clear" w:color="auto" w:fill="auto"/>
          </w:tcPr>
          <w:p w14:paraId="165D55A7"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61FD854D"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430,883</w:t>
            </w:r>
          </w:p>
        </w:tc>
      </w:tr>
      <w:tr w:rsidR="00FD4C7B" w:rsidRPr="00FD4C7B" w14:paraId="701BBBE5" w14:textId="77777777" w:rsidTr="0032463C">
        <w:trPr>
          <w:cantSplit/>
          <w:trHeight w:val="171"/>
        </w:trPr>
        <w:tc>
          <w:tcPr>
            <w:tcW w:w="3366" w:type="dxa"/>
            <w:shd w:val="clear" w:color="auto" w:fill="auto"/>
            <w:vAlign w:val="bottom"/>
          </w:tcPr>
          <w:p w14:paraId="11C8B029" w14:textId="11137145" w:rsidR="00D75D65" w:rsidRPr="00FD4C7B" w:rsidRDefault="00D75D65" w:rsidP="0032463C">
            <w:pPr>
              <w:spacing w:before="60" w:line="276" w:lineRule="auto"/>
              <w:ind w:left="66"/>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Allowance for impairment losses</w:t>
            </w:r>
          </w:p>
        </w:tc>
        <w:tc>
          <w:tcPr>
            <w:tcW w:w="1246" w:type="dxa"/>
            <w:shd w:val="clear" w:color="auto" w:fill="auto"/>
          </w:tcPr>
          <w:p w14:paraId="2FFE19BC" w14:textId="2E7D6662"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(368)</w:t>
            </w:r>
          </w:p>
        </w:tc>
        <w:tc>
          <w:tcPr>
            <w:tcW w:w="238" w:type="dxa"/>
            <w:shd w:val="clear" w:color="auto" w:fill="auto"/>
          </w:tcPr>
          <w:p w14:paraId="422E0269"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A1F4A10" w14:textId="67F19F7D"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(402)</w:t>
            </w:r>
          </w:p>
        </w:tc>
        <w:tc>
          <w:tcPr>
            <w:tcW w:w="238" w:type="dxa"/>
            <w:shd w:val="clear" w:color="auto" w:fill="auto"/>
          </w:tcPr>
          <w:p w14:paraId="1D693270"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67C0B872" w14:textId="2CD51F56"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(368)</w:t>
            </w:r>
          </w:p>
        </w:tc>
        <w:tc>
          <w:tcPr>
            <w:tcW w:w="238" w:type="dxa"/>
            <w:shd w:val="clear" w:color="auto" w:fill="auto"/>
          </w:tcPr>
          <w:p w14:paraId="6770CB5F"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6D36F32B" w14:textId="55EFC60B"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(402)</w:t>
            </w:r>
          </w:p>
        </w:tc>
      </w:tr>
      <w:tr w:rsidR="00D75D65" w:rsidRPr="00FD4C7B" w14:paraId="72E475F1" w14:textId="77777777" w:rsidTr="0032463C">
        <w:trPr>
          <w:cantSplit/>
          <w:trHeight w:val="278"/>
        </w:trPr>
        <w:tc>
          <w:tcPr>
            <w:tcW w:w="3366" w:type="dxa"/>
            <w:shd w:val="clear" w:color="auto" w:fill="auto"/>
            <w:vAlign w:val="bottom"/>
          </w:tcPr>
          <w:p w14:paraId="73042305" w14:textId="77777777" w:rsidR="00D75D65" w:rsidRPr="00FD4C7B" w:rsidRDefault="00D75D65" w:rsidP="0032463C">
            <w:pPr>
              <w:tabs>
                <w:tab w:val="clear" w:pos="6322"/>
                <w:tab w:val="left" w:pos="710"/>
              </w:tabs>
              <w:spacing w:before="60" w:line="276" w:lineRule="auto"/>
              <w:ind w:left="66" w:right="113"/>
              <w:rPr>
                <w:rFonts w:ascii="Arial" w:hAnsi="Arial" w:cs="Arial"/>
                <w:sz w:val="19"/>
                <w:szCs w:val="19"/>
              </w:rPr>
            </w:pPr>
            <w:r w:rsidRPr="00FD4C7B">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6B905BD8"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277,942</w:t>
            </w:r>
          </w:p>
        </w:tc>
        <w:tc>
          <w:tcPr>
            <w:tcW w:w="238" w:type="dxa"/>
            <w:shd w:val="clear" w:color="auto" w:fill="auto"/>
          </w:tcPr>
          <w:p w14:paraId="183EDFDB"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69F4BEDB"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451,876</w:t>
            </w:r>
          </w:p>
        </w:tc>
        <w:tc>
          <w:tcPr>
            <w:tcW w:w="238" w:type="dxa"/>
            <w:shd w:val="clear" w:color="auto" w:fill="auto"/>
          </w:tcPr>
          <w:p w14:paraId="104D1ED8"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270CABE9" w:rsidR="00D75D65"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263,331</w:t>
            </w:r>
          </w:p>
        </w:tc>
        <w:tc>
          <w:tcPr>
            <w:tcW w:w="238" w:type="dxa"/>
            <w:shd w:val="clear" w:color="auto" w:fill="auto"/>
          </w:tcPr>
          <w:p w14:paraId="480B191F" w14:textId="77777777"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6A8D837D" w:rsidR="00D75D65" w:rsidRPr="00FD4C7B" w:rsidRDefault="00D75D65"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430,481</w:t>
            </w:r>
          </w:p>
        </w:tc>
      </w:tr>
    </w:tbl>
    <w:p w14:paraId="13D65FB3" w14:textId="77A346C0" w:rsidR="005709A2" w:rsidRPr="00FD4C7B" w:rsidRDefault="005709A2" w:rsidP="0057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19"/>
          <w:szCs w:val="19"/>
          <w:lang w:val="en-GB"/>
        </w:rPr>
      </w:pPr>
    </w:p>
    <w:p w14:paraId="728EAB8C" w14:textId="678D09EB" w:rsidR="00D91C94" w:rsidRPr="00FD4C7B" w:rsidRDefault="002B2B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t>INVENTORIES</w:t>
      </w:r>
    </w:p>
    <w:p w14:paraId="28C25B28" w14:textId="77777777" w:rsidR="00221874" w:rsidRPr="0032463C" w:rsidRDefault="00221874" w:rsidP="0029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
        <w:jc w:val="thaiDistribute"/>
        <w:rPr>
          <w:rFonts w:ascii="Arial" w:hAnsi="Arial" w:cs="Arial"/>
          <w:b/>
          <w:bCs/>
          <w:sz w:val="10"/>
          <w:szCs w:val="10"/>
          <w:lang w:val="en-GB"/>
        </w:rPr>
      </w:pPr>
    </w:p>
    <w:tbl>
      <w:tblPr>
        <w:tblW w:w="9082" w:type="dxa"/>
        <w:tblInd w:w="369" w:type="dxa"/>
        <w:tblLayout w:type="fixed"/>
        <w:tblCellMar>
          <w:left w:w="0" w:type="dxa"/>
          <w:right w:w="0" w:type="dxa"/>
        </w:tblCellMar>
        <w:tblLook w:val="0000" w:firstRow="0" w:lastRow="0" w:firstColumn="0" w:lastColumn="0" w:noHBand="0" w:noVBand="0"/>
      </w:tblPr>
      <w:tblGrid>
        <w:gridCol w:w="3375"/>
        <w:gridCol w:w="1246"/>
        <w:gridCol w:w="238"/>
        <w:gridCol w:w="1251"/>
        <w:gridCol w:w="238"/>
        <w:gridCol w:w="1247"/>
        <w:gridCol w:w="238"/>
        <w:gridCol w:w="1249"/>
      </w:tblGrid>
      <w:tr w:rsidR="00FD4C7B" w:rsidRPr="00FD4C7B" w14:paraId="2E24974C" w14:textId="77777777" w:rsidTr="0032463C">
        <w:trPr>
          <w:cantSplit/>
          <w:trHeight w:val="268"/>
          <w:tblHeader/>
        </w:trPr>
        <w:tc>
          <w:tcPr>
            <w:tcW w:w="3375" w:type="dxa"/>
            <w:shd w:val="clear" w:color="auto" w:fill="auto"/>
          </w:tcPr>
          <w:p w14:paraId="7944B77D" w14:textId="77777777" w:rsidR="00B373D8" w:rsidRPr="00FD4C7B" w:rsidRDefault="00B373D8" w:rsidP="0032463C">
            <w:pPr>
              <w:spacing w:before="60" w:line="276" w:lineRule="auto"/>
              <w:jc w:val="thaiDistribute"/>
              <w:rPr>
                <w:rFonts w:ascii="Arial" w:hAnsi="Arial" w:cs="Arial"/>
                <w:sz w:val="19"/>
                <w:szCs w:val="19"/>
                <w:cs/>
              </w:rPr>
            </w:pPr>
          </w:p>
        </w:tc>
        <w:tc>
          <w:tcPr>
            <w:tcW w:w="2735" w:type="dxa"/>
            <w:gridSpan w:val="3"/>
          </w:tcPr>
          <w:p w14:paraId="5C403FC1" w14:textId="77777777" w:rsidR="00B373D8" w:rsidRPr="00FD4C7B" w:rsidRDefault="00B373D8" w:rsidP="0032463C">
            <w:pPr>
              <w:spacing w:before="60" w:line="276" w:lineRule="auto"/>
              <w:ind w:right="180"/>
              <w:jc w:val="right"/>
              <w:rPr>
                <w:rFonts w:ascii="Arial" w:hAnsi="Arial" w:cs="Arial"/>
                <w:sz w:val="19"/>
                <w:szCs w:val="19"/>
              </w:rPr>
            </w:pPr>
          </w:p>
        </w:tc>
        <w:tc>
          <w:tcPr>
            <w:tcW w:w="238" w:type="dxa"/>
            <w:shd w:val="clear" w:color="auto" w:fill="auto"/>
          </w:tcPr>
          <w:p w14:paraId="27DAA702" w14:textId="77777777" w:rsidR="00B373D8" w:rsidRPr="00FD4C7B" w:rsidRDefault="00B373D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0A45ADAE" w14:textId="77777777" w:rsidR="00B373D8" w:rsidRPr="00FD4C7B" w:rsidRDefault="00B373D8" w:rsidP="0032463C">
            <w:pPr>
              <w:spacing w:before="60" w:line="276" w:lineRule="auto"/>
              <w:ind w:right="51"/>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076BC56D" w14:textId="77777777" w:rsidTr="0032463C">
        <w:trPr>
          <w:cantSplit/>
          <w:trHeight w:val="343"/>
          <w:tblHeader/>
        </w:trPr>
        <w:tc>
          <w:tcPr>
            <w:tcW w:w="3375" w:type="dxa"/>
            <w:shd w:val="clear" w:color="auto" w:fill="auto"/>
            <w:vAlign w:val="bottom"/>
          </w:tcPr>
          <w:p w14:paraId="4CCD0318" w14:textId="77777777" w:rsidR="00B373D8" w:rsidRPr="00FD4C7B" w:rsidRDefault="00B373D8"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6FFC8A4E" w14:textId="77777777" w:rsidR="00B373D8" w:rsidRPr="00FD4C7B" w:rsidRDefault="00B373D8"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Consolidated F/S</w:t>
            </w:r>
          </w:p>
        </w:tc>
        <w:tc>
          <w:tcPr>
            <w:tcW w:w="238" w:type="dxa"/>
            <w:shd w:val="clear" w:color="auto" w:fill="auto"/>
            <w:vAlign w:val="bottom"/>
          </w:tcPr>
          <w:p w14:paraId="4652C354" w14:textId="77777777" w:rsidR="00B373D8" w:rsidRPr="00FD4C7B" w:rsidRDefault="00B373D8"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701C440E" w14:textId="77777777" w:rsidR="00B373D8" w:rsidRPr="00FD4C7B" w:rsidRDefault="00B373D8"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Separate F/S</w:t>
            </w:r>
          </w:p>
        </w:tc>
      </w:tr>
      <w:tr w:rsidR="00FD4C7B" w:rsidRPr="00FD4C7B" w14:paraId="4674549E" w14:textId="77777777" w:rsidTr="0032463C">
        <w:trPr>
          <w:cantSplit/>
          <w:trHeight w:val="350"/>
          <w:tblHeader/>
        </w:trPr>
        <w:tc>
          <w:tcPr>
            <w:tcW w:w="3375" w:type="dxa"/>
            <w:shd w:val="clear" w:color="auto" w:fill="auto"/>
            <w:vAlign w:val="bottom"/>
          </w:tcPr>
          <w:p w14:paraId="4C818F49" w14:textId="77777777" w:rsidR="004B581D" w:rsidRPr="00FD4C7B" w:rsidRDefault="004B581D" w:rsidP="0032463C">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2162AF33" w14:textId="41D6A8CD" w:rsidR="004B581D" w:rsidRPr="00FD4C7B" w:rsidRDefault="005A5F45" w:rsidP="0032463C">
            <w:pPr>
              <w:tabs>
                <w:tab w:val="clear" w:pos="907"/>
              </w:tabs>
              <w:spacing w:before="60" w:line="276" w:lineRule="auto"/>
              <w:ind w:left="-108" w:right="-80"/>
              <w:jc w:val="center"/>
              <w:rPr>
                <w:rFonts w:ascii="Arial" w:hAnsi="Arial" w:cs="Arial"/>
                <w:sz w:val="19"/>
                <w:szCs w:val="19"/>
                <w:cs/>
              </w:rPr>
            </w:pPr>
            <w:r w:rsidRPr="00FD4C7B">
              <w:rPr>
                <w:rFonts w:ascii="Arial" w:hAnsi="Arial" w:cs="Arial"/>
                <w:sz w:val="19"/>
                <w:szCs w:val="19"/>
              </w:rPr>
              <w:t xml:space="preserve">30 </w:t>
            </w:r>
            <w:r w:rsidR="0032463C" w:rsidRPr="0032463C">
              <w:rPr>
                <w:rFonts w:ascii="Arial" w:hAnsi="Arial" w:cs="Arial"/>
                <w:sz w:val="19"/>
                <w:szCs w:val="19"/>
              </w:rPr>
              <w:t>September</w:t>
            </w:r>
            <w:r w:rsidR="004B581D" w:rsidRPr="00FD4C7B">
              <w:rPr>
                <w:rFonts w:ascii="Arial" w:hAnsi="Arial" w:cs="Arial"/>
                <w:sz w:val="19"/>
                <w:szCs w:val="19"/>
              </w:rPr>
              <w:t xml:space="preserve"> </w:t>
            </w:r>
            <w:r w:rsidR="004B581D" w:rsidRPr="00FD4C7B">
              <w:rPr>
                <w:rFonts w:ascii="Arial" w:hAnsi="Arial" w:cs="Arial"/>
                <w:sz w:val="19"/>
                <w:szCs w:val="19"/>
              </w:rPr>
              <w:br/>
              <w:t>2022</w:t>
            </w:r>
          </w:p>
        </w:tc>
        <w:tc>
          <w:tcPr>
            <w:tcW w:w="238" w:type="dxa"/>
            <w:shd w:val="clear" w:color="auto" w:fill="auto"/>
            <w:vAlign w:val="bottom"/>
          </w:tcPr>
          <w:p w14:paraId="61E7FC89" w14:textId="77777777" w:rsidR="004B581D" w:rsidRPr="00FD4C7B" w:rsidRDefault="004B581D" w:rsidP="0032463C">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14879814" w14:textId="2C3501AC" w:rsidR="004B581D" w:rsidRPr="00FD4C7B" w:rsidRDefault="004B581D" w:rsidP="0032463C">
            <w:pPr>
              <w:tabs>
                <w:tab w:val="clear" w:pos="907"/>
              </w:tabs>
              <w:spacing w:before="60" w:line="276" w:lineRule="auto"/>
              <w:ind w:left="-108" w:right="-80"/>
              <w:jc w:val="center"/>
              <w:rPr>
                <w:rFonts w:ascii="Arial" w:hAnsi="Arial" w:cs="Arial"/>
                <w:sz w:val="19"/>
                <w:szCs w:val="19"/>
                <w:cs/>
              </w:rPr>
            </w:pPr>
            <w:r w:rsidRPr="00FD4C7B">
              <w:rPr>
                <w:rFonts w:ascii="Arial" w:hAnsi="Arial" w:cs="Arial"/>
                <w:sz w:val="19"/>
                <w:szCs w:val="19"/>
              </w:rPr>
              <w:t>31 December</w:t>
            </w:r>
            <w:r w:rsidR="0032463C">
              <w:rPr>
                <w:rFonts w:ascii="Arial" w:hAnsi="Arial" w:cs="Arial"/>
                <w:sz w:val="19"/>
                <w:szCs w:val="19"/>
              </w:rPr>
              <w:br/>
            </w:r>
            <w:r w:rsidRPr="00FD4C7B">
              <w:rPr>
                <w:rFonts w:ascii="Arial" w:hAnsi="Arial" w:cs="Arial"/>
                <w:sz w:val="19"/>
                <w:szCs w:val="19"/>
              </w:rPr>
              <w:t>2021</w:t>
            </w:r>
          </w:p>
        </w:tc>
        <w:tc>
          <w:tcPr>
            <w:tcW w:w="238" w:type="dxa"/>
            <w:shd w:val="clear" w:color="auto" w:fill="auto"/>
            <w:vAlign w:val="center"/>
          </w:tcPr>
          <w:p w14:paraId="30E1EA11" w14:textId="77777777" w:rsidR="004B581D" w:rsidRPr="00FD4C7B" w:rsidRDefault="004B581D" w:rsidP="0032463C">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65DD6DDB" w14:textId="7A9045FB" w:rsidR="004B581D" w:rsidRPr="00FD4C7B" w:rsidRDefault="005A5F45" w:rsidP="0032463C">
            <w:pPr>
              <w:tabs>
                <w:tab w:val="clear" w:pos="907"/>
              </w:tabs>
              <w:spacing w:before="60" w:line="276" w:lineRule="auto"/>
              <w:ind w:left="-108" w:right="-80"/>
              <w:jc w:val="center"/>
              <w:rPr>
                <w:rFonts w:ascii="Arial" w:hAnsi="Arial" w:cs="Arial"/>
                <w:sz w:val="19"/>
                <w:szCs w:val="19"/>
                <w:cs/>
              </w:rPr>
            </w:pPr>
            <w:r w:rsidRPr="00FD4C7B">
              <w:rPr>
                <w:rFonts w:ascii="Arial" w:hAnsi="Arial" w:cs="Arial"/>
                <w:sz w:val="19"/>
                <w:szCs w:val="19"/>
              </w:rPr>
              <w:t xml:space="preserve">30 </w:t>
            </w:r>
            <w:r w:rsidR="0032463C" w:rsidRPr="0032463C">
              <w:rPr>
                <w:rFonts w:ascii="Arial" w:hAnsi="Arial" w:cs="Arial"/>
                <w:sz w:val="19"/>
                <w:szCs w:val="19"/>
              </w:rPr>
              <w:t>September</w:t>
            </w:r>
            <w:r w:rsidR="004B581D" w:rsidRPr="00FD4C7B">
              <w:rPr>
                <w:rFonts w:ascii="Arial" w:hAnsi="Arial" w:cs="Arial"/>
                <w:sz w:val="19"/>
                <w:szCs w:val="19"/>
              </w:rPr>
              <w:t xml:space="preserve"> </w:t>
            </w:r>
            <w:r w:rsidR="004B581D" w:rsidRPr="00FD4C7B">
              <w:rPr>
                <w:rFonts w:ascii="Arial" w:hAnsi="Arial" w:cs="Arial"/>
                <w:sz w:val="19"/>
                <w:szCs w:val="19"/>
              </w:rPr>
              <w:br/>
              <w:t>2022</w:t>
            </w:r>
          </w:p>
        </w:tc>
        <w:tc>
          <w:tcPr>
            <w:tcW w:w="238" w:type="dxa"/>
            <w:shd w:val="clear" w:color="auto" w:fill="auto"/>
            <w:vAlign w:val="bottom"/>
          </w:tcPr>
          <w:p w14:paraId="7ACC6909" w14:textId="77777777" w:rsidR="004B581D" w:rsidRPr="00FD4C7B" w:rsidRDefault="004B581D" w:rsidP="0032463C">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94FD392" w14:textId="32E6B0D6" w:rsidR="004B581D" w:rsidRPr="00FD4C7B" w:rsidRDefault="004B581D" w:rsidP="0032463C">
            <w:pPr>
              <w:tabs>
                <w:tab w:val="clear" w:pos="907"/>
              </w:tabs>
              <w:spacing w:before="60" w:line="276" w:lineRule="auto"/>
              <w:ind w:left="-108" w:right="-80"/>
              <w:jc w:val="center"/>
              <w:rPr>
                <w:rFonts w:ascii="Arial" w:hAnsi="Arial" w:cs="Arial"/>
                <w:sz w:val="19"/>
                <w:szCs w:val="19"/>
                <w:cs/>
              </w:rPr>
            </w:pPr>
            <w:r w:rsidRPr="00FD4C7B">
              <w:rPr>
                <w:rFonts w:ascii="Arial" w:hAnsi="Arial" w:cs="Arial"/>
                <w:sz w:val="19"/>
                <w:szCs w:val="19"/>
              </w:rPr>
              <w:t>31 December</w:t>
            </w:r>
            <w:r w:rsidR="0032463C">
              <w:rPr>
                <w:rFonts w:ascii="Arial" w:hAnsi="Arial" w:cs="Arial"/>
                <w:sz w:val="19"/>
                <w:szCs w:val="19"/>
              </w:rPr>
              <w:br/>
            </w:r>
            <w:r w:rsidRPr="00FD4C7B">
              <w:rPr>
                <w:rFonts w:ascii="Arial" w:hAnsi="Arial" w:cs="Arial"/>
                <w:sz w:val="19"/>
                <w:szCs w:val="19"/>
              </w:rPr>
              <w:t>2021</w:t>
            </w:r>
          </w:p>
        </w:tc>
      </w:tr>
      <w:tr w:rsidR="00FD4C7B" w:rsidRPr="00FD4C7B" w14:paraId="1A825765" w14:textId="77777777" w:rsidTr="0032463C">
        <w:trPr>
          <w:cantSplit/>
          <w:trHeight w:val="283"/>
        </w:trPr>
        <w:tc>
          <w:tcPr>
            <w:tcW w:w="3375" w:type="dxa"/>
            <w:shd w:val="clear" w:color="auto" w:fill="auto"/>
            <w:vAlign w:val="bottom"/>
          </w:tcPr>
          <w:p w14:paraId="77DEFD4C" w14:textId="77777777" w:rsidR="00B373D8" w:rsidRPr="00FD4C7B" w:rsidRDefault="00B373D8"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40A84CE3" w14:textId="77777777" w:rsidR="00B373D8" w:rsidRPr="00FD4C7B" w:rsidRDefault="00B373D8"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139A791C"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2824D614" w14:textId="77777777" w:rsidR="00B373D8" w:rsidRPr="00FD4C7B" w:rsidRDefault="00B373D8"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28358BDE"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29438BE2"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1F5A147A"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5DD048B6"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r>
      <w:tr w:rsidR="00FD4C7B" w:rsidRPr="00FD4C7B" w14:paraId="5FE0E321" w14:textId="77777777" w:rsidTr="0032463C">
        <w:trPr>
          <w:cantSplit/>
          <w:trHeight w:val="162"/>
        </w:trPr>
        <w:tc>
          <w:tcPr>
            <w:tcW w:w="3375" w:type="dxa"/>
            <w:shd w:val="clear" w:color="auto" w:fill="auto"/>
            <w:vAlign w:val="bottom"/>
          </w:tcPr>
          <w:p w14:paraId="155F790A" w14:textId="1B0E3B12" w:rsidR="0027467C" w:rsidRPr="00FD4C7B" w:rsidRDefault="0027467C" w:rsidP="0032463C">
            <w:pPr>
              <w:tabs>
                <w:tab w:val="left" w:pos="710"/>
              </w:tabs>
              <w:spacing w:before="60" w:line="276" w:lineRule="auto"/>
              <w:ind w:left="66" w:right="114"/>
              <w:rPr>
                <w:rFonts w:ascii="Arial" w:hAnsi="Arial" w:cs="Arial"/>
                <w:sz w:val="19"/>
                <w:szCs w:val="19"/>
                <w:lang w:val="en-GB"/>
              </w:rPr>
            </w:pPr>
            <w:r w:rsidRPr="00FD4C7B">
              <w:rPr>
                <w:rFonts w:ascii="Arial" w:hAnsi="Arial" w:cs="Arial"/>
                <w:sz w:val="19"/>
                <w:szCs w:val="19"/>
              </w:rPr>
              <w:t>Goods in transit</w:t>
            </w:r>
          </w:p>
        </w:tc>
        <w:tc>
          <w:tcPr>
            <w:tcW w:w="1246" w:type="dxa"/>
            <w:shd w:val="clear" w:color="auto" w:fill="auto"/>
          </w:tcPr>
          <w:p w14:paraId="0AB322B8" w14:textId="271BB14C" w:rsidR="0027467C"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2,592</w:t>
            </w:r>
          </w:p>
        </w:tc>
        <w:tc>
          <w:tcPr>
            <w:tcW w:w="238" w:type="dxa"/>
            <w:shd w:val="clear" w:color="auto" w:fill="auto"/>
          </w:tcPr>
          <w:p w14:paraId="15479528"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7631EEBA" w14:textId="4DEF7004"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5,009</w:t>
            </w:r>
          </w:p>
        </w:tc>
        <w:tc>
          <w:tcPr>
            <w:tcW w:w="238" w:type="dxa"/>
            <w:shd w:val="clear" w:color="auto" w:fill="auto"/>
          </w:tcPr>
          <w:p w14:paraId="74A0558C"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45FEBEFD" w14:textId="4746535B" w:rsidR="0027467C"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2,550</w:t>
            </w:r>
          </w:p>
        </w:tc>
        <w:tc>
          <w:tcPr>
            <w:tcW w:w="238" w:type="dxa"/>
            <w:shd w:val="clear" w:color="auto" w:fill="auto"/>
          </w:tcPr>
          <w:p w14:paraId="58F1D5BD"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50A187BB" w14:textId="53894B9A"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4,815</w:t>
            </w:r>
          </w:p>
        </w:tc>
      </w:tr>
      <w:tr w:rsidR="00FD4C7B" w:rsidRPr="00FD4C7B" w14:paraId="4CAC9589" w14:textId="77777777" w:rsidTr="0032463C">
        <w:trPr>
          <w:cantSplit/>
          <w:trHeight w:val="162"/>
        </w:trPr>
        <w:tc>
          <w:tcPr>
            <w:tcW w:w="3375" w:type="dxa"/>
            <w:shd w:val="clear" w:color="auto" w:fill="auto"/>
            <w:vAlign w:val="bottom"/>
          </w:tcPr>
          <w:p w14:paraId="6FD66990" w14:textId="3E62109A" w:rsidR="0027467C" w:rsidRPr="00FD4C7B" w:rsidRDefault="00681D79" w:rsidP="0032463C">
            <w:pPr>
              <w:tabs>
                <w:tab w:val="left" w:pos="710"/>
              </w:tabs>
              <w:spacing w:before="60" w:line="276" w:lineRule="auto"/>
              <w:ind w:left="66" w:right="114"/>
              <w:rPr>
                <w:rFonts w:ascii="Arial" w:hAnsi="Arial" w:cs="Arial"/>
                <w:sz w:val="19"/>
                <w:szCs w:val="19"/>
              </w:rPr>
            </w:pPr>
            <w:r w:rsidRPr="00FD4C7B">
              <w:rPr>
                <w:rFonts w:ascii="Arial" w:hAnsi="Arial" w:cs="Arial"/>
                <w:sz w:val="19"/>
                <w:szCs w:val="19"/>
              </w:rPr>
              <w:t>Products for trading</w:t>
            </w:r>
          </w:p>
        </w:tc>
        <w:tc>
          <w:tcPr>
            <w:tcW w:w="1246" w:type="dxa"/>
            <w:shd w:val="clear" w:color="auto" w:fill="auto"/>
          </w:tcPr>
          <w:p w14:paraId="0F9CA6B6"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07B44F17"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2B4AD6F6"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71255848"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40B8B5D9"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09250AB2"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6D17FF5D"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r>
      <w:tr w:rsidR="00FD4C7B" w:rsidRPr="00FD4C7B" w14:paraId="0097C557" w14:textId="77777777" w:rsidTr="0032463C">
        <w:trPr>
          <w:cantSplit/>
          <w:trHeight w:val="90"/>
        </w:trPr>
        <w:tc>
          <w:tcPr>
            <w:tcW w:w="3375" w:type="dxa"/>
            <w:shd w:val="clear" w:color="auto" w:fill="auto"/>
            <w:vAlign w:val="bottom"/>
          </w:tcPr>
          <w:p w14:paraId="3533189E" w14:textId="6A7CFFFC" w:rsidR="0027467C" w:rsidRPr="00FD4C7B" w:rsidRDefault="0027467C" w:rsidP="0032463C">
            <w:pPr>
              <w:tabs>
                <w:tab w:val="left" w:pos="710"/>
              </w:tabs>
              <w:spacing w:before="60" w:line="276" w:lineRule="auto"/>
              <w:ind w:left="283" w:right="114"/>
              <w:rPr>
                <w:rFonts w:ascii="Arial" w:hAnsi="Arial" w:cs="Arial"/>
                <w:sz w:val="19"/>
                <w:szCs w:val="19"/>
              </w:rPr>
            </w:pPr>
            <w:r w:rsidRPr="00FD4C7B">
              <w:rPr>
                <w:rFonts w:ascii="Arial" w:hAnsi="Arial" w:cs="Arial"/>
                <w:sz w:val="19"/>
                <w:szCs w:val="19"/>
              </w:rPr>
              <w:t xml:space="preserve"> Medical equipment and devices</w:t>
            </w:r>
          </w:p>
        </w:tc>
        <w:tc>
          <w:tcPr>
            <w:tcW w:w="1246" w:type="dxa"/>
            <w:shd w:val="clear" w:color="auto" w:fill="auto"/>
          </w:tcPr>
          <w:p w14:paraId="04444430" w14:textId="4164E169" w:rsidR="0027467C"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558,113</w:t>
            </w:r>
          </w:p>
        </w:tc>
        <w:tc>
          <w:tcPr>
            <w:tcW w:w="238" w:type="dxa"/>
            <w:shd w:val="clear" w:color="auto" w:fill="auto"/>
          </w:tcPr>
          <w:p w14:paraId="49F8904C"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5FC4898D" w14:textId="75A92024"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548,176</w:t>
            </w:r>
          </w:p>
        </w:tc>
        <w:tc>
          <w:tcPr>
            <w:tcW w:w="238" w:type="dxa"/>
            <w:shd w:val="clear" w:color="auto" w:fill="auto"/>
          </w:tcPr>
          <w:p w14:paraId="11DDCD2D"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51500DB" w14:textId="41079052" w:rsidR="0027467C"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459,327</w:t>
            </w:r>
          </w:p>
        </w:tc>
        <w:tc>
          <w:tcPr>
            <w:tcW w:w="238" w:type="dxa"/>
            <w:shd w:val="clear" w:color="auto" w:fill="auto"/>
          </w:tcPr>
          <w:p w14:paraId="11CE8C4E"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BE94F66" w14:textId="552645CF"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449,938</w:t>
            </w:r>
          </w:p>
        </w:tc>
      </w:tr>
      <w:tr w:rsidR="00FD4C7B" w:rsidRPr="00FD4C7B" w14:paraId="57F9C733" w14:textId="77777777" w:rsidTr="0032463C">
        <w:trPr>
          <w:cantSplit/>
          <w:trHeight w:val="90"/>
        </w:trPr>
        <w:tc>
          <w:tcPr>
            <w:tcW w:w="3375" w:type="dxa"/>
            <w:shd w:val="clear" w:color="auto" w:fill="auto"/>
            <w:vAlign w:val="bottom"/>
          </w:tcPr>
          <w:p w14:paraId="70B98C4F" w14:textId="2774E215" w:rsidR="0027467C" w:rsidRPr="00FD4C7B" w:rsidRDefault="0027467C" w:rsidP="0032463C">
            <w:pPr>
              <w:tabs>
                <w:tab w:val="left" w:pos="710"/>
              </w:tabs>
              <w:spacing w:before="60" w:line="276" w:lineRule="auto"/>
              <w:ind w:left="283" w:right="114"/>
              <w:rPr>
                <w:rFonts w:ascii="Arial" w:hAnsi="Arial" w:cs="Arial"/>
                <w:sz w:val="19"/>
                <w:szCs w:val="19"/>
              </w:rPr>
            </w:pPr>
            <w:r w:rsidRPr="00FD4C7B">
              <w:rPr>
                <w:rFonts w:ascii="Arial" w:hAnsi="Arial" w:cs="Arial"/>
                <w:sz w:val="19"/>
                <w:szCs w:val="19"/>
              </w:rPr>
              <w:t xml:space="preserve"> Beauty products</w:t>
            </w:r>
            <w:r w:rsidRPr="00FD4C7B">
              <w:rPr>
                <w:rFonts w:ascii="Arial" w:hAnsi="Arial" w:cs="Arial"/>
                <w:sz w:val="19"/>
                <w:szCs w:val="19"/>
                <w:cs/>
              </w:rPr>
              <w:t xml:space="preserve"> </w:t>
            </w:r>
          </w:p>
        </w:tc>
        <w:tc>
          <w:tcPr>
            <w:tcW w:w="1246" w:type="dxa"/>
            <w:shd w:val="clear" w:color="auto" w:fill="auto"/>
          </w:tcPr>
          <w:p w14:paraId="1948A977" w14:textId="3426E971" w:rsidR="0027467C"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997</w:t>
            </w:r>
          </w:p>
        </w:tc>
        <w:tc>
          <w:tcPr>
            <w:tcW w:w="238" w:type="dxa"/>
            <w:shd w:val="clear" w:color="auto" w:fill="auto"/>
          </w:tcPr>
          <w:p w14:paraId="1399E9F6"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12B150E5" w14:textId="74430B59"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3,705</w:t>
            </w:r>
          </w:p>
        </w:tc>
        <w:tc>
          <w:tcPr>
            <w:tcW w:w="238" w:type="dxa"/>
            <w:shd w:val="clear" w:color="auto" w:fill="auto"/>
          </w:tcPr>
          <w:p w14:paraId="37792274"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3D2B9DFF" w14:textId="5A38780C" w:rsidR="0027467C"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w:t>
            </w:r>
          </w:p>
        </w:tc>
        <w:tc>
          <w:tcPr>
            <w:tcW w:w="238" w:type="dxa"/>
            <w:shd w:val="clear" w:color="auto" w:fill="auto"/>
          </w:tcPr>
          <w:p w14:paraId="4D592204"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6F7AE03F" w14:textId="3851017F"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258</w:t>
            </w:r>
          </w:p>
        </w:tc>
      </w:tr>
      <w:tr w:rsidR="00FD4C7B" w:rsidRPr="00FD4C7B" w14:paraId="7CD42513" w14:textId="77777777" w:rsidTr="0032463C">
        <w:trPr>
          <w:cantSplit/>
          <w:trHeight w:val="58"/>
        </w:trPr>
        <w:tc>
          <w:tcPr>
            <w:tcW w:w="3375" w:type="dxa"/>
            <w:shd w:val="clear" w:color="auto" w:fill="auto"/>
            <w:vAlign w:val="center"/>
          </w:tcPr>
          <w:p w14:paraId="5C2BED2B" w14:textId="20C0D48E" w:rsidR="0027467C" w:rsidRPr="00FD4C7B" w:rsidRDefault="0027467C" w:rsidP="0032463C">
            <w:pPr>
              <w:tabs>
                <w:tab w:val="left" w:pos="710"/>
              </w:tabs>
              <w:spacing w:before="60" w:line="276" w:lineRule="auto"/>
              <w:ind w:left="66" w:right="114"/>
              <w:rPr>
                <w:rFonts w:ascii="Arial" w:hAnsi="Arial" w:cs="Arial"/>
                <w:sz w:val="19"/>
                <w:szCs w:val="19"/>
                <w:cs/>
              </w:rPr>
            </w:pPr>
            <w:r w:rsidRPr="00FD4C7B">
              <w:rPr>
                <w:rFonts w:ascii="Arial" w:hAnsi="Arial" w:cs="Arial"/>
                <w:sz w:val="19"/>
                <w:szCs w:val="19"/>
              </w:rPr>
              <w:t>Total</w:t>
            </w:r>
          </w:p>
        </w:tc>
        <w:tc>
          <w:tcPr>
            <w:tcW w:w="1246" w:type="dxa"/>
            <w:tcBorders>
              <w:top w:val="single" w:sz="4" w:space="0" w:color="auto"/>
            </w:tcBorders>
            <w:shd w:val="clear" w:color="auto" w:fill="auto"/>
          </w:tcPr>
          <w:p w14:paraId="1C367F23" w14:textId="02E35E23" w:rsidR="0027467C"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561,702</w:t>
            </w:r>
          </w:p>
        </w:tc>
        <w:tc>
          <w:tcPr>
            <w:tcW w:w="238" w:type="dxa"/>
            <w:shd w:val="clear" w:color="auto" w:fill="auto"/>
          </w:tcPr>
          <w:p w14:paraId="71B8267F"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tcPr>
          <w:p w14:paraId="40A9CC99" w14:textId="3D1CD64D"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556,890</w:t>
            </w:r>
          </w:p>
        </w:tc>
        <w:tc>
          <w:tcPr>
            <w:tcW w:w="238" w:type="dxa"/>
            <w:shd w:val="clear" w:color="auto" w:fill="auto"/>
          </w:tcPr>
          <w:p w14:paraId="4D1AEA2A"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1C962C45" w14:textId="125D3315" w:rsidR="0027467C"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461,877</w:t>
            </w:r>
          </w:p>
        </w:tc>
        <w:tc>
          <w:tcPr>
            <w:tcW w:w="238" w:type="dxa"/>
            <w:shd w:val="clear" w:color="auto" w:fill="auto"/>
          </w:tcPr>
          <w:p w14:paraId="482D12D5" w14:textId="77777777"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04383EF6" w14:textId="7BFCBB09" w:rsidR="0027467C" w:rsidRPr="00FD4C7B" w:rsidRDefault="0027467C"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455,011</w:t>
            </w:r>
          </w:p>
        </w:tc>
      </w:tr>
      <w:tr w:rsidR="00FD4C7B" w:rsidRPr="00FD4C7B" w14:paraId="5CBC3EA0" w14:textId="77777777" w:rsidTr="00323D5B">
        <w:trPr>
          <w:cantSplit/>
          <w:trHeight w:val="333"/>
        </w:trPr>
        <w:tc>
          <w:tcPr>
            <w:tcW w:w="3375" w:type="dxa"/>
            <w:shd w:val="clear" w:color="auto" w:fill="auto"/>
            <w:vAlign w:val="bottom"/>
          </w:tcPr>
          <w:p w14:paraId="22D90570" w14:textId="6F86E06E" w:rsidR="009E7CBA" w:rsidRPr="00FD4C7B" w:rsidRDefault="009E7CBA" w:rsidP="0032463C">
            <w:pPr>
              <w:spacing w:before="60" w:line="276" w:lineRule="auto"/>
              <w:ind w:left="66"/>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Allowance for defective</w:t>
            </w:r>
          </w:p>
          <w:p w14:paraId="719F5591" w14:textId="1364BE34" w:rsidR="009E7CBA" w:rsidRPr="00FD4C7B" w:rsidRDefault="009E7CBA" w:rsidP="0032463C">
            <w:pPr>
              <w:spacing w:before="60" w:line="276" w:lineRule="auto"/>
              <w:ind w:left="66"/>
              <w:rPr>
                <w:rFonts w:ascii="Arial" w:hAnsi="Arial" w:cs="Arial"/>
                <w:sz w:val="19"/>
                <w:szCs w:val="19"/>
              </w:rPr>
            </w:pPr>
            <w:r w:rsidRPr="00FD4C7B">
              <w:rPr>
                <w:rFonts w:ascii="Arial" w:hAnsi="Arial" w:cs="Arial"/>
                <w:sz w:val="19"/>
                <w:szCs w:val="19"/>
              </w:rPr>
              <w:t xml:space="preserve">            Inventories</w:t>
            </w:r>
          </w:p>
        </w:tc>
        <w:tc>
          <w:tcPr>
            <w:tcW w:w="1246" w:type="dxa"/>
            <w:shd w:val="clear" w:color="auto" w:fill="auto"/>
            <w:vAlign w:val="bottom"/>
          </w:tcPr>
          <w:p w14:paraId="08A28BB3" w14:textId="75179BF7" w:rsidR="009E7CBA" w:rsidRPr="00FD4C7B" w:rsidRDefault="00D67A66" w:rsidP="00323D5B">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(41,12</w:t>
            </w:r>
            <w:r w:rsidR="00323D5B">
              <w:rPr>
                <w:rFonts w:ascii="Arial" w:hAnsi="Arial" w:cs="Arial"/>
                <w:sz w:val="19"/>
                <w:szCs w:val="19"/>
              </w:rPr>
              <w:t>9</w:t>
            </w:r>
            <w:r>
              <w:rPr>
                <w:rFonts w:ascii="Arial" w:hAnsi="Arial" w:cs="Arial"/>
                <w:sz w:val="19"/>
                <w:szCs w:val="19"/>
              </w:rPr>
              <w:t>)</w:t>
            </w:r>
          </w:p>
        </w:tc>
        <w:tc>
          <w:tcPr>
            <w:tcW w:w="238" w:type="dxa"/>
            <w:shd w:val="clear" w:color="auto" w:fill="auto"/>
          </w:tcPr>
          <w:p w14:paraId="5ED5F46B" w14:textId="77777777" w:rsidR="009E7CBA" w:rsidRPr="00FD4C7B" w:rsidRDefault="009E7CBA"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510E9505" w14:textId="295C4686" w:rsidR="009E7CBA" w:rsidRPr="00FD4C7B" w:rsidRDefault="009E7CBA" w:rsidP="00323D5B">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(38,318)</w:t>
            </w:r>
          </w:p>
        </w:tc>
        <w:tc>
          <w:tcPr>
            <w:tcW w:w="238" w:type="dxa"/>
            <w:shd w:val="clear" w:color="auto" w:fill="auto"/>
          </w:tcPr>
          <w:p w14:paraId="3777CD17" w14:textId="77777777" w:rsidR="009E7CBA" w:rsidRPr="00FD4C7B" w:rsidRDefault="009E7CBA"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0A03B0E4" w14:textId="347A3956" w:rsidR="009E7CBA"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(29,544)</w:t>
            </w:r>
          </w:p>
        </w:tc>
        <w:tc>
          <w:tcPr>
            <w:tcW w:w="238" w:type="dxa"/>
            <w:shd w:val="clear" w:color="auto" w:fill="auto"/>
          </w:tcPr>
          <w:p w14:paraId="4AA5E3E2" w14:textId="77777777" w:rsidR="009E7CBA" w:rsidRPr="00FD4C7B" w:rsidRDefault="009E7CBA"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592432C3" w14:textId="29A051EA" w:rsidR="009E7CBA" w:rsidRPr="00FD4C7B" w:rsidRDefault="009E7CBA"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(25,547)</w:t>
            </w:r>
          </w:p>
        </w:tc>
      </w:tr>
      <w:tr w:rsidR="009E7CBA" w:rsidRPr="00FD4C7B" w14:paraId="51C13037" w14:textId="77777777" w:rsidTr="0032463C">
        <w:trPr>
          <w:cantSplit/>
          <w:trHeight w:val="278"/>
        </w:trPr>
        <w:tc>
          <w:tcPr>
            <w:tcW w:w="3375" w:type="dxa"/>
            <w:shd w:val="clear" w:color="auto" w:fill="auto"/>
            <w:vAlign w:val="center"/>
          </w:tcPr>
          <w:p w14:paraId="3CBB6D85" w14:textId="3FAE32F3" w:rsidR="009E7CBA" w:rsidRPr="00FD4C7B" w:rsidRDefault="009E7CBA" w:rsidP="0032463C">
            <w:pPr>
              <w:tabs>
                <w:tab w:val="clear" w:pos="6322"/>
                <w:tab w:val="left" w:pos="710"/>
              </w:tabs>
              <w:spacing w:before="60" w:line="276" w:lineRule="auto"/>
              <w:ind w:left="66" w:right="113"/>
              <w:rPr>
                <w:rFonts w:ascii="Arial" w:hAnsi="Arial" w:cs="Arial"/>
                <w:sz w:val="19"/>
                <w:szCs w:val="19"/>
              </w:rPr>
            </w:pPr>
            <w:r w:rsidRPr="00FD4C7B">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D6568A5" w14:textId="6BA9F253" w:rsidR="009E7CBA" w:rsidRPr="00FD4C7B" w:rsidRDefault="00D67A66" w:rsidP="0032463C">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520,57</w:t>
            </w:r>
            <w:r w:rsidR="00323D5B">
              <w:rPr>
                <w:rFonts w:ascii="Arial" w:hAnsi="Arial" w:cs="Arial"/>
                <w:sz w:val="19"/>
                <w:szCs w:val="19"/>
              </w:rPr>
              <w:t>3</w:t>
            </w:r>
          </w:p>
        </w:tc>
        <w:tc>
          <w:tcPr>
            <w:tcW w:w="238" w:type="dxa"/>
            <w:shd w:val="clear" w:color="auto" w:fill="auto"/>
          </w:tcPr>
          <w:p w14:paraId="366C8045" w14:textId="77777777" w:rsidR="009E7CBA" w:rsidRPr="00FD4C7B" w:rsidRDefault="009E7CBA" w:rsidP="0032463C">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tcPr>
          <w:p w14:paraId="7B81BA7E" w14:textId="01E0344A" w:rsidR="009E7CBA" w:rsidRPr="00FD4C7B" w:rsidRDefault="009E7CBA"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518,572</w:t>
            </w:r>
          </w:p>
        </w:tc>
        <w:tc>
          <w:tcPr>
            <w:tcW w:w="238" w:type="dxa"/>
            <w:shd w:val="clear" w:color="auto" w:fill="auto"/>
          </w:tcPr>
          <w:p w14:paraId="3ADC7566" w14:textId="77777777" w:rsidR="009E7CBA" w:rsidRPr="00FD4C7B" w:rsidRDefault="009E7CBA" w:rsidP="0032463C">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3690AD30" w14:textId="327FD44B" w:rsidR="009E7CBA" w:rsidRPr="00FD4C7B" w:rsidRDefault="00D67A66" w:rsidP="0032463C">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432,333</w:t>
            </w:r>
          </w:p>
        </w:tc>
        <w:tc>
          <w:tcPr>
            <w:tcW w:w="238" w:type="dxa"/>
            <w:shd w:val="clear" w:color="auto" w:fill="auto"/>
          </w:tcPr>
          <w:p w14:paraId="6750C9D3" w14:textId="77777777" w:rsidR="009E7CBA" w:rsidRPr="00FD4C7B" w:rsidRDefault="009E7CBA" w:rsidP="0032463C">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tcPr>
          <w:p w14:paraId="215B971E" w14:textId="06734B6A" w:rsidR="009E7CBA" w:rsidRPr="00FD4C7B" w:rsidRDefault="009E7CBA" w:rsidP="0032463C">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429,464</w:t>
            </w:r>
          </w:p>
        </w:tc>
      </w:tr>
    </w:tbl>
    <w:p w14:paraId="00CBBE89" w14:textId="571ABD9C" w:rsidR="0096044D" w:rsidRDefault="009604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55D19C67" w14:textId="5919D82D" w:rsidR="0032463C" w:rsidRDefault="0032463C"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4F8725D7" w14:textId="0EC38DBD" w:rsidR="006B3B48" w:rsidRDefault="006B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Browallia New"/>
          <w:b/>
          <w:bCs/>
          <w:sz w:val="19"/>
          <w:szCs w:val="24"/>
        </w:rPr>
      </w:pPr>
      <w:r>
        <w:rPr>
          <w:rFonts w:ascii="Arial" w:hAnsi="Arial" w:cs="Browallia New"/>
          <w:b/>
          <w:bCs/>
          <w:sz w:val="19"/>
          <w:szCs w:val="24"/>
        </w:rPr>
        <w:br w:type="page"/>
      </w:r>
    </w:p>
    <w:p w14:paraId="6A60F5E7" w14:textId="702FFFE9" w:rsidR="00A032A0" w:rsidRPr="00FD4C7B" w:rsidRDefault="00A032A0" w:rsidP="00A032A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t>OTHER CURRENT ASSETS</w:t>
      </w:r>
    </w:p>
    <w:p w14:paraId="7C797591" w14:textId="77777777" w:rsidR="0092000B" w:rsidRPr="00FD4C7B" w:rsidRDefault="0092000B" w:rsidP="0092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88" w:type="dxa"/>
        <w:tblInd w:w="360" w:type="dxa"/>
        <w:tblLayout w:type="fixed"/>
        <w:tblCellMar>
          <w:left w:w="0" w:type="dxa"/>
          <w:right w:w="0" w:type="dxa"/>
        </w:tblCellMar>
        <w:tblLook w:val="0000" w:firstRow="0" w:lastRow="0" w:firstColumn="0" w:lastColumn="0" w:noHBand="0" w:noVBand="0"/>
      </w:tblPr>
      <w:tblGrid>
        <w:gridCol w:w="3299"/>
        <w:gridCol w:w="1247"/>
        <w:gridCol w:w="238"/>
        <w:gridCol w:w="1247"/>
        <w:gridCol w:w="237"/>
        <w:gridCol w:w="1246"/>
        <w:gridCol w:w="238"/>
        <w:gridCol w:w="1236"/>
      </w:tblGrid>
      <w:tr w:rsidR="00FD4C7B" w:rsidRPr="00FD4C7B" w14:paraId="4ABBC331" w14:textId="77777777" w:rsidTr="00BD23B4">
        <w:trPr>
          <w:cantSplit/>
          <w:trHeight w:val="268"/>
          <w:tblHeader/>
        </w:trPr>
        <w:tc>
          <w:tcPr>
            <w:tcW w:w="3299" w:type="dxa"/>
            <w:shd w:val="clear" w:color="auto" w:fill="auto"/>
          </w:tcPr>
          <w:p w14:paraId="23418DA2" w14:textId="77777777" w:rsidR="0092000B" w:rsidRPr="00FD4C7B" w:rsidRDefault="0092000B" w:rsidP="00972985">
            <w:pPr>
              <w:spacing w:before="60" w:line="276" w:lineRule="auto"/>
              <w:jc w:val="thaiDistribute"/>
              <w:rPr>
                <w:rFonts w:ascii="Arial" w:hAnsi="Arial" w:cs="Arial"/>
                <w:sz w:val="19"/>
                <w:szCs w:val="19"/>
                <w:cs/>
              </w:rPr>
            </w:pPr>
          </w:p>
        </w:tc>
        <w:tc>
          <w:tcPr>
            <w:tcW w:w="2732" w:type="dxa"/>
            <w:gridSpan w:val="3"/>
          </w:tcPr>
          <w:p w14:paraId="24E347A3" w14:textId="77777777" w:rsidR="0092000B" w:rsidRPr="00FD4C7B" w:rsidRDefault="0092000B" w:rsidP="00972985">
            <w:pPr>
              <w:spacing w:before="60" w:line="276" w:lineRule="auto"/>
              <w:ind w:right="180"/>
              <w:jc w:val="right"/>
              <w:rPr>
                <w:rFonts w:ascii="Arial" w:hAnsi="Arial" w:cs="Arial"/>
                <w:sz w:val="19"/>
                <w:szCs w:val="19"/>
              </w:rPr>
            </w:pPr>
          </w:p>
        </w:tc>
        <w:tc>
          <w:tcPr>
            <w:tcW w:w="237" w:type="dxa"/>
            <w:shd w:val="clear" w:color="auto" w:fill="auto"/>
          </w:tcPr>
          <w:p w14:paraId="3E3FEC24" w14:textId="77777777" w:rsidR="0092000B" w:rsidRPr="00FD4C7B" w:rsidRDefault="0092000B" w:rsidP="00972985">
            <w:pPr>
              <w:spacing w:before="60" w:line="276" w:lineRule="auto"/>
              <w:jc w:val="thaiDistribute"/>
              <w:rPr>
                <w:rFonts w:ascii="Arial" w:hAnsi="Arial" w:cs="Arial"/>
                <w:sz w:val="19"/>
                <w:szCs w:val="19"/>
              </w:rPr>
            </w:pPr>
          </w:p>
        </w:tc>
        <w:tc>
          <w:tcPr>
            <w:tcW w:w="2720" w:type="dxa"/>
            <w:gridSpan w:val="3"/>
            <w:shd w:val="clear" w:color="auto" w:fill="auto"/>
            <w:vAlign w:val="bottom"/>
          </w:tcPr>
          <w:p w14:paraId="3552F633" w14:textId="77777777" w:rsidR="0092000B" w:rsidRPr="00FD4C7B" w:rsidRDefault="0092000B" w:rsidP="00972985">
            <w:pPr>
              <w:spacing w:before="60" w:line="276" w:lineRule="auto"/>
              <w:ind w:right="51"/>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22C82F77" w14:textId="77777777" w:rsidTr="00BD23B4">
        <w:trPr>
          <w:cantSplit/>
          <w:trHeight w:val="343"/>
          <w:tblHeader/>
        </w:trPr>
        <w:tc>
          <w:tcPr>
            <w:tcW w:w="3299" w:type="dxa"/>
            <w:shd w:val="clear" w:color="auto" w:fill="auto"/>
            <w:vAlign w:val="bottom"/>
          </w:tcPr>
          <w:p w14:paraId="203BFF47" w14:textId="77777777" w:rsidR="0092000B" w:rsidRPr="00FD4C7B" w:rsidRDefault="0092000B" w:rsidP="00972985">
            <w:pPr>
              <w:spacing w:before="60" w:line="276" w:lineRule="auto"/>
              <w:jc w:val="center"/>
              <w:rPr>
                <w:rFonts w:ascii="Arial" w:hAnsi="Arial" w:cs="Arial"/>
                <w:b/>
                <w:bCs/>
                <w:sz w:val="19"/>
                <w:szCs w:val="19"/>
              </w:rPr>
            </w:pPr>
          </w:p>
        </w:tc>
        <w:tc>
          <w:tcPr>
            <w:tcW w:w="2732" w:type="dxa"/>
            <w:gridSpan w:val="3"/>
            <w:tcBorders>
              <w:bottom w:val="single" w:sz="4" w:space="0" w:color="auto"/>
            </w:tcBorders>
          </w:tcPr>
          <w:p w14:paraId="38BCFD6B" w14:textId="77777777" w:rsidR="0092000B" w:rsidRPr="00FD4C7B" w:rsidRDefault="0092000B" w:rsidP="00972985">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Consolidated F/S</w:t>
            </w:r>
          </w:p>
        </w:tc>
        <w:tc>
          <w:tcPr>
            <w:tcW w:w="237" w:type="dxa"/>
            <w:shd w:val="clear" w:color="auto" w:fill="auto"/>
            <w:vAlign w:val="bottom"/>
          </w:tcPr>
          <w:p w14:paraId="4552B54E" w14:textId="77777777" w:rsidR="0092000B" w:rsidRPr="00FD4C7B" w:rsidRDefault="0092000B" w:rsidP="00972985">
            <w:pPr>
              <w:spacing w:before="60" w:line="276" w:lineRule="auto"/>
              <w:jc w:val="center"/>
              <w:rPr>
                <w:rFonts w:ascii="Arial" w:hAnsi="Arial" w:cs="Arial"/>
                <w:sz w:val="19"/>
                <w:szCs w:val="19"/>
              </w:rPr>
            </w:pPr>
          </w:p>
        </w:tc>
        <w:tc>
          <w:tcPr>
            <w:tcW w:w="2720" w:type="dxa"/>
            <w:gridSpan w:val="3"/>
            <w:tcBorders>
              <w:bottom w:val="single" w:sz="4" w:space="0" w:color="auto"/>
            </w:tcBorders>
            <w:shd w:val="clear" w:color="auto" w:fill="auto"/>
          </w:tcPr>
          <w:p w14:paraId="11025D76" w14:textId="77777777" w:rsidR="0092000B" w:rsidRPr="00FD4C7B" w:rsidRDefault="0092000B" w:rsidP="00972985">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Separate F/S</w:t>
            </w:r>
          </w:p>
        </w:tc>
      </w:tr>
      <w:tr w:rsidR="00FD4C7B" w:rsidRPr="00FD4C7B" w14:paraId="09208692" w14:textId="77777777" w:rsidTr="00BD23B4">
        <w:trPr>
          <w:cantSplit/>
          <w:trHeight w:val="350"/>
          <w:tblHeader/>
        </w:trPr>
        <w:tc>
          <w:tcPr>
            <w:tcW w:w="3299" w:type="dxa"/>
            <w:shd w:val="clear" w:color="auto" w:fill="auto"/>
            <w:vAlign w:val="bottom"/>
          </w:tcPr>
          <w:p w14:paraId="74D1B986" w14:textId="77777777" w:rsidR="0027467C" w:rsidRPr="00FD4C7B" w:rsidRDefault="0027467C" w:rsidP="00972985">
            <w:pPr>
              <w:tabs>
                <w:tab w:val="left" w:pos="360"/>
              </w:tabs>
              <w:spacing w:before="60" w:line="276" w:lineRule="auto"/>
              <w:jc w:val="center"/>
              <w:rPr>
                <w:rFonts w:ascii="Arial" w:hAnsi="Arial" w:cs="Arial"/>
                <w:sz w:val="19"/>
                <w:szCs w:val="19"/>
              </w:rPr>
            </w:pPr>
          </w:p>
        </w:tc>
        <w:tc>
          <w:tcPr>
            <w:tcW w:w="1247" w:type="dxa"/>
            <w:tcBorders>
              <w:bottom w:val="single" w:sz="4" w:space="0" w:color="auto"/>
            </w:tcBorders>
            <w:shd w:val="clear" w:color="auto" w:fill="auto"/>
            <w:vAlign w:val="bottom"/>
          </w:tcPr>
          <w:p w14:paraId="2CC74CF5" w14:textId="11DB0919" w:rsidR="0027467C" w:rsidRPr="00FD4C7B" w:rsidRDefault="001764C4" w:rsidP="00972985">
            <w:pPr>
              <w:tabs>
                <w:tab w:val="clear" w:pos="907"/>
              </w:tabs>
              <w:spacing w:before="60" w:line="276" w:lineRule="auto"/>
              <w:jc w:val="center"/>
              <w:rPr>
                <w:rFonts w:ascii="Arial" w:hAnsi="Arial" w:cs="Arial"/>
                <w:sz w:val="19"/>
                <w:szCs w:val="19"/>
                <w:cs/>
              </w:rPr>
            </w:pPr>
            <w:r w:rsidRPr="00FD4C7B">
              <w:rPr>
                <w:rFonts w:ascii="Arial" w:hAnsi="Arial" w:cs="Arial"/>
                <w:sz w:val="19"/>
                <w:szCs w:val="19"/>
              </w:rPr>
              <w:t xml:space="preserve">30 </w:t>
            </w:r>
            <w:r w:rsidR="00972985" w:rsidRPr="00972985">
              <w:rPr>
                <w:rFonts w:ascii="Arial" w:hAnsi="Arial" w:cs="Arial"/>
                <w:sz w:val="19"/>
                <w:szCs w:val="19"/>
              </w:rPr>
              <w:t>September</w:t>
            </w:r>
            <w:r w:rsidR="0027467C" w:rsidRPr="00FD4C7B">
              <w:rPr>
                <w:rFonts w:ascii="Arial" w:hAnsi="Arial" w:cs="Arial"/>
                <w:sz w:val="19"/>
                <w:szCs w:val="19"/>
              </w:rPr>
              <w:t xml:space="preserve"> </w:t>
            </w:r>
            <w:r w:rsidR="0027467C" w:rsidRPr="00FD4C7B">
              <w:rPr>
                <w:rFonts w:ascii="Arial" w:hAnsi="Arial" w:cs="Arial"/>
                <w:sz w:val="19"/>
                <w:szCs w:val="19"/>
              </w:rPr>
              <w:br/>
              <w:t>2022</w:t>
            </w:r>
          </w:p>
        </w:tc>
        <w:tc>
          <w:tcPr>
            <w:tcW w:w="238" w:type="dxa"/>
            <w:shd w:val="clear" w:color="auto" w:fill="auto"/>
            <w:vAlign w:val="bottom"/>
          </w:tcPr>
          <w:p w14:paraId="74E00F78" w14:textId="77777777" w:rsidR="0027467C" w:rsidRPr="00FD4C7B" w:rsidRDefault="0027467C" w:rsidP="00972985">
            <w:pPr>
              <w:tabs>
                <w:tab w:val="clear" w:pos="907"/>
              </w:tabs>
              <w:spacing w:before="60" w:line="276" w:lineRule="auto"/>
              <w:jc w:val="center"/>
              <w:rPr>
                <w:rFonts w:ascii="Arial" w:hAnsi="Arial" w:cs="Arial"/>
                <w:sz w:val="19"/>
                <w:szCs w:val="19"/>
                <w:cs/>
              </w:rPr>
            </w:pPr>
          </w:p>
        </w:tc>
        <w:tc>
          <w:tcPr>
            <w:tcW w:w="1247" w:type="dxa"/>
            <w:tcBorders>
              <w:bottom w:val="single" w:sz="4" w:space="0" w:color="auto"/>
            </w:tcBorders>
            <w:shd w:val="clear" w:color="auto" w:fill="auto"/>
            <w:vAlign w:val="bottom"/>
          </w:tcPr>
          <w:p w14:paraId="6C49157A" w14:textId="0C14F1AC" w:rsidR="0027467C" w:rsidRPr="00FD4C7B" w:rsidRDefault="0027467C" w:rsidP="00972985">
            <w:pPr>
              <w:tabs>
                <w:tab w:val="clear" w:pos="907"/>
              </w:tabs>
              <w:spacing w:before="60" w:line="276" w:lineRule="auto"/>
              <w:ind w:left="-108" w:right="-80"/>
              <w:jc w:val="center"/>
              <w:rPr>
                <w:rFonts w:ascii="Arial" w:hAnsi="Arial" w:cs="Arial"/>
                <w:sz w:val="19"/>
                <w:szCs w:val="19"/>
                <w:cs/>
                <w:lang w:val="en-GB"/>
              </w:rPr>
            </w:pPr>
            <w:r w:rsidRPr="00FD4C7B">
              <w:rPr>
                <w:rFonts w:ascii="Arial" w:hAnsi="Arial" w:cs="Arial"/>
                <w:sz w:val="19"/>
                <w:szCs w:val="19"/>
              </w:rPr>
              <w:t>31 December</w:t>
            </w:r>
            <w:r w:rsidR="00972985">
              <w:rPr>
                <w:rFonts w:ascii="Arial" w:hAnsi="Arial" w:cs="Arial"/>
                <w:sz w:val="19"/>
                <w:szCs w:val="19"/>
              </w:rPr>
              <w:br/>
            </w:r>
            <w:r w:rsidRPr="00FD4C7B">
              <w:rPr>
                <w:rFonts w:ascii="Arial" w:hAnsi="Arial" w:cs="Arial"/>
                <w:sz w:val="19"/>
                <w:szCs w:val="19"/>
              </w:rPr>
              <w:t>2021</w:t>
            </w:r>
          </w:p>
        </w:tc>
        <w:tc>
          <w:tcPr>
            <w:tcW w:w="237" w:type="dxa"/>
            <w:shd w:val="clear" w:color="auto" w:fill="auto"/>
            <w:vAlign w:val="center"/>
          </w:tcPr>
          <w:p w14:paraId="4AC9CC13" w14:textId="77777777" w:rsidR="0027467C" w:rsidRPr="00FD4C7B" w:rsidRDefault="0027467C" w:rsidP="00972985">
            <w:pPr>
              <w:tabs>
                <w:tab w:val="clear" w:pos="907"/>
              </w:tabs>
              <w:spacing w:before="60" w:line="276" w:lineRule="auto"/>
              <w:jc w:val="center"/>
              <w:rPr>
                <w:rFonts w:ascii="Arial" w:hAnsi="Arial" w:cs="Arial"/>
                <w:sz w:val="19"/>
                <w:szCs w:val="19"/>
                <w:cs/>
              </w:rPr>
            </w:pPr>
          </w:p>
        </w:tc>
        <w:tc>
          <w:tcPr>
            <w:tcW w:w="1246" w:type="dxa"/>
            <w:tcBorders>
              <w:bottom w:val="single" w:sz="4" w:space="0" w:color="auto"/>
            </w:tcBorders>
            <w:shd w:val="clear" w:color="auto" w:fill="auto"/>
            <w:vAlign w:val="bottom"/>
          </w:tcPr>
          <w:p w14:paraId="3AA6DE54" w14:textId="62361CA1" w:rsidR="0027467C" w:rsidRPr="00FD4C7B" w:rsidRDefault="001764C4" w:rsidP="00972985">
            <w:pPr>
              <w:tabs>
                <w:tab w:val="clear" w:pos="907"/>
              </w:tabs>
              <w:spacing w:before="60" w:line="276" w:lineRule="auto"/>
              <w:jc w:val="center"/>
              <w:rPr>
                <w:rFonts w:ascii="Arial" w:hAnsi="Arial" w:cs="Arial"/>
                <w:sz w:val="19"/>
                <w:szCs w:val="19"/>
                <w:cs/>
              </w:rPr>
            </w:pPr>
            <w:r w:rsidRPr="00FD4C7B">
              <w:rPr>
                <w:rFonts w:ascii="Arial" w:hAnsi="Arial" w:cs="Arial"/>
                <w:sz w:val="19"/>
                <w:szCs w:val="19"/>
              </w:rPr>
              <w:t xml:space="preserve">30 </w:t>
            </w:r>
            <w:r w:rsidR="00972985" w:rsidRPr="00972985">
              <w:rPr>
                <w:rFonts w:ascii="Arial" w:hAnsi="Arial" w:cs="Arial"/>
                <w:sz w:val="19"/>
                <w:szCs w:val="19"/>
              </w:rPr>
              <w:t>September</w:t>
            </w:r>
            <w:r w:rsidR="0027467C" w:rsidRPr="00FD4C7B">
              <w:rPr>
                <w:rFonts w:ascii="Arial" w:hAnsi="Arial" w:cs="Arial"/>
                <w:sz w:val="19"/>
                <w:szCs w:val="19"/>
              </w:rPr>
              <w:t xml:space="preserve"> </w:t>
            </w:r>
            <w:r w:rsidR="0027467C" w:rsidRPr="00FD4C7B">
              <w:rPr>
                <w:rFonts w:ascii="Arial" w:hAnsi="Arial" w:cs="Arial"/>
                <w:sz w:val="19"/>
                <w:szCs w:val="19"/>
              </w:rPr>
              <w:br/>
              <w:t>2022</w:t>
            </w:r>
          </w:p>
        </w:tc>
        <w:tc>
          <w:tcPr>
            <w:tcW w:w="238" w:type="dxa"/>
            <w:shd w:val="clear" w:color="auto" w:fill="auto"/>
            <w:vAlign w:val="bottom"/>
          </w:tcPr>
          <w:p w14:paraId="2EAC05CC" w14:textId="77777777" w:rsidR="0027467C" w:rsidRPr="00FD4C7B" w:rsidRDefault="0027467C" w:rsidP="00972985">
            <w:pPr>
              <w:tabs>
                <w:tab w:val="clear" w:pos="907"/>
              </w:tabs>
              <w:spacing w:before="60" w:line="276" w:lineRule="auto"/>
              <w:jc w:val="center"/>
              <w:rPr>
                <w:rFonts w:ascii="Arial" w:hAnsi="Arial" w:cs="Arial"/>
                <w:sz w:val="19"/>
                <w:szCs w:val="19"/>
                <w:cs/>
              </w:rPr>
            </w:pPr>
          </w:p>
        </w:tc>
        <w:tc>
          <w:tcPr>
            <w:tcW w:w="1236" w:type="dxa"/>
            <w:tcBorders>
              <w:bottom w:val="single" w:sz="4" w:space="0" w:color="auto"/>
            </w:tcBorders>
            <w:shd w:val="clear" w:color="auto" w:fill="auto"/>
            <w:vAlign w:val="bottom"/>
          </w:tcPr>
          <w:p w14:paraId="498EDF7C" w14:textId="706FC6EC" w:rsidR="0027467C" w:rsidRPr="00FD4C7B" w:rsidRDefault="0027467C" w:rsidP="00972985">
            <w:pPr>
              <w:tabs>
                <w:tab w:val="clear" w:pos="907"/>
              </w:tabs>
              <w:spacing w:before="60" w:line="276" w:lineRule="auto"/>
              <w:ind w:left="-108" w:right="-80"/>
              <w:jc w:val="center"/>
              <w:rPr>
                <w:rFonts w:ascii="Arial" w:hAnsi="Arial" w:cs="Arial"/>
                <w:sz w:val="19"/>
                <w:szCs w:val="19"/>
                <w:cs/>
                <w:lang w:val="en-GB"/>
              </w:rPr>
            </w:pPr>
            <w:r w:rsidRPr="00FD4C7B">
              <w:rPr>
                <w:rFonts w:ascii="Arial" w:hAnsi="Arial" w:cs="Arial"/>
                <w:sz w:val="19"/>
                <w:szCs w:val="19"/>
              </w:rPr>
              <w:t>31 December</w:t>
            </w:r>
            <w:r w:rsidR="00972985">
              <w:rPr>
                <w:rFonts w:ascii="Arial" w:hAnsi="Arial" w:cs="Arial"/>
                <w:sz w:val="19"/>
                <w:szCs w:val="19"/>
              </w:rPr>
              <w:br/>
            </w:r>
            <w:r w:rsidRPr="00FD4C7B">
              <w:rPr>
                <w:rFonts w:ascii="Arial" w:hAnsi="Arial" w:cs="Arial"/>
                <w:sz w:val="19"/>
                <w:szCs w:val="19"/>
              </w:rPr>
              <w:t>2021</w:t>
            </w:r>
          </w:p>
        </w:tc>
      </w:tr>
      <w:tr w:rsidR="00FD4C7B" w:rsidRPr="00FD4C7B" w14:paraId="702F0318" w14:textId="77777777" w:rsidTr="00BD23B4">
        <w:trPr>
          <w:cantSplit/>
          <w:trHeight w:val="352"/>
        </w:trPr>
        <w:tc>
          <w:tcPr>
            <w:tcW w:w="3299" w:type="dxa"/>
            <w:shd w:val="clear" w:color="auto" w:fill="auto"/>
            <w:vAlign w:val="bottom"/>
          </w:tcPr>
          <w:p w14:paraId="3FD73F71" w14:textId="77777777" w:rsidR="0092000B" w:rsidRPr="00FD4C7B" w:rsidRDefault="0092000B" w:rsidP="00972985">
            <w:pPr>
              <w:tabs>
                <w:tab w:val="left" w:pos="710"/>
              </w:tabs>
              <w:spacing w:before="60" w:line="276" w:lineRule="auto"/>
              <w:ind w:right="114"/>
              <w:rPr>
                <w:rFonts w:ascii="Arial" w:hAnsi="Arial" w:cs="Arial"/>
                <w:sz w:val="19"/>
                <w:szCs w:val="19"/>
              </w:rPr>
            </w:pPr>
          </w:p>
        </w:tc>
        <w:tc>
          <w:tcPr>
            <w:tcW w:w="1247" w:type="dxa"/>
            <w:shd w:val="clear" w:color="auto" w:fill="auto"/>
          </w:tcPr>
          <w:p w14:paraId="3FA9B8ED" w14:textId="77777777" w:rsidR="0092000B" w:rsidRPr="00FD4C7B" w:rsidRDefault="0092000B" w:rsidP="0097298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D2844FF" w14:textId="77777777" w:rsidR="0092000B" w:rsidRPr="00FD4C7B"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3CEBCFDE" w14:textId="77777777" w:rsidR="0092000B" w:rsidRPr="00FD4C7B" w:rsidRDefault="0092000B" w:rsidP="00972985">
            <w:pPr>
              <w:tabs>
                <w:tab w:val="clear" w:pos="454"/>
                <w:tab w:val="clear" w:pos="680"/>
                <w:tab w:val="left" w:pos="0"/>
              </w:tabs>
              <w:spacing w:before="60" w:line="276" w:lineRule="auto"/>
              <w:ind w:right="84"/>
              <w:jc w:val="right"/>
              <w:rPr>
                <w:rFonts w:ascii="Arial" w:hAnsi="Arial" w:cs="Arial"/>
                <w:sz w:val="19"/>
                <w:szCs w:val="19"/>
              </w:rPr>
            </w:pPr>
          </w:p>
        </w:tc>
        <w:tc>
          <w:tcPr>
            <w:tcW w:w="237" w:type="dxa"/>
            <w:shd w:val="clear" w:color="auto" w:fill="auto"/>
          </w:tcPr>
          <w:p w14:paraId="3D923A69" w14:textId="77777777" w:rsidR="0092000B" w:rsidRPr="00FD4C7B"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2DD7A1EA" w14:textId="77777777" w:rsidR="0092000B" w:rsidRPr="00FD4C7B"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446B6AB2" w14:textId="77777777" w:rsidR="0092000B" w:rsidRPr="00FD4C7B"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67E8FC96" w14:textId="77777777" w:rsidR="0092000B" w:rsidRPr="00FD4C7B"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r>
      <w:tr w:rsidR="00FD4C7B" w:rsidRPr="00FD4C7B" w14:paraId="3470E0A0" w14:textId="77777777" w:rsidTr="001764C4">
        <w:trPr>
          <w:cantSplit/>
          <w:trHeight w:val="68"/>
        </w:trPr>
        <w:tc>
          <w:tcPr>
            <w:tcW w:w="3299" w:type="dxa"/>
            <w:shd w:val="clear" w:color="auto" w:fill="auto"/>
            <w:vAlign w:val="bottom"/>
          </w:tcPr>
          <w:p w14:paraId="5696B28B" w14:textId="77777777" w:rsidR="004C3A19" w:rsidRPr="00FD4C7B" w:rsidRDefault="004C3A19" w:rsidP="00972985">
            <w:pPr>
              <w:tabs>
                <w:tab w:val="left" w:pos="710"/>
              </w:tabs>
              <w:spacing w:before="60" w:line="276" w:lineRule="auto"/>
              <w:ind w:left="111" w:right="114"/>
              <w:rPr>
                <w:rFonts w:ascii="Arial" w:hAnsi="Arial" w:cs="Arial"/>
                <w:sz w:val="19"/>
                <w:szCs w:val="19"/>
              </w:rPr>
            </w:pPr>
            <w:r w:rsidRPr="00FD4C7B">
              <w:rPr>
                <w:rFonts w:ascii="Arial" w:hAnsi="Arial" w:cs="Arial"/>
                <w:sz w:val="19"/>
                <w:szCs w:val="19"/>
              </w:rPr>
              <w:t>Prepaid expenses</w:t>
            </w:r>
          </w:p>
        </w:tc>
        <w:tc>
          <w:tcPr>
            <w:tcW w:w="1247" w:type="dxa"/>
            <w:shd w:val="clear" w:color="auto" w:fill="auto"/>
          </w:tcPr>
          <w:p w14:paraId="6E4C5E07" w14:textId="61A960FA" w:rsidR="004C3A19" w:rsidRPr="00FD4C7B" w:rsidRDefault="002B1E28" w:rsidP="0097298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15,434</w:t>
            </w:r>
          </w:p>
        </w:tc>
        <w:tc>
          <w:tcPr>
            <w:tcW w:w="238" w:type="dxa"/>
            <w:shd w:val="clear" w:color="auto" w:fill="auto"/>
          </w:tcPr>
          <w:p w14:paraId="02C02317" w14:textId="77777777" w:rsidR="004C3A19" w:rsidRPr="00FD4C7B" w:rsidRDefault="004C3A19" w:rsidP="00972985">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200ED63D" w14:textId="683607C4"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lang w:val="en-GB"/>
              </w:rPr>
              <w:t>27,454</w:t>
            </w:r>
          </w:p>
        </w:tc>
        <w:tc>
          <w:tcPr>
            <w:tcW w:w="237" w:type="dxa"/>
            <w:shd w:val="clear" w:color="auto" w:fill="auto"/>
          </w:tcPr>
          <w:p w14:paraId="743DB46E" w14:textId="77777777" w:rsidR="004C3A19" w:rsidRPr="00FD4C7B" w:rsidRDefault="004C3A19" w:rsidP="00972985">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7E3FE1BC" w14:textId="70277F49" w:rsidR="004C3A19" w:rsidRPr="00FD4C7B" w:rsidRDefault="00D67A66" w:rsidP="0097298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12,688</w:t>
            </w:r>
          </w:p>
        </w:tc>
        <w:tc>
          <w:tcPr>
            <w:tcW w:w="238" w:type="dxa"/>
            <w:shd w:val="clear" w:color="auto" w:fill="auto"/>
          </w:tcPr>
          <w:p w14:paraId="73C3DA36" w14:textId="77777777" w:rsidR="004C3A19" w:rsidRPr="00FD4C7B" w:rsidRDefault="004C3A19" w:rsidP="00972985">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3B973FA1" w14:textId="2DF9DB9D"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lang w:val="en-GB"/>
              </w:rPr>
              <w:t>23,</w:t>
            </w:r>
            <w:r w:rsidRPr="00FD4C7B">
              <w:rPr>
                <w:rFonts w:ascii="Arial" w:hAnsi="Arial" w:cs="Arial"/>
                <w:sz w:val="19"/>
                <w:szCs w:val="19"/>
              </w:rPr>
              <w:t>346</w:t>
            </w:r>
          </w:p>
        </w:tc>
      </w:tr>
      <w:tr w:rsidR="00FD4C7B" w:rsidRPr="00FD4C7B" w14:paraId="68FA20C5" w14:textId="77777777" w:rsidTr="001764C4">
        <w:trPr>
          <w:cantSplit/>
          <w:trHeight w:val="68"/>
        </w:trPr>
        <w:tc>
          <w:tcPr>
            <w:tcW w:w="3299" w:type="dxa"/>
            <w:shd w:val="clear" w:color="auto" w:fill="auto"/>
            <w:vAlign w:val="bottom"/>
          </w:tcPr>
          <w:p w14:paraId="3687B447" w14:textId="78C1B6B3" w:rsidR="004C3A19" w:rsidRPr="00FD4C7B" w:rsidRDefault="003016E4" w:rsidP="00972985">
            <w:pPr>
              <w:tabs>
                <w:tab w:val="left" w:pos="710"/>
              </w:tabs>
              <w:spacing w:before="60" w:line="276" w:lineRule="auto"/>
              <w:ind w:left="111" w:right="114"/>
              <w:rPr>
                <w:rFonts w:ascii="Arial" w:hAnsi="Arial" w:cs="Arial"/>
                <w:sz w:val="19"/>
                <w:szCs w:val="19"/>
              </w:rPr>
            </w:pPr>
            <w:r w:rsidRPr="00FD4C7B">
              <w:rPr>
                <w:rFonts w:ascii="Arial" w:hAnsi="Arial" w:cs="Arial"/>
                <w:sz w:val="19"/>
                <w:szCs w:val="19"/>
              </w:rPr>
              <w:t>Refundable income tax</w:t>
            </w:r>
          </w:p>
        </w:tc>
        <w:tc>
          <w:tcPr>
            <w:tcW w:w="1247" w:type="dxa"/>
            <w:shd w:val="clear" w:color="auto" w:fill="auto"/>
          </w:tcPr>
          <w:p w14:paraId="0F1BE575" w14:textId="3FC49C6A" w:rsidR="004C3A19" w:rsidRPr="00FD4C7B" w:rsidRDefault="002B1E28" w:rsidP="00972985">
            <w:pPr>
              <w:tabs>
                <w:tab w:val="clear" w:pos="454"/>
                <w:tab w:val="clear" w:pos="680"/>
                <w:tab w:val="left" w:pos="0"/>
              </w:tabs>
              <w:spacing w:before="60" w:line="276" w:lineRule="auto"/>
              <w:ind w:right="84"/>
              <w:jc w:val="right"/>
              <w:rPr>
                <w:rFonts w:ascii="Arial" w:hAnsi="Arial" w:cs="Arial"/>
                <w:sz w:val="19"/>
                <w:szCs w:val="19"/>
                <w:lang w:val="en-GB"/>
              </w:rPr>
            </w:pPr>
            <w:r>
              <w:rPr>
                <w:rFonts w:ascii="Arial" w:hAnsi="Arial" w:cs="Arial"/>
                <w:sz w:val="19"/>
                <w:szCs w:val="19"/>
                <w:lang w:val="en-GB"/>
              </w:rPr>
              <w:t>26,355</w:t>
            </w:r>
          </w:p>
        </w:tc>
        <w:tc>
          <w:tcPr>
            <w:tcW w:w="238" w:type="dxa"/>
            <w:shd w:val="clear" w:color="auto" w:fill="auto"/>
          </w:tcPr>
          <w:p w14:paraId="3C3E6EEE" w14:textId="77777777" w:rsidR="004C3A19" w:rsidRPr="00FD4C7B" w:rsidRDefault="004C3A19" w:rsidP="00972985">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4232677E" w14:textId="08B30DFA"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lang w:val="en-GB"/>
              </w:rPr>
            </w:pPr>
            <w:r w:rsidRPr="00FD4C7B">
              <w:rPr>
                <w:rFonts w:ascii="Arial" w:hAnsi="Arial" w:cs="Arial"/>
                <w:sz w:val="19"/>
                <w:szCs w:val="19"/>
                <w:lang w:val="en-GB"/>
              </w:rPr>
              <w:t>26,355</w:t>
            </w:r>
          </w:p>
        </w:tc>
        <w:tc>
          <w:tcPr>
            <w:tcW w:w="237" w:type="dxa"/>
            <w:shd w:val="clear" w:color="auto" w:fill="auto"/>
          </w:tcPr>
          <w:p w14:paraId="22B92E1B" w14:textId="77777777" w:rsidR="004C3A19" w:rsidRPr="00FD4C7B" w:rsidRDefault="004C3A19" w:rsidP="00972985">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352A99C7" w14:textId="241DBEA9" w:rsidR="004C3A19" w:rsidRPr="00FD4C7B" w:rsidRDefault="00D67A66" w:rsidP="0097298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26,355</w:t>
            </w:r>
          </w:p>
        </w:tc>
        <w:tc>
          <w:tcPr>
            <w:tcW w:w="238" w:type="dxa"/>
            <w:shd w:val="clear" w:color="auto" w:fill="auto"/>
          </w:tcPr>
          <w:p w14:paraId="3E5A2436" w14:textId="77777777" w:rsidR="004C3A19" w:rsidRPr="00FD4C7B" w:rsidRDefault="004C3A19" w:rsidP="00972985">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232BF8F2" w14:textId="532BF7E1"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lang w:val="en-GB"/>
              </w:rPr>
            </w:pPr>
            <w:r w:rsidRPr="00FD4C7B">
              <w:rPr>
                <w:rFonts w:ascii="Arial" w:hAnsi="Arial" w:cs="Arial"/>
                <w:sz w:val="19"/>
                <w:szCs w:val="19"/>
                <w:lang w:val="en-GB"/>
              </w:rPr>
              <w:t>26,355</w:t>
            </w:r>
          </w:p>
        </w:tc>
      </w:tr>
      <w:tr w:rsidR="00FD4C7B" w:rsidRPr="00FD4C7B" w14:paraId="31B662F9" w14:textId="77777777" w:rsidTr="001764C4">
        <w:trPr>
          <w:cantSplit/>
          <w:trHeight w:val="68"/>
        </w:trPr>
        <w:tc>
          <w:tcPr>
            <w:tcW w:w="3299" w:type="dxa"/>
            <w:shd w:val="clear" w:color="auto" w:fill="auto"/>
            <w:vAlign w:val="bottom"/>
          </w:tcPr>
          <w:p w14:paraId="56D763D2" w14:textId="25429A6A" w:rsidR="004C3A19" w:rsidRPr="00FD4C7B" w:rsidRDefault="004C3A19" w:rsidP="00972985">
            <w:pPr>
              <w:tabs>
                <w:tab w:val="left" w:pos="710"/>
              </w:tabs>
              <w:spacing w:before="60" w:line="276" w:lineRule="auto"/>
              <w:ind w:left="111" w:right="114"/>
              <w:rPr>
                <w:rFonts w:ascii="Arial" w:hAnsi="Arial" w:cs="Arial"/>
                <w:sz w:val="19"/>
                <w:szCs w:val="19"/>
              </w:rPr>
            </w:pPr>
            <w:r w:rsidRPr="00FD4C7B">
              <w:rPr>
                <w:rFonts w:ascii="Arial" w:hAnsi="Arial" w:cs="Arial"/>
                <w:sz w:val="19"/>
                <w:szCs w:val="19"/>
              </w:rPr>
              <w:t>Withholding tax</w:t>
            </w:r>
          </w:p>
        </w:tc>
        <w:tc>
          <w:tcPr>
            <w:tcW w:w="1247" w:type="dxa"/>
            <w:shd w:val="clear" w:color="auto" w:fill="auto"/>
          </w:tcPr>
          <w:p w14:paraId="201D4529" w14:textId="2174A06B" w:rsidR="004C3A19" w:rsidRPr="00FD4C7B" w:rsidRDefault="002B1E28" w:rsidP="00972985">
            <w:pPr>
              <w:tabs>
                <w:tab w:val="clear" w:pos="454"/>
                <w:tab w:val="clear" w:pos="680"/>
                <w:tab w:val="left" w:pos="0"/>
              </w:tabs>
              <w:spacing w:before="60" w:line="276" w:lineRule="auto"/>
              <w:ind w:right="84"/>
              <w:jc w:val="right"/>
              <w:rPr>
                <w:rFonts w:ascii="Arial" w:hAnsi="Arial" w:cs="Arial"/>
                <w:sz w:val="19"/>
                <w:szCs w:val="19"/>
                <w:lang w:val="en-GB"/>
              </w:rPr>
            </w:pPr>
            <w:r>
              <w:rPr>
                <w:rFonts w:ascii="Arial" w:hAnsi="Arial" w:cs="Arial"/>
                <w:sz w:val="19"/>
                <w:szCs w:val="19"/>
                <w:lang w:val="en-GB"/>
              </w:rPr>
              <w:t>23,372</w:t>
            </w:r>
          </w:p>
        </w:tc>
        <w:tc>
          <w:tcPr>
            <w:tcW w:w="238" w:type="dxa"/>
            <w:shd w:val="clear" w:color="auto" w:fill="auto"/>
          </w:tcPr>
          <w:p w14:paraId="1DF2EF84" w14:textId="77777777" w:rsidR="004C3A19" w:rsidRPr="00FD4C7B" w:rsidRDefault="004C3A19" w:rsidP="00972985">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0BDB6895" w14:textId="582BDE5A"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lang w:val="en-GB"/>
              </w:rPr>
            </w:pPr>
            <w:r w:rsidRPr="00FD4C7B">
              <w:rPr>
                <w:rFonts w:ascii="Arial" w:hAnsi="Arial" w:cs="Arial"/>
                <w:sz w:val="19"/>
                <w:szCs w:val="19"/>
                <w:lang w:val="en-GB"/>
              </w:rPr>
              <w:t>13,720</w:t>
            </w:r>
          </w:p>
        </w:tc>
        <w:tc>
          <w:tcPr>
            <w:tcW w:w="237" w:type="dxa"/>
            <w:shd w:val="clear" w:color="auto" w:fill="auto"/>
          </w:tcPr>
          <w:p w14:paraId="7B47D67F" w14:textId="77777777" w:rsidR="004C3A19" w:rsidRPr="00FD4C7B" w:rsidRDefault="004C3A19" w:rsidP="00972985">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0DFCB316" w14:textId="11F508C6" w:rsidR="004C3A19" w:rsidRPr="00FD4C7B" w:rsidRDefault="00D67A66" w:rsidP="0097298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23,372</w:t>
            </w:r>
          </w:p>
        </w:tc>
        <w:tc>
          <w:tcPr>
            <w:tcW w:w="238" w:type="dxa"/>
            <w:shd w:val="clear" w:color="auto" w:fill="auto"/>
          </w:tcPr>
          <w:p w14:paraId="326F0AAA" w14:textId="77777777" w:rsidR="004C3A19" w:rsidRPr="00FD4C7B" w:rsidRDefault="004C3A19" w:rsidP="00972985">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68F8F405" w14:textId="58D14396"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lang w:val="en-GB"/>
              </w:rPr>
            </w:pPr>
            <w:r w:rsidRPr="00FD4C7B">
              <w:rPr>
                <w:rFonts w:ascii="Arial" w:hAnsi="Arial" w:cs="Arial"/>
                <w:sz w:val="19"/>
                <w:szCs w:val="19"/>
                <w:lang w:val="en-GB"/>
              </w:rPr>
              <w:t>13,720</w:t>
            </w:r>
          </w:p>
        </w:tc>
      </w:tr>
      <w:tr w:rsidR="00FD4C7B" w:rsidRPr="00FD4C7B" w14:paraId="55C2CAAE" w14:textId="77777777" w:rsidTr="001764C4">
        <w:trPr>
          <w:cantSplit/>
          <w:trHeight w:val="68"/>
        </w:trPr>
        <w:tc>
          <w:tcPr>
            <w:tcW w:w="3299" w:type="dxa"/>
            <w:shd w:val="clear" w:color="auto" w:fill="auto"/>
            <w:vAlign w:val="bottom"/>
          </w:tcPr>
          <w:p w14:paraId="2ED280BE" w14:textId="77777777" w:rsidR="004C3A19" w:rsidRPr="00FD4C7B" w:rsidRDefault="004C3A19" w:rsidP="00972985">
            <w:pPr>
              <w:tabs>
                <w:tab w:val="left" w:pos="710"/>
              </w:tabs>
              <w:spacing w:before="60" w:line="276" w:lineRule="auto"/>
              <w:ind w:left="111" w:right="114"/>
              <w:rPr>
                <w:rFonts w:ascii="Arial" w:hAnsi="Arial" w:cs="Arial"/>
                <w:sz w:val="19"/>
                <w:szCs w:val="19"/>
              </w:rPr>
            </w:pPr>
            <w:r w:rsidRPr="00FD4C7B">
              <w:rPr>
                <w:rFonts w:ascii="Arial" w:hAnsi="Arial" w:cs="Arial"/>
                <w:sz w:val="19"/>
                <w:szCs w:val="19"/>
              </w:rPr>
              <w:t>Others</w:t>
            </w:r>
          </w:p>
        </w:tc>
        <w:tc>
          <w:tcPr>
            <w:tcW w:w="1247" w:type="dxa"/>
            <w:shd w:val="clear" w:color="auto" w:fill="auto"/>
          </w:tcPr>
          <w:p w14:paraId="5CA1BA5C" w14:textId="07F6EAB4" w:rsidR="004C3A19" w:rsidRPr="00FD4C7B" w:rsidRDefault="002B1E28" w:rsidP="0097298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1,508</w:t>
            </w:r>
          </w:p>
        </w:tc>
        <w:tc>
          <w:tcPr>
            <w:tcW w:w="238" w:type="dxa"/>
            <w:shd w:val="clear" w:color="auto" w:fill="auto"/>
          </w:tcPr>
          <w:p w14:paraId="4377443F" w14:textId="77777777" w:rsidR="004C3A19" w:rsidRPr="00FD4C7B" w:rsidRDefault="004C3A19" w:rsidP="00972985">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51820325" w14:textId="1AA5D2C4"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rPr>
              <w:t>2,066</w:t>
            </w:r>
          </w:p>
        </w:tc>
        <w:tc>
          <w:tcPr>
            <w:tcW w:w="237" w:type="dxa"/>
            <w:shd w:val="clear" w:color="auto" w:fill="auto"/>
          </w:tcPr>
          <w:p w14:paraId="03BF8F9E" w14:textId="77777777" w:rsidR="004C3A19" w:rsidRPr="00FD4C7B" w:rsidRDefault="004C3A19" w:rsidP="00972985">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6" w:type="dxa"/>
            <w:tcBorders>
              <w:bottom w:val="single" w:sz="4" w:space="0" w:color="auto"/>
            </w:tcBorders>
            <w:shd w:val="clear" w:color="auto" w:fill="auto"/>
          </w:tcPr>
          <w:p w14:paraId="66F54676" w14:textId="6D33AC76" w:rsidR="004C3A19" w:rsidRPr="00FD4C7B" w:rsidRDefault="00D67A66" w:rsidP="0097298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632</w:t>
            </w:r>
          </w:p>
        </w:tc>
        <w:tc>
          <w:tcPr>
            <w:tcW w:w="238" w:type="dxa"/>
            <w:shd w:val="clear" w:color="auto" w:fill="auto"/>
          </w:tcPr>
          <w:p w14:paraId="6A9D0132" w14:textId="77777777" w:rsidR="004C3A19" w:rsidRPr="00FD4C7B" w:rsidRDefault="004C3A19" w:rsidP="00972985">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36" w:type="dxa"/>
            <w:tcBorders>
              <w:bottom w:val="single" w:sz="4" w:space="0" w:color="auto"/>
            </w:tcBorders>
            <w:shd w:val="clear" w:color="auto" w:fill="auto"/>
          </w:tcPr>
          <w:p w14:paraId="2443BD52" w14:textId="6D1D4E32"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lang w:val="en-GB"/>
              </w:rPr>
              <w:t>566</w:t>
            </w:r>
          </w:p>
        </w:tc>
      </w:tr>
      <w:tr w:rsidR="004C3A19" w:rsidRPr="00FD4C7B" w14:paraId="19715CB3" w14:textId="77777777" w:rsidTr="00BD23B4">
        <w:trPr>
          <w:cantSplit/>
          <w:trHeight w:val="278"/>
        </w:trPr>
        <w:tc>
          <w:tcPr>
            <w:tcW w:w="3299" w:type="dxa"/>
            <w:shd w:val="clear" w:color="auto" w:fill="auto"/>
            <w:vAlign w:val="bottom"/>
          </w:tcPr>
          <w:p w14:paraId="2DAF488C" w14:textId="308D885A" w:rsidR="004C3A19" w:rsidRPr="00FD4C7B" w:rsidRDefault="00AF21BB" w:rsidP="00972985">
            <w:pPr>
              <w:tabs>
                <w:tab w:val="left" w:pos="710"/>
              </w:tabs>
              <w:spacing w:before="60" w:line="276" w:lineRule="auto"/>
              <w:ind w:left="111" w:right="114"/>
              <w:rPr>
                <w:rFonts w:ascii="Arial" w:hAnsi="Arial" w:cs="Arial"/>
                <w:sz w:val="19"/>
                <w:szCs w:val="19"/>
              </w:rPr>
            </w:pPr>
            <w:r w:rsidRPr="00FD4C7B">
              <w:rPr>
                <w:rFonts w:ascii="Arial" w:hAnsi="Arial" w:cs="Arial"/>
                <w:sz w:val="19"/>
                <w:szCs w:val="19"/>
              </w:rPr>
              <w:t>Total</w:t>
            </w:r>
          </w:p>
        </w:tc>
        <w:tc>
          <w:tcPr>
            <w:tcW w:w="1247" w:type="dxa"/>
            <w:tcBorders>
              <w:top w:val="single" w:sz="4" w:space="0" w:color="auto"/>
              <w:bottom w:val="single" w:sz="12" w:space="0" w:color="auto"/>
            </w:tcBorders>
            <w:shd w:val="clear" w:color="auto" w:fill="auto"/>
          </w:tcPr>
          <w:p w14:paraId="387EDD61" w14:textId="5CC4D5B1" w:rsidR="004C3A19" w:rsidRPr="00FD4C7B" w:rsidRDefault="002B1E28" w:rsidP="0097298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66,669</w:t>
            </w:r>
          </w:p>
        </w:tc>
        <w:tc>
          <w:tcPr>
            <w:tcW w:w="238" w:type="dxa"/>
            <w:shd w:val="clear" w:color="auto" w:fill="auto"/>
          </w:tcPr>
          <w:p w14:paraId="75FFA6C1" w14:textId="77777777" w:rsidR="004C3A19" w:rsidRPr="00FD4C7B" w:rsidRDefault="004C3A19" w:rsidP="00972985">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6BAD361E" w14:textId="5833F28A"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lang w:val="en-GB"/>
              </w:rPr>
              <w:t>69,595</w:t>
            </w:r>
          </w:p>
        </w:tc>
        <w:tc>
          <w:tcPr>
            <w:tcW w:w="237" w:type="dxa"/>
            <w:shd w:val="clear" w:color="auto" w:fill="auto"/>
          </w:tcPr>
          <w:p w14:paraId="6F020E6A" w14:textId="77777777" w:rsidR="004C3A19" w:rsidRPr="00FD4C7B" w:rsidRDefault="004C3A19" w:rsidP="00972985">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6" w:type="dxa"/>
            <w:tcBorders>
              <w:top w:val="single" w:sz="4" w:space="0" w:color="auto"/>
              <w:bottom w:val="single" w:sz="12" w:space="0" w:color="auto"/>
            </w:tcBorders>
            <w:shd w:val="clear" w:color="auto" w:fill="auto"/>
            <w:vAlign w:val="bottom"/>
          </w:tcPr>
          <w:p w14:paraId="3CEFD98A" w14:textId="0BEE29C9" w:rsidR="004C3A19" w:rsidRPr="00FD4C7B" w:rsidRDefault="00D67A66" w:rsidP="0097298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63,407</w:t>
            </w:r>
          </w:p>
        </w:tc>
        <w:tc>
          <w:tcPr>
            <w:tcW w:w="238" w:type="dxa"/>
            <w:shd w:val="clear" w:color="auto" w:fill="auto"/>
          </w:tcPr>
          <w:p w14:paraId="587965AA" w14:textId="77777777" w:rsidR="004C3A19" w:rsidRPr="00FD4C7B" w:rsidRDefault="004C3A19" w:rsidP="00972985">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36" w:type="dxa"/>
            <w:tcBorders>
              <w:top w:val="single" w:sz="4" w:space="0" w:color="auto"/>
              <w:bottom w:val="single" w:sz="12" w:space="0" w:color="auto"/>
            </w:tcBorders>
            <w:shd w:val="clear" w:color="auto" w:fill="auto"/>
            <w:vAlign w:val="bottom"/>
          </w:tcPr>
          <w:p w14:paraId="443DFF21" w14:textId="6A4E7702" w:rsidR="004C3A19" w:rsidRPr="00FD4C7B" w:rsidRDefault="004C3A19" w:rsidP="00972985">
            <w:pPr>
              <w:tabs>
                <w:tab w:val="clear" w:pos="454"/>
                <w:tab w:val="clear" w:pos="680"/>
                <w:tab w:val="left" w:pos="0"/>
              </w:tabs>
              <w:spacing w:before="60" w:line="276" w:lineRule="auto"/>
              <w:ind w:right="84"/>
              <w:jc w:val="right"/>
              <w:rPr>
                <w:rFonts w:ascii="Arial" w:hAnsi="Arial" w:cs="Arial"/>
                <w:sz w:val="19"/>
                <w:szCs w:val="19"/>
              </w:rPr>
            </w:pPr>
            <w:r w:rsidRPr="00FD4C7B">
              <w:rPr>
                <w:rFonts w:ascii="Arial" w:hAnsi="Arial" w:cs="Arial"/>
                <w:sz w:val="19"/>
                <w:szCs w:val="19"/>
                <w:lang w:val="en-GB"/>
              </w:rPr>
              <w:t>63,987</w:t>
            </w:r>
          </w:p>
        </w:tc>
      </w:tr>
    </w:tbl>
    <w:p w14:paraId="4F4E5B1D" w14:textId="0C0A5562" w:rsidR="005658A7" w:rsidRPr="00FD4C7B" w:rsidRDefault="005658A7" w:rsidP="005F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5112ADA7" w14:textId="5C687065" w:rsidR="00F057B0" w:rsidRPr="00FD4C7B" w:rsidRDefault="006B406D" w:rsidP="005B71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Browallia New"/>
          <w:b/>
          <w:bCs/>
          <w:sz w:val="19"/>
          <w:szCs w:val="24"/>
        </w:rPr>
        <w:t>INVESTMENT</w:t>
      </w:r>
      <w:r w:rsidRPr="00FD4C7B">
        <w:rPr>
          <w:rFonts w:ascii="Arial" w:hAnsi="Arial" w:cs="Arial"/>
          <w:b/>
          <w:bCs/>
          <w:sz w:val="19"/>
          <w:szCs w:val="19"/>
          <w:lang w:val="en-GB"/>
        </w:rPr>
        <w:t xml:space="preserve"> IN SUBSIDIAR</w:t>
      </w:r>
      <w:r w:rsidR="00D720BD" w:rsidRPr="00FD4C7B">
        <w:rPr>
          <w:rFonts w:ascii="Arial" w:hAnsi="Arial" w:cs="Arial"/>
          <w:b/>
          <w:bCs/>
          <w:sz w:val="19"/>
          <w:szCs w:val="19"/>
          <w:lang w:val="en-GB"/>
        </w:rPr>
        <w:t>Y</w:t>
      </w:r>
    </w:p>
    <w:p w14:paraId="489A81C8" w14:textId="77777777" w:rsidR="00212DBD" w:rsidRPr="00FD4C7B"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15"/>
        <w:gridCol w:w="815"/>
        <w:gridCol w:w="815"/>
        <w:gridCol w:w="815"/>
        <w:gridCol w:w="815"/>
        <w:gridCol w:w="815"/>
        <w:gridCol w:w="815"/>
        <w:gridCol w:w="816"/>
      </w:tblGrid>
      <w:tr w:rsidR="00FD4C7B" w:rsidRPr="00FD4C7B" w14:paraId="6480FAE4" w14:textId="77777777" w:rsidTr="00171819">
        <w:trPr>
          <w:cantSplit/>
        </w:trPr>
        <w:tc>
          <w:tcPr>
            <w:tcW w:w="2551" w:type="dxa"/>
            <w:shd w:val="clear" w:color="auto" w:fill="auto"/>
          </w:tcPr>
          <w:p w14:paraId="5CB579B2"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390A8AF0"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right"/>
              <w:rPr>
                <w:rFonts w:ascii="Arial" w:hAnsi="Arial" w:cs="Arial"/>
                <w:sz w:val="14"/>
                <w:szCs w:val="14"/>
              </w:rPr>
            </w:pPr>
            <w:r w:rsidRPr="00FD4C7B">
              <w:rPr>
                <w:rFonts w:ascii="Arial" w:hAnsi="Arial" w:cs="Arial"/>
                <w:sz w:val="14"/>
                <w:szCs w:val="14"/>
              </w:rPr>
              <w:t>(</w:t>
            </w:r>
            <w:proofErr w:type="gramStart"/>
            <w:r w:rsidRPr="00FD4C7B">
              <w:rPr>
                <w:rFonts w:ascii="Arial" w:hAnsi="Arial" w:cs="Arial"/>
                <w:sz w:val="14"/>
                <w:szCs w:val="14"/>
              </w:rPr>
              <w:t>Unit :</w:t>
            </w:r>
            <w:proofErr w:type="gramEnd"/>
            <w:r w:rsidRPr="00FD4C7B">
              <w:rPr>
                <w:rFonts w:ascii="Arial" w:hAnsi="Arial" w:cs="Arial"/>
                <w:sz w:val="14"/>
                <w:szCs w:val="14"/>
              </w:rPr>
              <w:t xml:space="preserve"> Thousand Baht)</w:t>
            </w:r>
          </w:p>
        </w:tc>
      </w:tr>
      <w:tr w:rsidR="00FD4C7B" w:rsidRPr="00FD4C7B" w14:paraId="07A15808" w14:textId="77777777" w:rsidTr="00171819">
        <w:trPr>
          <w:cantSplit/>
        </w:trPr>
        <w:tc>
          <w:tcPr>
            <w:tcW w:w="2551" w:type="dxa"/>
            <w:shd w:val="clear" w:color="auto" w:fill="auto"/>
          </w:tcPr>
          <w:p w14:paraId="4325F7A3"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2299F6E4" w14:textId="77777777" w:rsidR="00212DBD" w:rsidRPr="00FD4C7B" w:rsidRDefault="00212DBD" w:rsidP="00A1165D">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before="60" w:after="30" w:line="276" w:lineRule="auto"/>
              <w:ind w:left="-45" w:right="6"/>
              <w:jc w:val="center"/>
              <w:rPr>
                <w:rFonts w:ascii="Arial" w:hAnsi="Arial" w:cs="Arial"/>
                <w:sz w:val="14"/>
                <w:szCs w:val="14"/>
              </w:rPr>
            </w:pPr>
            <w:r w:rsidRPr="00FD4C7B">
              <w:rPr>
                <w:rFonts w:ascii="Arial" w:hAnsi="Arial" w:cs="Arial"/>
                <w:sz w:val="14"/>
                <w:szCs w:val="14"/>
              </w:rPr>
              <w:t>Separate F/S</w:t>
            </w:r>
          </w:p>
        </w:tc>
      </w:tr>
      <w:tr w:rsidR="00FD4C7B" w:rsidRPr="00FD4C7B" w14:paraId="4C150503" w14:textId="77777777" w:rsidTr="00171819">
        <w:trPr>
          <w:cantSplit/>
        </w:trPr>
        <w:tc>
          <w:tcPr>
            <w:tcW w:w="2551" w:type="dxa"/>
            <w:shd w:val="clear" w:color="auto" w:fill="auto"/>
          </w:tcPr>
          <w:p w14:paraId="53BADE28"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1630" w:type="dxa"/>
            <w:gridSpan w:val="2"/>
            <w:shd w:val="clear" w:color="auto" w:fill="auto"/>
            <w:vAlign w:val="bottom"/>
          </w:tcPr>
          <w:p w14:paraId="42E987A9"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Paid </w:t>
            </w:r>
            <w:r w:rsidRPr="00FD4C7B">
              <w:rPr>
                <w:rFonts w:ascii="Arial" w:hAnsi="Arial" w:cs="Arial"/>
                <w:sz w:val="14"/>
                <w:szCs w:val="14"/>
                <w:lang w:val="en-GB"/>
              </w:rPr>
              <w:t xml:space="preserve">- </w:t>
            </w:r>
            <w:r w:rsidRPr="00FD4C7B">
              <w:rPr>
                <w:rFonts w:ascii="Arial" w:hAnsi="Arial" w:cs="Arial"/>
                <w:sz w:val="14"/>
                <w:szCs w:val="14"/>
              </w:rPr>
              <w:t>up capital</w:t>
            </w:r>
          </w:p>
        </w:tc>
        <w:tc>
          <w:tcPr>
            <w:tcW w:w="1630" w:type="dxa"/>
            <w:gridSpan w:val="2"/>
            <w:shd w:val="clear" w:color="auto" w:fill="auto"/>
            <w:vAlign w:val="bottom"/>
          </w:tcPr>
          <w:p w14:paraId="14064426"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cs/>
              </w:rPr>
            </w:pPr>
            <w:r w:rsidRPr="00FD4C7B">
              <w:rPr>
                <w:rFonts w:ascii="Arial" w:hAnsi="Arial" w:cs="Arial"/>
                <w:sz w:val="14"/>
                <w:szCs w:val="14"/>
              </w:rPr>
              <w:t>Percentage of shareholding</w:t>
            </w:r>
          </w:p>
        </w:tc>
        <w:tc>
          <w:tcPr>
            <w:tcW w:w="1630" w:type="dxa"/>
            <w:gridSpan w:val="2"/>
            <w:shd w:val="clear" w:color="auto" w:fill="auto"/>
            <w:vAlign w:val="bottom"/>
          </w:tcPr>
          <w:p w14:paraId="4F7132E8"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Cost method</w:t>
            </w:r>
          </w:p>
        </w:tc>
        <w:tc>
          <w:tcPr>
            <w:tcW w:w="1631" w:type="dxa"/>
            <w:gridSpan w:val="2"/>
            <w:shd w:val="clear" w:color="auto" w:fill="auto"/>
            <w:vAlign w:val="bottom"/>
          </w:tcPr>
          <w:p w14:paraId="44BAC499"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lang w:val="en-GB"/>
              </w:rPr>
            </w:pPr>
            <w:r w:rsidRPr="00FD4C7B">
              <w:rPr>
                <w:rFonts w:ascii="Arial" w:hAnsi="Arial" w:cs="Arial"/>
                <w:sz w:val="14"/>
                <w:szCs w:val="14"/>
              </w:rPr>
              <w:t>Dividend income</w:t>
            </w:r>
          </w:p>
        </w:tc>
      </w:tr>
      <w:tr w:rsidR="00A1165D" w:rsidRPr="00FD4C7B" w14:paraId="441BC939" w14:textId="77777777" w:rsidTr="00171819">
        <w:trPr>
          <w:cantSplit/>
        </w:trPr>
        <w:tc>
          <w:tcPr>
            <w:tcW w:w="2551" w:type="dxa"/>
            <w:shd w:val="clear" w:color="auto" w:fill="auto"/>
          </w:tcPr>
          <w:p w14:paraId="5D6E1F5A" w14:textId="77777777" w:rsidR="00A1165D" w:rsidRPr="00FD4C7B" w:rsidRDefault="00A1165D" w:rsidP="00A1165D">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815" w:type="dxa"/>
            <w:shd w:val="clear" w:color="auto" w:fill="auto"/>
          </w:tcPr>
          <w:p w14:paraId="272E9EAA" w14:textId="2376CB33" w:rsidR="00A1165D" w:rsidRPr="00FD4C7B" w:rsidRDefault="00A1165D" w:rsidP="00A1165D">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FD4C7B">
              <w:rPr>
                <w:rFonts w:ascii="Arial" w:hAnsi="Arial" w:cs="Arial"/>
                <w:sz w:val="14"/>
                <w:szCs w:val="14"/>
                <w:lang w:val="en-GB"/>
              </w:rPr>
              <w:t xml:space="preserve">30 </w:t>
            </w:r>
            <w:r>
              <w:rPr>
                <w:rFonts w:ascii="Arial" w:hAnsi="Arial" w:cs="Arial"/>
                <w:sz w:val="14"/>
                <w:szCs w:val="14"/>
                <w:lang w:val="en-GB"/>
              </w:rPr>
              <w:t>Sep</w:t>
            </w:r>
            <w:r w:rsidRPr="00FD4C7B">
              <w:rPr>
                <w:rFonts w:ascii="Arial" w:hAnsi="Arial" w:cs="Arial"/>
                <w:sz w:val="14"/>
                <w:szCs w:val="14"/>
                <w:lang w:val="en-GB"/>
              </w:rPr>
              <w:br/>
              <w:t>2022</w:t>
            </w:r>
          </w:p>
        </w:tc>
        <w:tc>
          <w:tcPr>
            <w:tcW w:w="815" w:type="dxa"/>
            <w:shd w:val="clear" w:color="auto" w:fill="auto"/>
          </w:tcPr>
          <w:p w14:paraId="4289B51A" w14:textId="1BD3810B" w:rsidR="00A1165D" w:rsidRPr="00FD4C7B" w:rsidRDefault="00A1165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2021</w:t>
            </w:r>
          </w:p>
        </w:tc>
        <w:tc>
          <w:tcPr>
            <w:tcW w:w="815" w:type="dxa"/>
            <w:shd w:val="clear" w:color="auto" w:fill="auto"/>
          </w:tcPr>
          <w:p w14:paraId="5FA36990" w14:textId="6E374924" w:rsidR="00A1165D" w:rsidRPr="00FD4C7B" w:rsidRDefault="00A1165D" w:rsidP="00A1165D">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FD4C7B">
              <w:rPr>
                <w:rFonts w:ascii="Arial" w:hAnsi="Arial" w:cs="Arial"/>
                <w:sz w:val="14"/>
                <w:szCs w:val="14"/>
                <w:lang w:val="en-GB"/>
              </w:rPr>
              <w:t xml:space="preserve">30 </w:t>
            </w:r>
            <w:r>
              <w:rPr>
                <w:rFonts w:ascii="Arial" w:hAnsi="Arial" w:cs="Arial"/>
                <w:sz w:val="14"/>
                <w:szCs w:val="14"/>
                <w:lang w:val="en-GB"/>
              </w:rPr>
              <w:t>Sep</w:t>
            </w:r>
            <w:r w:rsidRPr="00FD4C7B">
              <w:rPr>
                <w:rFonts w:ascii="Arial" w:hAnsi="Arial" w:cs="Arial"/>
                <w:sz w:val="14"/>
                <w:szCs w:val="14"/>
                <w:lang w:val="en-GB"/>
              </w:rPr>
              <w:br/>
              <w:t>2022</w:t>
            </w:r>
          </w:p>
        </w:tc>
        <w:tc>
          <w:tcPr>
            <w:tcW w:w="815" w:type="dxa"/>
            <w:shd w:val="clear" w:color="auto" w:fill="auto"/>
          </w:tcPr>
          <w:p w14:paraId="1B15976D" w14:textId="51992D09" w:rsidR="00A1165D" w:rsidRPr="00FD4C7B" w:rsidRDefault="00A1165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2021</w:t>
            </w:r>
          </w:p>
        </w:tc>
        <w:tc>
          <w:tcPr>
            <w:tcW w:w="815" w:type="dxa"/>
            <w:shd w:val="clear" w:color="auto" w:fill="auto"/>
          </w:tcPr>
          <w:p w14:paraId="222F7544" w14:textId="079EFE72" w:rsidR="00A1165D" w:rsidRPr="00FD4C7B" w:rsidRDefault="00A1165D" w:rsidP="00A1165D">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FD4C7B">
              <w:rPr>
                <w:rFonts w:ascii="Arial" w:hAnsi="Arial" w:cs="Arial"/>
                <w:sz w:val="14"/>
                <w:szCs w:val="14"/>
                <w:lang w:val="en-GB"/>
              </w:rPr>
              <w:t xml:space="preserve">30 </w:t>
            </w:r>
            <w:r>
              <w:rPr>
                <w:rFonts w:ascii="Arial" w:hAnsi="Arial" w:cs="Arial"/>
                <w:sz w:val="14"/>
                <w:szCs w:val="14"/>
                <w:lang w:val="en-GB"/>
              </w:rPr>
              <w:t>Sep</w:t>
            </w:r>
            <w:r w:rsidRPr="00FD4C7B">
              <w:rPr>
                <w:rFonts w:ascii="Arial" w:hAnsi="Arial" w:cs="Arial"/>
                <w:sz w:val="14"/>
                <w:szCs w:val="14"/>
                <w:lang w:val="en-GB"/>
              </w:rPr>
              <w:br/>
              <w:t>2022</w:t>
            </w:r>
          </w:p>
        </w:tc>
        <w:tc>
          <w:tcPr>
            <w:tcW w:w="815" w:type="dxa"/>
            <w:shd w:val="clear" w:color="auto" w:fill="auto"/>
          </w:tcPr>
          <w:p w14:paraId="11B26EEC" w14:textId="2E210842" w:rsidR="00A1165D" w:rsidRPr="00FD4C7B" w:rsidRDefault="00A1165D" w:rsidP="00A1165D">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FD4C7B">
              <w:rPr>
                <w:rFonts w:ascii="Arial" w:hAnsi="Arial" w:cs="Arial"/>
                <w:sz w:val="14"/>
                <w:szCs w:val="14"/>
              </w:rPr>
              <w:t xml:space="preserve">31 Dec </w:t>
            </w:r>
            <w:r w:rsidRPr="00FD4C7B">
              <w:rPr>
                <w:rFonts w:ascii="Arial" w:hAnsi="Arial" w:cs="Arial"/>
                <w:sz w:val="14"/>
                <w:szCs w:val="14"/>
                <w:lang w:val="en-GB"/>
              </w:rPr>
              <w:t>2021</w:t>
            </w:r>
          </w:p>
        </w:tc>
        <w:tc>
          <w:tcPr>
            <w:tcW w:w="815" w:type="dxa"/>
            <w:shd w:val="clear" w:color="auto" w:fill="auto"/>
          </w:tcPr>
          <w:p w14:paraId="52ACB9C7" w14:textId="0763F70E" w:rsidR="00A1165D" w:rsidRPr="00FD4C7B" w:rsidRDefault="00A1165D" w:rsidP="00A1165D">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FD4C7B">
              <w:rPr>
                <w:rFonts w:ascii="Arial" w:hAnsi="Arial" w:cs="Arial"/>
                <w:sz w:val="14"/>
                <w:szCs w:val="14"/>
                <w:lang w:val="en-GB"/>
              </w:rPr>
              <w:t xml:space="preserve">30 </w:t>
            </w:r>
            <w:r>
              <w:rPr>
                <w:rFonts w:ascii="Arial" w:hAnsi="Arial" w:cs="Arial"/>
                <w:sz w:val="14"/>
                <w:szCs w:val="14"/>
                <w:lang w:val="en-GB"/>
              </w:rPr>
              <w:t>Sep</w:t>
            </w:r>
            <w:r w:rsidRPr="00FD4C7B">
              <w:rPr>
                <w:rFonts w:ascii="Arial" w:hAnsi="Arial" w:cs="Arial"/>
                <w:sz w:val="14"/>
                <w:szCs w:val="14"/>
                <w:lang w:val="en-GB"/>
              </w:rPr>
              <w:br/>
              <w:t>2022</w:t>
            </w:r>
          </w:p>
        </w:tc>
        <w:tc>
          <w:tcPr>
            <w:tcW w:w="816" w:type="dxa"/>
            <w:shd w:val="clear" w:color="auto" w:fill="auto"/>
          </w:tcPr>
          <w:p w14:paraId="475FDFDC" w14:textId="7DDA92BE" w:rsidR="00A1165D" w:rsidRPr="00FD4C7B" w:rsidRDefault="00A1165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2021</w:t>
            </w:r>
          </w:p>
        </w:tc>
      </w:tr>
      <w:tr w:rsidR="00FD4C7B" w:rsidRPr="00FD4C7B" w14:paraId="36C34FAF" w14:textId="77777777" w:rsidTr="00171819">
        <w:trPr>
          <w:cantSplit/>
        </w:trPr>
        <w:tc>
          <w:tcPr>
            <w:tcW w:w="2551" w:type="dxa"/>
            <w:shd w:val="clear" w:color="auto" w:fill="auto"/>
          </w:tcPr>
          <w:p w14:paraId="7903626D" w14:textId="77777777" w:rsidR="00212DBD" w:rsidRPr="00FD4C7B" w:rsidRDefault="00212DBD" w:rsidP="00A1165D">
            <w:pPr>
              <w:pStyle w:val="BodyText"/>
              <w:tabs>
                <w:tab w:val="clear" w:pos="227"/>
                <w:tab w:val="clear" w:pos="1644"/>
              </w:tabs>
              <w:spacing w:before="60" w:after="30" w:line="276" w:lineRule="auto"/>
              <w:ind w:left="-42"/>
              <w:rPr>
                <w:rFonts w:ascii="Arial" w:hAnsi="Arial" w:cs="Arial"/>
                <w:sz w:val="14"/>
                <w:szCs w:val="14"/>
                <w:cs/>
              </w:rPr>
            </w:pPr>
          </w:p>
        </w:tc>
        <w:tc>
          <w:tcPr>
            <w:tcW w:w="815" w:type="dxa"/>
            <w:shd w:val="clear" w:color="auto" w:fill="auto"/>
          </w:tcPr>
          <w:p w14:paraId="11E3DDD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6DC17C41"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32C8C7F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BAB4BFB"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58EB772"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5F207365"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7AF7C181"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6" w:type="dxa"/>
            <w:shd w:val="clear" w:color="auto" w:fill="auto"/>
          </w:tcPr>
          <w:p w14:paraId="0DC76D93"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rPr>
            </w:pPr>
          </w:p>
        </w:tc>
      </w:tr>
      <w:tr w:rsidR="002B1E28" w:rsidRPr="00FD4C7B" w14:paraId="1E6C5112" w14:textId="77777777" w:rsidTr="00171819">
        <w:trPr>
          <w:cantSplit/>
          <w:trHeight w:val="57"/>
        </w:trPr>
        <w:tc>
          <w:tcPr>
            <w:tcW w:w="2551" w:type="dxa"/>
            <w:shd w:val="clear" w:color="auto" w:fill="auto"/>
            <w:vAlign w:val="bottom"/>
          </w:tcPr>
          <w:p w14:paraId="7DD4B7A6" w14:textId="77777777" w:rsidR="002B1E28" w:rsidRPr="00FD4C7B" w:rsidRDefault="002B1E28" w:rsidP="002B1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rFonts w:ascii="Arial" w:hAnsi="Arial" w:cs="Arial"/>
                <w:sz w:val="14"/>
                <w:szCs w:val="14"/>
                <w:cs/>
              </w:rPr>
            </w:pPr>
            <w:proofErr w:type="spellStart"/>
            <w:r w:rsidRPr="00FD4C7B">
              <w:rPr>
                <w:rFonts w:ascii="Arial" w:hAnsi="Arial" w:cs="Arial"/>
                <w:sz w:val="14"/>
                <w:szCs w:val="14"/>
              </w:rPr>
              <w:t>Spacemed</w:t>
            </w:r>
            <w:proofErr w:type="spellEnd"/>
            <w:r w:rsidRPr="00FD4C7B">
              <w:rPr>
                <w:rFonts w:ascii="Arial" w:hAnsi="Arial" w:cs="Arial"/>
                <w:sz w:val="14"/>
                <w:szCs w:val="14"/>
              </w:rPr>
              <w:t xml:space="preserve"> Company Limited</w:t>
            </w:r>
          </w:p>
        </w:tc>
        <w:tc>
          <w:tcPr>
            <w:tcW w:w="815" w:type="dxa"/>
            <w:shd w:val="clear" w:color="auto" w:fill="auto"/>
          </w:tcPr>
          <w:p w14:paraId="64965BA8" w14:textId="41C8B614"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50,000</w:t>
            </w:r>
          </w:p>
        </w:tc>
        <w:tc>
          <w:tcPr>
            <w:tcW w:w="815" w:type="dxa"/>
            <w:shd w:val="clear" w:color="auto" w:fill="auto"/>
          </w:tcPr>
          <w:p w14:paraId="77471BB6" w14:textId="4874C2C1"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50,000</w:t>
            </w:r>
          </w:p>
        </w:tc>
        <w:tc>
          <w:tcPr>
            <w:tcW w:w="815" w:type="dxa"/>
            <w:shd w:val="clear" w:color="auto" w:fill="auto"/>
          </w:tcPr>
          <w:p w14:paraId="7DFF1398" w14:textId="3C821241"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100.00</w:t>
            </w:r>
          </w:p>
        </w:tc>
        <w:tc>
          <w:tcPr>
            <w:tcW w:w="815" w:type="dxa"/>
            <w:shd w:val="clear" w:color="auto" w:fill="auto"/>
          </w:tcPr>
          <w:p w14:paraId="3D9F9F70" w14:textId="403C2488"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100.00</w:t>
            </w:r>
          </w:p>
        </w:tc>
        <w:tc>
          <w:tcPr>
            <w:tcW w:w="815" w:type="dxa"/>
            <w:shd w:val="clear" w:color="auto" w:fill="auto"/>
          </w:tcPr>
          <w:p w14:paraId="2FB450D9" w14:textId="15A5A34F"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59,391</w:t>
            </w:r>
          </w:p>
        </w:tc>
        <w:tc>
          <w:tcPr>
            <w:tcW w:w="815" w:type="dxa"/>
            <w:shd w:val="clear" w:color="auto" w:fill="auto"/>
          </w:tcPr>
          <w:p w14:paraId="338E6169" w14:textId="7F686365" w:rsidR="002B1E28" w:rsidRPr="00FD4C7B" w:rsidRDefault="002B1E28" w:rsidP="002B1E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4"/>
                <w:szCs w:val="14"/>
              </w:rPr>
            </w:pPr>
            <w:r w:rsidRPr="00FD4C7B">
              <w:rPr>
                <w:rFonts w:ascii="Arial" w:hAnsi="Arial" w:cs="Arial"/>
                <w:sz w:val="14"/>
                <w:szCs w:val="14"/>
              </w:rPr>
              <w:t>59,391</w:t>
            </w:r>
          </w:p>
        </w:tc>
        <w:tc>
          <w:tcPr>
            <w:tcW w:w="815" w:type="dxa"/>
            <w:shd w:val="clear" w:color="auto" w:fill="auto"/>
          </w:tcPr>
          <w:p w14:paraId="783BC50B" w14:textId="3D52C3E7" w:rsidR="002B1E28" w:rsidRPr="00FD4C7B" w:rsidRDefault="002B1E28"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rPr>
            </w:pPr>
            <w:r>
              <w:rPr>
                <w:rFonts w:ascii="Arial" w:hAnsi="Arial" w:cs="Arial"/>
                <w:sz w:val="14"/>
                <w:szCs w:val="14"/>
              </w:rPr>
              <w:t>7,000</w:t>
            </w:r>
          </w:p>
        </w:tc>
        <w:tc>
          <w:tcPr>
            <w:tcW w:w="816" w:type="dxa"/>
            <w:shd w:val="clear" w:color="auto" w:fill="auto"/>
          </w:tcPr>
          <w:p w14:paraId="28033746" w14:textId="466184C9" w:rsidR="002B1E28" w:rsidRPr="00FD4C7B" w:rsidRDefault="002B1E28"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lang w:val="en-GB"/>
              </w:rPr>
            </w:pPr>
            <w:r w:rsidRPr="00FD4C7B">
              <w:rPr>
                <w:rFonts w:ascii="Arial" w:hAnsi="Arial" w:cs="Arial"/>
                <w:sz w:val="14"/>
                <w:szCs w:val="14"/>
                <w:lang w:val="en-GB"/>
              </w:rPr>
              <w:t>10,000</w:t>
            </w:r>
          </w:p>
        </w:tc>
      </w:tr>
    </w:tbl>
    <w:p w14:paraId="77074B4A" w14:textId="350B01F8" w:rsidR="00E955FC" w:rsidRPr="00FD4C7B" w:rsidRDefault="00E955FC"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36500447" w14:textId="05AC14DE" w:rsidR="005D7508" w:rsidRPr="00FD4C7B" w:rsidRDefault="00A91B2A" w:rsidP="00254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jc w:val="thaiDistribute"/>
        <w:rPr>
          <w:rFonts w:ascii="Arial" w:eastAsia="MS Mincho" w:hAnsi="Arial" w:cs="Arial"/>
          <w:sz w:val="19"/>
          <w:szCs w:val="19"/>
          <w:lang w:val="en-GB"/>
        </w:rPr>
      </w:pPr>
      <w:r w:rsidRPr="00FD4C7B">
        <w:rPr>
          <w:rFonts w:ascii="Arial" w:eastAsia="MS Mincho" w:hAnsi="Arial" w:cs="Arial"/>
          <w:sz w:val="19"/>
          <w:szCs w:val="19"/>
          <w:lang w:val="en-GB"/>
        </w:rPr>
        <w:t>On 29 April 2022,</w:t>
      </w:r>
      <w:r w:rsidR="00E43239" w:rsidRPr="00FD4C7B">
        <w:rPr>
          <w:rFonts w:ascii="Arial" w:eastAsia="MS Mincho" w:hAnsi="Arial" w:cs="Arial"/>
          <w:sz w:val="19"/>
          <w:szCs w:val="19"/>
          <w:lang w:val="en-GB"/>
        </w:rPr>
        <w:t xml:space="preserve"> </w:t>
      </w:r>
      <w:proofErr w:type="spellStart"/>
      <w:r w:rsidRPr="00FD4C7B">
        <w:rPr>
          <w:rFonts w:ascii="Arial" w:eastAsia="MS Mincho" w:hAnsi="Arial" w:cs="Arial"/>
          <w:sz w:val="19"/>
          <w:szCs w:val="19"/>
          <w:lang w:val="en-GB"/>
        </w:rPr>
        <w:t>Spacemed</w:t>
      </w:r>
      <w:proofErr w:type="spellEnd"/>
      <w:r w:rsidRPr="00FD4C7B">
        <w:rPr>
          <w:rFonts w:ascii="Arial" w:eastAsia="MS Mincho" w:hAnsi="Arial" w:cs="Arial"/>
          <w:sz w:val="19"/>
          <w:szCs w:val="19"/>
          <w:lang w:val="en-GB"/>
        </w:rPr>
        <w:t xml:space="preserve"> Company Limited</w:t>
      </w:r>
      <w:r w:rsidR="004B20CA" w:rsidRPr="00FD4C7B">
        <w:rPr>
          <w:rFonts w:ascii="Arial" w:eastAsia="MS Mincho" w:hAnsi="Arial" w:cs="Arial"/>
          <w:sz w:val="19"/>
          <w:szCs w:val="19"/>
          <w:lang w:val="en-GB"/>
        </w:rPr>
        <w:t xml:space="preserve"> paid</w:t>
      </w:r>
      <w:r w:rsidRPr="00FD4C7B">
        <w:rPr>
          <w:rFonts w:ascii="Arial" w:eastAsia="MS Mincho" w:hAnsi="Arial" w:cs="Arial"/>
          <w:sz w:val="19"/>
          <w:szCs w:val="19"/>
          <w:lang w:val="en-GB"/>
        </w:rPr>
        <w:t>, dividend from operati</w:t>
      </w:r>
      <w:r w:rsidR="000760C4" w:rsidRPr="00FD4C7B">
        <w:rPr>
          <w:rFonts w:ascii="Arial" w:eastAsia="MS Mincho" w:hAnsi="Arial" w:cs="Arial"/>
          <w:sz w:val="19"/>
          <w:szCs w:val="19"/>
          <w:lang w:val="en-GB"/>
        </w:rPr>
        <w:t>ng profit</w:t>
      </w:r>
      <w:r w:rsidRPr="00FD4C7B">
        <w:rPr>
          <w:rFonts w:ascii="Arial" w:eastAsia="MS Mincho" w:hAnsi="Arial" w:cs="Arial"/>
          <w:sz w:val="19"/>
          <w:szCs w:val="19"/>
          <w:lang w:val="en-GB"/>
        </w:rPr>
        <w:t xml:space="preserve"> for year ended 2021 </w:t>
      </w:r>
      <w:r w:rsidR="00B21F41" w:rsidRPr="00FD4C7B">
        <w:rPr>
          <w:rFonts w:ascii="Arial" w:eastAsia="MS Mincho" w:hAnsi="Arial" w:cs="Arial"/>
          <w:sz w:val="19"/>
          <w:szCs w:val="19"/>
          <w:lang w:val="en-GB"/>
        </w:rPr>
        <w:t xml:space="preserve">to the Company </w:t>
      </w:r>
      <w:r w:rsidR="00FA5867">
        <w:rPr>
          <w:rFonts w:ascii="Arial" w:eastAsia="MS Mincho" w:hAnsi="Arial" w:cs="Arial"/>
          <w:sz w:val="19"/>
          <w:szCs w:val="19"/>
          <w:lang w:val="en-GB"/>
        </w:rPr>
        <w:t>at the rate of Bah</w:t>
      </w:r>
      <w:r w:rsidR="00EA69DE">
        <w:rPr>
          <w:rFonts w:ascii="Arial" w:eastAsia="MS Mincho" w:hAnsi="Arial" w:cs="Arial"/>
          <w:sz w:val="19"/>
          <w:szCs w:val="19"/>
          <w:lang w:val="en-GB"/>
        </w:rPr>
        <w:t>t</w:t>
      </w:r>
      <w:r w:rsidR="00FA5867">
        <w:rPr>
          <w:rFonts w:ascii="Arial" w:eastAsia="MS Mincho" w:hAnsi="Arial" w:cs="Arial"/>
          <w:sz w:val="19"/>
          <w:szCs w:val="19"/>
          <w:lang w:val="en-GB"/>
        </w:rPr>
        <w:t xml:space="preserve"> 14 per share,</w:t>
      </w:r>
      <w:r w:rsidR="00015A56">
        <w:rPr>
          <w:rFonts w:ascii="Arial" w:eastAsia="MS Mincho" w:hAnsi="Arial" w:cs="Arial"/>
          <w:sz w:val="19"/>
          <w:szCs w:val="19"/>
          <w:lang w:val="en-GB"/>
        </w:rPr>
        <w:t xml:space="preserve"> </w:t>
      </w:r>
      <w:proofErr w:type="spellStart"/>
      <w:r w:rsidR="00015A56">
        <w:rPr>
          <w:rFonts w:ascii="Arial" w:eastAsia="MS Mincho" w:hAnsi="Arial" w:cs="Arial"/>
          <w:sz w:val="19"/>
          <w:szCs w:val="19"/>
          <w:lang w:val="en-GB"/>
        </w:rPr>
        <w:t>totaling</w:t>
      </w:r>
      <w:proofErr w:type="spellEnd"/>
      <w:r w:rsidRPr="00FD4C7B">
        <w:rPr>
          <w:rFonts w:ascii="Arial" w:eastAsia="MS Mincho" w:hAnsi="Arial" w:cs="Arial"/>
          <w:sz w:val="19"/>
          <w:szCs w:val="19"/>
          <w:lang w:val="en-GB"/>
        </w:rPr>
        <w:t xml:space="preserve"> Baht 7 millio</w:t>
      </w:r>
      <w:r w:rsidR="00015A56">
        <w:rPr>
          <w:rFonts w:ascii="Arial" w:eastAsia="MS Mincho" w:hAnsi="Arial" w:cs="Arial"/>
          <w:sz w:val="19"/>
          <w:szCs w:val="19"/>
          <w:lang w:val="en-GB"/>
        </w:rPr>
        <w:t>n</w:t>
      </w:r>
      <w:r w:rsidRPr="00FD4C7B">
        <w:rPr>
          <w:rFonts w:ascii="Arial" w:eastAsia="MS Mincho" w:hAnsi="Arial" w:cs="Arial"/>
          <w:sz w:val="19"/>
          <w:szCs w:val="19"/>
          <w:lang w:val="en-GB"/>
        </w:rPr>
        <w:t>.</w:t>
      </w:r>
    </w:p>
    <w:p w14:paraId="6621810D" w14:textId="77777777" w:rsidR="00A91B2A" w:rsidRPr="00FD4C7B" w:rsidRDefault="00A91B2A" w:rsidP="000F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Pr>
          <w:rFonts w:ascii="Arial" w:hAnsi="Arial" w:cstheme="minorBidi"/>
          <w:sz w:val="19"/>
          <w:szCs w:val="19"/>
          <w:lang w:val="en-GB"/>
        </w:rPr>
      </w:pPr>
    </w:p>
    <w:p w14:paraId="23FB7FE1" w14:textId="4398FE27" w:rsidR="00F057B0" w:rsidRPr="00FD4C7B" w:rsidRDefault="00F81596"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PROPERTY, PLANT</w:t>
      </w:r>
      <w:r w:rsidR="00F76FE9" w:rsidRPr="00FD4C7B">
        <w:rPr>
          <w:rFonts w:ascii="Arial" w:hAnsi="Arial" w:cs="Arial"/>
          <w:b/>
          <w:bCs/>
          <w:sz w:val="19"/>
          <w:szCs w:val="19"/>
          <w:lang w:val="en-GB"/>
        </w:rPr>
        <w:t xml:space="preserve"> AND EQUIPMENT </w:t>
      </w:r>
    </w:p>
    <w:p w14:paraId="02658F31" w14:textId="77777777" w:rsidR="007F32FF" w:rsidRPr="00FD4C7B"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3C93823D" w:rsidR="00681E5A" w:rsidRPr="00FD4C7B" w:rsidRDefault="00681E5A" w:rsidP="00211D64">
      <w:pPr>
        <w:pStyle w:val="BlockText"/>
        <w:tabs>
          <w:tab w:val="clear" w:pos="540"/>
          <w:tab w:val="left" w:pos="426"/>
        </w:tabs>
        <w:spacing w:before="0" w:line="360" w:lineRule="auto"/>
        <w:ind w:left="423" w:right="18" w:firstLine="0"/>
        <w:jc w:val="thaiDistribute"/>
        <w:rPr>
          <w:rFonts w:ascii="Arial" w:hAnsi="Arial" w:cs="Arial"/>
          <w:sz w:val="19"/>
          <w:szCs w:val="19"/>
          <w:lang w:val="en-US"/>
        </w:rPr>
      </w:pPr>
      <w:r w:rsidRPr="00FD4C7B">
        <w:rPr>
          <w:rFonts w:ascii="Arial" w:hAnsi="Arial" w:cs="Arial"/>
          <w:sz w:val="19"/>
          <w:szCs w:val="19"/>
        </w:rPr>
        <w:t xml:space="preserve">During the </w:t>
      </w:r>
      <w:r w:rsidR="007E59C0">
        <w:rPr>
          <w:rFonts w:ascii="Arial" w:hAnsi="Arial" w:cs="Arial"/>
          <w:sz w:val="19"/>
          <w:szCs w:val="19"/>
        </w:rPr>
        <w:t>nine</w:t>
      </w:r>
      <w:r w:rsidRPr="00FD4C7B">
        <w:rPr>
          <w:rFonts w:ascii="Arial" w:hAnsi="Arial" w:cs="Arial"/>
          <w:sz w:val="19"/>
          <w:szCs w:val="19"/>
          <w:lang w:val="en-US"/>
        </w:rPr>
        <w:t xml:space="preserve">-month period ended </w:t>
      </w:r>
      <w:r w:rsidR="00217500" w:rsidRPr="00FD4C7B">
        <w:rPr>
          <w:rFonts w:ascii="Arial" w:hAnsi="Arial" w:cs="Arial"/>
          <w:sz w:val="19"/>
          <w:szCs w:val="19"/>
          <w:lang w:val="en-US"/>
        </w:rPr>
        <w:t xml:space="preserve">30 </w:t>
      </w:r>
      <w:r w:rsidR="007E59C0" w:rsidRPr="007E59C0">
        <w:rPr>
          <w:rFonts w:ascii="Arial" w:hAnsi="Arial" w:cs="Arial"/>
          <w:sz w:val="19"/>
          <w:szCs w:val="19"/>
          <w:lang w:val="en-US"/>
        </w:rPr>
        <w:t>September</w:t>
      </w:r>
      <w:r w:rsidR="000824FF" w:rsidRPr="00FD4C7B">
        <w:rPr>
          <w:rFonts w:ascii="Arial" w:hAnsi="Arial" w:cs="Arial"/>
          <w:sz w:val="19"/>
          <w:szCs w:val="19"/>
          <w:lang w:val="en-US"/>
        </w:rPr>
        <w:t xml:space="preserve"> 2022</w:t>
      </w:r>
      <w:r w:rsidRPr="00FD4C7B">
        <w:rPr>
          <w:rFonts w:ascii="Arial" w:hAnsi="Arial" w:cs="Arial"/>
          <w:sz w:val="19"/>
          <w:szCs w:val="19"/>
        </w:rPr>
        <w:t>, condensed movements in property, plant and equipment are as follows:</w:t>
      </w:r>
    </w:p>
    <w:p w14:paraId="07D4066A" w14:textId="77777777" w:rsidR="009234E5" w:rsidRPr="00FD4C7B"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8947" w:type="dxa"/>
        <w:tblInd w:w="426" w:type="dxa"/>
        <w:tblLayout w:type="fixed"/>
        <w:tblLook w:val="0000" w:firstRow="0" w:lastRow="0" w:firstColumn="0" w:lastColumn="0" w:noHBand="0" w:noVBand="0"/>
      </w:tblPr>
      <w:tblGrid>
        <w:gridCol w:w="5478"/>
        <w:gridCol w:w="1767"/>
        <w:gridCol w:w="1702"/>
      </w:tblGrid>
      <w:tr w:rsidR="00FD4C7B" w:rsidRPr="00FD4C7B" w14:paraId="745547B5" w14:textId="77777777" w:rsidTr="005D3988">
        <w:trPr>
          <w:cantSplit/>
          <w:trHeight w:val="373"/>
        </w:trPr>
        <w:tc>
          <w:tcPr>
            <w:tcW w:w="5478" w:type="dxa"/>
          </w:tcPr>
          <w:p w14:paraId="44D22003" w14:textId="77777777" w:rsidR="00681E5A" w:rsidRPr="00FD4C7B" w:rsidRDefault="00681E5A" w:rsidP="007E59C0">
            <w:pPr>
              <w:spacing w:before="60" w:line="276" w:lineRule="auto"/>
              <w:rPr>
                <w:rFonts w:ascii="Arial" w:hAnsi="Arial" w:cs="Arial"/>
                <w:sz w:val="19"/>
                <w:szCs w:val="19"/>
                <w:cs/>
              </w:rPr>
            </w:pPr>
          </w:p>
        </w:tc>
        <w:tc>
          <w:tcPr>
            <w:tcW w:w="3469" w:type="dxa"/>
            <w:gridSpan w:val="2"/>
            <w:vAlign w:val="center"/>
          </w:tcPr>
          <w:p w14:paraId="4C22F672" w14:textId="44684139" w:rsidR="00681E5A" w:rsidRPr="00FD4C7B" w:rsidRDefault="00681E5A" w:rsidP="007E59C0">
            <w:pPr>
              <w:spacing w:before="60" w:line="276" w:lineRule="auto"/>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w:t>
            </w:r>
            <w:r w:rsidR="00CA50CA"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22F4675" w14:textId="77777777" w:rsidTr="005D3988">
        <w:trPr>
          <w:cantSplit/>
          <w:trHeight w:val="109"/>
        </w:trPr>
        <w:tc>
          <w:tcPr>
            <w:tcW w:w="5478" w:type="dxa"/>
          </w:tcPr>
          <w:p w14:paraId="06ACD1DC" w14:textId="77777777" w:rsidR="00681E5A" w:rsidRPr="00FD4C7B" w:rsidRDefault="00681E5A" w:rsidP="007E59C0">
            <w:pPr>
              <w:tabs>
                <w:tab w:val="clear" w:pos="5387"/>
                <w:tab w:val="left" w:pos="5244"/>
              </w:tabs>
              <w:spacing w:before="60" w:line="276" w:lineRule="auto"/>
              <w:rPr>
                <w:rFonts w:ascii="Arial" w:hAnsi="Arial" w:cs="Arial"/>
                <w:sz w:val="19"/>
                <w:szCs w:val="19"/>
                <w:cs/>
              </w:rPr>
            </w:pPr>
          </w:p>
        </w:tc>
        <w:tc>
          <w:tcPr>
            <w:tcW w:w="1767" w:type="dxa"/>
          </w:tcPr>
          <w:p w14:paraId="2EFB9600" w14:textId="77777777" w:rsidR="00681E5A" w:rsidRPr="00FD4C7B" w:rsidRDefault="00681E5A" w:rsidP="007E59C0">
            <w:pPr>
              <w:pBdr>
                <w:bottom w:val="single" w:sz="4" w:space="1" w:color="auto"/>
              </w:pBdr>
              <w:spacing w:before="60" w:line="276" w:lineRule="auto"/>
              <w:jc w:val="center"/>
              <w:rPr>
                <w:rFonts w:ascii="Arial" w:hAnsi="Arial" w:cs="Arial"/>
                <w:sz w:val="19"/>
                <w:szCs w:val="19"/>
                <w:cs/>
              </w:rPr>
            </w:pPr>
            <w:r w:rsidRPr="00FD4C7B">
              <w:rPr>
                <w:rFonts w:ascii="Arial" w:hAnsi="Arial" w:cs="Arial"/>
                <w:sz w:val="19"/>
                <w:szCs w:val="19"/>
              </w:rPr>
              <w:t>Consolidated F/S</w:t>
            </w:r>
          </w:p>
        </w:tc>
        <w:tc>
          <w:tcPr>
            <w:tcW w:w="1702" w:type="dxa"/>
          </w:tcPr>
          <w:p w14:paraId="04B656DE" w14:textId="77777777" w:rsidR="00681E5A" w:rsidRPr="00FD4C7B" w:rsidRDefault="00681E5A" w:rsidP="007E59C0">
            <w:pPr>
              <w:pBdr>
                <w:bottom w:val="single" w:sz="4" w:space="1" w:color="auto"/>
              </w:pBdr>
              <w:spacing w:before="6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409DC544" w14:textId="77777777" w:rsidTr="005D3988">
        <w:trPr>
          <w:cantSplit/>
          <w:trHeight w:val="288"/>
        </w:trPr>
        <w:tc>
          <w:tcPr>
            <w:tcW w:w="5478" w:type="dxa"/>
          </w:tcPr>
          <w:p w14:paraId="4AAEDF1A" w14:textId="77777777" w:rsidR="00681E5A" w:rsidRPr="00FD4C7B" w:rsidRDefault="00681E5A" w:rsidP="007E59C0">
            <w:pPr>
              <w:spacing w:before="60" w:line="276" w:lineRule="auto"/>
              <w:rPr>
                <w:rFonts w:ascii="Arial" w:hAnsi="Arial" w:cs="Arial"/>
                <w:sz w:val="19"/>
                <w:szCs w:val="19"/>
                <w:cs/>
              </w:rPr>
            </w:pPr>
          </w:p>
        </w:tc>
        <w:tc>
          <w:tcPr>
            <w:tcW w:w="1767" w:type="dxa"/>
          </w:tcPr>
          <w:p w14:paraId="31B1D82A" w14:textId="77777777" w:rsidR="00681E5A" w:rsidRPr="00FD4C7B" w:rsidRDefault="00681E5A" w:rsidP="007E59C0">
            <w:pPr>
              <w:spacing w:before="60" w:line="276" w:lineRule="auto"/>
              <w:rPr>
                <w:rFonts w:ascii="Arial" w:hAnsi="Arial" w:cs="Arial"/>
                <w:sz w:val="19"/>
                <w:szCs w:val="19"/>
                <w:cs/>
              </w:rPr>
            </w:pPr>
          </w:p>
        </w:tc>
        <w:tc>
          <w:tcPr>
            <w:tcW w:w="1702" w:type="dxa"/>
          </w:tcPr>
          <w:p w14:paraId="0EBE966E" w14:textId="77777777" w:rsidR="00681E5A" w:rsidRPr="00FD4C7B" w:rsidRDefault="00681E5A" w:rsidP="007E59C0">
            <w:pPr>
              <w:spacing w:before="60" w:line="276" w:lineRule="auto"/>
              <w:rPr>
                <w:rFonts w:ascii="Arial" w:hAnsi="Arial" w:cs="Arial"/>
                <w:sz w:val="19"/>
                <w:szCs w:val="19"/>
                <w:cs/>
              </w:rPr>
            </w:pPr>
          </w:p>
        </w:tc>
      </w:tr>
      <w:tr w:rsidR="00FD4C7B" w:rsidRPr="00FD4C7B" w14:paraId="00F75E8E" w14:textId="67F86E1E" w:rsidTr="005D3988">
        <w:trPr>
          <w:cantSplit/>
          <w:trHeight w:val="54"/>
        </w:trPr>
        <w:tc>
          <w:tcPr>
            <w:tcW w:w="5478" w:type="dxa"/>
          </w:tcPr>
          <w:p w14:paraId="5D2ED062" w14:textId="39181FF3" w:rsidR="005D3988" w:rsidRPr="00FD4C7B" w:rsidRDefault="005D3988" w:rsidP="007E59C0">
            <w:pPr>
              <w:spacing w:before="60" w:line="276" w:lineRule="auto"/>
              <w:ind w:left="360" w:right="-43" w:hanging="378"/>
              <w:rPr>
                <w:rFonts w:ascii="Arial" w:hAnsi="Arial" w:cs="Arial"/>
                <w:bCs/>
                <w:sz w:val="19"/>
                <w:szCs w:val="19"/>
              </w:rPr>
            </w:pPr>
            <w:r w:rsidRPr="00FD4C7B">
              <w:rPr>
                <w:rFonts w:ascii="Arial" w:hAnsi="Arial" w:cs="Arial"/>
                <w:bCs/>
                <w:sz w:val="19"/>
                <w:szCs w:val="19"/>
              </w:rPr>
              <w:t>Net book value as of 1 January 2022</w:t>
            </w:r>
          </w:p>
        </w:tc>
        <w:tc>
          <w:tcPr>
            <w:tcW w:w="1767" w:type="dxa"/>
            <w:shd w:val="clear" w:color="auto" w:fill="auto"/>
          </w:tcPr>
          <w:p w14:paraId="67FD384F" w14:textId="2445923E" w:rsidR="005D3988" w:rsidRPr="00FD4C7B" w:rsidRDefault="005D3988" w:rsidP="007E59C0">
            <w:pPr>
              <w:overflowPunct w:val="0"/>
              <w:autoSpaceDE w:val="0"/>
              <w:autoSpaceDN w:val="0"/>
              <w:adjustRightInd w:val="0"/>
              <w:spacing w:before="60" w:line="276" w:lineRule="auto"/>
              <w:ind w:left="-108"/>
              <w:jc w:val="right"/>
              <w:rPr>
                <w:rFonts w:ascii="Arial" w:hAnsi="Arial" w:cs="Arial"/>
                <w:sz w:val="19"/>
                <w:szCs w:val="19"/>
              </w:rPr>
            </w:pPr>
            <w:r w:rsidRPr="00FD4C7B">
              <w:rPr>
                <w:rFonts w:ascii="Arial" w:hAnsi="Arial" w:cs="Arial"/>
                <w:snapToGrid w:val="0"/>
                <w:sz w:val="19"/>
                <w:szCs w:val="19"/>
                <w:cs/>
                <w:lang w:eastAsia="th-TH"/>
              </w:rPr>
              <w:t>322</w:t>
            </w:r>
            <w:r w:rsidRPr="00FD4C7B">
              <w:rPr>
                <w:rFonts w:ascii="Arial" w:hAnsi="Arial" w:cs="Arial"/>
                <w:snapToGrid w:val="0"/>
                <w:sz w:val="19"/>
                <w:szCs w:val="19"/>
                <w:lang w:eastAsia="th-TH"/>
              </w:rPr>
              <w:t>,</w:t>
            </w:r>
            <w:r w:rsidRPr="00FD4C7B">
              <w:rPr>
                <w:rFonts w:ascii="Arial" w:hAnsi="Arial" w:cs="Arial"/>
                <w:snapToGrid w:val="0"/>
                <w:sz w:val="19"/>
                <w:szCs w:val="19"/>
                <w:cs/>
                <w:lang w:eastAsia="th-TH"/>
              </w:rPr>
              <w:t>268</w:t>
            </w:r>
          </w:p>
        </w:tc>
        <w:tc>
          <w:tcPr>
            <w:tcW w:w="1702" w:type="dxa"/>
            <w:shd w:val="clear" w:color="auto" w:fill="auto"/>
          </w:tcPr>
          <w:p w14:paraId="78662070" w14:textId="0E110E3F" w:rsidR="005D3988" w:rsidRPr="00FD4C7B" w:rsidRDefault="005D3988" w:rsidP="00015A56">
            <w:pPr>
              <w:overflowPunct w:val="0"/>
              <w:autoSpaceDE w:val="0"/>
              <w:autoSpaceDN w:val="0"/>
              <w:adjustRightInd w:val="0"/>
              <w:spacing w:before="60" w:line="276" w:lineRule="auto"/>
              <w:jc w:val="right"/>
              <w:rPr>
                <w:rFonts w:ascii="Arial" w:hAnsi="Arial" w:cs="Arial"/>
                <w:sz w:val="19"/>
                <w:szCs w:val="19"/>
              </w:rPr>
            </w:pPr>
            <w:r w:rsidRPr="00FD4C7B">
              <w:rPr>
                <w:rFonts w:ascii="Arial" w:hAnsi="Arial" w:cs="Arial"/>
                <w:snapToGrid w:val="0"/>
                <w:sz w:val="19"/>
                <w:szCs w:val="19"/>
                <w:cs/>
                <w:lang w:eastAsia="th-TH"/>
              </w:rPr>
              <w:t>321</w:t>
            </w:r>
            <w:r w:rsidRPr="00FD4C7B">
              <w:rPr>
                <w:rFonts w:ascii="Arial" w:hAnsi="Arial" w:cs="Arial"/>
                <w:snapToGrid w:val="0"/>
                <w:sz w:val="19"/>
                <w:szCs w:val="19"/>
                <w:lang w:eastAsia="th-TH"/>
              </w:rPr>
              <w:t>,</w:t>
            </w:r>
            <w:r w:rsidRPr="00FD4C7B">
              <w:rPr>
                <w:rFonts w:ascii="Arial" w:hAnsi="Arial" w:cs="Arial"/>
                <w:snapToGrid w:val="0"/>
                <w:sz w:val="19"/>
                <w:szCs w:val="19"/>
                <w:cs/>
                <w:lang w:eastAsia="th-TH"/>
              </w:rPr>
              <w:t>157</w:t>
            </w:r>
          </w:p>
        </w:tc>
      </w:tr>
      <w:tr w:rsidR="00FD4C7B" w:rsidRPr="00FD4C7B" w14:paraId="718D785E" w14:textId="77777777" w:rsidTr="005D3988">
        <w:trPr>
          <w:cantSplit/>
          <w:trHeight w:val="216"/>
        </w:trPr>
        <w:tc>
          <w:tcPr>
            <w:tcW w:w="5478" w:type="dxa"/>
          </w:tcPr>
          <w:p w14:paraId="2A214BD5" w14:textId="4626A202" w:rsidR="005D3988" w:rsidRPr="00FD4C7B" w:rsidRDefault="008809D0" w:rsidP="007E59C0">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 xml:space="preserve">Additional </w:t>
            </w:r>
            <w:r w:rsidR="001350AC" w:rsidRPr="00FD4C7B">
              <w:rPr>
                <w:rFonts w:ascii="Arial" w:hAnsi="Arial" w:cs="Arial"/>
                <w:sz w:val="19"/>
                <w:szCs w:val="19"/>
              </w:rPr>
              <w:t>p</w:t>
            </w:r>
            <w:r w:rsidR="005D3988" w:rsidRPr="00FD4C7B">
              <w:rPr>
                <w:rFonts w:ascii="Arial" w:hAnsi="Arial" w:cs="Arial"/>
                <w:sz w:val="19"/>
                <w:szCs w:val="19"/>
              </w:rPr>
              <w:t xml:space="preserve">urchases of assets </w:t>
            </w:r>
          </w:p>
        </w:tc>
        <w:tc>
          <w:tcPr>
            <w:tcW w:w="1767" w:type="dxa"/>
            <w:shd w:val="clear" w:color="auto" w:fill="auto"/>
          </w:tcPr>
          <w:p w14:paraId="5A66F994" w14:textId="2A6BB804" w:rsidR="005D3988" w:rsidRPr="00FD4C7B" w:rsidRDefault="002B1E28" w:rsidP="007E59C0">
            <w:pPr>
              <w:overflowPunct w:val="0"/>
              <w:autoSpaceDE w:val="0"/>
              <w:autoSpaceDN w:val="0"/>
              <w:adjustRightInd w:val="0"/>
              <w:spacing w:before="60" w:line="276" w:lineRule="auto"/>
              <w:ind w:left="-108"/>
              <w:jc w:val="right"/>
              <w:rPr>
                <w:rFonts w:ascii="Arial" w:hAnsi="Arial" w:cs="Browallia New"/>
                <w:sz w:val="19"/>
                <w:szCs w:val="24"/>
                <w:lang w:val="en-AU"/>
              </w:rPr>
            </w:pPr>
            <w:r>
              <w:rPr>
                <w:rFonts w:ascii="Arial" w:hAnsi="Arial" w:cs="Browallia New"/>
                <w:sz w:val="19"/>
                <w:szCs w:val="24"/>
                <w:lang w:val="en-AU"/>
              </w:rPr>
              <w:t>8,510</w:t>
            </w:r>
          </w:p>
        </w:tc>
        <w:tc>
          <w:tcPr>
            <w:tcW w:w="1702" w:type="dxa"/>
            <w:shd w:val="clear" w:color="auto" w:fill="auto"/>
          </w:tcPr>
          <w:p w14:paraId="3B817C61" w14:textId="17B12932" w:rsidR="005D3988" w:rsidRPr="00FD4C7B" w:rsidRDefault="002B1E28" w:rsidP="007E59C0">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8,264</w:t>
            </w:r>
          </w:p>
        </w:tc>
      </w:tr>
      <w:tr w:rsidR="00FD4C7B" w:rsidRPr="00FD4C7B" w14:paraId="751AF698" w14:textId="77777777" w:rsidTr="005D3988">
        <w:trPr>
          <w:cantSplit/>
          <w:trHeight w:val="216"/>
        </w:trPr>
        <w:tc>
          <w:tcPr>
            <w:tcW w:w="5478" w:type="dxa"/>
          </w:tcPr>
          <w:p w14:paraId="5723CE0D" w14:textId="206F10EC" w:rsidR="005D3988" w:rsidRPr="00FD4C7B" w:rsidRDefault="005D3988" w:rsidP="007E59C0">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Net book value of assets disposal</w:t>
            </w:r>
            <w:r w:rsidRPr="00FD4C7B">
              <w:rPr>
                <w:rFonts w:ascii="Arial" w:hAnsi="Arial" w:cs="Arial"/>
                <w:sz w:val="19"/>
                <w:szCs w:val="19"/>
                <w:cs/>
              </w:rPr>
              <w:t xml:space="preserve"> </w:t>
            </w:r>
            <w:r w:rsidRPr="00FD4C7B">
              <w:rPr>
                <w:rFonts w:ascii="Arial" w:hAnsi="Arial" w:cs="Arial"/>
                <w:sz w:val="19"/>
                <w:szCs w:val="19"/>
              </w:rPr>
              <w:t>and written off</w:t>
            </w:r>
          </w:p>
        </w:tc>
        <w:tc>
          <w:tcPr>
            <w:tcW w:w="1767" w:type="dxa"/>
            <w:shd w:val="clear" w:color="auto" w:fill="auto"/>
          </w:tcPr>
          <w:p w14:paraId="13A4ABB5" w14:textId="608BE492" w:rsidR="005D3988" w:rsidRPr="00FD4C7B" w:rsidRDefault="002B1E28" w:rsidP="007E59C0">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(2,685)</w:t>
            </w:r>
          </w:p>
        </w:tc>
        <w:tc>
          <w:tcPr>
            <w:tcW w:w="1702" w:type="dxa"/>
            <w:shd w:val="clear" w:color="auto" w:fill="auto"/>
          </w:tcPr>
          <w:p w14:paraId="2F5BF035" w14:textId="3B16A8CE" w:rsidR="005D3988" w:rsidRPr="00FD4C7B" w:rsidRDefault="002B1E28" w:rsidP="007E59C0">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(2,685)</w:t>
            </w:r>
          </w:p>
        </w:tc>
      </w:tr>
      <w:tr w:rsidR="00FD4C7B" w:rsidRPr="00FD4C7B" w14:paraId="112FF62D" w14:textId="77777777" w:rsidTr="00B05850">
        <w:trPr>
          <w:cantSplit/>
          <w:trHeight w:val="54"/>
        </w:trPr>
        <w:tc>
          <w:tcPr>
            <w:tcW w:w="5478" w:type="dxa"/>
          </w:tcPr>
          <w:p w14:paraId="02C51370" w14:textId="5A378F73" w:rsidR="005D3988" w:rsidRPr="00FD4C7B" w:rsidRDefault="005D3988" w:rsidP="007E59C0">
            <w:pPr>
              <w:tabs>
                <w:tab w:val="clear" w:pos="907"/>
                <w:tab w:val="left" w:pos="900"/>
              </w:tabs>
              <w:spacing w:before="60" w:line="276" w:lineRule="auto"/>
              <w:ind w:left="360" w:right="-43" w:hanging="378"/>
              <w:jc w:val="both"/>
              <w:rPr>
                <w:rFonts w:ascii="Arial" w:hAnsi="Arial" w:cs="Arial"/>
                <w:bCs/>
                <w:sz w:val="19"/>
                <w:szCs w:val="19"/>
              </w:rPr>
            </w:pPr>
            <w:r w:rsidRPr="00FD4C7B">
              <w:rPr>
                <w:rFonts w:ascii="Arial" w:hAnsi="Arial" w:cs="Arial"/>
                <w:sz w:val="19"/>
                <w:szCs w:val="19"/>
              </w:rPr>
              <w:t>Transfer from inventories</w:t>
            </w:r>
          </w:p>
        </w:tc>
        <w:tc>
          <w:tcPr>
            <w:tcW w:w="1767" w:type="dxa"/>
            <w:shd w:val="clear" w:color="auto" w:fill="auto"/>
          </w:tcPr>
          <w:p w14:paraId="5D8770A6" w14:textId="63F9B535" w:rsidR="005D3988" w:rsidRPr="00FD4C7B" w:rsidRDefault="002B1E28" w:rsidP="007E59C0">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6,790</w:t>
            </w:r>
          </w:p>
        </w:tc>
        <w:tc>
          <w:tcPr>
            <w:tcW w:w="1702" w:type="dxa"/>
            <w:shd w:val="clear" w:color="auto" w:fill="auto"/>
          </w:tcPr>
          <w:p w14:paraId="2FF97CA8" w14:textId="6459AD06" w:rsidR="005D3988" w:rsidRPr="00FD4C7B" w:rsidRDefault="002B1E28" w:rsidP="007E59C0">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6,790</w:t>
            </w:r>
          </w:p>
        </w:tc>
      </w:tr>
      <w:tr w:rsidR="00FD4C7B" w:rsidRPr="00FD4C7B" w14:paraId="6106B65C" w14:textId="77777777" w:rsidTr="00B05850">
        <w:trPr>
          <w:cantSplit/>
          <w:trHeight w:val="54"/>
        </w:trPr>
        <w:tc>
          <w:tcPr>
            <w:tcW w:w="5478" w:type="dxa"/>
          </w:tcPr>
          <w:p w14:paraId="28C867D6" w14:textId="2FC1AB2B" w:rsidR="005D3988" w:rsidRPr="00FD4C7B" w:rsidRDefault="005D3988" w:rsidP="007E59C0">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Depreciation during the period</w:t>
            </w:r>
          </w:p>
        </w:tc>
        <w:tc>
          <w:tcPr>
            <w:tcW w:w="1767" w:type="dxa"/>
            <w:shd w:val="clear" w:color="auto" w:fill="auto"/>
          </w:tcPr>
          <w:p w14:paraId="2B44334B" w14:textId="466526E4" w:rsidR="005D3988" w:rsidRPr="00FD4C7B" w:rsidRDefault="002B1E28"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cs/>
              </w:rPr>
            </w:pPr>
            <w:r>
              <w:rPr>
                <w:rFonts w:ascii="Arial" w:hAnsi="Arial" w:cs="Arial"/>
                <w:sz w:val="19"/>
                <w:szCs w:val="19"/>
              </w:rPr>
              <w:t>(23,899)</w:t>
            </w:r>
          </w:p>
        </w:tc>
        <w:tc>
          <w:tcPr>
            <w:tcW w:w="1702" w:type="dxa"/>
            <w:shd w:val="clear" w:color="auto" w:fill="auto"/>
          </w:tcPr>
          <w:p w14:paraId="727080B6" w14:textId="7E1E3853" w:rsidR="005D3988" w:rsidRPr="00FD4C7B" w:rsidRDefault="002B1E28"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rPr>
            </w:pPr>
            <w:r>
              <w:rPr>
                <w:rFonts w:ascii="Arial" w:hAnsi="Arial" w:cs="Arial"/>
                <w:sz w:val="19"/>
                <w:szCs w:val="19"/>
              </w:rPr>
              <w:t>(23,541)</w:t>
            </w:r>
          </w:p>
        </w:tc>
      </w:tr>
      <w:tr w:rsidR="005D3988" w:rsidRPr="00FD4C7B" w14:paraId="3A1F3BB0" w14:textId="77777777" w:rsidTr="00B05850">
        <w:trPr>
          <w:cantSplit/>
          <w:trHeight w:val="297"/>
        </w:trPr>
        <w:tc>
          <w:tcPr>
            <w:tcW w:w="5478" w:type="dxa"/>
          </w:tcPr>
          <w:p w14:paraId="7A7D1000" w14:textId="15D2326A" w:rsidR="005D3988" w:rsidRPr="00FD4C7B" w:rsidRDefault="005D3988" w:rsidP="007E59C0">
            <w:pPr>
              <w:spacing w:before="60" w:line="276" w:lineRule="auto"/>
              <w:ind w:left="360" w:right="-43" w:hanging="378"/>
              <w:jc w:val="both"/>
              <w:rPr>
                <w:rFonts w:ascii="Arial" w:hAnsi="Arial" w:cs="Arial"/>
                <w:bCs/>
                <w:sz w:val="19"/>
                <w:szCs w:val="19"/>
              </w:rPr>
            </w:pPr>
            <w:r w:rsidRPr="00FD4C7B">
              <w:rPr>
                <w:rFonts w:ascii="Arial" w:hAnsi="Arial" w:cs="Arial"/>
                <w:bCs/>
                <w:sz w:val="19"/>
                <w:szCs w:val="19"/>
              </w:rPr>
              <w:t xml:space="preserve">Net book value as of </w:t>
            </w:r>
            <w:r w:rsidR="00C70693" w:rsidRPr="00FD4C7B">
              <w:rPr>
                <w:rFonts w:ascii="Arial" w:hAnsi="Arial" w:cs="Arial"/>
                <w:sz w:val="19"/>
                <w:szCs w:val="19"/>
              </w:rPr>
              <w:t xml:space="preserve">30 </w:t>
            </w:r>
            <w:r w:rsidR="007E59C0" w:rsidRPr="007E59C0">
              <w:rPr>
                <w:rFonts w:ascii="Arial" w:hAnsi="Arial" w:cs="Arial"/>
                <w:sz w:val="19"/>
                <w:szCs w:val="19"/>
              </w:rPr>
              <w:t>September</w:t>
            </w:r>
            <w:r w:rsidRPr="00FD4C7B">
              <w:rPr>
                <w:rFonts w:ascii="Arial" w:hAnsi="Arial" w:cs="Arial"/>
                <w:sz w:val="19"/>
                <w:szCs w:val="19"/>
              </w:rPr>
              <w:t xml:space="preserve"> 2022</w:t>
            </w:r>
          </w:p>
        </w:tc>
        <w:tc>
          <w:tcPr>
            <w:tcW w:w="1767" w:type="dxa"/>
            <w:shd w:val="clear" w:color="auto" w:fill="auto"/>
          </w:tcPr>
          <w:p w14:paraId="2ADBB8D4" w14:textId="0956E06B" w:rsidR="005D3988" w:rsidRPr="00FD4C7B" w:rsidRDefault="002B1E28"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cs/>
              </w:rPr>
            </w:pPr>
            <w:r>
              <w:rPr>
                <w:rFonts w:ascii="Arial" w:hAnsi="Arial" w:cs="Arial"/>
                <w:sz w:val="19"/>
                <w:szCs w:val="19"/>
              </w:rPr>
              <w:t>310,984</w:t>
            </w:r>
          </w:p>
        </w:tc>
        <w:tc>
          <w:tcPr>
            <w:tcW w:w="1702" w:type="dxa"/>
            <w:shd w:val="clear" w:color="auto" w:fill="auto"/>
          </w:tcPr>
          <w:p w14:paraId="4A4E54FD" w14:textId="65773084" w:rsidR="005D3988" w:rsidRPr="00FD4C7B" w:rsidRDefault="002B1E28"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rPr>
            </w:pPr>
            <w:r>
              <w:rPr>
                <w:rFonts w:ascii="Arial" w:hAnsi="Arial" w:cs="Arial"/>
                <w:sz w:val="19"/>
                <w:szCs w:val="19"/>
              </w:rPr>
              <w:t>309,985</w:t>
            </w:r>
          </w:p>
        </w:tc>
      </w:tr>
    </w:tbl>
    <w:p w14:paraId="78A90337" w14:textId="74308DD9" w:rsidR="00525450" w:rsidRPr="00FD4C7B" w:rsidRDefault="00525450"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05BEA264" w14:textId="63FCDC0B" w:rsidR="004A76DB" w:rsidRPr="00FD4C7B" w:rsidRDefault="004A76DB"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76928D40" w14:textId="32FE2E98" w:rsidR="0023670A" w:rsidRPr="00FD4C7B" w:rsidRDefault="0023670A"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5C4E5C3A" w14:textId="77777777" w:rsidR="0060641C" w:rsidRPr="00FD4C7B" w:rsidRDefault="0060641C"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2D228507" w14:textId="77777777" w:rsidR="004A76DB" w:rsidRPr="00FD4C7B" w:rsidRDefault="004A76DB"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849032C" w14:textId="7CDC64AE" w:rsidR="00F16097" w:rsidRPr="00FD4C7B" w:rsidRDefault="00F16097" w:rsidP="0083550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RIGHT-OF-USE ASSETS</w:t>
      </w:r>
    </w:p>
    <w:p w14:paraId="148C8D21" w14:textId="77777777" w:rsidR="00935633" w:rsidRPr="00FD4C7B"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u w:val="single"/>
          <w:lang w:val="en-GB"/>
        </w:rPr>
      </w:pPr>
    </w:p>
    <w:p w14:paraId="6F0EDFF6" w14:textId="18496588" w:rsidR="00935633" w:rsidRPr="00FD4C7B" w:rsidRDefault="00935633" w:rsidP="00EA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t xml:space="preserve">During the </w:t>
      </w:r>
      <w:r w:rsidR="007E59C0">
        <w:rPr>
          <w:rFonts w:ascii="Arial" w:hAnsi="Arial" w:cs="Arial"/>
          <w:sz w:val="19"/>
          <w:szCs w:val="19"/>
          <w:lang w:val="en-GB"/>
        </w:rPr>
        <w:t>nine</w:t>
      </w:r>
      <w:r w:rsidRPr="00FD4C7B">
        <w:rPr>
          <w:rFonts w:ascii="Arial" w:hAnsi="Arial" w:cs="Arial"/>
          <w:sz w:val="19"/>
          <w:szCs w:val="19"/>
          <w:lang w:val="en-GB"/>
        </w:rPr>
        <w:t xml:space="preserve">-month period ended </w:t>
      </w:r>
      <w:r w:rsidR="00C70693" w:rsidRPr="00FD4C7B">
        <w:rPr>
          <w:rFonts w:ascii="Arial" w:hAnsi="Arial" w:cs="Arial"/>
          <w:sz w:val="19"/>
          <w:szCs w:val="19"/>
          <w:lang w:val="en-GB"/>
        </w:rPr>
        <w:t xml:space="preserve">30 </w:t>
      </w:r>
      <w:r w:rsidR="007E59C0" w:rsidRPr="007E59C0">
        <w:rPr>
          <w:rFonts w:ascii="Arial" w:hAnsi="Arial" w:cs="Arial"/>
          <w:sz w:val="19"/>
          <w:szCs w:val="19"/>
          <w:lang w:val="en-GB"/>
        </w:rPr>
        <w:t>September</w:t>
      </w:r>
      <w:r w:rsidR="000824FF" w:rsidRPr="00FD4C7B">
        <w:rPr>
          <w:rFonts w:ascii="Arial" w:hAnsi="Arial" w:cs="Arial"/>
          <w:sz w:val="19"/>
          <w:szCs w:val="19"/>
          <w:lang w:val="en-GB"/>
        </w:rPr>
        <w:t xml:space="preserve"> 2022</w:t>
      </w:r>
      <w:r w:rsidRPr="00FD4C7B">
        <w:rPr>
          <w:rFonts w:ascii="Arial" w:hAnsi="Arial" w:cs="Arial"/>
          <w:sz w:val="19"/>
          <w:szCs w:val="19"/>
          <w:lang w:val="en-GB"/>
        </w:rPr>
        <w:t>, condensed movements in right</w:t>
      </w:r>
      <w:r w:rsidR="00F83DAB" w:rsidRPr="00FD4C7B">
        <w:rPr>
          <w:rFonts w:ascii="Arial" w:hAnsi="Arial" w:cs="Arial"/>
          <w:sz w:val="19"/>
          <w:szCs w:val="19"/>
          <w:lang w:val="en-GB"/>
        </w:rPr>
        <w:t>-of-use assets</w:t>
      </w:r>
      <w:r w:rsidRPr="00FD4C7B">
        <w:rPr>
          <w:rFonts w:ascii="Arial" w:hAnsi="Arial" w:cs="Arial"/>
          <w:sz w:val="19"/>
          <w:szCs w:val="19"/>
          <w:lang w:val="en-GB"/>
        </w:rPr>
        <w:t xml:space="preserve"> are as follows:</w:t>
      </w:r>
    </w:p>
    <w:p w14:paraId="029B5B37" w14:textId="1D0711D8" w:rsidR="00F83DAB" w:rsidRPr="00FD4C7B" w:rsidRDefault="00F83DAB" w:rsidP="006260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lang w:val="en-GB"/>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258EEB43" w14:textId="77777777" w:rsidTr="005F44F4">
        <w:trPr>
          <w:cantSplit/>
          <w:trHeight w:val="373"/>
        </w:trPr>
        <w:tc>
          <w:tcPr>
            <w:tcW w:w="6586" w:type="dxa"/>
          </w:tcPr>
          <w:p w14:paraId="5BC5575F" w14:textId="77777777" w:rsidR="005F44F4" w:rsidRPr="00FD4C7B" w:rsidRDefault="005F44F4" w:rsidP="007E59C0">
            <w:pPr>
              <w:spacing w:before="60" w:after="30" w:line="276" w:lineRule="auto"/>
              <w:rPr>
                <w:rFonts w:ascii="Arial" w:hAnsi="Arial" w:cs="Arial"/>
                <w:sz w:val="19"/>
                <w:szCs w:val="19"/>
                <w:cs/>
              </w:rPr>
            </w:pPr>
          </w:p>
        </w:tc>
        <w:tc>
          <w:tcPr>
            <w:tcW w:w="2410" w:type="dxa"/>
            <w:vAlign w:val="center"/>
          </w:tcPr>
          <w:p w14:paraId="3CB5CD39" w14:textId="745BE163" w:rsidR="005F44F4" w:rsidRPr="00FD4C7B" w:rsidRDefault="005F44F4" w:rsidP="007E59C0">
            <w:pPr>
              <w:spacing w:before="60" w:after="30" w:line="276" w:lineRule="auto"/>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19947686" w14:textId="77777777" w:rsidTr="005F44F4">
        <w:trPr>
          <w:cantSplit/>
          <w:trHeight w:val="109"/>
        </w:trPr>
        <w:tc>
          <w:tcPr>
            <w:tcW w:w="6586" w:type="dxa"/>
          </w:tcPr>
          <w:p w14:paraId="76E41DDD" w14:textId="77777777" w:rsidR="005F44F4" w:rsidRPr="00FD4C7B" w:rsidRDefault="005F44F4" w:rsidP="007E59C0">
            <w:pPr>
              <w:tabs>
                <w:tab w:val="clear" w:pos="5387"/>
                <w:tab w:val="left" w:pos="5244"/>
              </w:tabs>
              <w:spacing w:before="60" w:after="30" w:line="276" w:lineRule="auto"/>
              <w:rPr>
                <w:rFonts w:ascii="Arial" w:hAnsi="Arial" w:cs="Arial"/>
                <w:sz w:val="19"/>
                <w:szCs w:val="19"/>
                <w:cs/>
              </w:rPr>
            </w:pPr>
          </w:p>
        </w:tc>
        <w:tc>
          <w:tcPr>
            <w:tcW w:w="2410" w:type="dxa"/>
          </w:tcPr>
          <w:p w14:paraId="34FE4471" w14:textId="77991E90" w:rsidR="005F44F4" w:rsidRPr="00FD4C7B" w:rsidRDefault="005F44F4" w:rsidP="00B05850">
            <w:pPr>
              <w:pBdr>
                <w:bottom w:val="single" w:sz="4" w:space="1" w:color="auto"/>
              </w:pBdr>
              <w:spacing w:before="60" w:after="30" w:line="276" w:lineRule="auto"/>
              <w:ind w:left="-99" w:right="-81"/>
              <w:jc w:val="center"/>
              <w:rPr>
                <w:rFonts w:ascii="Arial" w:hAnsi="Arial" w:cs="Arial"/>
                <w:sz w:val="19"/>
                <w:szCs w:val="19"/>
                <w:cs/>
              </w:rPr>
            </w:pPr>
            <w:r w:rsidRPr="00FD4C7B">
              <w:rPr>
                <w:rFonts w:ascii="Arial" w:hAnsi="Arial" w:cs="Arial"/>
                <w:sz w:val="19"/>
                <w:szCs w:val="19"/>
              </w:rPr>
              <w:t xml:space="preserve">Consolidated and </w:t>
            </w:r>
            <w:r w:rsidR="00B05850">
              <w:rPr>
                <w:rFonts w:ascii="Arial" w:hAnsi="Arial" w:cstheme="minorBidi"/>
                <w:sz w:val="19"/>
                <w:szCs w:val="19"/>
                <w:cs/>
              </w:rPr>
              <w:br/>
            </w:r>
            <w:r w:rsidRPr="00FD4C7B">
              <w:rPr>
                <w:rFonts w:ascii="Arial" w:hAnsi="Arial" w:cs="Arial"/>
                <w:sz w:val="19"/>
                <w:szCs w:val="19"/>
              </w:rPr>
              <w:t>separate F/S</w:t>
            </w:r>
          </w:p>
        </w:tc>
      </w:tr>
      <w:tr w:rsidR="00FD4C7B" w:rsidRPr="00FD4C7B" w14:paraId="7BE67E78" w14:textId="77777777" w:rsidTr="005F44F4">
        <w:trPr>
          <w:cantSplit/>
          <w:trHeight w:val="288"/>
        </w:trPr>
        <w:tc>
          <w:tcPr>
            <w:tcW w:w="6586" w:type="dxa"/>
          </w:tcPr>
          <w:p w14:paraId="6F93B37D" w14:textId="77777777" w:rsidR="005F44F4" w:rsidRPr="00FD4C7B" w:rsidRDefault="005F44F4" w:rsidP="007E59C0">
            <w:pPr>
              <w:spacing w:before="60" w:after="30" w:line="276" w:lineRule="auto"/>
              <w:rPr>
                <w:rFonts w:ascii="Arial" w:hAnsi="Arial" w:cs="Arial"/>
                <w:sz w:val="16"/>
                <w:szCs w:val="16"/>
                <w:cs/>
              </w:rPr>
            </w:pPr>
          </w:p>
        </w:tc>
        <w:tc>
          <w:tcPr>
            <w:tcW w:w="2410" w:type="dxa"/>
          </w:tcPr>
          <w:p w14:paraId="5F3B2AD1" w14:textId="77777777" w:rsidR="005F44F4" w:rsidRPr="00FD4C7B" w:rsidRDefault="005F44F4" w:rsidP="007E59C0">
            <w:pPr>
              <w:spacing w:before="60" w:after="30" w:line="276" w:lineRule="auto"/>
              <w:rPr>
                <w:rFonts w:ascii="Arial" w:hAnsi="Arial" w:cs="Arial"/>
                <w:sz w:val="16"/>
                <w:szCs w:val="16"/>
                <w:cs/>
              </w:rPr>
            </w:pPr>
          </w:p>
        </w:tc>
      </w:tr>
      <w:tr w:rsidR="00FD4C7B" w:rsidRPr="00FD4C7B" w14:paraId="7D40B86E" w14:textId="77777777" w:rsidTr="005F44F4">
        <w:trPr>
          <w:cantSplit/>
          <w:trHeight w:val="216"/>
        </w:trPr>
        <w:tc>
          <w:tcPr>
            <w:tcW w:w="6586" w:type="dxa"/>
          </w:tcPr>
          <w:p w14:paraId="34C11852" w14:textId="402EEE25" w:rsidR="005F44F4" w:rsidRPr="00FD4C7B" w:rsidRDefault="005F44F4" w:rsidP="007E59C0">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Net book value as of 1 January 2022</w:t>
            </w:r>
          </w:p>
        </w:tc>
        <w:tc>
          <w:tcPr>
            <w:tcW w:w="2410" w:type="dxa"/>
            <w:shd w:val="clear" w:color="auto" w:fill="auto"/>
          </w:tcPr>
          <w:p w14:paraId="0E375EE9" w14:textId="781C78E7" w:rsidR="005F44F4" w:rsidRPr="00FD4C7B" w:rsidRDefault="005F44F4" w:rsidP="007E59C0">
            <w:pPr>
              <w:overflowPunct w:val="0"/>
              <w:autoSpaceDE w:val="0"/>
              <w:autoSpaceDN w:val="0"/>
              <w:adjustRightInd w:val="0"/>
              <w:spacing w:before="60" w:after="30" w:line="276" w:lineRule="auto"/>
              <w:ind w:left="-21"/>
              <w:jc w:val="right"/>
              <w:rPr>
                <w:rFonts w:ascii="Arial" w:hAnsi="Arial" w:cs="Arial"/>
                <w:sz w:val="19"/>
                <w:szCs w:val="19"/>
              </w:rPr>
            </w:pPr>
            <w:r w:rsidRPr="00FD4C7B">
              <w:rPr>
                <w:rFonts w:ascii="Arial" w:hAnsi="Arial" w:cs="Arial"/>
                <w:snapToGrid w:val="0"/>
                <w:sz w:val="19"/>
                <w:szCs w:val="19"/>
                <w:cs/>
                <w:lang w:eastAsia="th-TH"/>
              </w:rPr>
              <w:t>38</w:t>
            </w:r>
            <w:r w:rsidRPr="00FD4C7B">
              <w:rPr>
                <w:rFonts w:ascii="Arial" w:hAnsi="Arial" w:cs="Arial"/>
                <w:snapToGrid w:val="0"/>
                <w:sz w:val="19"/>
                <w:szCs w:val="19"/>
                <w:lang w:eastAsia="th-TH"/>
              </w:rPr>
              <w:t>,</w:t>
            </w:r>
            <w:r w:rsidRPr="00FD4C7B">
              <w:rPr>
                <w:rFonts w:ascii="Arial" w:hAnsi="Arial" w:cs="Arial"/>
                <w:snapToGrid w:val="0"/>
                <w:sz w:val="19"/>
                <w:szCs w:val="19"/>
                <w:cs/>
                <w:lang w:eastAsia="th-TH"/>
              </w:rPr>
              <w:t>952</w:t>
            </w:r>
          </w:p>
        </w:tc>
      </w:tr>
      <w:tr w:rsidR="00FD4C7B" w:rsidRPr="00FD4C7B" w14:paraId="4DC20E2E" w14:textId="77777777" w:rsidTr="005F44F4">
        <w:trPr>
          <w:cantSplit/>
          <w:trHeight w:val="216"/>
        </w:trPr>
        <w:tc>
          <w:tcPr>
            <w:tcW w:w="6586" w:type="dxa"/>
          </w:tcPr>
          <w:p w14:paraId="66B73B43" w14:textId="73FBB176" w:rsidR="00EA4FCC" w:rsidRPr="00FD4C7B" w:rsidRDefault="00EA4FCC" w:rsidP="007E59C0">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Increase</w:t>
            </w:r>
            <w:r w:rsidR="00212F17" w:rsidRPr="00FD4C7B">
              <w:rPr>
                <w:rFonts w:ascii="Arial" w:hAnsi="Arial" w:cs="Arial"/>
                <w:sz w:val="19"/>
                <w:szCs w:val="19"/>
              </w:rPr>
              <w:t xml:space="preserve"> from contract changes</w:t>
            </w:r>
          </w:p>
        </w:tc>
        <w:tc>
          <w:tcPr>
            <w:tcW w:w="2410" w:type="dxa"/>
            <w:shd w:val="clear" w:color="auto" w:fill="auto"/>
          </w:tcPr>
          <w:p w14:paraId="1E696E88" w14:textId="1058C042" w:rsidR="00EA4FCC" w:rsidRPr="00FD4C7B" w:rsidRDefault="002B1E28" w:rsidP="007E59C0">
            <w:pPr>
              <w:overflowPunct w:val="0"/>
              <w:autoSpaceDE w:val="0"/>
              <w:autoSpaceDN w:val="0"/>
              <w:adjustRightInd w:val="0"/>
              <w:spacing w:before="60" w:after="30" w:line="276" w:lineRule="auto"/>
              <w:ind w:left="-21"/>
              <w:jc w:val="right"/>
              <w:rPr>
                <w:rFonts w:ascii="Arial" w:hAnsi="Arial" w:cs="Arial"/>
                <w:snapToGrid w:val="0"/>
                <w:sz w:val="19"/>
                <w:szCs w:val="19"/>
                <w:cs/>
                <w:lang w:eastAsia="th-TH"/>
              </w:rPr>
            </w:pPr>
            <w:r>
              <w:rPr>
                <w:rFonts w:ascii="Arial" w:hAnsi="Arial" w:cs="Arial"/>
                <w:snapToGrid w:val="0"/>
                <w:sz w:val="19"/>
                <w:szCs w:val="19"/>
                <w:lang w:eastAsia="th-TH"/>
              </w:rPr>
              <w:t>245</w:t>
            </w:r>
          </w:p>
        </w:tc>
      </w:tr>
      <w:tr w:rsidR="00FD4C7B" w:rsidRPr="00FD4C7B" w14:paraId="2CA95835" w14:textId="77777777" w:rsidTr="00917B69">
        <w:trPr>
          <w:cantSplit/>
          <w:trHeight w:val="54"/>
        </w:trPr>
        <w:tc>
          <w:tcPr>
            <w:tcW w:w="6586" w:type="dxa"/>
          </w:tcPr>
          <w:p w14:paraId="799516DC" w14:textId="54D3C0AF" w:rsidR="005F44F4" w:rsidRPr="00FD4C7B" w:rsidRDefault="005F44F4" w:rsidP="007E59C0">
            <w:pPr>
              <w:tabs>
                <w:tab w:val="clear" w:pos="907"/>
                <w:tab w:val="left" w:pos="900"/>
              </w:tabs>
              <w:spacing w:before="60" w:after="30" w:line="276" w:lineRule="auto"/>
              <w:ind w:left="360" w:right="-43" w:hanging="401"/>
              <w:jc w:val="both"/>
              <w:rPr>
                <w:rFonts w:ascii="Arial" w:hAnsi="Arial" w:cstheme="minorBidi"/>
                <w:sz w:val="19"/>
                <w:szCs w:val="19"/>
                <w:cs/>
              </w:rPr>
            </w:pPr>
            <w:r w:rsidRPr="00FD4C7B">
              <w:rPr>
                <w:rFonts w:ascii="Arial" w:hAnsi="Arial" w:cs="Arial"/>
                <w:sz w:val="19"/>
                <w:szCs w:val="19"/>
              </w:rPr>
              <w:t>Depreciation during the period</w:t>
            </w:r>
          </w:p>
        </w:tc>
        <w:tc>
          <w:tcPr>
            <w:tcW w:w="2410" w:type="dxa"/>
            <w:tcBorders>
              <w:bottom w:val="single" w:sz="4" w:space="0" w:color="auto"/>
            </w:tcBorders>
            <w:shd w:val="clear" w:color="auto" w:fill="auto"/>
          </w:tcPr>
          <w:p w14:paraId="3F795471" w14:textId="6D499358" w:rsidR="005F44F4" w:rsidRPr="00FD4C7B" w:rsidRDefault="002B1E28" w:rsidP="00917B69">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(5,825)</w:t>
            </w:r>
          </w:p>
        </w:tc>
      </w:tr>
      <w:tr w:rsidR="00FD4C7B" w:rsidRPr="00FD4C7B" w14:paraId="0BDAD98F" w14:textId="77777777" w:rsidTr="00917B69">
        <w:trPr>
          <w:cantSplit/>
          <w:trHeight w:val="297"/>
        </w:trPr>
        <w:tc>
          <w:tcPr>
            <w:tcW w:w="6586" w:type="dxa"/>
          </w:tcPr>
          <w:p w14:paraId="77A9A4F8" w14:textId="30ACAD88"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C70693" w:rsidRPr="00FD4C7B">
              <w:rPr>
                <w:rFonts w:ascii="Arial" w:hAnsi="Arial" w:cs="Arial"/>
                <w:sz w:val="19"/>
                <w:szCs w:val="19"/>
              </w:rPr>
              <w:t xml:space="preserve">30 </w:t>
            </w:r>
            <w:r w:rsidR="007E59C0" w:rsidRPr="007E59C0">
              <w:rPr>
                <w:rFonts w:ascii="Arial" w:hAnsi="Arial" w:cs="Arial"/>
                <w:sz w:val="19"/>
                <w:szCs w:val="19"/>
              </w:rPr>
              <w:t>September</w:t>
            </w:r>
            <w:r w:rsidRPr="00FD4C7B">
              <w:rPr>
                <w:rFonts w:ascii="Arial" w:hAnsi="Arial" w:cs="Arial"/>
                <w:sz w:val="19"/>
                <w:szCs w:val="19"/>
              </w:rPr>
              <w:t xml:space="preserve"> 2022</w:t>
            </w:r>
          </w:p>
        </w:tc>
        <w:tc>
          <w:tcPr>
            <w:tcW w:w="2410" w:type="dxa"/>
            <w:tcBorders>
              <w:top w:val="single" w:sz="4" w:space="0" w:color="auto"/>
              <w:bottom w:val="single" w:sz="12" w:space="0" w:color="auto"/>
            </w:tcBorders>
            <w:shd w:val="clear" w:color="auto" w:fill="auto"/>
          </w:tcPr>
          <w:p w14:paraId="7B7D2AAB" w14:textId="2A750AE1" w:rsidR="005F44F4" w:rsidRPr="00FD4C7B" w:rsidRDefault="002B1E28" w:rsidP="00917B69">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33,372</w:t>
            </w:r>
          </w:p>
        </w:tc>
      </w:tr>
    </w:tbl>
    <w:p w14:paraId="1DFC1731" w14:textId="7331CF59" w:rsidR="008C20EB" w:rsidRPr="00FD4C7B" w:rsidRDefault="008C20EB"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u w:val="single"/>
          <w:lang w:val="en-GB"/>
        </w:rPr>
      </w:pPr>
    </w:p>
    <w:p w14:paraId="51629C25" w14:textId="5853030C" w:rsidR="00ED2ACF" w:rsidRPr="00FD4C7B" w:rsidRDefault="00ED2AC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INTANGIBLE ASSETS </w:t>
      </w:r>
    </w:p>
    <w:p w14:paraId="744C3697" w14:textId="77777777" w:rsidR="00ED2ACF" w:rsidRPr="00FD4C7B"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194D3DB8" w:rsidR="00F723D5" w:rsidRPr="00FD4C7B" w:rsidRDefault="00F723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t xml:space="preserve">During the </w:t>
      </w:r>
      <w:r w:rsidR="007E59C0">
        <w:rPr>
          <w:rFonts w:ascii="Arial" w:hAnsi="Arial" w:cs="Arial"/>
          <w:sz w:val="19"/>
          <w:szCs w:val="19"/>
          <w:lang w:val="en-GB"/>
        </w:rPr>
        <w:t>nine</w:t>
      </w:r>
      <w:r w:rsidRPr="00FD4C7B">
        <w:rPr>
          <w:rFonts w:ascii="Arial" w:hAnsi="Arial" w:cs="Arial"/>
          <w:sz w:val="19"/>
          <w:szCs w:val="19"/>
          <w:lang w:val="en-GB"/>
        </w:rPr>
        <w:t xml:space="preserve">-month period ended </w:t>
      </w:r>
      <w:r w:rsidR="003739F3" w:rsidRPr="00FD4C7B">
        <w:rPr>
          <w:rFonts w:ascii="Arial" w:hAnsi="Arial" w:cstheme="minorBidi"/>
          <w:sz w:val="19"/>
          <w:szCs w:val="19"/>
        </w:rPr>
        <w:t xml:space="preserve">30 </w:t>
      </w:r>
      <w:r w:rsidR="007E59C0" w:rsidRPr="007E59C0">
        <w:rPr>
          <w:rFonts w:ascii="Arial" w:hAnsi="Arial" w:cstheme="minorBidi"/>
          <w:sz w:val="19"/>
          <w:szCs w:val="19"/>
        </w:rPr>
        <w:t>September</w:t>
      </w:r>
      <w:r w:rsidR="00693F8B" w:rsidRPr="00FD4C7B">
        <w:rPr>
          <w:rFonts w:ascii="Arial" w:hAnsi="Arial" w:cstheme="minorBidi"/>
          <w:sz w:val="19"/>
          <w:szCs w:val="19"/>
        </w:rPr>
        <w:t xml:space="preserve"> 2022</w:t>
      </w:r>
      <w:r w:rsidR="00B42CC1" w:rsidRPr="00FD4C7B">
        <w:rPr>
          <w:rFonts w:ascii="Arial" w:hAnsi="Arial" w:cstheme="minorBidi"/>
          <w:sz w:val="19"/>
          <w:szCs w:val="19"/>
        </w:rPr>
        <w:t>,</w:t>
      </w:r>
      <w:r w:rsidRPr="00FD4C7B">
        <w:rPr>
          <w:rFonts w:ascii="Arial" w:hAnsi="Arial" w:cs="Arial"/>
          <w:sz w:val="19"/>
          <w:szCs w:val="19"/>
          <w:lang w:val="en-GB"/>
        </w:rPr>
        <w:t xml:space="preserve"> condensed movements in intangible assets are as follows:</w:t>
      </w:r>
    </w:p>
    <w:p w14:paraId="634E3303" w14:textId="77777777" w:rsidR="00183AD4" w:rsidRPr="00FD4C7B" w:rsidRDefault="00183AD4" w:rsidP="00F723D5">
      <w:pPr>
        <w:pStyle w:val="BlockText"/>
        <w:spacing w:before="0" w:line="360" w:lineRule="auto"/>
        <w:ind w:left="426" w:right="18" w:firstLine="0"/>
        <w:jc w:val="thaiDistribute"/>
        <w:rPr>
          <w:rFonts w:ascii="Arial" w:eastAsia="Times New Roman" w:hAnsi="Arial" w:cstheme="minorBidi"/>
          <w:sz w:val="19"/>
          <w:szCs w:val="19"/>
          <w:lang w:val="en-US"/>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4E5ED54C" w14:textId="77777777" w:rsidTr="00917B69">
        <w:trPr>
          <w:cantSplit/>
          <w:trHeight w:val="135"/>
        </w:trPr>
        <w:tc>
          <w:tcPr>
            <w:tcW w:w="6586" w:type="dxa"/>
          </w:tcPr>
          <w:p w14:paraId="2DDDB8DE" w14:textId="77777777" w:rsidR="005F44F4" w:rsidRPr="00FD4C7B" w:rsidRDefault="005F44F4" w:rsidP="007E59C0">
            <w:pPr>
              <w:spacing w:before="60" w:after="30" w:line="276" w:lineRule="auto"/>
              <w:rPr>
                <w:rFonts w:ascii="Arial" w:hAnsi="Arial" w:cs="Arial"/>
                <w:sz w:val="19"/>
                <w:szCs w:val="19"/>
                <w:cs/>
              </w:rPr>
            </w:pPr>
          </w:p>
        </w:tc>
        <w:tc>
          <w:tcPr>
            <w:tcW w:w="2410" w:type="dxa"/>
            <w:vAlign w:val="center"/>
          </w:tcPr>
          <w:p w14:paraId="2E09F092" w14:textId="0E41D7F2" w:rsidR="005F44F4" w:rsidRPr="00FD4C7B" w:rsidRDefault="005F44F4" w:rsidP="007E59C0">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3C004D1E" w14:textId="77777777" w:rsidTr="00917B69">
        <w:trPr>
          <w:cantSplit/>
          <w:trHeight w:val="243"/>
        </w:trPr>
        <w:tc>
          <w:tcPr>
            <w:tcW w:w="6586" w:type="dxa"/>
          </w:tcPr>
          <w:p w14:paraId="2729B0A8" w14:textId="77777777" w:rsidR="005F44F4" w:rsidRPr="00FD4C7B" w:rsidRDefault="005F44F4" w:rsidP="007E59C0">
            <w:pPr>
              <w:spacing w:before="60" w:after="30" w:line="276" w:lineRule="auto"/>
              <w:rPr>
                <w:rFonts w:ascii="Arial" w:hAnsi="Arial" w:cs="Arial"/>
                <w:sz w:val="19"/>
                <w:szCs w:val="19"/>
                <w:cs/>
              </w:rPr>
            </w:pPr>
          </w:p>
        </w:tc>
        <w:tc>
          <w:tcPr>
            <w:tcW w:w="2410" w:type="dxa"/>
            <w:tcBorders>
              <w:bottom w:val="single" w:sz="4" w:space="0" w:color="auto"/>
            </w:tcBorders>
          </w:tcPr>
          <w:p w14:paraId="73205F98" w14:textId="5409C54F" w:rsidR="005F44F4" w:rsidRPr="00FD4C7B" w:rsidRDefault="005F44F4" w:rsidP="00917B69">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FF2DE19" w14:textId="77777777" w:rsidTr="00917B69">
        <w:trPr>
          <w:cantSplit/>
          <w:trHeight w:val="333"/>
        </w:trPr>
        <w:tc>
          <w:tcPr>
            <w:tcW w:w="6586" w:type="dxa"/>
          </w:tcPr>
          <w:p w14:paraId="729B5E53" w14:textId="77777777" w:rsidR="005F44F4" w:rsidRPr="00FD4C7B" w:rsidRDefault="005F44F4" w:rsidP="007E59C0">
            <w:pPr>
              <w:spacing w:before="60" w:after="30" w:line="276" w:lineRule="auto"/>
              <w:rPr>
                <w:rFonts w:ascii="Arial" w:hAnsi="Arial" w:cs="Arial"/>
                <w:sz w:val="16"/>
                <w:szCs w:val="16"/>
                <w:cs/>
              </w:rPr>
            </w:pPr>
          </w:p>
        </w:tc>
        <w:tc>
          <w:tcPr>
            <w:tcW w:w="2410" w:type="dxa"/>
            <w:tcBorders>
              <w:top w:val="single" w:sz="4" w:space="0" w:color="auto"/>
            </w:tcBorders>
          </w:tcPr>
          <w:p w14:paraId="0858C10E" w14:textId="77777777" w:rsidR="005F44F4" w:rsidRPr="00FD4C7B" w:rsidRDefault="005F44F4" w:rsidP="00917B69">
            <w:pPr>
              <w:spacing w:before="60" w:after="30" w:line="276" w:lineRule="auto"/>
              <w:rPr>
                <w:rFonts w:ascii="Arial" w:hAnsi="Arial" w:cs="Arial"/>
                <w:sz w:val="16"/>
                <w:szCs w:val="16"/>
                <w:cs/>
              </w:rPr>
            </w:pPr>
          </w:p>
        </w:tc>
      </w:tr>
      <w:tr w:rsidR="00FD4C7B" w:rsidRPr="00FD4C7B" w14:paraId="257D35CE" w14:textId="77777777" w:rsidTr="006B5878">
        <w:trPr>
          <w:cantSplit/>
          <w:trHeight w:val="362"/>
        </w:trPr>
        <w:tc>
          <w:tcPr>
            <w:tcW w:w="6586" w:type="dxa"/>
          </w:tcPr>
          <w:p w14:paraId="333F3EC6" w14:textId="4FAE2655" w:rsidR="005F44F4" w:rsidRPr="00FD4C7B" w:rsidRDefault="005F44F4" w:rsidP="007E59C0">
            <w:pPr>
              <w:spacing w:before="60" w:after="30" w:line="276" w:lineRule="auto"/>
              <w:ind w:left="-41" w:right="-43"/>
              <w:jc w:val="both"/>
              <w:rPr>
                <w:rFonts w:ascii="Arial" w:hAnsi="Arial" w:cs="Arial"/>
                <w:bCs/>
                <w:sz w:val="19"/>
                <w:szCs w:val="19"/>
              </w:rPr>
            </w:pPr>
            <w:r w:rsidRPr="00FD4C7B">
              <w:rPr>
                <w:rFonts w:ascii="Arial" w:hAnsi="Arial" w:cs="Arial"/>
                <w:bCs/>
                <w:sz w:val="19"/>
                <w:szCs w:val="19"/>
              </w:rPr>
              <w:t>Net book value as of 1 January 2022</w:t>
            </w:r>
          </w:p>
        </w:tc>
        <w:tc>
          <w:tcPr>
            <w:tcW w:w="2410" w:type="dxa"/>
            <w:shd w:val="clear" w:color="auto" w:fill="auto"/>
          </w:tcPr>
          <w:p w14:paraId="75785C63" w14:textId="54AEBE73" w:rsidR="005F44F4" w:rsidRPr="00FD4C7B" w:rsidRDefault="005F44F4" w:rsidP="00917B69">
            <w:pPr>
              <w:overflowPunct w:val="0"/>
              <w:autoSpaceDE w:val="0"/>
              <w:autoSpaceDN w:val="0"/>
              <w:adjustRightInd w:val="0"/>
              <w:spacing w:before="60" w:after="30" w:line="276" w:lineRule="auto"/>
              <w:ind w:left="-108"/>
              <w:jc w:val="right"/>
              <w:rPr>
                <w:rFonts w:ascii="Arial" w:hAnsi="Arial" w:cs="Arial"/>
                <w:sz w:val="19"/>
                <w:szCs w:val="19"/>
              </w:rPr>
            </w:pPr>
            <w:r w:rsidRPr="00FD4C7B">
              <w:rPr>
                <w:rFonts w:ascii="Arial" w:hAnsi="Arial" w:cs="Arial"/>
                <w:sz w:val="19"/>
                <w:szCs w:val="19"/>
              </w:rPr>
              <w:t>17,974</w:t>
            </w:r>
          </w:p>
        </w:tc>
      </w:tr>
      <w:tr w:rsidR="00FD4C7B" w:rsidRPr="00FD4C7B" w14:paraId="0CEBAA67" w14:textId="77777777" w:rsidTr="00917B69">
        <w:trPr>
          <w:cantSplit/>
          <w:trHeight w:val="270"/>
        </w:trPr>
        <w:tc>
          <w:tcPr>
            <w:tcW w:w="6586" w:type="dxa"/>
          </w:tcPr>
          <w:p w14:paraId="0FFF0FA0" w14:textId="6D439A82"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Amortization during the period</w:t>
            </w:r>
          </w:p>
        </w:tc>
        <w:tc>
          <w:tcPr>
            <w:tcW w:w="2410" w:type="dxa"/>
            <w:tcBorders>
              <w:bottom w:val="single" w:sz="4" w:space="0" w:color="auto"/>
            </w:tcBorders>
            <w:shd w:val="clear" w:color="auto" w:fill="auto"/>
          </w:tcPr>
          <w:p w14:paraId="77D3A19B" w14:textId="2A7B6C4D" w:rsidR="005F44F4" w:rsidRPr="00FD4C7B" w:rsidRDefault="002B1E28"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(5,881)</w:t>
            </w:r>
          </w:p>
        </w:tc>
      </w:tr>
      <w:tr w:rsidR="00AD3ABF" w:rsidRPr="00FD4C7B" w14:paraId="0F0EDDDE" w14:textId="77777777" w:rsidTr="00917B69">
        <w:trPr>
          <w:cantSplit/>
          <w:trHeight w:val="315"/>
        </w:trPr>
        <w:tc>
          <w:tcPr>
            <w:tcW w:w="6586" w:type="dxa"/>
          </w:tcPr>
          <w:p w14:paraId="41225F07" w14:textId="382F981D"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1F11BA" w:rsidRPr="00FD4C7B">
              <w:rPr>
                <w:rFonts w:ascii="Arial" w:hAnsi="Arial" w:cs="Arial"/>
                <w:sz w:val="19"/>
                <w:szCs w:val="19"/>
              </w:rPr>
              <w:t xml:space="preserve">30 </w:t>
            </w:r>
            <w:r w:rsidR="007E59C0" w:rsidRPr="007E59C0">
              <w:rPr>
                <w:rFonts w:ascii="Arial" w:hAnsi="Arial" w:cs="Arial"/>
                <w:sz w:val="19"/>
                <w:szCs w:val="19"/>
              </w:rPr>
              <w:t>September</w:t>
            </w:r>
            <w:r w:rsidRPr="00FD4C7B">
              <w:rPr>
                <w:rFonts w:ascii="Arial" w:hAnsi="Arial" w:cs="Arial"/>
                <w:sz w:val="19"/>
                <w:szCs w:val="19"/>
              </w:rPr>
              <w:t xml:space="preserve"> 2022</w:t>
            </w:r>
          </w:p>
        </w:tc>
        <w:tc>
          <w:tcPr>
            <w:tcW w:w="2410" w:type="dxa"/>
            <w:tcBorders>
              <w:top w:val="single" w:sz="4" w:space="0" w:color="auto"/>
              <w:bottom w:val="single" w:sz="12" w:space="0" w:color="auto"/>
            </w:tcBorders>
            <w:shd w:val="clear" w:color="auto" w:fill="auto"/>
          </w:tcPr>
          <w:p w14:paraId="63495355" w14:textId="38686698" w:rsidR="005F44F4" w:rsidRPr="00FD4C7B" w:rsidRDefault="002B1E28"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12,093</w:t>
            </w:r>
          </w:p>
        </w:tc>
      </w:tr>
    </w:tbl>
    <w:p w14:paraId="5B74DEF4" w14:textId="77777777" w:rsidR="0031548C" w:rsidRPr="00FD4C7B" w:rsidRDefault="0031548C" w:rsidP="0036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67729E27" w14:textId="71260664" w:rsidR="00F761DB" w:rsidRPr="00FD4C7B" w:rsidRDefault="00C82861" w:rsidP="00AF19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SHORT – TERM LOAN</w:t>
      </w:r>
      <w:r w:rsidR="00423113" w:rsidRPr="00FD4C7B">
        <w:rPr>
          <w:rFonts w:ascii="Arial" w:hAnsi="Arial" w:cs="Arial"/>
          <w:b/>
          <w:bCs/>
          <w:sz w:val="19"/>
          <w:szCs w:val="19"/>
        </w:rPr>
        <w:t xml:space="preserve">S </w:t>
      </w:r>
      <w:r w:rsidRPr="00FD4C7B">
        <w:rPr>
          <w:rFonts w:ascii="Arial" w:hAnsi="Arial" w:cs="Arial"/>
          <w:b/>
          <w:bCs/>
          <w:sz w:val="19"/>
          <w:szCs w:val="19"/>
          <w:lang w:val="en-GB"/>
        </w:rPr>
        <w:t>FROM FINANCIAL INSTITU</w:t>
      </w:r>
      <w:r w:rsidR="00D2129B" w:rsidRPr="00FD4C7B">
        <w:rPr>
          <w:rFonts w:ascii="Arial" w:hAnsi="Arial" w:cs="Arial"/>
          <w:b/>
          <w:bCs/>
          <w:sz w:val="19"/>
          <w:szCs w:val="19"/>
          <w:lang w:val="en-GB"/>
        </w:rPr>
        <w:t>T</w:t>
      </w:r>
      <w:r w:rsidRPr="00FD4C7B">
        <w:rPr>
          <w:rFonts w:ascii="Arial" w:hAnsi="Arial" w:cs="Arial"/>
          <w:b/>
          <w:bCs/>
          <w:sz w:val="19"/>
          <w:szCs w:val="19"/>
          <w:lang w:val="en-GB"/>
        </w:rPr>
        <w:t>ION</w:t>
      </w:r>
      <w:r w:rsidR="003739E1" w:rsidRPr="00FD4C7B">
        <w:rPr>
          <w:rFonts w:ascii="Arial" w:hAnsi="Arial" w:cs="Arial"/>
          <w:b/>
          <w:bCs/>
          <w:sz w:val="19"/>
          <w:szCs w:val="19"/>
          <w:lang w:val="en-GB"/>
        </w:rPr>
        <w:t>S</w:t>
      </w:r>
      <w:r w:rsidRPr="00FD4C7B">
        <w:rPr>
          <w:rFonts w:ascii="Arial" w:hAnsi="Arial" w:cs="Arial"/>
          <w:b/>
          <w:bCs/>
          <w:sz w:val="19"/>
          <w:szCs w:val="19"/>
          <w:lang w:val="en-GB"/>
        </w:rPr>
        <w:t xml:space="preserve"> </w:t>
      </w:r>
    </w:p>
    <w:p w14:paraId="0E805AF2" w14:textId="77777777" w:rsidR="002D0E8D" w:rsidRPr="00FD4C7B" w:rsidRDefault="002D0E8D"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9215" w:type="dxa"/>
        <w:tblInd w:w="360" w:type="dxa"/>
        <w:tblLayout w:type="fixed"/>
        <w:tblLook w:val="0000" w:firstRow="0" w:lastRow="0" w:firstColumn="0" w:lastColumn="0" w:noHBand="0" w:noVBand="0"/>
      </w:tblPr>
      <w:tblGrid>
        <w:gridCol w:w="1625"/>
        <w:gridCol w:w="1694"/>
        <w:gridCol w:w="236"/>
        <w:gridCol w:w="1278"/>
        <w:gridCol w:w="237"/>
        <w:gridCol w:w="1191"/>
        <w:gridCol w:w="236"/>
        <w:gridCol w:w="1288"/>
        <w:gridCol w:w="236"/>
        <w:gridCol w:w="1194"/>
      </w:tblGrid>
      <w:tr w:rsidR="00FD4C7B" w:rsidRPr="007E59C0" w14:paraId="75C07372" w14:textId="77777777" w:rsidTr="007E59C0">
        <w:tc>
          <w:tcPr>
            <w:tcW w:w="1625" w:type="dxa"/>
            <w:vAlign w:val="center"/>
          </w:tcPr>
          <w:p w14:paraId="6D255DDE" w14:textId="77777777" w:rsidR="009E213F" w:rsidRPr="007E59C0" w:rsidRDefault="009E213F" w:rsidP="007E59C0">
            <w:pPr>
              <w:spacing w:before="60" w:after="30" w:line="276" w:lineRule="auto"/>
              <w:rPr>
                <w:rFonts w:ascii="Arial" w:hAnsi="Arial" w:cs="Arial"/>
                <w:sz w:val="18"/>
                <w:szCs w:val="18"/>
                <w:lang w:val="en-GB"/>
              </w:rPr>
            </w:pPr>
          </w:p>
        </w:tc>
        <w:tc>
          <w:tcPr>
            <w:tcW w:w="1694" w:type="dxa"/>
            <w:vAlign w:val="center"/>
          </w:tcPr>
          <w:p w14:paraId="0FEE1C94" w14:textId="77777777" w:rsidR="009E213F" w:rsidRPr="007E59C0" w:rsidRDefault="009E213F" w:rsidP="007E59C0">
            <w:pPr>
              <w:spacing w:before="60" w:after="30" w:line="276" w:lineRule="auto"/>
              <w:rPr>
                <w:rFonts w:ascii="Arial" w:hAnsi="Arial" w:cs="Arial"/>
                <w:sz w:val="18"/>
                <w:szCs w:val="18"/>
                <w:lang w:val="en-GB"/>
              </w:rPr>
            </w:pPr>
          </w:p>
        </w:tc>
        <w:tc>
          <w:tcPr>
            <w:tcW w:w="236" w:type="dxa"/>
            <w:tcBorders>
              <w:left w:val="nil"/>
            </w:tcBorders>
            <w:vAlign w:val="center"/>
          </w:tcPr>
          <w:p w14:paraId="36BB001C" w14:textId="77777777" w:rsidR="009E213F" w:rsidRPr="007E59C0" w:rsidRDefault="009E213F" w:rsidP="007E59C0">
            <w:pPr>
              <w:spacing w:before="60" w:after="30" w:line="276" w:lineRule="auto"/>
              <w:rPr>
                <w:rFonts w:ascii="Arial" w:hAnsi="Arial" w:cs="Arial"/>
                <w:sz w:val="18"/>
                <w:szCs w:val="18"/>
                <w:lang w:val="en-GB"/>
              </w:rPr>
            </w:pPr>
          </w:p>
        </w:tc>
        <w:tc>
          <w:tcPr>
            <w:tcW w:w="2706" w:type="dxa"/>
            <w:gridSpan w:val="3"/>
            <w:vAlign w:val="center"/>
          </w:tcPr>
          <w:p w14:paraId="228D23EB" w14:textId="0FD69912" w:rsidR="009E213F" w:rsidRPr="007E59C0" w:rsidRDefault="009E213F" w:rsidP="007E59C0">
            <w:pPr>
              <w:spacing w:before="60" w:after="30" w:line="276" w:lineRule="auto"/>
              <w:jc w:val="center"/>
              <w:rPr>
                <w:rFonts w:ascii="Arial" w:hAnsi="Arial" w:cs="Arial"/>
                <w:sz w:val="18"/>
                <w:szCs w:val="18"/>
              </w:rPr>
            </w:pPr>
          </w:p>
        </w:tc>
        <w:tc>
          <w:tcPr>
            <w:tcW w:w="236" w:type="dxa"/>
            <w:tcBorders>
              <w:left w:val="nil"/>
            </w:tcBorders>
            <w:vAlign w:val="center"/>
          </w:tcPr>
          <w:p w14:paraId="1BA7B388" w14:textId="77777777" w:rsidR="009E213F" w:rsidRPr="007E59C0" w:rsidRDefault="009E213F" w:rsidP="007E59C0">
            <w:pPr>
              <w:spacing w:before="60" w:after="30" w:line="276" w:lineRule="auto"/>
              <w:rPr>
                <w:rFonts w:ascii="Arial" w:hAnsi="Arial" w:cs="Arial"/>
                <w:sz w:val="18"/>
                <w:szCs w:val="18"/>
              </w:rPr>
            </w:pPr>
          </w:p>
        </w:tc>
        <w:tc>
          <w:tcPr>
            <w:tcW w:w="2714" w:type="dxa"/>
            <w:gridSpan w:val="3"/>
            <w:vAlign w:val="bottom"/>
          </w:tcPr>
          <w:p w14:paraId="0B9F34FD" w14:textId="2B7FAE78" w:rsidR="009E213F" w:rsidRPr="007E59C0" w:rsidRDefault="009E213F" w:rsidP="007E59C0">
            <w:pPr>
              <w:spacing w:before="60" w:after="30" w:line="276" w:lineRule="auto"/>
              <w:ind w:left="-108" w:right="-22"/>
              <w:jc w:val="right"/>
              <w:rPr>
                <w:rFonts w:ascii="Arial" w:hAnsi="Arial" w:cs="Arial"/>
                <w:sz w:val="18"/>
                <w:szCs w:val="18"/>
                <w:cs/>
              </w:rPr>
            </w:pPr>
            <w:r w:rsidRPr="007E59C0">
              <w:rPr>
                <w:rFonts w:ascii="Arial" w:hAnsi="Arial" w:cs="Arial"/>
                <w:sz w:val="18"/>
                <w:szCs w:val="18"/>
              </w:rPr>
              <w:t>(</w:t>
            </w:r>
            <w:proofErr w:type="gramStart"/>
            <w:r w:rsidRPr="007E59C0">
              <w:rPr>
                <w:rFonts w:ascii="Arial" w:hAnsi="Arial" w:cs="Arial"/>
                <w:sz w:val="18"/>
                <w:szCs w:val="18"/>
              </w:rPr>
              <w:t>Unit</w:t>
            </w:r>
            <w:r w:rsidR="00CA50CA" w:rsidRPr="007E59C0">
              <w:rPr>
                <w:rFonts w:ascii="Arial" w:hAnsi="Arial" w:cs="Arial"/>
                <w:sz w:val="18"/>
                <w:szCs w:val="18"/>
              </w:rPr>
              <w:t xml:space="preserve"> </w:t>
            </w:r>
            <w:r w:rsidRPr="007E59C0">
              <w:rPr>
                <w:rFonts w:ascii="Arial" w:hAnsi="Arial" w:cs="Arial"/>
                <w:sz w:val="18"/>
                <w:szCs w:val="18"/>
              </w:rPr>
              <w:t>:</w:t>
            </w:r>
            <w:proofErr w:type="gramEnd"/>
            <w:r w:rsidRPr="007E59C0">
              <w:rPr>
                <w:rFonts w:ascii="Arial" w:hAnsi="Arial" w:cs="Arial"/>
                <w:sz w:val="18"/>
                <w:szCs w:val="18"/>
              </w:rPr>
              <w:t xml:space="preserve"> Thousand</w:t>
            </w:r>
            <w:r w:rsidRPr="007E59C0">
              <w:rPr>
                <w:rFonts w:ascii="Arial" w:hAnsi="Arial" w:cs="Arial"/>
                <w:sz w:val="18"/>
                <w:szCs w:val="18"/>
                <w:cs/>
              </w:rPr>
              <w:t xml:space="preserve"> </w:t>
            </w:r>
            <w:r w:rsidRPr="007E59C0">
              <w:rPr>
                <w:rFonts w:ascii="Arial" w:hAnsi="Arial" w:cs="Arial"/>
                <w:sz w:val="18"/>
                <w:szCs w:val="18"/>
              </w:rPr>
              <w:t>Baht)</w:t>
            </w:r>
          </w:p>
        </w:tc>
      </w:tr>
      <w:tr w:rsidR="00FD4C7B" w:rsidRPr="007E59C0" w14:paraId="27DC3F1A" w14:textId="77777777" w:rsidTr="007E59C0">
        <w:tc>
          <w:tcPr>
            <w:tcW w:w="1625" w:type="dxa"/>
            <w:vAlign w:val="center"/>
          </w:tcPr>
          <w:p w14:paraId="2FAD9D8A" w14:textId="77777777" w:rsidR="009E213F" w:rsidRPr="007E59C0" w:rsidRDefault="009E213F" w:rsidP="007E59C0">
            <w:pPr>
              <w:spacing w:before="60" w:after="30" w:line="276" w:lineRule="auto"/>
              <w:rPr>
                <w:rFonts w:ascii="Arial" w:hAnsi="Arial" w:cs="Arial"/>
                <w:sz w:val="18"/>
                <w:szCs w:val="18"/>
                <w:lang w:val="en-GB"/>
              </w:rPr>
            </w:pPr>
          </w:p>
        </w:tc>
        <w:tc>
          <w:tcPr>
            <w:tcW w:w="1694" w:type="dxa"/>
            <w:vAlign w:val="center"/>
          </w:tcPr>
          <w:p w14:paraId="19F2FB0B" w14:textId="77777777" w:rsidR="009E213F" w:rsidRPr="007E59C0" w:rsidRDefault="009E213F" w:rsidP="007E59C0">
            <w:pPr>
              <w:spacing w:before="60" w:after="30" w:line="276" w:lineRule="auto"/>
              <w:rPr>
                <w:rFonts w:ascii="Arial" w:hAnsi="Arial" w:cs="Arial"/>
                <w:sz w:val="18"/>
                <w:szCs w:val="18"/>
                <w:lang w:val="en-GB"/>
              </w:rPr>
            </w:pPr>
          </w:p>
        </w:tc>
        <w:tc>
          <w:tcPr>
            <w:tcW w:w="236" w:type="dxa"/>
            <w:tcBorders>
              <w:left w:val="nil"/>
            </w:tcBorders>
            <w:vAlign w:val="center"/>
          </w:tcPr>
          <w:p w14:paraId="55B39B9F" w14:textId="77777777" w:rsidR="009E213F" w:rsidRPr="007E59C0" w:rsidRDefault="009E213F" w:rsidP="007E59C0">
            <w:pPr>
              <w:spacing w:before="60" w:after="30" w:line="276" w:lineRule="auto"/>
              <w:rPr>
                <w:rFonts w:ascii="Arial" w:hAnsi="Arial" w:cs="Arial"/>
                <w:sz w:val="18"/>
                <w:szCs w:val="18"/>
                <w:lang w:val="en-GB"/>
              </w:rPr>
            </w:pPr>
          </w:p>
        </w:tc>
        <w:tc>
          <w:tcPr>
            <w:tcW w:w="2706" w:type="dxa"/>
            <w:gridSpan w:val="3"/>
            <w:tcBorders>
              <w:bottom w:val="single" w:sz="4" w:space="0" w:color="auto"/>
            </w:tcBorders>
            <w:vAlign w:val="center"/>
          </w:tcPr>
          <w:p w14:paraId="42344AF1" w14:textId="65890C8E" w:rsidR="009E213F" w:rsidRPr="007E59C0" w:rsidRDefault="009E213F" w:rsidP="007E59C0">
            <w:pPr>
              <w:spacing w:before="60" w:after="30" w:line="276" w:lineRule="auto"/>
              <w:jc w:val="center"/>
              <w:rPr>
                <w:rFonts w:ascii="Arial" w:hAnsi="Arial" w:cs="Arial"/>
                <w:sz w:val="18"/>
                <w:szCs w:val="18"/>
              </w:rPr>
            </w:pPr>
            <w:r w:rsidRPr="007E59C0">
              <w:rPr>
                <w:rFonts w:ascii="Arial" w:hAnsi="Arial" w:cs="Arial"/>
                <w:sz w:val="18"/>
                <w:szCs w:val="18"/>
              </w:rPr>
              <w:t>Consolidated F/S</w:t>
            </w:r>
          </w:p>
        </w:tc>
        <w:tc>
          <w:tcPr>
            <w:tcW w:w="236" w:type="dxa"/>
            <w:tcBorders>
              <w:left w:val="nil"/>
            </w:tcBorders>
            <w:vAlign w:val="center"/>
          </w:tcPr>
          <w:p w14:paraId="6B2BD4E4" w14:textId="77777777" w:rsidR="009E213F" w:rsidRPr="007E59C0" w:rsidRDefault="009E213F" w:rsidP="007E59C0">
            <w:pPr>
              <w:spacing w:before="60" w:after="30" w:line="276" w:lineRule="auto"/>
              <w:rPr>
                <w:rFonts w:ascii="Arial" w:hAnsi="Arial" w:cs="Arial"/>
                <w:sz w:val="18"/>
                <w:szCs w:val="18"/>
              </w:rPr>
            </w:pPr>
          </w:p>
        </w:tc>
        <w:tc>
          <w:tcPr>
            <w:tcW w:w="2714" w:type="dxa"/>
            <w:gridSpan w:val="3"/>
            <w:tcBorders>
              <w:bottom w:val="single" w:sz="4" w:space="0" w:color="auto"/>
            </w:tcBorders>
            <w:vAlign w:val="center"/>
          </w:tcPr>
          <w:p w14:paraId="0B932AC3" w14:textId="77777777" w:rsidR="009E213F" w:rsidRPr="007E59C0" w:rsidRDefault="009E213F" w:rsidP="007E59C0">
            <w:pPr>
              <w:tabs>
                <w:tab w:val="left" w:pos="0"/>
              </w:tabs>
              <w:spacing w:before="60" w:after="30" w:line="276" w:lineRule="auto"/>
              <w:ind w:right="34"/>
              <w:jc w:val="center"/>
              <w:rPr>
                <w:rFonts w:ascii="Arial" w:hAnsi="Arial" w:cs="Arial"/>
                <w:sz w:val="18"/>
                <w:szCs w:val="18"/>
                <w:cs/>
                <w:lang w:val="en-GB"/>
              </w:rPr>
            </w:pPr>
            <w:r w:rsidRPr="007E59C0">
              <w:rPr>
                <w:rFonts w:ascii="Arial" w:hAnsi="Arial" w:cs="Arial"/>
                <w:sz w:val="18"/>
                <w:szCs w:val="18"/>
              </w:rPr>
              <w:t>Separate F/S</w:t>
            </w:r>
          </w:p>
        </w:tc>
      </w:tr>
      <w:tr w:rsidR="00FD4C7B" w:rsidRPr="007E59C0" w14:paraId="0A4FCC17" w14:textId="77777777" w:rsidTr="007E59C0">
        <w:tc>
          <w:tcPr>
            <w:tcW w:w="1625" w:type="dxa"/>
            <w:vAlign w:val="center"/>
          </w:tcPr>
          <w:p w14:paraId="4CB409AF" w14:textId="77777777" w:rsidR="00BC61D9" w:rsidRPr="007E59C0" w:rsidRDefault="00BC61D9" w:rsidP="007E59C0">
            <w:pPr>
              <w:spacing w:before="60" w:after="30" w:line="276" w:lineRule="auto"/>
              <w:rPr>
                <w:rFonts w:ascii="Arial" w:hAnsi="Arial" w:cs="Arial"/>
                <w:sz w:val="18"/>
                <w:szCs w:val="18"/>
              </w:rPr>
            </w:pPr>
          </w:p>
        </w:tc>
        <w:tc>
          <w:tcPr>
            <w:tcW w:w="1694" w:type="dxa"/>
            <w:tcBorders>
              <w:bottom w:val="single" w:sz="4" w:space="0" w:color="auto"/>
            </w:tcBorders>
            <w:vAlign w:val="center"/>
          </w:tcPr>
          <w:p w14:paraId="24B6C397" w14:textId="6D8E7CE5" w:rsidR="00BC61D9" w:rsidRPr="007E59C0" w:rsidRDefault="00BC61D9" w:rsidP="007E59C0">
            <w:pPr>
              <w:tabs>
                <w:tab w:val="clear" w:pos="907"/>
                <w:tab w:val="left" w:pos="612"/>
              </w:tabs>
              <w:spacing w:before="60" w:after="30" w:line="276" w:lineRule="auto"/>
              <w:ind w:left="-105" w:right="-132"/>
              <w:jc w:val="center"/>
              <w:rPr>
                <w:rFonts w:ascii="Arial" w:hAnsi="Arial" w:cs="Arial"/>
                <w:sz w:val="18"/>
                <w:szCs w:val="18"/>
              </w:rPr>
            </w:pPr>
            <w:r w:rsidRPr="007E59C0">
              <w:rPr>
                <w:rFonts w:ascii="Arial" w:hAnsi="Arial" w:cs="Arial"/>
                <w:sz w:val="18"/>
                <w:szCs w:val="18"/>
              </w:rPr>
              <w:t>Interest rate</w:t>
            </w:r>
          </w:p>
          <w:p w14:paraId="6608CE33" w14:textId="61BDCF0E" w:rsidR="00BC61D9" w:rsidRPr="007E59C0" w:rsidRDefault="00BC61D9" w:rsidP="007E59C0">
            <w:pPr>
              <w:tabs>
                <w:tab w:val="clear" w:pos="907"/>
                <w:tab w:val="left" w:pos="612"/>
              </w:tabs>
              <w:spacing w:before="60" w:after="30" w:line="276" w:lineRule="auto"/>
              <w:ind w:left="-108" w:right="-132"/>
              <w:jc w:val="center"/>
              <w:rPr>
                <w:rFonts w:ascii="Arial" w:hAnsi="Arial" w:cs="Arial"/>
                <w:sz w:val="18"/>
                <w:szCs w:val="18"/>
              </w:rPr>
            </w:pPr>
            <w:r w:rsidRPr="007E59C0">
              <w:rPr>
                <w:rFonts w:ascii="Arial" w:hAnsi="Arial" w:cs="Arial"/>
                <w:sz w:val="18"/>
                <w:szCs w:val="18"/>
              </w:rPr>
              <w:t>per annum</w:t>
            </w:r>
          </w:p>
        </w:tc>
        <w:tc>
          <w:tcPr>
            <w:tcW w:w="236" w:type="dxa"/>
            <w:tcBorders>
              <w:left w:val="nil"/>
            </w:tcBorders>
            <w:vAlign w:val="center"/>
          </w:tcPr>
          <w:p w14:paraId="748435DE" w14:textId="77777777" w:rsidR="00BC61D9" w:rsidRPr="007E59C0" w:rsidRDefault="00BC61D9" w:rsidP="007E59C0">
            <w:pPr>
              <w:spacing w:before="60" w:after="30" w:line="276" w:lineRule="auto"/>
              <w:rPr>
                <w:rFonts w:ascii="Arial" w:hAnsi="Arial" w:cs="Arial"/>
                <w:sz w:val="18"/>
                <w:szCs w:val="18"/>
              </w:rPr>
            </w:pPr>
          </w:p>
        </w:tc>
        <w:tc>
          <w:tcPr>
            <w:tcW w:w="1278" w:type="dxa"/>
            <w:tcBorders>
              <w:top w:val="single" w:sz="2" w:space="0" w:color="auto"/>
              <w:bottom w:val="single" w:sz="4" w:space="0" w:color="auto"/>
            </w:tcBorders>
            <w:shd w:val="clear" w:color="auto" w:fill="auto"/>
            <w:vAlign w:val="bottom"/>
          </w:tcPr>
          <w:p w14:paraId="50F25EFB" w14:textId="648C9FA2" w:rsidR="00BC61D9" w:rsidRPr="007E59C0" w:rsidRDefault="001F11BA" w:rsidP="007E59C0">
            <w:pPr>
              <w:spacing w:before="60" w:after="30" w:line="276" w:lineRule="auto"/>
              <w:ind w:left="-108" w:right="-108"/>
              <w:jc w:val="center"/>
              <w:rPr>
                <w:rFonts w:ascii="Arial" w:hAnsi="Arial" w:cs="Arial"/>
                <w:sz w:val="18"/>
                <w:szCs w:val="18"/>
              </w:rPr>
            </w:pPr>
            <w:r w:rsidRPr="007E59C0">
              <w:rPr>
                <w:rFonts w:ascii="Arial" w:hAnsi="Arial" w:cs="Arial"/>
                <w:sz w:val="18"/>
                <w:szCs w:val="18"/>
              </w:rPr>
              <w:t xml:space="preserve">30 </w:t>
            </w:r>
            <w:r w:rsidR="007E59C0" w:rsidRPr="007E59C0">
              <w:rPr>
                <w:rFonts w:ascii="Arial" w:hAnsi="Arial" w:cs="Arial"/>
                <w:sz w:val="18"/>
                <w:szCs w:val="18"/>
              </w:rPr>
              <w:t>September</w:t>
            </w:r>
            <w:r w:rsidRPr="007E59C0">
              <w:rPr>
                <w:rFonts w:ascii="Arial" w:hAnsi="Arial" w:cs="Arial"/>
                <w:sz w:val="18"/>
                <w:szCs w:val="18"/>
              </w:rPr>
              <w:br/>
            </w:r>
            <w:r w:rsidR="00BC61D9" w:rsidRPr="007E59C0">
              <w:rPr>
                <w:rFonts w:ascii="Arial" w:hAnsi="Arial" w:cs="Arial"/>
                <w:sz w:val="18"/>
                <w:szCs w:val="18"/>
              </w:rPr>
              <w:t xml:space="preserve"> 2022</w:t>
            </w:r>
          </w:p>
        </w:tc>
        <w:tc>
          <w:tcPr>
            <w:tcW w:w="237" w:type="dxa"/>
            <w:tcBorders>
              <w:top w:val="single" w:sz="2" w:space="0" w:color="auto"/>
            </w:tcBorders>
            <w:vAlign w:val="bottom"/>
          </w:tcPr>
          <w:p w14:paraId="7D329899" w14:textId="77777777" w:rsidR="00BC61D9" w:rsidRPr="007E59C0" w:rsidRDefault="00BC61D9" w:rsidP="007E59C0">
            <w:pPr>
              <w:spacing w:before="60" w:after="30" w:line="276" w:lineRule="auto"/>
              <w:ind w:left="-108" w:right="-108"/>
              <w:jc w:val="center"/>
              <w:rPr>
                <w:rFonts w:ascii="Arial" w:hAnsi="Arial" w:cs="Arial"/>
                <w:sz w:val="18"/>
                <w:szCs w:val="18"/>
              </w:rPr>
            </w:pPr>
          </w:p>
        </w:tc>
        <w:tc>
          <w:tcPr>
            <w:tcW w:w="1191" w:type="dxa"/>
            <w:tcBorders>
              <w:top w:val="single" w:sz="2" w:space="0" w:color="auto"/>
              <w:bottom w:val="single" w:sz="4" w:space="0" w:color="auto"/>
            </w:tcBorders>
            <w:vAlign w:val="bottom"/>
          </w:tcPr>
          <w:p w14:paraId="1915287C" w14:textId="794B5033" w:rsidR="00BC61D9" w:rsidRPr="007E59C0" w:rsidRDefault="00BC61D9" w:rsidP="007E59C0">
            <w:pPr>
              <w:tabs>
                <w:tab w:val="clear" w:pos="907"/>
              </w:tabs>
              <w:spacing w:before="60" w:after="30" w:line="276" w:lineRule="auto"/>
              <w:ind w:left="-108" w:right="-80"/>
              <w:jc w:val="center"/>
              <w:rPr>
                <w:rFonts w:ascii="Arial" w:hAnsi="Arial" w:cs="Arial"/>
                <w:sz w:val="18"/>
                <w:szCs w:val="18"/>
              </w:rPr>
            </w:pPr>
            <w:r w:rsidRPr="007E59C0">
              <w:rPr>
                <w:rFonts w:ascii="Arial" w:hAnsi="Arial" w:cs="Arial"/>
                <w:sz w:val="18"/>
                <w:szCs w:val="18"/>
              </w:rPr>
              <w:t>31 December</w:t>
            </w:r>
            <w:r w:rsidR="007E59C0">
              <w:rPr>
                <w:rFonts w:ascii="Arial" w:hAnsi="Arial" w:cs="Arial"/>
                <w:sz w:val="18"/>
                <w:szCs w:val="18"/>
              </w:rPr>
              <w:br/>
            </w:r>
            <w:r w:rsidRPr="007E59C0">
              <w:rPr>
                <w:rFonts w:ascii="Arial" w:hAnsi="Arial" w:cs="Arial"/>
                <w:sz w:val="18"/>
                <w:szCs w:val="18"/>
              </w:rPr>
              <w:t>2021</w:t>
            </w:r>
          </w:p>
        </w:tc>
        <w:tc>
          <w:tcPr>
            <w:tcW w:w="236" w:type="dxa"/>
            <w:tcBorders>
              <w:left w:val="nil"/>
            </w:tcBorders>
            <w:vAlign w:val="center"/>
          </w:tcPr>
          <w:p w14:paraId="5BBEDD1C" w14:textId="77777777" w:rsidR="00BC61D9" w:rsidRPr="007E59C0" w:rsidRDefault="00BC61D9" w:rsidP="007E59C0">
            <w:pPr>
              <w:spacing w:before="60" w:after="30" w:line="276" w:lineRule="auto"/>
              <w:ind w:left="-108" w:right="-108"/>
              <w:rPr>
                <w:rFonts w:ascii="Arial" w:hAnsi="Arial" w:cs="Arial"/>
                <w:sz w:val="18"/>
                <w:szCs w:val="18"/>
              </w:rPr>
            </w:pPr>
          </w:p>
        </w:tc>
        <w:tc>
          <w:tcPr>
            <w:tcW w:w="1288" w:type="dxa"/>
            <w:tcBorders>
              <w:top w:val="single" w:sz="2" w:space="0" w:color="auto"/>
              <w:bottom w:val="single" w:sz="4" w:space="0" w:color="auto"/>
            </w:tcBorders>
            <w:vAlign w:val="bottom"/>
          </w:tcPr>
          <w:p w14:paraId="443560A0" w14:textId="69117A40" w:rsidR="00BC61D9" w:rsidRPr="007E59C0" w:rsidRDefault="001F11BA" w:rsidP="007E59C0">
            <w:pPr>
              <w:spacing w:before="60" w:after="30" w:line="276" w:lineRule="auto"/>
              <w:ind w:left="-108" w:right="-108"/>
              <w:jc w:val="center"/>
              <w:rPr>
                <w:rFonts w:ascii="Arial" w:hAnsi="Arial" w:cs="Arial"/>
                <w:sz w:val="18"/>
                <w:szCs w:val="18"/>
              </w:rPr>
            </w:pPr>
            <w:r w:rsidRPr="007E59C0">
              <w:rPr>
                <w:rFonts w:ascii="Arial" w:hAnsi="Arial" w:cs="Arial"/>
                <w:sz w:val="18"/>
                <w:szCs w:val="18"/>
              </w:rPr>
              <w:t xml:space="preserve">30 </w:t>
            </w:r>
            <w:r w:rsidR="007E59C0" w:rsidRPr="007E59C0">
              <w:rPr>
                <w:rFonts w:ascii="Arial" w:hAnsi="Arial" w:cs="Arial"/>
                <w:sz w:val="18"/>
                <w:szCs w:val="18"/>
              </w:rPr>
              <w:t>September</w:t>
            </w:r>
            <w:r w:rsidRPr="007E59C0">
              <w:rPr>
                <w:rFonts w:ascii="Arial" w:hAnsi="Arial" w:cs="Arial"/>
                <w:sz w:val="18"/>
                <w:szCs w:val="18"/>
              </w:rPr>
              <w:br/>
            </w:r>
            <w:r w:rsidR="00BC61D9" w:rsidRPr="007E59C0">
              <w:rPr>
                <w:rFonts w:ascii="Arial" w:hAnsi="Arial" w:cs="Arial"/>
                <w:sz w:val="18"/>
                <w:szCs w:val="18"/>
              </w:rPr>
              <w:t>2022</w:t>
            </w:r>
          </w:p>
        </w:tc>
        <w:tc>
          <w:tcPr>
            <w:tcW w:w="236" w:type="dxa"/>
            <w:tcBorders>
              <w:top w:val="single" w:sz="2" w:space="0" w:color="auto"/>
            </w:tcBorders>
            <w:vAlign w:val="bottom"/>
          </w:tcPr>
          <w:p w14:paraId="4EC8B1B7" w14:textId="77777777" w:rsidR="00BC61D9" w:rsidRPr="007E59C0" w:rsidRDefault="00BC61D9" w:rsidP="007E59C0">
            <w:pPr>
              <w:spacing w:before="60" w:after="30" w:line="276" w:lineRule="auto"/>
              <w:ind w:left="-108" w:right="-108"/>
              <w:jc w:val="center"/>
              <w:rPr>
                <w:rFonts w:ascii="Arial" w:hAnsi="Arial" w:cs="Arial"/>
                <w:sz w:val="18"/>
                <w:szCs w:val="18"/>
              </w:rPr>
            </w:pPr>
          </w:p>
        </w:tc>
        <w:tc>
          <w:tcPr>
            <w:tcW w:w="1194" w:type="dxa"/>
            <w:tcBorders>
              <w:top w:val="single" w:sz="2" w:space="0" w:color="auto"/>
              <w:bottom w:val="single" w:sz="4" w:space="0" w:color="auto"/>
            </w:tcBorders>
            <w:vAlign w:val="bottom"/>
          </w:tcPr>
          <w:p w14:paraId="0456A049" w14:textId="135F3C45" w:rsidR="00BC61D9" w:rsidRPr="007E59C0" w:rsidRDefault="00BC61D9" w:rsidP="007E59C0">
            <w:pPr>
              <w:tabs>
                <w:tab w:val="clear" w:pos="907"/>
              </w:tabs>
              <w:spacing w:before="60" w:after="30" w:line="276" w:lineRule="auto"/>
              <w:ind w:left="-108" w:right="-80"/>
              <w:jc w:val="center"/>
              <w:rPr>
                <w:rFonts w:ascii="Arial" w:hAnsi="Arial" w:cs="Arial"/>
                <w:sz w:val="18"/>
                <w:szCs w:val="18"/>
              </w:rPr>
            </w:pPr>
            <w:r w:rsidRPr="007E59C0">
              <w:rPr>
                <w:rFonts w:ascii="Arial" w:hAnsi="Arial" w:cs="Arial"/>
                <w:sz w:val="18"/>
                <w:szCs w:val="18"/>
              </w:rPr>
              <w:t>31 December</w:t>
            </w:r>
            <w:r w:rsidR="007E59C0">
              <w:rPr>
                <w:rFonts w:ascii="Arial" w:hAnsi="Arial" w:cs="Arial"/>
                <w:sz w:val="18"/>
                <w:szCs w:val="18"/>
              </w:rPr>
              <w:br/>
            </w:r>
            <w:r w:rsidRPr="007E59C0">
              <w:rPr>
                <w:rFonts w:ascii="Arial" w:hAnsi="Arial" w:cs="Arial"/>
                <w:sz w:val="18"/>
                <w:szCs w:val="18"/>
              </w:rPr>
              <w:t>2021</w:t>
            </w:r>
          </w:p>
        </w:tc>
      </w:tr>
      <w:tr w:rsidR="00FD4C7B" w:rsidRPr="007E59C0" w14:paraId="54A8FD4B" w14:textId="77777777" w:rsidTr="007E59C0">
        <w:trPr>
          <w:trHeight w:hRule="exact" w:val="316"/>
        </w:trPr>
        <w:tc>
          <w:tcPr>
            <w:tcW w:w="1625" w:type="dxa"/>
            <w:vAlign w:val="bottom"/>
          </w:tcPr>
          <w:p w14:paraId="27039E90" w14:textId="7777777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p>
        </w:tc>
        <w:tc>
          <w:tcPr>
            <w:tcW w:w="1694" w:type="dxa"/>
            <w:tcBorders>
              <w:top w:val="single" w:sz="4" w:space="0" w:color="auto"/>
            </w:tcBorders>
            <w:vAlign w:val="bottom"/>
          </w:tcPr>
          <w:p w14:paraId="4C90198E" w14:textId="7777777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p>
        </w:tc>
        <w:tc>
          <w:tcPr>
            <w:tcW w:w="236" w:type="dxa"/>
            <w:tcBorders>
              <w:left w:val="nil"/>
            </w:tcBorders>
            <w:vAlign w:val="bottom"/>
          </w:tcPr>
          <w:p w14:paraId="6B8C3553" w14:textId="7777777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p>
        </w:tc>
        <w:tc>
          <w:tcPr>
            <w:tcW w:w="1278" w:type="dxa"/>
            <w:shd w:val="clear" w:color="auto" w:fill="auto"/>
            <w:vAlign w:val="center"/>
          </w:tcPr>
          <w:p w14:paraId="0E1E5F49" w14:textId="1A02769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p>
        </w:tc>
        <w:tc>
          <w:tcPr>
            <w:tcW w:w="237" w:type="dxa"/>
            <w:vAlign w:val="center"/>
          </w:tcPr>
          <w:p w14:paraId="3E3A1D7B" w14:textId="7777777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1" w:type="dxa"/>
            <w:vAlign w:val="center"/>
          </w:tcPr>
          <w:p w14:paraId="5689C6BB" w14:textId="7777777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p>
        </w:tc>
        <w:tc>
          <w:tcPr>
            <w:tcW w:w="236" w:type="dxa"/>
            <w:tcBorders>
              <w:left w:val="nil"/>
            </w:tcBorders>
            <w:vAlign w:val="center"/>
          </w:tcPr>
          <w:p w14:paraId="7E99E5F9" w14:textId="7777777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8"/>
                <w:szCs w:val="18"/>
                <w:lang w:val="en-GB"/>
              </w:rPr>
            </w:pPr>
          </w:p>
        </w:tc>
        <w:tc>
          <w:tcPr>
            <w:tcW w:w="1288" w:type="dxa"/>
            <w:vAlign w:val="center"/>
          </w:tcPr>
          <w:p w14:paraId="71186CD4" w14:textId="7777777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p>
        </w:tc>
        <w:tc>
          <w:tcPr>
            <w:tcW w:w="236" w:type="dxa"/>
            <w:vAlign w:val="center"/>
          </w:tcPr>
          <w:p w14:paraId="5113E618" w14:textId="7777777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4" w:type="dxa"/>
            <w:vAlign w:val="center"/>
          </w:tcPr>
          <w:p w14:paraId="036F01E9" w14:textId="77777777" w:rsidR="009E213F" w:rsidRPr="007E59C0"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p>
        </w:tc>
      </w:tr>
      <w:tr w:rsidR="00FD4C7B" w:rsidRPr="007E59C0" w14:paraId="686004E8" w14:textId="77777777" w:rsidTr="007E59C0">
        <w:tc>
          <w:tcPr>
            <w:tcW w:w="1625" w:type="dxa"/>
            <w:vAlign w:val="bottom"/>
          </w:tcPr>
          <w:p w14:paraId="6605E2E5" w14:textId="72BB0C47" w:rsidR="00C07F17" w:rsidRPr="007E59C0" w:rsidRDefault="00C07F17" w:rsidP="007E59C0">
            <w:pPr>
              <w:spacing w:before="60" w:after="30" w:line="276" w:lineRule="auto"/>
              <w:ind w:left="360" w:right="-43" w:hanging="401"/>
              <w:jc w:val="both"/>
              <w:rPr>
                <w:rFonts w:ascii="Arial" w:hAnsi="Arial" w:cs="Arial"/>
                <w:sz w:val="18"/>
                <w:szCs w:val="18"/>
              </w:rPr>
            </w:pPr>
            <w:r w:rsidRPr="007E59C0">
              <w:rPr>
                <w:rFonts w:ascii="Arial" w:hAnsi="Arial" w:cs="Arial"/>
                <w:sz w:val="18"/>
                <w:szCs w:val="18"/>
              </w:rPr>
              <w:t>Overdraft</w:t>
            </w:r>
          </w:p>
        </w:tc>
        <w:tc>
          <w:tcPr>
            <w:tcW w:w="1694" w:type="dxa"/>
            <w:vAlign w:val="bottom"/>
          </w:tcPr>
          <w:p w14:paraId="01C8E080" w14:textId="6B4FA39D" w:rsidR="00C07F17" w:rsidRPr="007E59C0" w:rsidRDefault="00FB0A21" w:rsidP="007E59C0">
            <w:pPr>
              <w:tabs>
                <w:tab w:val="clear" w:pos="907"/>
                <w:tab w:val="left" w:pos="612"/>
              </w:tabs>
              <w:spacing w:before="60" w:after="30" w:line="276" w:lineRule="auto"/>
              <w:ind w:left="-105" w:right="-132"/>
              <w:jc w:val="center"/>
              <w:rPr>
                <w:rFonts w:ascii="Arial" w:hAnsi="Arial" w:cs="Arial"/>
                <w:sz w:val="18"/>
                <w:szCs w:val="18"/>
              </w:rPr>
            </w:pPr>
            <w:r w:rsidRPr="007E59C0">
              <w:rPr>
                <w:rFonts w:ascii="Arial" w:hAnsi="Arial" w:cs="Arial"/>
                <w:sz w:val="18"/>
                <w:szCs w:val="18"/>
              </w:rPr>
              <w:t>1.375</w:t>
            </w:r>
            <w:r w:rsidR="00A2002D" w:rsidRPr="007E59C0">
              <w:rPr>
                <w:rFonts w:ascii="Arial" w:hAnsi="Arial" w:cs="Browallia New"/>
                <w:sz w:val="18"/>
                <w:szCs w:val="18"/>
              </w:rPr>
              <w:t>%</w:t>
            </w:r>
            <w:r w:rsidRPr="007E59C0">
              <w:rPr>
                <w:rFonts w:ascii="Arial" w:hAnsi="Arial" w:cs="Arial"/>
                <w:sz w:val="18"/>
                <w:szCs w:val="18"/>
              </w:rPr>
              <w:t xml:space="preserve"> – </w:t>
            </w:r>
            <w:r w:rsidR="00EA4FCC" w:rsidRPr="007E59C0">
              <w:rPr>
                <w:rFonts w:ascii="Arial" w:hAnsi="Arial" w:cs="Arial"/>
                <w:sz w:val="18"/>
                <w:szCs w:val="18"/>
              </w:rPr>
              <w:t>5.</w:t>
            </w:r>
            <w:r w:rsidR="00EB57EE" w:rsidRPr="007E59C0">
              <w:rPr>
                <w:rFonts w:ascii="Arial" w:hAnsi="Arial" w:cs="Arial"/>
                <w:sz w:val="18"/>
                <w:szCs w:val="18"/>
              </w:rPr>
              <w:t>8</w:t>
            </w:r>
            <w:r w:rsidR="00EA4FCC" w:rsidRPr="007E59C0">
              <w:rPr>
                <w:rFonts w:ascii="Arial" w:hAnsi="Arial" w:cs="Arial"/>
                <w:sz w:val="18"/>
                <w:szCs w:val="18"/>
              </w:rPr>
              <w:t>7</w:t>
            </w:r>
            <w:r w:rsidR="00C07F17" w:rsidRPr="007E59C0">
              <w:rPr>
                <w:rFonts w:ascii="Arial" w:hAnsi="Arial" w:cs="Arial"/>
                <w:sz w:val="18"/>
                <w:szCs w:val="18"/>
              </w:rPr>
              <w:t>%</w:t>
            </w:r>
          </w:p>
        </w:tc>
        <w:tc>
          <w:tcPr>
            <w:tcW w:w="236" w:type="dxa"/>
            <w:tcBorders>
              <w:left w:val="nil"/>
            </w:tcBorders>
            <w:vAlign w:val="bottom"/>
          </w:tcPr>
          <w:p w14:paraId="36B99B25" w14:textId="77777777" w:rsidR="00C07F17" w:rsidRPr="007E59C0" w:rsidRDefault="00C07F17" w:rsidP="007E59C0">
            <w:pPr>
              <w:spacing w:before="60" w:after="30" w:line="276" w:lineRule="auto"/>
              <w:ind w:right="28"/>
              <w:rPr>
                <w:rFonts w:ascii="Arial" w:hAnsi="Arial" w:cs="Arial"/>
                <w:sz w:val="18"/>
                <w:szCs w:val="18"/>
              </w:rPr>
            </w:pPr>
          </w:p>
        </w:tc>
        <w:tc>
          <w:tcPr>
            <w:tcW w:w="1278" w:type="dxa"/>
            <w:shd w:val="clear" w:color="auto" w:fill="auto"/>
            <w:vAlign w:val="bottom"/>
          </w:tcPr>
          <w:p w14:paraId="05029A0C" w14:textId="11473D03" w:rsidR="00C07F17" w:rsidRPr="007E59C0" w:rsidRDefault="00E33A55" w:rsidP="007E59C0">
            <w:pPr>
              <w:tabs>
                <w:tab w:val="clear" w:pos="907"/>
              </w:tabs>
              <w:spacing w:before="60" w:after="30" w:line="276" w:lineRule="auto"/>
              <w:jc w:val="right"/>
              <w:rPr>
                <w:rFonts w:ascii="Arial" w:hAnsi="Arial" w:cs="Arial"/>
                <w:sz w:val="18"/>
                <w:szCs w:val="18"/>
              </w:rPr>
            </w:pPr>
            <w:r>
              <w:rPr>
                <w:rFonts w:ascii="Arial" w:hAnsi="Arial" w:cs="Arial"/>
                <w:sz w:val="18"/>
                <w:szCs w:val="18"/>
              </w:rPr>
              <w:t>9,909</w:t>
            </w:r>
          </w:p>
        </w:tc>
        <w:tc>
          <w:tcPr>
            <w:tcW w:w="237" w:type="dxa"/>
            <w:vAlign w:val="center"/>
          </w:tcPr>
          <w:p w14:paraId="4FDC713C" w14:textId="77777777" w:rsidR="00C07F17" w:rsidRPr="007E59C0" w:rsidRDefault="00C07F17"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1" w:type="dxa"/>
          </w:tcPr>
          <w:p w14:paraId="56F0F173" w14:textId="5D065281" w:rsidR="00C07F17" w:rsidRPr="007E59C0" w:rsidRDefault="001A42C7" w:rsidP="007E59C0">
            <w:pPr>
              <w:tabs>
                <w:tab w:val="clear" w:pos="907"/>
              </w:tabs>
              <w:spacing w:before="60" w:after="30" w:line="276" w:lineRule="auto"/>
              <w:jc w:val="right"/>
              <w:rPr>
                <w:rFonts w:ascii="Arial" w:hAnsi="Arial" w:cs="Arial"/>
                <w:sz w:val="18"/>
                <w:szCs w:val="18"/>
              </w:rPr>
            </w:pPr>
            <w:r w:rsidRPr="007E59C0">
              <w:rPr>
                <w:rFonts w:ascii="Arial" w:hAnsi="Arial" w:cs="Arial"/>
                <w:sz w:val="18"/>
                <w:szCs w:val="18"/>
              </w:rPr>
              <w:t>-</w:t>
            </w:r>
          </w:p>
        </w:tc>
        <w:tc>
          <w:tcPr>
            <w:tcW w:w="236" w:type="dxa"/>
            <w:tcBorders>
              <w:left w:val="nil"/>
            </w:tcBorders>
          </w:tcPr>
          <w:p w14:paraId="746B9CC5" w14:textId="77777777" w:rsidR="00C07F17" w:rsidRPr="007E59C0" w:rsidRDefault="00C07F17"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288" w:type="dxa"/>
          </w:tcPr>
          <w:p w14:paraId="5F6A2328" w14:textId="1451ABC4" w:rsidR="00C07F17" w:rsidRPr="007E59C0" w:rsidRDefault="00E33A55" w:rsidP="007E59C0">
            <w:pPr>
              <w:tabs>
                <w:tab w:val="clear" w:pos="907"/>
              </w:tabs>
              <w:spacing w:before="60" w:after="30" w:line="276" w:lineRule="auto"/>
              <w:jc w:val="right"/>
              <w:rPr>
                <w:rFonts w:ascii="Arial" w:hAnsi="Arial" w:cs="Arial"/>
                <w:sz w:val="18"/>
                <w:szCs w:val="18"/>
                <w:cs/>
              </w:rPr>
            </w:pPr>
            <w:r>
              <w:rPr>
                <w:rFonts w:ascii="Arial" w:hAnsi="Arial" w:cs="Arial"/>
                <w:sz w:val="18"/>
                <w:szCs w:val="18"/>
              </w:rPr>
              <w:t>-</w:t>
            </w:r>
          </w:p>
        </w:tc>
        <w:tc>
          <w:tcPr>
            <w:tcW w:w="236" w:type="dxa"/>
          </w:tcPr>
          <w:p w14:paraId="05D39D76" w14:textId="77777777" w:rsidR="00C07F17" w:rsidRPr="007E59C0" w:rsidRDefault="00C07F17"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4" w:type="dxa"/>
          </w:tcPr>
          <w:p w14:paraId="224C68DF" w14:textId="4CAB8E0D" w:rsidR="00C07F17" w:rsidRPr="007E59C0" w:rsidRDefault="001A42C7"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r w:rsidRPr="007E59C0">
              <w:rPr>
                <w:rFonts w:ascii="Arial" w:hAnsi="Arial" w:cs="Arial"/>
                <w:sz w:val="18"/>
                <w:szCs w:val="18"/>
              </w:rPr>
              <w:t>-</w:t>
            </w:r>
          </w:p>
        </w:tc>
      </w:tr>
      <w:tr w:rsidR="00FD4C7B" w:rsidRPr="007E59C0" w14:paraId="22D83A39" w14:textId="77777777" w:rsidTr="0059586E">
        <w:trPr>
          <w:trHeight w:val="171"/>
        </w:trPr>
        <w:tc>
          <w:tcPr>
            <w:tcW w:w="1625" w:type="dxa"/>
            <w:vAlign w:val="bottom"/>
          </w:tcPr>
          <w:p w14:paraId="62F20FB3" w14:textId="01988585" w:rsidR="00C07F17" w:rsidRPr="007E59C0" w:rsidRDefault="00C07F17" w:rsidP="007E59C0">
            <w:pPr>
              <w:tabs>
                <w:tab w:val="clear" w:pos="227"/>
                <w:tab w:val="clear" w:pos="454"/>
                <w:tab w:val="left" w:pos="99"/>
              </w:tabs>
              <w:spacing w:before="60" w:after="30" w:line="276" w:lineRule="auto"/>
              <w:ind w:left="99" w:right="-43" w:hanging="141"/>
              <w:rPr>
                <w:rFonts w:ascii="Arial" w:hAnsi="Arial" w:cs="Arial"/>
                <w:sz w:val="18"/>
                <w:szCs w:val="18"/>
              </w:rPr>
            </w:pPr>
            <w:r w:rsidRPr="007E59C0">
              <w:rPr>
                <w:rFonts w:ascii="Arial" w:hAnsi="Arial" w:cs="Arial"/>
                <w:sz w:val="18"/>
                <w:szCs w:val="18"/>
              </w:rPr>
              <w:t xml:space="preserve">Liabilities under </w:t>
            </w:r>
            <w:r w:rsidR="0034673C" w:rsidRPr="007E59C0">
              <w:rPr>
                <w:rFonts w:ascii="Arial" w:hAnsi="Arial" w:cs="Arial"/>
                <w:sz w:val="18"/>
                <w:szCs w:val="18"/>
                <w:cs/>
              </w:rPr>
              <w:br/>
            </w:r>
            <w:r w:rsidR="002F5D28" w:rsidRPr="007E59C0">
              <w:rPr>
                <w:rFonts w:ascii="Arial" w:hAnsi="Arial" w:cs="Arial"/>
                <w:sz w:val="18"/>
                <w:szCs w:val="18"/>
              </w:rPr>
              <w:t xml:space="preserve"> </w:t>
            </w:r>
            <w:r w:rsidRPr="007E59C0">
              <w:rPr>
                <w:rFonts w:ascii="Arial" w:hAnsi="Arial" w:cs="Arial"/>
                <w:sz w:val="18"/>
                <w:szCs w:val="18"/>
              </w:rPr>
              <w:t>trust receipts</w:t>
            </w:r>
          </w:p>
        </w:tc>
        <w:tc>
          <w:tcPr>
            <w:tcW w:w="1694" w:type="dxa"/>
            <w:vAlign w:val="bottom"/>
          </w:tcPr>
          <w:p w14:paraId="7B51361E" w14:textId="14F582D4" w:rsidR="00C07F17" w:rsidRPr="007E59C0" w:rsidRDefault="00C07F17" w:rsidP="0059586E">
            <w:pPr>
              <w:tabs>
                <w:tab w:val="clear" w:pos="907"/>
                <w:tab w:val="left" w:pos="612"/>
              </w:tabs>
              <w:spacing w:before="60" w:after="30" w:line="276" w:lineRule="auto"/>
              <w:ind w:left="-105" w:right="-132"/>
              <w:jc w:val="center"/>
              <w:rPr>
                <w:rFonts w:ascii="Arial" w:hAnsi="Arial" w:cs="Arial"/>
                <w:sz w:val="18"/>
                <w:szCs w:val="18"/>
              </w:rPr>
            </w:pPr>
            <w:r w:rsidRPr="007E59C0">
              <w:rPr>
                <w:rFonts w:ascii="Arial" w:hAnsi="Arial" w:cs="Arial"/>
                <w:sz w:val="18"/>
                <w:szCs w:val="18"/>
              </w:rPr>
              <w:t xml:space="preserve">2.00% </w:t>
            </w:r>
            <w:r w:rsidR="005A07F3" w:rsidRPr="007E59C0">
              <w:rPr>
                <w:rFonts w:ascii="Arial" w:hAnsi="Arial" w:cs="Arial"/>
                <w:sz w:val="18"/>
                <w:szCs w:val="18"/>
              </w:rPr>
              <w:t>–</w:t>
            </w:r>
            <w:r w:rsidRPr="007E59C0">
              <w:rPr>
                <w:rFonts w:ascii="Arial" w:hAnsi="Arial" w:cs="Arial"/>
                <w:sz w:val="18"/>
                <w:szCs w:val="18"/>
              </w:rPr>
              <w:t xml:space="preserve"> </w:t>
            </w:r>
            <w:r w:rsidR="00FB0A21" w:rsidRPr="007E59C0">
              <w:rPr>
                <w:rFonts w:ascii="Arial" w:hAnsi="Arial" w:cs="Arial"/>
                <w:sz w:val="18"/>
                <w:szCs w:val="18"/>
              </w:rPr>
              <w:t>7</w:t>
            </w:r>
            <w:r w:rsidRPr="007E59C0">
              <w:rPr>
                <w:rFonts w:ascii="Arial" w:hAnsi="Arial" w:cs="Arial"/>
                <w:sz w:val="18"/>
                <w:szCs w:val="18"/>
              </w:rPr>
              <w:t>.00%</w:t>
            </w:r>
          </w:p>
        </w:tc>
        <w:tc>
          <w:tcPr>
            <w:tcW w:w="236" w:type="dxa"/>
            <w:tcBorders>
              <w:left w:val="nil"/>
            </w:tcBorders>
            <w:vAlign w:val="bottom"/>
          </w:tcPr>
          <w:p w14:paraId="759612E8" w14:textId="77777777" w:rsidR="00C07F17" w:rsidRPr="007E59C0" w:rsidRDefault="00C07F17" w:rsidP="007E59C0">
            <w:pPr>
              <w:spacing w:before="60" w:after="30" w:line="276" w:lineRule="auto"/>
              <w:ind w:right="28"/>
              <w:rPr>
                <w:rFonts w:ascii="Arial" w:hAnsi="Arial" w:cs="Arial"/>
                <w:sz w:val="18"/>
                <w:szCs w:val="18"/>
              </w:rPr>
            </w:pPr>
          </w:p>
        </w:tc>
        <w:tc>
          <w:tcPr>
            <w:tcW w:w="1278" w:type="dxa"/>
            <w:shd w:val="clear" w:color="auto" w:fill="auto"/>
            <w:vAlign w:val="bottom"/>
          </w:tcPr>
          <w:p w14:paraId="196051C8" w14:textId="783F44B8" w:rsidR="00C07F17" w:rsidRPr="007E59C0" w:rsidRDefault="00E33A55" w:rsidP="007E59C0">
            <w:pPr>
              <w:tabs>
                <w:tab w:val="clear" w:pos="907"/>
              </w:tabs>
              <w:spacing w:before="60" w:after="30" w:line="276" w:lineRule="auto"/>
              <w:jc w:val="right"/>
              <w:rPr>
                <w:rFonts w:ascii="Arial" w:hAnsi="Arial" w:cs="Arial"/>
                <w:sz w:val="18"/>
                <w:szCs w:val="18"/>
              </w:rPr>
            </w:pPr>
            <w:r>
              <w:rPr>
                <w:rFonts w:ascii="Arial" w:hAnsi="Arial" w:cs="Arial"/>
                <w:sz w:val="18"/>
                <w:szCs w:val="18"/>
              </w:rPr>
              <w:t>12,498</w:t>
            </w:r>
          </w:p>
        </w:tc>
        <w:tc>
          <w:tcPr>
            <w:tcW w:w="237" w:type="dxa"/>
            <w:vAlign w:val="center"/>
          </w:tcPr>
          <w:p w14:paraId="1F2E371B" w14:textId="77777777" w:rsidR="00C07F17" w:rsidRPr="007E59C0" w:rsidRDefault="00C07F17"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p>
        </w:tc>
        <w:tc>
          <w:tcPr>
            <w:tcW w:w="1191" w:type="dxa"/>
            <w:vAlign w:val="bottom"/>
          </w:tcPr>
          <w:p w14:paraId="4B04CB4B" w14:textId="26C71C0E" w:rsidR="00C07F17" w:rsidRPr="007E59C0" w:rsidRDefault="00085947" w:rsidP="0059586E">
            <w:pPr>
              <w:tabs>
                <w:tab w:val="clear" w:pos="907"/>
              </w:tabs>
              <w:spacing w:before="60" w:after="30" w:line="276" w:lineRule="auto"/>
              <w:jc w:val="right"/>
              <w:rPr>
                <w:rFonts w:ascii="Arial" w:hAnsi="Arial" w:cs="Arial"/>
                <w:sz w:val="18"/>
                <w:szCs w:val="18"/>
              </w:rPr>
            </w:pPr>
            <w:r w:rsidRPr="007E59C0">
              <w:rPr>
                <w:rFonts w:ascii="Arial" w:hAnsi="Arial" w:cs="Arial"/>
                <w:sz w:val="18"/>
                <w:szCs w:val="18"/>
              </w:rPr>
              <w:t>100,432</w:t>
            </w:r>
          </w:p>
        </w:tc>
        <w:tc>
          <w:tcPr>
            <w:tcW w:w="236" w:type="dxa"/>
            <w:tcBorders>
              <w:left w:val="nil"/>
            </w:tcBorders>
            <w:vAlign w:val="bottom"/>
          </w:tcPr>
          <w:p w14:paraId="11F7D6D6" w14:textId="77777777" w:rsidR="00C07F17" w:rsidRPr="007E59C0" w:rsidRDefault="00C07F17" w:rsidP="0059586E">
            <w:pPr>
              <w:spacing w:before="60" w:after="30" w:line="276" w:lineRule="auto"/>
              <w:jc w:val="right"/>
              <w:rPr>
                <w:rFonts w:ascii="Arial" w:hAnsi="Arial" w:cs="Arial"/>
                <w:sz w:val="18"/>
                <w:szCs w:val="18"/>
              </w:rPr>
            </w:pPr>
          </w:p>
        </w:tc>
        <w:tc>
          <w:tcPr>
            <w:tcW w:w="1288" w:type="dxa"/>
            <w:vAlign w:val="bottom"/>
          </w:tcPr>
          <w:p w14:paraId="6BF99A5E" w14:textId="2E073A7D" w:rsidR="00E33A55" w:rsidRPr="00E33A55" w:rsidRDefault="00E33A55" w:rsidP="004165A9">
            <w:pPr>
              <w:tabs>
                <w:tab w:val="clear" w:pos="907"/>
              </w:tabs>
              <w:spacing w:before="60" w:after="30" w:line="276" w:lineRule="auto"/>
              <w:jc w:val="right"/>
              <w:rPr>
                <w:rFonts w:ascii="Arial" w:hAnsi="Arial" w:cs="Arial"/>
                <w:sz w:val="18"/>
                <w:szCs w:val="18"/>
              </w:rPr>
            </w:pPr>
            <w:r>
              <w:rPr>
                <w:rFonts w:ascii="Arial" w:hAnsi="Arial" w:cs="Arial"/>
                <w:sz w:val="18"/>
                <w:szCs w:val="18"/>
              </w:rPr>
              <w:t>5,357</w:t>
            </w:r>
          </w:p>
        </w:tc>
        <w:tc>
          <w:tcPr>
            <w:tcW w:w="236" w:type="dxa"/>
            <w:vAlign w:val="bottom"/>
          </w:tcPr>
          <w:p w14:paraId="61A4050D" w14:textId="77777777" w:rsidR="00C07F17" w:rsidRPr="007E59C0" w:rsidRDefault="00C07F17" w:rsidP="00595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4" w:type="dxa"/>
            <w:vAlign w:val="bottom"/>
          </w:tcPr>
          <w:p w14:paraId="6C62BC21" w14:textId="7B1E57B3" w:rsidR="00C07F17" w:rsidRPr="007E59C0" w:rsidRDefault="001A42C7" w:rsidP="0059586E">
            <w:pPr>
              <w:tabs>
                <w:tab w:val="clear" w:pos="907"/>
              </w:tabs>
              <w:spacing w:before="60" w:after="30" w:line="276" w:lineRule="auto"/>
              <w:jc w:val="right"/>
              <w:rPr>
                <w:rFonts w:ascii="Arial" w:hAnsi="Arial" w:cs="Arial"/>
                <w:sz w:val="18"/>
                <w:szCs w:val="18"/>
              </w:rPr>
            </w:pPr>
            <w:r w:rsidRPr="007E59C0">
              <w:rPr>
                <w:rFonts w:ascii="Arial" w:hAnsi="Arial" w:cs="Arial"/>
                <w:sz w:val="18"/>
                <w:szCs w:val="18"/>
              </w:rPr>
              <w:t>63,225</w:t>
            </w:r>
          </w:p>
        </w:tc>
      </w:tr>
      <w:tr w:rsidR="00C07F17" w:rsidRPr="007E59C0" w14:paraId="2ADE5483" w14:textId="77777777" w:rsidTr="007E59C0">
        <w:tc>
          <w:tcPr>
            <w:tcW w:w="1625" w:type="dxa"/>
            <w:vAlign w:val="bottom"/>
          </w:tcPr>
          <w:p w14:paraId="753CF725" w14:textId="0A065455" w:rsidR="00C07F17" w:rsidRPr="007E59C0" w:rsidRDefault="00C07F17" w:rsidP="007E59C0">
            <w:pPr>
              <w:spacing w:before="60" w:after="30" w:line="276" w:lineRule="auto"/>
              <w:ind w:right="28"/>
              <w:rPr>
                <w:rFonts w:ascii="Arial" w:hAnsi="Arial" w:cs="Arial"/>
                <w:sz w:val="18"/>
                <w:szCs w:val="18"/>
              </w:rPr>
            </w:pPr>
            <w:r w:rsidRPr="007E59C0">
              <w:rPr>
                <w:rFonts w:ascii="Arial" w:hAnsi="Arial" w:cs="Arial"/>
                <w:sz w:val="18"/>
                <w:szCs w:val="18"/>
              </w:rPr>
              <w:t xml:space="preserve">   Total</w:t>
            </w:r>
          </w:p>
        </w:tc>
        <w:tc>
          <w:tcPr>
            <w:tcW w:w="1694" w:type="dxa"/>
            <w:vAlign w:val="bottom"/>
          </w:tcPr>
          <w:p w14:paraId="7A7A170D" w14:textId="77777777" w:rsidR="00C07F17" w:rsidRPr="007E59C0" w:rsidRDefault="00C07F17" w:rsidP="007E59C0">
            <w:pPr>
              <w:spacing w:before="60" w:after="30" w:line="276" w:lineRule="auto"/>
              <w:ind w:right="28"/>
              <w:rPr>
                <w:rFonts w:ascii="Arial" w:hAnsi="Arial" w:cs="Arial"/>
                <w:sz w:val="18"/>
                <w:szCs w:val="18"/>
              </w:rPr>
            </w:pPr>
          </w:p>
        </w:tc>
        <w:tc>
          <w:tcPr>
            <w:tcW w:w="236" w:type="dxa"/>
            <w:tcBorders>
              <w:left w:val="nil"/>
            </w:tcBorders>
            <w:vAlign w:val="bottom"/>
          </w:tcPr>
          <w:p w14:paraId="5E0B1570" w14:textId="77777777" w:rsidR="00C07F17" w:rsidRPr="007E59C0" w:rsidRDefault="00C07F17" w:rsidP="007E59C0">
            <w:pPr>
              <w:spacing w:before="60" w:after="30" w:line="276" w:lineRule="auto"/>
              <w:ind w:right="28"/>
              <w:rPr>
                <w:rFonts w:ascii="Arial" w:hAnsi="Arial" w:cs="Arial"/>
                <w:sz w:val="18"/>
                <w:szCs w:val="18"/>
              </w:rPr>
            </w:pPr>
          </w:p>
        </w:tc>
        <w:tc>
          <w:tcPr>
            <w:tcW w:w="1278" w:type="dxa"/>
            <w:tcBorders>
              <w:top w:val="single" w:sz="4" w:space="0" w:color="auto"/>
              <w:bottom w:val="single" w:sz="12" w:space="0" w:color="auto"/>
            </w:tcBorders>
            <w:shd w:val="clear" w:color="auto" w:fill="auto"/>
            <w:vAlign w:val="bottom"/>
          </w:tcPr>
          <w:p w14:paraId="01147AF3" w14:textId="6DE4CC0C" w:rsidR="00C07F17" w:rsidRPr="007E59C0" w:rsidRDefault="00E33A55" w:rsidP="007E59C0">
            <w:pPr>
              <w:tabs>
                <w:tab w:val="clear" w:pos="907"/>
              </w:tabs>
              <w:spacing w:before="60" w:after="30" w:line="276" w:lineRule="auto"/>
              <w:jc w:val="right"/>
              <w:rPr>
                <w:rFonts w:ascii="Arial" w:hAnsi="Arial" w:cs="Arial"/>
                <w:sz w:val="18"/>
                <w:szCs w:val="18"/>
                <w:cs/>
              </w:rPr>
            </w:pPr>
            <w:r>
              <w:rPr>
                <w:rFonts w:ascii="Arial" w:hAnsi="Arial" w:cs="Arial"/>
                <w:sz w:val="18"/>
                <w:szCs w:val="18"/>
              </w:rPr>
              <w:t>22,407</w:t>
            </w:r>
          </w:p>
        </w:tc>
        <w:tc>
          <w:tcPr>
            <w:tcW w:w="237" w:type="dxa"/>
            <w:vAlign w:val="center"/>
          </w:tcPr>
          <w:p w14:paraId="09BD5C0D" w14:textId="77777777" w:rsidR="00C07F17" w:rsidRPr="007E59C0" w:rsidRDefault="00C07F17"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1" w:type="dxa"/>
            <w:tcBorders>
              <w:top w:val="single" w:sz="4" w:space="0" w:color="auto"/>
              <w:bottom w:val="single" w:sz="12" w:space="0" w:color="auto"/>
            </w:tcBorders>
            <w:shd w:val="clear" w:color="auto" w:fill="auto"/>
          </w:tcPr>
          <w:p w14:paraId="408112CD" w14:textId="7C26363A" w:rsidR="00C07F17" w:rsidRPr="007E59C0" w:rsidRDefault="00085947"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r w:rsidRPr="007E59C0">
              <w:rPr>
                <w:rFonts w:ascii="Arial" w:hAnsi="Arial" w:cs="Arial"/>
                <w:sz w:val="18"/>
                <w:szCs w:val="18"/>
              </w:rPr>
              <w:t>100,432</w:t>
            </w:r>
          </w:p>
        </w:tc>
        <w:tc>
          <w:tcPr>
            <w:tcW w:w="236" w:type="dxa"/>
            <w:tcBorders>
              <w:left w:val="nil"/>
            </w:tcBorders>
          </w:tcPr>
          <w:p w14:paraId="32BB0AAB" w14:textId="77777777" w:rsidR="00C07F17" w:rsidRPr="007E59C0" w:rsidRDefault="00C07F17" w:rsidP="007E59C0">
            <w:pPr>
              <w:spacing w:before="60" w:after="30" w:line="276" w:lineRule="auto"/>
              <w:jc w:val="right"/>
              <w:rPr>
                <w:rFonts w:ascii="Arial" w:hAnsi="Arial" w:cs="Arial"/>
                <w:sz w:val="18"/>
                <w:szCs w:val="18"/>
              </w:rPr>
            </w:pPr>
          </w:p>
        </w:tc>
        <w:tc>
          <w:tcPr>
            <w:tcW w:w="1288" w:type="dxa"/>
            <w:tcBorders>
              <w:top w:val="single" w:sz="4" w:space="0" w:color="auto"/>
              <w:bottom w:val="single" w:sz="12" w:space="0" w:color="auto"/>
            </w:tcBorders>
          </w:tcPr>
          <w:p w14:paraId="4C950927" w14:textId="102CFE2C" w:rsidR="00C07F17" w:rsidRPr="007E59C0" w:rsidRDefault="00E33A55" w:rsidP="007E59C0">
            <w:pPr>
              <w:tabs>
                <w:tab w:val="clear" w:pos="907"/>
              </w:tabs>
              <w:spacing w:before="60" w:after="30" w:line="276" w:lineRule="auto"/>
              <w:jc w:val="right"/>
              <w:rPr>
                <w:rFonts w:ascii="Arial" w:hAnsi="Arial" w:cs="Arial"/>
                <w:sz w:val="18"/>
                <w:szCs w:val="18"/>
              </w:rPr>
            </w:pPr>
            <w:r>
              <w:rPr>
                <w:rFonts w:ascii="Arial" w:hAnsi="Arial" w:cs="Arial"/>
                <w:sz w:val="18"/>
                <w:szCs w:val="18"/>
              </w:rPr>
              <w:t>5,357</w:t>
            </w:r>
          </w:p>
        </w:tc>
        <w:tc>
          <w:tcPr>
            <w:tcW w:w="236" w:type="dxa"/>
          </w:tcPr>
          <w:p w14:paraId="0C8CFE81" w14:textId="77777777" w:rsidR="00C07F17" w:rsidRPr="007E59C0" w:rsidRDefault="00C07F17"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4" w:type="dxa"/>
            <w:tcBorders>
              <w:top w:val="single" w:sz="4" w:space="0" w:color="auto"/>
              <w:bottom w:val="single" w:sz="12" w:space="0" w:color="auto"/>
            </w:tcBorders>
          </w:tcPr>
          <w:p w14:paraId="180C4C78" w14:textId="593A25C0" w:rsidR="00C07F17" w:rsidRPr="007E59C0" w:rsidRDefault="001A42C7"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r w:rsidRPr="007E59C0">
              <w:rPr>
                <w:rFonts w:ascii="Arial" w:hAnsi="Arial" w:cs="Arial"/>
                <w:sz w:val="18"/>
                <w:szCs w:val="18"/>
              </w:rPr>
              <w:t>63,225</w:t>
            </w:r>
          </w:p>
        </w:tc>
      </w:tr>
    </w:tbl>
    <w:p w14:paraId="1B4375AA" w14:textId="5449EF75" w:rsidR="00C50E6A" w:rsidRPr="00FD4C7B" w:rsidRDefault="00C50E6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7F0D0F37"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D5380D8"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68D20F50"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3BA2B369"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FB80B4F" w14:textId="77777777" w:rsidR="00264EFC" w:rsidRPr="00FD4C7B" w:rsidRDefault="00264EFC"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70E8A19" w14:textId="66F3BF44" w:rsidR="006149C2" w:rsidRPr="00FD4C7B" w:rsidRDefault="0037023B"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t>Movements in short</w:t>
      </w:r>
      <w:r w:rsidRPr="00FD4C7B">
        <w:rPr>
          <w:rFonts w:ascii="Arial" w:hAnsi="Arial" w:cs="Arial"/>
          <w:sz w:val="19"/>
          <w:szCs w:val="19"/>
          <w:cs/>
          <w:lang w:val="en-GB"/>
        </w:rPr>
        <w:t xml:space="preserve"> - </w:t>
      </w:r>
      <w:r w:rsidRPr="00FD4C7B">
        <w:rPr>
          <w:rFonts w:ascii="Arial" w:hAnsi="Arial" w:cs="Arial"/>
          <w:sz w:val="19"/>
          <w:szCs w:val="19"/>
          <w:lang w:val="en-GB"/>
        </w:rPr>
        <w:t>term</w:t>
      </w:r>
      <w:r w:rsidRPr="00FD4C7B">
        <w:rPr>
          <w:rFonts w:ascii="Arial" w:hAnsi="Arial" w:cs="Arial"/>
          <w:sz w:val="19"/>
          <w:szCs w:val="19"/>
          <w:cs/>
          <w:lang w:val="en-GB"/>
        </w:rPr>
        <w:t xml:space="preserve"> </w:t>
      </w:r>
      <w:r w:rsidRPr="00FD4C7B">
        <w:rPr>
          <w:rFonts w:ascii="Arial" w:hAnsi="Arial" w:cs="Arial"/>
          <w:sz w:val="19"/>
          <w:szCs w:val="19"/>
          <w:lang w:val="en-GB"/>
        </w:rPr>
        <w:t>loans</w:t>
      </w:r>
      <w:r w:rsidRPr="00FD4C7B">
        <w:rPr>
          <w:rFonts w:ascii="Arial" w:hAnsi="Arial" w:cs="Arial"/>
          <w:sz w:val="19"/>
          <w:szCs w:val="19"/>
          <w:cs/>
          <w:lang w:val="en-GB"/>
        </w:rPr>
        <w:t xml:space="preserve"> </w:t>
      </w:r>
      <w:r w:rsidRPr="00FD4C7B">
        <w:rPr>
          <w:rFonts w:ascii="Arial" w:hAnsi="Arial" w:cs="Arial"/>
          <w:sz w:val="19"/>
          <w:szCs w:val="19"/>
          <w:lang w:val="en-GB"/>
        </w:rPr>
        <w:t xml:space="preserve">for the </w:t>
      </w:r>
      <w:r w:rsidR="004C6705">
        <w:rPr>
          <w:rFonts w:ascii="Arial" w:hAnsi="Arial" w:cs="Arial"/>
          <w:sz w:val="19"/>
          <w:szCs w:val="19"/>
          <w:lang w:val="en-GB"/>
        </w:rPr>
        <w:t>nine</w:t>
      </w:r>
      <w:r w:rsidR="00723C0B" w:rsidRPr="00FD4C7B">
        <w:rPr>
          <w:rFonts w:ascii="Arial" w:hAnsi="Arial" w:cs="Arial"/>
          <w:sz w:val="19"/>
          <w:szCs w:val="19"/>
          <w:lang w:val="en-GB"/>
        </w:rPr>
        <w:t>-</w:t>
      </w:r>
      <w:r w:rsidRPr="00FD4C7B">
        <w:rPr>
          <w:rFonts w:ascii="Arial" w:hAnsi="Arial" w:cs="Arial"/>
          <w:sz w:val="19"/>
          <w:szCs w:val="19"/>
          <w:lang w:val="en-GB"/>
        </w:rPr>
        <w:t>month</w:t>
      </w:r>
      <w:r w:rsidRPr="00FD4C7B">
        <w:rPr>
          <w:rFonts w:ascii="Arial" w:hAnsi="Arial" w:cs="Arial"/>
          <w:sz w:val="19"/>
          <w:szCs w:val="19"/>
          <w:cs/>
          <w:lang w:val="en-GB"/>
        </w:rPr>
        <w:t xml:space="preserve"> </w:t>
      </w:r>
      <w:r w:rsidRPr="00FD4C7B">
        <w:rPr>
          <w:rFonts w:ascii="Arial" w:hAnsi="Arial" w:cs="Arial"/>
          <w:sz w:val="19"/>
          <w:szCs w:val="19"/>
          <w:lang w:val="en-GB"/>
        </w:rPr>
        <w:t>period ended</w:t>
      </w:r>
      <w:r w:rsidR="00A23FFF" w:rsidRPr="00FD4C7B">
        <w:rPr>
          <w:rFonts w:ascii="Arial" w:hAnsi="Arial" w:cs="Arial"/>
          <w:sz w:val="19"/>
          <w:szCs w:val="19"/>
          <w:lang w:val="en-GB"/>
        </w:rPr>
        <w:t xml:space="preserve"> </w:t>
      </w:r>
      <w:r w:rsidR="002F5D28" w:rsidRPr="00FD4C7B">
        <w:rPr>
          <w:rFonts w:ascii="Arial" w:hAnsi="Arial" w:cs="Arial"/>
          <w:sz w:val="19"/>
          <w:szCs w:val="19"/>
          <w:lang w:val="en-GB"/>
        </w:rPr>
        <w:t xml:space="preserve">30 </w:t>
      </w:r>
      <w:r w:rsidR="004C6705" w:rsidRPr="004C6705">
        <w:rPr>
          <w:rFonts w:ascii="Arial" w:hAnsi="Arial" w:cs="Arial"/>
          <w:sz w:val="19"/>
          <w:szCs w:val="19"/>
          <w:lang w:val="en-GB"/>
        </w:rPr>
        <w:t>September</w:t>
      </w:r>
      <w:r w:rsidR="00BC61D9" w:rsidRPr="00FD4C7B">
        <w:rPr>
          <w:rFonts w:ascii="Arial" w:hAnsi="Arial" w:cs="Arial"/>
          <w:sz w:val="19"/>
          <w:szCs w:val="19"/>
          <w:lang w:val="en-GB"/>
        </w:rPr>
        <w:t xml:space="preserve"> 2022</w:t>
      </w:r>
      <w:r w:rsidRPr="00FD4C7B">
        <w:rPr>
          <w:rFonts w:ascii="Arial" w:hAnsi="Arial" w:cs="Arial"/>
          <w:sz w:val="19"/>
          <w:szCs w:val="19"/>
          <w:lang w:val="en-GB"/>
        </w:rPr>
        <w:t xml:space="preserve"> are</w:t>
      </w:r>
      <w:r w:rsidRPr="00FD4C7B">
        <w:rPr>
          <w:rFonts w:ascii="Arial" w:hAnsi="Arial" w:cs="Arial"/>
          <w:sz w:val="19"/>
          <w:szCs w:val="19"/>
          <w:cs/>
          <w:lang w:val="en-GB"/>
        </w:rPr>
        <w:t xml:space="preserve"> </w:t>
      </w:r>
      <w:r w:rsidRPr="00FD4C7B">
        <w:rPr>
          <w:rFonts w:ascii="Arial" w:hAnsi="Arial" w:cs="Arial"/>
          <w:sz w:val="19"/>
          <w:szCs w:val="19"/>
          <w:lang w:val="en-GB"/>
        </w:rPr>
        <w:t>as</w:t>
      </w:r>
      <w:r w:rsidRPr="00FD4C7B">
        <w:rPr>
          <w:rFonts w:ascii="Arial" w:hAnsi="Arial" w:cs="Arial"/>
          <w:sz w:val="19"/>
          <w:szCs w:val="19"/>
          <w:cs/>
          <w:lang w:val="en-GB"/>
        </w:rPr>
        <w:t xml:space="preserve"> </w:t>
      </w:r>
      <w:r w:rsidRPr="00FD4C7B">
        <w:rPr>
          <w:rFonts w:ascii="Arial" w:hAnsi="Arial" w:cs="Arial"/>
          <w:sz w:val="19"/>
          <w:szCs w:val="19"/>
          <w:lang w:val="en-GB"/>
        </w:rPr>
        <w:t>follows</w:t>
      </w:r>
      <w:r w:rsidRPr="00FD4C7B">
        <w:rPr>
          <w:rFonts w:ascii="Arial" w:hAnsi="Arial" w:cs="Arial"/>
          <w:sz w:val="19"/>
          <w:szCs w:val="19"/>
          <w:cs/>
          <w:lang w:val="en-GB"/>
        </w:rPr>
        <w:t>:</w:t>
      </w:r>
    </w:p>
    <w:p w14:paraId="6C442978" w14:textId="77777777" w:rsidR="002B39B5" w:rsidRPr="00077FC3" w:rsidRDefault="002B39B5" w:rsidP="006149C2">
      <w:pPr>
        <w:pStyle w:val="BlockText"/>
        <w:spacing w:before="0" w:line="360" w:lineRule="auto"/>
        <w:ind w:left="0" w:right="18" w:firstLine="0"/>
        <w:jc w:val="thaiDistribute"/>
        <w:rPr>
          <w:rFonts w:ascii="Arial" w:hAnsi="Arial" w:cstheme="minorBidi"/>
          <w:sz w:val="10"/>
          <w:szCs w:val="10"/>
        </w:rPr>
      </w:pPr>
    </w:p>
    <w:tbl>
      <w:tblPr>
        <w:tblW w:w="9027" w:type="dxa"/>
        <w:tblInd w:w="360" w:type="dxa"/>
        <w:tblLayout w:type="fixed"/>
        <w:tblLook w:val="01E0" w:firstRow="1" w:lastRow="1" w:firstColumn="1" w:lastColumn="1" w:noHBand="0" w:noVBand="0"/>
      </w:tblPr>
      <w:tblGrid>
        <w:gridCol w:w="624"/>
        <w:gridCol w:w="4749"/>
        <w:gridCol w:w="1728"/>
        <w:gridCol w:w="284"/>
        <w:gridCol w:w="1642"/>
      </w:tblGrid>
      <w:tr w:rsidR="00FD4C7B" w:rsidRPr="00FD4C7B" w14:paraId="3EFFFF70" w14:textId="77777777" w:rsidTr="004B1501">
        <w:trPr>
          <w:trHeight w:val="189"/>
        </w:trPr>
        <w:tc>
          <w:tcPr>
            <w:tcW w:w="5373" w:type="dxa"/>
            <w:gridSpan w:val="2"/>
          </w:tcPr>
          <w:p w14:paraId="559B4B5D" w14:textId="452F95C1"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3654" w:type="dxa"/>
            <w:gridSpan w:val="3"/>
          </w:tcPr>
          <w:p w14:paraId="41A701E1"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8"/>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E8625E6" w14:textId="77777777" w:rsidTr="004B1501">
        <w:trPr>
          <w:trHeight w:val="68"/>
        </w:trPr>
        <w:tc>
          <w:tcPr>
            <w:tcW w:w="5373" w:type="dxa"/>
            <w:gridSpan w:val="2"/>
          </w:tcPr>
          <w:p w14:paraId="7DF73856" w14:textId="17961A50"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1728" w:type="dxa"/>
          </w:tcPr>
          <w:p w14:paraId="1039347B" w14:textId="77777777" w:rsidR="00304D20" w:rsidRPr="00FD4C7B" w:rsidRDefault="00304D20" w:rsidP="004C6705">
            <w:pPr>
              <w:spacing w:before="60" w:after="30" w:line="276"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84" w:type="dxa"/>
          </w:tcPr>
          <w:p w14:paraId="7D9F0242"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cs/>
              </w:rPr>
            </w:pPr>
          </w:p>
        </w:tc>
        <w:tc>
          <w:tcPr>
            <w:tcW w:w="1642" w:type="dxa"/>
            <w:tcBorders>
              <w:left w:val="nil"/>
            </w:tcBorders>
          </w:tcPr>
          <w:p w14:paraId="5826AB4A" w14:textId="77777777" w:rsidR="00304D20" w:rsidRPr="00FD4C7B" w:rsidRDefault="00304D20" w:rsidP="004C6705">
            <w:pPr>
              <w:spacing w:before="60" w:after="3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31FFBB95" w14:textId="77777777" w:rsidTr="004B1501">
        <w:trPr>
          <w:trHeight w:val="260"/>
        </w:trPr>
        <w:tc>
          <w:tcPr>
            <w:tcW w:w="5373" w:type="dxa"/>
            <w:gridSpan w:val="2"/>
          </w:tcPr>
          <w:p w14:paraId="5B68D799" w14:textId="1EE4A8B4"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cs/>
              </w:rPr>
            </w:pPr>
          </w:p>
        </w:tc>
        <w:tc>
          <w:tcPr>
            <w:tcW w:w="1728" w:type="dxa"/>
            <w:tcBorders>
              <w:top w:val="single" w:sz="4" w:space="0" w:color="auto"/>
            </w:tcBorders>
          </w:tcPr>
          <w:p w14:paraId="6023E9C3"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284" w:type="dxa"/>
          </w:tcPr>
          <w:p w14:paraId="5CCBCE3B"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top w:val="single" w:sz="4" w:space="0" w:color="auto"/>
            </w:tcBorders>
          </w:tcPr>
          <w:p w14:paraId="11B398F5"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r>
      <w:tr w:rsidR="00FD4C7B" w:rsidRPr="00FD4C7B" w14:paraId="4AC34288" w14:textId="77777777" w:rsidTr="004B1501">
        <w:trPr>
          <w:trHeight w:val="68"/>
        </w:trPr>
        <w:tc>
          <w:tcPr>
            <w:tcW w:w="5373" w:type="dxa"/>
            <w:gridSpan w:val="2"/>
          </w:tcPr>
          <w:p w14:paraId="3ACC0F08" w14:textId="5BD3105C" w:rsidR="00D84BAA" w:rsidRPr="00FD4C7B" w:rsidRDefault="00D84BAA" w:rsidP="004C6705">
            <w:pPr>
              <w:pStyle w:val="BodyTextIndent"/>
              <w:spacing w:before="60" w:after="30" w:line="276" w:lineRule="auto"/>
              <w:ind w:left="-30"/>
              <w:rPr>
                <w:rFonts w:ascii="Arial" w:hAnsi="Arial" w:cs="Arial"/>
                <w:sz w:val="19"/>
                <w:szCs w:val="19"/>
                <w:lang w:val="en-GB"/>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1</w:t>
            </w:r>
            <w:r w:rsidRPr="00FD4C7B">
              <w:rPr>
                <w:rFonts w:ascii="Arial" w:hAnsi="Arial" w:cs="Arial"/>
                <w:sz w:val="19"/>
                <w:szCs w:val="19"/>
                <w:cs/>
              </w:rPr>
              <w:t xml:space="preserve"> </w:t>
            </w:r>
            <w:r w:rsidRPr="00FD4C7B">
              <w:rPr>
                <w:rFonts w:ascii="Arial" w:hAnsi="Arial" w:cs="Arial"/>
                <w:sz w:val="19"/>
                <w:szCs w:val="19"/>
              </w:rPr>
              <w:t>January 2022</w:t>
            </w:r>
          </w:p>
        </w:tc>
        <w:tc>
          <w:tcPr>
            <w:tcW w:w="1728" w:type="dxa"/>
            <w:shd w:val="clear" w:color="auto" w:fill="auto"/>
          </w:tcPr>
          <w:p w14:paraId="41697FD2" w14:textId="43B16731" w:rsidR="00D84BAA" w:rsidRPr="00FD4C7B" w:rsidRDefault="00D84BAA"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FD4C7B">
              <w:rPr>
                <w:rFonts w:ascii="Arial" w:hAnsi="Arial" w:cs="Arial"/>
                <w:sz w:val="19"/>
                <w:szCs w:val="19"/>
              </w:rPr>
              <w:t>100,432</w:t>
            </w:r>
          </w:p>
        </w:tc>
        <w:tc>
          <w:tcPr>
            <w:tcW w:w="284" w:type="dxa"/>
            <w:shd w:val="clear" w:color="auto" w:fill="auto"/>
          </w:tcPr>
          <w:p w14:paraId="075973EF" w14:textId="77777777" w:rsidR="00D84BAA" w:rsidRPr="00FD4C7B" w:rsidRDefault="00D84BAA"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0DC146BC" w14:textId="07D09D65" w:rsidR="00D84BAA" w:rsidRPr="00FD4C7B" w:rsidRDefault="00D84BAA"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FD4C7B">
              <w:rPr>
                <w:rFonts w:ascii="Arial" w:hAnsi="Arial" w:cs="Arial"/>
                <w:sz w:val="19"/>
                <w:szCs w:val="19"/>
              </w:rPr>
              <w:t>63,225</w:t>
            </w:r>
          </w:p>
        </w:tc>
      </w:tr>
      <w:tr w:rsidR="00FD4C7B" w:rsidRPr="00FD4C7B" w14:paraId="3273B370" w14:textId="77777777" w:rsidTr="004B1501">
        <w:trPr>
          <w:trHeight w:val="68"/>
        </w:trPr>
        <w:tc>
          <w:tcPr>
            <w:tcW w:w="624" w:type="dxa"/>
          </w:tcPr>
          <w:p w14:paraId="5A93FA8F" w14:textId="53F7BCD3" w:rsidR="00D84BAA" w:rsidRPr="00FD4C7B" w:rsidRDefault="00D84BAA" w:rsidP="004C6705">
            <w:pPr>
              <w:pStyle w:val="BodyTextIndent"/>
              <w:spacing w:before="60" w:after="30" w:line="276" w:lineRule="auto"/>
              <w:ind w:left="-30"/>
              <w:rPr>
                <w:rFonts w:ascii="Arial" w:hAnsi="Arial" w:cs="Arial"/>
                <w:sz w:val="19"/>
                <w:szCs w:val="19"/>
                <w:u w:val="single"/>
              </w:rPr>
            </w:pPr>
            <w:r w:rsidRPr="00FD4C7B">
              <w:rPr>
                <w:rFonts w:ascii="Arial" w:hAnsi="Arial" w:cs="Arial"/>
                <w:sz w:val="19"/>
                <w:szCs w:val="19"/>
                <w:u w:val="single"/>
              </w:rPr>
              <w:t>Add</w:t>
            </w:r>
          </w:p>
        </w:tc>
        <w:tc>
          <w:tcPr>
            <w:tcW w:w="4749" w:type="dxa"/>
          </w:tcPr>
          <w:p w14:paraId="24080068" w14:textId="12EEBFF2" w:rsidR="00D84BAA" w:rsidRPr="00FD4C7B" w:rsidRDefault="00D84BAA" w:rsidP="004C6705">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Additional borrowings</w:t>
            </w:r>
          </w:p>
        </w:tc>
        <w:tc>
          <w:tcPr>
            <w:tcW w:w="1728" w:type="dxa"/>
            <w:shd w:val="clear" w:color="auto" w:fill="auto"/>
          </w:tcPr>
          <w:p w14:paraId="620452B2" w14:textId="7A1C365C" w:rsidR="00D84BAA" w:rsidRPr="00FD4C7B" w:rsidRDefault="00E33A55"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129,952</w:t>
            </w:r>
          </w:p>
        </w:tc>
        <w:tc>
          <w:tcPr>
            <w:tcW w:w="284" w:type="dxa"/>
            <w:shd w:val="clear" w:color="auto" w:fill="auto"/>
          </w:tcPr>
          <w:p w14:paraId="5AE56A5A" w14:textId="77777777" w:rsidR="00D84BAA" w:rsidRPr="00FD4C7B" w:rsidRDefault="00D84BAA"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2E2DE9EB" w14:textId="69659F4F" w:rsidR="00D84BAA" w:rsidRPr="00FD4C7B" w:rsidRDefault="00E33A55"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79,879</w:t>
            </w:r>
          </w:p>
        </w:tc>
      </w:tr>
      <w:tr w:rsidR="00FD4C7B" w:rsidRPr="00FD4C7B" w14:paraId="6E28F8E2" w14:textId="77777777" w:rsidTr="004B1501">
        <w:trPr>
          <w:trHeight w:val="68"/>
        </w:trPr>
        <w:tc>
          <w:tcPr>
            <w:tcW w:w="624" w:type="dxa"/>
          </w:tcPr>
          <w:p w14:paraId="2BD42593" w14:textId="1B063B8E" w:rsidR="00D84BAA" w:rsidRPr="00FD4C7B" w:rsidRDefault="00D84BAA" w:rsidP="004C6705">
            <w:pPr>
              <w:pStyle w:val="BodyTextIndent"/>
              <w:spacing w:before="60" w:after="30" w:line="276" w:lineRule="auto"/>
              <w:ind w:left="-30"/>
              <w:rPr>
                <w:rFonts w:ascii="Arial" w:hAnsi="Arial" w:cs="Arial"/>
                <w:sz w:val="19"/>
                <w:szCs w:val="19"/>
                <w:u w:val="single"/>
                <w:cs/>
              </w:rPr>
            </w:pPr>
            <w:r w:rsidRPr="00FD4C7B">
              <w:rPr>
                <w:rFonts w:ascii="Arial" w:hAnsi="Arial" w:cs="Arial"/>
                <w:sz w:val="19"/>
                <w:szCs w:val="19"/>
                <w:u w:val="single"/>
              </w:rPr>
              <w:t>Less</w:t>
            </w:r>
          </w:p>
        </w:tc>
        <w:tc>
          <w:tcPr>
            <w:tcW w:w="4749" w:type="dxa"/>
          </w:tcPr>
          <w:p w14:paraId="3B83B5A0" w14:textId="3BED642D" w:rsidR="00D84BAA" w:rsidRPr="00FD4C7B" w:rsidRDefault="004F0D12" w:rsidP="004C6705">
            <w:pPr>
              <w:pStyle w:val="BodyTextIndent"/>
              <w:spacing w:before="60" w:after="30" w:line="276" w:lineRule="auto"/>
              <w:ind w:left="-30" w:hanging="81"/>
              <w:rPr>
                <w:rFonts w:ascii="Arial" w:hAnsi="Arial" w:cs="Arial"/>
                <w:sz w:val="19"/>
                <w:szCs w:val="19"/>
                <w:cs/>
                <w:lang w:val="th-TH"/>
              </w:rPr>
            </w:pPr>
            <w:r w:rsidRPr="00FD4C7B">
              <w:rPr>
                <w:rFonts w:ascii="Arial" w:hAnsi="Arial" w:cs="Arial"/>
                <w:sz w:val="19"/>
                <w:szCs w:val="19"/>
              </w:rPr>
              <w:t>Rep</w:t>
            </w:r>
            <w:r w:rsidR="00D84BAA" w:rsidRPr="00FD4C7B">
              <w:rPr>
                <w:rFonts w:ascii="Arial" w:hAnsi="Arial" w:cs="Arial"/>
                <w:sz w:val="19"/>
                <w:szCs w:val="19"/>
              </w:rPr>
              <w:t>ayments</w:t>
            </w:r>
          </w:p>
        </w:tc>
        <w:tc>
          <w:tcPr>
            <w:tcW w:w="1728" w:type="dxa"/>
            <w:shd w:val="clear" w:color="auto" w:fill="auto"/>
          </w:tcPr>
          <w:p w14:paraId="46DB9F74" w14:textId="0ED8B47D" w:rsidR="00D84BAA" w:rsidRPr="00FD4C7B" w:rsidRDefault="00E33A55"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(208,587)</w:t>
            </w:r>
          </w:p>
        </w:tc>
        <w:tc>
          <w:tcPr>
            <w:tcW w:w="284" w:type="dxa"/>
            <w:shd w:val="clear" w:color="auto" w:fill="auto"/>
          </w:tcPr>
          <w:p w14:paraId="7281074B" w14:textId="77777777" w:rsidR="00D84BAA" w:rsidRPr="00FD4C7B" w:rsidRDefault="00D84BAA"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5B01C680" w14:textId="27186B53" w:rsidR="00D84BAA" w:rsidRPr="00FD4C7B" w:rsidRDefault="00E33A55"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(137,797)</w:t>
            </w:r>
          </w:p>
        </w:tc>
      </w:tr>
      <w:tr w:rsidR="00FD4C7B" w:rsidRPr="00FD4C7B" w14:paraId="11E6CA5F" w14:textId="77777777" w:rsidTr="0096326F">
        <w:trPr>
          <w:trHeight w:val="68"/>
        </w:trPr>
        <w:tc>
          <w:tcPr>
            <w:tcW w:w="5373" w:type="dxa"/>
            <w:gridSpan w:val="2"/>
            <w:shd w:val="clear" w:color="auto" w:fill="auto"/>
          </w:tcPr>
          <w:p w14:paraId="34E0F4E2" w14:textId="0412DB5C" w:rsidR="00D84BAA" w:rsidRPr="00FD4C7B" w:rsidRDefault="00D84BAA" w:rsidP="004C6705">
            <w:pPr>
              <w:pStyle w:val="BodyTextIndent"/>
              <w:spacing w:before="60" w:after="30" w:line="276" w:lineRule="auto"/>
              <w:ind w:left="-30"/>
              <w:rPr>
                <w:rFonts w:ascii="Arial" w:hAnsi="Arial" w:cstheme="minorBidi"/>
                <w:sz w:val="19"/>
                <w:szCs w:val="19"/>
              </w:rPr>
            </w:pPr>
            <w:r w:rsidRPr="00FD4C7B">
              <w:rPr>
                <w:rFonts w:ascii="Arial" w:hAnsi="Arial" w:cs="Arial"/>
                <w:sz w:val="19"/>
                <w:szCs w:val="19"/>
              </w:rPr>
              <w:t>Exchange rate adjustment</w:t>
            </w:r>
            <w:r w:rsidR="003022FA" w:rsidRPr="00FD4C7B">
              <w:rPr>
                <w:rFonts w:ascii="Arial" w:hAnsi="Arial" w:cstheme="minorBidi" w:hint="cs"/>
                <w:sz w:val="19"/>
                <w:szCs w:val="19"/>
                <w:cs/>
              </w:rPr>
              <w:t xml:space="preserve"> </w:t>
            </w:r>
            <w:r w:rsidR="003022FA" w:rsidRPr="00FD4C7B">
              <w:rPr>
                <w:rFonts w:ascii="Arial" w:hAnsi="Arial" w:cstheme="minorBidi"/>
                <w:sz w:val="19"/>
                <w:szCs w:val="19"/>
              </w:rPr>
              <w:t>for liabilities under trust receipts</w:t>
            </w:r>
          </w:p>
        </w:tc>
        <w:tc>
          <w:tcPr>
            <w:tcW w:w="1728" w:type="dxa"/>
            <w:tcBorders>
              <w:bottom w:val="single" w:sz="4" w:space="0" w:color="auto"/>
            </w:tcBorders>
            <w:shd w:val="clear" w:color="auto" w:fill="auto"/>
          </w:tcPr>
          <w:p w14:paraId="351F4277" w14:textId="0AE7DD4D" w:rsidR="00D84BAA" w:rsidRPr="00FD4C7B" w:rsidRDefault="00E33A55"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610</w:t>
            </w:r>
          </w:p>
        </w:tc>
        <w:tc>
          <w:tcPr>
            <w:tcW w:w="284" w:type="dxa"/>
            <w:shd w:val="clear" w:color="auto" w:fill="auto"/>
          </w:tcPr>
          <w:p w14:paraId="0B45AA32" w14:textId="77777777" w:rsidR="00D84BAA" w:rsidRPr="00FD4C7B" w:rsidRDefault="00D84BAA"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bottom w:val="single" w:sz="4" w:space="0" w:color="auto"/>
            </w:tcBorders>
            <w:shd w:val="clear" w:color="auto" w:fill="auto"/>
          </w:tcPr>
          <w:p w14:paraId="0A9F0746" w14:textId="3FD12790" w:rsidR="00D84BAA" w:rsidRPr="00FD4C7B" w:rsidRDefault="00E33A55"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50</w:t>
            </w:r>
          </w:p>
        </w:tc>
      </w:tr>
      <w:tr w:rsidR="00AD3ABF" w:rsidRPr="00FD4C7B" w14:paraId="16BEBBBB" w14:textId="77777777" w:rsidTr="004B1501">
        <w:trPr>
          <w:trHeight w:val="58"/>
        </w:trPr>
        <w:tc>
          <w:tcPr>
            <w:tcW w:w="5373" w:type="dxa"/>
            <w:gridSpan w:val="2"/>
          </w:tcPr>
          <w:p w14:paraId="5DEE4BFE" w14:textId="15DB320D" w:rsidR="00D84BAA" w:rsidRPr="00FD4C7B" w:rsidRDefault="00D84BAA" w:rsidP="004C6705">
            <w:pPr>
              <w:pStyle w:val="BodyTextIndent"/>
              <w:spacing w:before="60" w:after="30" w:line="276" w:lineRule="auto"/>
              <w:ind w:left="-30"/>
              <w:rPr>
                <w:rFonts w:ascii="Arial" w:hAnsi="Arial" w:cs="Arial"/>
                <w:sz w:val="19"/>
                <w:szCs w:val="19"/>
              </w:rPr>
            </w:pPr>
            <w:r w:rsidRPr="00FD4C7B">
              <w:rPr>
                <w:rFonts w:ascii="Arial" w:hAnsi="Arial" w:cs="Arial"/>
                <w:sz w:val="19"/>
                <w:szCs w:val="19"/>
              </w:rPr>
              <w:t>Balance as</w:t>
            </w:r>
            <w:r w:rsidRPr="00FD4C7B">
              <w:rPr>
                <w:rFonts w:ascii="Arial" w:hAnsi="Arial" w:cs="Arial"/>
                <w:sz w:val="19"/>
                <w:szCs w:val="19"/>
                <w:cs/>
              </w:rPr>
              <w:t xml:space="preserve"> </w:t>
            </w:r>
            <w:r w:rsidRPr="00FD4C7B">
              <w:rPr>
                <w:rFonts w:ascii="Arial" w:hAnsi="Arial" w:cs="Arial"/>
                <w:sz w:val="19"/>
                <w:szCs w:val="19"/>
              </w:rPr>
              <w:t xml:space="preserve">of </w:t>
            </w:r>
            <w:r w:rsidR="002F5D28" w:rsidRPr="00FD4C7B">
              <w:rPr>
                <w:rFonts w:ascii="Arial" w:hAnsi="Arial" w:cs="Arial"/>
                <w:sz w:val="19"/>
                <w:szCs w:val="19"/>
              </w:rPr>
              <w:t xml:space="preserve">30 </w:t>
            </w:r>
            <w:r w:rsidR="004C6705" w:rsidRPr="004C6705">
              <w:rPr>
                <w:rFonts w:ascii="Arial" w:hAnsi="Arial" w:cs="Arial"/>
                <w:sz w:val="19"/>
                <w:szCs w:val="19"/>
              </w:rPr>
              <w:t>September</w:t>
            </w:r>
            <w:r w:rsidRPr="00FD4C7B">
              <w:rPr>
                <w:rFonts w:ascii="Arial" w:hAnsi="Arial" w:cs="Arial"/>
                <w:sz w:val="19"/>
                <w:szCs w:val="19"/>
              </w:rPr>
              <w:t xml:space="preserve"> 2022</w:t>
            </w:r>
          </w:p>
        </w:tc>
        <w:tc>
          <w:tcPr>
            <w:tcW w:w="1728" w:type="dxa"/>
            <w:tcBorders>
              <w:top w:val="single" w:sz="4" w:space="0" w:color="auto"/>
              <w:bottom w:val="single" w:sz="12" w:space="0" w:color="auto"/>
            </w:tcBorders>
            <w:shd w:val="clear" w:color="auto" w:fill="auto"/>
          </w:tcPr>
          <w:p w14:paraId="19E632EE" w14:textId="14B0A29E" w:rsidR="00D84BAA" w:rsidRPr="00FD4C7B" w:rsidRDefault="00E33A55"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22,407</w:t>
            </w:r>
          </w:p>
        </w:tc>
        <w:tc>
          <w:tcPr>
            <w:tcW w:w="284" w:type="dxa"/>
            <w:shd w:val="clear" w:color="auto" w:fill="auto"/>
          </w:tcPr>
          <w:p w14:paraId="2F3C9E44" w14:textId="77777777" w:rsidR="00D84BAA" w:rsidRPr="00FD4C7B" w:rsidRDefault="00D84BAA"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top w:val="single" w:sz="4" w:space="0" w:color="auto"/>
              <w:bottom w:val="single" w:sz="12" w:space="0" w:color="auto"/>
            </w:tcBorders>
            <w:shd w:val="clear" w:color="auto" w:fill="auto"/>
          </w:tcPr>
          <w:p w14:paraId="43906D52" w14:textId="61765D0C" w:rsidR="00D84BAA" w:rsidRPr="00FD4C7B" w:rsidRDefault="00E33A55"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5,357</w:t>
            </w:r>
          </w:p>
        </w:tc>
      </w:tr>
    </w:tbl>
    <w:p w14:paraId="602E32B6" w14:textId="4BC65E38" w:rsidR="006832DC" w:rsidRPr="00FD4C7B" w:rsidRDefault="006832DC" w:rsidP="00F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21482D99" w14:textId="6BEAD6D0" w:rsidR="008C2623" w:rsidRPr="00FD4C7B" w:rsidRDefault="0038077B"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LONG – TERM LOANS FROM </w:t>
      </w:r>
      <w:r w:rsidR="00CF74BC" w:rsidRPr="00FD4C7B">
        <w:rPr>
          <w:rFonts w:ascii="Arial" w:hAnsi="Arial" w:cs="Arial"/>
          <w:b/>
          <w:bCs/>
          <w:sz w:val="19"/>
          <w:szCs w:val="19"/>
          <w:lang w:val="en-GB"/>
        </w:rPr>
        <w:t>SHAREHOLDER</w:t>
      </w:r>
      <w:r w:rsidR="00025F54" w:rsidRPr="00FD4C7B">
        <w:rPr>
          <w:rFonts w:ascii="Arial" w:hAnsi="Arial" w:cstheme="minorBidi" w:hint="cs"/>
          <w:b/>
          <w:bCs/>
          <w:sz w:val="19"/>
          <w:szCs w:val="19"/>
          <w:cs/>
          <w:lang w:val="en-GB"/>
        </w:rPr>
        <w:t xml:space="preserve"> </w:t>
      </w:r>
      <w:r w:rsidR="00025F54" w:rsidRPr="00FD4C7B">
        <w:rPr>
          <w:rFonts w:ascii="Arial" w:hAnsi="Arial" w:cstheme="minorBidi"/>
          <w:b/>
          <w:bCs/>
          <w:sz w:val="19"/>
          <w:szCs w:val="19"/>
        </w:rPr>
        <w:t>AND OTHER PART</w:t>
      </w:r>
      <w:r w:rsidR="001E1DCB">
        <w:rPr>
          <w:rFonts w:ascii="Arial" w:hAnsi="Arial" w:cstheme="minorBidi"/>
          <w:b/>
          <w:bCs/>
          <w:sz w:val="19"/>
          <w:szCs w:val="19"/>
        </w:rPr>
        <w:t>IES</w:t>
      </w:r>
    </w:p>
    <w:p w14:paraId="12792F11" w14:textId="0DE5D56D" w:rsidR="00C63921" w:rsidRPr="00FD4C7B" w:rsidRDefault="00C63921"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A6050E8" w14:textId="2D7733DF" w:rsidR="005924EA" w:rsidRPr="00FD4C7B" w:rsidRDefault="005924EA" w:rsidP="001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FD4C7B">
        <w:rPr>
          <w:rFonts w:ascii="Arial" w:hAnsi="Arial" w:cs="Arial"/>
          <w:sz w:val="19"/>
          <w:szCs w:val="19"/>
        </w:rPr>
        <w:t>On 22 September 2021</w:t>
      </w:r>
      <w:r w:rsidR="00547169" w:rsidRPr="00FD4C7B">
        <w:rPr>
          <w:rFonts w:ascii="Arial" w:hAnsi="Arial" w:cs="Arial"/>
          <w:sz w:val="19"/>
          <w:szCs w:val="19"/>
        </w:rPr>
        <w:t>,</w:t>
      </w:r>
      <w:r w:rsidRPr="00FD4C7B">
        <w:rPr>
          <w:rFonts w:ascii="Arial" w:hAnsi="Arial" w:cs="Arial"/>
          <w:sz w:val="19"/>
          <w:szCs w:val="19"/>
        </w:rPr>
        <w:t xml:space="preserve"> the Company </w:t>
      </w:r>
      <w:r w:rsidR="003D2FAB" w:rsidRPr="00FD4C7B">
        <w:rPr>
          <w:rFonts w:ascii="Arial" w:hAnsi="Arial" w:cs="Arial"/>
          <w:sz w:val="19"/>
          <w:szCs w:val="19"/>
        </w:rPr>
        <w:t>obtai</w:t>
      </w:r>
      <w:r w:rsidR="009F642F" w:rsidRPr="00FD4C7B">
        <w:rPr>
          <w:rFonts w:ascii="Arial" w:hAnsi="Arial" w:cs="Arial"/>
          <w:sz w:val="19"/>
          <w:szCs w:val="19"/>
        </w:rPr>
        <w:t>ned</w:t>
      </w:r>
      <w:r w:rsidRPr="00FD4C7B">
        <w:rPr>
          <w:rFonts w:ascii="Arial" w:hAnsi="Arial" w:cs="Arial"/>
          <w:sz w:val="19"/>
          <w:szCs w:val="19"/>
        </w:rPr>
        <w:t xml:space="preserve"> loan</w:t>
      </w:r>
      <w:r w:rsidR="009F642F" w:rsidRPr="00FD4C7B">
        <w:rPr>
          <w:rFonts w:ascii="Arial" w:hAnsi="Arial" w:cs="Arial"/>
          <w:sz w:val="19"/>
          <w:szCs w:val="19"/>
        </w:rPr>
        <w:t>s from</w:t>
      </w:r>
      <w:r w:rsidR="00CD07BA" w:rsidRPr="00FD4C7B">
        <w:rPr>
          <w:rFonts w:ascii="Arial" w:hAnsi="Arial" w:cs="Arial"/>
          <w:sz w:val="19"/>
          <w:szCs w:val="19"/>
        </w:rPr>
        <w:t xml:space="preserve"> a shareholder and other individual totaling </w:t>
      </w:r>
      <w:r w:rsidR="00FF572C" w:rsidRPr="00FD4C7B">
        <w:rPr>
          <w:rFonts w:ascii="Arial" w:hAnsi="Arial" w:cs="Arial"/>
          <w:sz w:val="19"/>
          <w:szCs w:val="19"/>
        </w:rPr>
        <w:t>B</w:t>
      </w:r>
      <w:r w:rsidR="00CD07BA" w:rsidRPr="00FD4C7B">
        <w:rPr>
          <w:rFonts w:ascii="Arial" w:hAnsi="Arial" w:cs="Arial"/>
          <w:sz w:val="19"/>
          <w:szCs w:val="19"/>
        </w:rPr>
        <w:t xml:space="preserve">aht </w:t>
      </w:r>
      <w:r w:rsidR="00091F46" w:rsidRPr="00FD4C7B">
        <w:rPr>
          <w:rFonts w:ascii="Arial" w:hAnsi="Arial" w:cs="Arial"/>
          <w:sz w:val="19"/>
          <w:szCs w:val="19"/>
        </w:rPr>
        <w:t>251</w:t>
      </w:r>
      <w:r w:rsidR="00CD07BA" w:rsidRPr="00FD4C7B">
        <w:rPr>
          <w:rFonts w:ascii="Arial" w:hAnsi="Arial" w:cs="Arial"/>
          <w:sz w:val="19"/>
          <w:szCs w:val="19"/>
        </w:rPr>
        <w:t xml:space="preserve"> million </w:t>
      </w:r>
      <w:r w:rsidR="00FF572C" w:rsidRPr="00FD4C7B">
        <w:rPr>
          <w:rFonts w:ascii="Arial" w:hAnsi="Arial" w:cs="Arial"/>
          <w:sz w:val="19"/>
          <w:szCs w:val="19"/>
        </w:rPr>
        <w:t>to re</w:t>
      </w:r>
      <w:r w:rsidR="00157E5A" w:rsidRPr="00FD4C7B">
        <w:rPr>
          <w:rFonts w:ascii="Arial" w:hAnsi="Arial" w:cs="Arial"/>
          <w:sz w:val="19"/>
          <w:szCs w:val="19"/>
        </w:rPr>
        <w:t>structur</w:t>
      </w:r>
      <w:r w:rsidR="003B7D11" w:rsidRPr="00FD4C7B">
        <w:rPr>
          <w:rFonts w:ascii="Arial" w:hAnsi="Arial" w:cs="Arial"/>
          <w:sz w:val="19"/>
          <w:szCs w:val="19"/>
        </w:rPr>
        <w:t xml:space="preserve">e its </w:t>
      </w:r>
      <w:r w:rsidR="00157E5A" w:rsidRPr="00FD4C7B">
        <w:rPr>
          <w:rFonts w:ascii="Arial" w:hAnsi="Arial" w:cs="Arial"/>
          <w:sz w:val="19"/>
          <w:szCs w:val="19"/>
        </w:rPr>
        <w:t>debts by repay</w:t>
      </w:r>
      <w:r w:rsidR="00B513B6" w:rsidRPr="00FD4C7B">
        <w:rPr>
          <w:rFonts w:ascii="Arial" w:hAnsi="Arial" w:cs="Arial"/>
          <w:sz w:val="19"/>
          <w:szCs w:val="19"/>
        </w:rPr>
        <w:t>ing</w:t>
      </w:r>
      <w:r w:rsidR="00157E5A" w:rsidRPr="00FD4C7B">
        <w:rPr>
          <w:rFonts w:ascii="Arial" w:hAnsi="Arial" w:cs="Arial"/>
          <w:sz w:val="19"/>
          <w:szCs w:val="19"/>
        </w:rPr>
        <w:t xml:space="preserve"> loan from a </w:t>
      </w:r>
      <w:r w:rsidRPr="00FD4C7B">
        <w:rPr>
          <w:rFonts w:ascii="Arial" w:hAnsi="Arial" w:cs="Arial"/>
          <w:sz w:val="19"/>
          <w:szCs w:val="19"/>
        </w:rPr>
        <w:t>financial institution</w:t>
      </w:r>
      <w:r w:rsidR="00506EF6" w:rsidRPr="00FD4C7B">
        <w:rPr>
          <w:rFonts w:ascii="Arial" w:hAnsi="Arial" w:cs="Arial"/>
          <w:sz w:val="19"/>
          <w:szCs w:val="19"/>
        </w:rPr>
        <w:t xml:space="preserve"> before maturity date. </w:t>
      </w:r>
      <w:r w:rsidR="003E71B7" w:rsidRPr="00FD4C7B">
        <w:rPr>
          <w:rFonts w:ascii="Arial" w:hAnsi="Arial" w:cs="Arial"/>
          <w:sz w:val="19"/>
          <w:szCs w:val="19"/>
        </w:rPr>
        <w:t>Under the loan agreements, t</w:t>
      </w:r>
      <w:r w:rsidR="008B1EE6" w:rsidRPr="00FD4C7B">
        <w:rPr>
          <w:rFonts w:ascii="Arial" w:hAnsi="Arial" w:cs="Arial"/>
          <w:sz w:val="19"/>
          <w:szCs w:val="19"/>
        </w:rPr>
        <w:t>he Company will repay the principal and interest by 84 installments</w:t>
      </w:r>
      <w:r w:rsidR="00E030C0" w:rsidRPr="00FD4C7B">
        <w:rPr>
          <w:rFonts w:ascii="Arial" w:hAnsi="Arial" w:cs="Arial"/>
          <w:sz w:val="19"/>
          <w:szCs w:val="19"/>
        </w:rPr>
        <w:t xml:space="preserve"> </w:t>
      </w:r>
      <w:r w:rsidR="008B1EE6" w:rsidRPr="00FD4C7B">
        <w:rPr>
          <w:rFonts w:ascii="Arial" w:hAnsi="Arial" w:cs="Arial"/>
          <w:sz w:val="19"/>
          <w:szCs w:val="19"/>
        </w:rPr>
        <w:t xml:space="preserve">at Baht </w:t>
      </w:r>
      <w:r w:rsidR="00091F46" w:rsidRPr="00FD4C7B">
        <w:rPr>
          <w:rFonts w:ascii="Arial" w:hAnsi="Arial" w:cs="Arial"/>
          <w:sz w:val="19"/>
          <w:szCs w:val="19"/>
        </w:rPr>
        <w:t>2.99</w:t>
      </w:r>
      <w:r w:rsidR="008B1EE6" w:rsidRPr="00FD4C7B">
        <w:rPr>
          <w:rFonts w:ascii="Arial" w:hAnsi="Arial" w:cs="Arial"/>
          <w:sz w:val="19"/>
          <w:szCs w:val="19"/>
        </w:rPr>
        <w:t xml:space="preserve"> million each</w:t>
      </w:r>
      <w:r w:rsidR="00B359F2" w:rsidRPr="00FD4C7B">
        <w:rPr>
          <w:rFonts w:ascii="Arial" w:hAnsi="Arial" w:cs="Arial"/>
          <w:sz w:val="19"/>
          <w:szCs w:val="19"/>
        </w:rPr>
        <w:t>.</w:t>
      </w:r>
      <w:r w:rsidR="008B1EE6" w:rsidRPr="00FD4C7B">
        <w:rPr>
          <w:rFonts w:ascii="Arial" w:hAnsi="Arial" w:cs="Arial"/>
          <w:sz w:val="19"/>
          <w:szCs w:val="19"/>
        </w:rPr>
        <w:t xml:space="preserve"> </w:t>
      </w:r>
      <w:r w:rsidR="00B359F2" w:rsidRPr="00FD4C7B">
        <w:rPr>
          <w:rFonts w:ascii="Arial" w:hAnsi="Arial" w:cs="Arial"/>
          <w:sz w:val="19"/>
          <w:szCs w:val="19"/>
        </w:rPr>
        <w:t>T</w:t>
      </w:r>
      <w:r w:rsidR="008B1EE6" w:rsidRPr="00FD4C7B">
        <w:rPr>
          <w:rFonts w:ascii="Arial" w:hAnsi="Arial" w:cs="Arial"/>
          <w:sz w:val="19"/>
          <w:szCs w:val="19"/>
        </w:rPr>
        <w:t>he remaining principal amount and interest will be fully paid by 25 September 2028</w:t>
      </w:r>
      <w:r w:rsidR="008B1EE6" w:rsidRPr="00FD4C7B">
        <w:rPr>
          <w:rFonts w:ascii="Arial" w:hAnsi="Arial" w:cs="Browallia New"/>
          <w:sz w:val="19"/>
          <w:szCs w:val="24"/>
        </w:rPr>
        <w:t>.</w:t>
      </w:r>
    </w:p>
    <w:p w14:paraId="45396833" w14:textId="77777777" w:rsidR="005924EA" w:rsidRPr="00765E1C" w:rsidRDefault="005924EA"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6"/>
          <w:szCs w:val="16"/>
        </w:rPr>
      </w:pPr>
    </w:p>
    <w:p w14:paraId="0BAC9837" w14:textId="43B1A574" w:rsidR="00C63921" w:rsidRPr="00FD4C7B" w:rsidRDefault="00533EB8"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9"/>
          <w:szCs w:val="19"/>
        </w:rPr>
      </w:pPr>
      <w:r w:rsidRPr="00FD4C7B">
        <w:rPr>
          <w:rFonts w:cs="Arial"/>
          <w:sz w:val="19"/>
          <w:szCs w:val="19"/>
        </w:rPr>
        <w:t xml:space="preserve">As of </w:t>
      </w:r>
      <w:r w:rsidR="002F5D28" w:rsidRPr="00FD4C7B">
        <w:rPr>
          <w:rFonts w:cs="Arial"/>
          <w:sz w:val="19"/>
          <w:szCs w:val="19"/>
        </w:rPr>
        <w:t xml:space="preserve">30 </w:t>
      </w:r>
      <w:r w:rsidR="004C6705" w:rsidRPr="004C6705">
        <w:rPr>
          <w:rFonts w:cs="Arial"/>
          <w:sz w:val="19"/>
          <w:szCs w:val="19"/>
        </w:rPr>
        <w:t>September</w:t>
      </w:r>
      <w:r w:rsidR="00D84BAA" w:rsidRPr="00FD4C7B">
        <w:rPr>
          <w:rFonts w:cs="Arial"/>
          <w:sz w:val="19"/>
          <w:szCs w:val="19"/>
        </w:rPr>
        <w:t xml:space="preserve"> 2022</w:t>
      </w:r>
      <w:r w:rsidR="00C63921" w:rsidRPr="00FD4C7B">
        <w:rPr>
          <w:rFonts w:cs="Arial"/>
          <w:sz w:val="19"/>
          <w:szCs w:val="19"/>
        </w:rPr>
        <w:t>,</w:t>
      </w:r>
      <w:r w:rsidRPr="00FD4C7B">
        <w:rPr>
          <w:rFonts w:cs="Arial"/>
          <w:sz w:val="19"/>
          <w:szCs w:val="19"/>
        </w:rPr>
        <w:t xml:space="preserve"> these</w:t>
      </w:r>
      <w:r w:rsidR="00BD6C00" w:rsidRPr="00FD4C7B">
        <w:rPr>
          <w:rFonts w:cs="Arial"/>
          <w:sz w:val="19"/>
          <w:szCs w:val="19"/>
        </w:rPr>
        <w:t>,</w:t>
      </w:r>
      <w:r w:rsidR="00C63921" w:rsidRPr="00FD4C7B">
        <w:rPr>
          <w:rFonts w:cs="Arial"/>
          <w:sz w:val="19"/>
          <w:szCs w:val="19"/>
        </w:rPr>
        <w:t xml:space="preserve"> </w:t>
      </w:r>
      <w:r w:rsidR="00AA659D" w:rsidRPr="00FD4C7B">
        <w:rPr>
          <w:rFonts w:cs="Arial"/>
          <w:sz w:val="19"/>
          <w:szCs w:val="19"/>
        </w:rPr>
        <w:t xml:space="preserve">loans </w:t>
      </w:r>
      <w:r w:rsidR="00C63921" w:rsidRPr="00FD4C7B">
        <w:rPr>
          <w:rFonts w:cs="Arial"/>
          <w:sz w:val="19"/>
          <w:szCs w:val="19"/>
        </w:rPr>
        <w:t>are</w:t>
      </w:r>
      <w:r w:rsidR="00BD6C00" w:rsidRPr="00FD4C7B">
        <w:rPr>
          <w:rFonts w:cs="Arial"/>
          <w:sz w:val="19"/>
          <w:szCs w:val="19"/>
        </w:rPr>
        <w:t xml:space="preserve"> classified</w:t>
      </w:r>
      <w:r w:rsidR="00C63921" w:rsidRPr="00FD4C7B">
        <w:rPr>
          <w:rFonts w:cs="Arial"/>
          <w:sz w:val="19"/>
          <w:szCs w:val="19"/>
        </w:rPr>
        <w:t xml:space="preserve"> as follow:</w:t>
      </w:r>
    </w:p>
    <w:p w14:paraId="6C7B27E4" w14:textId="4D564756" w:rsidR="00B45A4F" w:rsidRPr="00077FC3" w:rsidRDefault="00B45A4F"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0"/>
          <w:szCs w:val="10"/>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FD4C7B" w:rsidRPr="00FD4C7B" w14:paraId="4A44D70E" w14:textId="77777777" w:rsidTr="004B1501">
        <w:tc>
          <w:tcPr>
            <w:tcW w:w="4140" w:type="dxa"/>
            <w:vAlign w:val="center"/>
          </w:tcPr>
          <w:p w14:paraId="2C6EFEF9" w14:textId="77777777" w:rsidR="00B45A4F" w:rsidRPr="00FD4C7B" w:rsidRDefault="00B45A4F" w:rsidP="00931FA5">
            <w:pPr>
              <w:spacing w:before="60" w:after="30" w:line="276" w:lineRule="auto"/>
              <w:rPr>
                <w:rFonts w:ascii="Arial" w:hAnsi="Arial" w:cs="Arial"/>
                <w:sz w:val="19"/>
                <w:szCs w:val="19"/>
                <w:lang w:val="en-GB"/>
              </w:rPr>
            </w:pPr>
          </w:p>
        </w:tc>
        <w:tc>
          <w:tcPr>
            <w:tcW w:w="1474" w:type="dxa"/>
            <w:vAlign w:val="center"/>
          </w:tcPr>
          <w:p w14:paraId="39384F08" w14:textId="77777777" w:rsidR="00B45A4F" w:rsidRPr="00FD4C7B" w:rsidRDefault="00B45A4F" w:rsidP="00931FA5">
            <w:pPr>
              <w:spacing w:before="60" w:after="30" w:line="276" w:lineRule="auto"/>
              <w:rPr>
                <w:rFonts w:ascii="Arial" w:hAnsi="Arial" w:cs="Arial"/>
                <w:sz w:val="19"/>
                <w:szCs w:val="19"/>
                <w:lang w:val="en-GB"/>
              </w:rPr>
            </w:pPr>
          </w:p>
        </w:tc>
        <w:tc>
          <w:tcPr>
            <w:tcW w:w="236" w:type="dxa"/>
            <w:tcBorders>
              <w:left w:val="nil"/>
            </w:tcBorders>
            <w:vAlign w:val="center"/>
          </w:tcPr>
          <w:p w14:paraId="30BCAF7E" w14:textId="77777777" w:rsidR="00B45A4F" w:rsidRPr="00FD4C7B" w:rsidRDefault="00B45A4F" w:rsidP="00931FA5">
            <w:pPr>
              <w:spacing w:before="60" w:after="30" w:line="276" w:lineRule="auto"/>
              <w:rPr>
                <w:rFonts w:ascii="Arial" w:hAnsi="Arial" w:cs="Arial"/>
                <w:sz w:val="19"/>
                <w:szCs w:val="19"/>
              </w:rPr>
            </w:pPr>
          </w:p>
        </w:tc>
        <w:tc>
          <w:tcPr>
            <w:tcW w:w="3132" w:type="dxa"/>
            <w:gridSpan w:val="3"/>
            <w:vAlign w:val="bottom"/>
          </w:tcPr>
          <w:p w14:paraId="51A5373C" w14:textId="77777777" w:rsidR="00B45A4F" w:rsidRPr="00FD4C7B" w:rsidRDefault="00B45A4F" w:rsidP="00931FA5">
            <w:pPr>
              <w:spacing w:before="60" w:after="30" w:line="276"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7B29C3D" w14:textId="77777777" w:rsidTr="004B1501">
        <w:tc>
          <w:tcPr>
            <w:tcW w:w="4140" w:type="dxa"/>
            <w:vAlign w:val="center"/>
          </w:tcPr>
          <w:p w14:paraId="4DFB2142" w14:textId="77777777" w:rsidR="00B45A4F" w:rsidRPr="00FD4C7B" w:rsidRDefault="00B45A4F" w:rsidP="00931FA5">
            <w:pPr>
              <w:spacing w:before="60" w:after="30" w:line="276" w:lineRule="auto"/>
              <w:rPr>
                <w:rFonts w:ascii="Arial" w:hAnsi="Arial" w:cs="Arial"/>
                <w:sz w:val="19"/>
                <w:szCs w:val="19"/>
                <w:lang w:val="en-GB"/>
              </w:rPr>
            </w:pPr>
          </w:p>
        </w:tc>
        <w:tc>
          <w:tcPr>
            <w:tcW w:w="1474" w:type="dxa"/>
            <w:vAlign w:val="center"/>
          </w:tcPr>
          <w:p w14:paraId="3637AD68" w14:textId="77777777" w:rsidR="00B45A4F" w:rsidRPr="00FD4C7B" w:rsidRDefault="00B45A4F" w:rsidP="00931FA5">
            <w:pPr>
              <w:spacing w:before="60" w:after="30" w:line="276" w:lineRule="auto"/>
              <w:rPr>
                <w:rFonts w:ascii="Arial" w:hAnsi="Arial" w:cs="Arial"/>
                <w:sz w:val="19"/>
                <w:szCs w:val="19"/>
                <w:lang w:val="en-GB"/>
              </w:rPr>
            </w:pPr>
          </w:p>
        </w:tc>
        <w:tc>
          <w:tcPr>
            <w:tcW w:w="236" w:type="dxa"/>
            <w:tcBorders>
              <w:left w:val="nil"/>
            </w:tcBorders>
            <w:vAlign w:val="center"/>
          </w:tcPr>
          <w:p w14:paraId="671E1563" w14:textId="77777777" w:rsidR="00B45A4F" w:rsidRPr="00FD4C7B" w:rsidRDefault="00B45A4F" w:rsidP="00931FA5">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08275348" w14:textId="77AB94E8" w:rsidR="00B45A4F" w:rsidRPr="00FD4C7B" w:rsidRDefault="008D5F81" w:rsidP="00931FA5">
            <w:pPr>
              <w:tabs>
                <w:tab w:val="left" w:pos="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Consolidated and s</w:t>
            </w:r>
            <w:r w:rsidR="00B45A4F" w:rsidRPr="00FD4C7B">
              <w:rPr>
                <w:rFonts w:ascii="Arial" w:hAnsi="Arial" w:cs="Arial"/>
                <w:sz w:val="19"/>
                <w:szCs w:val="19"/>
              </w:rPr>
              <w:t>eparate F/S</w:t>
            </w:r>
          </w:p>
        </w:tc>
      </w:tr>
      <w:tr w:rsidR="00FD4C7B" w:rsidRPr="00FD4C7B" w14:paraId="75A094A4" w14:textId="77777777" w:rsidTr="004B1501">
        <w:tc>
          <w:tcPr>
            <w:tcW w:w="4140" w:type="dxa"/>
            <w:vAlign w:val="center"/>
          </w:tcPr>
          <w:p w14:paraId="4A20BB02" w14:textId="77777777" w:rsidR="00B45A4F" w:rsidRPr="00FD4C7B" w:rsidRDefault="00B45A4F" w:rsidP="00931FA5">
            <w:pPr>
              <w:spacing w:before="60" w:after="30" w:line="276" w:lineRule="auto"/>
              <w:rPr>
                <w:rFonts w:ascii="Arial" w:hAnsi="Arial" w:cs="Arial"/>
                <w:sz w:val="19"/>
                <w:szCs w:val="19"/>
              </w:rPr>
            </w:pPr>
          </w:p>
        </w:tc>
        <w:tc>
          <w:tcPr>
            <w:tcW w:w="1474" w:type="dxa"/>
            <w:tcBorders>
              <w:bottom w:val="single" w:sz="4" w:space="0" w:color="auto"/>
            </w:tcBorders>
            <w:vAlign w:val="center"/>
          </w:tcPr>
          <w:p w14:paraId="64B31650" w14:textId="77777777" w:rsidR="00B45A4F" w:rsidRPr="00FD4C7B" w:rsidRDefault="00B45A4F" w:rsidP="00931FA5">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Interest rate</w:t>
            </w:r>
          </w:p>
          <w:p w14:paraId="456BEC0E" w14:textId="77777777" w:rsidR="00B45A4F" w:rsidRPr="00FD4C7B" w:rsidRDefault="00B45A4F" w:rsidP="00931FA5">
            <w:pPr>
              <w:tabs>
                <w:tab w:val="clear" w:pos="907"/>
                <w:tab w:val="left" w:pos="612"/>
              </w:tabs>
              <w:spacing w:before="60" w:after="30" w:line="276" w:lineRule="auto"/>
              <w:ind w:left="-108" w:right="-132"/>
              <w:jc w:val="center"/>
              <w:rPr>
                <w:rFonts w:ascii="Arial" w:hAnsi="Arial" w:cs="Arial"/>
                <w:sz w:val="19"/>
                <w:szCs w:val="19"/>
              </w:rPr>
            </w:pPr>
            <w:r w:rsidRPr="00FD4C7B">
              <w:rPr>
                <w:rFonts w:ascii="Arial" w:hAnsi="Arial" w:cs="Arial"/>
                <w:sz w:val="19"/>
                <w:szCs w:val="19"/>
              </w:rPr>
              <w:t>per annum</w:t>
            </w:r>
          </w:p>
        </w:tc>
        <w:tc>
          <w:tcPr>
            <w:tcW w:w="236" w:type="dxa"/>
            <w:tcBorders>
              <w:left w:val="nil"/>
            </w:tcBorders>
            <w:vAlign w:val="center"/>
          </w:tcPr>
          <w:p w14:paraId="50657288" w14:textId="77777777" w:rsidR="00B45A4F" w:rsidRPr="00FD4C7B" w:rsidRDefault="00B45A4F" w:rsidP="00931FA5">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5EE7A698" w14:textId="59940CB4" w:rsidR="00B45A4F" w:rsidRPr="00FD4C7B" w:rsidRDefault="002F5D28" w:rsidP="00931FA5">
            <w:pPr>
              <w:spacing w:before="60" w:after="30" w:line="276" w:lineRule="auto"/>
              <w:ind w:left="-108" w:right="-108"/>
              <w:jc w:val="center"/>
              <w:rPr>
                <w:rFonts w:ascii="Arial" w:hAnsi="Arial" w:cs="Arial"/>
                <w:sz w:val="19"/>
                <w:szCs w:val="19"/>
              </w:rPr>
            </w:pPr>
            <w:r w:rsidRPr="00FD4C7B">
              <w:rPr>
                <w:rFonts w:ascii="Arial" w:hAnsi="Arial" w:cs="Arial"/>
                <w:sz w:val="19"/>
                <w:szCs w:val="19"/>
              </w:rPr>
              <w:t xml:space="preserve">30 </w:t>
            </w:r>
            <w:r w:rsidR="00F008AC" w:rsidRPr="00F008AC">
              <w:rPr>
                <w:rFonts w:ascii="Arial" w:hAnsi="Arial" w:cs="Arial"/>
                <w:sz w:val="19"/>
                <w:szCs w:val="19"/>
              </w:rPr>
              <w:t>September</w:t>
            </w:r>
            <w:r w:rsidR="003A37DE" w:rsidRPr="00FD4C7B">
              <w:rPr>
                <w:rFonts w:ascii="Arial" w:hAnsi="Arial" w:cs="Arial"/>
                <w:sz w:val="19"/>
                <w:szCs w:val="19"/>
              </w:rPr>
              <w:br/>
              <w:t>2022</w:t>
            </w:r>
          </w:p>
        </w:tc>
        <w:tc>
          <w:tcPr>
            <w:tcW w:w="236" w:type="dxa"/>
            <w:tcBorders>
              <w:top w:val="single" w:sz="2" w:space="0" w:color="auto"/>
            </w:tcBorders>
            <w:vAlign w:val="bottom"/>
          </w:tcPr>
          <w:p w14:paraId="77EEF13A" w14:textId="77777777" w:rsidR="00B45A4F" w:rsidRPr="00FD4C7B" w:rsidRDefault="00B45A4F" w:rsidP="00931FA5">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C17518F" w14:textId="2A267A20" w:rsidR="00B45A4F" w:rsidRPr="00FD4C7B" w:rsidRDefault="00B45A4F" w:rsidP="00931FA5">
            <w:pPr>
              <w:tabs>
                <w:tab w:val="clear" w:pos="907"/>
              </w:tabs>
              <w:spacing w:before="60" w:after="30" w:line="276" w:lineRule="auto"/>
              <w:ind w:left="-108" w:right="-80"/>
              <w:jc w:val="center"/>
              <w:rPr>
                <w:rFonts w:ascii="Arial" w:hAnsi="Arial" w:cs="Arial"/>
                <w:sz w:val="19"/>
                <w:szCs w:val="19"/>
              </w:rPr>
            </w:pPr>
            <w:r w:rsidRPr="00FD4C7B">
              <w:rPr>
                <w:rFonts w:ascii="Arial" w:hAnsi="Arial" w:cs="Arial"/>
                <w:sz w:val="19"/>
                <w:szCs w:val="19"/>
              </w:rPr>
              <w:t xml:space="preserve">31 December </w:t>
            </w:r>
            <w:r w:rsidR="00931FA5">
              <w:rPr>
                <w:rFonts w:ascii="Arial" w:hAnsi="Arial" w:cs="Arial"/>
                <w:sz w:val="19"/>
                <w:szCs w:val="19"/>
              </w:rPr>
              <w:br/>
            </w:r>
            <w:r w:rsidRPr="00FD4C7B">
              <w:rPr>
                <w:rFonts w:ascii="Arial" w:hAnsi="Arial" w:cs="Arial"/>
                <w:sz w:val="19"/>
                <w:szCs w:val="19"/>
              </w:rPr>
              <w:t>202</w:t>
            </w:r>
            <w:r w:rsidR="003A37DE" w:rsidRPr="00FD4C7B">
              <w:rPr>
                <w:rFonts w:ascii="Arial" w:hAnsi="Arial" w:cs="Arial"/>
                <w:sz w:val="19"/>
                <w:szCs w:val="19"/>
              </w:rPr>
              <w:t>1</w:t>
            </w:r>
          </w:p>
        </w:tc>
      </w:tr>
      <w:tr w:rsidR="00FD4C7B" w:rsidRPr="00FD4C7B" w14:paraId="16DC59A8" w14:textId="77777777" w:rsidTr="004B1501">
        <w:trPr>
          <w:trHeight w:hRule="exact" w:val="316"/>
        </w:trPr>
        <w:tc>
          <w:tcPr>
            <w:tcW w:w="4140" w:type="dxa"/>
            <w:vAlign w:val="bottom"/>
          </w:tcPr>
          <w:p w14:paraId="2C735289"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474" w:type="dxa"/>
            <w:tcBorders>
              <w:top w:val="single" w:sz="4" w:space="0" w:color="auto"/>
            </w:tcBorders>
            <w:vAlign w:val="bottom"/>
          </w:tcPr>
          <w:p w14:paraId="5F322E74"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center"/>
          </w:tcPr>
          <w:p w14:paraId="560AD2DF"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449" w:type="dxa"/>
            <w:vAlign w:val="center"/>
          </w:tcPr>
          <w:p w14:paraId="78489059"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12D69049"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vAlign w:val="center"/>
          </w:tcPr>
          <w:p w14:paraId="4C69EE00" w14:textId="77777777" w:rsidR="00B45A4F" w:rsidRPr="00FD4C7B" w:rsidRDefault="00B45A4F"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FD4C7B" w:rsidRPr="00FD4C7B" w14:paraId="0B4D9F2C" w14:textId="77777777" w:rsidTr="004B1501">
        <w:tc>
          <w:tcPr>
            <w:tcW w:w="4140" w:type="dxa"/>
            <w:vAlign w:val="bottom"/>
          </w:tcPr>
          <w:p w14:paraId="1E684BD7" w14:textId="7C7F9238" w:rsidR="00057A0C" w:rsidRPr="00FD4C7B" w:rsidRDefault="00057A0C" w:rsidP="00931FA5">
            <w:pPr>
              <w:tabs>
                <w:tab w:val="clear" w:pos="2807"/>
                <w:tab w:val="left" w:pos="2688"/>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Loan from a shareholder</w:t>
            </w:r>
          </w:p>
        </w:tc>
        <w:tc>
          <w:tcPr>
            <w:tcW w:w="1474" w:type="dxa"/>
            <w:vAlign w:val="bottom"/>
          </w:tcPr>
          <w:p w14:paraId="2232275D" w14:textId="0BAB91A8" w:rsidR="00057A0C" w:rsidRPr="00FD4C7B" w:rsidRDefault="00057A0C" w:rsidP="00931FA5">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56B863C0" w14:textId="77777777" w:rsidR="00057A0C" w:rsidRPr="00FD4C7B" w:rsidRDefault="00057A0C"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7AD79A8F" w14:textId="5757F0E5" w:rsidR="00057A0C" w:rsidRPr="00FD4C7B" w:rsidRDefault="00E33A55" w:rsidP="00931FA5">
            <w:pPr>
              <w:tabs>
                <w:tab w:val="clear" w:pos="907"/>
              </w:tabs>
              <w:spacing w:before="60" w:after="30" w:line="276" w:lineRule="auto"/>
              <w:jc w:val="right"/>
              <w:rPr>
                <w:rFonts w:ascii="Arial" w:hAnsi="Arial" w:cs="Arial"/>
                <w:sz w:val="19"/>
                <w:szCs w:val="19"/>
                <w:cs/>
              </w:rPr>
            </w:pPr>
            <w:r>
              <w:rPr>
                <w:rFonts w:ascii="Arial" w:hAnsi="Arial" w:cs="Arial"/>
                <w:sz w:val="19"/>
                <w:szCs w:val="19"/>
              </w:rPr>
              <w:t>138,596</w:t>
            </w:r>
          </w:p>
        </w:tc>
        <w:tc>
          <w:tcPr>
            <w:tcW w:w="236" w:type="dxa"/>
          </w:tcPr>
          <w:p w14:paraId="3C5149AC" w14:textId="77777777" w:rsidR="00057A0C" w:rsidRPr="00FD4C7B" w:rsidRDefault="00057A0C"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158430B7" w14:textId="7FC51A15" w:rsidR="00057A0C" w:rsidRPr="00FD4C7B" w:rsidRDefault="00057A0C"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FD4C7B">
              <w:rPr>
                <w:rFonts w:ascii="Arial" w:hAnsi="Arial" w:cs="Arial"/>
                <w:sz w:val="19"/>
                <w:szCs w:val="19"/>
              </w:rPr>
              <w:t>161,524</w:t>
            </w:r>
          </w:p>
        </w:tc>
      </w:tr>
      <w:tr w:rsidR="00FD4C7B" w:rsidRPr="00FD4C7B" w14:paraId="55FF7642" w14:textId="77777777" w:rsidTr="004B1501">
        <w:tc>
          <w:tcPr>
            <w:tcW w:w="4140" w:type="dxa"/>
            <w:vAlign w:val="bottom"/>
          </w:tcPr>
          <w:p w14:paraId="3BE0016C" w14:textId="26C94355" w:rsidR="00057A0C" w:rsidRPr="00FD4C7B" w:rsidRDefault="00057A0C" w:rsidP="00931FA5">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 xml:space="preserve">Loan from </w:t>
            </w:r>
            <w:r w:rsidR="00344D42" w:rsidRPr="00FD4C7B">
              <w:rPr>
                <w:rFonts w:ascii="Arial" w:hAnsi="Arial" w:cs="Arial"/>
                <w:sz w:val="19"/>
                <w:szCs w:val="19"/>
              </w:rPr>
              <w:t>other</w:t>
            </w:r>
            <w:r w:rsidRPr="00FD4C7B">
              <w:rPr>
                <w:rFonts w:ascii="Arial" w:hAnsi="Arial" w:cs="Arial"/>
                <w:sz w:val="19"/>
                <w:szCs w:val="19"/>
              </w:rPr>
              <w:t xml:space="preserve"> individual</w:t>
            </w:r>
          </w:p>
        </w:tc>
        <w:tc>
          <w:tcPr>
            <w:tcW w:w="1474" w:type="dxa"/>
          </w:tcPr>
          <w:p w14:paraId="1BA36D0B" w14:textId="419A10EF" w:rsidR="00057A0C" w:rsidRPr="00FD4C7B" w:rsidRDefault="00057A0C" w:rsidP="00931FA5">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73A7B6E4" w14:textId="77777777" w:rsidR="00057A0C" w:rsidRPr="00FD4C7B" w:rsidRDefault="00057A0C" w:rsidP="00931FA5">
            <w:pPr>
              <w:spacing w:before="60" w:after="30" w:line="276" w:lineRule="auto"/>
              <w:jc w:val="right"/>
              <w:rPr>
                <w:rFonts w:ascii="Arial" w:hAnsi="Arial" w:cs="Arial"/>
                <w:sz w:val="19"/>
                <w:szCs w:val="19"/>
              </w:rPr>
            </w:pPr>
          </w:p>
        </w:tc>
        <w:tc>
          <w:tcPr>
            <w:tcW w:w="1449" w:type="dxa"/>
            <w:tcBorders>
              <w:bottom w:val="single" w:sz="4" w:space="0" w:color="auto"/>
            </w:tcBorders>
          </w:tcPr>
          <w:p w14:paraId="04203E8B" w14:textId="72A95D62" w:rsidR="00057A0C" w:rsidRPr="00FD4C7B" w:rsidRDefault="00E33A55" w:rsidP="00931FA5">
            <w:pPr>
              <w:tabs>
                <w:tab w:val="clear" w:pos="907"/>
              </w:tabs>
              <w:spacing w:before="60" w:after="30" w:line="276" w:lineRule="auto"/>
              <w:jc w:val="right"/>
              <w:rPr>
                <w:rFonts w:ascii="Arial" w:hAnsi="Arial" w:cs="Arial"/>
                <w:sz w:val="19"/>
                <w:szCs w:val="19"/>
              </w:rPr>
            </w:pPr>
            <w:r>
              <w:rPr>
                <w:rFonts w:ascii="Arial" w:hAnsi="Arial" w:cs="Arial"/>
                <w:sz w:val="19"/>
                <w:szCs w:val="19"/>
              </w:rPr>
              <w:t>69,298</w:t>
            </w:r>
          </w:p>
        </w:tc>
        <w:tc>
          <w:tcPr>
            <w:tcW w:w="236" w:type="dxa"/>
          </w:tcPr>
          <w:p w14:paraId="640C1BC2" w14:textId="77777777" w:rsidR="00057A0C" w:rsidRPr="00FD4C7B" w:rsidRDefault="00057A0C"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3F91C355" w14:textId="4786A026" w:rsidR="00057A0C" w:rsidRPr="00FD4C7B" w:rsidRDefault="00057A0C" w:rsidP="00931FA5">
            <w:pPr>
              <w:tabs>
                <w:tab w:val="clear" w:pos="907"/>
              </w:tabs>
              <w:spacing w:before="60" w:after="30" w:line="276" w:lineRule="auto"/>
              <w:jc w:val="right"/>
              <w:rPr>
                <w:rFonts w:ascii="Arial" w:hAnsi="Arial" w:cs="Arial"/>
                <w:sz w:val="19"/>
                <w:szCs w:val="19"/>
              </w:rPr>
            </w:pPr>
            <w:r w:rsidRPr="00FD4C7B">
              <w:rPr>
                <w:rFonts w:ascii="Arial" w:hAnsi="Arial" w:cs="Arial"/>
                <w:sz w:val="19"/>
                <w:szCs w:val="19"/>
              </w:rPr>
              <w:t>80,762</w:t>
            </w:r>
          </w:p>
        </w:tc>
      </w:tr>
      <w:tr w:rsidR="00FD4C7B" w:rsidRPr="00FD4C7B" w14:paraId="421BE5FC" w14:textId="77777777" w:rsidTr="004B1501">
        <w:tc>
          <w:tcPr>
            <w:tcW w:w="4140" w:type="dxa"/>
            <w:vAlign w:val="bottom"/>
          </w:tcPr>
          <w:p w14:paraId="15BFBE85" w14:textId="043B8700" w:rsidR="00057A0C" w:rsidRPr="00FD4C7B" w:rsidRDefault="00057A0C" w:rsidP="00931FA5">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 xml:space="preserve">   Total</w:t>
            </w:r>
          </w:p>
        </w:tc>
        <w:tc>
          <w:tcPr>
            <w:tcW w:w="1474" w:type="dxa"/>
          </w:tcPr>
          <w:p w14:paraId="77FCA158" w14:textId="77777777" w:rsidR="00057A0C" w:rsidRPr="00FD4C7B" w:rsidRDefault="00057A0C" w:rsidP="00931FA5">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31C6B38B" w14:textId="77777777" w:rsidR="00057A0C" w:rsidRPr="00FD4C7B" w:rsidRDefault="00057A0C" w:rsidP="00931FA5">
            <w:pPr>
              <w:spacing w:before="60" w:after="30" w:line="276" w:lineRule="auto"/>
              <w:jc w:val="right"/>
              <w:rPr>
                <w:rFonts w:ascii="Arial" w:hAnsi="Arial" w:cs="Arial"/>
                <w:sz w:val="19"/>
                <w:szCs w:val="19"/>
              </w:rPr>
            </w:pPr>
          </w:p>
        </w:tc>
        <w:tc>
          <w:tcPr>
            <w:tcW w:w="1449" w:type="dxa"/>
            <w:tcBorders>
              <w:top w:val="single" w:sz="4" w:space="0" w:color="auto"/>
            </w:tcBorders>
          </w:tcPr>
          <w:p w14:paraId="2EE297AA" w14:textId="580AC9DC" w:rsidR="00057A0C" w:rsidRPr="00FD4C7B" w:rsidRDefault="00E33A55" w:rsidP="00931FA5">
            <w:pPr>
              <w:tabs>
                <w:tab w:val="clear" w:pos="907"/>
              </w:tabs>
              <w:spacing w:before="60" w:after="30" w:line="276" w:lineRule="auto"/>
              <w:jc w:val="right"/>
              <w:rPr>
                <w:rFonts w:ascii="Arial" w:hAnsi="Arial" w:cs="Arial"/>
                <w:sz w:val="19"/>
                <w:szCs w:val="19"/>
              </w:rPr>
            </w:pPr>
            <w:r>
              <w:rPr>
                <w:rFonts w:ascii="Arial" w:hAnsi="Arial" w:cs="Arial"/>
                <w:sz w:val="19"/>
                <w:szCs w:val="19"/>
              </w:rPr>
              <w:t>207,894</w:t>
            </w:r>
          </w:p>
        </w:tc>
        <w:tc>
          <w:tcPr>
            <w:tcW w:w="236" w:type="dxa"/>
          </w:tcPr>
          <w:p w14:paraId="45E12921" w14:textId="77777777" w:rsidR="00057A0C" w:rsidRPr="00FD4C7B" w:rsidRDefault="00057A0C"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tcBorders>
          </w:tcPr>
          <w:p w14:paraId="69F39EB1" w14:textId="12BAA9D9" w:rsidR="00057A0C" w:rsidRPr="00FD4C7B" w:rsidRDefault="00057A0C" w:rsidP="00931FA5">
            <w:pPr>
              <w:tabs>
                <w:tab w:val="clear" w:pos="907"/>
              </w:tabs>
              <w:spacing w:before="60" w:after="30" w:line="276" w:lineRule="auto"/>
              <w:jc w:val="right"/>
              <w:rPr>
                <w:rFonts w:ascii="Arial" w:hAnsi="Arial" w:cs="Arial"/>
                <w:sz w:val="19"/>
                <w:szCs w:val="19"/>
              </w:rPr>
            </w:pPr>
            <w:r w:rsidRPr="00FD4C7B">
              <w:rPr>
                <w:rFonts w:ascii="Arial" w:hAnsi="Arial" w:cs="Arial"/>
                <w:sz w:val="19"/>
                <w:szCs w:val="19"/>
              </w:rPr>
              <w:t>242,286</w:t>
            </w:r>
          </w:p>
        </w:tc>
      </w:tr>
      <w:tr w:rsidR="00FD4C7B" w:rsidRPr="00FD4C7B" w14:paraId="4A204FAD" w14:textId="77777777" w:rsidTr="004B1501">
        <w:tc>
          <w:tcPr>
            <w:tcW w:w="4140" w:type="dxa"/>
            <w:vAlign w:val="bottom"/>
          </w:tcPr>
          <w:p w14:paraId="0BCB2908" w14:textId="3B20BE03" w:rsidR="00057A0C" w:rsidRPr="00FD4C7B" w:rsidRDefault="00057A0C" w:rsidP="00931FA5">
            <w:pPr>
              <w:spacing w:before="60" w:after="30" w:line="276" w:lineRule="auto"/>
              <w:ind w:right="28"/>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474" w:type="dxa"/>
            <w:vAlign w:val="bottom"/>
          </w:tcPr>
          <w:p w14:paraId="0BF1C65E" w14:textId="06D7A92C" w:rsidR="00057A0C" w:rsidRPr="00FD4C7B" w:rsidRDefault="00057A0C" w:rsidP="00931FA5">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2969B400" w14:textId="77777777" w:rsidR="00057A0C" w:rsidRPr="00FD4C7B" w:rsidRDefault="00057A0C" w:rsidP="00931FA5">
            <w:pPr>
              <w:spacing w:before="60" w:after="30" w:line="276" w:lineRule="auto"/>
              <w:jc w:val="right"/>
              <w:rPr>
                <w:rFonts w:ascii="Arial" w:hAnsi="Arial" w:cs="Arial"/>
                <w:sz w:val="19"/>
                <w:szCs w:val="19"/>
              </w:rPr>
            </w:pPr>
          </w:p>
        </w:tc>
        <w:tc>
          <w:tcPr>
            <w:tcW w:w="1449" w:type="dxa"/>
            <w:tcBorders>
              <w:bottom w:val="single" w:sz="4" w:space="0" w:color="auto"/>
            </w:tcBorders>
          </w:tcPr>
          <w:p w14:paraId="572B3A77" w14:textId="27F01D54" w:rsidR="00057A0C" w:rsidRPr="00FD4C7B" w:rsidRDefault="00E33A55" w:rsidP="00931FA5">
            <w:pPr>
              <w:tabs>
                <w:tab w:val="clear" w:pos="907"/>
              </w:tabs>
              <w:spacing w:before="60" w:after="30" w:line="276" w:lineRule="auto"/>
              <w:jc w:val="right"/>
              <w:rPr>
                <w:rFonts w:ascii="Arial" w:hAnsi="Arial" w:cs="Arial"/>
                <w:sz w:val="19"/>
                <w:szCs w:val="19"/>
              </w:rPr>
            </w:pPr>
            <w:r>
              <w:rPr>
                <w:rFonts w:ascii="Arial" w:hAnsi="Arial" w:cs="Arial"/>
                <w:sz w:val="19"/>
                <w:szCs w:val="19"/>
              </w:rPr>
              <w:t>(40,356)</w:t>
            </w:r>
          </w:p>
        </w:tc>
        <w:tc>
          <w:tcPr>
            <w:tcW w:w="236" w:type="dxa"/>
          </w:tcPr>
          <w:p w14:paraId="306ED899" w14:textId="77777777" w:rsidR="00057A0C" w:rsidRPr="00FD4C7B" w:rsidRDefault="00057A0C"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2778389B" w14:textId="1E12ADB8" w:rsidR="00057A0C" w:rsidRPr="00FD4C7B" w:rsidRDefault="00057A0C"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FD4C7B">
              <w:rPr>
                <w:rFonts w:ascii="Arial" w:hAnsi="Arial" w:cs="Arial"/>
                <w:sz w:val="19"/>
                <w:szCs w:val="19"/>
              </w:rPr>
              <w:t>(35,856)</w:t>
            </w:r>
          </w:p>
        </w:tc>
      </w:tr>
      <w:tr w:rsidR="002D383D" w:rsidRPr="00FD4C7B" w14:paraId="185C7859" w14:textId="77777777" w:rsidTr="004B1501">
        <w:tc>
          <w:tcPr>
            <w:tcW w:w="4140" w:type="dxa"/>
            <w:vAlign w:val="bottom"/>
          </w:tcPr>
          <w:p w14:paraId="549D709F" w14:textId="3949619B" w:rsidR="00057A0C" w:rsidRPr="00FD4C7B" w:rsidRDefault="00057A0C" w:rsidP="00931FA5">
            <w:pPr>
              <w:spacing w:before="60" w:after="30" w:line="276" w:lineRule="auto"/>
              <w:ind w:right="28"/>
              <w:rPr>
                <w:rFonts w:ascii="Arial" w:hAnsi="Arial" w:cs="Arial"/>
                <w:sz w:val="19"/>
                <w:szCs w:val="19"/>
              </w:rPr>
            </w:pPr>
            <w:r w:rsidRPr="00FD4C7B">
              <w:rPr>
                <w:rFonts w:ascii="Arial" w:hAnsi="Arial" w:cs="Arial"/>
                <w:sz w:val="19"/>
                <w:szCs w:val="19"/>
              </w:rPr>
              <w:t xml:space="preserve">   Net</w:t>
            </w:r>
          </w:p>
        </w:tc>
        <w:tc>
          <w:tcPr>
            <w:tcW w:w="1474" w:type="dxa"/>
            <w:vAlign w:val="bottom"/>
          </w:tcPr>
          <w:p w14:paraId="36F65642" w14:textId="77777777" w:rsidR="00057A0C" w:rsidRPr="00FD4C7B" w:rsidRDefault="00057A0C" w:rsidP="00931FA5">
            <w:pPr>
              <w:spacing w:before="60" w:after="30" w:line="276" w:lineRule="auto"/>
              <w:ind w:right="28"/>
              <w:rPr>
                <w:rFonts w:ascii="Arial" w:hAnsi="Arial" w:cs="Arial"/>
                <w:sz w:val="19"/>
                <w:szCs w:val="19"/>
              </w:rPr>
            </w:pPr>
          </w:p>
        </w:tc>
        <w:tc>
          <w:tcPr>
            <w:tcW w:w="236" w:type="dxa"/>
            <w:tcBorders>
              <w:left w:val="nil"/>
            </w:tcBorders>
          </w:tcPr>
          <w:p w14:paraId="2DB4235C" w14:textId="77777777" w:rsidR="00057A0C" w:rsidRPr="00FD4C7B" w:rsidRDefault="00057A0C" w:rsidP="00931FA5">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tcPr>
          <w:p w14:paraId="72BD4919" w14:textId="075C9421" w:rsidR="00057A0C" w:rsidRPr="00FD4C7B" w:rsidRDefault="00E33A55" w:rsidP="00931FA5">
            <w:pPr>
              <w:tabs>
                <w:tab w:val="clear" w:pos="907"/>
              </w:tabs>
              <w:spacing w:before="60" w:after="30" w:line="276" w:lineRule="auto"/>
              <w:jc w:val="right"/>
              <w:rPr>
                <w:rFonts w:ascii="Arial" w:hAnsi="Arial" w:cs="Arial"/>
                <w:sz w:val="19"/>
                <w:szCs w:val="19"/>
              </w:rPr>
            </w:pPr>
            <w:r>
              <w:rPr>
                <w:rFonts w:ascii="Arial" w:hAnsi="Arial" w:cs="Arial"/>
                <w:sz w:val="19"/>
                <w:szCs w:val="19"/>
              </w:rPr>
              <w:t>167,538</w:t>
            </w:r>
          </w:p>
        </w:tc>
        <w:tc>
          <w:tcPr>
            <w:tcW w:w="236" w:type="dxa"/>
          </w:tcPr>
          <w:p w14:paraId="62AA4BA0" w14:textId="77777777" w:rsidR="00057A0C" w:rsidRPr="00FD4C7B" w:rsidRDefault="00057A0C"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3A242998" w14:textId="4D9F350C" w:rsidR="00057A0C" w:rsidRPr="00FD4C7B" w:rsidRDefault="00057A0C" w:rsidP="0093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FD4C7B">
              <w:rPr>
                <w:rFonts w:ascii="Arial" w:hAnsi="Arial" w:cs="Arial"/>
                <w:sz w:val="19"/>
                <w:szCs w:val="19"/>
              </w:rPr>
              <w:t>206,430</w:t>
            </w:r>
          </w:p>
        </w:tc>
      </w:tr>
    </w:tbl>
    <w:p w14:paraId="02A93B9B" w14:textId="77777777" w:rsidR="007F74F0" w:rsidRDefault="007F74F0" w:rsidP="003467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9"/>
          <w:szCs w:val="19"/>
        </w:rPr>
      </w:pPr>
    </w:p>
    <w:p w14:paraId="4A50292F" w14:textId="3EDC80B0" w:rsidR="00043F88" w:rsidRDefault="00043F88" w:rsidP="00077FC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firstLine="6"/>
        <w:jc w:val="thaiDistribute"/>
        <w:rPr>
          <w:rFonts w:ascii="Arial" w:hAnsi="Arial" w:cs="Arial"/>
          <w:sz w:val="19"/>
          <w:szCs w:val="19"/>
          <w:lang w:val="en-GB"/>
        </w:rPr>
      </w:pPr>
      <w:r w:rsidRPr="00FD4C7B">
        <w:rPr>
          <w:rFonts w:ascii="Arial" w:hAnsi="Arial" w:cs="Arial"/>
          <w:sz w:val="19"/>
          <w:szCs w:val="19"/>
          <w:lang w:val="en-GB"/>
        </w:rPr>
        <w:t xml:space="preserve">Movements in </w:t>
      </w:r>
      <w:r w:rsidR="006B72B5">
        <w:rPr>
          <w:rFonts w:ascii="Arial" w:hAnsi="Arial" w:cs="Arial"/>
          <w:sz w:val="19"/>
          <w:szCs w:val="19"/>
          <w:lang w:val="en-GB"/>
        </w:rPr>
        <w:t>long-term</w:t>
      </w:r>
      <w:r w:rsidRPr="00FD4C7B">
        <w:rPr>
          <w:rFonts w:ascii="Arial" w:hAnsi="Arial" w:cs="Arial"/>
          <w:sz w:val="19"/>
          <w:szCs w:val="19"/>
          <w:cs/>
          <w:lang w:val="en-GB"/>
        </w:rPr>
        <w:t xml:space="preserve"> </w:t>
      </w:r>
      <w:r w:rsidRPr="00FD4C7B">
        <w:rPr>
          <w:rFonts w:ascii="Arial" w:hAnsi="Arial" w:cs="Arial"/>
          <w:sz w:val="19"/>
          <w:szCs w:val="19"/>
          <w:lang w:val="en-GB"/>
        </w:rPr>
        <w:t>loans</w:t>
      </w:r>
      <w:r w:rsidR="006B72B5">
        <w:rPr>
          <w:rFonts w:ascii="Arial" w:hAnsi="Arial" w:cs="Arial"/>
          <w:sz w:val="19"/>
          <w:szCs w:val="19"/>
          <w:lang w:val="en-GB"/>
        </w:rPr>
        <w:t xml:space="preserve"> from shareholder and other part</w:t>
      </w:r>
      <w:r w:rsidR="001E1DCB">
        <w:rPr>
          <w:rFonts w:ascii="Arial" w:hAnsi="Arial" w:cs="Arial"/>
          <w:sz w:val="19"/>
          <w:szCs w:val="19"/>
          <w:lang w:val="en-GB"/>
        </w:rPr>
        <w:t>ies</w:t>
      </w:r>
      <w:r w:rsidRPr="00FD4C7B">
        <w:rPr>
          <w:rFonts w:ascii="Arial" w:hAnsi="Arial" w:cs="Arial"/>
          <w:sz w:val="19"/>
          <w:szCs w:val="19"/>
          <w:cs/>
          <w:lang w:val="en-GB"/>
        </w:rPr>
        <w:t xml:space="preserve"> </w:t>
      </w:r>
      <w:r w:rsidRPr="00FD4C7B">
        <w:rPr>
          <w:rFonts w:ascii="Arial" w:hAnsi="Arial" w:cs="Arial"/>
          <w:sz w:val="19"/>
          <w:szCs w:val="19"/>
          <w:lang w:val="en-GB"/>
        </w:rPr>
        <w:t xml:space="preserve">for the </w:t>
      </w:r>
      <w:r>
        <w:rPr>
          <w:rFonts w:ascii="Arial" w:hAnsi="Arial" w:cs="Arial"/>
          <w:sz w:val="19"/>
          <w:szCs w:val="19"/>
          <w:lang w:val="en-GB"/>
        </w:rPr>
        <w:t>nine</w:t>
      </w:r>
      <w:r w:rsidRPr="00FD4C7B">
        <w:rPr>
          <w:rFonts w:ascii="Arial" w:hAnsi="Arial" w:cs="Arial"/>
          <w:sz w:val="19"/>
          <w:szCs w:val="19"/>
          <w:lang w:val="en-GB"/>
        </w:rPr>
        <w:t>-month</w:t>
      </w:r>
      <w:r w:rsidRPr="00FD4C7B">
        <w:rPr>
          <w:rFonts w:ascii="Arial" w:hAnsi="Arial" w:cs="Arial"/>
          <w:sz w:val="19"/>
          <w:szCs w:val="19"/>
          <w:cs/>
          <w:lang w:val="en-GB"/>
        </w:rPr>
        <w:t xml:space="preserve"> </w:t>
      </w:r>
      <w:r w:rsidRPr="00FD4C7B">
        <w:rPr>
          <w:rFonts w:ascii="Arial" w:hAnsi="Arial" w:cs="Arial"/>
          <w:sz w:val="19"/>
          <w:szCs w:val="19"/>
          <w:lang w:val="en-GB"/>
        </w:rPr>
        <w:t xml:space="preserve">period ended </w:t>
      </w:r>
      <w:r w:rsidR="00077FC3">
        <w:rPr>
          <w:rFonts w:ascii="Arial" w:hAnsi="Arial" w:cstheme="minorBidi"/>
          <w:sz w:val="19"/>
          <w:szCs w:val="19"/>
          <w:cs/>
          <w:lang w:val="en-GB"/>
        </w:rPr>
        <w:br/>
      </w:r>
      <w:r w:rsidRPr="00FD4C7B">
        <w:rPr>
          <w:rFonts w:ascii="Arial" w:hAnsi="Arial" w:cs="Arial"/>
          <w:sz w:val="19"/>
          <w:szCs w:val="19"/>
          <w:lang w:val="en-GB"/>
        </w:rPr>
        <w:t xml:space="preserve">30 </w:t>
      </w:r>
      <w:r w:rsidRPr="004C6705">
        <w:rPr>
          <w:rFonts w:ascii="Arial" w:hAnsi="Arial" w:cs="Arial"/>
          <w:sz w:val="19"/>
          <w:szCs w:val="19"/>
          <w:lang w:val="en-GB"/>
        </w:rPr>
        <w:t>September</w:t>
      </w:r>
      <w:r w:rsidRPr="00FD4C7B">
        <w:rPr>
          <w:rFonts w:ascii="Arial" w:hAnsi="Arial" w:cs="Arial"/>
          <w:sz w:val="19"/>
          <w:szCs w:val="19"/>
          <w:lang w:val="en-GB"/>
        </w:rPr>
        <w:t xml:space="preserve"> 2022 are</w:t>
      </w:r>
      <w:r w:rsidRPr="00FD4C7B">
        <w:rPr>
          <w:rFonts w:ascii="Arial" w:hAnsi="Arial" w:cs="Arial"/>
          <w:sz w:val="19"/>
          <w:szCs w:val="19"/>
          <w:cs/>
          <w:lang w:val="en-GB"/>
        </w:rPr>
        <w:t xml:space="preserve"> </w:t>
      </w:r>
      <w:r w:rsidRPr="00FD4C7B">
        <w:rPr>
          <w:rFonts w:ascii="Arial" w:hAnsi="Arial" w:cs="Arial"/>
          <w:sz w:val="19"/>
          <w:szCs w:val="19"/>
          <w:lang w:val="en-GB"/>
        </w:rPr>
        <w:t>as</w:t>
      </w:r>
      <w:r w:rsidRPr="00FD4C7B">
        <w:rPr>
          <w:rFonts w:ascii="Arial" w:hAnsi="Arial" w:cs="Arial"/>
          <w:sz w:val="19"/>
          <w:szCs w:val="19"/>
          <w:cs/>
          <w:lang w:val="en-GB"/>
        </w:rPr>
        <w:t xml:space="preserve"> </w:t>
      </w:r>
      <w:r w:rsidRPr="00FD4C7B">
        <w:rPr>
          <w:rFonts w:ascii="Arial" w:hAnsi="Arial" w:cs="Arial"/>
          <w:sz w:val="19"/>
          <w:szCs w:val="19"/>
          <w:lang w:val="en-GB"/>
        </w:rPr>
        <w:t>follows</w:t>
      </w:r>
      <w:r w:rsidRPr="00FD4C7B">
        <w:rPr>
          <w:rFonts w:ascii="Arial" w:hAnsi="Arial" w:cs="Arial"/>
          <w:sz w:val="19"/>
          <w:szCs w:val="19"/>
          <w:cs/>
          <w:lang w:val="en-GB"/>
        </w:rPr>
        <w:t>:</w:t>
      </w:r>
    </w:p>
    <w:p w14:paraId="5AE5268A" w14:textId="77777777" w:rsidR="006B72B5" w:rsidRPr="00077FC3" w:rsidRDefault="006B72B5" w:rsidP="003467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0"/>
          <w:szCs w:val="10"/>
        </w:rPr>
      </w:pPr>
    </w:p>
    <w:tbl>
      <w:tblPr>
        <w:tblW w:w="8996" w:type="dxa"/>
        <w:tblInd w:w="360" w:type="dxa"/>
        <w:tblLayout w:type="fixed"/>
        <w:tblLook w:val="0000" w:firstRow="0" w:lastRow="0" w:firstColumn="0" w:lastColumn="0" w:noHBand="0" w:noVBand="0"/>
      </w:tblPr>
      <w:tblGrid>
        <w:gridCol w:w="633"/>
        <w:gridCol w:w="5953"/>
        <w:gridCol w:w="2410"/>
      </w:tblGrid>
      <w:tr w:rsidR="009A30C1" w:rsidRPr="00FD4C7B" w14:paraId="4E88836C" w14:textId="77777777" w:rsidTr="007867D0">
        <w:trPr>
          <w:cantSplit/>
          <w:trHeight w:val="135"/>
        </w:trPr>
        <w:tc>
          <w:tcPr>
            <w:tcW w:w="6586" w:type="dxa"/>
            <w:gridSpan w:val="2"/>
          </w:tcPr>
          <w:p w14:paraId="0556F37D" w14:textId="77777777" w:rsidR="009A30C1" w:rsidRPr="00FD4C7B" w:rsidRDefault="009A30C1" w:rsidP="007867D0">
            <w:pPr>
              <w:spacing w:before="60" w:after="30" w:line="276" w:lineRule="auto"/>
              <w:rPr>
                <w:rFonts w:ascii="Arial" w:hAnsi="Arial" w:cs="Arial"/>
                <w:sz w:val="19"/>
                <w:szCs w:val="19"/>
                <w:cs/>
              </w:rPr>
            </w:pPr>
          </w:p>
        </w:tc>
        <w:tc>
          <w:tcPr>
            <w:tcW w:w="2410" w:type="dxa"/>
            <w:vAlign w:val="center"/>
          </w:tcPr>
          <w:p w14:paraId="73C7AEC4" w14:textId="77777777" w:rsidR="009A30C1" w:rsidRPr="00FD4C7B" w:rsidRDefault="009A30C1" w:rsidP="007867D0">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9A30C1" w:rsidRPr="00FD4C7B" w14:paraId="6F049FDB" w14:textId="77777777" w:rsidTr="007867D0">
        <w:trPr>
          <w:cantSplit/>
          <w:trHeight w:val="243"/>
        </w:trPr>
        <w:tc>
          <w:tcPr>
            <w:tcW w:w="6586" w:type="dxa"/>
            <w:gridSpan w:val="2"/>
          </w:tcPr>
          <w:p w14:paraId="6626A790" w14:textId="77777777" w:rsidR="009A30C1" w:rsidRPr="00FD4C7B" w:rsidRDefault="009A30C1" w:rsidP="007867D0">
            <w:pPr>
              <w:spacing w:before="60" w:after="30" w:line="276" w:lineRule="auto"/>
              <w:rPr>
                <w:rFonts w:ascii="Arial" w:hAnsi="Arial" w:cs="Arial"/>
                <w:sz w:val="19"/>
                <w:szCs w:val="19"/>
                <w:cs/>
              </w:rPr>
            </w:pPr>
          </w:p>
        </w:tc>
        <w:tc>
          <w:tcPr>
            <w:tcW w:w="2410" w:type="dxa"/>
            <w:tcBorders>
              <w:bottom w:val="single" w:sz="4" w:space="0" w:color="auto"/>
            </w:tcBorders>
          </w:tcPr>
          <w:p w14:paraId="73F73DA4" w14:textId="77777777" w:rsidR="009A30C1" w:rsidRPr="00FD4C7B" w:rsidRDefault="009A30C1" w:rsidP="007867D0">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9A30C1" w:rsidRPr="00FD4C7B" w14:paraId="22D18701" w14:textId="77777777" w:rsidTr="007867D0">
        <w:trPr>
          <w:cantSplit/>
          <w:trHeight w:val="333"/>
        </w:trPr>
        <w:tc>
          <w:tcPr>
            <w:tcW w:w="6586" w:type="dxa"/>
            <w:gridSpan w:val="2"/>
          </w:tcPr>
          <w:p w14:paraId="1F758853" w14:textId="77777777" w:rsidR="009A30C1" w:rsidRPr="00FD4C7B" w:rsidRDefault="009A30C1" w:rsidP="007867D0">
            <w:pPr>
              <w:spacing w:before="60" w:after="30" w:line="276" w:lineRule="auto"/>
              <w:rPr>
                <w:rFonts w:ascii="Arial" w:hAnsi="Arial" w:cs="Arial"/>
                <w:sz w:val="16"/>
                <w:szCs w:val="16"/>
                <w:cs/>
              </w:rPr>
            </w:pPr>
          </w:p>
        </w:tc>
        <w:tc>
          <w:tcPr>
            <w:tcW w:w="2410" w:type="dxa"/>
            <w:tcBorders>
              <w:top w:val="single" w:sz="4" w:space="0" w:color="auto"/>
            </w:tcBorders>
          </w:tcPr>
          <w:p w14:paraId="7AFBA40D" w14:textId="77777777" w:rsidR="009A30C1" w:rsidRPr="00FD4C7B" w:rsidRDefault="009A30C1" w:rsidP="007867D0">
            <w:pPr>
              <w:spacing w:before="60" w:after="30" w:line="276" w:lineRule="auto"/>
              <w:rPr>
                <w:rFonts w:ascii="Arial" w:hAnsi="Arial" w:cs="Arial"/>
                <w:sz w:val="16"/>
                <w:szCs w:val="16"/>
                <w:cs/>
              </w:rPr>
            </w:pPr>
          </w:p>
        </w:tc>
      </w:tr>
      <w:tr w:rsidR="009A30C1" w:rsidRPr="00FD4C7B" w14:paraId="0A51566F" w14:textId="77777777" w:rsidTr="007867D0">
        <w:trPr>
          <w:cantSplit/>
          <w:trHeight w:val="362"/>
        </w:trPr>
        <w:tc>
          <w:tcPr>
            <w:tcW w:w="6586" w:type="dxa"/>
            <w:gridSpan w:val="2"/>
          </w:tcPr>
          <w:p w14:paraId="5B34E3A4" w14:textId="3D6CB440" w:rsidR="009A30C1" w:rsidRPr="00FD4C7B" w:rsidRDefault="009A30C1" w:rsidP="007867D0">
            <w:pPr>
              <w:spacing w:before="60" w:after="30" w:line="276" w:lineRule="auto"/>
              <w:ind w:left="-41" w:right="-43"/>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1</w:t>
            </w:r>
            <w:r w:rsidRPr="00FD4C7B">
              <w:rPr>
                <w:rFonts w:ascii="Arial" w:hAnsi="Arial" w:cs="Arial"/>
                <w:sz w:val="19"/>
                <w:szCs w:val="19"/>
                <w:cs/>
              </w:rPr>
              <w:t xml:space="preserve"> </w:t>
            </w:r>
            <w:r w:rsidRPr="00FD4C7B">
              <w:rPr>
                <w:rFonts w:ascii="Arial" w:hAnsi="Arial" w:cs="Arial"/>
                <w:sz w:val="19"/>
                <w:szCs w:val="19"/>
              </w:rPr>
              <w:t>January 2022</w:t>
            </w:r>
          </w:p>
        </w:tc>
        <w:tc>
          <w:tcPr>
            <w:tcW w:w="2410" w:type="dxa"/>
            <w:shd w:val="clear" w:color="auto" w:fill="auto"/>
          </w:tcPr>
          <w:p w14:paraId="170DDFD9" w14:textId="64F5A58A" w:rsidR="009A30C1" w:rsidRPr="00FD4C7B" w:rsidRDefault="009A30C1" w:rsidP="007867D0">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242,286</w:t>
            </w:r>
          </w:p>
        </w:tc>
      </w:tr>
      <w:tr w:rsidR="009A30C1" w:rsidRPr="00FD4C7B" w14:paraId="7999FEB0" w14:textId="77777777" w:rsidTr="009A30C1">
        <w:trPr>
          <w:cantSplit/>
          <w:trHeight w:val="362"/>
        </w:trPr>
        <w:tc>
          <w:tcPr>
            <w:tcW w:w="633" w:type="dxa"/>
          </w:tcPr>
          <w:p w14:paraId="248D2B5F" w14:textId="77777777" w:rsidR="009A30C1" w:rsidRPr="00386961" w:rsidRDefault="009A30C1" w:rsidP="009A30C1">
            <w:pPr>
              <w:spacing w:before="60" w:after="30" w:line="276" w:lineRule="auto"/>
              <w:ind w:left="-41" w:right="-43"/>
              <w:jc w:val="both"/>
              <w:rPr>
                <w:rFonts w:ascii="Arial" w:hAnsi="Arial" w:cs="Arial"/>
                <w:bCs/>
                <w:sz w:val="19"/>
                <w:szCs w:val="19"/>
                <w:u w:val="single"/>
              </w:rPr>
            </w:pPr>
            <w:r w:rsidRPr="00386961">
              <w:rPr>
                <w:rFonts w:ascii="Arial" w:hAnsi="Arial" w:cs="Arial"/>
                <w:bCs/>
                <w:sz w:val="19"/>
                <w:szCs w:val="19"/>
                <w:u w:val="single"/>
              </w:rPr>
              <w:t>Add</w:t>
            </w:r>
          </w:p>
        </w:tc>
        <w:tc>
          <w:tcPr>
            <w:tcW w:w="5953" w:type="dxa"/>
          </w:tcPr>
          <w:p w14:paraId="418821F8" w14:textId="42035262" w:rsidR="009A30C1" w:rsidRPr="0095055E" w:rsidRDefault="009A30C1" w:rsidP="0095055E">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Additional borrowings</w:t>
            </w:r>
          </w:p>
        </w:tc>
        <w:tc>
          <w:tcPr>
            <w:tcW w:w="2410" w:type="dxa"/>
            <w:shd w:val="clear" w:color="auto" w:fill="auto"/>
          </w:tcPr>
          <w:p w14:paraId="1E8BF09A" w14:textId="3EDC8988" w:rsidR="009A30C1" w:rsidRPr="00FD4C7B" w:rsidRDefault="009A30C1" w:rsidP="009A30C1">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w:t>
            </w:r>
          </w:p>
        </w:tc>
      </w:tr>
      <w:tr w:rsidR="009A30C1" w:rsidRPr="00FD4C7B" w14:paraId="401F859F" w14:textId="77777777" w:rsidTr="009A30C1">
        <w:trPr>
          <w:cantSplit/>
          <w:trHeight w:val="270"/>
        </w:trPr>
        <w:tc>
          <w:tcPr>
            <w:tcW w:w="633" w:type="dxa"/>
          </w:tcPr>
          <w:p w14:paraId="1EFD2F64" w14:textId="7F49D331" w:rsidR="009A30C1" w:rsidRPr="00386961" w:rsidRDefault="009A30C1" w:rsidP="009A30C1">
            <w:pPr>
              <w:spacing w:before="60" w:after="30" w:line="276" w:lineRule="auto"/>
              <w:ind w:left="360" w:right="-43" w:hanging="401"/>
              <w:jc w:val="both"/>
              <w:rPr>
                <w:rFonts w:ascii="Arial" w:hAnsi="Arial" w:cs="Arial"/>
                <w:bCs/>
                <w:sz w:val="19"/>
                <w:szCs w:val="19"/>
                <w:u w:val="single"/>
              </w:rPr>
            </w:pPr>
            <w:r w:rsidRPr="00386961">
              <w:rPr>
                <w:rFonts w:ascii="Arial" w:hAnsi="Arial" w:cs="Arial"/>
                <w:bCs/>
                <w:sz w:val="19"/>
                <w:szCs w:val="19"/>
                <w:u w:val="single"/>
              </w:rPr>
              <w:t>Less</w:t>
            </w:r>
          </w:p>
        </w:tc>
        <w:tc>
          <w:tcPr>
            <w:tcW w:w="5953" w:type="dxa"/>
          </w:tcPr>
          <w:p w14:paraId="6D6DA88D" w14:textId="48AA8016" w:rsidR="009A30C1" w:rsidRPr="0095055E" w:rsidRDefault="009A30C1" w:rsidP="0095055E">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Repayments</w:t>
            </w:r>
          </w:p>
        </w:tc>
        <w:tc>
          <w:tcPr>
            <w:tcW w:w="2410" w:type="dxa"/>
            <w:tcBorders>
              <w:bottom w:val="single" w:sz="4" w:space="0" w:color="auto"/>
            </w:tcBorders>
            <w:shd w:val="clear" w:color="auto" w:fill="auto"/>
          </w:tcPr>
          <w:p w14:paraId="22E82D53" w14:textId="3DEBFA6E" w:rsidR="009A30C1" w:rsidRPr="00FD4C7B" w:rsidRDefault="009A30C1" w:rsidP="009A30C1">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(34,392)</w:t>
            </w:r>
          </w:p>
        </w:tc>
      </w:tr>
      <w:tr w:rsidR="009A30C1" w:rsidRPr="00FD4C7B" w14:paraId="00A10B15" w14:textId="77777777" w:rsidTr="007867D0">
        <w:trPr>
          <w:cantSplit/>
          <w:trHeight w:val="315"/>
        </w:trPr>
        <w:tc>
          <w:tcPr>
            <w:tcW w:w="6586" w:type="dxa"/>
            <w:gridSpan w:val="2"/>
          </w:tcPr>
          <w:p w14:paraId="1455EEA5" w14:textId="362E00F6" w:rsidR="009A30C1" w:rsidRPr="00FD4C7B" w:rsidRDefault="009A30C1" w:rsidP="009A30C1">
            <w:pPr>
              <w:spacing w:before="60" w:after="30" w:line="276" w:lineRule="auto"/>
              <w:ind w:left="360" w:right="-43" w:hanging="401"/>
              <w:jc w:val="both"/>
              <w:rPr>
                <w:rFonts w:ascii="Arial" w:hAnsi="Arial" w:cs="Arial"/>
                <w:bCs/>
                <w:sz w:val="19"/>
                <w:szCs w:val="19"/>
              </w:rPr>
            </w:pPr>
            <w:r w:rsidRPr="00FD4C7B">
              <w:rPr>
                <w:rFonts w:ascii="Arial" w:hAnsi="Arial" w:cs="Arial"/>
                <w:sz w:val="19"/>
                <w:szCs w:val="19"/>
              </w:rPr>
              <w:t>Balance as</w:t>
            </w:r>
            <w:r w:rsidRPr="00FD4C7B">
              <w:rPr>
                <w:rFonts w:ascii="Arial" w:hAnsi="Arial" w:cs="Arial"/>
                <w:sz w:val="19"/>
                <w:szCs w:val="19"/>
                <w:cs/>
              </w:rPr>
              <w:t xml:space="preserve"> </w:t>
            </w:r>
            <w:r w:rsidRPr="00FD4C7B">
              <w:rPr>
                <w:rFonts w:ascii="Arial" w:hAnsi="Arial" w:cs="Arial"/>
                <w:sz w:val="19"/>
                <w:szCs w:val="19"/>
              </w:rPr>
              <w:t xml:space="preserve">of 30 </w:t>
            </w:r>
            <w:r w:rsidRPr="004C6705">
              <w:rPr>
                <w:rFonts w:ascii="Arial" w:hAnsi="Arial" w:cs="Arial"/>
                <w:sz w:val="19"/>
                <w:szCs w:val="19"/>
              </w:rPr>
              <w:t>September</w:t>
            </w:r>
            <w:r w:rsidRPr="00FD4C7B">
              <w:rPr>
                <w:rFonts w:ascii="Arial" w:hAnsi="Arial" w:cs="Arial"/>
                <w:sz w:val="19"/>
                <w:szCs w:val="19"/>
              </w:rPr>
              <w:t xml:space="preserve"> 2022</w:t>
            </w:r>
          </w:p>
        </w:tc>
        <w:tc>
          <w:tcPr>
            <w:tcW w:w="2410" w:type="dxa"/>
            <w:tcBorders>
              <w:top w:val="single" w:sz="4" w:space="0" w:color="auto"/>
              <w:bottom w:val="single" w:sz="12" w:space="0" w:color="auto"/>
            </w:tcBorders>
            <w:shd w:val="clear" w:color="auto" w:fill="auto"/>
          </w:tcPr>
          <w:p w14:paraId="3FB0E72A" w14:textId="62E5EE86" w:rsidR="009A30C1" w:rsidRPr="00FD4C7B" w:rsidRDefault="009A30C1" w:rsidP="009A30C1">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207,894</w:t>
            </w:r>
          </w:p>
        </w:tc>
      </w:tr>
    </w:tbl>
    <w:p w14:paraId="14768C82" w14:textId="77777777" w:rsidR="009A30C1" w:rsidRDefault="009A30C1" w:rsidP="003467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9"/>
          <w:szCs w:val="19"/>
        </w:rPr>
      </w:pPr>
    </w:p>
    <w:p w14:paraId="1D9B0230" w14:textId="0D9B0606" w:rsidR="00F764FC" w:rsidRPr="00FD4C7B" w:rsidRDefault="00933D2C" w:rsidP="00765E1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26"/>
        <w:rPr>
          <w:rFonts w:ascii="Arial" w:hAnsi="Arial" w:cstheme="minorBidi"/>
          <w:sz w:val="19"/>
          <w:szCs w:val="19"/>
        </w:rPr>
      </w:pPr>
      <w:r w:rsidRPr="00FD4C7B">
        <w:rPr>
          <w:rFonts w:ascii="Arial" w:hAnsi="Arial" w:cs="Arial"/>
          <w:sz w:val="19"/>
          <w:szCs w:val="19"/>
        </w:rPr>
        <w:t>Loan</w:t>
      </w:r>
      <w:r w:rsidR="00EA69DE">
        <w:rPr>
          <w:rFonts w:ascii="Arial" w:hAnsi="Arial" w:cs="Arial"/>
          <w:sz w:val="19"/>
          <w:szCs w:val="19"/>
        </w:rPr>
        <w:t>s</w:t>
      </w:r>
      <w:r w:rsidRPr="00FD4C7B">
        <w:rPr>
          <w:rFonts w:ascii="Arial" w:hAnsi="Arial" w:cs="Arial"/>
          <w:sz w:val="19"/>
          <w:szCs w:val="19"/>
        </w:rPr>
        <w:t xml:space="preserve"> from </w:t>
      </w:r>
      <w:r w:rsidR="00562F35" w:rsidRPr="00FD4C7B">
        <w:rPr>
          <w:rFonts w:ascii="Arial" w:hAnsi="Arial" w:cs="Arial"/>
          <w:sz w:val="19"/>
          <w:szCs w:val="19"/>
        </w:rPr>
        <w:t>share</w:t>
      </w:r>
      <w:r w:rsidR="00BD3476" w:rsidRPr="00FD4C7B">
        <w:rPr>
          <w:rFonts w:ascii="Arial" w:hAnsi="Arial" w:cs="Arial"/>
          <w:sz w:val="19"/>
          <w:szCs w:val="19"/>
        </w:rPr>
        <w:t>holder and other part</w:t>
      </w:r>
      <w:r w:rsidR="001E1DCB">
        <w:rPr>
          <w:rFonts w:ascii="Arial" w:hAnsi="Arial" w:cs="Arial"/>
          <w:sz w:val="19"/>
          <w:szCs w:val="19"/>
        </w:rPr>
        <w:t>ies</w:t>
      </w:r>
      <w:r w:rsidRPr="00FD4C7B">
        <w:rPr>
          <w:rFonts w:ascii="Arial" w:hAnsi="Arial" w:cs="Arial"/>
          <w:sz w:val="19"/>
          <w:szCs w:val="19"/>
        </w:rPr>
        <w:t xml:space="preserve"> </w:t>
      </w:r>
      <w:r w:rsidR="00174F80">
        <w:rPr>
          <w:rFonts w:ascii="Arial" w:hAnsi="Arial" w:cs="Arial"/>
          <w:sz w:val="19"/>
          <w:szCs w:val="19"/>
        </w:rPr>
        <w:t>are not collateralized</w:t>
      </w:r>
      <w:r w:rsidRPr="00FD4C7B">
        <w:rPr>
          <w:rFonts w:ascii="Arial" w:hAnsi="Arial" w:cs="Arial"/>
          <w:sz w:val="19"/>
          <w:szCs w:val="19"/>
        </w:rPr>
        <w:t>.</w:t>
      </w:r>
      <w:r w:rsidR="00F764FC" w:rsidRPr="00FD4C7B">
        <w:rPr>
          <w:rFonts w:ascii="Arial" w:hAnsi="Arial" w:cstheme="minorBidi"/>
          <w:sz w:val="19"/>
          <w:szCs w:val="19"/>
        </w:rPr>
        <w:br w:type="page"/>
      </w:r>
    </w:p>
    <w:p w14:paraId="217C0109" w14:textId="2E6A16B1" w:rsidR="003A58E4" w:rsidRPr="00FD4C7B" w:rsidRDefault="003A58E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LONG – TERM LOANS FROM FINANCIAL INSTITUTIONS</w:t>
      </w:r>
    </w:p>
    <w:p w14:paraId="09822D27" w14:textId="77777777" w:rsidR="00BB0A47" w:rsidRPr="00FD4C7B"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026DAD5D" w14:textId="43A06108" w:rsidR="00FB3B75" w:rsidRPr="00FD4C7B" w:rsidRDefault="003C089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r w:rsidRPr="00FD4C7B">
        <w:rPr>
          <w:rFonts w:ascii="Arial" w:hAnsi="Arial" w:cs="Arial"/>
          <w:sz w:val="19"/>
          <w:szCs w:val="19"/>
        </w:rPr>
        <w:t xml:space="preserve">The </w:t>
      </w:r>
      <w:r w:rsidR="00BB0A47" w:rsidRPr="00FD4C7B">
        <w:rPr>
          <w:rFonts w:ascii="Arial" w:hAnsi="Arial" w:cs="Arial"/>
          <w:sz w:val="19"/>
          <w:szCs w:val="19"/>
        </w:rPr>
        <w:t xml:space="preserve">Company </w:t>
      </w:r>
      <w:r w:rsidRPr="00FD4C7B">
        <w:rPr>
          <w:rFonts w:ascii="Arial" w:hAnsi="Arial" w:cs="Arial"/>
          <w:sz w:val="19"/>
          <w:szCs w:val="19"/>
        </w:rPr>
        <w:t xml:space="preserve">had </w:t>
      </w:r>
      <w:r w:rsidR="00BB0A47" w:rsidRPr="00FD4C7B">
        <w:rPr>
          <w:rFonts w:ascii="Arial" w:hAnsi="Arial" w:cs="Arial"/>
          <w:sz w:val="19"/>
          <w:szCs w:val="19"/>
        </w:rPr>
        <w:t>obtained</w:t>
      </w:r>
      <w:r w:rsidR="00A27CFD" w:rsidRPr="00FD4C7B">
        <w:rPr>
          <w:rFonts w:ascii="Arial" w:hAnsi="Arial" w:cs="Arial"/>
          <w:sz w:val="16"/>
          <w:szCs w:val="16"/>
          <w:lang w:val="en-GB"/>
        </w:rPr>
        <w:t xml:space="preserve"> </w:t>
      </w:r>
      <w:r w:rsidR="00967B12" w:rsidRPr="00FD4C7B">
        <w:rPr>
          <w:rFonts w:ascii="Arial" w:hAnsi="Arial" w:cs="Arial"/>
          <w:sz w:val="16"/>
          <w:szCs w:val="16"/>
        </w:rPr>
        <w:t>l</w:t>
      </w:r>
      <w:r w:rsidR="00A27CFD" w:rsidRPr="00FD4C7B">
        <w:rPr>
          <w:rFonts w:ascii="Arial" w:hAnsi="Arial" w:cs="Arial"/>
          <w:sz w:val="19"/>
          <w:szCs w:val="19"/>
        </w:rPr>
        <w:t>ong - term loans with collaterals</w:t>
      </w:r>
      <w:r w:rsidR="00BB0A47" w:rsidRPr="00FD4C7B">
        <w:rPr>
          <w:rFonts w:ascii="Arial" w:hAnsi="Arial" w:cs="Arial"/>
          <w:sz w:val="19"/>
          <w:szCs w:val="19"/>
        </w:rPr>
        <w:t xml:space="preserve"> from two local</w:t>
      </w:r>
      <w:r w:rsidR="00F30A87" w:rsidRPr="00FD4C7B">
        <w:rPr>
          <w:rFonts w:ascii="Arial" w:hAnsi="Arial" w:cs="Arial"/>
          <w:sz w:val="19"/>
          <w:szCs w:val="19"/>
        </w:rPr>
        <w:t xml:space="preserve"> banks </w:t>
      </w:r>
      <w:r w:rsidR="007773EE" w:rsidRPr="00FD4C7B">
        <w:rPr>
          <w:rFonts w:ascii="Arial" w:hAnsi="Arial" w:cs="Browallia New"/>
          <w:sz w:val="19"/>
          <w:szCs w:val="24"/>
        </w:rPr>
        <w:t xml:space="preserve">and </w:t>
      </w:r>
      <w:r w:rsidR="002E5B5F" w:rsidRPr="00FD4C7B">
        <w:rPr>
          <w:rFonts w:ascii="Arial" w:hAnsi="Arial" w:cs="Browallia New"/>
          <w:sz w:val="19"/>
          <w:szCs w:val="24"/>
        </w:rPr>
        <w:t>liabi</w:t>
      </w:r>
      <w:r w:rsidR="000345E1" w:rsidRPr="00FD4C7B">
        <w:rPr>
          <w:rFonts w:ascii="Arial" w:hAnsi="Arial" w:cs="Browallia New"/>
          <w:sz w:val="19"/>
          <w:szCs w:val="24"/>
        </w:rPr>
        <w:t>lities</w:t>
      </w:r>
      <w:r w:rsidR="007773EE" w:rsidRPr="00FD4C7B">
        <w:rPr>
          <w:rFonts w:ascii="Arial" w:hAnsi="Arial" w:cs="Browallia New"/>
          <w:sz w:val="19"/>
          <w:szCs w:val="24"/>
        </w:rPr>
        <w:t xml:space="preserve"> from</w:t>
      </w:r>
      <w:r w:rsidR="00E901AA" w:rsidRPr="00FD4C7B">
        <w:rPr>
          <w:rFonts w:ascii="Arial" w:hAnsi="Arial" w:cs="Browallia New"/>
          <w:sz w:val="19"/>
          <w:szCs w:val="24"/>
        </w:rPr>
        <w:t xml:space="preserve"> financial</w:t>
      </w:r>
      <w:r w:rsidR="007773EE" w:rsidRPr="00FD4C7B">
        <w:rPr>
          <w:rFonts w:ascii="Arial" w:hAnsi="Arial" w:cs="Browallia New"/>
          <w:sz w:val="19"/>
          <w:szCs w:val="24"/>
        </w:rPr>
        <w:t xml:space="preserve"> guarantee of </w:t>
      </w:r>
      <w:r w:rsidR="00980992" w:rsidRPr="00FD4C7B">
        <w:rPr>
          <w:rFonts w:ascii="Arial" w:hAnsi="Arial" w:cs="Browallia New"/>
          <w:sz w:val="19"/>
          <w:szCs w:val="24"/>
        </w:rPr>
        <w:t>other</w:t>
      </w:r>
      <w:r w:rsidR="00432A69" w:rsidRPr="00FD4C7B">
        <w:rPr>
          <w:rFonts w:ascii="Arial" w:hAnsi="Arial" w:cs="Browallia New"/>
          <w:sz w:val="19"/>
          <w:szCs w:val="24"/>
        </w:rPr>
        <w:t xml:space="preserve"> com</w:t>
      </w:r>
      <w:r w:rsidR="008D55F5" w:rsidRPr="00FD4C7B">
        <w:rPr>
          <w:rFonts w:ascii="Arial" w:hAnsi="Arial" w:cs="Browallia New"/>
          <w:sz w:val="19"/>
          <w:szCs w:val="24"/>
        </w:rPr>
        <w:t>pany</w:t>
      </w:r>
      <w:r w:rsidR="009D3C6C" w:rsidRPr="00FD4C7B">
        <w:rPr>
          <w:rFonts w:ascii="Arial" w:hAnsi="Arial" w:cs="Browallia New"/>
          <w:sz w:val="19"/>
          <w:szCs w:val="24"/>
        </w:rPr>
        <w:t>’s</w:t>
      </w:r>
      <w:r w:rsidR="006E4654" w:rsidRPr="00FD4C7B">
        <w:rPr>
          <w:rFonts w:ascii="Arial" w:hAnsi="Arial" w:cs="Browallia New"/>
          <w:sz w:val="19"/>
          <w:szCs w:val="24"/>
        </w:rPr>
        <w:t xml:space="preserve"> loans which the Company </w:t>
      </w:r>
      <w:r w:rsidR="009057FD" w:rsidRPr="00FD4C7B">
        <w:rPr>
          <w:rFonts w:ascii="Arial" w:hAnsi="Arial" w:cs="Browallia New"/>
          <w:sz w:val="19"/>
          <w:szCs w:val="24"/>
        </w:rPr>
        <w:t>must</w:t>
      </w:r>
      <w:r w:rsidR="006E4654" w:rsidRPr="00FD4C7B">
        <w:rPr>
          <w:rFonts w:ascii="Arial" w:hAnsi="Arial" w:cs="Browallia New"/>
          <w:sz w:val="19"/>
          <w:szCs w:val="24"/>
        </w:rPr>
        <w:t xml:space="preserve"> repay </w:t>
      </w:r>
      <w:r w:rsidR="00F30A87" w:rsidRPr="00FD4C7B">
        <w:rPr>
          <w:rFonts w:ascii="Arial" w:hAnsi="Arial" w:cs="Arial"/>
          <w:sz w:val="19"/>
          <w:szCs w:val="19"/>
        </w:rPr>
        <w:t>as follows</w:t>
      </w:r>
      <w:r w:rsidR="00BB0A47" w:rsidRPr="00FD4C7B">
        <w:rPr>
          <w:rFonts w:ascii="Arial" w:hAnsi="Arial" w:cs="Arial"/>
          <w:sz w:val="19"/>
          <w:szCs w:val="19"/>
        </w:rPr>
        <w:t>:</w:t>
      </w:r>
    </w:p>
    <w:p w14:paraId="49978523" w14:textId="7540D5C7" w:rsidR="005D538B" w:rsidRPr="00FD4C7B" w:rsidRDefault="005D538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p>
    <w:tbl>
      <w:tblPr>
        <w:tblStyle w:val="TableGrid"/>
        <w:tblW w:w="9043"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9"/>
        <w:gridCol w:w="1132"/>
        <w:gridCol w:w="1474"/>
        <w:gridCol w:w="1474"/>
        <w:gridCol w:w="1463"/>
        <w:gridCol w:w="11"/>
      </w:tblGrid>
      <w:tr w:rsidR="00FD4C7B" w:rsidRPr="00FD4C7B" w14:paraId="24F37F9A" w14:textId="77777777" w:rsidTr="0006130E">
        <w:trPr>
          <w:gridAfter w:val="1"/>
          <w:wAfter w:w="11" w:type="dxa"/>
        </w:trPr>
        <w:tc>
          <w:tcPr>
            <w:tcW w:w="3489" w:type="dxa"/>
            <w:shd w:val="clear" w:color="auto" w:fill="auto"/>
          </w:tcPr>
          <w:p w14:paraId="7473BACF" w14:textId="77777777" w:rsidR="00662F3A" w:rsidRPr="00FD4C7B"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rPr>
            </w:pPr>
          </w:p>
        </w:tc>
        <w:tc>
          <w:tcPr>
            <w:tcW w:w="1132" w:type="dxa"/>
          </w:tcPr>
          <w:p w14:paraId="59968CA2" w14:textId="77777777" w:rsidR="00662F3A" w:rsidRPr="00FD4C7B"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6"/>
                <w:szCs w:val="16"/>
              </w:rPr>
            </w:pPr>
          </w:p>
        </w:tc>
        <w:tc>
          <w:tcPr>
            <w:tcW w:w="4411" w:type="dxa"/>
            <w:gridSpan w:val="3"/>
            <w:shd w:val="clear" w:color="auto" w:fill="auto"/>
          </w:tcPr>
          <w:p w14:paraId="16D282E0" w14:textId="63E1696E" w:rsidR="00662F3A" w:rsidRPr="00FD4C7B"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6"/>
                <w:szCs w:val="16"/>
              </w:rPr>
            </w:pPr>
            <w:r w:rsidRPr="00FD4C7B">
              <w:rPr>
                <w:rFonts w:ascii="Arial" w:hAnsi="Arial" w:cs="Arial"/>
                <w:sz w:val="16"/>
                <w:szCs w:val="16"/>
              </w:rPr>
              <w:t>(</w:t>
            </w:r>
            <w:proofErr w:type="gramStart"/>
            <w:r w:rsidRPr="00FD4C7B">
              <w:rPr>
                <w:rFonts w:ascii="Arial" w:hAnsi="Arial" w:cs="Arial"/>
                <w:sz w:val="16"/>
                <w:szCs w:val="16"/>
              </w:rPr>
              <w:t>Unit :</w:t>
            </w:r>
            <w:proofErr w:type="gramEnd"/>
            <w:r w:rsidRPr="00FD4C7B">
              <w:rPr>
                <w:rFonts w:ascii="Arial" w:hAnsi="Arial" w:cs="Arial"/>
                <w:sz w:val="16"/>
                <w:szCs w:val="16"/>
              </w:rPr>
              <w:t xml:space="preserve"> Thousand</w:t>
            </w:r>
            <w:r w:rsidRPr="00FD4C7B">
              <w:rPr>
                <w:rFonts w:ascii="Arial" w:hAnsi="Arial" w:cs="Arial"/>
                <w:sz w:val="16"/>
                <w:szCs w:val="16"/>
                <w:cs/>
              </w:rPr>
              <w:t xml:space="preserve"> </w:t>
            </w:r>
            <w:r w:rsidRPr="00FD4C7B">
              <w:rPr>
                <w:rFonts w:ascii="Arial" w:hAnsi="Arial" w:cs="Arial"/>
                <w:sz w:val="16"/>
                <w:szCs w:val="16"/>
              </w:rPr>
              <w:t>Baht)</w:t>
            </w:r>
          </w:p>
        </w:tc>
      </w:tr>
      <w:tr w:rsidR="00FD4C7B" w:rsidRPr="00FD4C7B" w14:paraId="30B227E3" w14:textId="77777777" w:rsidTr="0006130E">
        <w:trPr>
          <w:gridAfter w:val="1"/>
          <w:wAfter w:w="11" w:type="dxa"/>
        </w:trPr>
        <w:tc>
          <w:tcPr>
            <w:tcW w:w="3489" w:type="dxa"/>
            <w:shd w:val="clear" w:color="auto" w:fill="auto"/>
          </w:tcPr>
          <w:p w14:paraId="2C730193" w14:textId="77777777" w:rsidR="00662F3A" w:rsidRPr="00FD4C7B"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714224D3" w14:textId="77777777" w:rsidR="00662F3A" w:rsidRPr="00FD4C7B" w:rsidRDefault="00662F3A" w:rsidP="002E2911">
            <w:pPr>
              <w:tabs>
                <w:tab w:val="clear" w:pos="227"/>
                <w:tab w:val="clear" w:pos="454"/>
                <w:tab w:val="clear" w:pos="680"/>
                <w:tab w:val="left" w:pos="162"/>
                <w:tab w:val="left" w:pos="459"/>
              </w:tabs>
              <w:spacing w:before="60" w:after="30" w:line="276" w:lineRule="auto"/>
              <w:jc w:val="center"/>
              <w:rPr>
                <w:rFonts w:ascii="Arial" w:hAnsi="Arial" w:cs="Arial"/>
                <w:sz w:val="16"/>
                <w:szCs w:val="16"/>
                <w:lang w:val="en-GB"/>
              </w:rPr>
            </w:pPr>
          </w:p>
        </w:tc>
        <w:tc>
          <w:tcPr>
            <w:tcW w:w="4411" w:type="dxa"/>
            <w:gridSpan w:val="3"/>
            <w:shd w:val="clear" w:color="auto" w:fill="auto"/>
          </w:tcPr>
          <w:p w14:paraId="53103AF2" w14:textId="4602189E" w:rsidR="00662F3A" w:rsidRPr="00FD4C7B" w:rsidRDefault="002F5D28"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6"/>
                <w:szCs w:val="16"/>
                <w:cs/>
                <w:lang w:val="en-GB"/>
              </w:rPr>
            </w:pPr>
            <w:r w:rsidRPr="00FD4C7B">
              <w:rPr>
                <w:rFonts w:ascii="Arial" w:hAnsi="Arial" w:cs="Arial"/>
                <w:sz w:val="16"/>
                <w:szCs w:val="16"/>
                <w:lang w:val="en-GB"/>
              </w:rPr>
              <w:t xml:space="preserve">30 </w:t>
            </w:r>
            <w:r w:rsidR="002E2911" w:rsidRPr="002E2911">
              <w:rPr>
                <w:rFonts w:ascii="Arial" w:hAnsi="Arial" w:cs="Arial"/>
                <w:sz w:val="16"/>
                <w:szCs w:val="16"/>
                <w:lang w:val="en-GB"/>
              </w:rPr>
              <w:t>September</w:t>
            </w:r>
            <w:r w:rsidR="00057A0C" w:rsidRPr="00FD4C7B">
              <w:rPr>
                <w:rFonts w:ascii="Arial" w:hAnsi="Arial" w:cs="Arial"/>
                <w:sz w:val="16"/>
                <w:szCs w:val="16"/>
                <w:lang w:val="en-GB"/>
              </w:rPr>
              <w:t xml:space="preserve"> 2022</w:t>
            </w:r>
          </w:p>
        </w:tc>
      </w:tr>
      <w:tr w:rsidR="00FD4C7B" w:rsidRPr="00FD4C7B" w14:paraId="4BAB9C85" w14:textId="77777777" w:rsidTr="00205492">
        <w:tc>
          <w:tcPr>
            <w:tcW w:w="3489" w:type="dxa"/>
            <w:shd w:val="clear" w:color="auto" w:fill="auto"/>
          </w:tcPr>
          <w:p w14:paraId="3DB0FE5D"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1381894B" w14:textId="77777777" w:rsidR="006A2EC6" w:rsidRPr="00FD4C7B" w:rsidRDefault="006A2EC6" w:rsidP="002E2911">
            <w:pPr>
              <w:tabs>
                <w:tab w:val="clear" w:pos="227"/>
                <w:tab w:val="clear" w:pos="454"/>
                <w:tab w:val="clear" w:pos="680"/>
                <w:tab w:val="left" w:pos="162"/>
                <w:tab w:val="left" w:pos="459"/>
              </w:tabs>
              <w:spacing w:before="60" w:after="30" w:line="276" w:lineRule="auto"/>
              <w:jc w:val="center"/>
              <w:rPr>
                <w:rFonts w:ascii="Arial" w:hAnsi="Arial" w:cs="Arial"/>
                <w:sz w:val="16"/>
                <w:szCs w:val="16"/>
                <w:lang w:val="en-GB"/>
              </w:rPr>
            </w:pPr>
          </w:p>
        </w:tc>
        <w:tc>
          <w:tcPr>
            <w:tcW w:w="4422" w:type="dxa"/>
            <w:gridSpan w:val="4"/>
            <w:shd w:val="clear" w:color="auto" w:fill="auto"/>
          </w:tcPr>
          <w:p w14:paraId="4A1B19E4" w14:textId="25EE92AF" w:rsidR="006A2EC6" w:rsidRPr="00FD4C7B" w:rsidRDefault="00FB6EBF"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6"/>
                <w:szCs w:val="16"/>
                <w:lang w:val="en-GB"/>
              </w:rPr>
            </w:pPr>
            <w:r w:rsidRPr="00FD4C7B">
              <w:rPr>
                <w:rFonts w:ascii="Arial" w:hAnsi="Arial" w:cs="Arial"/>
                <w:sz w:val="16"/>
                <w:szCs w:val="16"/>
                <w:lang w:val="en-GB"/>
              </w:rPr>
              <w:t>Consolidated and separate F/S</w:t>
            </w:r>
          </w:p>
        </w:tc>
      </w:tr>
      <w:tr w:rsidR="00FD4C7B" w:rsidRPr="00FD4C7B" w14:paraId="35675EC9" w14:textId="77777777" w:rsidTr="00205492">
        <w:tc>
          <w:tcPr>
            <w:tcW w:w="3489" w:type="dxa"/>
            <w:shd w:val="clear" w:color="auto" w:fill="auto"/>
          </w:tcPr>
          <w:p w14:paraId="11A07582"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7A879A3D" w14:textId="2FA54EF8" w:rsidR="006A2EC6" w:rsidRPr="00FD4C7B" w:rsidRDefault="006A2EC6" w:rsidP="002E2911">
            <w:pPr>
              <w:pBdr>
                <w:bottom w:val="single" w:sz="4" w:space="1" w:color="auto"/>
              </w:pBdr>
              <w:tabs>
                <w:tab w:val="clear" w:pos="454"/>
                <w:tab w:val="clear" w:pos="907"/>
                <w:tab w:val="left" w:pos="459"/>
              </w:tabs>
              <w:spacing w:before="60" w:after="30" w:line="276" w:lineRule="auto"/>
              <w:jc w:val="center"/>
              <w:rPr>
                <w:rFonts w:ascii="Arial" w:hAnsi="Arial" w:cs="Arial"/>
                <w:sz w:val="16"/>
                <w:szCs w:val="16"/>
              </w:rPr>
            </w:pPr>
            <w:r w:rsidRPr="00FD4C7B">
              <w:rPr>
                <w:rFonts w:ascii="Arial" w:hAnsi="Arial" w:cs="Arial"/>
                <w:sz w:val="16"/>
                <w:szCs w:val="16"/>
              </w:rPr>
              <w:t>Interest rate per annum</w:t>
            </w:r>
          </w:p>
        </w:tc>
        <w:tc>
          <w:tcPr>
            <w:tcW w:w="1474" w:type="dxa"/>
            <w:shd w:val="clear" w:color="auto" w:fill="auto"/>
          </w:tcPr>
          <w:p w14:paraId="61646408" w14:textId="1B045BD5" w:rsidR="006A2EC6" w:rsidRPr="00FD4C7B" w:rsidRDefault="002E2911" w:rsidP="002E2911">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br/>
            </w:r>
            <w:r w:rsidR="006A2EC6" w:rsidRPr="00FD4C7B">
              <w:rPr>
                <w:rFonts w:ascii="Arial" w:hAnsi="Arial" w:cs="Arial"/>
                <w:sz w:val="16"/>
                <w:szCs w:val="16"/>
              </w:rPr>
              <w:t>Loan</w:t>
            </w:r>
          </w:p>
        </w:tc>
        <w:tc>
          <w:tcPr>
            <w:tcW w:w="1474" w:type="dxa"/>
            <w:shd w:val="clear" w:color="auto" w:fill="auto"/>
          </w:tcPr>
          <w:p w14:paraId="635E5FFF" w14:textId="4826F294" w:rsidR="006A2EC6" w:rsidRPr="00FD4C7B" w:rsidRDefault="006A2EC6" w:rsidP="002E2911">
            <w:pPr>
              <w:pBdr>
                <w:bottom w:val="single" w:sz="4" w:space="1" w:color="auto"/>
              </w:pBdr>
              <w:tabs>
                <w:tab w:val="clear" w:pos="454"/>
                <w:tab w:val="left" w:pos="459"/>
              </w:tabs>
              <w:spacing w:before="60" w:after="30" w:line="276" w:lineRule="auto"/>
              <w:jc w:val="center"/>
              <w:rPr>
                <w:rFonts w:ascii="Arial" w:hAnsi="Arial" w:cs="Arial"/>
                <w:sz w:val="16"/>
                <w:szCs w:val="16"/>
              </w:rPr>
            </w:pPr>
            <w:r w:rsidRPr="00FD4C7B">
              <w:rPr>
                <w:rFonts w:ascii="Arial" w:hAnsi="Arial" w:cs="Arial"/>
                <w:sz w:val="16"/>
                <w:szCs w:val="16"/>
              </w:rPr>
              <w:t>Deferred finance fee</w:t>
            </w:r>
          </w:p>
        </w:tc>
        <w:tc>
          <w:tcPr>
            <w:tcW w:w="1474" w:type="dxa"/>
            <w:gridSpan w:val="2"/>
            <w:shd w:val="clear" w:color="auto" w:fill="auto"/>
          </w:tcPr>
          <w:p w14:paraId="130C354E" w14:textId="30B2D153" w:rsidR="006A2EC6" w:rsidRPr="00FD4C7B" w:rsidRDefault="002E2911" w:rsidP="002E2911">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br/>
            </w:r>
            <w:r w:rsidR="006A2EC6" w:rsidRPr="00FD4C7B">
              <w:rPr>
                <w:rFonts w:ascii="Arial" w:hAnsi="Arial" w:cs="Arial"/>
                <w:sz w:val="16"/>
                <w:szCs w:val="16"/>
              </w:rPr>
              <w:t>Net</w:t>
            </w:r>
          </w:p>
        </w:tc>
      </w:tr>
      <w:tr w:rsidR="00FD4C7B" w:rsidRPr="00FD4C7B" w14:paraId="236DA0F6" w14:textId="77777777" w:rsidTr="00205492">
        <w:trPr>
          <w:trHeight w:val="234"/>
        </w:trPr>
        <w:tc>
          <w:tcPr>
            <w:tcW w:w="3489" w:type="dxa"/>
            <w:shd w:val="clear" w:color="auto" w:fill="auto"/>
          </w:tcPr>
          <w:p w14:paraId="59AC0E39"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2E51FC76"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38AA8C4E" w14:textId="5FDCA27A"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01D55FE3"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c>
          <w:tcPr>
            <w:tcW w:w="1474" w:type="dxa"/>
            <w:gridSpan w:val="2"/>
            <w:shd w:val="clear" w:color="auto" w:fill="auto"/>
          </w:tcPr>
          <w:p w14:paraId="71CC28E1"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r>
      <w:tr w:rsidR="00FD4C7B" w:rsidRPr="00FD4C7B" w14:paraId="1904554E" w14:textId="77777777" w:rsidTr="00205492">
        <w:trPr>
          <w:trHeight w:val="234"/>
        </w:trPr>
        <w:tc>
          <w:tcPr>
            <w:tcW w:w="3489" w:type="dxa"/>
            <w:shd w:val="clear" w:color="auto" w:fill="auto"/>
          </w:tcPr>
          <w:p w14:paraId="682AB70F" w14:textId="4B3D611F"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u w:val="single"/>
                <w:lang w:val="en-GB"/>
              </w:rPr>
            </w:pPr>
            <w:r w:rsidRPr="00FD4C7B">
              <w:rPr>
                <w:rFonts w:ascii="Arial" w:hAnsi="Arial" w:cs="Arial"/>
                <w:sz w:val="16"/>
                <w:szCs w:val="16"/>
                <w:u w:val="single"/>
                <w:lang w:val="en-GB"/>
              </w:rPr>
              <w:t>Long - term loans</w:t>
            </w:r>
          </w:p>
        </w:tc>
        <w:tc>
          <w:tcPr>
            <w:tcW w:w="1132" w:type="dxa"/>
          </w:tcPr>
          <w:p w14:paraId="79DB08A5"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49BD9975" w14:textId="19C3713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09B503A3"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c>
          <w:tcPr>
            <w:tcW w:w="1474" w:type="dxa"/>
            <w:gridSpan w:val="2"/>
            <w:shd w:val="clear" w:color="auto" w:fill="auto"/>
          </w:tcPr>
          <w:p w14:paraId="0059276F"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r>
      <w:tr w:rsidR="00FD4C7B" w:rsidRPr="00FD4C7B" w14:paraId="61B607E9" w14:textId="77777777" w:rsidTr="00205492">
        <w:tc>
          <w:tcPr>
            <w:tcW w:w="3489" w:type="dxa"/>
            <w:shd w:val="clear" w:color="auto" w:fill="auto"/>
          </w:tcPr>
          <w:p w14:paraId="3FC4B3EA"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r w:rsidRPr="00FD4C7B">
              <w:rPr>
                <w:rFonts w:ascii="Arial" w:hAnsi="Arial" w:cs="Arial"/>
                <w:sz w:val="16"/>
                <w:szCs w:val="16"/>
                <w:lang w:val="en-GB"/>
              </w:rPr>
              <w:t>Credit line of Baht 1,400 million</w:t>
            </w:r>
          </w:p>
        </w:tc>
        <w:tc>
          <w:tcPr>
            <w:tcW w:w="1132" w:type="dxa"/>
          </w:tcPr>
          <w:p w14:paraId="1B9E5D2F" w14:textId="4173EC6E" w:rsidR="006A2EC6" w:rsidRPr="00FD4C7B" w:rsidRDefault="006A2EC6" w:rsidP="002E2911">
            <w:pPr>
              <w:tabs>
                <w:tab w:val="clear" w:pos="454"/>
                <w:tab w:val="left" w:pos="459"/>
              </w:tabs>
              <w:spacing w:before="60" w:after="30" w:line="276" w:lineRule="auto"/>
              <w:jc w:val="center"/>
              <w:rPr>
                <w:rFonts w:ascii="Arial" w:hAnsi="Arial" w:cs="Arial"/>
                <w:sz w:val="16"/>
                <w:szCs w:val="16"/>
              </w:rPr>
            </w:pPr>
            <w:r w:rsidRPr="00FD4C7B">
              <w:rPr>
                <w:rFonts w:ascii="Arial" w:hAnsi="Arial" w:cs="Arial"/>
                <w:sz w:val="16"/>
                <w:szCs w:val="16"/>
              </w:rPr>
              <w:t>MLR-1%</w:t>
            </w:r>
          </w:p>
        </w:tc>
        <w:tc>
          <w:tcPr>
            <w:tcW w:w="1474" w:type="dxa"/>
            <w:shd w:val="clear" w:color="auto" w:fill="auto"/>
          </w:tcPr>
          <w:p w14:paraId="7836FAD6" w14:textId="04775858" w:rsidR="006A2EC6" w:rsidRPr="00FD4C7B" w:rsidRDefault="00E33A55" w:rsidP="002E2911">
            <w:pPr>
              <w:tabs>
                <w:tab w:val="clear" w:pos="454"/>
                <w:tab w:val="left" w:pos="459"/>
              </w:tabs>
              <w:spacing w:before="60" w:after="30" w:line="276" w:lineRule="auto"/>
              <w:jc w:val="right"/>
              <w:rPr>
                <w:rFonts w:ascii="Arial" w:hAnsi="Arial" w:cs="Arial"/>
                <w:sz w:val="16"/>
                <w:szCs w:val="16"/>
                <w:cs/>
              </w:rPr>
            </w:pPr>
            <w:r>
              <w:rPr>
                <w:rFonts w:ascii="Arial" w:hAnsi="Arial" w:cs="Arial"/>
                <w:sz w:val="16"/>
                <w:szCs w:val="16"/>
              </w:rPr>
              <w:t>116,073</w:t>
            </w:r>
          </w:p>
        </w:tc>
        <w:tc>
          <w:tcPr>
            <w:tcW w:w="1474" w:type="dxa"/>
            <w:shd w:val="clear" w:color="auto" w:fill="auto"/>
          </w:tcPr>
          <w:p w14:paraId="7041D3FB" w14:textId="39A60B96" w:rsidR="006A2EC6" w:rsidRPr="00FD4C7B" w:rsidRDefault="00E33A55" w:rsidP="002E2911">
            <w:pP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w:t>
            </w:r>
          </w:p>
        </w:tc>
        <w:tc>
          <w:tcPr>
            <w:tcW w:w="1474" w:type="dxa"/>
            <w:gridSpan w:val="2"/>
            <w:shd w:val="clear" w:color="auto" w:fill="auto"/>
          </w:tcPr>
          <w:p w14:paraId="286E4849" w14:textId="0F9A9DD7" w:rsidR="006A2EC6" w:rsidRPr="00FD4C7B" w:rsidRDefault="00E33A55" w:rsidP="002E2911">
            <w:pP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116,073</w:t>
            </w:r>
          </w:p>
        </w:tc>
      </w:tr>
      <w:tr w:rsidR="00FD4C7B" w:rsidRPr="00FD4C7B" w14:paraId="7954DD43" w14:textId="77777777" w:rsidTr="00205492">
        <w:tc>
          <w:tcPr>
            <w:tcW w:w="3489" w:type="dxa"/>
            <w:shd w:val="clear" w:color="auto" w:fill="auto"/>
          </w:tcPr>
          <w:p w14:paraId="6EC15E62"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0B4EB54A"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c>
          <w:tcPr>
            <w:tcW w:w="1474" w:type="dxa"/>
            <w:shd w:val="clear" w:color="auto" w:fill="auto"/>
          </w:tcPr>
          <w:p w14:paraId="658D89B5"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cs/>
              </w:rPr>
            </w:pPr>
          </w:p>
        </w:tc>
        <w:tc>
          <w:tcPr>
            <w:tcW w:w="1474" w:type="dxa"/>
            <w:shd w:val="clear" w:color="auto" w:fill="auto"/>
          </w:tcPr>
          <w:p w14:paraId="01E8DCF1"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gridSpan w:val="2"/>
            <w:shd w:val="clear" w:color="auto" w:fill="auto"/>
          </w:tcPr>
          <w:p w14:paraId="5D70CA83"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r>
      <w:tr w:rsidR="00FD4C7B" w:rsidRPr="00FD4C7B" w14:paraId="2E7BCADA" w14:textId="77777777" w:rsidTr="00205492">
        <w:tc>
          <w:tcPr>
            <w:tcW w:w="3489" w:type="dxa"/>
            <w:shd w:val="clear" w:color="auto" w:fill="auto"/>
          </w:tcPr>
          <w:p w14:paraId="28E3325B" w14:textId="4957191F" w:rsidR="006A2EC6" w:rsidRPr="00FD4C7B" w:rsidRDefault="006A2EC6" w:rsidP="002E2911">
            <w:pPr>
              <w:tabs>
                <w:tab w:val="clear" w:pos="227"/>
                <w:tab w:val="clear" w:pos="454"/>
                <w:tab w:val="clear" w:pos="680"/>
                <w:tab w:val="left" w:pos="162"/>
                <w:tab w:val="left" w:pos="459"/>
              </w:tabs>
              <w:spacing w:before="60" w:after="30" w:line="276" w:lineRule="auto"/>
              <w:ind w:left="162" w:hanging="162"/>
              <w:rPr>
                <w:rFonts w:ascii="Arial" w:hAnsi="Arial" w:cs="Arial"/>
                <w:sz w:val="16"/>
                <w:szCs w:val="16"/>
                <w:u w:val="single"/>
                <w:lang w:val="en-GB"/>
              </w:rPr>
            </w:pPr>
            <w:r w:rsidRPr="00FD4C7B">
              <w:rPr>
                <w:rFonts w:ascii="Arial" w:hAnsi="Arial" w:cs="Arial"/>
                <w:sz w:val="16"/>
                <w:szCs w:val="16"/>
                <w:u w:val="single"/>
                <w:lang w:val="en-GB"/>
              </w:rPr>
              <w:t xml:space="preserve">Liabilities from the guarantee of </w:t>
            </w:r>
            <w:r w:rsidR="00FF20C1" w:rsidRPr="00FD4C7B">
              <w:rPr>
                <w:rFonts w:ascii="Arial" w:hAnsi="Arial" w:cs="Arial"/>
                <w:sz w:val="16"/>
                <w:szCs w:val="16"/>
                <w:u w:val="single"/>
                <w:lang w:val="en-GB"/>
              </w:rPr>
              <w:br/>
            </w:r>
            <w:r w:rsidRPr="00FD4C7B">
              <w:rPr>
                <w:rFonts w:ascii="Arial" w:hAnsi="Arial" w:cs="Arial"/>
                <w:sz w:val="16"/>
                <w:szCs w:val="16"/>
                <w:u w:val="single"/>
              </w:rPr>
              <w:t>other company</w:t>
            </w:r>
            <w:r w:rsidRPr="00FD4C7B">
              <w:rPr>
                <w:rFonts w:ascii="Arial" w:hAnsi="Arial" w:cs="Arial"/>
                <w:sz w:val="16"/>
                <w:szCs w:val="16"/>
                <w:u w:val="single"/>
                <w:lang w:val="en-GB"/>
              </w:rPr>
              <w:t>’s loans</w:t>
            </w:r>
          </w:p>
        </w:tc>
        <w:tc>
          <w:tcPr>
            <w:tcW w:w="1132" w:type="dxa"/>
          </w:tcPr>
          <w:p w14:paraId="1E173C0E"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c>
          <w:tcPr>
            <w:tcW w:w="1474" w:type="dxa"/>
            <w:shd w:val="clear" w:color="auto" w:fill="auto"/>
          </w:tcPr>
          <w:p w14:paraId="2F0F9298" w14:textId="55E3C55C"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03779A47" w14:textId="4B78869B" w:rsidR="006A2EC6" w:rsidRPr="00FD4C7B" w:rsidRDefault="006A2EC6" w:rsidP="002E2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6"/>
                <w:szCs w:val="16"/>
              </w:rPr>
            </w:pPr>
          </w:p>
        </w:tc>
        <w:tc>
          <w:tcPr>
            <w:tcW w:w="1474" w:type="dxa"/>
            <w:gridSpan w:val="2"/>
            <w:shd w:val="clear" w:color="auto" w:fill="auto"/>
          </w:tcPr>
          <w:p w14:paraId="1E664D18" w14:textId="6340E405" w:rsidR="006A2EC6" w:rsidRPr="00FD4C7B" w:rsidRDefault="006A2EC6" w:rsidP="002E2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6"/>
                <w:szCs w:val="16"/>
              </w:rPr>
            </w:pPr>
          </w:p>
        </w:tc>
      </w:tr>
      <w:tr w:rsidR="00FD4C7B" w:rsidRPr="00FD4C7B" w14:paraId="042E15C3" w14:textId="77777777" w:rsidTr="00205492">
        <w:tc>
          <w:tcPr>
            <w:tcW w:w="3489" w:type="dxa"/>
            <w:shd w:val="clear" w:color="auto" w:fill="auto"/>
          </w:tcPr>
          <w:p w14:paraId="5046AE9E" w14:textId="5AF31E91"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r w:rsidRPr="00FD4C7B">
              <w:rPr>
                <w:rFonts w:ascii="Arial" w:hAnsi="Arial" w:cs="Arial"/>
                <w:sz w:val="16"/>
                <w:szCs w:val="16"/>
                <w:lang w:val="en-GB"/>
              </w:rPr>
              <w:t>Credit line of Baht 105 million</w:t>
            </w:r>
          </w:p>
        </w:tc>
        <w:tc>
          <w:tcPr>
            <w:tcW w:w="1132" w:type="dxa"/>
          </w:tcPr>
          <w:p w14:paraId="2A874CA5" w14:textId="14374204" w:rsidR="006A2EC6" w:rsidRPr="00FD4C7B" w:rsidRDefault="006A2EC6" w:rsidP="002E2911">
            <w:pPr>
              <w:tabs>
                <w:tab w:val="clear" w:pos="454"/>
                <w:tab w:val="left" w:pos="459"/>
              </w:tabs>
              <w:spacing w:before="60" w:after="30" w:line="276" w:lineRule="auto"/>
              <w:jc w:val="center"/>
              <w:rPr>
                <w:rFonts w:ascii="Arial" w:hAnsi="Arial" w:cs="Arial"/>
                <w:sz w:val="16"/>
                <w:szCs w:val="16"/>
              </w:rPr>
            </w:pPr>
            <w:r w:rsidRPr="00FD4C7B">
              <w:rPr>
                <w:rFonts w:ascii="Arial" w:hAnsi="Arial" w:cs="Arial"/>
                <w:sz w:val="16"/>
                <w:szCs w:val="16"/>
              </w:rPr>
              <w:t>15%</w:t>
            </w:r>
          </w:p>
        </w:tc>
        <w:tc>
          <w:tcPr>
            <w:tcW w:w="1474" w:type="dxa"/>
            <w:shd w:val="clear" w:color="auto" w:fill="auto"/>
          </w:tcPr>
          <w:p w14:paraId="42A5D5AA" w14:textId="5DAEA67E" w:rsidR="006A2EC6" w:rsidRPr="00FD4C7B" w:rsidRDefault="00E33A55" w:rsidP="002E2911">
            <w:pP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45,725</w:t>
            </w:r>
          </w:p>
        </w:tc>
        <w:tc>
          <w:tcPr>
            <w:tcW w:w="1474" w:type="dxa"/>
            <w:shd w:val="clear" w:color="auto" w:fill="auto"/>
          </w:tcPr>
          <w:p w14:paraId="6F02B4AB" w14:textId="6F284C87" w:rsidR="006A2EC6" w:rsidRPr="00FD4C7B" w:rsidRDefault="00E33A55" w:rsidP="002E2911">
            <w:pP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(1,02</w:t>
            </w:r>
            <w:r w:rsidR="00047455">
              <w:rPr>
                <w:rFonts w:ascii="Arial" w:hAnsi="Arial" w:cs="Arial"/>
                <w:sz w:val="16"/>
                <w:szCs w:val="16"/>
              </w:rPr>
              <w:t>0</w:t>
            </w:r>
            <w:r>
              <w:rPr>
                <w:rFonts w:ascii="Arial" w:hAnsi="Arial" w:cs="Arial"/>
                <w:sz w:val="16"/>
                <w:szCs w:val="16"/>
              </w:rPr>
              <w:t>)</w:t>
            </w:r>
          </w:p>
        </w:tc>
        <w:tc>
          <w:tcPr>
            <w:tcW w:w="1474" w:type="dxa"/>
            <w:gridSpan w:val="2"/>
            <w:shd w:val="clear" w:color="auto" w:fill="auto"/>
          </w:tcPr>
          <w:p w14:paraId="55DA0320" w14:textId="3C450179" w:rsidR="006A2EC6" w:rsidRPr="00FD4C7B" w:rsidRDefault="00E33A55" w:rsidP="002E2911">
            <w:pP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44,70</w:t>
            </w:r>
            <w:r w:rsidR="00047455">
              <w:rPr>
                <w:rFonts w:ascii="Arial" w:hAnsi="Arial" w:cs="Arial"/>
                <w:sz w:val="16"/>
                <w:szCs w:val="16"/>
              </w:rPr>
              <w:t>5</w:t>
            </w:r>
          </w:p>
        </w:tc>
      </w:tr>
      <w:tr w:rsidR="00FD4C7B" w:rsidRPr="00FD4C7B" w14:paraId="51706FA4" w14:textId="77777777" w:rsidTr="00205492">
        <w:tc>
          <w:tcPr>
            <w:tcW w:w="3489" w:type="dxa"/>
            <w:shd w:val="clear" w:color="auto" w:fill="auto"/>
          </w:tcPr>
          <w:p w14:paraId="73753FF8" w14:textId="55ECD04A" w:rsidR="006A2EC6" w:rsidRPr="00D77122"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rPr>
            </w:pPr>
            <w:r w:rsidRPr="00FD4C7B">
              <w:rPr>
                <w:rFonts w:ascii="Arial" w:hAnsi="Arial" w:cs="Arial"/>
                <w:sz w:val="16"/>
                <w:szCs w:val="16"/>
                <w:lang w:val="en-GB"/>
              </w:rPr>
              <w:t>Credit line of Baht 150 million</w:t>
            </w:r>
          </w:p>
        </w:tc>
        <w:tc>
          <w:tcPr>
            <w:tcW w:w="1132" w:type="dxa"/>
          </w:tcPr>
          <w:p w14:paraId="6529C871" w14:textId="500B39E9" w:rsidR="006A2EC6" w:rsidRPr="00FD4C7B" w:rsidRDefault="006A2EC6" w:rsidP="002E2911">
            <w:pPr>
              <w:tabs>
                <w:tab w:val="clear" w:pos="454"/>
                <w:tab w:val="left" w:pos="459"/>
              </w:tabs>
              <w:spacing w:before="60" w:after="30" w:line="276" w:lineRule="auto"/>
              <w:jc w:val="center"/>
              <w:rPr>
                <w:rFonts w:ascii="Arial" w:hAnsi="Arial" w:cs="Arial"/>
                <w:sz w:val="16"/>
                <w:szCs w:val="16"/>
              </w:rPr>
            </w:pPr>
            <w:r w:rsidRPr="00FD4C7B">
              <w:rPr>
                <w:rFonts w:ascii="Arial" w:hAnsi="Arial" w:cs="Arial"/>
                <w:sz w:val="16"/>
                <w:szCs w:val="16"/>
              </w:rPr>
              <w:t>5%</w:t>
            </w:r>
          </w:p>
        </w:tc>
        <w:tc>
          <w:tcPr>
            <w:tcW w:w="1474" w:type="dxa"/>
            <w:shd w:val="clear" w:color="auto" w:fill="auto"/>
          </w:tcPr>
          <w:p w14:paraId="7423FF95" w14:textId="08F8D5FA" w:rsidR="006A2EC6" w:rsidRPr="00FD4C7B" w:rsidRDefault="00E33A55" w:rsidP="002E2911">
            <w:pPr>
              <w:pBdr>
                <w:bottom w:val="single" w:sz="4" w:space="1" w:color="auto"/>
              </w:pBd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55,282</w:t>
            </w:r>
          </w:p>
        </w:tc>
        <w:tc>
          <w:tcPr>
            <w:tcW w:w="1474" w:type="dxa"/>
            <w:shd w:val="clear" w:color="auto" w:fill="auto"/>
          </w:tcPr>
          <w:p w14:paraId="2410E5F3" w14:textId="473587CF" w:rsidR="006A2EC6" w:rsidRPr="00FD4C7B" w:rsidRDefault="00E33A55" w:rsidP="002E2911">
            <w:pPr>
              <w:pBdr>
                <w:bottom w:val="single" w:sz="4" w:space="1" w:color="auto"/>
              </w:pBd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(192)</w:t>
            </w:r>
          </w:p>
        </w:tc>
        <w:tc>
          <w:tcPr>
            <w:tcW w:w="1474" w:type="dxa"/>
            <w:gridSpan w:val="2"/>
            <w:shd w:val="clear" w:color="auto" w:fill="auto"/>
          </w:tcPr>
          <w:p w14:paraId="375267A1" w14:textId="06C5656B" w:rsidR="006A2EC6" w:rsidRPr="00FD4C7B" w:rsidRDefault="00E33A55" w:rsidP="002E2911">
            <w:pPr>
              <w:pBdr>
                <w:bottom w:val="single" w:sz="4" w:space="1" w:color="auto"/>
              </w:pBd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55,09</w:t>
            </w:r>
            <w:r w:rsidR="002633A2">
              <w:rPr>
                <w:rFonts w:ascii="Arial" w:hAnsi="Arial" w:cs="Arial"/>
                <w:sz w:val="16"/>
                <w:szCs w:val="16"/>
              </w:rPr>
              <w:t>0</w:t>
            </w:r>
          </w:p>
        </w:tc>
      </w:tr>
      <w:tr w:rsidR="00FD4C7B" w:rsidRPr="00FD4C7B" w14:paraId="2E157545" w14:textId="77777777" w:rsidTr="00205492">
        <w:tc>
          <w:tcPr>
            <w:tcW w:w="3489" w:type="dxa"/>
            <w:shd w:val="clear" w:color="auto" w:fill="auto"/>
            <w:vAlign w:val="bottom"/>
          </w:tcPr>
          <w:p w14:paraId="5269D452"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rPr>
            </w:pPr>
            <w:r w:rsidRPr="00FD4C7B">
              <w:rPr>
                <w:rFonts w:ascii="Arial" w:hAnsi="Arial" w:cs="Arial"/>
                <w:sz w:val="16"/>
                <w:szCs w:val="16"/>
                <w:lang w:val="en-GB"/>
              </w:rPr>
              <w:t>Total</w:t>
            </w:r>
          </w:p>
        </w:tc>
        <w:tc>
          <w:tcPr>
            <w:tcW w:w="1132" w:type="dxa"/>
          </w:tcPr>
          <w:p w14:paraId="298D55BB"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410326CE" w14:textId="2756C5D6" w:rsidR="006A2EC6" w:rsidRPr="00FD4C7B" w:rsidRDefault="00E33A55" w:rsidP="002E2911">
            <w:pPr>
              <w:tabs>
                <w:tab w:val="clear" w:pos="454"/>
                <w:tab w:val="left" w:pos="459"/>
              </w:tabs>
              <w:spacing w:before="60" w:after="30" w:line="276" w:lineRule="auto"/>
              <w:jc w:val="right"/>
              <w:rPr>
                <w:rFonts w:ascii="Arial" w:hAnsi="Arial" w:cs="Arial"/>
                <w:sz w:val="16"/>
                <w:szCs w:val="16"/>
                <w:cs/>
              </w:rPr>
            </w:pPr>
            <w:r>
              <w:rPr>
                <w:rFonts w:ascii="Arial" w:hAnsi="Arial" w:cs="Arial"/>
                <w:sz w:val="16"/>
                <w:szCs w:val="16"/>
              </w:rPr>
              <w:t>217,080</w:t>
            </w:r>
          </w:p>
        </w:tc>
        <w:tc>
          <w:tcPr>
            <w:tcW w:w="1474" w:type="dxa"/>
            <w:shd w:val="clear" w:color="auto" w:fill="auto"/>
          </w:tcPr>
          <w:p w14:paraId="30F47E95" w14:textId="1B912CEA" w:rsidR="006A2EC6" w:rsidRPr="00FD4C7B" w:rsidRDefault="00E33A55" w:rsidP="002E2911">
            <w:pP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(1,21</w:t>
            </w:r>
            <w:r w:rsidR="00047455">
              <w:rPr>
                <w:rFonts w:ascii="Arial" w:hAnsi="Arial" w:cs="Arial"/>
                <w:sz w:val="16"/>
                <w:szCs w:val="16"/>
              </w:rPr>
              <w:t>2</w:t>
            </w:r>
            <w:r>
              <w:rPr>
                <w:rFonts w:ascii="Arial" w:hAnsi="Arial" w:cs="Arial"/>
                <w:sz w:val="16"/>
                <w:szCs w:val="16"/>
              </w:rPr>
              <w:t>)</w:t>
            </w:r>
          </w:p>
        </w:tc>
        <w:tc>
          <w:tcPr>
            <w:tcW w:w="1474" w:type="dxa"/>
            <w:gridSpan w:val="2"/>
            <w:shd w:val="clear" w:color="auto" w:fill="auto"/>
          </w:tcPr>
          <w:p w14:paraId="2EA8FA7D" w14:textId="11E4186C" w:rsidR="006A2EC6" w:rsidRPr="00FD4C7B" w:rsidRDefault="00E33A55" w:rsidP="002E2911">
            <w:pP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215,86</w:t>
            </w:r>
            <w:r w:rsidR="00047455">
              <w:rPr>
                <w:rFonts w:ascii="Arial" w:hAnsi="Arial" w:cs="Arial"/>
                <w:sz w:val="16"/>
                <w:szCs w:val="16"/>
              </w:rPr>
              <w:t>8</w:t>
            </w:r>
          </w:p>
        </w:tc>
      </w:tr>
      <w:tr w:rsidR="00FD4C7B" w:rsidRPr="00FD4C7B" w14:paraId="0B9AB4DE" w14:textId="77777777" w:rsidTr="00205492">
        <w:trPr>
          <w:trHeight w:val="68"/>
        </w:trPr>
        <w:tc>
          <w:tcPr>
            <w:tcW w:w="3489" w:type="dxa"/>
            <w:shd w:val="clear" w:color="auto" w:fill="auto"/>
            <w:vAlign w:val="bottom"/>
          </w:tcPr>
          <w:p w14:paraId="0840AE76" w14:textId="77777777" w:rsidR="006A2EC6" w:rsidRPr="00FD4C7B" w:rsidRDefault="006A2EC6" w:rsidP="002E2911">
            <w:pPr>
              <w:spacing w:before="60" w:after="30" w:line="276" w:lineRule="auto"/>
              <w:rPr>
                <w:rFonts w:ascii="Arial" w:hAnsi="Arial" w:cs="Arial"/>
                <w:sz w:val="16"/>
                <w:szCs w:val="16"/>
                <w:cs/>
              </w:rPr>
            </w:pPr>
            <w:r w:rsidRPr="00FD4C7B">
              <w:rPr>
                <w:rFonts w:ascii="Arial" w:hAnsi="Arial" w:cs="Arial"/>
                <w:sz w:val="16"/>
                <w:szCs w:val="16"/>
                <w:u w:val="single"/>
              </w:rPr>
              <w:t>Less</w:t>
            </w:r>
            <w:r w:rsidRPr="00FD4C7B">
              <w:rPr>
                <w:rFonts w:ascii="Arial" w:hAnsi="Arial" w:cs="Arial"/>
                <w:sz w:val="16"/>
                <w:szCs w:val="16"/>
              </w:rPr>
              <w:t xml:space="preserve"> Current portion</w:t>
            </w:r>
          </w:p>
        </w:tc>
        <w:tc>
          <w:tcPr>
            <w:tcW w:w="1132" w:type="dxa"/>
          </w:tcPr>
          <w:p w14:paraId="581DB608"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3471A8E7" w14:textId="7F5CF721" w:rsidR="006A2EC6" w:rsidRPr="00FD4C7B" w:rsidRDefault="00E33A55" w:rsidP="002E2911">
            <w:pPr>
              <w:pBdr>
                <w:bottom w:val="single" w:sz="4" w:space="1" w:color="auto"/>
              </w:pBdr>
              <w:tabs>
                <w:tab w:val="clear" w:pos="454"/>
                <w:tab w:val="left" w:pos="459"/>
              </w:tabs>
              <w:spacing w:before="60" w:after="30" w:line="276" w:lineRule="auto"/>
              <w:jc w:val="right"/>
              <w:rPr>
                <w:rFonts w:ascii="Arial" w:hAnsi="Arial" w:cs="Arial"/>
                <w:sz w:val="16"/>
                <w:szCs w:val="16"/>
                <w:cs/>
              </w:rPr>
            </w:pPr>
            <w:r>
              <w:rPr>
                <w:rFonts w:ascii="Arial" w:hAnsi="Arial" w:cs="Arial"/>
                <w:sz w:val="16"/>
                <w:szCs w:val="16"/>
              </w:rPr>
              <w:t>(101,523)</w:t>
            </w:r>
          </w:p>
        </w:tc>
        <w:tc>
          <w:tcPr>
            <w:tcW w:w="1474" w:type="dxa"/>
            <w:shd w:val="clear" w:color="auto" w:fill="auto"/>
          </w:tcPr>
          <w:p w14:paraId="07697D10" w14:textId="42AF0E38" w:rsidR="006A2EC6" w:rsidRPr="00FD4C7B" w:rsidRDefault="00E33A55" w:rsidP="002E2911">
            <w:pPr>
              <w:pBdr>
                <w:bottom w:val="single" w:sz="4" w:space="1" w:color="auto"/>
              </w:pBd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520</w:t>
            </w:r>
          </w:p>
        </w:tc>
        <w:tc>
          <w:tcPr>
            <w:tcW w:w="1474" w:type="dxa"/>
            <w:gridSpan w:val="2"/>
            <w:shd w:val="clear" w:color="auto" w:fill="auto"/>
          </w:tcPr>
          <w:p w14:paraId="74EF8BCD" w14:textId="47366BF2" w:rsidR="006A2EC6" w:rsidRPr="00FD4C7B" w:rsidRDefault="00E33A55" w:rsidP="002E2911">
            <w:pPr>
              <w:pBdr>
                <w:bottom w:val="single" w:sz="4" w:space="1" w:color="auto"/>
              </w:pBd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(101,003)</w:t>
            </w:r>
          </w:p>
        </w:tc>
      </w:tr>
      <w:tr w:rsidR="00FD4C7B" w:rsidRPr="00FD4C7B" w14:paraId="3F1A3DE2" w14:textId="77777777" w:rsidTr="00205492">
        <w:tc>
          <w:tcPr>
            <w:tcW w:w="3489" w:type="dxa"/>
            <w:shd w:val="clear" w:color="auto" w:fill="auto"/>
            <w:vAlign w:val="bottom"/>
          </w:tcPr>
          <w:p w14:paraId="49196CD5" w14:textId="4C5DFADE" w:rsidR="006A2EC6" w:rsidRPr="00FD4C7B" w:rsidRDefault="006A2EC6" w:rsidP="002E2911">
            <w:pPr>
              <w:tabs>
                <w:tab w:val="clear" w:pos="454"/>
                <w:tab w:val="left" w:pos="459"/>
              </w:tabs>
              <w:spacing w:before="60" w:after="30" w:line="276" w:lineRule="auto"/>
              <w:rPr>
                <w:rFonts w:ascii="Arial" w:hAnsi="Arial" w:cs="Arial"/>
                <w:sz w:val="16"/>
                <w:szCs w:val="16"/>
                <w:cs/>
              </w:rPr>
            </w:pPr>
            <w:r w:rsidRPr="00FD4C7B">
              <w:rPr>
                <w:rFonts w:ascii="Arial" w:hAnsi="Arial" w:cs="Arial"/>
                <w:sz w:val="16"/>
                <w:szCs w:val="16"/>
              </w:rPr>
              <w:t>Long - term loans - net</w:t>
            </w:r>
          </w:p>
        </w:tc>
        <w:tc>
          <w:tcPr>
            <w:tcW w:w="1132" w:type="dxa"/>
          </w:tcPr>
          <w:p w14:paraId="21898CB5"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6F710C74" w14:textId="5B6FA584" w:rsidR="006A2EC6" w:rsidRPr="00FD4C7B" w:rsidRDefault="00E33A55" w:rsidP="002E2911">
            <w:pPr>
              <w:pBdr>
                <w:bottom w:val="single" w:sz="12" w:space="1" w:color="auto"/>
              </w:pBdr>
              <w:tabs>
                <w:tab w:val="clear" w:pos="454"/>
                <w:tab w:val="left" w:pos="459"/>
              </w:tabs>
              <w:spacing w:before="60" w:after="30" w:line="276" w:lineRule="auto"/>
              <w:jc w:val="right"/>
              <w:rPr>
                <w:rFonts w:ascii="Arial" w:hAnsi="Arial" w:cs="Arial"/>
                <w:sz w:val="16"/>
                <w:szCs w:val="16"/>
                <w:cs/>
              </w:rPr>
            </w:pPr>
            <w:r>
              <w:rPr>
                <w:rFonts w:ascii="Arial" w:hAnsi="Arial" w:cs="Arial"/>
                <w:sz w:val="16"/>
                <w:szCs w:val="16"/>
              </w:rPr>
              <w:t>115,557</w:t>
            </w:r>
          </w:p>
        </w:tc>
        <w:tc>
          <w:tcPr>
            <w:tcW w:w="1474" w:type="dxa"/>
            <w:shd w:val="clear" w:color="auto" w:fill="auto"/>
          </w:tcPr>
          <w:p w14:paraId="5EF7BF9D" w14:textId="19207CDC" w:rsidR="006A2EC6" w:rsidRPr="00FD4C7B" w:rsidRDefault="00E33A55" w:rsidP="002E2911">
            <w:pPr>
              <w:pBdr>
                <w:bottom w:val="single" w:sz="12" w:space="1" w:color="auto"/>
              </w:pBd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(69</w:t>
            </w:r>
            <w:r w:rsidR="00047455">
              <w:rPr>
                <w:rFonts w:ascii="Arial" w:hAnsi="Arial" w:cs="Arial"/>
                <w:sz w:val="16"/>
                <w:szCs w:val="16"/>
              </w:rPr>
              <w:t>2</w:t>
            </w:r>
            <w:r>
              <w:rPr>
                <w:rFonts w:ascii="Arial" w:hAnsi="Arial" w:cs="Arial"/>
                <w:sz w:val="16"/>
                <w:szCs w:val="16"/>
              </w:rPr>
              <w:t>)</w:t>
            </w:r>
          </w:p>
        </w:tc>
        <w:tc>
          <w:tcPr>
            <w:tcW w:w="1474" w:type="dxa"/>
            <w:gridSpan w:val="2"/>
            <w:shd w:val="clear" w:color="auto" w:fill="auto"/>
          </w:tcPr>
          <w:p w14:paraId="617EE571" w14:textId="7D92852B" w:rsidR="006A2EC6" w:rsidRPr="00FD4C7B" w:rsidRDefault="00E33A55" w:rsidP="002E2911">
            <w:pPr>
              <w:pBdr>
                <w:bottom w:val="single" w:sz="12" w:space="1" w:color="auto"/>
              </w:pBdr>
              <w:tabs>
                <w:tab w:val="clear" w:pos="454"/>
                <w:tab w:val="left" w:pos="459"/>
              </w:tabs>
              <w:spacing w:before="60" w:after="30" w:line="276" w:lineRule="auto"/>
              <w:jc w:val="right"/>
              <w:rPr>
                <w:rFonts w:ascii="Arial" w:hAnsi="Arial" w:cs="Arial"/>
                <w:sz w:val="16"/>
                <w:szCs w:val="16"/>
              </w:rPr>
            </w:pPr>
            <w:r>
              <w:rPr>
                <w:rFonts w:ascii="Arial" w:hAnsi="Arial" w:cs="Arial"/>
                <w:sz w:val="16"/>
                <w:szCs w:val="16"/>
              </w:rPr>
              <w:t>114,86</w:t>
            </w:r>
            <w:r w:rsidR="00047455">
              <w:rPr>
                <w:rFonts w:ascii="Arial" w:hAnsi="Arial" w:cs="Arial"/>
                <w:sz w:val="16"/>
                <w:szCs w:val="16"/>
              </w:rPr>
              <w:t>5</w:t>
            </w:r>
          </w:p>
        </w:tc>
      </w:tr>
      <w:tr w:rsidR="00FD4C7B" w:rsidRPr="00FD4C7B" w14:paraId="1E6E35FB" w14:textId="77777777" w:rsidTr="0006130E">
        <w:trPr>
          <w:gridAfter w:val="1"/>
          <w:wAfter w:w="11" w:type="dxa"/>
        </w:trPr>
        <w:tc>
          <w:tcPr>
            <w:tcW w:w="3489" w:type="dxa"/>
            <w:shd w:val="clear" w:color="auto" w:fill="auto"/>
          </w:tcPr>
          <w:p w14:paraId="68EF69A8" w14:textId="460043EB" w:rsidR="00662F3A" w:rsidRPr="00FD4C7B"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rPr>
            </w:pPr>
          </w:p>
        </w:tc>
        <w:tc>
          <w:tcPr>
            <w:tcW w:w="1132" w:type="dxa"/>
          </w:tcPr>
          <w:p w14:paraId="387810DC" w14:textId="77777777" w:rsidR="00662F3A" w:rsidRPr="00FD4C7B" w:rsidRDefault="00662F3A" w:rsidP="005167FC">
            <w:pPr>
              <w:tabs>
                <w:tab w:val="clear" w:pos="227"/>
                <w:tab w:val="clear" w:pos="454"/>
                <w:tab w:val="clear" w:pos="680"/>
                <w:tab w:val="left" w:pos="162"/>
                <w:tab w:val="left" w:pos="459"/>
              </w:tabs>
              <w:spacing w:before="60" w:after="30" w:line="276" w:lineRule="auto"/>
              <w:jc w:val="center"/>
              <w:rPr>
                <w:rFonts w:ascii="Arial" w:hAnsi="Arial" w:cs="Arial"/>
                <w:sz w:val="16"/>
                <w:szCs w:val="16"/>
              </w:rPr>
            </w:pPr>
          </w:p>
        </w:tc>
        <w:tc>
          <w:tcPr>
            <w:tcW w:w="4411" w:type="dxa"/>
            <w:gridSpan w:val="3"/>
            <w:shd w:val="clear" w:color="auto" w:fill="auto"/>
          </w:tcPr>
          <w:p w14:paraId="43B55442" w14:textId="22690780" w:rsidR="002F5D28" w:rsidRPr="005167FC" w:rsidRDefault="002F5D28" w:rsidP="002E2911">
            <w:pPr>
              <w:tabs>
                <w:tab w:val="clear" w:pos="227"/>
                <w:tab w:val="clear" w:pos="454"/>
                <w:tab w:val="clear" w:pos="680"/>
                <w:tab w:val="left" w:pos="162"/>
                <w:tab w:val="left" w:pos="459"/>
              </w:tabs>
              <w:spacing w:before="60" w:after="30" w:line="276" w:lineRule="auto"/>
              <w:rPr>
                <w:rFonts w:ascii="Arial" w:hAnsi="Arial" w:cs="Arial"/>
                <w:sz w:val="20"/>
                <w:szCs w:val="20"/>
              </w:rPr>
            </w:pPr>
          </w:p>
        </w:tc>
      </w:tr>
      <w:tr w:rsidR="00FD4C7B" w:rsidRPr="00FD4C7B" w14:paraId="35625CB8" w14:textId="77777777" w:rsidTr="0006130E">
        <w:trPr>
          <w:gridAfter w:val="1"/>
          <w:wAfter w:w="11" w:type="dxa"/>
        </w:trPr>
        <w:tc>
          <w:tcPr>
            <w:tcW w:w="3489" w:type="dxa"/>
            <w:shd w:val="clear" w:color="auto" w:fill="auto"/>
          </w:tcPr>
          <w:p w14:paraId="3E04795D" w14:textId="77777777" w:rsidR="00662F3A" w:rsidRPr="00FD4C7B"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rPr>
            </w:pPr>
          </w:p>
        </w:tc>
        <w:tc>
          <w:tcPr>
            <w:tcW w:w="1132" w:type="dxa"/>
          </w:tcPr>
          <w:p w14:paraId="0908B33B" w14:textId="77777777" w:rsidR="00662F3A" w:rsidRPr="00FD4C7B"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6"/>
                <w:szCs w:val="16"/>
              </w:rPr>
            </w:pPr>
          </w:p>
        </w:tc>
        <w:tc>
          <w:tcPr>
            <w:tcW w:w="4411" w:type="dxa"/>
            <w:gridSpan w:val="3"/>
            <w:shd w:val="clear" w:color="auto" w:fill="auto"/>
          </w:tcPr>
          <w:p w14:paraId="4CB0CAD6" w14:textId="72E652F0" w:rsidR="00662F3A" w:rsidRPr="00FD4C7B"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6"/>
                <w:szCs w:val="16"/>
              </w:rPr>
            </w:pPr>
            <w:r w:rsidRPr="00FD4C7B">
              <w:rPr>
                <w:rFonts w:ascii="Arial" w:hAnsi="Arial" w:cs="Arial"/>
                <w:sz w:val="16"/>
                <w:szCs w:val="16"/>
              </w:rPr>
              <w:t>(</w:t>
            </w:r>
            <w:proofErr w:type="gramStart"/>
            <w:r w:rsidRPr="00FD4C7B">
              <w:rPr>
                <w:rFonts w:ascii="Arial" w:hAnsi="Arial" w:cs="Arial"/>
                <w:sz w:val="16"/>
                <w:szCs w:val="16"/>
              </w:rPr>
              <w:t>Unit :</w:t>
            </w:r>
            <w:proofErr w:type="gramEnd"/>
            <w:r w:rsidRPr="00FD4C7B">
              <w:rPr>
                <w:rFonts w:ascii="Arial" w:hAnsi="Arial" w:cs="Arial"/>
                <w:sz w:val="16"/>
                <w:szCs w:val="16"/>
              </w:rPr>
              <w:t xml:space="preserve"> Thousand</w:t>
            </w:r>
            <w:r w:rsidRPr="00FD4C7B">
              <w:rPr>
                <w:rFonts w:ascii="Arial" w:hAnsi="Arial" w:cs="Arial"/>
                <w:sz w:val="16"/>
                <w:szCs w:val="16"/>
                <w:cs/>
              </w:rPr>
              <w:t xml:space="preserve"> </w:t>
            </w:r>
            <w:r w:rsidRPr="00FD4C7B">
              <w:rPr>
                <w:rFonts w:ascii="Arial" w:hAnsi="Arial" w:cs="Arial"/>
                <w:sz w:val="16"/>
                <w:szCs w:val="16"/>
              </w:rPr>
              <w:t>Baht)</w:t>
            </w:r>
          </w:p>
        </w:tc>
      </w:tr>
      <w:tr w:rsidR="00FD4C7B" w:rsidRPr="00FD4C7B" w14:paraId="35BB7078" w14:textId="77777777" w:rsidTr="0006130E">
        <w:trPr>
          <w:gridAfter w:val="1"/>
          <w:wAfter w:w="11" w:type="dxa"/>
        </w:trPr>
        <w:tc>
          <w:tcPr>
            <w:tcW w:w="3489" w:type="dxa"/>
            <w:shd w:val="clear" w:color="auto" w:fill="auto"/>
          </w:tcPr>
          <w:p w14:paraId="198BC4AE" w14:textId="77777777" w:rsidR="00662F3A" w:rsidRPr="00FD4C7B"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66A30D00" w14:textId="77777777" w:rsidR="00662F3A" w:rsidRPr="00FD4C7B" w:rsidRDefault="00662F3A" w:rsidP="002E2911">
            <w:pPr>
              <w:tabs>
                <w:tab w:val="clear" w:pos="227"/>
                <w:tab w:val="clear" w:pos="454"/>
                <w:tab w:val="clear" w:pos="680"/>
                <w:tab w:val="left" w:pos="162"/>
                <w:tab w:val="left" w:pos="459"/>
              </w:tabs>
              <w:spacing w:before="60" w:after="30" w:line="276" w:lineRule="auto"/>
              <w:jc w:val="center"/>
              <w:rPr>
                <w:rFonts w:ascii="Arial" w:hAnsi="Arial" w:cs="Arial"/>
                <w:sz w:val="16"/>
                <w:szCs w:val="16"/>
                <w:lang w:val="en-GB"/>
              </w:rPr>
            </w:pPr>
          </w:p>
        </w:tc>
        <w:tc>
          <w:tcPr>
            <w:tcW w:w="4411" w:type="dxa"/>
            <w:gridSpan w:val="3"/>
            <w:shd w:val="clear" w:color="auto" w:fill="auto"/>
          </w:tcPr>
          <w:p w14:paraId="220505C7" w14:textId="0968349A" w:rsidR="00662F3A" w:rsidRPr="00FD4C7B" w:rsidRDefault="00662F3A"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6"/>
                <w:szCs w:val="16"/>
                <w:cs/>
                <w:lang w:val="en-GB"/>
              </w:rPr>
            </w:pPr>
            <w:r w:rsidRPr="00FD4C7B">
              <w:rPr>
                <w:rFonts w:ascii="Arial" w:hAnsi="Arial" w:cs="Arial"/>
                <w:sz w:val="16"/>
                <w:szCs w:val="16"/>
                <w:lang w:val="en-GB"/>
              </w:rPr>
              <w:t>31 December 202</w:t>
            </w:r>
            <w:r w:rsidR="00057A0C" w:rsidRPr="00FD4C7B">
              <w:rPr>
                <w:rFonts w:ascii="Arial" w:hAnsi="Arial" w:cs="Arial"/>
                <w:sz w:val="16"/>
                <w:szCs w:val="16"/>
                <w:lang w:val="en-GB"/>
              </w:rPr>
              <w:t>1</w:t>
            </w:r>
          </w:p>
        </w:tc>
      </w:tr>
      <w:tr w:rsidR="00FD4C7B" w:rsidRPr="00FD4C7B" w14:paraId="72CFF818" w14:textId="77777777" w:rsidTr="00205492">
        <w:trPr>
          <w:gridAfter w:val="1"/>
          <w:wAfter w:w="11" w:type="dxa"/>
        </w:trPr>
        <w:tc>
          <w:tcPr>
            <w:tcW w:w="3489" w:type="dxa"/>
            <w:shd w:val="clear" w:color="auto" w:fill="auto"/>
          </w:tcPr>
          <w:p w14:paraId="72D688E0"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7106765E" w14:textId="77777777" w:rsidR="006A2EC6" w:rsidRPr="00FD4C7B" w:rsidRDefault="006A2EC6" w:rsidP="002E2911">
            <w:pPr>
              <w:tabs>
                <w:tab w:val="clear" w:pos="227"/>
                <w:tab w:val="clear" w:pos="454"/>
                <w:tab w:val="clear" w:pos="680"/>
                <w:tab w:val="left" w:pos="162"/>
                <w:tab w:val="left" w:pos="459"/>
              </w:tabs>
              <w:spacing w:before="60" w:after="30" w:line="276" w:lineRule="auto"/>
              <w:jc w:val="center"/>
              <w:rPr>
                <w:rFonts w:ascii="Arial" w:hAnsi="Arial" w:cs="Arial"/>
                <w:sz w:val="16"/>
                <w:szCs w:val="16"/>
                <w:lang w:val="en-GB"/>
              </w:rPr>
            </w:pPr>
          </w:p>
        </w:tc>
        <w:tc>
          <w:tcPr>
            <w:tcW w:w="4411" w:type="dxa"/>
            <w:gridSpan w:val="3"/>
            <w:shd w:val="clear" w:color="auto" w:fill="auto"/>
          </w:tcPr>
          <w:p w14:paraId="2B4DFF0C" w14:textId="04AEBFD0" w:rsidR="006A2EC6" w:rsidRPr="00FD4C7B" w:rsidRDefault="00FB6EBF"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6"/>
                <w:szCs w:val="16"/>
                <w:lang w:val="en-GB"/>
              </w:rPr>
            </w:pPr>
            <w:r w:rsidRPr="00FD4C7B">
              <w:rPr>
                <w:rFonts w:ascii="Arial" w:hAnsi="Arial" w:cs="Arial"/>
                <w:sz w:val="16"/>
                <w:szCs w:val="16"/>
                <w:lang w:val="en-GB"/>
              </w:rPr>
              <w:t>Consolidated and separate F/S</w:t>
            </w:r>
          </w:p>
        </w:tc>
      </w:tr>
      <w:tr w:rsidR="00FD4C7B" w:rsidRPr="00FD4C7B" w14:paraId="0F0481A1" w14:textId="77777777" w:rsidTr="0006130E">
        <w:tc>
          <w:tcPr>
            <w:tcW w:w="3489" w:type="dxa"/>
            <w:shd w:val="clear" w:color="auto" w:fill="auto"/>
          </w:tcPr>
          <w:p w14:paraId="2F6D9A4B"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64E005CA" w14:textId="098DACC8" w:rsidR="006A2EC6" w:rsidRPr="00FD4C7B" w:rsidRDefault="006A2EC6" w:rsidP="002E2911">
            <w:pPr>
              <w:pBdr>
                <w:bottom w:val="single" w:sz="4" w:space="1" w:color="auto"/>
              </w:pBdr>
              <w:tabs>
                <w:tab w:val="clear" w:pos="454"/>
                <w:tab w:val="clear" w:pos="907"/>
                <w:tab w:val="left" w:pos="459"/>
              </w:tabs>
              <w:spacing w:before="60" w:after="30" w:line="276" w:lineRule="auto"/>
              <w:jc w:val="center"/>
              <w:rPr>
                <w:rFonts w:ascii="Arial" w:hAnsi="Arial" w:cs="Arial"/>
                <w:sz w:val="16"/>
                <w:szCs w:val="16"/>
              </w:rPr>
            </w:pPr>
            <w:r w:rsidRPr="00FD4C7B">
              <w:rPr>
                <w:rFonts w:ascii="Arial" w:hAnsi="Arial" w:cs="Arial"/>
                <w:sz w:val="16"/>
                <w:szCs w:val="16"/>
              </w:rPr>
              <w:t>Interest rate per annum</w:t>
            </w:r>
          </w:p>
        </w:tc>
        <w:tc>
          <w:tcPr>
            <w:tcW w:w="1474" w:type="dxa"/>
            <w:shd w:val="clear" w:color="auto" w:fill="auto"/>
          </w:tcPr>
          <w:p w14:paraId="624DDCDD" w14:textId="0D286747" w:rsidR="006A2EC6" w:rsidRPr="00FD4C7B" w:rsidRDefault="002E2911" w:rsidP="002E2911">
            <w:pPr>
              <w:pBdr>
                <w:bottom w:val="single" w:sz="4" w:space="1" w:color="auto"/>
              </w:pBdr>
              <w:tabs>
                <w:tab w:val="clear" w:pos="907"/>
              </w:tabs>
              <w:spacing w:before="60" w:after="30" w:line="276" w:lineRule="auto"/>
              <w:jc w:val="center"/>
              <w:rPr>
                <w:rFonts w:ascii="Arial" w:hAnsi="Arial" w:cs="Arial"/>
                <w:sz w:val="16"/>
                <w:szCs w:val="16"/>
                <w:cs/>
              </w:rPr>
            </w:pPr>
            <w:r>
              <w:rPr>
                <w:rFonts w:ascii="Arial" w:hAnsi="Arial" w:cs="Arial"/>
                <w:sz w:val="16"/>
                <w:szCs w:val="16"/>
              </w:rPr>
              <w:br/>
            </w:r>
            <w:r w:rsidR="006A2EC6" w:rsidRPr="00FD4C7B">
              <w:rPr>
                <w:rFonts w:ascii="Arial" w:hAnsi="Arial" w:cs="Arial"/>
                <w:sz w:val="16"/>
                <w:szCs w:val="16"/>
              </w:rPr>
              <w:t>Loan</w:t>
            </w:r>
          </w:p>
        </w:tc>
        <w:tc>
          <w:tcPr>
            <w:tcW w:w="1474" w:type="dxa"/>
            <w:shd w:val="clear" w:color="auto" w:fill="auto"/>
          </w:tcPr>
          <w:p w14:paraId="601EF222" w14:textId="46DF5CD0" w:rsidR="006A2EC6" w:rsidRPr="00FD4C7B" w:rsidRDefault="006A2EC6" w:rsidP="002E2911">
            <w:pPr>
              <w:pBdr>
                <w:bottom w:val="single" w:sz="4" w:space="1" w:color="auto"/>
              </w:pBdr>
              <w:tabs>
                <w:tab w:val="clear" w:pos="454"/>
                <w:tab w:val="left" w:pos="459"/>
              </w:tabs>
              <w:spacing w:before="60" w:after="30" w:line="276" w:lineRule="auto"/>
              <w:jc w:val="center"/>
              <w:rPr>
                <w:rFonts w:ascii="Arial" w:hAnsi="Arial" w:cs="Arial"/>
                <w:sz w:val="16"/>
                <w:szCs w:val="16"/>
              </w:rPr>
            </w:pPr>
            <w:r w:rsidRPr="00FD4C7B">
              <w:rPr>
                <w:rFonts w:ascii="Arial" w:hAnsi="Arial" w:cs="Arial"/>
                <w:sz w:val="16"/>
                <w:szCs w:val="16"/>
              </w:rPr>
              <w:t>Deferred finance fee</w:t>
            </w:r>
          </w:p>
        </w:tc>
        <w:tc>
          <w:tcPr>
            <w:tcW w:w="1474" w:type="dxa"/>
            <w:gridSpan w:val="2"/>
            <w:shd w:val="clear" w:color="auto" w:fill="auto"/>
          </w:tcPr>
          <w:p w14:paraId="481F4624" w14:textId="6471FB3E" w:rsidR="006A2EC6" w:rsidRPr="00FD4C7B" w:rsidRDefault="002E2911" w:rsidP="002E2911">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br/>
            </w:r>
            <w:r w:rsidR="006A2EC6" w:rsidRPr="00FD4C7B">
              <w:rPr>
                <w:rFonts w:ascii="Arial" w:hAnsi="Arial" w:cs="Arial"/>
                <w:sz w:val="16"/>
                <w:szCs w:val="16"/>
              </w:rPr>
              <w:t>Net</w:t>
            </w:r>
          </w:p>
        </w:tc>
      </w:tr>
      <w:tr w:rsidR="00FD4C7B" w:rsidRPr="00FD4C7B" w14:paraId="2B66EC9A" w14:textId="77777777" w:rsidTr="0006130E">
        <w:trPr>
          <w:trHeight w:val="234"/>
        </w:trPr>
        <w:tc>
          <w:tcPr>
            <w:tcW w:w="3489" w:type="dxa"/>
            <w:shd w:val="clear" w:color="auto" w:fill="auto"/>
          </w:tcPr>
          <w:p w14:paraId="3AEDA9FF"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523F3A9C"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4A9F716E" w14:textId="2338B9DE"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61CF61F9"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c>
          <w:tcPr>
            <w:tcW w:w="1474" w:type="dxa"/>
            <w:gridSpan w:val="2"/>
            <w:shd w:val="clear" w:color="auto" w:fill="auto"/>
          </w:tcPr>
          <w:p w14:paraId="6BEE8591"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r>
      <w:tr w:rsidR="00FD4C7B" w:rsidRPr="00FD4C7B" w14:paraId="34F70270" w14:textId="77777777" w:rsidTr="0006130E">
        <w:trPr>
          <w:trHeight w:val="234"/>
        </w:trPr>
        <w:tc>
          <w:tcPr>
            <w:tcW w:w="3489" w:type="dxa"/>
            <w:shd w:val="clear" w:color="auto" w:fill="auto"/>
          </w:tcPr>
          <w:p w14:paraId="268F9CF9"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u w:val="single"/>
                <w:lang w:val="en-GB"/>
              </w:rPr>
            </w:pPr>
            <w:r w:rsidRPr="00FD4C7B">
              <w:rPr>
                <w:rFonts w:ascii="Arial" w:hAnsi="Arial" w:cs="Arial"/>
                <w:sz w:val="16"/>
                <w:szCs w:val="16"/>
                <w:u w:val="single"/>
                <w:lang w:val="en-GB"/>
              </w:rPr>
              <w:t>Long - term loans</w:t>
            </w:r>
          </w:p>
        </w:tc>
        <w:tc>
          <w:tcPr>
            <w:tcW w:w="1132" w:type="dxa"/>
          </w:tcPr>
          <w:p w14:paraId="0E27743F" w14:textId="77777777"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6E85CBCE" w14:textId="4FB281B9" w:rsidR="006A2EC6" w:rsidRPr="00FD4C7B" w:rsidRDefault="006A2EC6" w:rsidP="002E2911">
            <w:pPr>
              <w:tabs>
                <w:tab w:val="clear" w:pos="454"/>
                <w:tab w:val="left" w:pos="459"/>
              </w:tabs>
              <w:spacing w:before="60" w:after="30" w:line="276" w:lineRule="auto"/>
              <w:jc w:val="right"/>
              <w:rPr>
                <w:rFonts w:ascii="Arial" w:hAnsi="Arial" w:cs="Arial"/>
                <w:sz w:val="16"/>
                <w:szCs w:val="16"/>
              </w:rPr>
            </w:pPr>
          </w:p>
        </w:tc>
        <w:tc>
          <w:tcPr>
            <w:tcW w:w="1474" w:type="dxa"/>
            <w:shd w:val="clear" w:color="auto" w:fill="auto"/>
          </w:tcPr>
          <w:p w14:paraId="1DE88564"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c>
          <w:tcPr>
            <w:tcW w:w="1474" w:type="dxa"/>
            <w:gridSpan w:val="2"/>
            <w:shd w:val="clear" w:color="auto" w:fill="auto"/>
          </w:tcPr>
          <w:p w14:paraId="7C520200" w14:textId="77777777" w:rsidR="006A2EC6" w:rsidRPr="00FD4C7B" w:rsidRDefault="006A2EC6" w:rsidP="002E2911">
            <w:pPr>
              <w:tabs>
                <w:tab w:val="clear" w:pos="454"/>
                <w:tab w:val="left" w:pos="459"/>
              </w:tabs>
              <w:spacing w:before="60" w:after="30" w:line="276" w:lineRule="auto"/>
              <w:jc w:val="center"/>
              <w:rPr>
                <w:rFonts w:ascii="Arial" w:hAnsi="Arial" w:cs="Arial"/>
                <w:sz w:val="16"/>
                <w:szCs w:val="16"/>
              </w:rPr>
            </w:pPr>
          </w:p>
        </w:tc>
      </w:tr>
      <w:tr w:rsidR="00FD4C7B" w:rsidRPr="00FD4C7B" w14:paraId="4934F877" w14:textId="77777777" w:rsidTr="0006130E">
        <w:tc>
          <w:tcPr>
            <w:tcW w:w="3489" w:type="dxa"/>
            <w:shd w:val="clear" w:color="auto" w:fill="auto"/>
          </w:tcPr>
          <w:p w14:paraId="03253FFC"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r w:rsidRPr="00FD4C7B">
              <w:rPr>
                <w:rFonts w:ascii="Arial" w:hAnsi="Arial" w:cs="Arial"/>
                <w:sz w:val="16"/>
                <w:szCs w:val="16"/>
                <w:lang w:val="en-GB"/>
              </w:rPr>
              <w:t>Credit line of Baht 1,400 million</w:t>
            </w:r>
          </w:p>
        </w:tc>
        <w:tc>
          <w:tcPr>
            <w:tcW w:w="1132" w:type="dxa"/>
          </w:tcPr>
          <w:p w14:paraId="274AB929" w14:textId="4C49C2A5" w:rsidR="006A2EC6" w:rsidRPr="00FD4C7B" w:rsidRDefault="006A2EC6" w:rsidP="002E2911">
            <w:pPr>
              <w:tabs>
                <w:tab w:val="clear" w:pos="454"/>
                <w:tab w:val="clear" w:pos="680"/>
                <w:tab w:val="left" w:pos="459"/>
                <w:tab w:val="left" w:pos="776"/>
              </w:tabs>
              <w:spacing w:before="60" w:after="30" w:line="276" w:lineRule="auto"/>
              <w:jc w:val="center"/>
              <w:rPr>
                <w:rFonts w:ascii="Arial" w:hAnsi="Arial" w:cs="Arial"/>
                <w:sz w:val="16"/>
                <w:szCs w:val="16"/>
              </w:rPr>
            </w:pPr>
            <w:r w:rsidRPr="00FD4C7B">
              <w:rPr>
                <w:rFonts w:ascii="Arial" w:hAnsi="Arial" w:cs="Arial"/>
                <w:sz w:val="16"/>
                <w:szCs w:val="16"/>
              </w:rPr>
              <w:t>MLR-1</w:t>
            </w:r>
          </w:p>
        </w:tc>
        <w:tc>
          <w:tcPr>
            <w:tcW w:w="1474" w:type="dxa"/>
            <w:shd w:val="clear" w:color="auto" w:fill="auto"/>
          </w:tcPr>
          <w:p w14:paraId="471449FD" w14:textId="3789C143"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cs/>
              </w:rPr>
            </w:pPr>
            <w:r w:rsidRPr="00FD4C7B">
              <w:rPr>
                <w:rFonts w:ascii="Arial" w:hAnsi="Arial" w:cs="Arial"/>
                <w:sz w:val="16"/>
                <w:szCs w:val="16"/>
              </w:rPr>
              <w:t>162,873</w:t>
            </w:r>
          </w:p>
        </w:tc>
        <w:tc>
          <w:tcPr>
            <w:tcW w:w="1474" w:type="dxa"/>
            <w:shd w:val="clear" w:color="auto" w:fill="auto"/>
          </w:tcPr>
          <w:p w14:paraId="70674587" w14:textId="3AC7F724"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w:t>
            </w:r>
          </w:p>
        </w:tc>
        <w:tc>
          <w:tcPr>
            <w:tcW w:w="1474" w:type="dxa"/>
            <w:gridSpan w:val="2"/>
            <w:shd w:val="clear" w:color="auto" w:fill="auto"/>
          </w:tcPr>
          <w:p w14:paraId="44E33BFC" w14:textId="2460E4B7"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162,873</w:t>
            </w:r>
          </w:p>
        </w:tc>
      </w:tr>
      <w:tr w:rsidR="00FD4C7B" w:rsidRPr="00FD4C7B" w14:paraId="028DAE20" w14:textId="77777777" w:rsidTr="0006130E">
        <w:tc>
          <w:tcPr>
            <w:tcW w:w="3489" w:type="dxa"/>
            <w:shd w:val="clear" w:color="auto" w:fill="auto"/>
          </w:tcPr>
          <w:p w14:paraId="69C2EE1A"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p>
        </w:tc>
        <w:tc>
          <w:tcPr>
            <w:tcW w:w="1132" w:type="dxa"/>
          </w:tcPr>
          <w:p w14:paraId="76354B29" w14:textId="77777777" w:rsidR="006A2EC6" w:rsidRPr="00FD4C7B" w:rsidRDefault="006A2EC6" w:rsidP="002E2911">
            <w:pPr>
              <w:tabs>
                <w:tab w:val="clear" w:pos="454"/>
                <w:tab w:val="clear" w:pos="680"/>
                <w:tab w:val="left" w:pos="459"/>
                <w:tab w:val="left" w:pos="776"/>
              </w:tabs>
              <w:spacing w:before="60" w:after="30" w:line="276" w:lineRule="auto"/>
              <w:jc w:val="center"/>
              <w:rPr>
                <w:rFonts w:ascii="Arial" w:hAnsi="Arial" w:cs="Arial"/>
                <w:sz w:val="16"/>
                <w:szCs w:val="16"/>
              </w:rPr>
            </w:pPr>
          </w:p>
        </w:tc>
        <w:tc>
          <w:tcPr>
            <w:tcW w:w="1474" w:type="dxa"/>
            <w:shd w:val="clear" w:color="auto" w:fill="auto"/>
          </w:tcPr>
          <w:p w14:paraId="75915D6D" w14:textId="77777777"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p>
        </w:tc>
        <w:tc>
          <w:tcPr>
            <w:tcW w:w="1474" w:type="dxa"/>
            <w:shd w:val="clear" w:color="auto" w:fill="auto"/>
          </w:tcPr>
          <w:p w14:paraId="64BA1069" w14:textId="77777777"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p>
        </w:tc>
        <w:tc>
          <w:tcPr>
            <w:tcW w:w="1474" w:type="dxa"/>
            <w:gridSpan w:val="2"/>
            <w:shd w:val="clear" w:color="auto" w:fill="auto"/>
          </w:tcPr>
          <w:p w14:paraId="5114890D" w14:textId="77777777"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p>
        </w:tc>
      </w:tr>
      <w:tr w:rsidR="00FD4C7B" w:rsidRPr="00FD4C7B" w14:paraId="38E1C2A6" w14:textId="77777777" w:rsidTr="0006130E">
        <w:tc>
          <w:tcPr>
            <w:tcW w:w="3489" w:type="dxa"/>
            <w:shd w:val="clear" w:color="auto" w:fill="auto"/>
          </w:tcPr>
          <w:p w14:paraId="26E0BDF0" w14:textId="2B81883D" w:rsidR="006A2EC6" w:rsidRPr="00FD4C7B" w:rsidRDefault="006A2EC6" w:rsidP="002E2911">
            <w:pPr>
              <w:tabs>
                <w:tab w:val="clear" w:pos="227"/>
                <w:tab w:val="clear" w:pos="454"/>
                <w:tab w:val="clear" w:pos="680"/>
                <w:tab w:val="left" w:pos="162"/>
                <w:tab w:val="left" w:pos="459"/>
              </w:tabs>
              <w:spacing w:before="60" w:after="30" w:line="276" w:lineRule="auto"/>
              <w:ind w:left="162" w:hanging="162"/>
              <w:rPr>
                <w:rFonts w:ascii="Arial" w:hAnsi="Arial" w:cs="Arial"/>
                <w:sz w:val="16"/>
                <w:szCs w:val="16"/>
                <w:u w:val="single"/>
              </w:rPr>
            </w:pPr>
            <w:r w:rsidRPr="00FD4C7B">
              <w:rPr>
                <w:rFonts w:ascii="Arial" w:hAnsi="Arial" w:cs="Arial"/>
                <w:sz w:val="16"/>
                <w:szCs w:val="16"/>
                <w:u w:val="single"/>
                <w:lang w:val="en-GB"/>
              </w:rPr>
              <w:t xml:space="preserve">Liabilities from the guarantee of </w:t>
            </w:r>
            <w:r w:rsidR="00B56BEA" w:rsidRPr="00FD4C7B">
              <w:rPr>
                <w:rFonts w:ascii="Arial" w:hAnsi="Arial" w:cs="Arial"/>
                <w:sz w:val="16"/>
                <w:szCs w:val="16"/>
                <w:u w:val="single"/>
                <w:lang w:val="en-GB"/>
              </w:rPr>
              <w:br/>
            </w:r>
            <w:r w:rsidRPr="00FD4C7B">
              <w:rPr>
                <w:rFonts w:ascii="Arial" w:hAnsi="Arial" w:cs="Arial"/>
                <w:sz w:val="16"/>
                <w:szCs w:val="16"/>
                <w:u w:val="single"/>
                <w:lang w:val="en-GB"/>
              </w:rPr>
              <w:t>subsidiary’s loans</w:t>
            </w:r>
          </w:p>
        </w:tc>
        <w:tc>
          <w:tcPr>
            <w:tcW w:w="1132" w:type="dxa"/>
          </w:tcPr>
          <w:p w14:paraId="4BD0B709" w14:textId="77777777" w:rsidR="006A2EC6" w:rsidRPr="00FD4C7B" w:rsidRDefault="006A2EC6" w:rsidP="002E2911">
            <w:pPr>
              <w:tabs>
                <w:tab w:val="clear" w:pos="454"/>
                <w:tab w:val="clear" w:pos="680"/>
                <w:tab w:val="left" w:pos="459"/>
                <w:tab w:val="left" w:pos="776"/>
              </w:tabs>
              <w:spacing w:before="60" w:after="30" w:line="276" w:lineRule="auto"/>
              <w:jc w:val="center"/>
              <w:rPr>
                <w:rFonts w:ascii="Arial" w:hAnsi="Arial" w:cs="Arial"/>
                <w:sz w:val="16"/>
                <w:szCs w:val="16"/>
              </w:rPr>
            </w:pPr>
          </w:p>
        </w:tc>
        <w:tc>
          <w:tcPr>
            <w:tcW w:w="1474" w:type="dxa"/>
            <w:shd w:val="clear" w:color="auto" w:fill="auto"/>
          </w:tcPr>
          <w:p w14:paraId="16E36A5F" w14:textId="08EECA3A"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p>
        </w:tc>
        <w:tc>
          <w:tcPr>
            <w:tcW w:w="1474" w:type="dxa"/>
            <w:shd w:val="clear" w:color="auto" w:fill="auto"/>
          </w:tcPr>
          <w:p w14:paraId="2D746B3F" w14:textId="77777777"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p>
        </w:tc>
        <w:tc>
          <w:tcPr>
            <w:tcW w:w="1474" w:type="dxa"/>
            <w:gridSpan w:val="2"/>
            <w:shd w:val="clear" w:color="auto" w:fill="auto"/>
          </w:tcPr>
          <w:p w14:paraId="66431438" w14:textId="77777777"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p>
        </w:tc>
      </w:tr>
      <w:tr w:rsidR="00FD4C7B" w:rsidRPr="00FD4C7B" w14:paraId="4107EBBF" w14:textId="77777777" w:rsidTr="0006130E">
        <w:tc>
          <w:tcPr>
            <w:tcW w:w="3489" w:type="dxa"/>
            <w:shd w:val="clear" w:color="auto" w:fill="auto"/>
          </w:tcPr>
          <w:p w14:paraId="47F52C0D"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r w:rsidRPr="00FD4C7B">
              <w:rPr>
                <w:rFonts w:ascii="Arial" w:hAnsi="Arial" w:cs="Arial"/>
                <w:sz w:val="16"/>
                <w:szCs w:val="16"/>
                <w:lang w:val="en-GB"/>
              </w:rPr>
              <w:t>Credit line of Baht 105 million</w:t>
            </w:r>
          </w:p>
        </w:tc>
        <w:tc>
          <w:tcPr>
            <w:tcW w:w="1132" w:type="dxa"/>
          </w:tcPr>
          <w:p w14:paraId="611A959C" w14:textId="3A8A6080" w:rsidR="006A2EC6" w:rsidRPr="00FD4C7B" w:rsidRDefault="006A2EC6" w:rsidP="002E2911">
            <w:pPr>
              <w:tabs>
                <w:tab w:val="clear" w:pos="454"/>
                <w:tab w:val="clear" w:pos="680"/>
                <w:tab w:val="left" w:pos="459"/>
                <w:tab w:val="left" w:pos="776"/>
              </w:tabs>
              <w:spacing w:before="60" w:after="30" w:line="276" w:lineRule="auto"/>
              <w:jc w:val="center"/>
              <w:rPr>
                <w:rFonts w:ascii="Arial" w:hAnsi="Arial" w:cs="Arial"/>
                <w:sz w:val="16"/>
                <w:szCs w:val="16"/>
              </w:rPr>
            </w:pPr>
            <w:r w:rsidRPr="00FD4C7B">
              <w:rPr>
                <w:rFonts w:ascii="Arial" w:hAnsi="Arial" w:cs="Arial"/>
                <w:sz w:val="16"/>
                <w:szCs w:val="16"/>
              </w:rPr>
              <w:t>15%</w:t>
            </w:r>
          </w:p>
        </w:tc>
        <w:tc>
          <w:tcPr>
            <w:tcW w:w="1474" w:type="dxa"/>
            <w:shd w:val="clear" w:color="auto" w:fill="auto"/>
          </w:tcPr>
          <w:p w14:paraId="23A7CF15" w14:textId="3F1FCF21"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55,586</w:t>
            </w:r>
          </w:p>
        </w:tc>
        <w:tc>
          <w:tcPr>
            <w:tcW w:w="1474" w:type="dxa"/>
            <w:shd w:val="clear" w:color="auto" w:fill="auto"/>
          </w:tcPr>
          <w:p w14:paraId="77C022BB" w14:textId="4259F10A"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(1,349)</w:t>
            </w:r>
          </w:p>
        </w:tc>
        <w:tc>
          <w:tcPr>
            <w:tcW w:w="1474" w:type="dxa"/>
            <w:gridSpan w:val="2"/>
            <w:shd w:val="clear" w:color="auto" w:fill="auto"/>
          </w:tcPr>
          <w:p w14:paraId="2101526D" w14:textId="0F80F47D"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54,237</w:t>
            </w:r>
          </w:p>
        </w:tc>
      </w:tr>
      <w:tr w:rsidR="00FD4C7B" w:rsidRPr="00FD4C7B" w14:paraId="7A8DDB42" w14:textId="77777777" w:rsidTr="0006130E">
        <w:tc>
          <w:tcPr>
            <w:tcW w:w="3489" w:type="dxa"/>
            <w:shd w:val="clear" w:color="auto" w:fill="auto"/>
          </w:tcPr>
          <w:p w14:paraId="67EBD587"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lang w:val="en-GB"/>
              </w:rPr>
            </w:pPr>
            <w:r w:rsidRPr="00FD4C7B">
              <w:rPr>
                <w:rFonts w:ascii="Arial" w:hAnsi="Arial" w:cs="Arial"/>
                <w:sz w:val="16"/>
                <w:szCs w:val="16"/>
                <w:lang w:val="en-GB"/>
              </w:rPr>
              <w:t>Credit line of Baht 150 million</w:t>
            </w:r>
          </w:p>
        </w:tc>
        <w:tc>
          <w:tcPr>
            <w:tcW w:w="1132" w:type="dxa"/>
          </w:tcPr>
          <w:p w14:paraId="0B6BF253" w14:textId="7325094C" w:rsidR="006A2EC6" w:rsidRPr="00FD4C7B" w:rsidRDefault="006A2EC6" w:rsidP="002E2911">
            <w:pPr>
              <w:tabs>
                <w:tab w:val="clear" w:pos="454"/>
                <w:tab w:val="clear" w:pos="680"/>
                <w:tab w:val="left" w:pos="459"/>
                <w:tab w:val="left" w:pos="776"/>
              </w:tabs>
              <w:spacing w:before="60" w:after="30" w:line="276" w:lineRule="auto"/>
              <w:jc w:val="center"/>
              <w:rPr>
                <w:rFonts w:ascii="Arial" w:hAnsi="Arial" w:cs="Arial"/>
                <w:sz w:val="16"/>
                <w:szCs w:val="16"/>
              </w:rPr>
            </w:pPr>
            <w:r w:rsidRPr="00FD4C7B">
              <w:rPr>
                <w:rFonts w:ascii="Arial" w:hAnsi="Arial" w:cs="Arial"/>
                <w:sz w:val="16"/>
                <w:szCs w:val="16"/>
              </w:rPr>
              <w:t>5%</w:t>
            </w:r>
          </w:p>
        </w:tc>
        <w:tc>
          <w:tcPr>
            <w:tcW w:w="1474" w:type="dxa"/>
            <w:shd w:val="clear" w:color="auto" w:fill="auto"/>
          </w:tcPr>
          <w:p w14:paraId="5D6B7F65" w14:textId="6068787C" w:rsidR="006A2EC6" w:rsidRPr="00FD4C7B" w:rsidRDefault="006A2EC6" w:rsidP="002E2911">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69,817</w:t>
            </w:r>
          </w:p>
        </w:tc>
        <w:tc>
          <w:tcPr>
            <w:tcW w:w="1474" w:type="dxa"/>
            <w:shd w:val="clear" w:color="auto" w:fill="auto"/>
          </w:tcPr>
          <w:p w14:paraId="0003405A" w14:textId="22E30E88" w:rsidR="006A2EC6" w:rsidRPr="00FD4C7B" w:rsidRDefault="006A2EC6" w:rsidP="002E2911">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(254)</w:t>
            </w:r>
          </w:p>
        </w:tc>
        <w:tc>
          <w:tcPr>
            <w:tcW w:w="1474" w:type="dxa"/>
            <w:gridSpan w:val="2"/>
            <w:shd w:val="clear" w:color="auto" w:fill="auto"/>
          </w:tcPr>
          <w:p w14:paraId="17C87D70" w14:textId="7BB136F1" w:rsidR="006A2EC6" w:rsidRPr="00FD4C7B" w:rsidRDefault="006A2EC6" w:rsidP="002E2911">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69,563</w:t>
            </w:r>
          </w:p>
        </w:tc>
      </w:tr>
      <w:tr w:rsidR="00FD4C7B" w:rsidRPr="00FD4C7B" w14:paraId="08977607" w14:textId="77777777" w:rsidTr="0006130E">
        <w:tc>
          <w:tcPr>
            <w:tcW w:w="3489" w:type="dxa"/>
            <w:shd w:val="clear" w:color="auto" w:fill="auto"/>
            <w:vAlign w:val="bottom"/>
          </w:tcPr>
          <w:p w14:paraId="2F2169BD" w14:textId="77777777" w:rsidR="006A2EC6" w:rsidRPr="00FD4C7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6"/>
                <w:szCs w:val="16"/>
              </w:rPr>
            </w:pPr>
            <w:r w:rsidRPr="00FD4C7B">
              <w:rPr>
                <w:rFonts w:ascii="Arial" w:hAnsi="Arial" w:cs="Arial"/>
                <w:sz w:val="16"/>
                <w:szCs w:val="16"/>
                <w:lang w:val="en-GB"/>
              </w:rPr>
              <w:t>Total</w:t>
            </w:r>
          </w:p>
        </w:tc>
        <w:tc>
          <w:tcPr>
            <w:tcW w:w="1132" w:type="dxa"/>
          </w:tcPr>
          <w:p w14:paraId="709ECFDA" w14:textId="77777777"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p>
        </w:tc>
        <w:tc>
          <w:tcPr>
            <w:tcW w:w="1474" w:type="dxa"/>
            <w:shd w:val="clear" w:color="auto" w:fill="auto"/>
          </w:tcPr>
          <w:p w14:paraId="2FE24DC1" w14:textId="7AE71B80"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cs/>
              </w:rPr>
            </w:pPr>
            <w:r w:rsidRPr="00FD4C7B">
              <w:rPr>
                <w:rFonts w:ascii="Arial" w:hAnsi="Arial" w:cs="Arial"/>
                <w:sz w:val="16"/>
                <w:szCs w:val="16"/>
              </w:rPr>
              <w:t>288,276</w:t>
            </w:r>
          </w:p>
        </w:tc>
        <w:tc>
          <w:tcPr>
            <w:tcW w:w="1474" w:type="dxa"/>
            <w:shd w:val="clear" w:color="auto" w:fill="auto"/>
          </w:tcPr>
          <w:p w14:paraId="17CDB3A4" w14:textId="0F170460"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(1,603)</w:t>
            </w:r>
          </w:p>
        </w:tc>
        <w:tc>
          <w:tcPr>
            <w:tcW w:w="1474" w:type="dxa"/>
            <w:gridSpan w:val="2"/>
            <w:shd w:val="clear" w:color="auto" w:fill="auto"/>
          </w:tcPr>
          <w:p w14:paraId="49715BD7" w14:textId="010F888E"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286,673</w:t>
            </w:r>
          </w:p>
        </w:tc>
      </w:tr>
      <w:tr w:rsidR="00FD4C7B" w:rsidRPr="00FD4C7B" w14:paraId="67B32946" w14:textId="77777777" w:rsidTr="0006130E">
        <w:trPr>
          <w:trHeight w:val="68"/>
        </w:trPr>
        <w:tc>
          <w:tcPr>
            <w:tcW w:w="3489" w:type="dxa"/>
            <w:shd w:val="clear" w:color="auto" w:fill="auto"/>
            <w:vAlign w:val="bottom"/>
          </w:tcPr>
          <w:p w14:paraId="359796C0" w14:textId="77777777" w:rsidR="006A2EC6" w:rsidRPr="00FD4C7B" w:rsidRDefault="006A2EC6" w:rsidP="002E2911">
            <w:pPr>
              <w:spacing w:before="60" w:after="30" w:line="276" w:lineRule="auto"/>
              <w:rPr>
                <w:rFonts w:ascii="Arial" w:hAnsi="Arial" w:cs="Arial"/>
                <w:sz w:val="16"/>
                <w:szCs w:val="16"/>
                <w:cs/>
              </w:rPr>
            </w:pPr>
            <w:r w:rsidRPr="00FD4C7B">
              <w:rPr>
                <w:rFonts w:ascii="Arial" w:hAnsi="Arial" w:cs="Arial"/>
                <w:sz w:val="16"/>
                <w:szCs w:val="16"/>
                <w:u w:val="single"/>
              </w:rPr>
              <w:t>Less</w:t>
            </w:r>
            <w:r w:rsidRPr="00FD4C7B">
              <w:rPr>
                <w:rFonts w:ascii="Arial" w:hAnsi="Arial" w:cs="Arial"/>
                <w:sz w:val="16"/>
                <w:szCs w:val="16"/>
              </w:rPr>
              <w:t xml:space="preserve"> Current portion</w:t>
            </w:r>
          </w:p>
        </w:tc>
        <w:tc>
          <w:tcPr>
            <w:tcW w:w="1132" w:type="dxa"/>
          </w:tcPr>
          <w:p w14:paraId="7C4B696D" w14:textId="77777777"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p>
        </w:tc>
        <w:tc>
          <w:tcPr>
            <w:tcW w:w="1474" w:type="dxa"/>
            <w:shd w:val="clear" w:color="auto" w:fill="auto"/>
          </w:tcPr>
          <w:p w14:paraId="137F2409" w14:textId="440425D8" w:rsidR="006A2EC6" w:rsidRPr="00FD4C7B" w:rsidRDefault="006A2EC6" w:rsidP="002E2911">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6"/>
                <w:szCs w:val="16"/>
                <w:cs/>
              </w:rPr>
            </w:pPr>
            <w:r w:rsidRPr="00FD4C7B">
              <w:rPr>
                <w:rFonts w:ascii="Arial" w:hAnsi="Arial" w:cs="Arial"/>
                <w:sz w:val="16"/>
                <w:szCs w:val="16"/>
              </w:rPr>
              <w:t>(95,756)</w:t>
            </w:r>
          </w:p>
        </w:tc>
        <w:tc>
          <w:tcPr>
            <w:tcW w:w="1474" w:type="dxa"/>
            <w:shd w:val="clear" w:color="auto" w:fill="auto"/>
          </w:tcPr>
          <w:p w14:paraId="0F963069" w14:textId="3F90CE17" w:rsidR="006A2EC6" w:rsidRPr="00FD4C7B" w:rsidRDefault="006A2EC6" w:rsidP="002E2911">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518</w:t>
            </w:r>
          </w:p>
        </w:tc>
        <w:tc>
          <w:tcPr>
            <w:tcW w:w="1474" w:type="dxa"/>
            <w:gridSpan w:val="2"/>
            <w:shd w:val="clear" w:color="auto" w:fill="auto"/>
          </w:tcPr>
          <w:p w14:paraId="0FCBD608" w14:textId="5F06DEB6" w:rsidR="006A2EC6" w:rsidRPr="00FD4C7B" w:rsidRDefault="006A2EC6" w:rsidP="002E2911">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(95,238)</w:t>
            </w:r>
          </w:p>
        </w:tc>
      </w:tr>
      <w:tr w:rsidR="006A2EC6" w:rsidRPr="00FD4C7B" w14:paraId="72BCD5C3" w14:textId="77777777" w:rsidTr="0006130E">
        <w:tc>
          <w:tcPr>
            <w:tcW w:w="3489" w:type="dxa"/>
            <w:shd w:val="clear" w:color="auto" w:fill="auto"/>
            <w:vAlign w:val="bottom"/>
          </w:tcPr>
          <w:p w14:paraId="5F434B2E" w14:textId="33C91964" w:rsidR="006A2EC6" w:rsidRPr="00FD4C7B" w:rsidRDefault="006A2EC6" w:rsidP="002E2911">
            <w:pPr>
              <w:tabs>
                <w:tab w:val="clear" w:pos="454"/>
                <w:tab w:val="left" w:pos="459"/>
              </w:tabs>
              <w:spacing w:before="60" w:after="30" w:line="276" w:lineRule="auto"/>
              <w:rPr>
                <w:rFonts w:ascii="Arial" w:hAnsi="Arial" w:cs="Arial"/>
                <w:sz w:val="16"/>
                <w:szCs w:val="16"/>
                <w:cs/>
              </w:rPr>
            </w:pPr>
            <w:r w:rsidRPr="00FD4C7B">
              <w:rPr>
                <w:rFonts w:ascii="Arial" w:hAnsi="Arial" w:cs="Arial"/>
                <w:sz w:val="16"/>
                <w:szCs w:val="16"/>
              </w:rPr>
              <w:t>Long - term loans - net</w:t>
            </w:r>
          </w:p>
        </w:tc>
        <w:tc>
          <w:tcPr>
            <w:tcW w:w="1132" w:type="dxa"/>
          </w:tcPr>
          <w:p w14:paraId="665FB668" w14:textId="77777777" w:rsidR="006A2EC6" w:rsidRPr="00FD4C7B" w:rsidRDefault="006A2EC6" w:rsidP="002E2911">
            <w:pPr>
              <w:tabs>
                <w:tab w:val="clear" w:pos="454"/>
                <w:tab w:val="clear" w:pos="680"/>
                <w:tab w:val="left" w:pos="459"/>
                <w:tab w:val="left" w:pos="776"/>
              </w:tabs>
              <w:spacing w:before="60" w:after="30" w:line="276" w:lineRule="auto"/>
              <w:jc w:val="right"/>
              <w:rPr>
                <w:rFonts w:ascii="Arial" w:hAnsi="Arial" w:cs="Arial"/>
                <w:sz w:val="16"/>
                <w:szCs w:val="16"/>
              </w:rPr>
            </w:pPr>
          </w:p>
        </w:tc>
        <w:tc>
          <w:tcPr>
            <w:tcW w:w="1474" w:type="dxa"/>
            <w:shd w:val="clear" w:color="auto" w:fill="auto"/>
          </w:tcPr>
          <w:p w14:paraId="33A7FB01" w14:textId="4C30A87C" w:rsidR="006A2EC6" w:rsidRPr="00FD4C7B" w:rsidRDefault="006A2EC6" w:rsidP="002E2911">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6"/>
                <w:szCs w:val="16"/>
                <w:cs/>
              </w:rPr>
            </w:pPr>
            <w:r w:rsidRPr="00FD4C7B">
              <w:rPr>
                <w:rFonts w:ascii="Arial" w:hAnsi="Arial" w:cs="Arial"/>
                <w:sz w:val="16"/>
                <w:szCs w:val="16"/>
              </w:rPr>
              <w:t>192,520</w:t>
            </w:r>
          </w:p>
        </w:tc>
        <w:tc>
          <w:tcPr>
            <w:tcW w:w="1474" w:type="dxa"/>
            <w:shd w:val="clear" w:color="auto" w:fill="auto"/>
          </w:tcPr>
          <w:p w14:paraId="4E55204B" w14:textId="01BC67FB" w:rsidR="006A2EC6" w:rsidRPr="00FD4C7B" w:rsidRDefault="006A2EC6" w:rsidP="002E2911">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(1,085)</w:t>
            </w:r>
          </w:p>
        </w:tc>
        <w:tc>
          <w:tcPr>
            <w:tcW w:w="1474" w:type="dxa"/>
            <w:gridSpan w:val="2"/>
            <w:shd w:val="clear" w:color="auto" w:fill="auto"/>
          </w:tcPr>
          <w:p w14:paraId="32C4A94D" w14:textId="33EDADE0" w:rsidR="006A2EC6" w:rsidRPr="00FD4C7B" w:rsidRDefault="006A2EC6" w:rsidP="002E2911">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6"/>
                <w:szCs w:val="16"/>
              </w:rPr>
            </w:pPr>
            <w:r w:rsidRPr="00FD4C7B">
              <w:rPr>
                <w:rFonts w:ascii="Arial" w:hAnsi="Arial" w:cs="Arial"/>
                <w:sz w:val="16"/>
                <w:szCs w:val="16"/>
              </w:rPr>
              <w:t>191,435</w:t>
            </w:r>
          </w:p>
        </w:tc>
      </w:tr>
    </w:tbl>
    <w:p w14:paraId="2FCB3966" w14:textId="2265DBA4" w:rsidR="001F00F1" w:rsidRPr="00FD4C7B" w:rsidRDefault="001F00F1" w:rsidP="007311A6">
      <w:pPr>
        <w:tabs>
          <w:tab w:val="clear" w:pos="454"/>
          <w:tab w:val="clear" w:pos="907"/>
          <w:tab w:val="left" w:pos="387"/>
          <w:tab w:val="left" w:pos="900"/>
        </w:tabs>
        <w:spacing w:line="360" w:lineRule="auto"/>
        <w:ind w:firstLine="423"/>
        <w:jc w:val="thaiDistribute"/>
        <w:rPr>
          <w:rFonts w:ascii="Arial" w:hAnsi="Arial" w:cs="Arial"/>
          <w:sz w:val="19"/>
          <w:szCs w:val="19"/>
        </w:rPr>
      </w:pPr>
    </w:p>
    <w:p w14:paraId="1AA7A60B" w14:textId="6032DF5D" w:rsidR="00263C3E" w:rsidRPr="00FD4C7B" w:rsidRDefault="000170B4" w:rsidP="00E63ACD">
      <w:pPr>
        <w:tabs>
          <w:tab w:val="clear" w:pos="907"/>
          <w:tab w:val="left" w:pos="900"/>
        </w:tabs>
        <w:spacing w:line="360" w:lineRule="auto"/>
        <w:ind w:left="426"/>
        <w:jc w:val="thaiDistribute"/>
        <w:rPr>
          <w:rFonts w:ascii="Arial" w:hAnsi="Arial" w:cs="Arial"/>
          <w:sz w:val="19"/>
          <w:szCs w:val="19"/>
        </w:rPr>
      </w:pPr>
      <w:r w:rsidRPr="00FD4C7B">
        <w:rPr>
          <w:rFonts w:ascii="Arial" w:hAnsi="Arial" w:cs="Arial"/>
          <w:sz w:val="19"/>
          <w:szCs w:val="19"/>
        </w:rPr>
        <w:t>Liabilities from guarantees of other company</w:t>
      </w:r>
      <w:r w:rsidR="00DB4AC9" w:rsidRPr="00FD4C7B">
        <w:rPr>
          <w:rFonts w:ascii="Arial" w:hAnsi="Arial" w:cs="Arial"/>
          <w:sz w:val="19"/>
          <w:szCs w:val="19"/>
        </w:rPr>
        <w:t>’s</w:t>
      </w:r>
      <w:r w:rsidRPr="00FD4C7B">
        <w:rPr>
          <w:rFonts w:ascii="Arial" w:hAnsi="Arial" w:cs="Arial"/>
          <w:sz w:val="19"/>
          <w:szCs w:val="19"/>
        </w:rPr>
        <w:t xml:space="preserve"> loans as of </w:t>
      </w:r>
      <w:r w:rsidR="002F5D28" w:rsidRPr="00FD4C7B">
        <w:rPr>
          <w:rFonts w:ascii="Arial" w:hAnsi="Arial" w:cs="Arial"/>
          <w:sz w:val="19"/>
          <w:szCs w:val="19"/>
        </w:rPr>
        <w:t xml:space="preserve">30 </w:t>
      </w:r>
      <w:r w:rsidR="002E2911" w:rsidRPr="002E2911">
        <w:rPr>
          <w:rFonts w:ascii="Arial" w:hAnsi="Arial" w:cs="Arial"/>
          <w:sz w:val="19"/>
          <w:szCs w:val="19"/>
        </w:rPr>
        <w:t>September</w:t>
      </w:r>
      <w:r w:rsidRPr="00FD4C7B">
        <w:rPr>
          <w:rFonts w:ascii="Arial" w:hAnsi="Arial" w:cs="Arial"/>
          <w:sz w:val="19"/>
          <w:szCs w:val="19"/>
        </w:rPr>
        <w:t xml:space="preserve"> 2022 represent the guarantee of loans of </w:t>
      </w:r>
      <w:r w:rsidR="00BD3476" w:rsidRPr="00FD4C7B">
        <w:rPr>
          <w:rFonts w:ascii="Arial" w:hAnsi="Arial" w:cs="Arial"/>
          <w:sz w:val="19"/>
          <w:szCs w:val="19"/>
        </w:rPr>
        <w:t xml:space="preserve">other </w:t>
      </w:r>
      <w:r w:rsidRPr="00FD4C7B">
        <w:rPr>
          <w:rFonts w:ascii="Arial" w:hAnsi="Arial" w:cs="Arial"/>
          <w:sz w:val="19"/>
          <w:szCs w:val="19"/>
        </w:rPr>
        <w:t>company formerly a subsidiary of the Company.</w:t>
      </w:r>
    </w:p>
    <w:p w14:paraId="213B7648" w14:textId="77777777" w:rsidR="00263C3E" w:rsidRPr="00FD4C7B" w:rsidRDefault="00263C3E" w:rsidP="00E63ACD">
      <w:pPr>
        <w:tabs>
          <w:tab w:val="clear" w:pos="907"/>
          <w:tab w:val="left" w:pos="900"/>
        </w:tabs>
        <w:spacing w:line="360" w:lineRule="auto"/>
        <w:ind w:left="426"/>
        <w:jc w:val="thaiDistribute"/>
        <w:rPr>
          <w:rFonts w:ascii="Arial" w:hAnsi="Arial" w:cs="Arial"/>
          <w:sz w:val="19"/>
          <w:szCs w:val="19"/>
        </w:rPr>
      </w:pPr>
    </w:p>
    <w:p w14:paraId="79C0C839" w14:textId="0103322D" w:rsidR="00263C3E" w:rsidRPr="00FD4C7B" w:rsidRDefault="00263C3E" w:rsidP="00E63ACD">
      <w:pPr>
        <w:tabs>
          <w:tab w:val="clear" w:pos="907"/>
          <w:tab w:val="left" w:pos="900"/>
        </w:tabs>
        <w:spacing w:line="360" w:lineRule="auto"/>
        <w:ind w:left="426"/>
        <w:jc w:val="thaiDistribute"/>
        <w:rPr>
          <w:rFonts w:ascii="Arial" w:hAnsi="Arial" w:cs="Arial"/>
          <w:sz w:val="19"/>
          <w:szCs w:val="19"/>
        </w:rPr>
      </w:pPr>
    </w:p>
    <w:p w14:paraId="72A88ABD" w14:textId="77777777" w:rsidR="00205492" w:rsidRPr="00FD4C7B" w:rsidRDefault="00205492" w:rsidP="00E63ACD">
      <w:pPr>
        <w:tabs>
          <w:tab w:val="clear" w:pos="907"/>
          <w:tab w:val="left" w:pos="900"/>
        </w:tabs>
        <w:spacing w:line="360" w:lineRule="auto"/>
        <w:ind w:left="426"/>
        <w:jc w:val="thaiDistribute"/>
        <w:rPr>
          <w:rFonts w:ascii="Arial" w:hAnsi="Arial" w:cs="Arial"/>
          <w:sz w:val="19"/>
          <w:szCs w:val="19"/>
        </w:rPr>
      </w:pPr>
    </w:p>
    <w:p w14:paraId="48787273" w14:textId="77777777" w:rsidR="00263C3E" w:rsidRPr="00FD4C7B" w:rsidRDefault="00263C3E" w:rsidP="00E63ACD">
      <w:pPr>
        <w:tabs>
          <w:tab w:val="clear" w:pos="907"/>
          <w:tab w:val="left" w:pos="900"/>
        </w:tabs>
        <w:spacing w:line="360" w:lineRule="auto"/>
        <w:ind w:left="426"/>
        <w:jc w:val="thaiDistribute"/>
        <w:rPr>
          <w:rFonts w:ascii="Arial" w:hAnsi="Arial" w:cs="Arial"/>
          <w:sz w:val="19"/>
          <w:szCs w:val="19"/>
        </w:rPr>
      </w:pPr>
    </w:p>
    <w:p w14:paraId="4A78FE43" w14:textId="77777777" w:rsidR="00263C3E" w:rsidRDefault="00263C3E" w:rsidP="00E63ACD">
      <w:pPr>
        <w:tabs>
          <w:tab w:val="clear" w:pos="907"/>
          <w:tab w:val="left" w:pos="900"/>
        </w:tabs>
        <w:spacing w:line="360" w:lineRule="auto"/>
        <w:ind w:left="426"/>
        <w:jc w:val="thaiDistribute"/>
        <w:rPr>
          <w:rFonts w:ascii="Arial" w:hAnsi="Arial" w:cs="Arial"/>
          <w:sz w:val="19"/>
          <w:szCs w:val="19"/>
        </w:rPr>
      </w:pPr>
    </w:p>
    <w:p w14:paraId="7190E9E3" w14:textId="77777777" w:rsidR="004823FC" w:rsidRPr="00FD4C7B" w:rsidRDefault="004823FC" w:rsidP="00E63ACD">
      <w:pPr>
        <w:tabs>
          <w:tab w:val="clear" w:pos="907"/>
          <w:tab w:val="left" w:pos="900"/>
        </w:tabs>
        <w:spacing w:line="360" w:lineRule="auto"/>
        <w:ind w:left="426"/>
        <w:jc w:val="thaiDistribute"/>
        <w:rPr>
          <w:rFonts w:ascii="Arial" w:hAnsi="Arial" w:cs="Arial"/>
          <w:sz w:val="19"/>
          <w:szCs w:val="19"/>
        </w:rPr>
      </w:pPr>
    </w:p>
    <w:p w14:paraId="5F0FD91E" w14:textId="2ACCC7F3" w:rsidR="005B54C3" w:rsidRPr="00FD4C7B" w:rsidRDefault="005B54C3" w:rsidP="00E63ACD">
      <w:pPr>
        <w:tabs>
          <w:tab w:val="clear" w:pos="907"/>
          <w:tab w:val="left" w:pos="900"/>
        </w:tabs>
        <w:spacing w:line="360" w:lineRule="auto"/>
        <w:ind w:left="426"/>
        <w:jc w:val="thaiDistribute"/>
        <w:rPr>
          <w:rFonts w:ascii="Arial" w:hAnsi="Arial" w:cs="Arial"/>
          <w:sz w:val="19"/>
          <w:szCs w:val="19"/>
        </w:rPr>
      </w:pPr>
      <w:r w:rsidRPr="00FD4C7B">
        <w:rPr>
          <w:rFonts w:ascii="Arial" w:hAnsi="Arial" w:cs="Arial"/>
          <w:sz w:val="19"/>
          <w:szCs w:val="19"/>
          <w:cs/>
        </w:rPr>
        <w:t>Movement</w:t>
      </w:r>
      <w:r w:rsidR="007F25C9" w:rsidRPr="00FD4C7B">
        <w:rPr>
          <w:rFonts w:ascii="Arial" w:hAnsi="Arial" w:cs="Arial"/>
          <w:sz w:val="19"/>
          <w:szCs w:val="19"/>
        </w:rPr>
        <w:t>s</w:t>
      </w:r>
      <w:r w:rsidRPr="00FD4C7B">
        <w:rPr>
          <w:rFonts w:ascii="Arial" w:hAnsi="Arial" w:cs="Arial"/>
          <w:sz w:val="19"/>
          <w:szCs w:val="19"/>
          <w:cs/>
        </w:rPr>
        <w:t xml:space="preserve"> in long - term loan</w:t>
      </w:r>
      <w:r w:rsidR="00E81212">
        <w:rPr>
          <w:rFonts w:ascii="Arial" w:hAnsi="Arial" w:cs="Arial"/>
          <w:sz w:val="19"/>
          <w:szCs w:val="19"/>
        </w:rPr>
        <w:t>s</w:t>
      </w:r>
      <w:r w:rsidRPr="00FD4C7B">
        <w:rPr>
          <w:rFonts w:ascii="Arial" w:hAnsi="Arial" w:cs="Arial"/>
          <w:sz w:val="19"/>
          <w:szCs w:val="19"/>
          <w:cs/>
        </w:rPr>
        <w:t xml:space="preserve"> </w:t>
      </w:r>
      <w:r w:rsidRPr="00FD4C7B">
        <w:rPr>
          <w:rFonts w:ascii="Arial" w:hAnsi="Arial" w:cs="Arial"/>
          <w:sz w:val="19"/>
          <w:szCs w:val="19"/>
        </w:rPr>
        <w:t>for the</w:t>
      </w:r>
      <w:r w:rsidR="00726A1C" w:rsidRPr="00FD4C7B">
        <w:rPr>
          <w:rFonts w:ascii="Arial" w:hAnsi="Arial" w:cs="Arial"/>
          <w:sz w:val="19"/>
          <w:szCs w:val="19"/>
        </w:rPr>
        <w:t xml:space="preserve"> </w:t>
      </w:r>
      <w:r w:rsidR="002E2911">
        <w:rPr>
          <w:rFonts w:ascii="Arial" w:hAnsi="Arial" w:cs="Arial"/>
          <w:sz w:val="19"/>
          <w:szCs w:val="19"/>
        </w:rPr>
        <w:t>nine</w:t>
      </w:r>
      <w:r w:rsidRPr="00FD4C7B">
        <w:rPr>
          <w:rFonts w:ascii="Arial" w:hAnsi="Arial" w:cs="Arial"/>
          <w:sz w:val="19"/>
          <w:szCs w:val="19"/>
        </w:rPr>
        <w:t>-month</w:t>
      </w:r>
      <w:r w:rsidRPr="00FD4C7B">
        <w:rPr>
          <w:rFonts w:ascii="Arial" w:hAnsi="Arial" w:cs="Arial"/>
          <w:sz w:val="19"/>
          <w:szCs w:val="19"/>
          <w:cs/>
        </w:rPr>
        <w:t xml:space="preserve"> </w:t>
      </w:r>
      <w:r w:rsidR="00881352" w:rsidRPr="00FD4C7B">
        <w:rPr>
          <w:rFonts w:ascii="Arial" w:hAnsi="Arial" w:cs="Arial"/>
          <w:sz w:val="19"/>
          <w:szCs w:val="19"/>
        </w:rPr>
        <w:t xml:space="preserve">period </w:t>
      </w:r>
      <w:r w:rsidRPr="00FD4C7B">
        <w:rPr>
          <w:rFonts w:ascii="Arial" w:hAnsi="Arial" w:cs="Arial"/>
          <w:sz w:val="19"/>
          <w:szCs w:val="19"/>
          <w:cs/>
        </w:rPr>
        <w:t xml:space="preserve">ended </w:t>
      </w:r>
      <w:r w:rsidR="008D6145" w:rsidRPr="00FD4C7B">
        <w:rPr>
          <w:rFonts w:ascii="Arial" w:hAnsi="Arial" w:cs="Arial"/>
          <w:sz w:val="19"/>
          <w:szCs w:val="19"/>
        </w:rPr>
        <w:t xml:space="preserve">30 </w:t>
      </w:r>
      <w:r w:rsidR="002E2911" w:rsidRPr="002E2911">
        <w:rPr>
          <w:rFonts w:ascii="Arial" w:hAnsi="Arial" w:cs="Arial"/>
          <w:sz w:val="19"/>
          <w:szCs w:val="19"/>
        </w:rPr>
        <w:t>September</w:t>
      </w:r>
      <w:r w:rsidR="00474185" w:rsidRPr="00FD4C7B">
        <w:rPr>
          <w:rFonts w:ascii="Arial" w:hAnsi="Arial" w:cs="Arial"/>
          <w:sz w:val="19"/>
          <w:szCs w:val="19"/>
        </w:rPr>
        <w:t xml:space="preserve"> 2022</w:t>
      </w:r>
      <w:r w:rsidRPr="00FD4C7B">
        <w:rPr>
          <w:rFonts w:ascii="Arial" w:hAnsi="Arial" w:cs="Arial"/>
          <w:sz w:val="19"/>
          <w:szCs w:val="19"/>
        </w:rPr>
        <w:t xml:space="preserve"> </w:t>
      </w:r>
      <w:r w:rsidRPr="00FD4C7B">
        <w:rPr>
          <w:rFonts w:ascii="Arial" w:hAnsi="Arial" w:cs="Arial"/>
          <w:sz w:val="19"/>
          <w:szCs w:val="19"/>
          <w:cs/>
        </w:rPr>
        <w:t>are as follow</w:t>
      </w:r>
      <w:r w:rsidR="001D3EF8" w:rsidRPr="00FD4C7B">
        <w:rPr>
          <w:rFonts w:ascii="Arial" w:hAnsi="Arial" w:cs="Arial"/>
          <w:sz w:val="19"/>
          <w:szCs w:val="19"/>
        </w:rPr>
        <w:t>s</w:t>
      </w:r>
      <w:r w:rsidRPr="00FD4C7B">
        <w:rPr>
          <w:rFonts w:ascii="Arial" w:hAnsi="Arial" w:cs="Arial"/>
          <w:sz w:val="19"/>
          <w:szCs w:val="19"/>
          <w:cs/>
        </w:rPr>
        <w:t>:</w:t>
      </w:r>
    </w:p>
    <w:p w14:paraId="5F420A71" w14:textId="1660B065" w:rsidR="00A55773" w:rsidRPr="00FD4C7B"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953"/>
        <w:gridCol w:w="2410"/>
      </w:tblGrid>
      <w:tr w:rsidR="00FD4C7B" w:rsidRPr="00FD4C7B" w14:paraId="37B13352" w14:textId="77777777" w:rsidTr="007D335D">
        <w:trPr>
          <w:cantSplit/>
          <w:trHeight w:val="135"/>
        </w:trPr>
        <w:tc>
          <w:tcPr>
            <w:tcW w:w="6586" w:type="dxa"/>
            <w:gridSpan w:val="2"/>
          </w:tcPr>
          <w:p w14:paraId="7C7A8D2A" w14:textId="77777777" w:rsidR="002D1095" w:rsidRPr="00FD4C7B" w:rsidRDefault="002D1095" w:rsidP="00A34326">
            <w:pPr>
              <w:spacing w:before="60" w:after="30" w:line="276" w:lineRule="auto"/>
              <w:rPr>
                <w:rFonts w:ascii="Arial" w:hAnsi="Arial" w:cs="Arial"/>
                <w:sz w:val="19"/>
                <w:szCs w:val="19"/>
                <w:cs/>
              </w:rPr>
            </w:pPr>
          </w:p>
        </w:tc>
        <w:tc>
          <w:tcPr>
            <w:tcW w:w="2410" w:type="dxa"/>
            <w:vAlign w:val="center"/>
          </w:tcPr>
          <w:p w14:paraId="04868537" w14:textId="77777777" w:rsidR="002D1095" w:rsidRPr="00FD4C7B" w:rsidRDefault="002D1095" w:rsidP="00A34326">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10C6A6EE" w14:textId="77777777" w:rsidTr="007D335D">
        <w:trPr>
          <w:cantSplit/>
          <w:trHeight w:val="243"/>
        </w:trPr>
        <w:tc>
          <w:tcPr>
            <w:tcW w:w="6586" w:type="dxa"/>
            <w:gridSpan w:val="2"/>
          </w:tcPr>
          <w:p w14:paraId="240AAE4D" w14:textId="77777777" w:rsidR="002D1095" w:rsidRPr="00FD4C7B" w:rsidRDefault="002D1095" w:rsidP="00A34326">
            <w:pPr>
              <w:spacing w:before="60" w:after="30" w:line="276" w:lineRule="auto"/>
              <w:rPr>
                <w:rFonts w:ascii="Arial" w:hAnsi="Arial" w:cs="Arial"/>
                <w:sz w:val="19"/>
                <w:szCs w:val="19"/>
                <w:cs/>
              </w:rPr>
            </w:pPr>
          </w:p>
        </w:tc>
        <w:tc>
          <w:tcPr>
            <w:tcW w:w="2410" w:type="dxa"/>
            <w:tcBorders>
              <w:bottom w:val="single" w:sz="4" w:space="0" w:color="auto"/>
            </w:tcBorders>
          </w:tcPr>
          <w:p w14:paraId="48CD8DD3" w14:textId="77777777" w:rsidR="002D1095" w:rsidRPr="00FD4C7B" w:rsidRDefault="002D1095" w:rsidP="007D335D">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68AF679" w14:textId="77777777" w:rsidTr="007D335D">
        <w:trPr>
          <w:cantSplit/>
          <w:trHeight w:val="225"/>
        </w:trPr>
        <w:tc>
          <w:tcPr>
            <w:tcW w:w="6586" w:type="dxa"/>
            <w:gridSpan w:val="2"/>
          </w:tcPr>
          <w:p w14:paraId="2FFEB2AE" w14:textId="77777777" w:rsidR="002D1095" w:rsidRPr="00FD4C7B" w:rsidRDefault="002D1095" w:rsidP="00A34326">
            <w:pPr>
              <w:spacing w:before="60" w:after="30" w:line="276" w:lineRule="auto"/>
              <w:rPr>
                <w:rFonts w:ascii="Arial" w:hAnsi="Arial" w:cs="Arial"/>
                <w:sz w:val="16"/>
                <w:szCs w:val="16"/>
                <w:cs/>
              </w:rPr>
            </w:pPr>
          </w:p>
        </w:tc>
        <w:tc>
          <w:tcPr>
            <w:tcW w:w="2410" w:type="dxa"/>
            <w:tcBorders>
              <w:top w:val="single" w:sz="4" w:space="0" w:color="auto"/>
            </w:tcBorders>
          </w:tcPr>
          <w:p w14:paraId="59199C38" w14:textId="77777777" w:rsidR="002D1095" w:rsidRPr="00FD4C7B" w:rsidRDefault="002D1095" w:rsidP="00A34326">
            <w:pPr>
              <w:spacing w:before="60" w:after="30" w:line="276" w:lineRule="auto"/>
              <w:rPr>
                <w:rFonts w:ascii="Arial" w:hAnsi="Arial" w:cs="Arial"/>
                <w:sz w:val="16"/>
                <w:szCs w:val="16"/>
                <w:cs/>
              </w:rPr>
            </w:pPr>
          </w:p>
        </w:tc>
      </w:tr>
      <w:tr w:rsidR="00FD4C7B" w:rsidRPr="00FD4C7B" w14:paraId="1378E7C6" w14:textId="77777777" w:rsidTr="00A34326">
        <w:trPr>
          <w:cantSplit/>
          <w:trHeight w:val="68"/>
        </w:trPr>
        <w:tc>
          <w:tcPr>
            <w:tcW w:w="6586" w:type="dxa"/>
            <w:gridSpan w:val="2"/>
          </w:tcPr>
          <w:p w14:paraId="5C1E4989" w14:textId="588C5C9C" w:rsidR="004B247B" w:rsidRPr="00FD4C7B" w:rsidRDefault="004B247B" w:rsidP="00A34326">
            <w:pPr>
              <w:spacing w:before="60" w:after="30" w:line="276" w:lineRule="auto"/>
              <w:ind w:left="-41" w:right="-43"/>
              <w:jc w:val="both"/>
              <w:rPr>
                <w:rFonts w:ascii="Arial" w:hAnsi="Arial" w:cs="Arial"/>
                <w:bCs/>
                <w:sz w:val="19"/>
                <w:szCs w:val="19"/>
              </w:rPr>
            </w:pPr>
            <w:r w:rsidRPr="00FD4C7B">
              <w:rPr>
                <w:rFonts w:ascii="Arial" w:hAnsi="Arial" w:cs="Arial"/>
                <w:sz w:val="19"/>
                <w:szCs w:val="19"/>
              </w:rPr>
              <w:t>Balance</w:t>
            </w:r>
            <w:r w:rsidRPr="00FD4C7B">
              <w:rPr>
                <w:rFonts w:ascii="Arial" w:hAnsi="Arial"/>
                <w:sz w:val="19"/>
                <w:szCs w:val="19"/>
                <w:cs/>
              </w:rPr>
              <w:t xml:space="preserve"> </w:t>
            </w:r>
            <w:r w:rsidRPr="00FD4C7B">
              <w:rPr>
                <w:rFonts w:ascii="Arial" w:hAnsi="Arial"/>
                <w:sz w:val="19"/>
                <w:szCs w:val="19"/>
              </w:rPr>
              <w:t>as of</w:t>
            </w:r>
            <w:r w:rsidRPr="00FD4C7B">
              <w:rPr>
                <w:rFonts w:ascii="Arial" w:hAnsi="Arial"/>
                <w:sz w:val="19"/>
                <w:szCs w:val="19"/>
                <w:cs/>
              </w:rPr>
              <w:t xml:space="preserve"> </w:t>
            </w:r>
            <w:r w:rsidRPr="00FD4C7B">
              <w:rPr>
                <w:rFonts w:ascii="Arial" w:hAnsi="Arial" w:cs="Arial"/>
                <w:sz w:val="19"/>
                <w:szCs w:val="19"/>
              </w:rPr>
              <w:t>1</w:t>
            </w:r>
            <w:r w:rsidRPr="00FD4C7B">
              <w:rPr>
                <w:rFonts w:ascii="Arial" w:hAnsi="Arial"/>
                <w:sz w:val="19"/>
                <w:szCs w:val="19"/>
                <w:cs/>
              </w:rPr>
              <w:t xml:space="preserve"> </w:t>
            </w:r>
            <w:r w:rsidRPr="00FD4C7B">
              <w:rPr>
                <w:rFonts w:ascii="Arial" w:hAnsi="Arial" w:cs="Arial"/>
                <w:sz w:val="19"/>
                <w:szCs w:val="19"/>
              </w:rPr>
              <w:t>January 2022</w:t>
            </w:r>
          </w:p>
        </w:tc>
        <w:tc>
          <w:tcPr>
            <w:tcW w:w="2410" w:type="dxa"/>
            <w:shd w:val="clear" w:color="auto" w:fill="auto"/>
          </w:tcPr>
          <w:p w14:paraId="10F7F4D9" w14:textId="5ED51E60" w:rsidR="004B247B" w:rsidRPr="00FD4C7B" w:rsidRDefault="004B247B" w:rsidP="00A34326">
            <w:pPr>
              <w:overflowPunct w:val="0"/>
              <w:autoSpaceDE w:val="0"/>
              <w:autoSpaceDN w:val="0"/>
              <w:adjustRightInd w:val="0"/>
              <w:spacing w:before="60" w:after="30" w:line="276" w:lineRule="auto"/>
              <w:ind w:left="-108"/>
              <w:jc w:val="right"/>
              <w:rPr>
                <w:rFonts w:ascii="Arial" w:hAnsi="Arial" w:cs="Arial"/>
                <w:sz w:val="19"/>
                <w:szCs w:val="19"/>
              </w:rPr>
            </w:pPr>
            <w:r w:rsidRPr="00FD4C7B">
              <w:rPr>
                <w:rFonts w:ascii="Arial" w:hAnsi="Arial" w:cs="Arial"/>
                <w:sz w:val="19"/>
                <w:szCs w:val="19"/>
              </w:rPr>
              <w:t>286,673</w:t>
            </w:r>
          </w:p>
        </w:tc>
      </w:tr>
      <w:tr w:rsidR="00FD4C7B" w:rsidRPr="00FD4C7B" w14:paraId="3624ABA7" w14:textId="77777777" w:rsidTr="002E2911">
        <w:trPr>
          <w:cantSplit/>
          <w:trHeight w:val="153"/>
        </w:trPr>
        <w:tc>
          <w:tcPr>
            <w:tcW w:w="633" w:type="dxa"/>
          </w:tcPr>
          <w:p w14:paraId="20606096" w14:textId="77777777" w:rsidR="005A4892" w:rsidRPr="00FD4C7B" w:rsidRDefault="005A4892" w:rsidP="00A34326">
            <w:pPr>
              <w:spacing w:before="60" w:after="30" w:line="276" w:lineRule="auto"/>
              <w:ind w:left="-41" w:right="-43"/>
              <w:jc w:val="both"/>
              <w:rPr>
                <w:rFonts w:ascii="Arial" w:hAnsi="Arial" w:cs="Arial"/>
                <w:bCs/>
                <w:sz w:val="19"/>
                <w:szCs w:val="19"/>
              </w:rPr>
            </w:pPr>
            <w:r w:rsidRPr="00FD4C7B">
              <w:rPr>
                <w:rFonts w:ascii="Arial" w:hAnsi="Arial" w:cs="Arial"/>
                <w:sz w:val="19"/>
                <w:szCs w:val="19"/>
                <w:u w:val="single"/>
              </w:rPr>
              <w:t>Add</w:t>
            </w:r>
          </w:p>
        </w:tc>
        <w:tc>
          <w:tcPr>
            <w:tcW w:w="5953" w:type="dxa"/>
            <w:shd w:val="clear" w:color="auto" w:fill="auto"/>
          </w:tcPr>
          <w:p w14:paraId="2C66232D" w14:textId="5F58E905" w:rsidR="005A4892" w:rsidRPr="00FD4C7B" w:rsidRDefault="005A4892" w:rsidP="00A34326">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Accrued Interest</w:t>
            </w:r>
          </w:p>
        </w:tc>
        <w:tc>
          <w:tcPr>
            <w:tcW w:w="2410" w:type="dxa"/>
          </w:tcPr>
          <w:p w14:paraId="6560302A" w14:textId="7D9FE60D" w:rsidR="005A4892" w:rsidRPr="00FD4C7B" w:rsidRDefault="00D77122" w:rsidP="00A34326">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8,541</w:t>
            </w:r>
          </w:p>
        </w:tc>
      </w:tr>
      <w:tr w:rsidR="00FD4C7B" w:rsidRPr="00FD4C7B" w14:paraId="5EEC512D" w14:textId="77777777" w:rsidTr="007D335D">
        <w:trPr>
          <w:cantSplit/>
          <w:trHeight w:val="90"/>
        </w:trPr>
        <w:tc>
          <w:tcPr>
            <w:tcW w:w="633" w:type="dxa"/>
          </w:tcPr>
          <w:p w14:paraId="37D9EAD4" w14:textId="77777777" w:rsidR="005A4892" w:rsidRPr="00FD4C7B" w:rsidRDefault="005A4892" w:rsidP="00A34326">
            <w:pPr>
              <w:spacing w:before="60" w:after="30" w:line="276" w:lineRule="auto"/>
              <w:ind w:left="-41" w:right="-43"/>
              <w:jc w:val="both"/>
              <w:rPr>
                <w:rFonts w:ascii="Arial" w:hAnsi="Arial" w:cs="Arial"/>
                <w:sz w:val="19"/>
                <w:szCs w:val="19"/>
                <w:u w:val="single"/>
              </w:rPr>
            </w:pPr>
            <w:r w:rsidRPr="00FD4C7B">
              <w:rPr>
                <w:rFonts w:ascii="Arial" w:hAnsi="Arial" w:cs="Arial"/>
                <w:sz w:val="19"/>
                <w:szCs w:val="19"/>
                <w:u w:val="single"/>
              </w:rPr>
              <w:t>Less</w:t>
            </w:r>
          </w:p>
        </w:tc>
        <w:tc>
          <w:tcPr>
            <w:tcW w:w="5953" w:type="dxa"/>
            <w:shd w:val="clear" w:color="auto" w:fill="auto"/>
          </w:tcPr>
          <w:p w14:paraId="3E129398" w14:textId="582DD07A" w:rsidR="005A4892" w:rsidRPr="00FD4C7B" w:rsidRDefault="005A4892" w:rsidP="00A34326">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Repayment</w:t>
            </w:r>
          </w:p>
        </w:tc>
        <w:tc>
          <w:tcPr>
            <w:tcW w:w="2410" w:type="dxa"/>
            <w:tcBorders>
              <w:bottom w:val="single" w:sz="4" w:space="0" w:color="auto"/>
            </w:tcBorders>
          </w:tcPr>
          <w:p w14:paraId="69B4FA1E" w14:textId="46D1A421" w:rsidR="00A34326" w:rsidRPr="00FD4C7B" w:rsidRDefault="00D77122" w:rsidP="007D3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(79,34</w:t>
            </w:r>
            <w:r w:rsidR="00DB1DA9">
              <w:rPr>
                <w:rFonts w:ascii="Arial" w:hAnsi="Arial" w:cs="Arial"/>
                <w:sz w:val="19"/>
                <w:szCs w:val="19"/>
              </w:rPr>
              <w:t>6</w:t>
            </w:r>
            <w:r>
              <w:rPr>
                <w:rFonts w:ascii="Arial" w:hAnsi="Arial" w:cs="Arial"/>
                <w:sz w:val="19"/>
                <w:szCs w:val="19"/>
              </w:rPr>
              <w:t>)</w:t>
            </w:r>
          </w:p>
        </w:tc>
      </w:tr>
      <w:tr w:rsidR="005A4892" w:rsidRPr="00FD4C7B" w14:paraId="4862D3F0" w14:textId="77777777" w:rsidTr="007D335D">
        <w:trPr>
          <w:cantSplit/>
          <w:trHeight w:val="315"/>
        </w:trPr>
        <w:tc>
          <w:tcPr>
            <w:tcW w:w="6586" w:type="dxa"/>
            <w:gridSpan w:val="2"/>
          </w:tcPr>
          <w:p w14:paraId="5AC4D24B" w14:textId="17068560" w:rsidR="005A4892" w:rsidRPr="00FD4C7B" w:rsidRDefault="005A4892" w:rsidP="00A34326">
            <w:pPr>
              <w:spacing w:before="60" w:after="30" w:line="276" w:lineRule="auto"/>
              <w:ind w:left="360" w:right="-43" w:hanging="401"/>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 xml:space="preserve">30 </w:t>
            </w:r>
            <w:r w:rsidR="002E2911" w:rsidRPr="002E2911">
              <w:rPr>
                <w:rFonts w:ascii="Arial" w:hAnsi="Arial" w:cs="Arial"/>
                <w:sz w:val="19"/>
                <w:szCs w:val="19"/>
              </w:rPr>
              <w:t>September</w:t>
            </w:r>
            <w:r w:rsidRPr="00FD4C7B">
              <w:rPr>
                <w:rFonts w:ascii="Arial" w:hAnsi="Arial" w:cs="Arial"/>
                <w:sz w:val="19"/>
                <w:szCs w:val="19"/>
              </w:rPr>
              <w:t xml:space="preserve"> 2022</w:t>
            </w:r>
          </w:p>
        </w:tc>
        <w:tc>
          <w:tcPr>
            <w:tcW w:w="2410" w:type="dxa"/>
            <w:tcBorders>
              <w:top w:val="single" w:sz="4" w:space="0" w:color="auto"/>
              <w:bottom w:val="single" w:sz="12" w:space="0" w:color="auto"/>
            </w:tcBorders>
            <w:shd w:val="clear" w:color="auto" w:fill="auto"/>
          </w:tcPr>
          <w:p w14:paraId="4BC464FB" w14:textId="511FBD70" w:rsidR="005A4892" w:rsidRPr="00FD4C7B" w:rsidRDefault="00D77122" w:rsidP="007D335D">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215,86</w:t>
            </w:r>
            <w:r w:rsidR="00DB1DA9">
              <w:rPr>
                <w:rFonts w:ascii="Arial" w:hAnsi="Arial" w:cs="Arial"/>
                <w:sz w:val="19"/>
                <w:szCs w:val="19"/>
              </w:rPr>
              <w:t>8</w:t>
            </w:r>
          </w:p>
        </w:tc>
      </w:tr>
    </w:tbl>
    <w:p w14:paraId="6387B784" w14:textId="77777777" w:rsidR="00A55773" w:rsidRPr="00FD4C7B"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23290671" w14:textId="7CE1FF89" w:rsidR="001E19C6" w:rsidRPr="00FD4C7B" w:rsidRDefault="001E19C6" w:rsidP="00212C17">
      <w:pPr>
        <w:spacing w:line="360" w:lineRule="auto"/>
        <w:ind w:left="426"/>
        <w:jc w:val="thaiDistribute"/>
        <w:rPr>
          <w:rFonts w:ascii="Arial" w:hAnsi="Arial" w:cs="Arial"/>
          <w:sz w:val="19"/>
          <w:szCs w:val="19"/>
        </w:rPr>
      </w:pPr>
      <w:r w:rsidRPr="00FD4C7B">
        <w:rPr>
          <w:rFonts w:ascii="Arial" w:hAnsi="Arial" w:cs="Arial"/>
          <w:sz w:val="19"/>
          <w:szCs w:val="19"/>
        </w:rPr>
        <w:t xml:space="preserve">Under the term of loan agreements, the Company </w:t>
      </w:r>
      <w:r w:rsidR="00A27CFD" w:rsidRPr="00FD4C7B">
        <w:rPr>
          <w:rFonts w:ascii="Arial" w:hAnsi="Arial" w:cs="Arial"/>
          <w:sz w:val="19"/>
          <w:szCs w:val="19"/>
        </w:rPr>
        <w:t xml:space="preserve">are </w:t>
      </w:r>
      <w:r w:rsidRPr="00FD4C7B">
        <w:rPr>
          <w:rFonts w:ascii="Arial" w:hAnsi="Arial" w:cs="Arial"/>
          <w:sz w:val="19"/>
          <w:szCs w:val="19"/>
        </w:rPr>
        <w:t>require</w:t>
      </w:r>
      <w:r w:rsidR="00A27CFD" w:rsidRPr="00FD4C7B">
        <w:rPr>
          <w:rFonts w:ascii="Arial" w:hAnsi="Arial" w:cs="Arial"/>
          <w:sz w:val="19"/>
          <w:szCs w:val="19"/>
        </w:rPr>
        <w:t>d</w:t>
      </w:r>
      <w:r w:rsidRPr="00FD4C7B">
        <w:rPr>
          <w:rFonts w:ascii="Arial" w:hAnsi="Arial" w:cs="Arial"/>
          <w:sz w:val="19"/>
          <w:szCs w:val="19"/>
        </w:rPr>
        <w:t xml:space="preserve"> to </w:t>
      </w:r>
      <w:r w:rsidR="00433FD1" w:rsidRPr="00FD4C7B">
        <w:rPr>
          <w:rFonts w:ascii="Arial" w:hAnsi="Arial" w:cs="Arial"/>
          <w:sz w:val="19"/>
          <w:szCs w:val="19"/>
        </w:rPr>
        <w:t xml:space="preserve">comply with loan </w:t>
      </w:r>
      <w:r w:rsidRPr="00FD4C7B">
        <w:rPr>
          <w:rFonts w:ascii="Arial" w:hAnsi="Arial" w:cs="Arial"/>
          <w:sz w:val="19"/>
          <w:szCs w:val="19"/>
        </w:rPr>
        <w:t>covenants as specified in the agreements such as debt to equity and debt service coverage ratios</w:t>
      </w:r>
      <w:r w:rsidR="00203A96" w:rsidRPr="00FD4C7B">
        <w:rPr>
          <w:rFonts w:ascii="Arial" w:hAnsi="Arial" w:cs="Arial"/>
          <w:sz w:val="19"/>
          <w:szCs w:val="19"/>
        </w:rPr>
        <w:t>.</w:t>
      </w:r>
      <w:r w:rsidRPr="00FD4C7B">
        <w:rPr>
          <w:rFonts w:ascii="Arial" w:hAnsi="Arial" w:cs="Arial"/>
          <w:sz w:val="19"/>
          <w:szCs w:val="19"/>
        </w:rPr>
        <w:t xml:space="preserve"> </w:t>
      </w:r>
    </w:p>
    <w:p w14:paraId="3F92B30C" w14:textId="77777777" w:rsidR="00B458B2" w:rsidRPr="00FD4C7B" w:rsidRDefault="00B458B2" w:rsidP="00592A10">
      <w:pPr>
        <w:spacing w:line="360" w:lineRule="auto"/>
        <w:jc w:val="thaiDistribute"/>
        <w:rPr>
          <w:rFonts w:ascii="Arial" w:hAnsi="Arial" w:cstheme="minorBidi"/>
          <w:sz w:val="19"/>
          <w:szCs w:val="19"/>
          <w:u w:val="single"/>
        </w:rPr>
      </w:pPr>
    </w:p>
    <w:p w14:paraId="706B0D37" w14:textId="647797E1" w:rsidR="00097554" w:rsidRPr="00FD4C7B" w:rsidRDefault="0067252C" w:rsidP="003E44AB">
      <w:pPr>
        <w:spacing w:line="360" w:lineRule="auto"/>
        <w:ind w:left="426"/>
        <w:jc w:val="thaiDistribute"/>
        <w:rPr>
          <w:rFonts w:ascii="Arial" w:hAnsi="Arial" w:cstheme="minorBidi"/>
          <w:sz w:val="19"/>
          <w:szCs w:val="19"/>
          <w:u w:val="single"/>
        </w:rPr>
      </w:pPr>
      <w:r w:rsidRPr="00FD4C7B">
        <w:rPr>
          <w:rFonts w:ascii="Arial" w:hAnsi="Arial" w:cs="Arial"/>
          <w:sz w:val="19"/>
          <w:szCs w:val="19"/>
          <w:u w:val="single"/>
        </w:rPr>
        <w:t xml:space="preserve">Liabilities from </w:t>
      </w:r>
      <w:r w:rsidR="009057FD" w:rsidRPr="00FD4C7B">
        <w:rPr>
          <w:rFonts w:ascii="Arial" w:hAnsi="Arial" w:cs="Arial"/>
          <w:sz w:val="19"/>
          <w:szCs w:val="19"/>
          <w:u w:val="single"/>
        </w:rPr>
        <w:t xml:space="preserve">the </w:t>
      </w:r>
      <w:r w:rsidRPr="00FD4C7B">
        <w:rPr>
          <w:rFonts w:ascii="Arial" w:hAnsi="Arial" w:cs="Arial"/>
          <w:sz w:val="19"/>
          <w:szCs w:val="19"/>
          <w:u w:val="single"/>
        </w:rPr>
        <w:t xml:space="preserve">guarantee of </w:t>
      </w:r>
      <w:r w:rsidR="008D3FAB" w:rsidRPr="00FD4C7B">
        <w:rPr>
          <w:rFonts w:ascii="Arial" w:hAnsi="Arial" w:cs="Browallia New"/>
          <w:sz w:val="19"/>
          <w:szCs w:val="24"/>
          <w:u w:val="single"/>
        </w:rPr>
        <w:t>other company</w:t>
      </w:r>
      <w:r w:rsidRPr="00FD4C7B">
        <w:rPr>
          <w:rFonts w:ascii="Arial" w:hAnsi="Arial" w:cs="Arial"/>
          <w:sz w:val="19"/>
          <w:szCs w:val="19"/>
          <w:u w:val="single"/>
        </w:rPr>
        <w:t>’s loans</w:t>
      </w:r>
      <w:r w:rsidR="00E634BB" w:rsidRPr="00FD4C7B">
        <w:rPr>
          <w:rFonts w:ascii="Arial" w:hAnsi="Arial" w:cstheme="minorBidi" w:hint="cs"/>
          <w:sz w:val="19"/>
          <w:szCs w:val="19"/>
          <w:u w:val="single"/>
          <w:cs/>
        </w:rPr>
        <w:t xml:space="preserve"> </w:t>
      </w:r>
    </w:p>
    <w:p w14:paraId="5B0A73EB" w14:textId="77777777" w:rsidR="003E44AB" w:rsidRPr="00FD4C7B" w:rsidRDefault="003E44AB" w:rsidP="003E44AB">
      <w:pPr>
        <w:spacing w:line="360" w:lineRule="auto"/>
        <w:ind w:left="426"/>
        <w:jc w:val="thaiDistribute"/>
        <w:rPr>
          <w:rFonts w:ascii="Arial" w:hAnsi="Arial" w:cstheme="minorBidi"/>
          <w:sz w:val="19"/>
          <w:szCs w:val="19"/>
          <w:u w:val="single"/>
        </w:rPr>
      </w:pPr>
    </w:p>
    <w:p w14:paraId="211D12AB" w14:textId="7191AEC6" w:rsidR="00CA25C3" w:rsidRPr="00FD4C7B" w:rsidRDefault="00812746" w:rsidP="00812746">
      <w:pPr>
        <w:spacing w:line="360" w:lineRule="auto"/>
        <w:ind w:left="426"/>
        <w:jc w:val="thaiDistribute"/>
        <w:rPr>
          <w:rFonts w:ascii="Arial" w:hAnsi="Arial" w:cs="Arial"/>
          <w:sz w:val="19"/>
          <w:szCs w:val="19"/>
        </w:rPr>
      </w:pPr>
      <w:r w:rsidRPr="00FD4C7B">
        <w:rPr>
          <w:rFonts w:ascii="Arial" w:hAnsi="Arial" w:cs="Arial"/>
          <w:sz w:val="19"/>
          <w:szCs w:val="19"/>
        </w:rPr>
        <w:t xml:space="preserve">On 30 </w:t>
      </w:r>
      <w:r w:rsidR="000A6F19" w:rsidRPr="000A6F19">
        <w:rPr>
          <w:rFonts w:ascii="Arial" w:hAnsi="Arial" w:cs="Arial"/>
          <w:sz w:val="19"/>
          <w:szCs w:val="19"/>
        </w:rPr>
        <w:t>September</w:t>
      </w:r>
      <w:r w:rsidRPr="00FD4C7B">
        <w:rPr>
          <w:rFonts w:ascii="Arial" w:hAnsi="Arial" w:cs="Arial"/>
          <w:sz w:val="19"/>
          <w:szCs w:val="19"/>
        </w:rPr>
        <w:t xml:space="preserve"> 2021, the Company entered into the debt modification memorandum to extent the repayment term with </w:t>
      </w:r>
      <w:r w:rsidR="008065A6" w:rsidRPr="00FD4C7B">
        <w:rPr>
          <w:rFonts w:ascii="Arial" w:hAnsi="Arial" w:cs="Arial"/>
          <w:sz w:val="19"/>
          <w:szCs w:val="19"/>
        </w:rPr>
        <w:t>an</w:t>
      </w:r>
      <w:r w:rsidRPr="00FD4C7B">
        <w:rPr>
          <w:rFonts w:ascii="Arial" w:hAnsi="Arial" w:cs="Arial"/>
          <w:sz w:val="19"/>
          <w:szCs w:val="19"/>
        </w:rPr>
        <w:t xml:space="preserve"> Asset Management </w:t>
      </w:r>
      <w:r w:rsidR="008065A6" w:rsidRPr="00FD4C7B">
        <w:rPr>
          <w:rFonts w:ascii="Arial" w:hAnsi="Arial" w:cs="Arial"/>
          <w:sz w:val="19"/>
          <w:szCs w:val="19"/>
        </w:rPr>
        <w:t xml:space="preserve">Company </w:t>
      </w:r>
      <w:r w:rsidRPr="00FD4C7B">
        <w:rPr>
          <w:rFonts w:ascii="Arial" w:hAnsi="Arial" w:cs="Arial"/>
          <w:sz w:val="19"/>
          <w:szCs w:val="19"/>
        </w:rPr>
        <w:t>to restructure the repayment scheme. The outstanding principal as of 30 September 2021 of Baht 139.6 million will be repaid by 43 installments. The 1st to 10th monthly installments will be at Baht 3.4 million each, the 11th to 22nd installments will be at Baht 3.8 million each, the 23rd - 42nd installments will be at Baht 4.2 million each, and the remaining principal amount and interest will be fully paid by 31 January 2025.</w:t>
      </w:r>
    </w:p>
    <w:p w14:paraId="3A466EC9" w14:textId="77777777" w:rsidR="005B2D45" w:rsidRPr="00FD4C7B" w:rsidRDefault="005B2D45" w:rsidP="006B6FCF">
      <w:pPr>
        <w:spacing w:line="360" w:lineRule="auto"/>
        <w:jc w:val="thaiDistribute"/>
        <w:rPr>
          <w:rFonts w:ascii="Arial" w:hAnsi="Arial" w:cstheme="minorBidi"/>
          <w:sz w:val="19"/>
          <w:szCs w:val="19"/>
        </w:rPr>
      </w:pPr>
    </w:p>
    <w:p w14:paraId="5D1E0065" w14:textId="631DD90D" w:rsidR="006A5123" w:rsidRPr="00FD4C7B" w:rsidRDefault="009905DB" w:rsidP="00F360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t>OTHER CURRENT LIABILITIES</w:t>
      </w:r>
    </w:p>
    <w:p w14:paraId="0B1CB978" w14:textId="77777777" w:rsidR="00441192" w:rsidRPr="00FD4C7B"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25" w:type="dxa"/>
        <w:tblInd w:w="335" w:type="dxa"/>
        <w:tblLayout w:type="fixed"/>
        <w:tblLook w:val="0000" w:firstRow="0" w:lastRow="0" w:firstColumn="0" w:lastColumn="0" w:noHBand="0" w:noVBand="0"/>
      </w:tblPr>
      <w:tblGrid>
        <w:gridCol w:w="3317"/>
        <w:gridCol w:w="1247"/>
        <w:gridCol w:w="238"/>
        <w:gridCol w:w="1248"/>
        <w:gridCol w:w="238"/>
        <w:gridCol w:w="1241"/>
        <w:gridCol w:w="242"/>
        <w:gridCol w:w="1254"/>
      </w:tblGrid>
      <w:tr w:rsidR="00FD4C7B" w:rsidRPr="00FD4C7B" w14:paraId="384A8C44" w14:textId="77777777" w:rsidTr="005746FA">
        <w:tc>
          <w:tcPr>
            <w:tcW w:w="3317" w:type="dxa"/>
            <w:vAlign w:val="center"/>
          </w:tcPr>
          <w:p w14:paraId="1D0FFC65" w14:textId="77777777" w:rsidR="00441192" w:rsidRPr="00FD4C7B" w:rsidRDefault="00441192" w:rsidP="000A6F19">
            <w:pPr>
              <w:spacing w:before="60" w:after="30" w:line="276" w:lineRule="auto"/>
              <w:ind w:left="-138" w:firstLine="138"/>
              <w:rPr>
                <w:rFonts w:ascii="Arial" w:hAnsi="Arial" w:cs="Arial"/>
                <w:sz w:val="19"/>
                <w:szCs w:val="19"/>
                <w:lang w:val="en-GB"/>
              </w:rPr>
            </w:pPr>
          </w:p>
        </w:tc>
        <w:tc>
          <w:tcPr>
            <w:tcW w:w="2733" w:type="dxa"/>
            <w:gridSpan w:val="3"/>
            <w:vAlign w:val="center"/>
          </w:tcPr>
          <w:p w14:paraId="0952731B" w14:textId="77777777" w:rsidR="00441192" w:rsidRPr="00FD4C7B" w:rsidRDefault="00441192" w:rsidP="000A6F19">
            <w:pPr>
              <w:spacing w:before="60" w:after="30" w:line="276" w:lineRule="auto"/>
              <w:jc w:val="center"/>
              <w:rPr>
                <w:rFonts w:ascii="Arial" w:hAnsi="Arial" w:cs="Arial"/>
                <w:sz w:val="19"/>
                <w:szCs w:val="19"/>
              </w:rPr>
            </w:pPr>
          </w:p>
        </w:tc>
        <w:tc>
          <w:tcPr>
            <w:tcW w:w="238" w:type="dxa"/>
            <w:tcBorders>
              <w:left w:val="nil"/>
            </w:tcBorders>
            <w:vAlign w:val="center"/>
          </w:tcPr>
          <w:p w14:paraId="3B168011" w14:textId="77777777" w:rsidR="00441192" w:rsidRPr="00FD4C7B" w:rsidRDefault="00441192" w:rsidP="000A6F19">
            <w:pPr>
              <w:spacing w:before="60" w:after="30" w:line="276" w:lineRule="auto"/>
              <w:rPr>
                <w:rFonts w:ascii="Arial" w:hAnsi="Arial" w:cs="Arial"/>
                <w:sz w:val="19"/>
                <w:szCs w:val="19"/>
              </w:rPr>
            </w:pPr>
          </w:p>
        </w:tc>
        <w:tc>
          <w:tcPr>
            <w:tcW w:w="2737" w:type="dxa"/>
            <w:gridSpan w:val="3"/>
            <w:vAlign w:val="bottom"/>
          </w:tcPr>
          <w:p w14:paraId="693BDAEC" w14:textId="65475009" w:rsidR="00441192" w:rsidRPr="00FD4C7B" w:rsidRDefault="00441192" w:rsidP="000A6F19">
            <w:pPr>
              <w:spacing w:before="60" w:after="30" w:line="276"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w:t>
            </w:r>
            <w:r w:rsidR="00093185"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25A4A7EE" w14:textId="77777777" w:rsidTr="005746FA">
        <w:tc>
          <w:tcPr>
            <w:tcW w:w="3317" w:type="dxa"/>
            <w:vAlign w:val="center"/>
          </w:tcPr>
          <w:p w14:paraId="1EF3E233" w14:textId="77777777" w:rsidR="00441192" w:rsidRPr="00FD4C7B" w:rsidRDefault="00441192" w:rsidP="000A6F19">
            <w:pPr>
              <w:spacing w:before="60" w:after="30" w:line="276" w:lineRule="auto"/>
              <w:rPr>
                <w:rFonts w:ascii="Arial" w:hAnsi="Arial" w:cs="Arial"/>
                <w:sz w:val="19"/>
                <w:szCs w:val="19"/>
                <w:lang w:val="en-GB"/>
              </w:rPr>
            </w:pPr>
          </w:p>
        </w:tc>
        <w:tc>
          <w:tcPr>
            <w:tcW w:w="2733" w:type="dxa"/>
            <w:gridSpan w:val="3"/>
            <w:tcBorders>
              <w:bottom w:val="single" w:sz="4" w:space="0" w:color="auto"/>
            </w:tcBorders>
            <w:vAlign w:val="center"/>
          </w:tcPr>
          <w:p w14:paraId="0D397BAC" w14:textId="77777777" w:rsidR="00441192" w:rsidRPr="00FD4C7B" w:rsidRDefault="00441192" w:rsidP="000A6F19">
            <w:pPr>
              <w:spacing w:before="60" w:after="30" w:line="276" w:lineRule="auto"/>
              <w:jc w:val="center"/>
              <w:rPr>
                <w:rFonts w:ascii="Arial" w:hAnsi="Arial" w:cs="Arial"/>
                <w:sz w:val="19"/>
                <w:szCs w:val="19"/>
              </w:rPr>
            </w:pPr>
            <w:r w:rsidRPr="00FD4C7B">
              <w:rPr>
                <w:rFonts w:ascii="Arial" w:hAnsi="Arial" w:cs="Arial"/>
                <w:sz w:val="19"/>
                <w:szCs w:val="19"/>
              </w:rPr>
              <w:t>Consolidated F/S</w:t>
            </w:r>
          </w:p>
        </w:tc>
        <w:tc>
          <w:tcPr>
            <w:tcW w:w="238" w:type="dxa"/>
            <w:tcBorders>
              <w:left w:val="nil"/>
            </w:tcBorders>
            <w:vAlign w:val="center"/>
          </w:tcPr>
          <w:p w14:paraId="714A3159" w14:textId="77777777" w:rsidR="00441192" w:rsidRPr="00FD4C7B" w:rsidRDefault="00441192" w:rsidP="000A6F19">
            <w:pPr>
              <w:spacing w:before="60" w:after="30" w:line="276" w:lineRule="auto"/>
              <w:rPr>
                <w:rFonts w:ascii="Arial" w:hAnsi="Arial" w:cs="Arial"/>
                <w:sz w:val="19"/>
                <w:szCs w:val="19"/>
              </w:rPr>
            </w:pPr>
          </w:p>
        </w:tc>
        <w:tc>
          <w:tcPr>
            <w:tcW w:w="2737" w:type="dxa"/>
            <w:gridSpan w:val="3"/>
            <w:tcBorders>
              <w:bottom w:val="single" w:sz="4" w:space="0" w:color="auto"/>
            </w:tcBorders>
            <w:vAlign w:val="center"/>
          </w:tcPr>
          <w:p w14:paraId="4654288E" w14:textId="77777777" w:rsidR="00441192" w:rsidRPr="00FD4C7B" w:rsidRDefault="00441192" w:rsidP="000A6F19">
            <w:pPr>
              <w:tabs>
                <w:tab w:val="left" w:pos="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Separate F/S</w:t>
            </w:r>
          </w:p>
        </w:tc>
      </w:tr>
      <w:tr w:rsidR="00FD4C7B" w:rsidRPr="00FD4C7B" w14:paraId="2560CD64" w14:textId="77777777" w:rsidTr="00D77122">
        <w:tc>
          <w:tcPr>
            <w:tcW w:w="3317" w:type="dxa"/>
            <w:vAlign w:val="center"/>
          </w:tcPr>
          <w:p w14:paraId="38CB0EDB" w14:textId="77777777" w:rsidR="00E12B04" w:rsidRPr="00FD4C7B" w:rsidRDefault="00E12B04" w:rsidP="000A6F19">
            <w:pPr>
              <w:spacing w:before="60" w:after="30" w:line="276" w:lineRule="auto"/>
              <w:rPr>
                <w:rFonts w:ascii="Arial" w:hAnsi="Arial" w:cs="Arial"/>
                <w:sz w:val="19"/>
                <w:szCs w:val="19"/>
              </w:rPr>
            </w:pPr>
          </w:p>
        </w:tc>
        <w:tc>
          <w:tcPr>
            <w:tcW w:w="1247" w:type="dxa"/>
            <w:tcBorders>
              <w:top w:val="single" w:sz="2" w:space="0" w:color="auto"/>
              <w:bottom w:val="single" w:sz="4" w:space="0" w:color="auto"/>
            </w:tcBorders>
          </w:tcPr>
          <w:p w14:paraId="6105C6A4" w14:textId="7A87F43B" w:rsidR="00E12B04" w:rsidRPr="00FD4C7B" w:rsidRDefault="00A34F19" w:rsidP="000A6F19">
            <w:pPr>
              <w:spacing w:before="60" w:after="30" w:line="276" w:lineRule="auto"/>
              <w:ind w:left="-108" w:right="-108"/>
              <w:jc w:val="center"/>
              <w:rPr>
                <w:rFonts w:ascii="Arial" w:hAnsi="Arial" w:cs="Arial"/>
                <w:sz w:val="19"/>
                <w:szCs w:val="19"/>
              </w:rPr>
            </w:pPr>
            <w:r w:rsidRPr="00FD4C7B">
              <w:rPr>
                <w:rFonts w:ascii="Arial" w:hAnsi="Arial" w:cs="Arial"/>
                <w:sz w:val="19"/>
                <w:szCs w:val="19"/>
              </w:rPr>
              <w:t xml:space="preserve">30 </w:t>
            </w:r>
            <w:r w:rsidR="000A6F19" w:rsidRPr="000A6F19">
              <w:rPr>
                <w:rFonts w:ascii="Arial" w:hAnsi="Arial" w:cs="Arial"/>
                <w:sz w:val="19"/>
                <w:szCs w:val="19"/>
              </w:rPr>
              <w:t>September</w:t>
            </w:r>
            <w:r w:rsidR="00E12B04" w:rsidRPr="00FD4C7B">
              <w:rPr>
                <w:rFonts w:ascii="Arial" w:hAnsi="Arial" w:cs="Arial"/>
                <w:sz w:val="19"/>
                <w:szCs w:val="19"/>
              </w:rPr>
              <w:t xml:space="preserve"> </w:t>
            </w:r>
            <w:r w:rsidRPr="00FD4C7B">
              <w:rPr>
                <w:rFonts w:ascii="Arial" w:hAnsi="Arial" w:cs="Arial"/>
                <w:sz w:val="19"/>
                <w:szCs w:val="19"/>
              </w:rPr>
              <w:br/>
            </w:r>
            <w:r w:rsidR="00E12B04" w:rsidRPr="00FD4C7B">
              <w:rPr>
                <w:rFonts w:ascii="Arial" w:hAnsi="Arial" w:cs="Arial"/>
                <w:sz w:val="19"/>
                <w:szCs w:val="19"/>
              </w:rPr>
              <w:t>2022</w:t>
            </w:r>
          </w:p>
        </w:tc>
        <w:tc>
          <w:tcPr>
            <w:tcW w:w="238" w:type="dxa"/>
            <w:tcBorders>
              <w:top w:val="single" w:sz="2" w:space="0" w:color="auto"/>
            </w:tcBorders>
          </w:tcPr>
          <w:p w14:paraId="35A26EAD" w14:textId="77777777" w:rsidR="00E12B04" w:rsidRPr="00FD4C7B" w:rsidRDefault="00E12B04" w:rsidP="000A6F19">
            <w:pPr>
              <w:spacing w:before="60" w:after="30" w:line="276" w:lineRule="auto"/>
              <w:ind w:left="-108" w:right="-108"/>
              <w:jc w:val="center"/>
              <w:rPr>
                <w:rFonts w:ascii="Arial" w:hAnsi="Arial" w:cs="Arial"/>
                <w:sz w:val="19"/>
                <w:szCs w:val="19"/>
              </w:rPr>
            </w:pPr>
          </w:p>
        </w:tc>
        <w:tc>
          <w:tcPr>
            <w:tcW w:w="1248" w:type="dxa"/>
            <w:tcBorders>
              <w:top w:val="single" w:sz="2" w:space="0" w:color="auto"/>
              <w:bottom w:val="single" w:sz="4" w:space="0" w:color="auto"/>
            </w:tcBorders>
          </w:tcPr>
          <w:p w14:paraId="337CA84F" w14:textId="1974FDA0" w:rsidR="00E12B04" w:rsidRPr="00FD4C7B" w:rsidRDefault="00E12B04" w:rsidP="000A6F19">
            <w:pPr>
              <w:spacing w:before="60" w:after="30" w:line="276" w:lineRule="auto"/>
              <w:ind w:left="-108" w:right="-108"/>
              <w:jc w:val="center"/>
              <w:rPr>
                <w:rFonts w:ascii="Arial" w:hAnsi="Arial" w:cs="Arial"/>
                <w:sz w:val="19"/>
                <w:szCs w:val="19"/>
              </w:rPr>
            </w:pPr>
            <w:r w:rsidRPr="00FD4C7B">
              <w:rPr>
                <w:rFonts w:ascii="Arial" w:hAnsi="Arial" w:cs="Arial"/>
                <w:sz w:val="19"/>
                <w:szCs w:val="19"/>
              </w:rPr>
              <w:t>31 December</w:t>
            </w:r>
            <w:r w:rsidRPr="00FD4C7B">
              <w:rPr>
                <w:rFonts w:ascii="Arial" w:hAnsi="Arial" w:cs="Arial"/>
                <w:sz w:val="19"/>
                <w:szCs w:val="19"/>
              </w:rPr>
              <w:br/>
              <w:t>2021</w:t>
            </w:r>
          </w:p>
        </w:tc>
        <w:tc>
          <w:tcPr>
            <w:tcW w:w="238" w:type="dxa"/>
            <w:tcBorders>
              <w:left w:val="nil"/>
            </w:tcBorders>
            <w:vAlign w:val="center"/>
          </w:tcPr>
          <w:p w14:paraId="5051A0C9" w14:textId="77777777" w:rsidR="00E12B04" w:rsidRPr="00FD4C7B" w:rsidRDefault="00E12B04" w:rsidP="000A6F19">
            <w:pPr>
              <w:spacing w:before="60" w:after="30" w:line="276" w:lineRule="auto"/>
              <w:ind w:left="-108" w:right="-108"/>
              <w:rPr>
                <w:rFonts w:ascii="Arial" w:hAnsi="Arial" w:cs="Arial"/>
                <w:sz w:val="19"/>
                <w:szCs w:val="19"/>
              </w:rPr>
            </w:pPr>
          </w:p>
        </w:tc>
        <w:tc>
          <w:tcPr>
            <w:tcW w:w="1241" w:type="dxa"/>
            <w:tcBorders>
              <w:top w:val="single" w:sz="2" w:space="0" w:color="auto"/>
              <w:bottom w:val="single" w:sz="4" w:space="0" w:color="auto"/>
            </w:tcBorders>
          </w:tcPr>
          <w:p w14:paraId="669220CD" w14:textId="09FB3E46" w:rsidR="00E12B04" w:rsidRPr="00FD4C7B" w:rsidRDefault="00A34F19" w:rsidP="000A6F19">
            <w:pPr>
              <w:spacing w:before="60" w:after="30" w:line="276" w:lineRule="auto"/>
              <w:ind w:left="-108" w:right="-108"/>
              <w:jc w:val="center"/>
              <w:rPr>
                <w:rFonts w:ascii="Arial" w:hAnsi="Arial" w:cs="Arial"/>
                <w:sz w:val="19"/>
                <w:szCs w:val="19"/>
              </w:rPr>
            </w:pPr>
            <w:r w:rsidRPr="00FD4C7B">
              <w:rPr>
                <w:rFonts w:ascii="Arial" w:hAnsi="Arial" w:cs="Arial"/>
                <w:sz w:val="19"/>
                <w:szCs w:val="19"/>
              </w:rPr>
              <w:t xml:space="preserve">30 </w:t>
            </w:r>
            <w:r w:rsidR="000A6F19" w:rsidRPr="000A6F19">
              <w:rPr>
                <w:rFonts w:ascii="Arial" w:hAnsi="Arial" w:cs="Arial"/>
                <w:sz w:val="19"/>
                <w:szCs w:val="19"/>
              </w:rPr>
              <w:t>September</w:t>
            </w:r>
            <w:r w:rsidR="00E12B04" w:rsidRPr="00FD4C7B">
              <w:rPr>
                <w:rFonts w:ascii="Arial" w:hAnsi="Arial" w:cs="Arial"/>
                <w:sz w:val="19"/>
                <w:szCs w:val="19"/>
              </w:rPr>
              <w:t xml:space="preserve"> </w:t>
            </w:r>
            <w:r w:rsidRPr="00FD4C7B">
              <w:rPr>
                <w:rFonts w:ascii="Arial" w:hAnsi="Arial" w:cs="Arial"/>
                <w:sz w:val="19"/>
                <w:szCs w:val="19"/>
              </w:rPr>
              <w:br/>
            </w:r>
            <w:r w:rsidR="00E12B04" w:rsidRPr="00FD4C7B">
              <w:rPr>
                <w:rFonts w:ascii="Arial" w:hAnsi="Arial" w:cs="Arial"/>
                <w:sz w:val="19"/>
                <w:szCs w:val="19"/>
              </w:rPr>
              <w:t>2022</w:t>
            </w:r>
          </w:p>
        </w:tc>
        <w:tc>
          <w:tcPr>
            <w:tcW w:w="242" w:type="dxa"/>
            <w:tcBorders>
              <w:top w:val="single" w:sz="2" w:space="0" w:color="auto"/>
            </w:tcBorders>
          </w:tcPr>
          <w:p w14:paraId="0F0133E3" w14:textId="77777777" w:rsidR="00E12B04" w:rsidRPr="00FD4C7B" w:rsidRDefault="00E12B04" w:rsidP="000A6F19">
            <w:pPr>
              <w:spacing w:before="60" w:after="30" w:line="276" w:lineRule="auto"/>
              <w:ind w:left="-108" w:right="-108"/>
              <w:jc w:val="center"/>
              <w:rPr>
                <w:rFonts w:ascii="Arial" w:hAnsi="Arial" w:cs="Arial"/>
                <w:sz w:val="19"/>
                <w:szCs w:val="19"/>
              </w:rPr>
            </w:pPr>
          </w:p>
        </w:tc>
        <w:tc>
          <w:tcPr>
            <w:tcW w:w="1254" w:type="dxa"/>
            <w:tcBorders>
              <w:top w:val="single" w:sz="2" w:space="0" w:color="auto"/>
              <w:bottom w:val="single" w:sz="4" w:space="0" w:color="auto"/>
            </w:tcBorders>
          </w:tcPr>
          <w:p w14:paraId="3C305605" w14:textId="487965DC" w:rsidR="00E12B04" w:rsidRPr="00FD4C7B" w:rsidRDefault="00E12B04" w:rsidP="000A6F19">
            <w:pPr>
              <w:spacing w:before="60" w:after="30" w:line="276" w:lineRule="auto"/>
              <w:ind w:left="-108" w:right="-108"/>
              <w:jc w:val="center"/>
              <w:rPr>
                <w:rFonts w:ascii="Arial" w:hAnsi="Arial" w:cs="Arial"/>
                <w:sz w:val="19"/>
                <w:szCs w:val="19"/>
              </w:rPr>
            </w:pPr>
            <w:r w:rsidRPr="00FD4C7B">
              <w:rPr>
                <w:rFonts w:ascii="Arial" w:hAnsi="Arial" w:cs="Arial"/>
                <w:sz w:val="19"/>
                <w:szCs w:val="19"/>
              </w:rPr>
              <w:t>31 December</w:t>
            </w:r>
            <w:r w:rsidRPr="00FD4C7B">
              <w:rPr>
                <w:rFonts w:ascii="Arial" w:hAnsi="Arial" w:cs="Arial"/>
                <w:sz w:val="19"/>
                <w:szCs w:val="19"/>
              </w:rPr>
              <w:br/>
              <w:t>2021</w:t>
            </w:r>
          </w:p>
        </w:tc>
      </w:tr>
      <w:tr w:rsidR="00FD4C7B" w:rsidRPr="00FD4C7B" w14:paraId="280AF494" w14:textId="77777777" w:rsidTr="00D77122">
        <w:tc>
          <w:tcPr>
            <w:tcW w:w="3317" w:type="dxa"/>
            <w:vAlign w:val="bottom"/>
          </w:tcPr>
          <w:p w14:paraId="0DB44B6D" w14:textId="77777777" w:rsidR="00441192" w:rsidRPr="00FD4C7B"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cs/>
              </w:rPr>
            </w:pPr>
          </w:p>
        </w:tc>
        <w:tc>
          <w:tcPr>
            <w:tcW w:w="1247" w:type="dxa"/>
            <w:vAlign w:val="center"/>
          </w:tcPr>
          <w:p w14:paraId="58BE3CC2" w14:textId="77777777" w:rsidR="00441192" w:rsidRPr="00FD4C7B"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38" w:type="dxa"/>
            <w:vAlign w:val="center"/>
          </w:tcPr>
          <w:p w14:paraId="152DC61B" w14:textId="77777777" w:rsidR="00441192" w:rsidRPr="00FD4C7B" w:rsidRDefault="00441192" w:rsidP="000A6F19">
            <w:pPr>
              <w:spacing w:before="60" w:after="30" w:line="276" w:lineRule="auto"/>
              <w:ind w:right="106"/>
              <w:jc w:val="right"/>
              <w:rPr>
                <w:rFonts w:ascii="Arial" w:hAnsi="Arial" w:cs="Arial"/>
                <w:sz w:val="19"/>
                <w:szCs w:val="19"/>
                <w:lang w:val="en-GB" w:eastAsia="en-GB"/>
              </w:rPr>
            </w:pPr>
          </w:p>
        </w:tc>
        <w:tc>
          <w:tcPr>
            <w:tcW w:w="1248" w:type="dxa"/>
            <w:vAlign w:val="center"/>
          </w:tcPr>
          <w:p w14:paraId="1815B54E" w14:textId="77777777" w:rsidR="00441192" w:rsidRPr="00FD4C7B"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38" w:type="dxa"/>
            <w:tcBorders>
              <w:left w:val="nil"/>
            </w:tcBorders>
            <w:vAlign w:val="center"/>
          </w:tcPr>
          <w:p w14:paraId="13D92D5B" w14:textId="77777777" w:rsidR="00441192" w:rsidRPr="00FD4C7B" w:rsidRDefault="00441192" w:rsidP="000A6F19">
            <w:pPr>
              <w:spacing w:before="60" w:after="30" w:line="276" w:lineRule="auto"/>
              <w:ind w:right="106"/>
              <w:jc w:val="right"/>
              <w:rPr>
                <w:rFonts w:ascii="Arial" w:hAnsi="Arial" w:cs="Arial"/>
                <w:sz w:val="19"/>
                <w:szCs w:val="19"/>
                <w:lang w:val="en-GB"/>
              </w:rPr>
            </w:pPr>
          </w:p>
        </w:tc>
        <w:tc>
          <w:tcPr>
            <w:tcW w:w="1241" w:type="dxa"/>
            <w:vAlign w:val="center"/>
          </w:tcPr>
          <w:p w14:paraId="0DADC27F" w14:textId="77777777" w:rsidR="00441192" w:rsidRPr="00FD4C7B"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42" w:type="dxa"/>
            <w:vAlign w:val="center"/>
          </w:tcPr>
          <w:p w14:paraId="5E0B2BB8" w14:textId="77777777" w:rsidR="00441192" w:rsidRPr="00FD4C7B" w:rsidRDefault="00441192" w:rsidP="000A6F19">
            <w:pPr>
              <w:spacing w:before="60" w:after="30" w:line="276" w:lineRule="auto"/>
              <w:ind w:right="106"/>
              <w:jc w:val="right"/>
              <w:rPr>
                <w:rFonts w:ascii="Arial" w:hAnsi="Arial" w:cs="Arial"/>
                <w:sz w:val="19"/>
                <w:szCs w:val="19"/>
                <w:cs/>
                <w:lang w:val="en-GB"/>
              </w:rPr>
            </w:pPr>
          </w:p>
        </w:tc>
        <w:tc>
          <w:tcPr>
            <w:tcW w:w="1254" w:type="dxa"/>
            <w:vAlign w:val="center"/>
          </w:tcPr>
          <w:p w14:paraId="6D992AC7" w14:textId="77777777" w:rsidR="00441192" w:rsidRPr="00FD4C7B"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r>
      <w:tr w:rsidR="00FD4C7B" w:rsidRPr="00FD4C7B" w14:paraId="1DFBB2BD" w14:textId="77777777" w:rsidTr="00D77122">
        <w:tc>
          <w:tcPr>
            <w:tcW w:w="3317" w:type="dxa"/>
            <w:vAlign w:val="bottom"/>
          </w:tcPr>
          <w:p w14:paraId="030C2BF4" w14:textId="172E108A"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cs/>
              </w:rPr>
            </w:pPr>
            <w:r w:rsidRPr="00FD4C7B">
              <w:rPr>
                <w:rFonts w:ascii="Arial" w:hAnsi="Arial" w:cs="Arial"/>
                <w:sz w:val="19"/>
                <w:szCs w:val="19"/>
              </w:rPr>
              <w:t>Other payables</w:t>
            </w:r>
          </w:p>
        </w:tc>
        <w:tc>
          <w:tcPr>
            <w:tcW w:w="1247" w:type="dxa"/>
          </w:tcPr>
          <w:p w14:paraId="04FEEE0F" w14:textId="60D4E5C9"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16,472</w:t>
            </w:r>
          </w:p>
        </w:tc>
        <w:tc>
          <w:tcPr>
            <w:tcW w:w="238" w:type="dxa"/>
            <w:vAlign w:val="center"/>
          </w:tcPr>
          <w:p w14:paraId="42FF74B1" w14:textId="77777777" w:rsidR="003B4A4D" w:rsidRPr="00FD4C7B" w:rsidRDefault="003B4A4D" w:rsidP="000A6F19">
            <w:pPr>
              <w:spacing w:before="60" w:after="30" w:line="276" w:lineRule="auto"/>
              <w:ind w:right="-27"/>
              <w:jc w:val="right"/>
              <w:rPr>
                <w:rFonts w:ascii="Arial" w:hAnsi="Arial" w:cs="Arial"/>
                <w:sz w:val="19"/>
                <w:szCs w:val="19"/>
                <w:lang w:val="en-GB" w:eastAsia="en-GB"/>
              </w:rPr>
            </w:pPr>
          </w:p>
        </w:tc>
        <w:tc>
          <w:tcPr>
            <w:tcW w:w="1248" w:type="dxa"/>
          </w:tcPr>
          <w:p w14:paraId="5D2C8075" w14:textId="2CB048A4"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lang w:val="en-GB"/>
              </w:rPr>
            </w:pPr>
            <w:r w:rsidRPr="00FD4C7B">
              <w:rPr>
                <w:rFonts w:ascii="Arial" w:hAnsi="Arial" w:cs="Arial"/>
                <w:sz w:val="19"/>
                <w:szCs w:val="19"/>
              </w:rPr>
              <w:t>19,221</w:t>
            </w:r>
          </w:p>
        </w:tc>
        <w:tc>
          <w:tcPr>
            <w:tcW w:w="238" w:type="dxa"/>
            <w:tcBorders>
              <w:left w:val="nil"/>
            </w:tcBorders>
            <w:vAlign w:val="center"/>
          </w:tcPr>
          <w:p w14:paraId="0F48F514" w14:textId="77777777" w:rsidR="003B4A4D" w:rsidRPr="00FD4C7B" w:rsidRDefault="003B4A4D" w:rsidP="000A6F19">
            <w:pPr>
              <w:spacing w:before="60" w:after="30" w:line="276" w:lineRule="auto"/>
              <w:ind w:right="-27"/>
              <w:jc w:val="right"/>
              <w:rPr>
                <w:rFonts w:ascii="Arial" w:hAnsi="Arial" w:cs="Arial"/>
                <w:sz w:val="19"/>
                <w:szCs w:val="19"/>
                <w:lang w:val="en-GB"/>
              </w:rPr>
            </w:pPr>
          </w:p>
        </w:tc>
        <w:tc>
          <w:tcPr>
            <w:tcW w:w="1241" w:type="dxa"/>
          </w:tcPr>
          <w:p w14:paraId="7CEEBB4E" w14:textId="386C488A"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14,852</w:t>
            </w:r>
          </w:p>
        </w:tc>
        <w:tc>
          <w:tcPr>
            <w:tcW w:w="242" w:type="dxa"/>
            <w:vAlign w:val="center"/>
          </w:tcPr>
          <w:p w14:paraId="6D94A4A2" w14:textId="77777777" w:rsidR="003B4A4D" w:rsidRPr="00FD4C7B" w:rsidRDefault="003B4A4D" w:rsidP="000A6F19">
            <w:pPr>
              <w:spacing w:before="60" w:after="30" w:line="276" w:lineRule="auto"/>
              <w:ind w:right="-27"/>
              <w:jc w:val="right"/>
              <w:rPr>
                <w:rFonts w:ascii="Arial" w:hAnsi="Arial" w:cs="Arial"/>
                <w:sz w:val="19"/>
                <w:szCs w:val="19"/>
                <w:cs/>
                <w:lang w:val="en-GB"/>
              </w:rPr>
            </w:pPr>
          </w:p>
        </w:tc>
        <w:tc>
          <w:tcPr>
            <w:tcW w:w="1254" w:type="dxa"/>
          </w:tcPr>
          <w:p w14:paraId="7A7CBA15" w14:textId="216254AC"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lang w:val="en-GB"/>
              </w:rPr>
            </w:pPr>
            <w:r w:rsidRPr="00FD4C7B">
              <w:rPr>
                <w:rFonts w:ascii="Arial" w:hAnsi="Arial" w:cs="Arial"/>
                <w:sz w:val="19"/>
                <w:szCs w:val="19"/>
              </w:rPr>
              <w:t>16,701</w:t>
            </w:r>
          </w:p>
        </w:tc>
      </w:tr>
      <w:tr w:rsidR="00FD4C7B" w:rsidRPr="00FD4C7B" w14:paraId="3FBCDA13" w14:textId="77777777" w:rsidTr="00D77122">
        <w:tc>
          <w:tcPr>
            <w:tcW w:w="3317" w:type="dxa"/>
            <w:vAlign w:val="bottom"/>
          </w:tcPr>
          <w:p w14:paraId="2813C05E" w14:textId="28E8A4A8"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FD4C7B">
              <w:rPr>
                <w:rFonts w:ascii="Arial" w:hAnsi="Arial" w:cs="Arial"/>
                <w:sz w:val="19"/>
                <w:szCs w:val="19"/>
              </w:rPr>
              <w:t>Accrued expenses</w:t>
            </w:r>
          </w:p>
        </w:tc>
        <w:tc>
          <w:tcPr>
            <w:tcW w:w="1247" w:type="dxa"/>
            <w:vAlign w:val="center"/>
          </w:tcPr>
          <w:p w14:paraId="18C79AB6" w14:textId="4862D0C1"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597</w:t>
            </w:r>
          </w:p>
        </w:tc>
        <w:tc>
          <w:tcPr>
            <w:tcW w:w="238" w:type="dxa"/>
            <w:vAlign w:val="center"/>
          </w:tcPr>
          <w:p w14:paraId="3C86F350" w14:textId="77777777" w:rsidR="003B4A4D" w:rsidRPr="00FD4C7B" w:rsidRDefault="003B4A4D" w:rsidP="000A6F19">
            <w:pPr>
              <w:spacing w:before="60" w:after="30" w:line="276" w:lineRule="auto"/>
              <w:ind w:right="-27"/>
              <w:jc w:val="right"/>
              <w:rPr>
                <w:rFonts w:ascii="Arial" w:hAnsi="Arial" w:cs="Arial"/>
                <w:sz w:val="19"/>
                <w:szCs w:val="19"/>
                <w:lang w:val="en-GB" w:eastAsia="en-GB"/>
              </w:rPr>
            </w:pPr>
          </w:p>
        </w:tc>
        <w:tc>
          <w:tcPr>
            <w:tcW w:w="1248" w:type="dxa"/>
          </w:tcPr>
          <w:p w14:paraId="20310A93" w14:textId="289125E6"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847</w:t>
            </w:r>
          </w:p>
        </w:tc>
        <w:tc>
          <w:tcPr>
            <w:tcW w:w="238" w:type="dxa"/>
            <w:tcBorders>
              <w:left w:val="nil"/>
            </w:tcBorders>
            <w:vAlign w:val="center"/>
          </w:tcPr>
          <w:p w14:paraId="146F59F5" w14:textId="77777777" w:rsidR="003B4A4D" w:rsidRPr="00FD4C7B" w:rsidRDefault="003B4A4D" w:rsidP="000A6F19">
            <w:pPr>
              <w:spacing w:before="60" w:after="30" w:line="276" w:lineRule="auto"/>
              <w:ind w:right="-27"/>
              <w:jc w:val="right"/>
              <w:rPr>
                <w:rFonts w:ascii="Arial" w:hAnsi="Arial" w:cs="Arial"/>
                <w:sz w:val="19"/>
                <w:szCs w:val="19"/>
                <w:lang w:val="en-GB"/>
              </w:rPr>
            </w:pPr>
          </w:p>
        </w:tc>
        <w:tc>
          <w:tcPr>
            <w:tcW w:w="1241" w:type="dxa"/>
          </w:tcPr>
          <w:p w14:paraId="0EDADA75" w14:textId="6C21A157"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482</w:t>
            </w:r>
          </w:p>
        </w:tc>
        <w:tc>
          <w:tcPr>
            <w:tcW w:w="242" w:type="dxa"/>
            <w:vAlign w:val="center"/>
          </w:tcPr>
          <w:p w14:paraId="7CFB74CB" w14:textId="77777777" w:rsidR="003B4A4D" w:rsidRPr="00FD4C7B" w:rsidRDefault="003B4A4D" w:rsidP="000A6F19">
            <w:pPr>
              <w:spacing w:before="60" w:after="30" w:line="276" w:lineRule="auto"/>
              <w:ind w:right="-27"/>
              <w:jc w:val="right"/>
              <w:rPr>
                <w:rFonts w:ascii="Arial" w:hAnsi="Arial" w:cs="Arial"/>
                <w:sz w:val="19"/>
                <w:szCs w:val="19"/>
                <w:cs/>
                <w:lang w:val="en-GB"/>
              </w:rPr>
            </w:pPr>
          </w:p>
        </w:tc>
        <w:tc>
          <w:tcPr>
            <w:tcW w:w="1254" w:type="dxa"/>
            <w:vAlign w:val="center"/>
          </w:tcPr>
          <w:p w14:paraId="55BC9C16" w14:textId="1E52FDD0"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782</w:t>
            </w:r>
          </w:p>
        </w:tc>
      </w:tr>
      <w:tr w:rsidR="00FD4C7B" w:rsidRPr="00FD4C7B" w14:paraId="4ED23B55" w14:textId="77777777" w:rsidTr="00D77122">
        <w:tc>
          <w:tcPr>
            <w:tcW w:w="3317" w:type="dxa"/>
            <w:vAlign w:val="bottom"/>
          </w:tcPr>
          <w:p w14:paraId="0C9B1B6C" w14:textId="42D0ED0C"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lang w:val="en-GB"/>
              </w:rPr>
            </w:pPr>
            <w:r w:rsidRPr="00FD4C7B">
              <w:rPr>
                <w:rFonts w:ascii="Arial" w:hAnsi="Arial" w:cs="Arial"/>
                <w:sz w:val="19"/>
                <w:szCs w:val="19"/>
              </w:rPr>
              <w:t>Accrued bonus</w:t>
            </w:r>
          </w:p>
        </w:tc>
        <w:tc>
          <w:tcPr>
            <w:tcW w:w="1247" w:type="dxa"/>
            <w:vAlign w:val="center"/>
          </w:tcPr>
          <w:p w14:paraId="3577ABDE" w14:textId="12DD6649"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25,552</w:t>
            </w:r>
          </w:p>
        </w:tc>
        <w:tc>
          <w:tcPr>
            <w:tcW w:w="238" w:type="dxa"/>
            <w:vAlign w:val="center"/>
          </w:tcPr>
          <w:p w14:paraId="4B092EE0" w14:textId="77777777" w:rsidR="003B4A4D" w:rsidRPr="00FD4C7B" w:rsidRDefault="003B4A4D" w:rsidP="000A6F19">
            <w:pPr>
              <w:spacing w:before="60" w:after="30" w:line="276" w:lineRule="auto"/>
              <w:ind w:right="-27"/>
              <w:jc w:val="right"/>
              <w:rPr>
                <w:rFonts w:ascii="Arial" w:hAnsi="Arial" w:cs="Arial"/>
                <w:sz w:val="19"/>
                <w:szCs w:val="19"/>
                <w:lang w:val="en-GB" w:eastAsia="en-GB"/>
              </w:rPr>
            </w:pPr>
          </w:p>
        </w:tc>
        <w:tc>
          <w:tcPr>
            <w:tcW w:w="1248" w:type="dxa"/>
          </w:tcPr>
          <w:p w14:paraId="3A582F4D" w14:textId="1BB0EFDC"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25,552</w:t>
            </w:r>
          </w:p>
        </w:tc>
        <w:tc>
          <w:tcPr>
            <w:tcW w:w="238" w:type="dxa"/>
            <w:tcBorders>
              <w:left w:val="nil"/>
            </w:tcBorders>
            <w:vAlign w:val="center"/>
          </w:tcPr>
          <w:p w14:paraId="641B7456" w14:textId="77777777" w:rsidR="003B4A4D" w:rsidRPr="00FD4C7B" w:rsidRDefault="003B4A4D" w:rsidP="000A6F19">
            <w:pPr>
              <w:spacing w:before="60" w:after="30" w:line="276" w:lineRule="auto"/>
              <w:ind w:right="-27"/>
              <w:jc w:val="right"/>
              <w:rPr>
                <w:rFonts w:ascii="Arial" w:hAnsi="Arial" w:cs="Arial"/>
                <w:sz w:val="19"/>
                <w:szCs w:val="19"/>
                <w:lang w:val="en-GB"/>
              </w:rPr>
            </w:pPr>
          </w:p>
        </w:tc>
        <w:tc>
          <w:tcPr>
            <w:tcW w:w="1241" w:type="dxa"/>
          </w:tcPr>
          <w:p w14:paraId="0C4AFF81" w14:textId="648E7B35"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cs/>
              </w:rPr>
            </w:pPr>
            <w:r>
              <w:rPr>
                <w:rFonts w:ascii="Arial" w:hAnsi="Arial" w:cs="Arial"/>
                <w:sz w:val="19"/>
                <w:szCs w:val="19"/>
              </w:rPr>
              <w:t>22,177</w:t>
            </w:r>
          </w:p>
        </w:tc>
        <w:tc>
          <w:tcPr>
            <w:tcW w:w="242" w:type="dxa"/>
            <w:vAlign w:val="center"/>
          </w:tcPr>
          <w:p w14:paraId="3438BFCC" w14:textId="77777777" w:rsidR="003B4A4D" w:rsidRPr="00FD4C7B" w:rsidRDefault="003B4A4D" w:rsidP="000A6F19">
            <w:pPr>
              <w:spacing w:before="60" w:after="30" w:line="276" w:lineRule="auto"/>
              <w:ind w:right="-27"/>
              <w:jc w:val="right"/>
              <w:rPr>
                <w:rFonts w:ascii="Arial" w:hAnsi="Arial" w:cs="Arial"/>
                <w:sz w:val="19"/>
                <w:szCs w:val="19"/>
                <w:cs/>
                <w:lang w:val="en-GB"/>
              </w:rPr>
            </w:pPr>
          </w:p>
        </w:tc>
        <w:tc>
          <w:tcPr>
            <w:tcW w:w="1254" w:type="dxa"/>
            <w:vAlign w:val="center"/>
          </w:tcPr>
          <w:p w14:paraId="0022B6FA" w14:textId="5714F642"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22,177</w:t>
            </w:r>
          </w:p>
        </w:tc>
      </w:tr>
      <w:tr w:rsidR="00FD4C7B" w:rsidRPr="00FD4C7B" w14:paraId="312A77F0" w14:textId="77777777" w:rsidTr="00D77122">
        <w:tc>
          <w:tcPr>
            <w:tcW w:w="3317" w:type="dxa"/>
            <w:vAlign w:val="bottom"/>
          </w:tcPr>
          <w:p w14:paraId="339E44B6" w14:textId="4C3DE470"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Browallia New"/>
                <w:sz w:val="19"/>
                <w:szCs w:val="24"/>
              </w:rPr>
            </w:pPr>
            <w:r w:rsidRPr="00FD4C7B">
              <w:rPr>
                <w:rFonts w:ascii="Arial" w:hAnsi="Arial" w:cs="Arial"/>
                <w:sz w:val="19"/>
                <w:szCs w:val="19"/>
              </w:rPr>
              <w:t xml:space="preserve">Accrued </w:t>
            </w:r>
            <w:r w:rsidR="00934E56" w:rsidRPr="00FD4C7B">
              <w:rPr>
                <w:rFonts w:ascii="Arial" w:hAnsi="Arial" w:cs="Arial"/>
                <w:sz w:val="19"/>
                <w:szCs w:val="19"/>
              </w:rPr>
              <w:t xml:space="preserve">sale </w:t>
            </w:r>
            <w:r w:rsidR="00B011EC" w:rsidRPr="00FD4C7B">
              <w:rPr>
                <w:rFonts w:ascii="Arial" w:hAnsi="Arial" w:cs="Browallia New"/>
                <w:sz w:val="19"/>
                <w:szCs w:val="24"/>
              </w:rPr>
              <w:t>rewards</w:t>
            </w:r>
          </w:p>
        </w:tc>
        <w:tc>
          <w:tcPr>
            <w:tcW w:w="1247" w:type="dxa"/>
            <w:vAlign w:val="center"/>
          </w:tcPr>
          <w:p w14:paraId="59BECE1C" w14:textId="24AA2ABB"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15,250</w:t>
            </w:r>
          </w:p>
        </w:tc>
        <w:tc>
          <w:tcPr>
            <w:tcW w:w="238" w:type="dxa"/>
            <w:vAlign w:val="center"/>
          </w:tcPr>
          <w:p w14:paraId="07F5F9C4" w14:textId="77777777" w:rsidR="003B4A4D" w:rsidRPr="00FD4C7B" w:rsidRDefault="003B4A4D" w:rsidP="000A6F19">
            <w:pPr>
              <w:spacing w:before="60" w:after="30" w:line="276" w:lineRule="auto"/>
              <w:ind w:right="-27"/>
              <w:jc w:val="right"/>
              <w:rPr>
                <w:rFonts w:ascii="Arial" w:hAnsi="Arial" w:cs="Arial"/>
                <w:sz w:val="19"/>
                <w:szCs w:val="19"/>
                <w:lang w:val="en-GB" w:eastAsia="en-GB"/>
              </w:rPr>
            </w:pPr>
          </w:p>
        </w:tc>
        <w:tc>
          <w:tcPr>
            <w:tcW w:w="1248" w:type="dxa"/>
          </w:tcPr>
          <w:p w14:paraId="027B95C5" w14:textId="6DEE9D7E"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15,920</w:t>
            </w:r>
          </w:p>
        </w:tc>
        <w:tc>
          <w:tcPr>
            <w:tcW w:w="238" w:type="dxa"/>
            <w:tcBorders>
              <w:left w:val="nil"/>
            </w:tcBorders>
            <w:vAlign w:val="center"/>
          </w:tcPr>
          <w:p w14:paraId="5A2D5791" w14:textId="77777777" w:rsidR="003B4A4D" w:rsidRPr="00FD4C7B" w:rsidRDefault="003B4A4D" w:rsidP="000A6F19">
            <w:pPr>
              <w:spacing w:before="60" w:after="30" w:line="276" w:lineRule="auto"/>
              <w:ind w:right="-27"/>
              <w:jc w:val="right"/>
              <w:rPr>
                <w:rFonts w:ascii="Arial" w:hAnsi="Arial" w:cs="Arial"/>
                <w:sz w:val="19"/>
                <w:szCs w:val="19"/>
                <w:lang w:val="en-GB"/>
              </w:rPr>
            </w:pPr>
          </w:p>
        </w:tc>
        <w:tc>
          <w:tcPr>
            <w:tcW w:w="1241" w:type="dxa"/>
          </w:tcPr>
          <w:p w14:paraId="18854DF1" w14:textId="36E44F27"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15,250</w:t>
            </w:r>
          </w:p>
        </w:tc>
        <w:tc>
          <w:tcPr>
            <w:tcW w:w="242" w:type="dxa"/>
            <w:vAlign w:val="center"/>
          </w:tcPr>
          <w:p w14:paraId="4D0BCF1F" w14:textId="77777777" w:rsidR="003B4A4D" w:rsidRPr="00FD4C7B" w:rsidRDefault="003B4A4D" w:rsidP="000A6F19">
            <w:pPr>
              <w:spacing w:before="60" w:after="30" w:line="276" w:lineRule="auto"/>
              <w:ind w:right="-27"/>
              <w:jc w:val="right"/>
              <w:rPr>
                <w:rFonts w:ascii="Arial" w:hAnsi="Arial" w:cs="Arial"/>
                <w:sz w:val="19"/>
                <w:szCs w:val="19"/>
                <w:cs/>
                <w:lang w:val="en-GB"/>
              </w:rPr>
            </w:pPr>
          </w:p>
        </w:tc>
        <w:tc>
          <w:tcPr>
            <w:tcW w:w="1254" w:type="dxa"/>
            <w:vAlign w:val="center"/>
          </w:tcPr>
          <w:p w14:paraId="5915B76B" w14:textId="5A38172B"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15,920</w:t>
            </w:r>
          </w:p>
        </w:tc>
      </w:tr>
      <w:tr w:rsidR="00FD4C7B" w:rsidRPr="00FD4C7B" w14:paraId="47DDB6F6" w14:textId="77777777" w:rsidTr="00D77122">
        <w:tc>
          <w:tcPr>
            <w:tcW w:w="3317" w:type="dxa"/>
            <w:vAlign w:val="bottom"/>
          </w:tcPr>
          <w:p w14:paraId="30DF1E85" w14:textId="77777777"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FD4C7B">
              <w:rPr>
                <w:rFonts w:ascii="Arial" w:hAnsi="Arial" w:cs="Arial"/>
                <w:sz w:val="19"/>
                <w:szCs w:val="19"/>
              </w:rPr>
              <w:t>Others</w:t>
            </w:r>
          </w:p>
        </w:tc>
        <w:tc>
          <w:tcPr>
            <w:tcW w:w="1247" w:type="dxa"/>
            <w:tcBorders>
              <w:bottom w:val="single" w:sz="4" w:space="0" w:color="auto"/>
            </w:tcBorders>
            <w:shd w:val="clear" w:color="auto" w:fill="auto"/>
            <w:vAlign w:val="center"/>
          </w:tcPr>
          <w:p w14:paraId="7AA2ABC1" w14:textId="7D1AB52C"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8,883</w:t>
            </w:r>
          </w:p>
        </w:tc>
        <w:tc>
          <w:tcPr>
            <w:tcW w:w="238" w:type="dxa"/>
            <w:vAlign w:val="center"/>
          </w:tcPr>
          <w:p w14:paraId="4DA40A57" w14:textId="77777777"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48" w:type="dxa"/>
            <w:tcBorders>
              <w:bottom w:val="single" w:sz="4" w:space="0" w:color="auto"/>
            </w:tcBorders>
          </w:tcPr>
          <w:p w14:paraId="292D95EE" w14:textId="49A6C1A9"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8,681</w:t>
            </w:r>
          </w:p>
        </w:tc>
        <w:tc>
          <w:tcPr>
            <w:tcW w:w="238" w:type="dxa"/>
            <w:tcBorders>
              <w:left w:val="nil"/>
            </w:tcBorders>
            <w:vAlign w:val="center"/>
          </w:tcPr>
          <w:p w14:paraId="54DD9BA2" w14:textId="77777777" w:rsidR="003B4A4D" w:rsidRPr="00FD4C7B" w:rsidRDefault="003B4A4D" w:rsidP="000A6F19">
            <w:pPr>
              <w:spacing w:before="60" w:after="30" w:line="276" w:lineRule="auto"/>
              <w:ind w:right="-27"/>
              <w:jc w:val="right"/>
              <w:rPr>
                <w:rFonts w:ascii="Arial" w:hAnsi="Arial" w:cs="Arial"/>
                <w:sz w:val="19"/>
                <w:szCs w:val="19"/>
              </w:rPr>
            </w:pPr>
          </w:p>
        </w:tc>
        <w:tc>
          <w:tcPr>
            <w:tcW w:w="1241" w:type="dxa"/>
            <w:tcBorders>
              <w:bottom w:val="single" w:sz="4" w:space="0" w:color="auto"/>
            </w:tcBorders>
            <w:shd w:val="clear" w:color="auto" w:fill="auto"/>
          </w:tcPr>
          <w:p w14:paraId="54A87D54" w14:textId="46721CD7"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8,146</w:t>
            </w:r>
          </w:p>
        </w:tc>
        <w:tc>
          <w:tcPr>
            <w:tcW w:w="242" w:type="dxa"/>
            <w:vAlign w:val="center"/>
          </w:tcPr>
          <w:p w14:paraId="5EDCD36F" w14:textId="77777777"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54" w:type="dxa"/>
            <w:tcBorders>
              <w:bottom w:val="single" w:sz="4" w:space="0" w:color="auto"/>
            </w:tcBorders>
            <w:shd w:val="clear" w:color="auto" w:fill="auto"/>
            <w:vAlign w:val="center"/>
          </w:tcPr>
          <w:p w14:paraId="58A833F2" w14:textId="394D0BC0"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7,943</w:t>
            </w:r>
          </w:p>
        </w:tc>
      </w:tr>
      <w:tr w:rsidR="003B4A4D" w:rsidRPr="00FD4C7B" w14:paraId="06DB5650" w14:textId="77777777" w:rsidTr="00D77122">
        <w:tc>
          <w:tcPr>
            <w:tcW w:w="3317" w:type="dxa"/>
            <w:vAlign w:val="bottom"/>
          </w:tcPr>
          <w:p w14:paraId="1FC0D25C" w14:textId="77777777"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FD4C7B">
              <w:rPr>
                <w:rFonts w:ascii="Arial" w:hAnsi="Arial" w:cs="Arial"/>
                <w:sz w:val="19"/>
                <w:szCs w:val="19"/>
              </w:rPr>
              <w:t>Total</w:t>
            </w:r>
          </w:p>
        </w:tc>
        <w:tc>
          <w:tcPr>
            <w:tcW w:w="1247" w:type="dxa"/>
            <w:tcBorders>
              <w:top w:val="single" w:sz="4" w:space="0" w:color="auto"/>
              <w:bottom w:val="single" w:sz="12" w:space="0" w:color="auto"/>
            </w:tcBorders>
            <w:shd w:val="clear" w:color="auto" w:fill="auto"/>
            <w:vAlign w:val="center"/>
          </w:tcPr>
          <w:p w14:paraId="4352E8D7" w14:textId="4B540E2F"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cs/>
              </w:rPr>
            </w:pPr>
            <w:r>
              <w:rPr>
                <w:rFonts w:ascii="Arial" w:hAnsi="Arial" w:cs="Arial"/>
                <w:sz w:val="19"/>
                <w:szCs w:val="19"/>
              </w:rPr>
              <w:t>66,754</w:t>
            </w:r>
          </w:p>
        </w:tc>
        <w:tc>
          <w:tcPr>
            <w:tcW w:w="238" w:type="dxa"/>
            <w:vAlign w:val="center"/>
          </w:tcPr>
          <w:p w14:paraId="5EBB5CA4" w14:textId="77777777"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48" w:type="dxa"/>
            <w:tcBorders>
              <w:top w:val="single" w:sz="4" w:space="0" w:color="auto"/>
              <w:bottom w:val="single" w:sz="12" w:space="0" w:color="auto"/>
            </w:tcBorders>
          </w:tcPr>
          <w:p w14:paraId="54DDE5EE" w14:textId="1D6047B0"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70,221</w:t>
            </w:r>
          </w:p>
        </w:tc>
        <w:tc>
          <w:tcPr>
            <w:tcW w:w="238" w:type="dxa"/>
            <w:tcBorders>
              <w:left w:val="nil"/>
            </w:tcBorders>
            <w:vAlign w:val="center"/>
          </w:tcPr>
          <w:p w14:paraId="5FCAB9F2" w14:textId="77777777" w:rsidR="003B4A4D" w:rsidRPr="00FD4C7B" w:rsidRDefault="003B4A4D" w:rsidP="000A6F19">
            <w:pPr>
              <w:spacing w:before="60" w:after="30" w:line="276" w:lineRule="auto"/>
              <w:ind w:right="-27"/>
              <w:jc w:val="right"/>
              <w:rPr>
                <w:rFonts w:ascii="Arial" w:hAnsi="Arial" w:cs="Arial"/>
                <w:sz w:val="19"/>
                <w:szCs w:val="19"/>
              </w:rPr>
            </w:pPr>
          </w:p>
        </w:tc>
        <w:tc>
          <w:tcPr>
            <w:tcW w:w="1241" w:type="dxa"/>
            <w:tcBorders>
              <w:top w:val="single" w:sz="4" w:space="0" w:color="auto"/>
              <w:bottom w:val="single" w:sz="12" w:space="0" w:color="auto"/>
            </w:tcBorders>
            <w:shd w:val="clear" w:color="auto" w:fill="auto"/>
          </w:tcPr>
          <w:p w14:paraId="7F4C549F" w14:textId="649A5E3B" w:rsidR="003B4A4D"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60,907</w:t>
            </w:r>
          </w:p>
        </w:tc>
        <w:tc>
          <w:tcPr>
            <w:tcW w:w="242" w:type="dxa"/>
            <w:vAlign w:val="center"/>
          </w:tcPr>
          <w:p w14:paraId="2E57648E" w14:textId="77777777"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54" w:type="dxa"/>
            <w:tcBorders>
              <w:top w:val="single" w:sz="4" w:space="0" w:color="auto"/>
              <w:bottom w:val="single" w:sz="12" w:space="0" w:color="auto"/>
            </w:tcBorders>
            <w:shd w:val="clear" w:color="auto" w:fill="auto"/>
            <w:vAlign w:val="center"/>
          </w:tcPr>
          <w:p w14:paraId="69B95AC0" w14:textId="5BC8A21C" w:rsidR="003B4A4D" w:rsidRPr="00FD4C7B" w:rsidRDefault="003B4A4D"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FD4C7B">
              <w:rPr>
                <w:rFonts w:ascii="Arial" w:hAnsi="Arial" w:cs="Arial"/>
                <w:sz w:val="19"/>
                <w:szCs w:val="19"/>
              </w:rPr>
              <w:t>63,523</w:t>
            </w:r>
          </w:p>
        </w:tc>
      </w:tr>
    </w:tbl>
    <w:p w14:paraId="5ED77FD1" w14:textId="374A8B4E" w:rsidR="00B95293" w:rsidRPr="00FD4C7B" w:rsidRDefault="00B95293"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41CF0727" w14:textId="5CBC5FC6" w:rsidR="006B6FCF" w:rsidRPr="00FD4C7B" w:rsidRDefault="006B6FCF"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69195A5E" w14:textId="0CACA609" w:rsidR="00FF640A" w:rsidRPr="00FD4C7B" w:rsidRDefault="00FF640A"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566A7199" w14:textId="480B4FC3" w:rsidR="000355AC" w:rsidRPr="00FD4C7B" w:rsidRDefault="0003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
          <w:bCs/>
          <w:sz w:val="20"/>
          <w:szCs w:val="20"/>
        </w:rPr>
      </w:pPr>
      <w:r w:rsidRPr="00FD4C7B">
        <w:rPr>
          <w:rFonts w:ascii="Arial" w:hAnsi="Arial" w:cstheme="minorBidi"/>
          <w:b/>
          <w:bCs/>
          <w:sz w:val="20"/>
          <w:szCs w:val="20"/>
        </w:rPr>
        <w:br w:type="page"/>
      </w:r>
    </w:p>
    <w:p w14:paraId="49FF779D" w14:textId="4DAE4471" w:rsidR="009772C4" w:rsidRPr="00FD4C7B" w:rsidRDefault="009772C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t>EMPLOYEE BENEFITS OBLIGATION</w:t>
      </w:r>
    </w:p>
    <w:p w14:paraId="689C961A" w14:textId="77777777" w:rsidR="009772C4" w:rsidRPr="00FD4C7B"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rPr>
      </w:pPr>
    </w:p>
    <w:p w14:paraId="21C7CD82" w14:textId="2006A77F" w:rsidR="006B55CE" w:rsidRDefault="009772C4" w:rsidP="0012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9"/>
          <w:szCs w:val="19"/>
          <w:lang w:val="en-GB"/>
        </w:rPr>
      </w:pPr>
      <w:r w:rsidRPr="00FD4C7B">
        <w:rPr>
          <w:rFonts w:ascii="Arial" w:hAnsi="Arial" w:cs="Arial"/>
          <w:sz w:val="19"/>
          <w:szCs w:val="19"/>
        </w:rPr>
        <w:t>During</w:t>
      </w:r>
      <w:r w:rsidR="007E3BC8">
        <w:rPr>
          <w:rFonts w:ascii="Arial" w:hAnsi="Arial" w:cs="Arial"/>
          <w:sz w:val="19"/>
          <w:szCs w:val="19"/>
        </w:rPr>
        <w:t xml:space="preserve"> </w:t>
      </w:r>
      <w:r w:rsidRPr="00FD4C7B">
        <w:rPr>
          <w:rFonts w:ascii="Arial" w:hAnsi="Arial" w:cs="Arial"/>
          <w:sz w:val="19"/>
          <w:szCs w:val="19"/>
        </w:rPr>
        <w:t>the</w:t>
      </w:r>
      <w:r w:rsidR="007E3BC8">
        <w:rPr>
          <w:rFonts w:ascii="Arial" w:hAnsi="Arial" w:cs="Arial"/>
          <w:sz w:val="19"/>
          <w:szCs w:val="19"/>
        </w:rPr>
        <w:t xml:space="preserve"> </w:t>
      </w:r>
      <w:r w:rsidR="000A6F19">
        <w:rPr>
          <w:rFonts w:ascii="Arial" w:hAnsi="Arial" w:cs="Arial"/>
          <w:sz w:val="19"/>
          <w:szCs w:val="19"/>
        </w:rPr>
        <w:t>nine</w:t>
      </w:r>
      <w:r w:rsidRPr="00FD4C7B">
        <w:rPr>
          <w:rFonts w:ascii="Arial" w:hAnsi="Arial" w:cs="Arial"/>
          <w:sz w:val="19"/>
          <w:szCs w:val="19"/>
        </w:rPr>
        <w:t>-month period ended</w:t>
      </w:r>
      <w:r w:rsidR="00466806">
        <w:rPr>
          <w:rFonts w:ascii="Arial" w:hAnsi="Arial" w:cs="Arial"/>
          <w:sz w:val="19"/>
          <w:szCs w:val="19"/>
        </w:rPr>
        <w:t xml:space="preserve"> </w:t>
      </w:r>
      <w:r w:rsidR="007B5B8D" w:rsidRPr="00FD4C7B">
        <w:rPr>
          <w:rFonts w:ascii="Arial" w:hAnsi="Arial" w:cs="Arial"/>
          <w:sz w:val="19"/>
          <w:szCs w:val="19"/>
        </w:rPr>
        <w:t xml:space="preserve">30 </w:t>
      </w:r>
      <w:r w:rsidR="000A6F19" w:rsidRPr="000A6F19">
        <w:rPr>
          <w:rFonts w:ascii="Arial" w:hAnsi="Arial" w:cs="Arial"/>
          <w:sz w:val="19"/>
          <w:szCs w:val="19"/>
        </w:rPr>
        <w:t>September</w:t>
      </w:r>
      <w:r w:rsidR="003B4A4D" w:rsidRPr="00FD4C7B">
        <w:rPr>
          <w:rFonts w:ascii="Arial" w:hAnsi="Arial" w:cs="Arial"/>
          <w:sz w:val="19"/>
          <w:szCs w:val="19"/>
        </w:rPr>
        <w:t xml:space="preserve"> 2022</w:t>
      </w:r>
      <w:r w:rsidRPr="00FD4C7B">
        <w:rPr>
          <w:rFonts w:ascii="Arial" w:hAnsi="Arial" w:cs="Arial"/>
          <w:sz w:val="19"/>
          <w:szCs w:val="19"/>
        </w:rPr>
        <w:t>, movements in </w:t>
      </w:r>
      <w:r w:rsidRPr="00FD4C7B">
        <w:rPr>
          <w:rFonts w:ascii="Arial" w:hAnsi="Arial" w:cs="Arial"/>
          <w:sz w:val="19"/>
          <w:szCs w:val="19"/>
          <w:lang w:val="en-GB"/>
        </w:rPr>
        <w:t>employee benefits obligation are as follow:</w:t>
      </w:r>
    </w:p>
    <w:p w14:paraId="0755AE68" w14:textId="77777777" w:rsidR="000A6F19" w:rsidRPr="000A6F19" w:rsidRDefault="000A6F19" w:rsidP="0012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0"/>
          <w:szCs w:val="10"/>
          <w:lang w:val="en-GB"/>
        </w:rPr>
      </w:pPr>
    </w:p>
    <w:tbl>
      <w:tblPr>
        <w:tblW w:w="8946" w:type="dxa"/>
        <w:tblInd w:w="360" w:type="dxa"/>
        <w:tblLayout w:type="fixed"/>
        <w:tblLook w:val="01E0" w:firstRow="1" w:lastRow="1" w:firstColumn="1" w:lastColumn="1" w:noHBand="0" w:noVBand="0"/>
      </w:tblPr>
      <w:tblGrid>
        <w:gridCol w:w="5040"/>
        <w:gridCol w:w="1845"/>
        <w:gridCol w:w="238"/>
        <w:gridCol w:w="1823"/>
      </w:tblGrid>
      <w:tr w:rsidR="00FD4C7B" w:rsidRPr="00FD4C7B" w14:paraId="09C48BFB" w14:textId="77777777" w:rsidTr="001F00F1">
        <w:trPr>
          <w:trHeight w:val="189"/>
        </w:trPr>
        <w:tc>
          <w:tcPr>
            <w:tcW w:w="5040" w:type="dxa"/>
          </w:tcPr>
          <w:p w14:paraId="5E4DAC9B"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3906" w:type="dxa"/>
            <w:gridSpan w:val="3"/>
          </w:tcPr>
          <w:p w14:paraId="64E3947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8"/>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799F64C8" w14:textId="77777777" w:rsidTr="001F00F1">
        <w:trPr>
          <w:trHeight w:val="68"/>
        </w:trPr>
        <w:tc>
          <w:tcPr>
            <w:tcW w:w="5040" w:type="dxa"/>
          </w:tcPr>
          <w:p w14:paraId="543AC65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1845" w:type="dxa"/>
          </w:tcPr>
          <w:p w14:paraId="6DD8E81A" w14:textId="77777777" w:rsidR="00C54F95" w:rsidRPr="00FD4C7B" w:rsidRDefault="00C54F95" w:rsidP="000A6F19">
            <w:pPr>
              <w:spacing w:before="60" w:after="30" w:line="276"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38" w:type="dxa"/>
          </w:tcPr>
          <w:p w14:paraId="354D1320"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cs/>
              </w:rPr>
            </w:pPr>
          </w:p>
        </w:tc>
        <w:tc>
          <w:tcPr>
            <w:tcW w:w="1823" w:type="dxa"/>
            <w:tcBorders>
              <w:left w:val="nil"/>
            </w:tcBorders>
          </w:tcPr>
          <w:p w14:paraId="68E378D5" w14:textId="77777777" w:rsidR="00C54F95" w:rsidRPr="00FD4C7B" w:rsidRDefault="00C54F95" w:rsidP="000A6F19">
            <w:pPr>
              <w:spacing w:before="60" w:after="3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145581A5" w14:textId="77777777" w:rsidTr="001F00F1">
        <w:trPr>
          <w:trHeight w:val="260"/>
        </w:trPr>
        <w:tc>
          <w:tcPr>
            <w:tcW w:w="5040" w:type="dxa"/>
          </w:tcPr>
          <w:p w14:paraId="72EA51F3"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6"/>
                <w:szCs w:val="16"/>
                <w:cs/>
              </w:rPr>
            </w:pPr>
          </w:p>
        </w:tc>
        <w:tc>
          <w:tcPr>
            <w:tcW w:w="1845" w:type="dxa"/>
            <w:tcBorders>
              <w:top w:val="single" w:sz="4" w:space="0" w:color="auto"/>
            </w:tcBorders>
          </w:tcPr>
          <w:p w14:paraId="2256DCE0"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238" w:type="dxa"/>
          </w:tcPr>
          <w:p w14:paraId="7964521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23" w:type="dxa"/>
            <w:tcBorders>
              <w:top w:val="single" w:sz="4" w:space="0" w:color="auto"/>
            </w:tcBorders>
          </w:tcPr>
          <w:p w14:paraId="18AF3373"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r>
      <w:tr w:rsidR="00FD4C7B" w:rsidRPr="00FD4C7B" w14:paraId="5137E509" w14:textId="77777777" w:rsidTr="00E05010">
        <w:trPr>
          <w:trHeight w:val="80"/>
        </w:trPr>
        <w:tc>
          <w:tcPr>
            <w:tcW w:w="5040" w:type="dxa"/>
          </w:tcPr>
          <w:p w14:paraId="2F5B59A1" w14:textId="218EE358" w:rsidR="00270A08" w:rsidRPr="00FD4C7B" w:rsidRDefault="00270A08" w:rsidP="000A6F19">
            <w:pPr>
              <w:pStyle w:val="BodyTextIndent"/>
              <w:spacing w:before="60" w:after="30" w:line="276" w:lineRule="auto"/>
              <w:ind w:left="-30"/>
              <w:rPr>
                <w:rFonts w:ascii="Arial" w:hAnsi="Arial" w:cs="Arial"/>
                <w:sz w:val="19"/>
                <w:szCs w:val="19"/>
                <w:lang w:val="en-GB"/>
              </w:rPr>
            </w:pPr>
            <w:r w:rsidRPr="00FD4C7B">
              <w:rPr>
                <w:rFonts w:ascii="Arial" w:hAnsi="Arial" w:cs="Arial"/>
                <w:sz w:val="19"/>
                <w:szCs w:val="19"/>
              </w:rPr>
              <w:t>Balance as of 1 January 202</w:t>
            </w:r>
            <w:r w:rsidR="003B4A4D" w:rsidRPr="00FD4C7B">
              <w:rPr>
                <w:rFonts w:ascii="Arial" w:hAnsi="Arial" w:cs="Arial"/>
                <w:sz w:val="19"/>
                <w:szCs w:val="19"/>
              </w:rPr>
              <w:t>2</w:t>
            </w:r>
          </w:p>
        </w:tc>
        <w:tc>
          <w:tcPr>
            <w:tcW w:w="1845" w:type="dxa"/>
            <w:shd w:val="clear" w:color="auto" w:fill="auto"/>
          </w:tcPr>
          <w:p w14:paraId="5E8A424A" w14:textId="4DEFEDA3" w:rsidR="00270A08" w:rsidRPr="00FD4C7B" w:rsidRDefault="0046217E"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FD4C7B">
              <w:rPr>
                <w:rFonts w:ascii="Arial" w:hAnsi="Arial" w:cs="Arial"/>
                <w:sz w:val="19"/>
                <w:szCs w:val="19"/>
              </w:rPr>
              <w:t>20,75</w:t>
            </w:r>
            <w:r w:rsidR="00F006D0" w:rsidRPr="00FD4C7B">
              <w:rPr>
                <w:rFonts w:ascii="Arial" w:hAnsi="Arial" w:cs="Arial"/>
                <w:sz w:val="19"/>
                <w:szCs w:val="19"/>
              </w:rPr>
              <w:t>1</w:t>
            </w:r>
          </w:p>
        </w:tc>
        <w:tc>
          <w:tcPr>
            <w:tcW w:w="238" w:type="dxa"/>
            <w:shd w:val="clear" w:color="auto" w:fill="auto"/>
          </w:tcPr>
          <w:p w14:paraId="791DF1B0" w14:textId="77777777" w:rsidR="00270A08" w:rsidRPr="00FD4C7B" w:rsidRDefault="00270A08"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23" w:type="dxa"/>
            <w:shd w:val="clear" w:color="auto" w:fill="auto"/>
          </w:tcPr>
          <w:p w14:paraId="0CCDE0DB" w14:textId="4AA1A63E" w:rsidR="00270A08" w:rsidRPr="00FD4C7B" w:rsidRDefault="0046217E"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FD4C7B">
              <w:rPr>
                <w:rFonts w:ascii="Arial" w:hAnsi="Arial" w:cs="Arial"/>
                <w:sz w:val="19"/>
                <w:szCs w:val="19"/>
              </w:rPr>
              <w:t>19,99</w:t>
            </w:r>
            <w:r w:rsidR="00FC0EB4" w:rsidRPr="00FD4C7B">
              <w:rPr>
                <w:rFonts w:ascii="Arial" w:hAnsi="Arial" w:cs="Arial"/>
                <w:sz w:val="19"/>
                <w:szCs w:val="19"/>
              </w:rPr>
              <w:t>0</w:t>
            </w:r>
          </w:p>
        </w:tc>
      </w:tr>
      <w:tr w:rsidR="00FD4C7B" w:rsidRPr="00FD4C7B" w14:paraId="2E0CB620" w14:textId="77777777" w:rsidTr="001F00F1">
        <w:trPr>
          <w:trHeight w:val="68"/>
        </w:trPr>
        <w:tc>
          <w:tcPr>
            <w:tcW w:w="5040" w:type="dxa"/>
          </w:tcPr>
          <w:p w14:paraId="6D8605F0" w14:textId="54793362" w:rsidR="00E05010" w:rsidRPr="00FD4C7B" w:rsidRDefault="00E05010" w:rsidP="000A6F19">
            <w:pPr>
              <w:pStyle w:val="BodyTextIndent"/>
              <w:spacing w:before="60" w:after="30" w:line="276" w:lineRule="auto"/>
              <w:ind w:left="-30"/>
              <w:rPr>
                <w:rFonts w:ascii="Arial" w:hAnsi="Arial" w:cs="Arial"/>
                <w:sz w:val="19"/>
                <w:szCs w:val="19"/>
              </w:rPr>
            </w:pPr>
            <w:r w:rsidRPr="00FD4C7B">
              <w:rPr>
                <w:rFonts w:ascii="Arial" w:hAnsi="Arial" w:cs="Arial"/>
                <w:sz w:val="19"/>
                <w:szCs w:val="19"/>
              </w:rPr>
              <w:t>Current service costs</w:t>
            </w:r>
          </w:p>
        </w:tc>
        <w:tc>
          <w:tcPr>
            <w:tcW w:w="1845" w:type="dxa"/>
            <w:shd w:val="clear" w:color="auto" w:fill="auto"/>
          </w:tcPr>
          <w:p w14:paraId="499EBCC7" w14:textId="63F20CA8"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3,178</w:t>
            </w:r>
          </w:p>
        </w:tc>
        <w:tc>
          <w:tcPr>
            <w:tcW w:w="238" w:type="dxa"/>
            <w:shd w:val="clear" w:color="auto" w:fill="auto"/>
          </w:tcPr>
          <w:p w14:paraId="69BCEA0B" w14:textId="77777777" w:rsidR="00E05010" w:rsidRPr="00FD4C7B" w:rsidRDefault="00E05010"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23" w:type="dxa"/>
            <w:shd w:val="clear" w:color="auto" w:fill="auto"/>
          </w:tcPr>
          <w:p w14:paraId="0F6B9A57" w14:textId="4CAE5DA6"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3,096</w:t>
            </w:r>
          </w:p>
        </w:tc>
      </w:tr>
      <w:tr w:rsidR="00FD4C7B" w:rsidRPr="00FD4C7B" w14:paraId="5CD8BFD0" w14:textId="77777777" w:rsidTr="001F00F1">
        <w:trPr>
          <w:trHeight w:val="68"/>
        </w:trPr>
        <w:tc>
          <w:tcPr>
            <w:tcW w:w="5040" w:type="dxa"/>
          </w:tcPr>
          <w:p w14:paraId="62926715" w14:textId="4388A7C0" w:rsidR="00E05010" w:rsidRPr="00FD4C7B" w:rsidRDefault="00E05010" w:rsidP="000A6F19">
            <w:pPr>
              <w:pStyle w:val="BodyTextIndent"/>
              <w:spacing w:before="60" w:after="30" w:line="276" w:lineRule="auto"/>
              <w:ind w:left="-30"/>
              <w:rPr>
                <w:rFonts w:ascii="Arial" w:hAnsi="Arial" w:cs="Arial"/>
                <w:sz w:val="19"/>
                <w:szCs w:val="19"/>
                <w:cs/>
                <w:lang w:val="th-TH"/>
              </w:rPr>
            </w:pPr>
            <w:r w:rsidRPr="00FD4C7B">
              <w:rPr>
                <w:rFonts w:ascii="Arial" w:hAnsi="Arial" w:cs="Arial"/>
                <w:sz w:val="19"/>
                <w:szCs w:val="19"/>
              </w:rPr>
              <w:t>Finance costs</w:t>
            </w:r>
          </w:p>
        </w:tc>
        <w:tc>
          <w:tcPr>
            <w:tcW w:w="1845" w:type="dxa"/>
            <w:shd w:val="clear" w:color="auto" w:fill="auto"/>
          </w:tcPr>
          <w:p w14:paraId="25898213" w14:textId="0DB788B4"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298</w:t>
            </w:r>
          </w:p>
        </w:tc>
        <w:tc>
          <w:tcPr>
            <w:tcW w:w="238" w:type="dxa"/>
            <w:shd w:val="clear" w:color="auto" w:fill="auto"/>
          </w:tcPr>
          <w:p w14:paraId="274FC688" w14:textId="77777777" w:rsidR="00E05010" w:rsidRPr="00FD4C7B" w:rsidRDefault="00E05010"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23" w:type="dxa"/>
            <w:shd w:val="clear" w:color="auto" w:fill="auto"/>
          </w:tcPr>
          <w:p w14:paraId="3A8008A7" w14:textId="672995F7"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289</w:t>
            </w:r>
          </w:p>
        </w:tc>
      </w:tr>
      <w:tr w:rsidR="00FD4C7B" w:rsidRPr="00FD4C7B" w14:paraId="20B5AD2F" w14:textId="77777777" w:rsidTr="001F00F1">
        <w:trPr>
          <w:trHeight w:val="68"/>
        </w:trPr>
        <w:tc>
          <w:tcPr>
            <w:tcW w:w="5040" w:type="dxa"/>
          </w:tcPr>
          <w:p w14:paraId="3970AB96" w14:textId="6C984FC2" w:rsidR="00E05010" w:rsidRPr="00FD4C7B" w:rsidRDefault="00E05010" w:rsidP="000A6F19">
            <w:pPr>
              <w:pStyle w:val="BodyTextIndent"/>
              <w:spacing w:before="60" w:after="30" w:line="276" w:lineRule="auto"/>
              <w:ind w:left="-30"/>
              <w:rPr>
                <w:rFonts w:ascii="Arial" w:hAnsi="Arial" w:cs="Arial"/>
                <w:sz w:val="19"/>
                <w:szCs w:val="19"/>
              </w:rPr>
            </w:pPr>
            <w:r w:rsidRPr="00FD4C7B">
              <w:rPr>
                <w:rFonts w:ascii="Arial" w:hAnsi="Arial" w:cstheme="minorBidi"/>
                <w:sz w:val="19"/>
                <w:szCs w:val="19"/>
              </w:rPr>
              <w:t xml:space="preserve">Paid for </w:t>
            </w:r>
            <w:r w:rsidR="009E6864" w:rsidRPr="00FD4C7B">
              <w:rPr>
                <w:rFonts w:ascii="Arial" w:hAnsi="Arial" w:cstheme="minorBidi"/>
                <w:sz w:val="19"/>
                <w:szCs w:val="19"/>
              </w:rPr>
              <w:t>retire</w:t>
            </w:r>
            <w:r w:rsidR="00D91AB7">
              <w:rPr>
                <w:rFonts w:ascii="Arial" w:hAnsi="Arial" w:cstheme="minorBidi"/>
                <w:sz w:val="19"/>
                <w:szCs w:val="19"/>
              </w:rPr>
              <w:t>d</w:t>
            </w:r>
            <w:r w:rsidR="009E6864" w:rsidRPr="00FD4C7B">
              <w:rPr>
                <w:rFonts w:ascii="Arial" w:hAnsi="Arial" w:cstheme="minorBidi"/>
                <w:sz w:val="19"/>
                <w:szCs w:val="19"/>
              </w:rPr>
              <w:t xml:space="preserve"> </w:t>
            </w:r>
            <w:r w:rsidRPr="00FD4C7B">
              <w:rPr>
                <w:rFonts w:ascii="Arial" w:hAnsi="Arial" w:cstheme="minorBidi"/>
                <w:sz w:val="19"/>
                <w:szCs w:val="19"/>
              </w:rPr>
              <w:t>employee during the period</w:t>
            </w:r>
          </w:p>
        </w:tc>
        <w:tc>
          <w:tcPr>
            <w:tcW w:w="1845" w:type="dxa"/>
            <w:tcBorders>
              <w:bottom w:val="single" w:sz="4" w:space="0" w:color="auto"/>
            </w:tcBorders>
            <w:shd w:val="clear" w:color="auto" w:fill="auto"/>
          </w:tcPr>
          <w:p w14:paraId="327376A1" w14:textId="46411BD9"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(4,805)</w:t>
            </w:r>
          </w:p>
        </w:tc>
        <w:tc>
          <w:tcPr>
            <w:tcW w:w="238" w:type="dxa"/>
            <w:shd w:val="clear" w:color="auto" w:fill="auto"/>
          </w:tcPr>
          <w:p w14:paraId="129ACFDD" w14:textId="77777777" w:rsidR="00E05010" w:rsidRPr="00FD4C7B" w:rsidRDefault="00E05010"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23" w:type="dxa"/>
            <w:tcBorders>
              <w:bottom w:val="single" w:sz="4" w:space="0" w:color="auto"/>
            </w:tcBorders>
            <w:shd w:val="clear" w:color="auto" w:fill="auto"/>
          </w:tcPr>
          <w:p w14:paraId="58250ECD" w14:textId="3F8A6B2C"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(4,674)</w:t>
            </w:r>
          </w:p>
        </w:tc>
      </w:tr>
      <w:tr w:rsidR="00FD4C7B" w:rsidRPr="00FD4C7B" w14:paraId="04C81461" w14:textId="77777777" w:rsidTr="001F00F1">
        <w:trPr>
          <w:trHeight w:val="68"/>
        </w:trPr>
        <w:tc>
          <w:tcPr>
            <w:tcW w:w="5040" w:type="dxa"/>
            <w:vAlign w:val="bottom"/>
          </w:tcPr>
          <w:p w14:paraId="024383E7" w14:textId="28D3E79E" w:rsidR="00E05010" w:rsidRPr="00FD4C7B" w:rsidRDefault="00E05010" w:rsidP="000A6F19">
            <w:pPr>
              <w:pStyle w:val="BodyTextIndent"/>
              <w:spacing w:before="60" w:after="30" w:line="276" w:lineRule="auto"/>
              <w:ind w:left="-30"/>
              <w:rPr>
                <w:rFonts w:ascii="Arial" w:hAnsi="Arial" w:cs="Arial"/>
                <w:sz w:val="19"/>
                <w:szCs w:val="19"/>
                <w:cs/>
              </w:rPr>
            </w:pPr>
            <w:r w:rsidRPr="00FD4C7B">
              <w:rPr>
                <w:rFonts w:ascii="Arial" w:hAnsi="Arial" w:cs="Arial"/>
                <w:sz w:val="19"/>
                <w:szCs w:val="19"/>
              </w:rPr>
              <w:t>Total</w:t>
            </w:r>
          </w:p>
        </w:tc>
        <w:tc>
          <w:tcPr>
            <w:tcW w:w="1845" w:type="dxa"/>
            <w:tcBorders>
              <w:top w:val="single" w:sz="4" w:space="0" w:color="auto"/>
            </w:tcBorders>
            <w:shd w:val="clear" w:color="auto" w:fill="auto"/>
          </w:tcPr>
          <w:p w14:paraId="7327F9A0" w14:textId="04C543F1"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19,422</w:t>
            </w:r>
          </w:p>
        </w:tc>
        <w:tc>
          <w:tcPr>
            <w:tcW w:w="238" w:type="dxa"/>
            <w:shd w:val="clear" w:color="auto" w:fill="auto"/>
          </w:tcPr>
          <w:p w14:paraId="5FA05E9E" w14:textId="77777777" w:rsidR="00E05010" w:rsidRPr="00FD4C7B" w:rsidRDefault="00E05010"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23" w:type="dxa"/>
            <w:tcBorders>
              <w:top w:val="single" w:sz="4" w:space="0" w:color="auto"/>
            </w:tcBorders>
            <w:shd w:val="clear" w:color="auto" w:fill="auto"/>
          </w:tcPr>
          <w:p w14:paraId="265ACF1B" w14:textId="7E8AAB7C"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18,701</w:t>
            </w:r>
          </w:p>
        </w:tc>
      </w:tr>
      <w:tr w:rsidR="00FD4C7B" w:rsidRPr="00FD4C7B" w14:paraId="5B4EC8F2" w14:textId="77777777" w:rsidTr="001F00F1">
        <w:trPr>
          <w:trHeight w:val="68"/>
        </w:trPr>
        <w:tc>
          <w:tcPr>
            <w:tcW w:w="5040" w:type="dxa"/>
            <w:vAlign w:val="bottom"/>
          </w:tcPr>
          <w:p w14:paraId="0A4B404A" w14:textId="4A2AD188" w:rsidR="00E05010" w:rsidRPr="00FD4C7B" w:rsidRDefault="00E05010" w:rsidP="000A6F19">
            <w:pPr>
              <w:pStyle w:val="BodyTextIndent"/>
              <w:spacing w:before="60" w:after="30" w:line="276" w:lineRule="auto"/>
              <w:ind w:left="-30"/>
              <w:rPr>
                <w:rFonts w:ascii="Arial" w:hAnsi="Arial" w:cstheme="minorBidi"/>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845" w:type="dxa"/>
            <w:tcBorders>
              <w:bottom w:val="single" w:sz="4" w:space="0" w:color="auto"/>
            </w:tcBorders>
            <w:shd w:val="clear" w:color="auto" w:fill="auto"/>
          </w:tcPr>
          <w:p w14:paraId="03EE13CE" w14:textId="287CBCB8"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(135)</w:t>
            </w:r>
          </w:p>
        </w:tc>
        <w:tc>
          <w:tcPr>
            <w:tcW w:w="238" w:type="dxa"/>
            <w:shd w:val="clear" w:color="auto" w:fill="auto"/>
          </w:tcPr>
          <w:p w14:paraId="5F7A6CCC" w14:textId="77777777" w:rsidR="00E05010" w:rsidRPr="00FD4C7B" w:rsidRDefault="00E05010"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23" w:type="dxa"/>
            <w:tcBorders>
              <w:bottom w:val="single" w:sz="4" w:space="0" w:color="auto"/>
            </w:tcBorders>
            <w:shd w:val="clear" w:color="auto" w:fill="auto"/>
          </w:tcPr>
          <w:p w14:paraId="76ACB954" w14:textId="733036EF"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(135)</w:t>
            </w:r>
          </w:p>
        </w:tc>
      </w:tr>
      <w:tr w:rsidR="00E05010" w:rsidRPr="00FD4C7B" w14:paraId="04C3C905" w14:textId="77777777" w:rsidTr="001F00F1">
        <w:trPr>
          <w:trHeight w:val="58"/>
        </w:trPr>
        <w:tc>
          <w:tcPr>
            <w:tcW w:w="5040" w:type="dxa"/>
            <w:vAlign w:val="bottom"/>
          </w:tcPr>
          <w:p w14:paraId="0AC2915A" w14:textId="7CC56B62" w:rsidR="00E05010" w:rsidRPr="00FD4C7B" w:rsidRDefault="00E05010" w:rsidP="000A6F19">
            <w:pPr>
              <w:pStyle w:val="BodyTextIndent"/>
              <w:spacing w:before="60" w:after="30" w:line="276" w:lineRule="auto"/>
              <w:ind w:left="-30"/>
              <w:rPr>
                <w:rFonts w:ascii="Arial" w:hAnsi="Arial" w:cs="Arial"/>
                <w:sz w:val="19"/>
                <w:szCs w:val="19"/>
              </w:rPr>
            </w:pPr>
            <w:r w:rsidRPr="00FD4C7B">
              <w:rPr>
                <w:rFonts w:ascii="Arial" w:hAnsi="Arial" w:cs="Arial"/>
                <w:sz w:val="19"/>
                <w:szCs w:val="19"/>
              </w:rPr>
              <w:t>Balance as of</w:t>
            </w:r>
            <w:r w:rsidR="003A0E2B">
              <w:rPr>
                <w:rFonts w:ascii="Arial" w:hAnsi="Arial" w:cs="Arial"/>
                <w:sz w:val="19"/>
                <w:szCs w:val="19"/>
              </w:rPr>
              <w:t xml:space="preserve"> </w:t>
            </w:r>
            <w:r w:rsidR="007B5B8D" w:rsidRPr="00FD4C7B">
              <w:rPr>
                <w:rFonts w:ascii="Arial" w:hAnsi="Arial" w:cs="Arial"/>
                <w:sz w:val="19"/>
                <w:szCs w:val="19"/>
              </w:rPr>
              <w:t xml:space="preserve">30 </w:t>
            </w:r>
            <w:r w:rsidR="000A6F19" w:rsidRPr="000A6F19">
              <w:rPr>
                <w:rFonts w:ascii="Arial" w:hAnsi="Arial" w:cs="Arial"/>
                <w:sz w:val="19"/>
                <w:szCs w:val="19"/>
              </w:rPr>
              <w:t>September</w:t>
            </w:r>
            <w:r w:rsidR="003B4A4D" w:rsidRPr="00FD4C7B">
              <w:rPr>
                <w:rFonts w:ascii="Arial" w:hAnsi="Arial" w:cs="Arial"/>
                <w:sz w:val="19"/>
                <w:szCs w:val="19"/>
              </w:rPr>
              <w:t xml:space="preserve"> 2022</w:t>
            </w:r>
          </w:p>
        </w:tc>
        <w:tc>
          <w:tcPr>
            <w:tcW w:w="1845" w:type="dxa"/>
            <w:tcBorders>
              <w:top w:val="single" w:sz="4" w:space="0" w:color="auto"/>
              <w:bottom w:val="single" w:sz="12" w:space="0" w:color="auto"/>
            </w:tcBorders>
            <w:shd w:val="clear" w:color="auto" w:fill="auto"/>
          </w:tcPr>
          <w:p w14:paraId="654EE171" w14:textId="3FDC1104"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19,287</w:t>
            </w:r>
          </w:p>
        </w:tc>
        <w:tc>
          <w:tcPr>
            <w:tcW w:w="238" w:type="dxa"/>
            <w:shd w:val="clear" w:color="auto" w:fill="auto"/>
          </w:tcPr>
          <w:p w14:paraId="1E2B8B49" w14:textId="77777777" w:rsidR="00E05010" w:rsidRPr="00FD4C7B" w:rsidRDefault="00E05010"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23" w:type="dxa"/>
            <w:tcBorders>
              <w:top w:val="single" w:sz="4" w:space="0" w:color="auto"/>
              <w:bottom w:val="single" w:sz="12" w:space="0" w:color="auto"/>
            </w:tcBorders>
            <w:shd w:val="clear" w:color="auto" w:fill="auto"/>
          </w:tcPr>
          <w:p w14:paraId="078B4431" w14:textId="19F5E90F" w:rsidR="00E05010" w:rsidRPr="00FD4C7B" w:rsidRDefault="00D7712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18,566</w:t>
            </w:r>
          </w:p>
        </w:tc>
      </w:tr>
    </w:tbl>
    <w:p w14:paraId="728EE5F7" w14:textId="77777777" w:rsidR="00530924" w:rsidRPr="00FD4C7B" w:rsidRDefault="0053092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2BCD4BB7" w14:textId="40753B4F" w:rsidR="00A726CD" w:rsidRPr="00FD4C7B" w:rsidRDefault="00A726CD" w:rsidP="0083550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FD4C7B">
        <w:rPr>
          <w:rFonts w:ascii="Arial" w:hAnsi="Arial" w:cs="Arial"/>
          <w:b/>
          <w:bCs/>
          <w:caps/>
          <w:sz w:val="19"/>
          <w:szCs w:val="19"/>
        </w:rPr>
        <w:t>SHARE CAPITAL</w:t>
      </w:r>
    </w:p>
    <w:p w14:paraId="01736F27" w14:textId="77777777" w:rsidR="003D1C87" w:rsidRPr="00FD4C7B" w:rsidRDefault="003D1C87" w:rsidP="00CC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theme="minorBidi"/>
          <w:sz w:val="19"/>
          <w:szCs w:val="19"/>
        </w:rPr>
      </w:pPr>
    </w:p>
    <w:p w14:paraId="1DB5BAC6" w14:textId="3697501D" w:rsidR="008D6FBF" w:rsidRDefault="00B36698" w:rsidP="00FA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9"/>
          <w:szCs w:val="19"/>
        </w:rPr>
      </w:pPr>
      <w:r w:rsidRPr="00FD4C7B">
        <w:rPr>
          <w:rFonts w:ascii="Arial" w:hAnsi="Arial" w:cs="Arial"/>
          <w:sz w:val="19"/>
          <w:szCs w:val="19"/>
        </w:rPr>
        <w:t xml:space="preserve">Movements in authorized share capital and paid-up share capital for the </w:t>
      </w:r>
      <w:r w:rsidR="00EF394D" w:rsidRPr="00FD4C7B">
        <w:rPr>
          <w:rFonts w:ascii="Arial" w:hAnsi="Arial" w:cs="Arial"/>
          <w:sz w:val="19"/>
          <w:szCs w:val="19"/>
        </w:rPr>
        <w:t>period</w:t>
      </w:r>
      <w:r w:rsidRPr="00FD4C7B">
        <w:rPr>
          <w:rFonts w:ascii="Arial" w:hAnsi="Arial" w:cs="Arial"/>
          <w:sz w:val="19"/>
          <w:szCs w:val="19"/>
        </w:rPr>
        <w:t xml:space="preserve"> ended 3</w:t>
      </w:r>
      <w:r w:rsidR="00EF394D" w:rsidRPr="00FD4C7B">
        <w:rPr>
          <w:rFonts w:ascii="Arial" w:hAnsi="Arial" w:cs="Arial"/>
          <w:sz w:val="19"/>
          <w:szCs w:val="19"/>
        </w:rPr>
        <w:t>0</w:t>
      </w:r>
      <w:r w:rsidRPr="00FD4C7B">
        <w:rPr>
          <w:rFonts w:ascii="Arial" w:hAnsi="Arial" w:cs="Arial"/>
          <w:sz w:val="19"/>
          <w:szCs w:val="19"/>
        </w:rPr>
        <w:t xml:space="preserve"> </w:t>
      </w:r>
      <w:r w:rsidR="00775279" w:rsidRPr="00775279">
        <w:rPr>
          <w:rFonts w:ascii="Arial" w:hAnsi="Arial" w:cs="Arial"/>
          <w:sz w:val="19"/>
          <w:szCs w:val="19"/>
        </w:rPr>
        <w:t>September</w:t>
      </w:r>
      <w:r w:rsidRPr="00FD4C7B">
        <w:rPr>
          <w:rFonts w:ascii="Arial" w:hAnsi="Arial" w:cs="Arial"/>
          <w:sz w:val="19"/>
          <w:szCs w:val="19"/>
        </w:rPr>
        <w:t xml:space="preserve"> 202</w:t>
      </w:r>
      <w:r w:rsidR="00775279">
        <w:rPr>
          <w:rFonts w:ascii="Arial" w:hAnsi="Arial" w:cs="Arial"/>
          <w:sz w:val="19"/>
          <w:szCs w:val="19"/>
        </w:rPr>
        <w:t>2</w:t>
      </w:r>
      <w:r w:rsidRPr="00FD4C7B">
        <w:rPr>
          <w:rFonts w:ascii="Arial" w:hAnsi="Arial" w:cs="Arial"/>
          <w:sz w:val="19"/>
          <w:szCs w:val="19"/>
        </w:rPr>
        <w:t xml:space="preserve"> are as follows:</w:t>
      </w:r>
    </w:p>
    <w:p w14:paraId="65BF7741" w14:textId="77777777" w:rsidR="004823FC" w:rsidRPr="004823FC" w:rsidRDefault="004823FC" w:rsidP="00FA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0"/>
          <w:szCs w:val="10"/>
        </w:rPr>
      </w:pPr>
    </w:p>
    <w:tbl>
      <w:tblPr>
        <w:tblW w:w="9122" w:type="dxa"/>
        <w:tblInd w:w="360" w:type="dxa"/>
        <w:tblLook w:val="04A0" w:firstRow="1" w:lastRow="0" w:firstColumn="1" w:lastColumn="0" w:noHBand="0" w:noVBand="1"/>
      </w:tblPr>
      <w:tblGrid>
        <w:gridCol w:w="4602"/>
        <w:gridCol w:w="1842"/>
        <w:gridCol w:w="1134"/>
        <w:gridCol w:w="1544"/>
      </w:tblGrid>
      <w:tr w:rsidR="00FD4C7B" w:rsidRPr="004823FC" w14:paraId="57B45156" w14:textId="77777777" w:rsidTr="00775279">
        <w:trPr>
          <w:trHeight w:val="447"/>
        </w:trPr>
        <w:tc>
          <w:tcPr>
            <w:tcW w:w="4602" w:type="dxa"/>
            <w:shd w:val="clear" w:color="auto" w:fill="auto"/>
            <w:noWrap/>
            <w:vAlign w:val="bottom"/>
            <w:hideMark/>
          </w:tcPr>
          <w:p w14:paraId="40E78160" w14:textId="77777777" w:rsidR="008D6FBF" w:rsidRPr="004823FC" w:rsidRDefault="008D6FBF" w:rsidP="00D9588E">
            <w:pPr>
              <w:pBdr>
                <w:bottom w:val="single" w:sz="4" w:space="1" w:color="auto"/>
              </w:pBdr>
              <w:spacing w:before="60" w:line="360" w:lineRule="auto"/>
              <w:jc w:val="center"/>
              <w:rPr>
                <w:rFonts w:ascii="Arial" w:hAnsi="Arial" w:cs="Arial"/>
                <w:sz w:val="16"/>
                <w:szCs w:val="16"/>
                <w:lang w:eastAsia="en-GB"/>
              </w:rPr>
            </w:pPr>
            <w:r w:rsidRPr="004823FC">
              <w:rPr>
                <w:rFonts w:ascii="Arial" w:hAnsi="Arial" w:cs="Arial"/>
                <w:sz w:val="16"/>
                <w:szCs w:val="16"/>
                <w:lang w:eastAsia="en-GB"/>
              </w:rPr>
              <w:t>Registered share capital</w:t>
            </w:r>
          </w:p>
        </w:tc>
        <w:tc>
          <w:tcPr>
            <w:tcW w:w="1842" w:type="dxa"/>
            <w:shd w:val="clear" w:color="auto" w:fill="auto"/>
            <w:vAlign w:val="bottom"/>
            <w:hideMark/>
          </w:tcPr>
          <w:p w14:paraId="0C5B18AB" w14:textId="0DD09507" w:rsidR="008D6FBF" w:rsidRPr="004823FC" w:rsidRDefault="008D6FBF" w:rsidP="00D9588E">
            <w:pPr>
              <w:pBdr>
                <w:bottom w:val="single" w:sz="4" w:space="1" w:color="auto"/>
              </w:pBdr>
              <w:spacing w:before="60" w:line="360" w:lineRule="auto"/>
              <w:jc w:val="center"/>
              <w:rPr>
                <w:rFonts w:ascii="Arial" w:hAnsi="Arial" w:cs="Arial"/>
                <w:sz w:val="16"/>
                <w:szCs w:val="16"/>
                <w:lang w:eastAsia="en-GB"/>
              </w:rPr>
            </w:pPr>
            <w:r w:rsidRPr="004823FC">
              <w:rPr>
                <w:rFonts w:ascii="Arial" w:hAnsi="Arial" w:cs="Arial"/>
                <w:sz w:val="16"/>
                <w:szCs w:val="16"/>
                <w:lang w:eastAsia="en-GB"/>
              </w:rPr>
              <w:t xml:space="preserve">Number of Shares (Thousand </w:t>
            </w:r>
            <w:r w:rsidR="00C8049C" w:rsidRPr="004823FC">
              <w:rPr>
                <w:rFonts w:ascii="Arial" w:hAnsi="Arial" w:cs="Arial"/>
                <w:sz w:val="16"/>
                <w:szCs w:val="16"/>
                <w:lang w:eastAsia="en-GB"/>
              </w:rPr>
              <w:t>s</w:t>
            </w:r>
            <w:r w:rsidRPr="004823FC">
              <w:rPr>
                <w:rFonts w:ascii="Arial" w:hAnsi="Arial" w:cs="Arial"/>
                <w:sz w:val="16"/>
                <w:szCs w:val="16"/>
                <w:lang w:eastAsia="en-GB"/>
              </w:rPr>
              <w:t>hares)</w:t>
            </w:r>
          </w:p>
        </w:tc>
        <w:tc>
          <w:tcPr>
            <w:tcW w:w="1134" w:type="dxa"/>
            <w:shd w:val="clear" w:color="auto" w:fill="auto"/>
            <w:noWrap/>
            <w:vAlign w:val="bottom"/>
            <w:hideMark/>
          </w:tcPr>
          <w:p w14:paraId="1DCE14F7" w14:textId="77777777" w:rsidR="008D6FBF" w:rsidRPr="004823FC" w:rsidRDefault="008D6FBF" w:rsidP="00D9588E">
            <w:pPr>
              <w:pBdr>
                <w:bottom w:val="single" w:sz="4" w:space="1" w:color="auto"/>
              </w:pBdr>
              <w:spacing w:before="60" w:line="360" w:lineRule="auto"/>
              <w:jc w:val="center"/>
              <w:rPr>
                <w:rFonts w:ascii="Arial" w:hAnsi="Arial" w:cs="Arial"/>
                <w:sz w:val="16"/>
                <w:szCs w:val="16"/>
                <w:lang w:eastAsia="en-GB"/>
              </w:rPr>
            </w:pPr>
            <w:r w:rsidRPr="004823FC">
              <w:rPr>
                <w:rFonts w:ascii="Arial" w:hAnsi="Arial" w:cs="Arial"/>
                <w:sz w:val="16"/>
                <w:szCs w:val="16"/>
                <w:lang w:eastAsia="en-GB"/>
              </w:rPr>
              <w:t>Par value (Baht)</w:t>
            </w:r>
          </w:p>
        </w:tc>
        <w:tc>
          <w:tcPr>
            <w:tcW w:w="1544" w:type="dxa"/>
            <w:shd w:val="clear" w:color="auto" w:fill="auto"/>
            <w:noWrap/>
            <w:vAlign w:val="bottom"/>
            <w:hideMark/>
          </w:tcPr>
          <w:p w14:paraId="06070E18" w14:textId="77777777" w:rsidR="008D6FBF" w:rsidRPr="004823FC" w:rsidRDefault="008D6FBF" w:rsidP="00D9588E">
            <w:pPr>
              <w:pBdr>
                <w:bottom w:val="single" w:sz="4" w:space="1" w:color="auto"/>
              </w:pBdr>
              <w:spacing w:before="60" w:line="360" w:lineRule="auto"/>
              <w:jc w:val="center"/>
              <w:rPr>
                <w:rFonts w:ascii="Arial" w:hAnsi="Arial" w:cs="Arial"/>
                <w:sz w:val="16"/>
                <w:szCs w:val="16"/>
                <w:lang w:eastAsia="en-GB"/>
              </w:rPr>
            </w:pPr>
            <w:r w:rsidRPr="004823FC">
              <w:rPr>
                <w:rFonts w:ascii="Arial" w:hAnsi="Arial" w:cs="Arial"/>
                <w:sz w:val="16"/>
                <w:szCs w:val="16"/>
                <w:lang w:eastAsia="en-GB"/>
              </w:rPr>
              <w:t>Thousand Baht</w:t>
            </w:r>
          </w:p>
        </w:tc>
      </w:tr>
      <w:tr w:rsidR="00FD4C7B" w:rsidRPr="004823FC" w14:paraId="5592C758" w14:textId="77777777" w:rsidTr="00775279">
        <w:trPr>
          <w:trHeight w:val="411"/>
        </w:trPr>
        <w:tc>
          <w:tcPr>
            <w:tcW w:w="4602" w:type="dxa"/>
            <w:shd w:val="clear" w:color="auto" w:fill="auto"/>
            <w:noWrap/>
            <w:vAlign w:val="bottom"/>
          </w:tcPr>
          <w:p w14:paraId="3BA126EF" w14:textId="77777777" w:rsidR="008D6FBF" w:rsidRPr="004823FC" w:rsidRDefault="008D6FBF" w:rsidP="00775279">
            <w:pPr>
              <w:spacing w:before="60" w:line="276" w:lineRule="auto"/>
              <w:rPr>
                <w:rFonts w:ascii="Arial" w:hAnsi="Arial" w:cs="Arial"/>
                <w:sz w:val="16"/>
                <w:szCs w:val="16"/>
                <w:lang w:eastAsia="en-GB"/>
              </w:rPr>
            </w:pPr>
          </w:p>
        </w:tc>
        <w:tc>
          <w:tcPr>
            <w:tcW w:w="1842" w:type="dxa"/>
            <w:shd w:val="clear" w:color="auto" w:fill="auto"/>
            <w:noWrap/>
            <w:vAlign w:val="bottom"/>
          </w:tcPr>
          <w:p w14:paraId="305F7EBC" w14:textId="77777777" w:rsidR="008D6FBF" w:rsidRPr="004823FC" w:rsidRDefault="008D6FBF" w:rsidP="00775279">
            <w:pPr>
              <w:spacing w:before="60" w:line="276" w:lineRule="auto"/>
              <w:jc w:val="right"/>
              <w:rPr>
                <w:rFonts w:ascii="Arial" w:hAnsi="Arial" w:cs="Arial"/>
                <w:sz w:val="16"/>
                <w:szCs w:val="16"/>
                <w:lang w:eastAsia="en-GB"/>
              </w:rPr>
            </w:pPr>
          </w:p>
        </w:tc>
        <w:tc>
          <w:tcPr>
            <w:tcW w:w="1134" w:type="dxa"/>
            <w:shd w:val="clear" w:color="auto" w:fill="auto"/>
            <w:noWrap/>
            <w:vAlign w:val="bottom"/>
          </w:tcPr>
          <w:p w14:paraId="5A8DB8F4" w14:textId="77777777" w:rsidR="008D6FBF" w:rsidRPr="004823FC" w:rsidRDefault="008D6FBF" w:rsidP="00775279">
            <w:pPr>
              <w:spacing w:before="60" w:line="276" w:lineRule="auto"/>
              <w:jc w:val="center"/>
              <w:rPr>
                <w:rFonts w:ascii="Arial" w:hAnsi="Arial" w:cs="Arial"/>
                <w:sz w:val="16"/>
                <w:szCs w:val="16"/>
                <w:lang w:eastAsia="en-GB"/>
              </w:rPr>
            </w:pPr>
          </w:p>
        </w:tc>
        <w:tc>
          <w:tcPr>
            <w:tcW w:w="1544" w:type="dxa"/>
            <w:shd w:val="clear" w:color="auto" w:fill="auto"/>
            <w:noWrap/>
            <w:vAlign w:val="bottom"/>
          </w:tcPr>
          <w:p w14:paraId="09FD4D7F" w14:textId="77777777" w:rsidR="008D6FBF" w:rsidRPr="004823FC" w:rsidRDefault="008D6FBF" w:rsidP="00775279">
            <w:pPr>
              <w:spacing w:before="60" w:line="276" w:lineRule="auto"/>
              <w:jc w:val="right"/>
              <w:rPr>
                <w:rFonts w:ascii="Arial" w:hAnsi="Arial" w:cs="Arial"/>
                <w:sz w:val="16"/>
                <w:szCs w:val="16"/>
                <w:lang w:eastAsia="en-GB"/>
              </w:rPr>
            </w:pPr>
          </w:p>
        </w:tc>
      </w:tr>
      <w:tr w:rsidR="00FD4C7B" w:rsidRPr="004823FC" w14:paraId="14AA36DB" w14:textId="77777777" w:rsidTr="00775279">
        <w:trPr>
          <w:trHeight w:val="159"/>
        </w:trPr>
        <w:tc>
          <w:tcPr>
            <w:tcW w:w="4602" w:type="dxa"/>
            <w:shd w:val="clear" w:color="auto" w:fill="auto"/>
            <w:noWrap/>
          </w:tcPr>
          <w:p w14:paraId="7AF65C5F" w14:textId="15A24316" w:rsidR="008D6FBF" w:rsidRPr="004823FC" w:rsidRDefault="008D6FBF" w:rsidP="00775279">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ascii="Arial" w:hAnsi="Arial" w:cs="Arial"/>
                <w:sz w:val="16"/>
                <w:szCs w:val="16"/>
                <w:lang w:eastAsia="en-GB"/>
              </w:rPr>
            </w:pPr>
            <w:r w:rsidRPr="004823FC">
              <w:rPr>
                <w:rFonts w:ascii="Arial" w:hAnsi="Arial" w:cs="Arial"/>
                <w:sz w:val="16"/>
                <w:szCs w:val="16"/>
                <w:lang w:eastAsia="en-GB"/>
              </w:rPr>
              <w:t xml:space="preserve"> Balance as of 1 </w:t>
            </w:r>
            <w:r w:rsidR="00B70E31" w:rsidRPr="004823FC">
              <w:rPr>
                <w:rFonts w:ascii="Arial" w:hAnsi="Arial" w:cs="Arial"/>
                <w:sz w:val="16"/>
                <w:szCs w:val="16"/>
                <w:lang w:eastAsia="en-GB"/>
              </w:rPr>
              <w:t>January</w:t>
            </w:r>
            <w:r w:rsidRPr="004823FC">
              <w:rPr>
                <w:rFonts w:ascii="Arial" w:hAnsi="Arial" w:cs="Arial"/>
                <w:sz w:val="16"/>
                <w:szCs w:val="16"/>
                <w:lang w:eastAsia="en-GB"/>
              </w:rPr>
              <w:t xml:space="preserve"> 202</w:t>
            </w:r>
            <w:r w:rsidR="00B70E31" w:rsidRPr="004823FC">
              <w:rPr>
                <w:rFonts w:ascii="Arial" w:hAnsi="Arial" w:cs="Arial"/>
                <w:sz w:val="16"/>
                <w:szCs w:val="16"/>
                <w:lang w:eastAsia="en-GB"/>
              </w:rPr>
              <w:t>2</w:t>
            </w:r>
          </w:p>
        </w:tc>
        <w:tc>
          <w:tcPr>
            <w:tcW w:w="1842" w:type="dxa"/>
            <w:shd w:val="clear" w:color="auto" w:fill="auto"/>
            <w:noWrap/>
            <w:vAlign w:val="bottom"/>
          </w:tcPr>
          <w:p w14:paraId="5842ADCF" w14:textId="5BB4C73E" w:rsidR="008D6FBF" w:rsidRPr="004823FC" w:rsidRDefault="00FF7BD7" w:rsidP="00775279">
            <w:pPr>
              <w:tabs>
                <w:tab w:val="clear" w:pos="227"/>
                <w:tab w:val="clear" w:pos="454"/>
                <w:tab w:val="left" w:pos="540"/>
              </w:tabs>
              <w:spacing w:before="60" w:line="276" w:lineRule="auto"/>
              <w:jc w:val="right"/>
              <w:rPr>
                <w:rFonts w:ascii="Arial" w:hAnsi="Arial" w:cs="Arial"/>
                <w:sz w:val="16"/>
                <w:szCs w:val="16"/>
                <w:lang w:eastAsia="en-GB"/>
              </w:rPr>
            </w:pPr>
            <w:r w:rsidRPr="004823FC">
              <w:rPr>
                <w:rFonts w:ascii="Arial" w:hAnsi="Arial" w:cs="Arial"/>
                <w:sz w:val="16"/>
                <w:szCs w:val="16"/>
                <w:lang w:eastAsia="en-GB"/>
              </w:rPr>
              <w:t>39,978,650</w:t>
            </w:r>
          </w:p>
        </w:tc>
        <w:tc>
          <w:tcPr>
            <w:tcW w:w="1134" w:type="dxa"/>
            <w:shd w:val="clear" w:color="auto" w:fill="auto"/>
            <w:noWrap/>
            <w:vAlign w:val="bottom"/>
          </w:tcPr>
          <w:p w14:paraId="1112BD70" w14:textId="6362D0C8" w:rsidR="008D6FBF" w:rsidRPr="004823FC" w:rsidRDefault="00501407" w:rsidP="00775279">
            <w:pPr>
              <w:tabs>
                <w:tab w:val="clear" w:pos="227"/>
                <w:tab w:val="clear" w:pos="454"/>
                <w:tab w:val="left" w:pos="540"/>
              </w:tabs>
              <w:spacing w:before="60" w:line="276" w:lineRule="auto"/>
              <w:jc w:val="center"/>
              <w:rPr>
                <w:rFonts w:ascii="Arial" w:hAnsi="Arial" w:cs="Arial"/>
                <w:sz w:val="16"/>
                <w:szCs w:val="16"/>
                <w:lang w:eastAsia="en-GB"/>
              </w:rPr>
            </w:pPr>
            <w:r w:rsidRPr="004823FC">
              <w:rPr>
                <w:rFonts w:ascii="Arial" w:hAnsi="Arial" w:cs="Arial"/>
                <w:sz w:val="16"/>
                <w:szCs w:val="16"/>
                <w:lang w:eastAsia="en-GB"/>
              </w:rPr>
              <w:t>0.075</w:t>
            </w:r>
          </w:p>
        </w:tc>
        <w:tc>
          <w:tcPr>
            <w:tcW w:w="1544" w:type="dxa"/>
            <w:shd w:val="clear" w:color="auto" w:fill="auto"/>
            <w:noWrap/>
            <w:vAlign w:val="bottom"/>
          </w:tcPr>
          <w:p w14:paraId="16FA1FFF" w14:textId="5836AFB1" w:rsidR="008D6FBF" w:rsidRPr="004823FC" w:rsidRDefault="00FF7BD7" w:rsidP="00775279">
            <w:pPr>
              <w:tabs>
                <w:tab w:val="clear" w:pos="227"/>
                <w:tab w:val="clear" w:pos="454"/>
                <w:tab w:val="left" w:pos="540"/>
              </w:tabs>
              <w:spacing w:before="60" w:line="276" w:lineRule="auto"/>
              <w:jc w:val="right"/>
              <w:rPr>
                <w:rFonts w:ascii="Arial" w:hAnsi="Arial" w:cs="Arial"/>
                <w:sz w:val="16"/>
                <w:szCs w:val="16"/>
                <w:lang w:eastAsia="en-GB"/>
              </w:rPr>
            </w:pPr>
            <w:r w:rsidRPr="004823FC">
              <w:rPr>
                <w:rFonts w:ascii="Arial" w:hAnsi="Arial" w:cs="Arial"/>
                <w:sz w:val="16"/>
                <w:szCs w:val="16"/>
                <w:lang w:eastAsia="en-GB"/>
              </w:rPr>
              <w:t>2,998,399</w:t>
            </w:r>
          </w:p>
        </w:tc>
      </w:tr>
      <w:tr w:rsidR="00D77122" w:rsidRPr="004823FC" w14:paraId="41B705D7" w14:textId="77777777" w:rsidTr="00EA0A7B">
        <w:trPr>
          <w:trHeight w:val="69"/>
        </w:trPr>
        <w:tc>
          <w:tcPr>
            <w:tcW w:w="4602" w:type="dxa"/>
            <w:shd w:val="clear" w:color="auto" w:fill="auto"/>
            <w:noWrap/>
          </w:tcPr>
          <w:p w14:paraId="5E4067F0" w14:textId="77777777" w:rsidR="00D77122" w:rsidRPr="004823FC" w:rsidRDefault="00D77122" w:rsidP="00D77122">
            <w:pPr>
              <w:spacing w:before="60" w:line="276" w:lineRule="auto"/>
              <w:ind w:left="-33"/>
              <w:rPr>
                <w:rFonts w:ascii="Arial" w:hAnsi="Arial" w:cs="Arial"/>
                <w:sz w:val="16"/>
                <w:szCs w:val="16"/>
                <w:cs/>
                <w:lang w:eastAsia="en-GB"/>
              </w:rPr>
            </w:pPr>
            <w:r w:rsidRPr="004823FC">
              <w:rPr>
                <w:rFonts w:ascii="Arial" w:hAnsi="Arial" w:cs="Arial"/>
                <w:sz w:val="16"/>
                <w:szCs w:val="16"/>
                <w:lang w:eastAsia="en-GB"/>
              </w:rPr>
              <w:t xml:space="preserve"> Increased share capital </w:t>
            </w:r>
          </w:p>
        </w:tc>
        <w:tc>
          <w:tcPr>
            <w:tcW w:w="1842" w:type="dxa"/>
            <w:shd w:val="clear" w:color="auto" w:fill="auto"/>
            <w:noWrap/>
          </w:tcPr>
          <w:p w14:paraId="67E04431" w14:textId="4912B922" w:rsidR="00D77122" w:rsidRPr="004823FC" w:rsidRDefault="00D77122" w:rsidP="00D77122">
            <w:pPr>
              <w:pBdr>
                <w:bottom w:val="single" w:sz="4" w:space="1" w:color="auto"/>
              </w:pBdr>
              <w:tabs>
                <w:tab w:val="clear" w:pos="227"/>
                <w:tab w:val="clear" w:pos="454"/>
                <w:tab w:val="left" w:pos="540"/>
              </w:tabs>
              <w:spacing w:before="60" w:line="276" w:lineRule="auto"/>
              <w:jc w:val="right"/>
              <w:rPr>
                <w:rFonts w:ascii="Arial" w:hAnsi="Arial" w:cs="Arial"/>
                <w:sz w:val="16"/>
                <w:szCs w:val="16"/>
                <w:lang w:eastAsia="en-GB"/>
              </w:rPr>
            </w:pPr>
            <w:r>
              <w:rPr>
                <w:rFonts w:ascii="Arial" w:hAnsi="Arial" w:cs="Arial"/>
                <w:sz w:val="16"/>
                <w:szCs w:val="16"/>
                <w:lang w:eastAsia="en-GB"/>
              </w:rPr>
              <w:t>11,993,595</w:t>
            </w:r>
          </w:p>
        </w:tc>
        <w:tc>
          <w:tcPr>
            <w:tcW w:w="1134" w:type="dxa"/>
            <w:shd w:val="clear" w:color="auto" w:fill="auto"/>
            <w:noWrap/>
            <w:vAlign w:val="bottom"/>
          </w:tcPr>
          <w:p w14:paraId="21A4FC1F" w14:textId="51184B27" w:rsidR="00D77122" w:rsidRPr="004823FC" w:rsidRDefault="00D77122" w:rsidP="00D77122">
            <w:pPr>
              <w:tabs>
                <w:tab w:val="clear" w:pos="227"/>
                <w:tab w:val="clear" w:pos="454"/>
                <w:tab w:val="left" w:pos="540"/>
              </w:tabs>
              <w:spacing w:before="60" w:line="276" w:lineRule="auto"/>
              <w:jc w:val="center"/>
              <w:rPr>
                <w:rFonts w:ascii="Arial" w:hAnsi="Arial" w:cs="Arial"/>
                <w:sz w:val="16"/>
                <w:szCs w:val="16"/>
                <w:lang w:eastAsia="en-GB"/>
              </w:rPr>
            </w:pPr>
            <w:r w:rsidRPr="004823FC">
              <w:rPr>
                <w:rFonts w:ascii="Arial" w:hAnsi="Arial" w:cs="Arial"/>
                <w:sz w:val="16"/>
                <w:szCs w:val="16"/>
                <w:lang w:eastAsia="en-GB"/>
              </w:rPr>
              <w:t>0.075</w:t>
            </w:r>
          </w:p>
        </w:tc>
        <w:tc>
          <w:tcPr>
            <w:tcW w:w="1544" w:type="dxa"/>
            <w:shd w:val="clear" w:color="auto" w:fill="auto"/>
            <w:noWrap/>
          </w:tcPr>
          <w:p w14:paraId="5168EF74" w14:textId="043DEF21" w:rsidR="00D77122" w:rsidRPr="004823FC" w:rsidRDefault="00D77122" w:rsidP="00D77122">
            <w:pPr>
              <w:pBdr>
                <w:bottom w:val="single" w:sz="4" w:space="1" w:color="auto"/>
              </w:pBdr>
              <w:tabs>
                <w:tab w:val="clear" w:pos="227"/>
                <w:tab w:val="clear" w:pos="454"/>
                <w:tab w:val="left" w:pos="540"/>
              </w:tabs>
              <w:spacing w:before="60" w:line="276" w:lineRule="auto"/>
              <w:jc w:val="right"/>
              <w:rPr>
                <w:rFonts w:ascii="Arial" w:hAnsi="Arial" w:cs="Arial"/>
                <w:sz w:val="16"/>
                <w:szCs w:val="16"/>
                <w:lang w:eastAsia="en-GB"/>
              </w:rPr>
            </w:pPr>
            <w:r>
              <w:rPr>
                <w:rFonts w:ascii="Arial" w:hAnsi="Arial" w:cs="Arial"/>
                <w:sz w:val="16"/>
                <w:szCs w:val="16"/>
                <w:lang w:eastAsia="en-GB"/>
              </w:rPr>
              <w:t>899,519</w:t>
            </w:r>
          </w:p>
        </w:tc>
      </w:tr>
      <w:tr w:rsidR="00FD4C7B" w:rsidRPr="004823FC" w14:paraId="0BB344CB" w14:textId="77777777" w:rsidTr="00775279">
        <w:trPr>
          <w:trHeight w:val="360"/>
        </w:trPr>
        <w:tc>
          <w:tcPr>
            <w:tcW w:w="4602" w:type="dxa"/>
            <w:shd w:val="clear" w:color="auto" w:fill="auto"/>
            <w:noWrap/>
            <w:hideMark/>
          </w:tcPr>
          <w:p w14:paraId="38964064" w14:textId="0EEE0101" w:rsidR="00AF4D2F" w:rsidRPr="004823FC" w:rsidRDefault="005F52C4" w:rsidP="00775279">
            <w:pPr>
              <w:spacing w:before="60" w:line="276" w:lineRule="auto"/>
              <w:ind w:left="-33"/>
              <w:rPr>
                <w:rFonts w:ascii="Arial" w:hAnsi="Arial" w:cs="Arial"/>
                <w:sz w:val="16"/>
                <w:szCs w:val="16"/>
                <w:lang w:val="en-AU" w:eastAsia="en-GB"/>
              </w:rPr>
            </w:pPr>
            <w:r w:rsidRPr="004823FC">
              <w:rPr>
                <w:rFonts w:ascii="Arial" w:hAnsi="Arial" w:cs="Arial"/>
                <w:sz w:val="16"/>
                <w:szCs w:val="16"/>
                <w:lang w:eastAsia="en-GB"/>
              </w:rPr>
              <w:t xml:space="preserve"> </w:t>
            </w:r>
            <w:r w:rsidR="007F08AC" w:rsidRPr="004823FC">
              <w:rPr>
                <w:rFonts w:ascii="Arial" w:hAnsi="Arial" w:cs="Arial"/>
                <w:sz w:val="16"/>
                <w:szCs w:val="16"/>
                <w:lang w:val="en-AU" w:eastAsia="en-GB"/>
              </w:rPr>
              <w:t xml:space="preserve">Registered before </w:t>
            </w:r>
            <w:r w:rsidR="003A0E2B">
              <w:rPr>
                <w:rFonts w:ascii="Arial" w:hAnsi="Arial" w:cs="Arial"/>
                <w:sz w:val="16"/>
                <w:szCs w:val="16"/>
                <w:lang w:val="en-AU" w:eastAsia="en-GB"/>
              </w:rPr>
              <w:t>combining</w:t>
            </w:r>
            <w:r w:rsidR="00117CA6" w:rsidRPr="004823FC">
              <w:rPr>
                <w:rFonts w:ascii="Arial" w:hAnsi="Arial" w:cs="Arial"/>
                <w:sz w:val="16"/>
                <w:szCs w:val="16"/>
                <w:lang w:val="en-AU" w:eastAsia="en-GB"/>
              </w:rPr>
              <w:t xml:space="preserve"> </w:t>
            </w:r>
            <w:r w:rsidR="003A0E2B">
              <w:rPr>
                <w:rFonts w:ascii="Arial" w:hAnsi="Arial" w:cs="Arial"/>
                <w:sz w:val="16"/>
                <w:szCs w:val="16"/>
                <w:lang w:val="en-AU" w:eastAsia="en-GB"/>
              </w:rPr>
              <w:t>shares</w:t>
            </w:r>
            <w:r w:rsidR="00D32609" w:rsidRPr="004823FC">
              <w:rPr>
                <w:rFonts w:ascii="Arial" w:hAnsi="Arial" w:cs="Arial"/>
                <w:sz w:val="16"/>
                <w:szCs w:val="16"/>
                <w:lang w:val="en-AU" w:eastAsia="en-GB"/>
              </w:rPr>
              <w:t xml:space="preserve"> and </w:t>
            </w:r>
          </w:p>
          <w:p w14:paraId="2567D4A3" w14:textId="249A75EE" w:rsidR="005F52C4" w:rsidRPr="004823FC" w:rsidRDefault="00AF4D2F" w:rsidP="00775279">
            <w:pPr>
              <w:spacing w:before="60" w:line="276" w:lineRule="auto"/>
              <w:ind w:left="-33"/>
              <w:rPr>
                <w:rFonts w:ascii="Arial" w:hAnsi="Arial" w:cstheme="minorBidi"/>
                <w:sz w:val="16"/>
                <w:szCs w:val="16"/>
                <w:lang w:val="en-AU" w:eastAsia="en-GB"/>
              </w:rPr>
            </w:pPr>
            <w:r w:rsidRPr="004823FC">
              <w:rPr>
                <w:rFonts w:ascii="Arial" w:hAnsi="Arial" w:cs="Arial"/>
                <w:sz w:val="16"/>
                <w:szCs w:val="16"/>
                <w:lang w:val="en-AU" w:eastAsia="en-GB"/>
              </w:rPr>
              <w:t xml:space="preserve">    </w:t>
            </w:r>
            <w:r w:rsidR="00D32609" w:rsidRPr="004823FC">
              <w:rPr>
                <w:rFonts w:ascii="Arial" w:hAnsi="Arial" w:cs="Arial"/>
                <w:sz w:val="16"/>
                <w:szCs w:val="16"/>
                <w:lang w:val="en-AU" w:eastAsia="en-GB"/>
              </w:rPr>
              <w:t xml:space="preserve">change </w:t>
            </w:r>
            <w:r w:rsidR="00D659FB" w:rsidRPr="004823FC">
              <w:rPr>
                <w:rFonts w:ascii="Arial" w:hAnsi="Arial" w:cs="Arial"/>
                <w:sz w:val="16"/>
                <w:szCs w:val="16"/>
                <w:lang w:eastAsia="en-GB"/>
              </w:rPr>
              <w:t>in</w:t>
            </w:r>
            <w:r w:rsidR="00117CA6" w:rsidRPr="004823FC">
              <w:rPr>
                <w:rFonts w:ascii="Arial" w:hAnsi="Arial" w:cs="Arial"/>
                <w:sz w:val="16"/>
                <w:szCs w:val="16"/>
                <w:lang w:eastAsia="en-GB"/>
              </w:rPr>
              <w:t xml:space="preserve"> </w:t>
            </w:r>
            <w:r w:rsidR="00D32609" w:rsidRPr="004823FC">
              <w:rPr>
                <w:rFonts w:ascii="Arial" w:hAnsi="Arial" w:cs="Arial"/>
                <w:sz w:val="16"/>
                <w:szCs w:val="16"/>
                <w:lang w:val="en-AU" w:eastAsia="en-GB"/>
              </w:rPr>
              <w:t>the par value</w:t>
            </w:r>
          </w:p>
        </w:tc>
        <w:tc>
          <w:tcPr>
            <w:tcW w:w="1842" w:type="dxa"/>
            <w:shd w:val="clear" w:color="auto" w:fill="auto"/>
            <w:noWrap/>
          </w:tcPr>
          <w:p w14:paraId="164EF70E" w14:textId="77777777" w:rsidR="005F52C4" w:rsidRDefault="005F52C4" w:rsidP="00775279">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p>
          <w:p w14:paraId="1B55284A" w14:textId="68D0FAFE" w:rsidR="00775279" w:rsidRPr="004823FC" w:rsidRDefault="0057401A" w:rsidP="00775279">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r>
              <w:rPr>
                <w:rFonts w:ascii="Arial" w:hAnsi="Arial" w:cs="Arial"/>
                <w:sz w:val="16"/>
                <w:szCs w:val="16"/>
                <w:lang w:eastAsia="en-GB"/>
              </w:rPr>
              <w:t>51,972,245</w:t>
            </w:r>
          </w:p>
        </w:tc>
        <w:tc>
          <w:tcPr>
            <w:tcW w:w="1134" w:type="dxa"/>
            <w:shd w:val="clear" w:color="auto" w:fill="auto"/>
            <w:noWrap/>
          </w:tcPr>
          <w:p w14:paraId="53B2A937" w14:textId="77777777" w:rsidR="005F52C4" w:rsidRPr="00706BC6" w:rsidRDefault="005F52C4" w:rsidP="00775279">
            <w:pPr>
              <w:tabs>
                <w:tab w:val="clear" w:pos="227"/>
                <w:tab w:val="clear" w:pos="454"/>
                <w:tab w:val="left" w:pos="540"/>
              </w:tabs>
              <w:spacing w:before="60" w:line="276" w:lineRule="auto"/>
              <w:jc w:val="center"/>
              <w:rPr>
                <w:rFonts w:ascii="Arial" w:hAnsi="Arial" w:cs="Arial"/>
                <w:sz w:val="16"/>
                <w:szCs w:val="16"/>
                <w:lang w:eastAsia="en-GB"/>
              </w:rPr>
            </w:pPr>
          </w:p>
          <w:p w14:paraId="2CF765C4" w14:textId="72954D52" w:rsidR="00706BC6" w:rsidRPr="00706BC6" w:rsidRDefault="00706BC6" w:rsidP="00775279">
            <w:pPr>
              <w:tabs>
                <w:tab w:val="clear" w:pos="227"/>
                <w:tab w:val="clear" w:pos="454"/>
                <w:tab w:val="left" w:pos="540"/>
              </w:tabs>
              <w:spacing w:before="60" w:line="276" w:lineRule="auto"/>
              <w:jc w:val="center"/>
              <w:rPr>
                <w:rFonts w:ascii="Arial" w:hAnsi="Arial" w:cs="Arial"/>
                <w:sz w:val="16"/>
                <w:szCs w:val="16"/>
                <w:lang w:eastAsia="en-GB"/>
              </w:rPr>
            </w:pPr>
            <w:r w:rsidRPr="00706BC6">
              <w:rPr>
                <w:rFonts w:ascii="Arial" w:hAnsi="Arial" w:cs="Arial" w:hint="cs"/>
                <w:sz w:val="16"/>
                <w:szCs w:val="16"/>
                <w:cs/>
                <w:lang w:eastAsia="en-GB"/>
              </w:rPr>
              <w:t>0.</w:t>
            </w:r>
            <w:r w:rsidR="00710E14" w:rsidRPr="00710E14">
              <w:rPr>
                <w:rFonts w:ascii="Arial" w:hAnsi="Arial" w:cs="Arial" w:hint="cs"/>
                <w:sz w:val="16"/>
                <w:szCs w:val="16"/>
                <w:cs/>
                <w:lang w:eastAsia="en-GB"/>
              </w:rPr>
              <w:t>0</w:t>
            </w:r>
            <w:r w:rsidRPr="00706BC6">
              <w:rPr>
                <w:rFonts w:ascii="Arial" w:hAnsi="Arial" w:cs="Arial" w:hint="cs"/>
                <w:sz w:val="16"/>
                <w:szCs w:val="16"/>
                <w:cs/>
                <w:lang w:eastAsia="en-GB"/>
              </w:rPr>
              <w:t>75</w:t>
            </w:r>
          </w:p>
        </w:tc>
        <w:tc>
          <w:tcPr>
            <w:tcW w:w="1544" w:type="dxa"/>
            <w:shd w:val="clear" w:color="auto" w:fill="auto"/>
            <w:noWrap/>
          </w:tcPr>
          <w:p w14:paraId="1C43F7A5" w14:textId="77777777" w:rsidR="005F52C4" w:rsidRDefault="005F52C4" w:rsidP="00775279">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p>
          <w:p w14:paraId="2A07E39A" w14:textId="762B270E" w:rsidR="00775279" w:rsidRPr="004823FC" w:rsidRDefault="0057401A" w:rsidP="00775279">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r>
              <w:rPr>
                <w:rFonts w:ascii="Arial" w:hAnsi="Arial" w:cs="Arial"/>
                <w:sz w:val="16"/>
                <w:szCs w:val="16"/>
                <w:lang w:eastAsia="en-GB"/>
              </w:rPr>
              <w:t>3,897,918</w:t>
            </w:r>
          </w:p>
        </w:tc>
      </w:tr>
      <w:tr w:rsidR="00FD4C7B" w:rsidRPr="004823FC" w14:paraId="054E1524" w14:textId="77777777" w:rsidTr="00775279">
        <w:trPr>
          <w:trHeight w:val="360"/>
        </w:trPr>
        <w:tc>
          <w:tcPr>
            <w:tcW w:w="4602" w:type="dxa"/>
            <w:shd w:val="clear" w:color="auto" w:fill="auto"/>
            <w:noWrap/>
          </w:tcPr>
          <w:p w14:paraId="550EE97D" w14:textId="77777777" w:rsidR="00ED6DFF" w:rsidRPr="004823FC" w:rsidRDefault="00ED6DFF" w:rsidP="00775279">
            <w:pPr>
              <w:spacing w:before="60" w:line="276" w:lineRule="auto"/>
              <w:rPr>
                <w:rFonts w:ascii="Arial" w:hAnsi="Arial" w:cs="Arial"/>
                <w:sz w:val="16"/>
                <w:szCs w:val="16"/>
                <w:lang w:eastAsia="en-GB"/>
              </w:rPr>
            </w:pPr>
          </w:p>
        </w:tc>
        <w:tc>
          <w:tcPr>
            <w:tcW w:w="1842" w:type="dxa"/>
            <w:shd w:val="clear" w:color="auto" w:fill="auto"/>
            <w:noWrap/>
          </w:tcPr>
          <w:p w14:paraId="38203C93" w14:textId="77777777" w:rsidR="00ED6DFF" w:rsidRPr="004823FC" w:rsidRDefault="00ED6DFF" w:rsidP="00775279">
            <w:pPr>
              <w:tabs>
                <w:tab w:val="clear" w:pos="227"/>
                <w:tab w:val="clear" w:pos="454"/>
                <w:tab w:val="left" w:pos="540"/>
              </w:tabs>
              <w:spacing w:before="60" w:line="276" w:lineRule="auto"/>
              <w:jc w:val="right"/>
              <w:rPr>
                <w:rFonts w:ascii="Arial" w:hAnsi="Arial" w:cs="Arial"/>
                <w:sz w:val="16"/>
                <w:szCs w:val="16"/>
                <w:lang w:eastAsia="en-GB"/>
              </w:rPr>
            </w:pPr>
          </w:p>
        </w:tc>
        <w:tc>
          <w:tcPr>
            <w:tcW w:w="1134" w:type="dxa"/>
            <w:shd w:val="clear" w:color="auto" w:fill="auto"/>
            <w:noWrap/>
          </w:tcPr>
          <w:p w14:paraId="47C096EA" w14:textId="77777777" w:rsidR="00ED6DFF" w:rsidRPr="004823FC" w:rsidRDefault="00ED6DFF" w:rsidP="00775279">
            <w:pPr>
              <w:tabs>
                <w:tab w:val="clear" w:pos="227"/>
                <w:tab w:val="clear" w:pos="454"/>
                <w:tab w:val="left" w:pos="540"/>
              </w:tabs>
              <w:spacing w:before="60" w:line="276" w:lineRule="auto"/>
              <w:jc w:val="center"/>
              <w:rPr>
                <w:rFonts w:ascii="Arial" w:hAnsi="Arial" w:cs="Arial"/>
                <w:sz w:val="16"/>
                <w:szCs w:val="16"/>
                <w:lang w:eastAsia="en-GB"/>
              </w:rPr>
            </w:pPr>
          </w:p>
        </w:tc>
        <w:tc>
          <w:tcPr>
            <w:tcW w:w="1544" w:type="dxa"/>
            <w:shd w:val="clear" w:color="auto" w:fill="auto"/>
            <w:noWrap/>
          </w:tcPr>
          <w:p w14:paraId="426A5BBC" w14:textId="77777777" w:rsidR="00ED6DFF" w:rsidRPr="004823FC" w:rsidRDefault="00ED6DFF" w:rsidP="00775279">
            <w:pPr>
              <w:tabs>
                <w:tab w:val="clear" w:pos="227"/>
                <w:tab w:val="clear" w:pos="454"/>
                <w:tab w:val="left" w:pos="540"/>
              </w:tabs>
              <w:spacing w:before="60" w:line="276" w:lineRule="auto"/>
              <w:jc w:val="right"/>
              <w:rPr>
                <w:rFonts w:ascii="Arial" w:hAnsi="Arial" w:cs="Arial"/>
                <w:sz w:val="16"/>
                <w:szCs w:val="16"/>
                <w:lang w:eastAsia="en-GB"/>
              </w:rPr>
            </w:pPr>
          </w:p>
        </w:tc>
      </w:tr>
      <w:tr w:rsidR="004B5884" w:rsidRPr="004823FC" w14:paraId="28FD11D0" w14:textId="77777777" w:rsidTr="00775279">
        <w:trPr>
          <w:trHeight w:val="360"/>
        </w:trPr>
        <w:tc>
          <w:tcPr>
            <w:tcW w:w="4602" w:type="dxa"/>
            <w:shd w:val="clear" w:color="auto" w:fill="auto"/>
            <w:noWrap/>
          </w:tcPr>
          <w:p w14:paraId="6694C35A" w14:textId="26DE8E05" w:rsidR="004210E4" w:rsidRPr="004823FC" w:rsidRDefault="00D32609" w:rsidP="00775279">
            <w:pPr>
              <w:spacing w:before="60" w:line="276" w:lineRule="auto"/>
              <w:rPr>
                <w:rFonts w:ascii="Arial" w:hAnsi="Arial" w:cstheme="minorBidi"/>
                <w:sz w:val="16"/>
                <w:szCs w:val="16"/>
                <w:lang w:eastAsia="en-GB"/>
              </w:rPr>
            </w:pPr>
            <w:r w:rsidRPr="004823FC">
              <w:rPr>
                <w:rFonts w:ascii="Arial" w:hAnsi="Arial" w:cs="Arial"/>
                <w:sz w:val="16"/>
                <w:szCs w:val="16"/>
                <w:lang w:eastAsia="en-GB"/>
              </w:rPr>
              <w:t xml:space="preserve">Balance as of 30 </w:t>
            </w:r>
            <w:r w:rsidR="00775279" w:rsidRPr="00775279">
              <w:rPr>
                <w:rFonts w:ascii="Arial" w:hAnsi="Arial" w:cs="Arial"/>
                <w:sz w:val="16"/>
                <w:szCs w:val="16"/>
                <w:lang w:eastAsia="en-GB"/>
              </w:rPr>
              <w:t>September</w:t>
            </w:r>
            <w:r w:rsidRPr="004823FC">
              <w:rPr>
                <w:rFonts w:ascii="Arial" w:hAnsi="Arial" w:cs="Arial"/>
                <w:sz w:val="16"/>
                <w:szCs w:val="16"/>
                <w:lang w:eastAsia="en-GB"/>
              </w:rPr>
              <w:t xml:space="preserve"> 2022</w:t>
            </w:r>
          </w:p>
          <w:p w14:paraId="7AAE04F6" w14:textId="400506F4" w:rsidR="00FF2C61" w:rsidRPr="004823FC" w:rsidRDefault="00165DEF" w:rsidP="00775279">
            <w:pPr>
              <w:spacing w:before="60" w:line="276" w:lineRule="auto"/>
              <w:rPr>
                <w:rFonts w:ascii="Arial" w:hAnsi="Arial" w:cs="Arial"/>
                <w:sz w:val="16"/>
                <w:szCs w:val="16"/>
                <w:lang w:eastAsia="en-GB"/>
              </w:rPr>
            </w:pPr>
            <w:r w:rsidRPr="004823FC">
              <w:rPr>
                <w:rFonts w:ascii="Arial" w:hAnsi="Arial" w:cs="Arial"/>
                <w:sz w:val="16"/>
                <w:szCs w:val="16"/>
                <w:lang w:val="en-AU" w:eastAsia="en-GB"/>
              </w:rPr>
              <w:t xml:space="preserve">    </w:t>
            </w:r>
            <w:r w:rsidRPr="004823FC">
              <w:rPr>
                <w:rFonts w:ascii="Arial" w:hAnsi="Arial" w:cs="Arial"/>
                <w:sz w:val="16"/>
                <w:szCs w:val="16"/>
                <w:lang w:eastAsia="en-GB"/>
              </w:rPr>
              <w:t xml:space="preserve"> </w:t>
            </w:r>
            <w:r w:rsidR="00FF2C61" w:rsidRPr="004823FC">
              <w:rPr>
                <w:rFonts w:ascii="Arial" w:hAnsi="Arial" w:cs="Arial"/>
                <w:sz w:val="16"/>
                <w:szCs w:val="16"/>
                <w:lang w:eastAsia="en-GB"/>
              </w:rPr>
              <w:t xml:space="preserve">(After </w:t>
            </w:r>
            <w:r w:rsidR="000079F1">
              <w:rPr>
                <w:rFonts w:ascii="Arial" w:hAnsi="Arial" w:cs="Arial"/>
                <w:sz w:val="16"/>
                <w:szCs w:val="16"/>
                <w:lang w:val="en-AU" w:eastAsia="en-GB"/>
              </w:rPr>
              <w:t>combining</w:t>
            </w:r>
            <w:r w:rsidR="002B27E5" w:rsidRPr="004823FC">
              <w:rPr>
                <w:rFonts w:ascii="Arial" w:hAnsi="Arial" w:cs="Arial"/>
                <w:sz w:val="16"/>
                <w:szCs w:val="16"/>
                <w:lang w:eastAsia="en-GB"/>
              </w:rPr>
              <w:t xml:space="preserve"> </w:t>
            </w:r>
            <w:r w:rsidR="00FF2C61" w:rsidRPr="004823FC">
              <w:rPr>
                <w:rFonts w:ascii="Arial" w:hAnsi="Arial" w:cs="Arial"/>
                <w:sz w:val="16"/>
                <w:szCs w:val="16"/>
                <w:lang w:eastAsia="en-GB"/>
              </w:rPr>
              <w:t>s</w:t>
            </w:r>
            <w:r w:rsidR="000079F1">
              <w:rPr>
                <w:rFonts w:ascii="Arial" w:hAnsi="Arial" w:cs="Arial"/>
                <w:sz w:val="16"/>
                <w:szCs w:val="16"/>
                <w:lang w:eastAsia="en-GB"/>
              </w:rPr>
              <w:t>hares</w:t>
            </w:r>
            <w:r w:rsidR="00FF2C61" w:rsidRPr="004823FC">
              <w:rPr>
                <w:rFonts w:ascii="Arial" w:hAnsi="Arial" w:cs="Arial"/>
                <w:sz w:val="16"/>
                <w:szCs w:val="16"/>
                <w:lang w:eastAsia="en-GB"/>
              </w:rPr>
              <w:t xml:space="preserve"> and change</w:t>
            </w:r>
            <w:r w:rsidR="00F21676" w:rsidRPr="004823FC">
              <w:rPr>
                <w:rFonts w:ascii="Arial" w:hAnsi="Arial" w:cs="Arial"/>
                <w:sz w:val="16"/>
                <w:szCs w:val="16"/>
                <w:lang w:eastAsia="en-GB"/>
              </w:rPr>
              <w:t xml:space="preserve"> in</w:t>
            </w:r>
            <w:r w:rsidR="00FF2C61" w:rsidRPr="004823FC">
              <w:rPr>
                <w:rFonts w:ascii="Arial" w:hAnsi="Arial" w:cs="Arial"/>
                <w:sz w:val="16"/>
                <w:szCs w:val="16"/>
                <w:lang w:eastAsia="en-GB"/>
              </w:rPr>
              <w:t xml:space="preserve"> the par</w:t>
            </w:r>
            <w:r w:rsidR="00DF3313" w:rsidRPr="004823FC">
              <w:rPr>
                <w:rFonts w:ascii="Arial" w:hAnsi="Arial" w:cs="Arial"/>
                <w:sz w:val="16"/>
                <w:szCs w:val="16"/>
                <w:lang w:eastAsia="en-GB"/>
              </w:rPr>
              <w:t xml:space="preserve"> </w:t>
            </w:r>
            <w:r w:rsidR="00FF2C61" w:rsidRPr="004823FC">
              <w:rPr>
                <w:rFonts w:ascii="Arial" w:hAnsi="Arial" w:cs="Arial"/>
                <w:sz w:val="16"/>
                <w:szCs w:val="16"/>
                <w:lang w:eastAsia="en-GB"/>
              </w:rPr>
              <w:t>value)</w:t>
            </w:r>
          </w:p>
        </w:tc>
        <w:tc>
          <w:tcPr>
            <w:tcW w:w="1842" w:type="dxa"/>
            <w:shd w:val="clear" w:color="auto" w:fill="auto"/>
            <w:noWrap/>
          </w:tcPr>
          <w:p w14:paraId="3178360E" w14:textId="77777777" w:rsidR="004B5884" w:rsidRDefault="004B5884" w:rsidP="00775279">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p>
          <w:p w14:paraId="0101588B" w14:textId="61ED9FF5" w:rsidR="00775279" w:rsidRPr="004823FC" w:rsidRDefault="0057401A" w:rsidP="00775279">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r>
              <w:rPr>
                <w:rFonts w:ascii="Arial" w:hAnsi="Arial" w:cs="Arial"/>
                <w:sz w:val="16"/>
                <w:szCs w:val="16"/>
                <w:lang w:eastAsia="en-GB"/>
              </w:rPr>
              <w:t>5,197,224</w:t>
            </w:r>
          </w:p>
        </w:tc>
        <w:tc>
          <w:tcPr>
            <w:tcW w:w="1134" w:type="dxa"/>
            <w:shd w:val="clear" w:color="auto" w:fill="auto"/>
            <w:noWrap/>
          </w:tcPr>
          <w:p w14:paraId="54EE11D1" w14:textId="77777777" w:rsidR="004B5884" w:rsidRPr="00706BC6" w:rsidRDefault="004B5884" w:rsidP="00775279">
            <w:pPr>
              <w:tabs>
                <w:tab w:val="clear" w:pos="227"/>
                <w:tab w:val="clear" w:pos="454"/>
                <w:tab w:val="left" w:pos="540"/>
              </w:tabs>
              <w:spacing w:before="60" w:line="276" w:lineRule="auto"/>
              <w:jc w:val="center"/>
              <w:rPr>
                <w:rFonts w:ascii="Arial" w:hAnsi="Arial" w:cs="Arial"/>
                <w:sz w:val="16"/>
                <w:szCs w:val="16"/>
                <w:lang w:eastAsia="en-GB"/>
              </w:rPr>
            </w:pPr>
          </w:p>
          <w:p w14:paraId="2BAE73AF" w14:textId="08EDA1F5" w:rsidR="00706BC6" w:rsidRPr="00706BC6" w:rsidRDefault="00706BC6" w:rsidP="00775279">
            <w:pPr>
              <w:tabs>
                <w:tab w:val="clear" w:pos="227"/>
                <w:tab w:val="clear" w:pos="454"/>
                <w:tab w:val="left" w:pos="540"/>
              </w:tabs>
              <w:spacing w:before="60" w:line="276" w:lineRule="auto"/>
              <w:jc w:val="center"/>
              <w:rPr>
                <w:rFonts w:ascii="Arial" w:hAnsi="Arial" w:cs="Arial"/>
                <w:sz w:val="16"/>
                <w:szCs w:val="16"/>
                <w:lang w:eastAsia="en-GB"/>
              </w:rPr>
            </w:pPr>
            <w:r w:rsidRPr="00706BC6">
              <w:rPr>
                <w:rFonts w:ascii="Arial" w:hAnsi="Arial" w:cs="Arial" w:hint="cs"/>
                <w:sz w:val="16"/>
                <w:szCs w:val="16"/>
                <w:cs/>
                <w:lang w:eastAsia="en-GB"/>
              </w:rPr>
              <w:t>0.75</w:t>
            </w:r>
          </w:p>
        </w:tc>
        <w:tc>
          <w:tcPr>
            <w:tcW w:w="1544" w:type="dxa"/>
            <w:shd w:val="clear" w:color="auto" w:fill="auto"/>
            <w:noWrap/>
          </w:tcPr>
          <w:p w14:paraId="09042330" w14:textId="77777777" w:rsidR="004B5884" w:rsidRDefault="004B5884" w:rsidP="00775279">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p>
          <w:p w14:paraId="5E98DA57" w14:textId="033F8C51" w:rsidR="00775279" w:rsidRPr="004823FC" w:rsidRDefault="0057401A" w:rsidP="00775279">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r>
              <w:rPr>
                <w:rFonts w:ascii="Arial" w:hAnsi="Arial" w:cs="Arial"/>
                <w:sz w:val="16"/>
                <w:szCs w:val="16"/>
                <w:lang w:eastAsia="en-GB"/>
              </w:rPr>
              <w:t>3,897,918</w:t>
            </w:r>
          </w:p>
        </w:tc>
      </w:tr>
    </w:tbl>
    <w:p w14:paraId="33DD03CC" w14:textId="4E97C8FE" w:rsidR="008D6FBF" w:rsidRPr="00FD4C7B" w:rsidRDefault="008D6FBF" w:rsidP="00A7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caps/>
          <w:sz w:val="19"/>
          <w:szCs w:val="19"/>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208"/>
        <w:gridCol w:w="1701"/>
        <w:gridCol w:w="1145"/>
        <w:gridCol w:w="1474"/>
        <w:gridCol w:w="1610"/>
      </w:tblGrid>
      <w:tr w:rsidR="00FD4C7B" w:rsidRPr="00E770AF" w14:paraId="39BFA3BD" w14:textId="77777777" w:rsidTr="00775279">
        <w:trPr>
          <w:trHeight w:val="73"/>
        </w:trPr>
        <w:tc>
          <w:tcPr>
            <w:tcW w:w="3208" w:type="dxa"/>
          </w:tcPr>
          <w:p w14:paraId="5EFC517A" w14:textId="37E8DF4C" w:rsidR="00E770AF" w:rsidRDefault="00D9588E" w:rsidP="00D9588E">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spacing w:line="360" w:lineRule="auto"/>
              <w:rPr>
                <w:rFonts w:ascii="Arial" w:hAnsi="Arial" w:cs="Arial"/>
                <w:sz w:val="16"/>
                <w:szCs w:val="16"/>
                <w:lang w:eastAsia="en-GB"/>
              </w:rPr>
            </w:pPr>
            <w:r>
              <w:rPr>
                <w:rFonts w:ascii="Arial" w:hAnsi="Arial" w:cs="Arial"/>
                <w:sz w:val="16"/>
                <w:szCs w:val="16"/>
                <w:lang w:eastAsia="en-GB"/>
              </w:rPr>
              <w:tab/>
            </w:r>
            <w:r>
              <w:rPr>
                <w:rFonts w:ascii="Arial" w:hAnsi="Arial" w:cs="Arial"/>
                <w:sz w:val="16"/>
                <w:szCs w:val="16"/>
                <w:lang w:eastAsia="en-GB"/>
              </w:rPr>
              <w:tab/>
            </w:r>
          </w:p>
          <w:p w14:paraId="7BCB477D" w14:textId="77777777" w:rsidR="00D9588E" w:rsidRDefault="00D9588E" w:rsidP="00D9588E">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spacing w:line="360" w:lineRule="auto"/>
              <w:rPr>
                <w:rFonts w:ascii="Arial" w:hAnsi="Arial" w:cs="Arial"/>
                <w:sz w:val="16"/>
                <w:szCs w:val="16"/>
                <w:lang w:eastAsia="en-GB"/>
              </w:rPr>
            </w:pPr>
          </w:p>
          <w:p w14:paraId="5FC8C298" w14:textId="6665806A" w:rsidR="009E5DAE" w:rsidRPr="004823FC" w:rsidRDefault="009E5DAE" w:rsidP="00D9588E">
            <w:pPr>
              <w:pBdr>
                <w:bottom w:val="single" w:sz="4" w:space="1" w:color="auto"/>
              </w:pBdr>
              <w:spacing w:line="360" w:lineRule="auto"/>
              <w:jc w:val="center"/>
              <w:rPr>
                <w:rFonts w:ascii="Arial" w:hAnsi="Arial" w:cs="Arial"/>
                <w:sz w:val="16"/>
                <w:szCs w:val="16"/>
                <w:lang w:eastAsia="en-GB"/>
              </w:rPr>
            </w:pPr>
            <w:r w:rsidRPr="004823FC">
              <w:rPr>
                <w:rFonts w:ascii="Arial" w:hAnsi="Arial" w:cs="Arial"/>
                <w:sz w:val="16"/>
                <w:szCs w:val="16"/>
                <w:lang w:eastAsia="en-GB"/>
              </w:rPr>
              <w:t>Paid-up share capital</w:t>
            </w:r>
          </w:p>
        </w:tc>
        <w:tc>
          <w:tcPr>
            <w:tcW w:w="1701" w:type="dxa"/>
          </w:tcPr>
          <w:p w14:paraId="0556A06B" w14:textId="77777777" w:rsidR="00E770AF" w:rsidRDefault="00E770AF" w:rsidP="00D9588E">
            <w:pPr>
              <w:pBdr>
                <w:bottom w:val="single" w:sz="4" w:space="1" w:color="auto"/>
              </w:pBdr>
              <w:spacing w:line="360" w:lineRule="auto"/>
              <w:jc w:val="center"/>
              <w:rPr>
                <w:rFonts w:ascii="Arial" w:hAnsi="Arial" w:cs="Arial"/>
                <w:sz w:val="16"/>
                <w:szCs w:val="16"/>
                <w:lang w:eastAsia="en-GB"/>
              </w:rPr>
            </w:pPr>
          </w:p>
          <w:p w14:paraId="33DE3150" w14:textId="4BAB4A85" w:rsidR="009E5DAE" w:rsidRPr="004823FC" w:rsidRDefault="009E5DAE" w:rsidP="00D9588E">
            <w:pPr>
              <w:pBdr>
                <w:bottom w:val="single" w:sz="4" w:space="1" w:color="auto"/>
              </w:pBdr>
              <w:spacing w:line="360" w:lineRule="auto"/>
              <w:jc w:val="center"/>
              <w:rPr>
                <w:rFonts w:ascii="Arial" w:hAnsi="Arial" w:cs="Arial"/>
                <w:sz w:val="16"/>
                <w:szCs w:val="16"/>
                <w:lang w:eastAsia="en-GB"/>
              </w:rPr>
            </w:pPr>
            <w:r w:rsidRPr="004823FC">
              <w:rPr>
                <w:rFonts w:ascii="Arial" w:hAnsi="Arial" w:cs="Arial"/>
                <w:sz w:val="16"/>
                <w:szCs w:val="16"/>
                <w:lang w:eastAsia="en-GB"/>
              </w:rPr>
              <w:t>Number of Shares</w:t>
            </w:r>
            <w:r w:rsidRPr="004823FC">
              <w:rPr>
                <w:rFonts w:ascii="Arial" w:hAnsi="Arial" w:cs="Arial"/>
                <w:sz w:val="16"/>
                <w:szCs w:val="16"/>
                <w:lang w:eastAsia="en-GB"/>
              </w:rPr>
              <w:br/>
              <w:t>(Thousand shares)</w:t>
            </w:r>
          </w:p>
        </w:tc>
        <w:tc>
          <w:tcPr>
            <w:tcW w:w="1145" w:type="dxa"/>
          </w:tcPr>
          <w:p w14:paraId="3E95E87F" w14:textId="77777777" w:rsidR="00E770AF" w:rsidRDefault="00E770AF" w:rsidP="00D9588E">
            <w:pPr>
              <w:pBdr>
                <w:bottom w:val="single" w:sz="4" w:space="1" w:color="auto"/>
              </w:pBdr>
              <w:spacing w:line="360" w:lineRule="auto"/>
              <w:jc w:val="center"/>
              <w:rPr>
                <w:rFonts w:ascii="Arial" w:hAnsi="Arial" w:cs="Arial"/>
                <w:sz w:val="16"/>
                <w:szCs w:val="16"/>
                <w:lang w:eastAsia="en-GB"/>
              </w:rPr>
            </w:pPr>
          </w:p>
          <w:p w14:paraId="7413B82D" w14:textId="18051406" w:rsidR="009E5DAE" w:rsidRPr="00E770AF" w:rsidRDefault="009E5DAE" w:rsidP="00D9588E">
            <w:pPr>
              <w:pBdr>
                <w:bottom w:val="single" w:sz="4" w:space="1" w:color="auto"/>
              </w:pBdr>
              <w:spacing w:line="360" w:lineRule="auto"/>
              <w:jc w:val="center"/>
              <w:rPr>
                <w:rFonts w:ascii="Arial" w:hAnsi="Arial" w:cs="Arial"/>
                <w:sz w:val="16"/>
                <w:szCs w:val="16"/>
                <w:lang w:eastAsia="en-GB"/>
              </w:rPr>
            </w:pPr>
            <w:r w:rsidRPr="00E770AF">
              <w:rPr>
                <w:rFonts w:ascii="Arial" w:hAnsi="Arial" w:cs="Arial"/>
                <w:sz w:val="16"/>
                <w:szCs w:val="16"/>
                <w:lang w:eastAsia="en-GB"/>
              </w:rPr>
              <w:t>Par value (Baht)</w:t>
            </w:r>
          </w:p>
        </w:tc>
        <w:tc>
          <w:tcPr>
            <w:tcW w:w="1474" w:type="dxa"/>
          </w:tcPr>
          <w:p w14:paraId="578B0B5A" w14:textId="140CC372" w:rsidR="009E5DAE" w:rsidRPr="00E770AF" w:rsidRDefault="00D9588E" w:rsidP="00D9588E">
            <w:pPr>
              <w:pBdr>
                <w:bottom w:val="single" w:sz="4" w:space="1" w:color="auto"/>
              </w:pBdr>
              <w:spacing w:line="360" w:lineRule="auto"/>
              <w:jc w:val="center"/>
              <w:rPr>
                <w:rFonts w:ascii="Arial" w:hAnsi="Arial" w:cs="Arial"/>
                <w:sz w:val="16"/>
                <w:szCs w:val="16"/>
                <w:lang w:eastAsia="en-GB"/>
              </w:rPr>
            </w:pPr>
            <w:r>
              <w:rPr>
                <w:rFonts w:ascii="Arial" w:hAnsi="Arial" w:cs="Arial"/>
                <w:sz w:val="16"/>
                <w:szCs w:val="16"/>
                <w:lang w:eastAsia="en-GB"/>
              </w:rPr>
              <w:br/>
            </w:r>
            <w:r w:rsidR="009E5DAE" w:rsidRPr="00E770AF">
              <w:rPr>
                <w:rFonts w:ascii="Arial" w:hAnsi="Arial" w:cs="Arial"/>
                <w:sz w:val="16"/>
                <w:szCs w:val="16"/>
                <w:lang w:eastAsia="en-GB"/>
              </w:rPr>
              <w:t>Thousand</w:t>
            </w:r>
          </w:p>
          <w:p w14:paraId="0C3F58C2" w14:textId="77777777" w:rsidR="009E5DAE" w:rsidRPr="00E770AF" w:rsidRDefault="009E5DAE" w:rsidP="00D9588E">
            <w:pPr>
              <w:pBdr>
                <w:bottom w:val="single" w:sz="4" w:space="1" w:color="auto"/>
              </w:pBdr>
              <w:spacing w:line="360" w:lineRule="auto"/>
              <w:jc w:val="center"/>
              <w:rPr>
                <w:rFonts w:ascii="Arial" w:hAnsi="Arial" w:cs="Arial"/>
                <w:sz w:val="16"/>
                <w:szCs w:val="16"/>
                <w:lang w:eastAsia="en-GB"/>
              </w:rPr>
            </w:pPr>
            <w:r w:rsidRPr="00E770AF">
              <w:rPr>
                <w:rFonts w:ascii="Arial" w:hAnsi="Arial" w:cs="Arial"/>
                <w:sz w:val="16"/>
                <w:szCs w:val="16"/>
                <w:lang w:eastAsia="en-GB"/>
              </w:rPr>
              <w:t>Baht</w:t>
            </w:r>
          </w:p>
        </w:tc>
        <w:tc>
          <w:tcPr>
            <w:tcW w:w="1610" w:type="dxa"/>
          </w:tcPr>
          <w:p w14:paraId="753CD4E1" w14:textId="4082814B" w:rsidR="009E5DAE" w:rsidRPr="00E770AF" w:rsidRDefault="009E5DAE" w:rsidP="00D9588E">
            <w:pPr>
              <w:pBdr>
                <w:bottom w:val="single" w:sz="4" w:space="1" w:color="auto"/>
              </w:pBdr>
              <w:spacing w:line="360" w:lineRule="auto"/>
              <w:jc w:val="center"/>
              <w:rPr>
                <w:rFonts w:ascii="Arial" w:hAnsi="Arial" w:cs="Arial"/>
                <w:sz w:val="16"/>
                <w:szCs w:val="16"/>
                <w:lang w:eastAsia="en-GB"/>
              </w:rPr>
            </w:pPr>
            <w:r w:rsidRPr="00E770AF">
              <w:rPr>
                <w:rFonts w:ascii="Arial" w:hAnsi="Arial" w:cs="Arial"/>
                <w:sz w:val="16"/>
                <w:szCs w:val="16"/>
                <w:lang w:eastAsia="en-GB"/>
              </w:rPr>
              <w:t>Discount on share capital (Thousand Baht)</w:t>
            </w:r>
          </w:p>
        </w:tc>
      </w:tr>
      <w:tr w:rsidR="00FD4C7B" w:rsidRPr="004823FC" w14:paraId="7D46C0E3" w14:textId="77777777" w:rsidTr="00775279">
        <w:trPr>
          <w:trHeight w:val="20"/>
        </w:trPr>
        <w:tc>
          <w:tcPr>
            <w:tcW w:w="3208" w:type="dxa"/>
          </w:tcPr>
          <w:p w14:paraId="07F96800" w14:textId="77777777" w:rsidR="009E5DAE" w:rsidRPr="004823FC" w:rsidRDefault="009E5DAE" w:rsidP="00775279">
            <w:pPr>
              <w:tabs>
                <w:tab w:val="clear" w:pos="227"/>
                <w:tab w:val="left" w:pos="34"/>
              </w:tabs>
              <w:spacing w:before="60" w:line="276" w:lineRule="auto"/>
              <w:rPr>
                <w:rFonts w:ascii="Arial" w:hAnsi="Arial" w:cs="Arial"/>
                <w:sz w:val="16"/>
                <w:szCs w:val="16"/>
                <w:lang w:eastAsia="en-GB"/>
              </w:rPr>
            </w:pPr>
          </w:p>
        </w:tc>
        <w:tc>
          <w:tcPr>
            <w:tcW w:w="1701" w:type="dxa"/>
          </w:tcPr>
          <w:p w14:paraId="06176F6B" w14:textId="77777777" w:rsidR="009E5DAE" w:rsidRPr="004823FC" w:rsidRDefault="009E5DAE" w:rsidP="00775279">
            <w:pPr>
              <w:tabs>
                <w:tab w:val="clear" w:pos="227"/>
                <w:tab w:val="clear" w:pos="454"/>
                <w:tab w:val="clear" w:pos="680"/>
                <w:tab w:val="num" w:pos="786"/>
              </w:tabs>
              <w:spacing w:before="60" w:line="276" w:lineRule="auto"/>
              <w:ind w:right="-10"/>
              <w:jc w:val="thaiDistribute"/>
              <w:rPr>
                <w:rFonts w:ascii="Arial" w:hAnsi="Arial" w:cs="Arial"/>
                <w:sz w:val="16"/>
                <w:szCs w:val="16"/>
                <w:lang w:val="en-GB"/>
              </w:rPr>
            </w:pPr>
          </w:p>
        </w:tc>
        <w:tc>
          <w:tcPr>
            <w:tcW w:w="1145" w:type="dxa"/>
          </w:tcPr>
          <w:p w14:paraId="4C19FDD0" w14:textId="77777777" w:rsidR="009E5DAE" w:rsidRPr="004823FC" w:rsidRDefault="009E5DAE" w:rsidP="00775279">
            <w:pPr>
              <w:tabs>
                <w:tab w:val="clear" w:pos="227"/>
                <w:tab w:val="clear" w:pos="454"/>
                <w:tab w:val="clear" w:pos="680"/>
                <w:tab w:val="num" w:pos="786"/>
              </w:tabs>
              <w:spacing w:before="60" w:line="276" w:lineRule="auto"/>
              <w:ind w:right="-10"/>
              <w:jc w:val="thaiDistribute"/>
              <w:rPr>
                <w:rFonts w:ascii="Arial" w:hAnsi="Arial" w:cs="Arial"/>
                <w:sz w:val="16"/>
                <w:szCs w:val="16"/>
                <w:lang w:val="en-GB"/>
              </w:rPr>
            </w:pPr>
          </w:p>
        </w:tc>
        <w:tc>
          <w:tcPr>
            <w:tcW w:w="1474" w:type="dxa"/>
          </w:tcPr>
          <w:p w14:paraId="1C2AF945" w14:textId="77777777" w:rsidR="009E5DAE" w:rsidRPr="004823FC" w:rsidRDefault="009E5DAE" w:rsidP="00775279">
            <w:pPr>
              <w:tabs>
                <w:tab w:val="clear" w:pos="227"/>
                <w:tab w:val="clear" w:pos="454"/>
                <w:tab w:val="clear" w:pos="680"/>
                <w:tab w:val="num" w:pos="786"/>
              </w:tabs>
              <w:spacing w:before="60" w:line="276" w:lineRule="auto"/>
              <w:ind w:right="-10"/>
              <w:jc w:val="thaiDistribute"/>
              <w:rPr>
                <w:rFonts w:ascii="Arial" w:hAnsi="Arial" w:cs="Arial"/>
                <w:sz w:val="16"/>
                <w:szCs w:val="16"/>
                <w:lang w:val="en-GB"/>
              </w:rPr>
            </w:pPr>
          </w:p>
        </w:tc>
        <w:tc>
          <w:tcPr>
            <w:tcW w:w="1610" w:type="dxa"/>
          </w:tcPr>
          <w:p w14:paraId="37A98457" w14:textId="77777777" w:rsidR="009E5DAE" w:rsidRPr="004823FC" w:rsidRDefault="009E5DAE" w:rsidP="00775279">
            <w:pPr>
              <w:tabs>
                <w:tab w:val="clear" w:pos="227"/>
                <w:tab w:val="clear" w:pos="454"/>
                <w:tab w:val="clear" w:pos="680"/>
                <w:tab w:val="num" w:pos="786"/>
              </w:tabs>
              <w:spacing w:before="60" w:line="276" w:lineRule="auto"/>
              <w:ind w:right="-10"/>
              <w:jc w:val="thaiDistribute"/>
              <w:rPr>
                <w:rFonts w:ascii="Arial" w:hAnsi="Arial" w:cs="Arial"/>
                <w:sz w:val="16"/>
                <w:szCs w:val="16"/>
                <w:lang w:val="en-GB"/>
              </w:rPr>
            </w:pPr>
          </w:p>
        </w:tc>
      </w:tr>
      <w:tr w:rsidR="00FD4C7B" w:rsidRPr="004823FC" w14:paraId="0C3F9B42" w14:textId="77777777" w:rsidTr="00775279">
        <w:trPr>
          <w:trHeight w:val="20"/>
        </w:trPr>
        <w:tc>
          <w:tcPr>
            <w:tcW w:w="3208" w:type="dxa"/>
          </w:tcPr>
          <w:p w14:paraId="1E62C904" w14:textId="77777777" w:rsidR="009E5DAE" w:rsidRPr="004823FC" w:rsidRDefault="009E5DAE" w:rsidP="00775279">
            <w:pPr>
              <w:tabs>
                <w:tab w:val="clear" w:pos="227"/>
                <w:tab w:val="left" w:pos="34"/>
              </w:tabs>
              <w:spacing w:before="60" w:line="276" w:lineRule="auto"/>
              <w:rPr>
                <w:rFonts w:ascii="Arial" w:hAnsi="Arial" w:cs="Arial"/>
                <w:sz w:val="16"/>
                <w:szCs w:val="16"/>
                <w:lang w:eastAsia="en-GB"/>
              </w:rPr>
            </w:pPr>
            <w:r w:rsidRPr="004823FC">
              <w:rPr>
                <w:rFonts w:ascii="Arial" w:hAnsi="Arial" w:cs="Arial"/>
                <w:sz w:val="16"/>
                <w:szCs w:val="16"/>
                <w:lang w:eastAsia="en-GB"/>
              </w:rPr>
              <w:t>Balance as of 1 January 2022</w:t>
            </w:r>
          </w:p>
        </w:tc>
        <w:tc>
          <w:tcPr>
            <w:tcW w:w="1701" w:type="dxa"/>
            <w:vAlign w:val="bottom"/>
          </w:tcPr>
          <w:p w14:paraId="4EC65E5E" w14:textId="77777777" w:rsidR="009E5DAE" w:rsidRPr="004823FC" w:rsidRDefault="009E5DAE" w:rsidP="00775279">
            <w:pPr>
              <w:tabs>
                <w:tab w:val="clear" w:pos="227"/>
                <w:tab w:val="clear" w:pos="454"/>
                <w:tab w:val="clear" w:pos="680"/>
                <w:tab w:val="num" w:pos="786"/>
              </w:tabs>
              <w:spacing w:before="60" w:line="276" w:lineRule="auto"/>
              <w:ind w:right="-10"/>
              <w:jc w:val="right"/>
              <w:rPr>
                <w:rFonts w:ascii="Arial" w:hAnsi="Arial" w:cs="Arial"/>
                <w:sz w:val="16"/>
                <w:szCs w:val="16"/>
                <w:lang w:val="en-GB"/>
              </w:rPr>
            </w:pPr>
            <w:r w:rsidRPr="004823FC">
              <w:rPr>
                <w:rFonts w:ascii="Arial" w:hAnsi="Arial" w:cs="Arial"/>
                <w:sz w:val="16"/>
                <w:szCs w:val="16"/>
                <w:lang w:val="en-GB"/>
              </w:rPr>
              <w:t>39,978,650</w:t>
            </w:r>
          </w:p>
        </w:tc>
        <w:tc>
          <w:tcPr>
            <w:tcW w:w="1145" w:type="dxa"/>
          </w:tcPr>
          <w:p w14:paraId="2B1F13AB" w14:textId="77777777" w:rsidR="009E5DAE" w:rsidRPr="004823FC" w:rsidRDefault="009E5DAE" w:rsidP="00775279">
            <w:pPr>
              <w:tabs>
                <w:tab w:val="clear" w:pos="227"/>
                <w:tab w:val="clear" w:pos="454"/>
                <w:tab w:val="clear" w:pos="680"/>
                <w:tab w:val="num" w:pos="786"/>
              </w:tabs>
              <w:spacing w:before="60" w:line="276" w:lineRule="auto"/>
              <w:ind w:right="-10"/>
              <w:jc w:val="center"/>
              <w:rPr>
                <w:rFonts w:ascii="Arial" w:hAnsi="Arial" w:cs="Arial"/>
                <w:sz w:val="16"/>
                <w:szCs w:val="16"/>
                <w:lang w:val="en-GB"/>
              </w:rPr>
            </w:pPr>
            <w:r w:rsidRPr="004823FC">
              <w:rPr>
                <w:rFonts w:ascii="Arial" w:hAnsi="Arial" w:cs="Arial"/>
                <w:sz w:val="16"/>
                <w:szCs w:val="16"/>
                <w:lang w:val="en-GB"/>
              </w:rPr>
              <w:t>0.075</w:t>
            </w:r>
          </w:p>
        </w:tc>
        <w:tc>
          <w:tcPr>
            <w:tcW w:w="1474" w:type="dxa"/>
            <w:vAlign w:val="bottom"/>
          </w:tcPr>
          <w:p w14:paraId="62424097" w14:textId="77777777" w:rsidR="009E5DAE" w:rsidRPr="004823FC" w:rsidRDefault="009E5DAE" w:rsidP="00775279">
            <w:pPr>
              <w:tabs>
                <w:tab w:val="clear" w:pos="227"/>
                <w:tab w:val="clear" w:pos="454"/>
                <w:tab w:val="clear" w:pos="680"/>
                <w:tab w:val="num" w:pos="786"/>
              </w:tabs>
              <w:spacing w:before="60" w:line="276" w:lineRule="auto"/>
              <w:ind w:right="-10"/>
              <w:jc w:val="right"/>
              <w:rPr>
                <w:rFonts w:ascii="Arial" w:hAnsi="Arial" w:cs="Arial"/>
                <w:sz w:val="16"/>
                <w:szCs w:val="16"/>
                <w:lang w:val="en-GB"/>
              </w:rPr>
            </w:pPr>
            <w:r w:rsidRPr="004823FC">
              <w:rPr>
                <w:rFonts w:ascii="Arial" w:hAnsi="Arial" w:cs="Arial"/>
                <w:sz w:val="16"/>
                <w:szCs w:val="16"/>
                <w:lang w:val="en-GB"/>
              </w:rPr>
              <w:t>2,998,399</w:t>
            </w:r>
          </w:p>
        </w:tc>
        <w:tc>
          <w:tcPr>
            <w:tcW w:w="1610" w:type="dxa"/>
            <w:vAlign w:val="bottom"/>
          </w:tcPr>
          <w:p w14:paraId="22B4C6E9" w14:textId="1FE94575" w:rsidR="009E5DAE" w:rsidRPr="004823FC" w:rsidRDefault="006C1429" w:rsidP="00775279">
            <w:pPr>
              <w:tabs>
                <w:tab w:val="clear" w:pos="227"/>
                <w:tab w:val="clear" w:pos="454"/>
                <w:tab w:val="clear" w:pos="680"/>
                <w:tab w:val="num" w:pos="786"/>
              </w:tabs>
              <w:spacing w:before="60" w:line="276" w:lineRule="auto"/>
              <w:ind w:right="-10"/>
              <w:jc w:val="right"/>
              <w:rPr>
                <w:rFonts w:ascii="Arial" w:hAnsi="Arial" w:cstheme="minorBidi"/>
                <w:sz w:val="16"/>
                <w:szCs w:val="16"/>
                <w:cs/>
              </w:rPr>
            </w:pPr>
            <w:r w:rsidRPr="004823FC">
              <w:rPr>
                <w:rFonts w:ascii="Arial" w:hAnsi="Arial" w:cstheme="minorBidi"/>
                <w:sz w:val="16"/>
                <w:szCs w:val="16"/>
                <w:lang w:val="en-GB"/>
              </w:rPr>
              <w:t>(</w:t>
            </w:r>
            <w:r w:rsidR="009E5DAE" w:rsidRPr="004823FC">
              <w:rPr>
                <w:rFonts w:ascii="Arial" w:hAnsi="Arial" w:cstheme="minorBidi"/>
                <w:sz w:val="16"/>
                <w:szCs w:val="16"/>
              </w:rPr>
              <w:t>524,215</w:t>
            </w:r>
            <w:r w:rsidRPr="004823FC">
              <w:rPr>
                <w:rFonts w:ascii="Arial" w:hAnsi="Arial" w:cstheme="minorBidi"/>
                <w:sz w:val="16"/>
                <w:szCs w:val="16"/>
              </w:rPr>
              <w:t>)</w:t>
            </w:r>
          </w:p>
        </w:tc>
      </w:tr>
      <w:tr w:rsidR="00FD4C7B" w:rsidRPr="004823FC" w14:paraId="21A7D6AE" w14:textId="77777777" w:rsidTr="00775279">
        <w:trPr>
          <w:trHeight w:val="20"/>
        </w:trPr>
        <w:tc>
          <w:tcPr>
            <w:tcW w:w="3208" w:type="dxa"/>
          </w:tcPr>
          <w:p w14:paraId="7F33F8CE" w14:textId="77777777" w:rsidR="009E5DAE" w:rsidRPr="004823FC" w:rsidRDefault="009E5DAE" w:rsidP="00775279">
            <w:pPr>
              <w:tabs>
                <w:tab w:val="clear" w:pos="227"/>
                <w:tab w:val="left" w:pos="34"/>
              </w:tabs>
              <w:spacing w:before="60" w:line="276" w:lineRule="auto"/>
              <w:rPr>
                <w:rFonts w:ascii="Arial" w:hAnsi="Arial" w:cs="Arial"/>
                <w:sz w:val="16"/>
                <w:szCs w:val="16"/>
                <w:lang w:eastAsia="en-GB"/>
              </w:rPr>
            </w:pPr>
            <w:r w:rsidRPr="004823FC">
              <w:rPr>
                <w:rFonts w:ascii="Arial" w:hAnsi="Arial" w:cs="Arial"/>
                <w:sz w:val="16"/>
                <w:szCs w:val="16"/>
                <w:lang w:eastAsia="en-GB"/>
              </w:rPr>
              <w:t>Increased share capital</w:t>
            </w:r>
          </w:p>
        </w:tc>
        <w:tc>
          <w:tcPr>
            <w:tcW w:w="1701" w:type="dxa"/>
            <w:vAlign w:val="bottom"/>
          </w:tcPr>
          <w:p w14:paraId="07DD0222" w14:textId="37F6B6B9" w:rsidR="009E5DAE" w:rsidRPr="004823FC" w:rsidRDefault="0057401A" w:rsidP="00775279">
            <w:pPr>
              <w:pBdr>
                <w:bottom w:val="single" w:sz="4" w:space="1" w:color="auto"/>
              </w:pBdr>
              <w:tabs>
                <w:tab w:val="clear" w:pos="227"/>
                <w:tab w:val="clear" w:pos="454"/>
                <w:tab w:val="clear" w:pos="680"/>
                <w:tab w:val="num" w:pos="786"/>
              </w:tabs>
              <w:spacing w:before="60" w:line="276" w:lineRule="auto"/>
              <w:ind w:right="-10"/>
              <w:jc w:val="right"/>
              <w:rPr>
                <w:rFonts w:ascii="Arial" w:hAnsi="Arial" w:cs="Browallia New"/>
                <w:sz w:val="16"/>
                <w:szCs w:val="16"/>
              </w:rPr>
            </w:pPr>
            <w:r>
              <w:rPr>
                <w:rFonts w:ascii="Arial" w:hAnsi="Arial" w:cs="Browallia New"/>
                <w:sz w:val="16"/>
                <w:szCs w:val="16"/>
              </w:rPr>
              <w:t>-</w:t>
            </w:r>
          </w:p>
        </w:tc>
        <w:tc>
          <w:tcPr>
            <w:tcW w:w="1145" w:type="dxa"/>
          </w:tcPr>
          <w:p w14:paraId="44A7793D" w14:textId="06D83FDC" w:rsidR="009E5DAE" w:rsidRPr="004823FC" w:rsidRDefault="00374FB1" w:rsidP="00775279">
            <w:pPr>
              <w:tabs>
                <w:tab w:val="clear" w:pos="227"/>
                <w:tab w:val="clear" w:pos="454"/>
                <w:tab w:val="clear" w:pos="680"/>
                <w:tab w:val="num" w:pos="786"/>
              </w:tabs>
              <w:spacing w:before="60" w:line="276" w:lineRule="auto"/>
              <w:ind w:right="-10"/>
              <w:jc w:val="center"/>
              <w:rPr>
                <w:rFonts w:ascii="Arial" w:hAnsi="Arial" w:cs="Arial"/>
                <w:sz w:val="16"/>
                <w:szCs w:val="16"/>
                <w:lang w:val="en-GB"/>
              </w:rPr>
            </w:pPr>
            <w:r w:rsidRPr="004823FC">
              <w:rPr>
                <w:rFonts w:ascii="Arial" w:hAnsi="Arial" w:cs="Arial"/>
                <w:sz w:val="16"/>
                <w:szCs w:val="16"/>
                <w:lang w:val="en-GB"/>
              </w:rPr>
              <w:t>0.075</w:t>
            </w:r>
          </w:p>
        </w:tc>
        <w:tc>
          <w:tcPr>
            <w:tcW w:w="1474" w:type="dxa"/>
            <w:vAlign w:val="bottom"/>
          </w:tcPr>
          <w:p w14:paraId="67E2FD69" w14:textId="1DCEA4C1" w:rsidR="009E5DAE" w:rsidRPr="004823FC" w:rsidRDefault="0057401A" w:rsidP="00775279">
            <w:pPr>
              <w:pBdr>
                <w:bottom w:val="single" w:sz="4" w:space="1" w:color="auto"/>
              </w:pBdr>
              <w:tabs>
                <w:tab w:val="clear" w:pos="227"/>
                <w:tab w:val="clear" w:pos="454"/>
                <w:tab w:val="clear" w:pos="680"/>
                <w:tab w:val="num" w:pos="786"/>
              </w:tabs>
              <w:spacing w:before="60" w:line="276" w:lineRule="auto"/>
              <w:ind w:right="-10"/>
              <w:jc w:val="right"/>
              <w:rPr>
                <w:rFonts w:ascii="Arial" w:hAnsi="Arial" w:cs="Arial"/>
                <w:sz w:val="16"/>
                <w:szCs w:val="16"/>
                <w:lang w:val="en-GB"/>
              </w:rPr>
            </w:pPr>
            <w:r>
              <w:rPr>
                <w:rFonts w:ascii="Arial" w:hAnsi="Arial" w:cs="Arial"/>
                <w:sz w:val="16"/>
                <w:szCs w:val="16"/>
                <w:lang w:val="en-GB"/>
              </w:rPr>
              <w:t>-</w:t>
            </w:r>
          </w:p>
        </w:tc>
        <w:tc>
          <w:tcPr>
            <w:tcW w:w="1610" w:type="dxa"/>
            <w:vAlign w:val="bottom"/>
          </w:tcPr>
          <w:p w14:paraId="0A20A6B3" w14:textId="1B93328B" w:rsidR="009E5DAE" w:rsidRPr="004823FC" w:rsidRDefault="0057401A" w:rsidP="00775279">
            <w:pPr>
              <w:pBdr>
                <w:bottom w:val="single" w:sz="4" w:space="1" w:color="auto"/>
              </w:pBdr>
              <w:tabs>
                <w:tab w:val="clear" w:pos="227"/>
                <w:tab w:val="clear" w:pos="454"/>
                <w:tab w:val="clear" w:pos="680"/>
                <w:tab w:val="num" w:pos="786"/>
              </w:tabs>
              <w:spacing w:before="60" w:line="276" w:lineRule="auto"/>
              <w:ind w:right="-10"/>
              <w:jc w:val="right"/>
              <w:rPr>
                <w:rFonts w:ascii="Arial" w:hAnsi="Arial" w:cs="Arial"/>
                <w:sz w:val="16"/>
                <w:szCs w:val="16"/>
                <w:lang w:val="en-GB"/>
              </w:rPr>
            </w:pPr>
            <w:r>
              <w:rPr>
                <w:rFonts w:ascii="Arial" w:hAnsi="Arial" w:cs="Arial"/>
                <w:sz w:val="16"/>
                <w:szCs w:val="16"/>
                <w:lang w:val="en-GB"/>
              </w:rPr>
              <w:t>-</w:t>
            </w:r>
          </w:p>
        </w:tc>
      </w:tr>
      <w:tr w:rsidR="00FD4C7B" w:rsidRPr="004823FC" w14:paraId="763E5D52" w14:textId="77777777" w:rsidTr="00606D16">
        <w:trPr>
          <w:trHeight w:val="549"/>
        </w:trPr>
        <w:tc>
          <w:tcPr>
            <w:tcW w:w="3208" w:type="dxa"/>
          </w:tcPr>
          <w:p w14:paraId="3EE386C9" w14:textId="63BEA07C" w:rsidR="009E5DAE" w:rsidRPr="004823FC" w:rsidRDefault="00BA696E" w:rsidP="00775279">
            <w:pPr>
              <w:tabs>
                <w:tab w:val="clear" w:pos="227"/>
                <w:tab w:val="left" w:pos="34"/>
              </w:tabs>
              <w:spacing w:before="60" w:line="276" w:lineRule="auto"/>
              <w:rPr>
                <w:rFonts w:ascii="Arial" w:hAnsi="Arial" w:cs="Arial"/>
                <w:sz w:val="16"/>
                <w:szCs w:val="16"/>
                <w:lang w:eastAsia="en-GB"/>
              </w:rPr>
            </w:pPr>
            <w:r w:rsidRPr="004823FC">
              <w:rPr>
                <w:rFonts w:ascii="Arial" w:hAnsi="Arial" w:cs="Arial"/>
                <w:sz w:val="16"/>
                <w:szCs w:val="16"/>
                <w:lang w:eastAsia="en-GB"/>
              </w:rPr>
              <w:t>Paid-up</w:t>
            </w:r>
            <w:r w:rsidR="001A48F5" w:rsidRPr="004823FC">
              <w:rPr>
                <w:rFonts w:ascii="Arial" w:hAnsi="Arial" w:cs="Arial"/>
                <w:sz w:val="16"/>
                <w:szCs w:val="16"/>
                <w:lang w:eastAsia="en-GB"/>
              </w:rPr>
              <w:t xml:space="preserve"> </w:t>
            </w:r>
            <w:r w:rsidR="007F0000" w:rsidRPr="004823FC">
              <w:rPr>
                <w:rFonts w:ascii="Arial" w:hAnsi="Arial" w:cs="Arial"/>
                <w:sz w:val="16"/>
                <w:szCs w:val="16"/>
                <w:lang w:eastAsia="en-GB"/>
              </w:rPr>
              <w:t xml:space="preserve">share </w:t>
            </w:r>
            <w:r w:rsidR="00CA619B" w:rsidRPr="004823FC">
              <w:rPr>
                <w:rFonts w:ascii="Arial" w:hAnsi="Arial" w:cs="Arial"/>
                <w:sz w:val="16"/>
                <w:szCs w:val="16"/>
                <w:lang w:eastAsia="en-GB"/>
              </w:rPr>
              <w:t>capital before</w:t>
            </w:r>
            <w:r w:rsidR="00BF122E" w:rsidRPr="004823FC">
              <w:rPr>
                <w:rFonts w:ascii="Arial" w:hAnsi="Arial" w:cs="Arial"/>
                <w:sz w:val="16"/>
                <w:szCs w:val="16"/>
                <w:lang w:eastAsia="en-GB"/>
              </w:rPr>
              <w:t xml:space="preserve"> </w:t>
            </w:r>
            <w:r w:rsidR="004F607F">
              <w:rPr>
                <w:rFonts w:ascii="Arial" w:hAnsi="Arial" w:cs="Arial"/>
                <w:sz w:val="16"/>
                <w:szCs w:val="16"/>
                <w:lang w:eastAsia="en-GB"/>
              </w:rPr>
              <w:t>combining</w:t>
            </w:r>
            <w:r w:rsidR="00CA619B" w:rsidRPr="004823FC">
              <w:rPr>
                <w:rFonts w:ascii="Arial" w:hAnsi="Arial" w:cs="Arial"/>
                <w:sz w:val="16"/>
                <w:szCs w:val="16"/>
                <w:lang w:eastAsia="en-GB"/>
              </w:rPr>
              <w:br/>
              <w:t xml:space="preserve">    </w:t>
            </w:r>
            <w:r w:rsidR="00B70997">
              <w:rPr>
                <w:rFonts w:ascii="Arial" w:hAnsi="Arial" w:cs="Arial"/>
                <w:sz w:val="16"/>
                <w:szCs w:val="16"/>
                <w:lang w:eastAsia="en-GB"/>
              </w:rPr>
              <w:t>shares</w:t>
            </w:r>
            <w:r w:rsidR="00BF122E" w:rsidRPr="004823FC">
              <w:rPr>
                <w:rFonts w:ascii="Arial" w:hAnsi="Arial" w:cs="Arial"/>
                <w:sz w:val="16"/>
                <w:szCs w:val="16"/>
                <w:lang w:eastAsia="en-GB"/>
              </w:rPr>
              <w:t xml:space="preserve"> and change in the</w:t>
            </w:r>
            <w:r w:rsidR="0080755E" w:rsidRPr="004823FC">
              <w:rPr>
                <w:rFonts w:ascii="Arial" w:hAnsi="Arial" w:cs="Arial"/>
                <w:sz w:val="16"/>
                <w:szCs w:val="16"/>
                <w:lang w:eastAsia="en-GB"/>
              </w:rPr>
              <w:br/>
              <w:t xml:space="preserve">    </w:t>
            </w:r>
            <w:r w:rsidR="00BF122E" w:rsidRPr="004823FC">
              <w:rPr>
                <w:rFonts w:ascii="Arial" w:hAnsi="Arial" w:cs="Arial"/>
                <w:sz w:val="16"/>
                <w:szCs w:val="16"/>
                <w:lang w:eastAsia="en-GB"/>
              </w:rPr>
              <w:t>par value</w:t>
            </w:r>
          </w:p>
        </w:tc>
        <w:tc>
          <w:tcPr>
            <w:tcW w:w="1701" w:type="dxa"/>
            <w:vAlign w:val="bottom"/>
          </w:tcPr>
          <w:p w14:paraId="39B6A1FD" w14:textId="1EEA575A" w:rsidR="00775279" w:rsidRPr="004823FC" w:rsidRDefault="0057401A" w:rsidP="00606D16">
            <w:pPr>
              <w:pBdr>
                <w:bottom w:val="single" w:sz="12" w:space="1" w:color="auto"/>
              </w:pBdr>
              <w:tabs>
                <w:tab w:val="clear" w:pos="227"/>
                <w:tab w:val="clear" w:pos="454"/>
                <w:tab w:val="clear" w:pos="680"/>
                <w:tab w:val="num" w:pos="786"/>
              </w:tabs>
              <w:spacing w:before="60" w:line="276" w:lineRule="auto"/>
              <w:ind w:right="-10"/>
              <w:jc w:val="right"/>
              <w:rPr>
                <w:rFonts w:ascii="Arial" w:hAnsi="Arial" w:cs="Arial"/>
                <w:sz w:val="16"/>
                <w:szCs w:val="16"/>
                <w:lang w:val="en-GB"/>
              </w:rPr>
            </w:pPr>
            <w:r>
              <w:rPr>
                <w:rFonts w:ascii="Arial" w:hAnsi="Arial" w:cs="Arial"/>
                <w:sz w:val="16"/>
                <w:szCs w:val="16"/>
                <w:lang w:val="en-GB"/>
              </w:rPr>
              <w:t>39,978,650</w:t>
            </w:r>
          </w:p>
        </w:tc>
        <w:tc>
          <w:tcPr>
            <w:tcW w:w="1145" w:type="dxa"/>
            <w:vAlign w:val="bottom"/>
          </w:tcPr>
          <w:p w14:paraId="2E714000" w14:textId="77777777" w:rsidR="009E5DAE" w:rsidRPr="004823FC" w:rsidRDefault="009E5DAE" w:rsidP="00606D16">
            <w:pPr>
              <w:tabs>
                <w:tab w:val="clear" w:pos="227"/>
                <w:tab w:val="clear" w:pos="454"/>
                <w:tab w:val="clear" w:pos="680"/>
                <w:tab w:val="num" w:pos="786"/>
              </w:tabs>
              <w:spacing w:before="60" w:line="276" w:lineRule="auto"/>
              <w:ind w:right="-10"/>
              <w:jc w:val="right"/>
              <w:rPr>
                <w:rFonts w:ascii="Arial" w:hAnsi="Arial" w:cs="Arial"/>
                <w:sz w:val="16"/>
                <w:szCs w:val="16"/>
                <w:lang w:val="en-GB"/>
              </w:rPr>
            </w:pPr>
          </w:p>
        </w:tc>
        <w:tc>
          <w:tcPr>
            <w:tcW w:w="1474" w:type="dxa"/>
            <w:vAlign w:val="bottom"/>
          </w:tcPr>
          <w:p w14:paraId="49B118B7" w14:textId="7ACE2E6E" w:rsidR="00775279" w:rsidRPr="004823FC" w:rsidRDefault="0057401A" w:rsidP="00606D16">
            <w:pPr>
              <w:pBdr>
                <w:bottom w:val="single" w:sz="12" w:space="1" w:color="auto"/>
              </w:pBdr>
              <w:tabs>
                <w:tab w:val="clear" w:pos="227"/>
                <w:tab w:val="clear" w:pos="454"/>
                <w:tab w:val="clear" w:pos="680"/>
                <w:tab w:val="num" w:pos="786"/>
              </w:tabs>
              <w:spacing w:before="60" w:line="276" w:lineRule="auto"/>
              <w:ind w:right="-10"/>
              <w:jc w:val="right"/>
              <w:rPr>
                <w:rFonts w:ascii="Arial" w:hAnsi="Arial" w:cstheme="minorBidi"/>
                <w:sz w:val="16"/>
                <w:szCs w:val="16"/>
                <w:lang w:val="en-GB"/>
              </w:rPr>
            </w:pPr>
            <w:r>
              <w:rPr>
                <w:rFonts w:ascii="Arial" w:hAnsi="Arial" w:cstheme="minorBidi"/>
                <w:sz w:val="16"/>
                <w:szCs w:val="16"/>
                <w:lang w:val="en-GB"/>
              </w:rPr>
              <w:t>2,998,399</w:t>
            </w:r>
          </w:p>
        </w:tc>
        <w:tc>
          <w:tcPr>
            <w:tcW w:w="1610" w:type="dxa"/>
            <w:vAlign w:val="bottom"/>
          </w:tcPr>
          <w:p w14:paraId="2A0E00B8" w14:textId="2B9596FF" w:rsidR="00775279" w:rsidRPr="004823FC" w:rsidRDefault="0057401A" w:rsidP="00606D16">
            <w:pPr>
              <w:pBdr>
                <w:bottom w:val="single" w:sz="12" w:space="1" w:color="auto"/>
              </w:pBdr>
              <w:tabs>
                <w:tab w:val="clear" w:pos="227"/>
                <w:tab w:val="clear" w:pos="454"/>
                <w:tab w:val="clear" w:pos="680"/>
                <w:tab w:val="num" w:pos="786"/>
              </w:tabs>
              <w:spacing w:before="60" w:line="276" w:lineRule="auto"/>
              <w:ind w:right="-10"/>
              <w:jc w:val="right"/>
              <w:rPr>
                <w:rFonts w:ascii="Arial" w:hAnsi="Arial" w:cstheme="minorBidi"/>
                <w:sz w:val="16"/>
                <w:szCs w:val="16"/>
                <w:cs/>
              </w:rPr>
            </w:pPr>
            <w:r>
              <w:rPr>
                <w:rFonts w:ascii="Arial" w:hAnsi="Arial" w:cstheme="minorBidi"/>
                <w:sz w:val="16"/>
                <w:szCs w:val="16"/>
              </w:rPr>
              <w:t>(524,215)</w:t>
            </w:r>
          </w:p>
        </w:tc>
      </w:tr>
      <w:tr w:rsidR="00FD4C7B" w:rsidRPr="004823FC" w14:paraId="17BF15EB" w14:textId="77777777" w:rsidTr="00775279">
        <w:trPr>
          <w:trHeight w:val="20"/>
        </w:trPr>
        <w:tc>
          <w:tcPr>
            <w:tcW w:w="3208" w:type="dxa"/>
          </w:tcPr>
          <w:p w14:paraId="0281A1AC" w14:textId="77777777" w:rsidR="00F8512A" w:rsidRPr="004823FC" w:rsidRDefault="00F8512A" w:rsidP="00775279">
            <w:pPr>
              <w:tabs>
                <w:tab w:val="clear" w:pos="227"/>
                <w:tab w:val="left" w:pos="34"/>
              </w:tabs>
              <w:spacing w:before="60" w:line="276" w:lineRule="auto"/>
              <w:rPr>
                <w:rFonts w:ascii="Arial" w:hAnsi="Arial" w:cs="Arial"/>
                <w:sz w:val="16"/>
                <w:szCs w:val="16"/>
                <w:lang w:eastAsia="en-GB"/>
              </w:rPr>
            </w:pPr>
          </w:p>
        </w:tc>
        <w:tc>
          <w:tcPr>
            <w:tcW w:w="1701" w:type="dxa"/>
          </w:tcPr>
          <w:p w14:paraId="422404F9" w14:textId="77777777" w:rsidR="00F8512A" w:rsidRPr="004823FC" w:rsidRDefault="00F8512A" w:rsidP="00775279">
            <w:pPr>
              <w:tabs>
                <w:tab w:val="clear" w:pos="227"/>
                <w:tab w:val="clear" w:pos="454"/>
                <w:tab w:val="clear" w:pos="680"/>
                <w:tab w:val="num" w:pos="786"/>
              </w:tabs>
              <w:spacing w:before="60" w:line="276" w:lineRule="auto"/>
              <w:ind w:right="-10"/>
              <w:jc w:val="right"/>
              <w:rPr>
                <w:rFonts w:ascii="Arial" w:hAnsi="Arial" w:cs="Arial"/>
                <w:sz w:val="16"/>
                <w:szCs w:val="16"/>
                <w:lang w:val="en-GB"/>
              </w:rPr>
            </w:pPr>
          </w:p>
        </w:tc>
        <w:tc>
          <w:tcPr>
            <w:tcW w:w="1145" w:type="dxa"/>
          </w:tcPr>
          <w:p w14:paraId="7ADF94DB" w14:textId="77777777" w:rsidR="00F8512A" w:rsidRPr="004823FC" w:rsidRDefault="00F8512A" w:rsidP="00775279">
            <w:pPr>
              <w:tabs>
                <w:tab w:val="clear" w:pos="227"/>
                <w:tab w:val="clear" w:pos="454"/>
                <w:tab w:val="clear" w:pos="680"/>
                <w:tab w:val="num" w:pos="786"/>
              </w:tabs>
              <w:spacing w:before="60" w:line="276" w:lineRule="auto"/>
              <w:ind w:right="-10"/>
              <w:jc w:val="center"/>
              <w:rPr>
                <w:rFonts w:ascii="Arial" w:hAnsi="Arial" w:cs="Arial"/>
                <w:sz w:val="16"/>
                <w:szCs w:val="16"/>
                <w:lang w:val="en-GB"/>
              </w:rPr>
            </w:pPr>
          </w:p>
        </w:tc>
        <w:tc>
          <w:tcPr>
            <w:tcW w:w="1474" w:type="dxa"/>
          </w:tcPr>
          <w:p w14:paraId="6E5E8294" w14:textId="77777777" w:rsidR="00F8512A" w:rsidRPr="004823FC" w:rsidRDefault="00F8512A" w:rsidP="00775279">
            <w:pPr>
              <w:tabs>
                <w:tab w:val="clear" w:pos="227"/>
                <w:tab w:val="clear" w:pos="454"/>
                <w:tab w:val="clear" w:pos="680"/>
                <w:tab w:val="num" w:pos="786"/>
              </w:tabs>
              <w:spacing w:before="60" w:line="276" w:lineRule="auto"/>
              <w:ind w:right="-10"/>
              <w:jc w:val="right"/>
              <w:rPr>
                <w:rFonts w:ascii="Arial" w:hAnsi="Arial" w:cstheme="minorBidi"/>
                <w:sz w:val="16"/>
                <w:szCs w:val="16"/>
                <w:lang w:val="en-GB"/>
              </w:rPr>
            </w:pPr>
          </w:p>
        </w:tc>
        <w:tc>
          <w:tcPr>
            <w:tcW w:w="1610" w:type="dxa"/>
          </w:tcPr>
          <w:p w14:paraId="3AC44CB2" w14:textId="77777777" w:rsidR="00F8512A" w:rsidRPr="004823FC" w:rsidRDefault="00F8512A" w:rsidP="00775279">
            <w:pPr>
              <w:tabs>
                <w:tab w:val="clear" w:pos="227"/>
                <w:tab w:val="clear" w:pos="454"/>
                <w:tab w:val="clear" w:pos="680"/>
                <w:tab w:val="num" w:pos="786"/>
              </w:tabs>
              <w:spacing w:before="60" w:line="276" w:lineRule="auto"/>
              <w:ind w:right="-10"/>
              <w:jc w:val="right"/>
              <w:rPr>
                <w:rFonts w:ascii="Arial" w:hAnsi="Arial" w:cstheme="minorBidi"/>
                <w:sz w:val="16"/>
                <w:szCs w:val="16"/>
                <w:lang w:val="en-GB"/>
              </w:rPr>
            </w:pPr>
          </w:p>
        </w:tc>
      </w:tr>
      <w:tr w:rsidR="005D1F58" w:rsidRPr="004823FC" w14:paraId="5A59D3C0" w14:textId="77777777" w:rsidTr="00775279">
        <w:trPr>
          <w:trHeight w:val="20"/>
        </w:trPr>
        <w:tc>
          <w:tcPr>
            <w:tcW w:w="3208" w:type="dxa"/>
          </w:tcPr>
          <w:p w14:paraId="0A883118" w14:textId="20708AEB" w:rsidR="00A658EA" w:rsidRPr="004823FC" w:rsidRDefault="00A658EA" w:rsidP="00775279">
            <w:pPr>
              <w:spacing w:before="60" w:line="276" w:lineRule="auto"/>
              <w:rPr>
                <w:rFonts w:ascii="Arial" w:hAnsi="Arial" w:cstheme="minorBidi"/>
                <w:sz w:val="16"/>
                <w:szCs w:val="16"/>
                <w:lang w:eastAsia="en-GB"/>
              </w:rPr>
            </w:pPr>
            <w:r w:rsidRPr="004823FC">
              <w:rPr>
                <w:rFonts w:ascii="Arial" w:hAnsi="Arial" w:cs="Arial"/>
                <w:sz w:val="16"/>
                <w:szCs w:val="16"/>
                <w:lang w:eastAsia="en-GB"/>
              </w:rPr>
              <w:t xml:space="preserve">Balance as of 30 </w:t>
            </w:r>
            <w:r w:rsidR="00775279" w:rsidRPr="00775279">
              <w:rPr>
                <w:rFonts w:ascii="Arial" w:hAnsi="Arial" w:cs="Arial"/>
                <w:sz w:val="16"/>
                <w:szCs w:val="16"/>
                <w:lang w:eastAsia="en-GB"/>
              </w:rPr>
              <w:t>September</w:t>
            </w:r>
            <w:r w:rsidRPr="004823FC">
              <w:rPr>
                <w:rFonts w:ascii="Arial" w:hAnsi="Arial" w:cs="Arial"/>
                <w:sz w:val="16"/>
                <w:szCs w:val="16"/>
                <w:lang w:eastAsia="en-GB"/>
              </w:rPr>
              <w:t xml:space="preserve"> 2022</w:t>
            </w:r>
          </w:p>
          <w:p w14:paraId="4FB8646E" w14:textId="4E5A6634" w:rsidR="00A658EA" w:rsidRPr="004823FC" w:rsidRDefault="00A658EA" w:rsidP="001E7247">
            <w:pPr>
              <w:tabs>
                <w:tab w:val="clear" w:pos="227"/>
              </w:tabs>
              <w:spacing w:before="60" w:line="276" w:lineRule="auto"/>
              <w:rPr>
                <w:rFonts w:ascii="Arial" w:hAnsi="Arial" w:cs="Arial"/>
                <w:sz w:val="16"/>
                <w:szCs w:val="16"/>
                <w:lang w:eastAsia="en-GB"/>
              </w:rPr>
            </w:pPr>
            <w:r w:rsidRPr="004823FC">
              <w:rPr>
                <w:rFonts w:ascii="Arial" w:hAnsi="Arial" w:cs="Arial"/>
                <w:sz w:val="16"/>
                <w:szCs w:val="16"/>
                <w:lang w:eastAsia="en-GB"/>
              </w:rPr>
              <w:t xml:space="preserve">(After </w:t>
            </w:r>
            <w:r w:rsidR="00B70997">
              <w:rPr>
                <w:rFonts w:ascii="Arial" w:hAnsi="Arial" w:cs="Arial"/>
                <w:sz w:val="16"/>
                <w:szCs w:val="16"/>
                <w:lang w:val="en-AU" w:eastAsia="en-GB"/>
              </w:rPr>
              <w:t>combining shares</w:t>
            </w:r>
            <w:r w:rsidRPr="004823FC">
              <w:rPr>
                <w:rFonts w:ascii="Arial" w:hAnsi="Arial" w:cs="Arial"/>
                <w:sz w:val="16"/>
                <w:szCs w:val="16"/>
                <w:lang w:eastAsia="en-GB"/>
              </w:rPr>
              <w:t xml:space="preserve"> and change in</w:t>
            </w:r>
            <w:r w:rsidR="00616F6A">
              <w:rPr>
                <w:rFonts w:ascii="Arial" w:hAnsi="Arial" w:cs="Arial"/>
                <w:sz w:val="16"/>
                <w:szCs w:val="16"/>
                <w:lang w:eastAsia="en-GB"/>
              </w:rPr>
              <w:br/>
            </w:r>
            <w:r w:rsidR="00616F6A" w:rsidRPr="004823FC">
              <w:rPr>
                <w:rFonts w:ascii="Arial" w:hAnsi="Arial" w:cs="Arial"/>
                <w:sz w:val="16"/>
                <w:szCs w:val="16"/>
                <w:lang w:eastAsia="en-GB"/>
              </w:rPr>
              <w:t xml:space="preserve">    </w:t>
            </w:r>
            <w:r w:rsidRPr="004823FC">
              <w:rPr>
                <w:rFonts w:ascii="Arial" w:hAnsi="Arial" w:cs="Arial"/>
                <w:sz w:val="16"/>
                <w:szCs w:val="16"/>
                <w:lang w:eastAsia="en-GB"/>
              </w:rPr>
              <w:t>the par value)</w:t>
            </w:r>
          </w:p>
        </w:tc>
        <w:tc>
          <w:tcPr>
            <w:tcW w:w="1701" w:type="dxa"/>
          </w:tcPr>
          <w:p w14:paraId="1FADD856" w14:textId="77777777" w:rsidR="00A658EA" w:rsidRDefault="00A658EA" w:rsidP="00775279">
            <w:pPr>
              <w:pBdr>
                <w:bottom w:val="single" w:sz="12" w:space="1" w:color="auto"/>
              </w:pBdr>
              <w:tabs>
                <w:tab w:val="clear" w:pos="227"/>
                <w:tab w:val="clear" w:pos="454"/>
                <w:tab w:val="clear" w:pos="680"/>
                <w:tab w:val="num" w:pos="786"/>
              </w:tabs>
              <w:spacing w:before="60" w:line="276" w:lineRule="auto"/>
              <w:ind w:right="-10"/>
              <w:jc w:val="right"/>
              <w:rPr>
                <w:rFonts w:ascii="Arial" w:hAnsi="Arial" w:cs="Arial"/>
                <w:sz w:val="16"/>
                <w:szCs w:val="16"/>
                <w:lang w:val="en-GB"/>
              </w:rPr>
            </w:pPr>
          </w:p>
          <w:p w14:paraId="352701DB" w14:textId="77777777" w:rsidR="00775279" w:rsidRDefault="00775279" w:rsidP="00775279">
            <w:pPr>
              <w:pBdr>
                <w:bottom w:val="single" w:sz="12" w:space="1" w:color="auto"/>
              </w:pBdr>
              <w:tabs>
                <w:tab w:val="clear" w:pos="227"/>
                <w:tab w:val="clear" w:pos="454"/>
                <w:tab w:val="clear" w:pos="680"/>
                <w:tab w:val="num" w:pos="786"/>
              </w:tabs>
              <w:spacing w:before="60" w:line="276" w:lineRule="auto"/>
              <w:ind w:right="-10"/>
              <w:jc w:val="right"/>
              <w:rPr>
                <w:rFonts w:ascii="Arial" w:hAnsi="Arial" w:cs="Arial"/>
                <w:sz w:val="16"/>
                <w:szCs w:val="16"/>
                <w:lang w:val="en-GB"/>
              </w:rPr>
            </w:pPr>
          </w:p>
          <w:p w14:paraId="6FF1AA8C" w14:textId="7083AF7F" w:rsidR="00D9588E" w:rsidRPr="004823FC" w:rsidRDefault="0057401A" w:rsidP="00775279">
            <w:pPr>
              <w:pBdr>
                <w:bottom w:val="single" w:sz="12" w:space="1" w:color="auto"/>
              </w:pBdr>
              <w:tabs>
                <w:tab w:val="clear" w:pos="227"/>
                <w:tab w:val="clear" w:pos="454"/>
                <w:tab w:val="clear" w:pos="680"/>
                <w:tab w:val="num" w:pos="786"/>
              </w:tabs>
              <w:spacing w:before="60" w:line="276" w:lineRule="auto"/>
              <w:ind w:right="-10"/>
              <w:jc w:val="right"/>
              <w:rPr>
                <w:rFonts w:ascii="Arial" w:hAnsi="Arial" w:cs="Arial"/>
                <w:sz w:val="16"/>
                <w:szCs w:val="16"/>
                <w:lang w:val="en-GB"/>
              </w:rPr>
            </w:pPr>
            <w:r>
              <w:rPr>
                <w:rFonts w:ascii="Arial" w:hAnsi="Arial" w:cs="Arial"/>
                <w:sz w:val="16"/>
                <w:szCs w:val="16"/>
                <w:lang w:val="en-GB"/>
              </w:rPr>
              <w:t>3,997,865</w:t>
            </w:r>
          </w:p>
        </w:tc>
        <w:tc>
          <w:tcPr>
            <w:tcW w:w="1145" w:type="dxa"/>
          </w:tcPr>
          <w:p w14:paraId="54F4C7D6" w14:textId="77777777" w:rsidR="00741724" w:rsidRDefault="00741724" w:rsidP="0057401A">
            <w:pPr>
              <w:tabs>
                <w:tab w:val="clear" w:pos="227"/>
                <w:tab w:val="clear" w:pos="454"/>
                <w:tab w:val="clear" w:pos="680"/>
                <w:tab w:val="num" w:pos="786"/>
              </w:tabs>
              <w:spacing w:before="60" w:line="276" w:lineRule="auto"/>
              <w:ind w:right="-10"/>
              <w:jc w:val="center"/>
              <w:rPr>
                <w:rFonts w:ascii="Arial" w:hAnsi="Arial" w:cs="Arial"/>
                <w:sz w:val="16"/>
                <w:szCs w:val="16"/>
                <w:lang w:val="en-GB"/>
              </w:rPr>
            </w:pPr>
          </w:p>
          <w:p w14:paraId="0D4037F6" w14:textId="77777777" w:rsidR="0057401A" w:rsidRDefault="0057401A" w:rsidP="0057401A">
            <w:pPr>
              <w:jc w:val="center"/>
              <w:rPr>
                <w:rFonts w:ascii="Arial" w:hAnsi="Arial" w:cs="Arial"/>
                <w:sz w:val="16"/>
                <w:szCs w:val="16"/>
                <w:lang w:val="en-GB"/>
              </w:rPr>
            </w:pPr>
          </w:p>
          <w:p w14:paraId="2528ADDA" w14:textId="46631FEE" w:rsidR="0057401A" w:rsidRPr="0057401A" w:rsidRDefault="0057401A" w:rsidP="0057401A">
            <w:pPr>
              <w:jc w:val="center"/>
              <w:rPr>
                <w:rFonts w:ascii="Arial" w:hAnsi="Arial" w:cs="Arial"/>
                <w:sz w:val="16"/>
                <w:szCs w:val="16"/>
                <w:lang w:val="en-GB"/>
              </w:rPr>
            </w:pPr>
            <w:r>
              <w:rPr>
                <w:rFonts w:ascii="Arial" w:hAnsi="Arial" w:cs="Arial"/>
                <w:sz w:val="16"/>
                <w:szCs w:val="16"/>
                <w:lang w:val="en-GB"/>
              </w:rPr>
              <w:t>0.75</w:t>
            </w:r>
          </w:p>
        </w:tc>
        <w:tc>
          <w:tcPr>
            <w:tcW w:w="1474" w:type="dxa"/>
          </w:tcPr>
          <w:p w14:paraId="212149D6" w14:textId="347F0F5E" w:rsidR="00726FD0" w:rsidRDefault="00726FD0" w:rsidP="00775279">
            <w:pPr>
              <w:pBdr>
                <w:bottom w:val="single" w:sz="12" w:space="1" w:color="auto"/>
              </w:pBdr>
              <w:tabs>
                <w:tab w:val="clear" w:pos="227"/>
                <w:tab w:val="clear" w:pos="454"/>
                <w:tab w:val="clear" w:pos="680"/>
                <w:tab w:val="num" w:pos="786"/>
              </w:tabs>
              <w:spacing w:before="60" w:line="276" w:lineRule="auto"/>
              <w:ind w:right="-10"/>
              <w:jc w:val="right"/>
              <w:rPr>
                <w:rFonts w:ascii="Arial" w:hAnsi="Arial" w:cstheme="minorBidi"/>
                <w:sz w:val="16"/>
                <w:szCs w:val="16"/>
                <w:lang w:val="en-GB"/>
              </w:rPr>
            </w:pPr>
          </w:p>
          <w:p w14:paraId="097D56B4" w14:textId="77777777" w:rsidR="00D9588E" w:rsidRDefault="00D9588E" w:rsidP="00775279">
            <w:pPr>
              <w:pBdr>
                <w:bottom w:val="single" w:sz="12" w:space="1" w:color="auto"/>
              </w:pBdr>
              <w:tabs>
                <w:tab w:val="clear" w:pos="227"/>
                <w:tab w:val="clear" w:pos="454"/>
                <w:tab w:val="clear" w:pos="680"/>
                <w:tab w:val="num" w:pos="786"/>
              </w:tabs>
              <w:spacing w:before="60" w:line="276" w:lineRule="auto"/>
              <w:ind w:right="-10"/>
              <w:jc w:val="right"/>
              <w:rPr>
                <w:rFonts w:ascii="Arial" w:hAnsi="Arial" w:cstheme="minorBidi"/>
                <w:sz w:val="16"/>
                <w:szCs w:val="16"/>
                <w:lang w:val="en-GB"/>
              </w:rPr>
            </w:pPr>
          </w:p>
          <w:p w14:paraId="24A25ABD" w14:textId="5829244F" w:rsidR="00775279" w:rsidRPr="004823FC" w:rsidRDefault="0057401A" w:rsidP="00775279">
            <w:pPr>
              <w:pBdr>
                <w:bottom w:val="single" w:sz="12" w:space="1" w:color="auto"/>
              </w:pBdr>
              <w:tabs>
                <w:tab w:val="clear" w:pos="227"/>
                <w:tab w:val="clear" w:pos="454"/>
                <w:tab w:val="clear" w:pos="680"/>
                <w:tab w:val="num" w:pos="786"/>
              </w:tabs>
              <w:spacing w:before="60" w:line="276" w:lineRule="auto"/>
              <w:ind w:right="-10"/>
              <w:jc w:val="right"/>
              <w:rPr>
                <w:rFonts w:ascii="Arial" w:hAnsi="Arial" w:cstheme="minorBidi"/>
                <w:sz w:val="16"/>
                <w:szCs w:val="16"/>
                <w:lang w:val="en-GB"/>
              </w:rPr>
            </w:pPr>
            <w:r>
              <w:rPr>
                <w:rFonts w:ascii="Arial" w:hAnsi="Arial" w:cstheme="minorBidi"/>
                <w:sz w:val="16"/>
                <w:szCs w:val="16"/>
                <w:lang w:val="en-GB"/>
              </w:rPr>
              <w:t>2,998,399</w:t>
            </w:r>
          </w:p>
        </w:tc>
        <w:tc>
          <w:tcPr>
            <w:tcW w:w="1610" w:type="dxa"/>
          </w:tcPr>
          <w:p w14:paraId="2D618F39" w14:textId="77777777" w:rsidR="00726FD0" w:rsidRDefault="00726FD0" w:rsidP="00775279">
            <w:pPr>
              <w:pBdr>
                <w:bottom w:val="single" w:sz="12" w:space="1" w:color="auto"/>
              </w:pBdr>
              <w:tabs>
                <w:tab w:val="clear" w:pos="227"/>
                <w:tab w:val="clear" w:pos="454"/>
                <w:tab w:val="clear" w:pos="680"/>
                <w:tab w:val="num" w:pos="786"/>
              </w:tabs>
              <w:spacing w:before="60" w:line="276" w:lineRule="auto"/>
              <w:ind w:right="-10"/>
              <w:jc w:val="right"/>
              <w:rPr>
                <w:rFonts w:ascii="Arial" w:hAnsi="Arial" w:cstheme="minorBidi"/>
                <w:sz w:val="16"/>
                <w:szCs w:val="16"/>
                <w:lang w:val="en-GB"/>
              </w:rPr>
            </w:pPr>
          </w:p>
          <w:p w14:paraId="02033874" w14:textId="77777777" w:rsidR="00775279" w:rsidRDefault="00775279" w:rsidP="00775279">
            <w:pPr>
              <w:pBdr>
                <w:bottom w:val="single" w:sz="12" w:space="1" w:color="auto"/>
              </w:pBdr>
              <w:tabs>
                <w:tab w:val="clear" w:pos="227"/>
                <w:tab w:val="clear" w:pos="454"/>
                <w:tab w:val="clear" w:pos="680"/>
                <w:tab w:val="num" w:pos="786"/>
              </w:tabs>
              <w:spacing w:before="60" w:line="276" w:lineRule="auto"/>
              <w:ind w:right="-10"/>
              <w:jc w:val="right"/>
              <w:rPr>
                <w:rFonts w:ascii="Arial" w:hAnsi="Arial" w:cstheme="minorBidi"/>
                <w:sz w:val="16"/>
                <w:szCs w:val="16"/>
                <w:lang w:val="en-GB"/>
              </w:rPr>
            </w:pPr>
          </w:p>
          <w:p w14:paraId="037FD6A3" w14:textId="6975148A" w:rsidR="00D9588E" w:rsidRPr="004823FC" w:rsidRDefault="0057401A" w:rsidP="00775279">
            <w:pPr>
              <w:pBdr>
                <w:bottom w:val="single" w:sz="12" w:space="1" w:color="auto"/>
              </w:pBdr>
              <w:tabs>
                <w:tab w:val="clear" w:pos="227"/>
                <w:tab w:val="clear" w:pos="454"/>
                <w:tab w:val="clear" w:pos="680"/>
                <w:tab w:val="num" w:pos="786"/>
              </w:tabs>
              <w:spacing w:before="60" w:line="276" w:lineRule="auto"/>
              <w:ind w:right="-10"/>
              <w:jc w:val="right"/>
              <w:rPr>
                <w:rFonts w:ascii="Arial" w:hAnsi="Arial" w:cstheme="minorBidi"/>
                <w:sz w:val="16"/>
                <w:szCs w:val="16"/>
                <w:lang w:val="en-GB"/>
              </w:rPr>
            </w:pPr>
            <w:r>
              <w:rPr>
                <w:rFonts w:ascii="Arial" w:hAnsi="Arial" w:cstheme="minorBidi"/>
                <w:sz w:val="16"/>
                <w:szCs w:val="16"/>
                <w:lang w:val="en-GB"/>
              </w:rPr>
              <w:t>(524,215)</w:t>
            </w:r>
          </w:p>
        </w:tc>
      </w:tr>
    </w:tbl>
    <w:p w14:paraId="1A988ACD" w14:textId="1F817FBC" w:rsidR="00701824" w:rsidRDefault="00701824" w:rsidP="00CC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caps/>
          <w:sz w:val="19"/>
          <w:szCs w:val="19"/>
        </w:rPr>
      </w:pPr>
    </w:p>
    <w:p w14:paraId="3753E1E2" w14:textId="77777777" w:rsidR="004823FC" w:rsidRDefault="004823FC" w:rsidP="00CC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caps/>
          <w:sz w:val="19"/>
          <w:szCs w:val="19"/>
        </w:rPr>
      </w:pPr>
    </w:p>
    <w:p w14:paraId="2651FE7A" w14:textId="77777777" w:rsidR="004823FC" w:rsidRDefault="004823FC" w:rsidP="00CC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caps/>
          <w:sz w:val="19"/>
          <w:szCs w:val="19"/>
        </w:rPr>
      </w:pPr>
    </w:p>
    <w:p w14:paraId="605ED5E2" w14:textId="5A0CC180" w:rsidR="005E0F42" w:rsidRPr="001871FB" w:rsidRDefault="00CC1AB3" w:rsidP="005E0F42">
      <w:pPr>
        <w:spacing w:line="360" w:lineRule="auto"/>
        <w:ind w:left="454"/>
        <w:jc w:val="thaiDistribute"/>
        <w:rPr>
          <w:rFonts w:ascii="Arial" w:hAnsi="Arial" w:cstheme="minorBidi"/>
          <w:sz w:val="19"/>
          <w:szCs w:val="19"/>
        </w:rPr>
      </w:pPr>
      <w:r w:rsidRPr="001871FB">
        <w:rPr>
          <w:rFonts w:ascii="Arial" w:hAnsi="Arial" w:cs="Arial"/>
          <w:sz w:val="19"/>
          <w:szCs w:val="19"/>
        </w:rPr>
        <w:t xml:space="preserve">At the </w:t>
      </w:r>
      <w:r w:rsidR="007F3242" w:rsidRPr="001871FB">
        <w:rPr>
          <w:rFonts w:ascii="Arial" w:hAnsi="Arial" w:cs="Arial"/>
          <w:sz w:val="19"/>
          <w:szCs w:val="19"/>
        </w:rPr>
        <w:t>Annual</w:t>
      </w:r>
      <w:r w:rsidR="00E47F6B" w:rsidRPr="001871FB">
        <w:rPr>
          <w:rFonts w:ascii="Arial" w:hAnsi="Arial" w:cs="Arial"/>
          <w:sz w:val="19"/>
          <w:szCs w:val="19"/>
        </w:rPr>
        <w:t xml:space="preserve"> General</w:t>
      </w:r>
      <w:r w:rsidRPr="001871FB">
        <w:rPr>
          <w:rFonts w:ascii="Arial" w:hAnsi="Arial" w:cs="Arial"/>
          <w:sz w:val="19"/>
          <w:szCs w:val="19"/>
        </w:rPr>
        <w:t xml:space="preserve"> Meeting </w:t>
      </w:r>
      <w:r w:rsidR="00E47F6B" w:rsidRPr="001871FB">
        <w:rPr>
          <w:rFonts w:ascii="Arial" w:hAnsi="Arial" w:cs="Arial"/>
          <w:sz w:val="19"/>
          <w:szCs w:val="19"/>
        </w:rPr>
        <w:t>of Shareholder for the year 2022</w:t>
      </w:r>
      <w:r w:rsidRPr="001871FB">
        <w:rPr>
          <w:rFonts w:ascii="Arial" w:hAnsi="Arial" w:cs="Arial"/>
          <w:sz w:val="19"/>
          <w:szCs w:val="19"/>
        </w:rPr>
        <w:t xml:space="preserve"> held on </w:t>
      </w:r>
      <w:r w:rsidR="00D6288A">
        <w:rPr>
          <w:rFonts w:ascii="Arial" w:hAnsi="Arial" w:cstheme="minorBidi"/>
          <w:sz w:val="19"/>
          <w:szCs w:val="19"/>
        </w:rPr>
        <w:t>8 April 2022</w:t>
      </w:r>
      <w:r w:rsidRPr="001871FB">
        <w:rPr>
          <w:rFonts w:ascii="Arial" w:hAnsi="Arial" w:cs="Arial"/>
          <w:sz w:val="19"/>
          <w:szCs w:val="19"/>
        </w:rPr>
        <w:t>, the meeting passed resolutions</w:t>
      </w:r>
      <w:r w:rsidR="00E7073F" w:rsidRPr="001871FB">
        <w:rPr>
          <w:rFonts w:ascii="Arial" w:hAnsi="Arial" w:cstheme="minorBidi" w:hint="cs"/>
          <w:sz w:val="19"/>
          <w:szCs w:val="19"/>
          <w:cs/>
        </w:rPr>
        <w:t xml:space="preserve"> </w:t>
      </w:r>
      <w:r w:rsidR="00E7073F" w:rsidRPr="001871FB">
        <w:rPr>
          <w:rFonts w:ascii="Arial" w:hAnsi="Arial" w:cstheme="minorBidi"/>
          <w:sz w:val="19"/>
          <w:szCs w:val="19"/>
        </w:rPr>
        <w:t>as follow:</w:t>
      </w:r>
    </w:p>
    <w:p w14:paraId="13E48BDC" w14:textId="77777777" w:rsidR="00824B62" w:rsidRPr="001871FB" w:rsidRDefault="00824B62" w:rsidP="005E0F42">
      <w:pPr>
        <w:spacing w:line="360" w:lineRule="auto"/>
        <w:ind w:left="454"/>
        <w:jc w:val="thaiDistribute"/>
        <w:rPr>
          <w:rFonts w:ascii="Arial" w:hAnsi="Arial" w:cstheme="minorBidi"/>
          <w:sz w:val="19"/>
          <w:szCs w:val="19"/>
        </w:rPr>
      </w:pPr>
    </w:p>
    <w:p w14:paraId="64FF141B" w14:textId="0AC56B1B" w:rsidR="00CC1AB3" w:rsidRPr="001871FB" w:rsidRDefault="005E0F42" w:rsidP="00824B62">
      <w:pPr>
        <w:pStyle w:val="ListParagraph"/>
        <w:numPr>
          <w:ilvl w:val="0"/>
          <w:numId w:val="23"/>
        </w:numPr>
        <w:tabs>
          <w:tab w:val="clear" w:pos="907"/>
        </w:tabs>
        <w:spacing w:line="360" w:lineRule="auto"/>
        <w:ind w:left="709" w:hanging="283"/>
        <w:jc w:val="thaiDistribute"/>
        <w:rPr>
          <w:rFonts w:cs="Arial"/>
          <w:sz w:val="19"/>
          <w:szCs w:val="19"/>
        </w:rPr>
      </w:pPr>
      <w:r w:rsidRPr="001871FB">
        <w:rPr>
          <w:rFonts w:cs="Arial"/>
          <w:sz w:val="19"/>
          <w:szCs w:val="19"/>
        </w:rPr>
        <w:t>To</w:t>
      </w:r>
      <w:r w:rsidR="00CC1AB3" w:rsidRPr="001871FB">
        <w:rPr>
          <w:rFonts w:cs="Arial"/>
          <w:sz w:val="19"/>
          <w:szCs w:val="19"/>
        </w:rPr>
        <w:t xml:space="preserve"> increase the registered share capital of Baht 899,519,617.28 from Baht 2,998,398,708.98 to Baht</w:t>
      </w:r>
      <w:r w:rsidR="00824B62" w:rsidRPr="001871FB">
        <w:rPr>
          <w:rFonts w:cs="Arial"/>
          <w:sz w:val="19"/>
          <w:szCs w:val="19"/>
        </w:rPr>
        <w:t xml:space="preserve"> </w:t>
      </w:r>
      <w:r w:rsidR="00CC1AB3" w:rsidRPr="001871FB">
        <w:rPr>
          <w:rFonts w:cs="Arial"/>
          <w:sz w:val="19"/>
          <w:szCs w:val="19"/>
        </w:rPr>
        <w:t>3,897,918,326.2</w:t>
      </w:r>
      <w:r w:rsidR="00783F26" w:rsidRPr="001871FB">
        <w:rPr>
          <w:rFonts w:cs="Arial"/>
          <w:sz w:val="19"/>
          <w:szCs w:val="19"/>
        </w:rPr>
        <w:t>6</w:t>
      </w:r>
      <w:r w:rsidR="00CC1AB3" w:rsidRPr="001871FB">
        <w:rPr>
          <w:rFonts w:cs="Arial"/>
          <w:sz w:val="19"/>
          <w:szCs w:val="19"/>
        </w:rPr>
        <w:t xml:space="preserve"> by issuing 11,993,594,897 ordinary shares at par value of Baht 0.075 </w:t>
      </w:r>
      <w:r w:rsidR="00CF210E" w:rsidRPr="001871FB">
        <w:rPr>
          <w:rFonts w:cs="Arial"/>
          <w:sz w:val="19"/>
          <w:szCs w:val="19"/>
        </w:rPr>
        <w:t>for</w:t>
      </w:r>
      <w:r w:rsidR="00CC1AB3" w:rsidRPr="001871FB">
        <w:rPr>
          <w:rFonts w:cs="Arial"/>
          <w:sz w:val="19"/>
          <w:szCs w:val="19"/>
        </w:rPr>
        <w:t xml:space="preserve"> allocat</w:t>
      </w:r>
      <w:r w:rsidR="008065A6" w:rsidRPr="001871FB">
        <w:rPr>
          <w:rFonts w:cs="Arial"/>
          <w:sz w:val="19"/>
          <w:szCs w:val="19"/>
        </w:rPr>
        <w:t>ion</w:t>
      </w:r>
      <w:r w:rsidR="00CC1AB3" w:rsidRPr="001871FB">
        <w:rPr>
          <w:rFonts w:cs="Arial"/>
          <w:sz w:val="19"/>
          <w:szCs w:val="19"/>
        </w:rPr>
        <w:t xml:space="preserve"> as follows:</w:t>
      </w:r>
    </w:p>
    <w:p w14:paraId="28B34E4A" w14:textId="77777777" w:rsidR="00CC1AB3" w:rsidRPr="001871FB" w:rsidRDefault="00CC1AB3" w:rsidP="00CC1AB3">
      <w:pPr>
        <w:spacing w:line="360" w:lineRule="auto"/>
        <w:ind w:left="454"/>
        <w:jc w:val="thaiDistribute"/>
        <w:rPr>
          <w:rFonts w:ascii="Arial" w:hAnsi="Arial" w:cs="Arial"/>
          <w:sz w:val="19"/>
          <w:szCs w:val="19"/>
        </w:rPr>
      </w:pPr>
    </w:p>
    <w:p w14:paraId="01CF37BE" w14:textId="48025956" w:rsidR="00CC1AB3" w:rsidRPr="001871FB" w:rsidRDefault="00CC1AB3">
      <w:pPr>
        <w:pStyle w:val="ListParagraph"/>
        <w:numPr>
          <w:ilvl w:val="0"/>
          <w:numId w:val="20"/>
        </w:numPr>
        <w:spacing w:line="360" w:lineRule="auto"/>
        <w:jc w:val="thaiDistribute"/>
        <w:rPr>
          <w:rFonts w:cs="Arial"/>
          <w:sz w:val="19"/>
          <w:szCs w:val="19"/>
        </w:rPr>
      </w:pPr>
      <w:r w:rsidRPr="001871FB">
        <w:rPr>
          <w:rFonts w:cs="Arial"/>
          <w:sz w:val="19"/>
          <w:szCs w:val="19"/>
        </w:rPr>
        <w:t>Allocation to a specific person (Private placement) of 47 shares to accommodate the chang</w:t>
      </w:r>
      <w:r w:rsidR="00F35A66">
        <w:rPr>
          <w:rFonts w:cs="Arial"/>
          <w:sz w:val="19"/>
          <w:szCs w:val="19"/>
        </w:rPr>
        <w:t>e</w:t>
      </w:r>
      <w:r w:rsidRPr="001871FB">
        <w:rPr>
          <w:rFonts w:cs="Arial"/>
          <w:sz w:val="19"/>
          <w:szCs w:val="19"/>
        </w:rPr>
        <w:t xml:space="preserve"> in par value by way of </w:t>
      </w:r>
      <w:r w:rsidR="00E5734B">
        <w:rPr>
          <w:rFonts w:cs="Arial"/>
          <w:sz w:val="19"/>
          <w:szCs w:val="19"/>
        </w:rPr>
        <w:t>combining</w:t>
      </w:r>
      <w:r w:rsidR="006661FD">
        <w:rPr>
          <w:rFonts w:cs="Arial"/>
          <w:sz w:val="19"/>
          <w:szCs w:val="19"/>
        </w:rPr>
        <w:t xml:space="preserve"> shares</w:t>
      </w:r>
      <w:r w:rsidRPr="001871FB">
        <w:rPr>
          <w:rFonts w:cs="Arial"/>
          <w:sz w:val="19"/>
          <w:szCs w:val="19"/>
        </w:rPr>
        <w:t xml:space="preserve"> to avoid a fraction of shares arising from adjusting the par value and</w:t>
      </w:r>
    </w:p>
    <w:p w14:paraId="059A12BF" w14:textId="77777777" w:rsidR="00CC1AB3" w:rsidRPr="001871FB" w:rsidRDefault="00CC1AB3" w:rsidP="00CC1AB3">
      <w:pPr>
        <w:pStyle w:val="ListParagraph"/>
        <w:spacing w:line="360" w:lineRule="auto"/>
        <w:ind w:left="1174"/>
        <w:jc w:val="thaiDistribute"/>
        <w:rPr>
          <w:rFonts w:cs="Arial"/>
          <w:sz w:val="19"/>
          <w:szCs w:val="19"/>
        </w:rPr>
      </w:pPr>
    </w:p>
    <w:p w14:paraId="02CDEF00" w14:textId="0F3E220B" w:rsidR="00CC1AB3" w:rsidRPr="001871FB" w:rsidRDefault="00CC1AB3">
      <w:pPr>
        <w:pStyle w:val="ListParagraph"/>
        <w:numPr>
          <w:ilvl w:val="0"/>
          <w:numId w:val="20"/>
        </w:numPr>
        <w:spacing w:line="360" w:lineRule="auto"/>
        <w:jc w:val="thaiDistribute"/>
        <w:rPr>
          <w:rFonts w:cs="Arial"/>
          <w:sz w:val="19"/>
          <w:szCs w:val="19"/>
        </w:rPr>
      </w:pPr>
      <w:r w:rsidRPr="001871FB">
        <w:rPr>
          <w:rFonts w:cs="Arial"/>
          <w:sz w:val="19"/>
          <w:szCs w:val="19"/>
        </w:rPr>
        <w:t xml:space="preserve">To accommodate the exercise warrant EFORL-W5 </w:t>
      </w:r>
      <w:r w:rsidR="00CF210E" w:rsidRPr="001871FB">
        <w:rPr>
          <w:rFonts w:cs="Arial"/>
          <w:sz w:val="19"/>
          <w:szCs w:val="19"/>
        </w:rPr>
        <w:t>for</w:t>
      </w:r>
      <w:r w:rsidRPr="001871FB">
        <w:rPr>
          <w:rFonts w:cs="Arial"/>
          <w:sz w:val="19"/>
          <w:szCs w:val="19"/>
        </w:rPr>
        <w:t xml:space="preserve"> 799,572,9</w:t>
      </w:r>
      <w:r w:rsidR="0030360A" w:rsidRPr="001871FB">
        <w:rPr>
          <w:rFonts w:cs="Arial"/>
          <w:sz w:val="19"/>
          <w:szCs w:val="19"/>
        </w:rPr>
        <w:t>90</w:t>
      </w:r>
      <w:r w:rsidR="00D95241" w:rsidRPr="001871FB">
        <w:rPr>
          <w:rFonts w:cs="Arial"/>
          <w:sz w:val="19"/>
          <w:szCs w:val="19"/>
        </w:rPr>
        <w:t xml:space="preserve"> </w:t>
      </w:r>
      <w:r w:rsidRPr="001871FB">
        <w:rPr>
          <w:rFonts w:cs="Arial"/>
          <w:sz w:val="19"/>
          <w:szCs w:val="19"/>
        </w:rPr>
        <w:t xml:space="preserve">shares and EFORL-W6 </w:t>
      </w:r>
      <w:r w:rsidR="00CF210E" w:rsidRPr="001871FB">
        <w:rPr>
          <w:rFonts w:cs="Arial"/>
          <w:sz w:val="19"/>
          <w:szCs w:val="19"/>
        </w:rPr>
        <w:t>for</w:t>
      </w:r>
      <w:r w:rsidRPr="001871FB">
        <w:rPr>
          <w:rFonts w:cs="Arial"/>
          <w:sz w:val="19"/>
          <w:szCs w:val="19"/>
        </w:rPr>
        <w:t xml:space="preserve"> 399,786,49</w:t>
      </w:r>
      <w:r w:rsidR="0030360A" w:rsidRPr="001871FB">
        <w:rPr>
          <w:rFonts w:cs="Arial"/>
          <w:sz w:val="19"/>
          <w:szCs w:val="19"/>
        </w:rPr>
        <w:t>5</w:t>
      </w:r>
      <w:r w:rsidRPr="001871FB">
        <w:rPr>
          <w:rFonts w:cs="Arial"/>
          <w:sz w:val="19"/>
          <w:szCs w:val="19"/>
        </w:rPr>
        <w:t xml:space="preserve"> shares totaling 1,199,359,485 shares (after changing par value from Baht 0.075 to Baht 0.75)</w:t>
      </w:r>
    </w:p>
    <w:p w14:paraId="45E0F575" w14:textId="77777777" w:rsidR="00824B62" w:rsidRPr="001871FB" w:rsidRDefault="00824B62" w:rsidP="00824B62">
      <w:pPr>
        <w:pStyle w:val="ListParagraph"/>
        <w:rPr>
          <w:rFonts w:cs="Arial"/>
          <w:sz w:val="19"/>
          <w:szCs w:val="19"/>
        </w:rPr>
      </w:pPr>
    </w:p>
    <w:p w14:paraId="5DACB678" w14:textId="2256397F" w:rsidR="00824B62" w:rsidRPr="001871FB" w:rsidRDefault="00824B62" w:rsidP="002B732A">
      <w:pPr>
        <w:pStyle w:val="ListParagraph"/>
        <w:numPr>
          <w:ilvl w:val="0"/>
          <w:numId w:val="23"/>
        </w:numPr>
        <w:tabs>
          <w:tab w:val="clear" w:pos="907"/>
        </w:tabs>
        <w:spacing w:line="360" w:lineRule="auto"/>
        <w:ind w:left="709" w:hanging="283"/>
        <w:jc w:val="thaiDistribute"/>
        <w:rPr>
          <w:rFonts w:cs="Arial"/>
          <w:sz w:val="19"/>
          <w:szCs w:val="19"/>
        </w:rPr>
      </w:pPr>
      <w:r w:rsidRPr="001871FB">
        <w:rPr>
          <w:rFonts w:cs="Arial"/>
          <w:sz w:val="19"/>
          <w:szCs w:val="19"/>
        </w:rPr>
        <w:t xml:space="preserve">The change </w:t>
      </w:r>
      <w:r w:rsidR="001773E0">
        <w:rPr>
          <w:rFonts w:cs="Arial"/>
          <w:sz w:val="19"/>
          <w:szCs w:val="19"/>
        </w:rPr>
        <w:t xml:space="preserve">in the </w:t>
      </w:r>
      <w:r w:rsidR="00392694" w:rsidRPr="001871FB">
        <w:rPr>
          <w:rFonts w:cs="Arial"/>
          <w:sz w:val="19"/>
          <w:szCs w:val="19"/>
        </w:rPr>
        <w:t xml:space="preserve">par value of the Company’s shares by way of </w:t>
      </w:r>
      <w:r w:rsidR="0093764F">
        <w:rPr>
          <w:rFonts w:cs="Arial"/>
          <w:sz w:val="19"/>
          <w:szCs w:val="19"/>
        </w:rPr>
        <w:t>combining shares</w:t>
      </w:r>
      <w:r w:rsidR="00C75D67" w:rsidRPr="001871FB">
        <w:rPr>
          <w:rFonts w:cs="Arial"/>
          <w:sz w:val="19"/>
          <w:szCs w:val="19"/>
        </w:rPr>
        <w:t xml:space="preserve"> from Baht 0.075 to Baht 0.75 each.</w:t>
      </w:r>
    </w:p>
    <w:p w14:paraId="315693A8" w14:textId="77777777" w:rsidR="00CC1AB3" w:rsidRPr="001871FB" w:rsidRDefault="00CC1AB3" w:rsidP="00FA4935">
      <w:pPr>
        <w:tabs>
          <w:tab w:val="clear" w:pos="1871"/>
          <w:tab w:val="left" w:pos="1985"/>
        </w:tabs>
        <w:spacing w:line="360" w:lineRule="auto"/>
        <w:jc w:val="thaiDistribute"/>
        <w:rPr>
          <w:rFonts w:ascii="Arial" w:hAnsi="Arial" w:cstheme="minorBidi"/>
          <w:sz w:val="19"/>
          <w:szCs w:val="19"/>
        </w:rPr>
      </w:pPr>
    </w:p>
    <w:p w14:paraId="6DB24B31" w14:textId="588A122F" w:rsidR="00CC1AB3" w:rsidRPr="001871FB" w:rsidRDefault="005550AD" w:rsidP="005550AD">
      <w:pPr>
        <w:pStyle w:val="Preformatted"/>
        <w:tabs>
          <w:tab w:val="clear" w:pos="0"/>
          <w:tab w:val="clear" w:pos="1918"/>
          <w:tab w:val="left" w:pos="567"/>
          <w:tab w:val="left" w:pos="900"/>
        </w:tabs>
        <w:spacing w:line="360" w:lineRule="auto"/>
        <w:ind w:left="426"/>
        <w:jc w:val="thaiDistribute"/>
        <w:rPr>
          <w:rFonts w:ascii="Arial" w:hAnsi="Arial" w:cs="Arial"/>
          <w:sz w:val="19"/>
          <w:szCs w:val="19"/>
          <w:lang w:eastAsia="en-US"/>
        </w:rPr>
      </w:pPr>
      <w:r w:rsidRPr="001871FB">
        <w:rPr>
          <w:rFonts w:ascii="Arial" w:hAnsi="Arial" w:cs="Arial"/>
          <w:sz w:val="19"/>
          <w:szCs w:val="19"/>
          <w:lang w:eastAsia="en-US"/>
        </w:rPr>
        <w:t xml:space="preserve">On 11 April 2022 the Company received payment for new ordinary shares </w:t>
      </w:r>
      <w:r w:rsidR="0093764F">
        <w:rPr>
          <w:rFonts w:ascii="Arial" w:hAnsi="Arial" w:cs="Arial"/>
          <w:sz w:val="19"/>
          <w:szCs w:val="19"/>
          <w:lang w:eastAsia="en-US"/>
        </w:rPr>
        <w:t xml:space="preserve">issued </w:t>
      </w:r>
      <w:r w:rsidRPr="001871FB">
        <w:rPr>
          <w:rFonts w:ascii="Arial" w:hAnsi="Arial" w:cs="Arial"/>
          <w:sz w:val="19"/>
          <w:szCs w:val="19"/>
          <w:lang w:eastAsia="en-US"/>
        </w:rPr>
        <w:t xml:space="preserve">to a specific person (Private Placement) </w:t>
      </w:r>
      <w:r w:rsidR="0093764F">
        <w:rPr>
          <w:rFonts w:ascii="Arial" w:hAnsi="Arial" w:cs="Arial"/>
          <w:sz w:val="19"/>
          <w:szCs w:val="19"/>
          <w:lang w:eastAsia="en-US"/>
        </w:rPr>
        <w:t xml:space="preserve">at price of </w:t>
      </w:r>
      <w:r w:rsidRPr="001871FB">
        <w:rPr>
          <w:rFonts w:ascii="Arial" w:hAnsi="Arial" w:cs="Arial"/>
          <w:sz w:val="19"/>
          <w:szCs w:val="19"/>
          <w:lang w:eastAsia="en-US"/>
        </w:rPr>
        <w:t xml:space="preserve">Baht 0.12 per share </w:t>
      </w:r>
      <w:r w:rsidR="00E278A9">
        <w:rPr>
          <w:rFonts w:ascii="Arial" w:hAnsi="Arial" w:cs="Arial"/>
          <w:sz w:val="19"/>
          <w:szCs w:val="19"/>
          <w:lang w:eastAsia="en-US"/>
        </w:rPr>
        <w:t>for</w:t>
      </w:r>
      <w:r w:rsidRPr="001871FB">
        <w:rPr>
          <w:rFonts w:ascii="Arial" w:hAnsi="Arial" w:cs="Arial"/>
          <w:sz w:val="19"/>
          <w:szCs w:val="19"/>
          <w:lang w:eastAsia="en-US"/>
        </w:rPr>
        <w:t xml:space="preserve"> 47 newly shares of Baht 5.64 and registered the increase capital.</w:t>
      </w:r>
    </w:p>
    <w:p w14:paraId="28D42F51" w14:textId="77777777" w:rsidR="005550AD" w:rsidRPr="005550AD" w:rsidRDefault="005550AD" w:rsidP="00CC1AB3">
      <w:pPr>
        <w:pStyle w:val="Preformatted"/>
        <w:tabs>
          <w:tab w:val="clear" w:pos="1918"/>
          <w:tab w:val="left" w:pos="900"/>
        </w:tabs>
        <w:spacing w:line="360" w:lineRule="auto"/>
        <w:ind w:left="900"/>
        <w:jc w:val="thaiDistribute"/>
        <w:rPr>
          <w:rFonts w:ascii="Arial" w:hAnsi="Arial" w:cstheme="minorBidi"/>
          <w:sz w:val="19"/>
          <w:szCs w:val="19"/>
        </w:rPr>
      </w:pPr>
    </w:p>
    <w:p w14:paraId="6BFB99EC" w14:textId="1930480F" w:rsidR="00CC1AB3" w:rsidRPr="00FD4C7B" w:rsidRDefault="00CC1AB3" w:rsidP="00CC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FD4C7B">
        <w:rPr>
          <w:rFonts w:ascii="Arial" w:hAnsi="Arial" w:cs="Arial"/>
          <w:sz w:val="19"/>
          <w:szCs w:val="19"/>
        </w:rPr>
        <w:t xml:space="preserve">On 12 April 2022 the Company registered to change </w:t>
      </w:r>
      <w:r w:rsidR="00E278A9">
        <w:rPr>
          <w:rFonts w:ascii="Arial" w:hAnsi="Arial" w:cs="Arial"/>
          <w:sz w:val="19"/>
          <w:szCs w:val="19"/>
        </w:rPr>
        <w:t>in</w:t>
      </w:r>
      <w:r w:rsidRPr="00FD4C7B">
        <w:rPr>
          <w:rFonts w:ascii="Arial" w:hAnsi="Arial" w:cs="Arial"/>
          <w:sz w:val="19"/>
          <w:szCs w:val="19"/>
        </w:rPr>
        <w:t xml:space="preserve"> the par value of the Company’s shares by </w:t>
      </w:r>
      <w:r w:rsidR="00E63FD8">
        <w:rPr>
          <w:rFonts w:ascii="Arial" w:hAnsi="Arial" w:cs="Arial"/>
          <w:sz w:val="19"/>
          <w:szCs w:val="19"/>
        </w:rPr>
        <w:t>combining shares</w:t>
      </w:r>
      <w:r w:rsidR="0001019D" w:rsidRPr="00FD4C7B">
        <w:rPr>
          <w:rFonts w:ascii="Arial" w:hAnsi="Arial" w:cs="Arial"/>
          <w:sz w:val="19"/>
          <w:szCs w:val="19"/>
        </w:rPr>
        <w:t xml:space="preserve"> (</w:t>
      </w:r>
      <w:r w:rsidR="00CA4A4A">
        <w:rPr>
          <w:rFonts w:ascii="Arial" w:hAnsi="Arial" w:cs="Arial"/>
          <w:sz w:val="19"/>
          <w:szCs w:val="19"/>
        </w:rPr>
        <w:t>Combination at ratio</w:t>
      </w:r>
      <w:r w:rsidR="0001019D" w:rsidRPr="00FD4C7B">
        <w:rPr>
          <w:rFonts w:ascii="Arial" w:hAnsi="Arial" w:cs="Arial"/>
          <w:sz w:val="19"/>
          <w:szCs w:val="19"/>
        </w:rPr>
        <w:t xml:space="preserve"> of 10 existing shares to 1 new share)</w:t>
      </w:r>
      <w:r w:rsidRPr="00FD4C7B">
        <w:rPr>
          <w:rFonts w:ascii="Arial" w:hAnsi="Arial" w:cs="Arial"/>
          <w:sz w:val="19"/>
          <w:szCs w:val="19"/>
        </w:rPr>
        <w:t xml:space="preserve"> from Baht 0.075 to Baht 0.75 each. The Company currently has</w:t>
      </w:r>
      <w:r w:rsidR="00F20741">
        <w:rPr>
          <w:rFonts w:ascii="Arial" w:hAnsi="Arial" w:cs="Arial"/>
          <w:sz w:val="19"/>
          <w:szCs w:val="19"/>
        </w:rPr>
        <w:t xml:space="preserve"> </w:t>
      </w:r>
      <w:r w:rsidRPr="00FD4C7B">
        <w:rPr>
          <w:rFonts w:ascii="Arial" w:hAnsi="Arial" w:cs="Arial"/>
          <w:sz w:val="19"/>
          <w:szCs w:val="19"/>
        </w:rPr>
        <w:t>regist</w:t>
      </w:r>
      <w:r w:rsidR="00A01A69">
        <w:rPr>
          <w:rFonts w:ascii="Arial" w:hAnsi="Arial" w:cs="Arial"/>
          <w:sz w:val="19"/>
          <w:szCs w:val="19"/>
        </w:rPr>
        <w:t>ered</w:t>
      </w:r>
      <w:r w:rsidRPr="00FD4C7B">
        <w:rPr>
          <w:rFonts w:ascii="Arial" w:hAnsi="Arial" w:cs="Arial"/>
          <w:sz w:val="19"/>
          <w:szCs w:val="19"/>
        </w:rPr>
        <w:t xml:space="preserve"> share capital of Baht 3,897,918,326.25 </w:t>
      </w:r>
      <w:r w:rsidR="00856E95">
        <w:rPr>
          <w:rFonts w:ascii="Arial" w:hAnsi="Arial" w:cs="Arial"/>
          <w:sz w:val="19"/>
          <w:szCs w:val="19"/>
        </w:rPr>
        <w:t>f</w:t>
      </w:r>
      <w:r w:rsidRPr="00FD4C7B">
        <w:rPr>
          <w:rFonts w:ascii="Arial" w:hAnsi="Arial" w:cs="Arial"/>
          <w:sz w:val="19"/>
          <w:szCs w:val="19"/>
        </w:rPr>
        <w:t>or 5,197,224,435 ordinary shares at par value of Baht 0.75 each.</w:t>
      </w:r>
    </w:p>
    <w:p w14:paraId="2E4CEE25" w14:textId="77777777" w:rsidR="00CC1AB3" w:rsidRPr="00FD4C7B" w:rsidRDefault="00CC1AB3" w:rsidP="00CC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caps/>
          <w:sz w:val="19"/>
          <w:szCs w:val="19"/>
        </w:rPr>
      </w:pPr>
    </w:p>
    <w:p w14:paraId="05904CCD" w14:textId="52AA162F" w:rsidR="00701824" w:rsidRPr="00FD4C7B" w:rsidRDefault="00701824" w:rsidP="0070182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FD4C7B">
        <w:rPr>
          <w:rFonts w:ascii="Arial" w:hAnsi="Arial" w:cstheme="minorBidi"/>
          <w:b/>
          <w:bCs/>
          <w:caps/>
          <w:sz w:val="19"/>
          <w:szCs w:val="19"/>
        </w:rPr>
        <w:t>WARRANTS</w:t>
      </w:r>
    </w:p>
    <w:p w14:paraId="2EDC394F" w14:textId="481E071E" w:rsidR="00701824" w:rsidRPr="00FD4C7B" w:rsidRDefault="00701824" w:rsidP="0070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caps/>
          <w:sz w:val="19"/>
          <w:szCs w:val="19"/>
        </w:rPr>
      </w:pPr>
    </w:p>
    <w:p w14:paraId="72A04D01" w14:textId="7E5DBEBD" w:rsidR="004F7C1A" w:rsidRPr="00FD4C7B" w:rsidRDefault="004F7C1A" w:rsidP="00E3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50" w:right="-3" w:hanging="9"/>
        <w:jc w:val="thaiDistribute"/>
        <w:rPr>
          <w:rFonts w:ascii="Arial" w:hAnsi="Arial" w:cs="Arial"/>
          <w:sz w:val="19"/>
          <w:szCs w:val="19"/>
          <w:lang w:val="en-GB"/>
        </w:rPr>
      </w:pPr>
      <w:r w:rsidRPr="00FD4C7B">
        <w:rPr>
          <w:rFonts w:ascii="Arial" w:hAnsi="Arial" w:cs="Arial"/>
          <w:sz w:val="19"/>
          <w:szCs w:val="19"/>
          <w:lang w:val="en-GB"/>
        </w:rPr>
        <w:t>During the period, The Company has issued and offe</w:t>
      </w:r>
      <w:r w:rsidR="00CA4A4A">
        <w:rPr>
          <w:rFonts w:ascii="Arial" w:hAnsi="Arial" w:cs="Arial"/>
          <w:sz w:val="19"/>
          <w:szCs w:val="19"/>
          <w:lang w:val="en-GB"/>
        </w:rPr>
        <w:t>red</w:t>
      </w:r>
      <w:r w:rsidRPr="00FD4C7B">
        <w:rPr>
          <w:rFonts w:ascii="Arial" w:hAnsi="Arial" w:cs="Arial"/>
          <w:sz w:val="19"/>
          <w:szCs w:val="19"/>
          <w:lang w:val="en-GB"/>
        </w:rPr>
        <w:t xml:space="preserve"> of Warrants No.5 (EFORL-W5) and warrant No.6 (EFORL-W6) as follows:</w:t>
      </w:r>
    </w:p>
    <w:p w14:paraId="0AB70AAA" w14:textId="77777777" w:rsidR="004F7C1A" w:rsidRPr="00FD4C7B"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9"/>
          <w:szCs w:val="19"/>
          <w:lang w:val="en-GB"/>
        </w:rPr>
      </w:pPr>
    </w:p>
    <w:tbl>
      <w:tblPr>
        <w:tblW w:w="8940" w:type="dxa"/>
        <w:tblInd w:w="441" w:type="dxa"/>
        <w:tblLayout w:type="fixed"/>
        <w:tblLook w:val="04A0" w:firstRow="1" w:lastRow="0" w:firstColumn="1" w:lastColumn="0" w:noHBand="0" w:noVBand="1"/>
      </w:tblPr>
      <w:tblGrid>
        <w:gridCol w:w="3118"/>
        <w:gridCol w:w="2921"/>
        <w:gridCol w:w="236"/>
        <w:gridCol w:w="2665"/>
      </w:tblGrid>
      <w:tr w:rsidR="00FD4C7B" w:rsidRPr="00FD4C7B" w14:paraId="222DBF59" w14:textId="77777777" w:rsidTr="00E30D1A">
        <w:tc>
          <w:tcPr>
            <w:tcW w:w="3118" w:type="dxa"/>
            <w:vAlign w:val="center"/>
          </w:tcPr>
          <w:p w14:paraId="2B20D36E" w14:textId="77777777" w:rsidR="004F7C1A" w:rsidRPr="00FD4C7B" w:rsidRDefault="004F7C1A" w:rsidP="002B732A">
            <w:pPr>
              <w:spacing w:line="360" w:lineRule="auto"/>
              <w:rPr>
                <w:rFonts w:ascii="Arial" w:hAnsi="Arial" w:cs="Arial"/>
                <w:sz w:val="16"/>
                <w:szCs w:val="16"/>
                <w:lang w:val="en-GB"/>
              </w:rPr>
            </w:pPr>
          </w:p>
        </w:tc>
        <w:tc>
          <w:tcPr>
            <w:tcW w:w="2921" w:type="dxa"/>
            <w:tcBorders>
              <w:top w:val="nil"/>
              <w:left w:val="nil"/>
              <w:bottom w:val="single" w:sz="4" w:space="0" w:color="auto"/>
              <w:right w:val="nil"/>
            </w:tcBorders>
            <w:vAlign w:val="center"/>
            <w:hideMark/>
          </w:tcPr>
          <w:p w14:paraId="255BFB3A" w14:textId="77777777" w:rsidR="004F7C1A" w:rsidRPr="00FD4C7B" w:rsidRDefault="004F7C1A" w:rsidP="002B732A">
            <w:pPr>
              <w:tabs>
                <w:tab w:val="left" w:pos="0"/>
              </w:tabs>
              <w:spacing w:line="360" w:lineRule="auto"/>
              <w:ind w:right="34"/>
              <w:jc w:val="center"/>
              <w:rPr>
                <w:rFonts w:ascii="Arial" w:hAnsi="Arial" w:cs="Arial"/>
                <w:sz w:val="16"/>
                <w:szCs w:val="16"/>
                <w:lang w:val="en-GB"/>
              </w:rPr>
            </w:pPr>
            <w:r w:rsidRPr="00FD4C7B">
              <w:rPr>
                <w:rFonts w:ascii="Arial" w:hAnsi="Arial" w:cs="Arial"/>
                <w:sz w:val="16"/>
                <w:szCs w:val="16"/>
              </w:rPr>
              <w:t>EFORL-W5</w:t>
            </w:r>
            <w:r w:rsidRPr="00FD4C7B">
              <w:rPr>
                <w:rFonts w:ascii="Arial" w:hAnsi="Arial" w:cs="Arial"/>
                <w:sz w:val="16"/>
                <w:szCs w:val="16"/>
                <w:lang w:val="en-GB"/>
              </w:rPr>
              <w:t xml:space="preserve"> </w:t>
            </w:r>
          </w:p>
        </w:tc>
        <w:tc>
          <w:tcPr>
            <w:tcW w:w="236" w:type="dxa"/>
            <w:vAlign w:val="center"/>
          </w:tcPr>
          <w:p w14:paraId="54C1B8DC" w14:textId="77777777" w:rsidR="004F7C1A" w:rsidRPr="00FD4C7B" w:rsidRDefault="004F7C1A" w:rsidP="002B732A">
            <w:pPr>
              <w:tabs>
                <w:tab w:val="left" w:pos="0"/>
              </w:tabs>
              <w:spacing w:line="360" w:lineRule="auto"/>
              <w:ind w:right="34"/>
              <w:jc w:val="center"/>
              <w:rPr>
                <w:rFonts w:ascii="Arial" w:hAnsi="Arial" w:cs="Arial"/>
                <w:sz w:val="16"/>
                <w:szCs w:val="16"/>
                <w:cs/>
                <w:lang w:val="en-GB"/>
              </w:rPr>
            </w:pPr>
          </w:p>
        </w:tc>
        <w:tc>
          <w:tcPr>
            <w:tcW w:w="2665" w:type="dxa"/>
            <w:tcBorders>
              <w:top w:val="nil"/>
              <w:left w:val="nil"/>
              <w:bottom w:val="single" w:sz="4" w:space="0" w:color="auto"/>
              <w:right w:val="nil"/>
            </w:tcBorders>
            <w:vAlign w:val="center"/>
            <w:hideMark/>
          </w:tcPr>
          <w:p w14:paraId="26DDB321" w14:textId="77777777" w:rsidR="004F7C1A" w:rsidRPr="00FD4C7B" w:rsidRDefault="004F7C1A" w:rsidP="002B732A">
            <w:pPr>
              <w:tabs>
                <w:tab w:val="left" w:pos="0"/>
              </w:tabs>
              <w:spacing w:line="360" w:lineRule="auto"/>
              <w:ind w:right="34"/>
              <w:jc w:val="center"/>
              <w:rPr>
                <w:rFonts w:ascii="Arial" w:hAnsi="Arial" w:cs="Arial"/>
                <w:sz w:val="16"/>
                <w:szCs w:val="16"/>
                <w:cs/>
                <w:lang w:val="en-GB"/>
              </w:rPr>
            </w:pPr>
            <w:r w:rsidRPr="00FD4C7B">
              <w:rPr>
                <w:rFonts w:ascii="Arial" w:hAnsi="Arial" w:cs="Arial"/>
                <w:sz w:val="16"/>
                <w:szCs w:val="16"/>
              </w:rPr>
              <w:t>EFORL-W6</w:t>
            </w:r>
          </w:p>
        </w:tc>
      </w:tr>
      <w:tr w:rsidR="00FD4C7B" w:rsidRPr="00FD4C7B" w14:paraId="40D7DF99" w14:textId="77777777" w:rsidTr="00E30D1A">
        <w:tc>
          <w:tcPr>
            <w:tcW w:w="3118" w:type="dxa"/>
            <w:vAlign w:val="bottom"/>
          </w:tcPr>
          <w:p w14:paraId="50128250" w14:textId="77777777" w:rsidR="004F7C1A" w:rsidRPr="00FD4C7B" w:rsidRDefault="004F7C1A" w:rsidP="002B732A">
            <w:pPr>
              <w:spacing w:line="360" w:lineRule="auto"/>
              <w:rPr>
                <w:rFonts w:ascii="Arial" w:hAnsi="Arial" w:cs="Arial"/>
                <w:sz w:val="16"/>
                <w:szCs w:val="16"/>
                <w:cs/>
              </w:rPr>
            </w:pPr>
          </w:p>
        </w:tc>
        <w:tc>
          <w:tcPr>
            <w:tcW w:w="2921" w:type="dxa"/>
            <w:tcBorders>
              <w:top w:val="single" w:sz="4" w:space="0" w:color="auto"/>
              <w:left w:val="nil"/>
              <w:bottom w:val="nil"/>
              <w:right w:val="nil"/>
            </w:tcBorders>
            <w:vAlign w:val="bottom"/>
          </w:tcPr>
          <w:p w14:paraId="711E0DC0" w14:textId="77777777" w:rsidR="004F7C1A" w:rsidRPr="00FD4C7B" w:rsidRDefault="004F7C1A" w:rsidP="002B732A">
            <w:pPr>
              <w:spacing w:line="360" w:lineRule="auto"/>
              <w:jc w:val="right"/>
              <w:rPr>
                <w:rFonts w:ascii="Arial" w:hAnsi="Arial" w:cs="Arial"/>
                <w:sz w:val="16"/>
                <w:szCs w:val="16"/>
              </w:rPr>
            </w:pPr>
          </w:p>
        </w:tc>
        <w:tc>
          <w:tcPr>
            <w:tcW w:w="236" w:type="dxa"/>
            <w:vAlign w:val="bottom"/>
          </w:tcPr>
          <w:p w14:paraId="29028506" w14:textId="77777777" w:rsidR="004F7C1A" w:rsidRPr="00FD4C7B" w:rsidRDefault="004F7C1A" w:rsidP="002B732A">
            <w:pPr>
              <w:spacing w:line="360" w:lineRule="auto"/>
              <w:jc w:val="center"/>
              <w:rPr>
                <w:rFonts w:ascii="Arial" w:hAnsi="Arial" w:cs="Arial"/>
                <w:sz w:val="16"/>
                <w:szCs w:val="16"/>
              </w:rPr>
            </w:pPr>
          </w:p>
        </w:tc>
        <w:tc>
          <w:tcPr>
            <w:tcW w:w="2665" w:type="dxa"/>
            <w:tcBorders>
              <w:top w:val="single" w:sz="4" w:space="0" w:color="auto"/>
              <w:left w:val="nil"/>
              <w:bottom w:val="nil"/>
              <w:right w:val="nil"/>
            </w:tcBorders>
            <w:vAlign w:val="bottom"/>
          </w:tcPr>
          <w:p w14:paraId="60B5FDD6" w14:textId="77777777" w:rsidR="004F7C1A" w:rsidRPr="00FD4C7B" w:rsidRDefault="004F7C1A" w:rsidP="002B732A">
            <w:pPr>
              <w:spacing w:line="360" w:lineRule="auto"/>
              <w:jc w:val="right"/>
              <w:rPr>
                <w:rFonts w:ascii="Arial" w:hAnsi="Arial" w:cs="Arial"/>
                <w:sz w:val="16"/>
                <w:szCs w:val="16"/>
              </w:rPr>
            </w:pPr>
          </w:p>
        </w:tc>
      </w:tr>
      <w:tr w:rsidR="00FD4C7B" w:rsidRPr="00FD4C7B" w14:paraId="47EAF9C8" w14:textId="77777777" w:rsidTr="00E30D1A">
        <w:tc>
          <w:tcPr>
            <w:tcW w:w="3118" w:type="dxa"/>
            <w:vAlign w:val="bottom"/>
            <w:hideMark/>
          </w:tcPr>
          <w:p w14:paraId="6DD644CA" w14:textId="779F2AF0" w:rsidR="004F7C1A" w:rsidRPr="003D0B62" w:rsidRDefault="004F7C1A" w:rsidP="002B732A">
            <w:pPr>
              <w:spacing w:line="360" w:lineRule="auto"/>
              <w:rPr>
                <w:rFonts w:ascii="Arial" w:hAnsi="Arial" w:cs="Arial"/>
                <w:sz w:val="16"/>
                <w:szCs w:val="16"/>
              </w:rPr>
            </w:pPr>
            <w:r w:rsidRPr="00FD4C7B">
              <w:rPr>
                <w:rFonts w:ascii="Arial" w:hAnsi="Arial" w:cs="Arial"/>
                <w:sz w:val="16"/>
                <w:szCs w:val="16"/>
              </w:rPr>
              <w:t>Number of offering warrants</w:t>
            </w:r>
          </w:p>
        </w:tc>
        <w:tc>
          <w:tcPr>
            <w:tcW w:w="2921" w:type="dxa"/>
          </w:tcPr>
          <w:p w14:paraId="0A8C7AAA" w14:textId="6396681E" w:rsidR="004F7C1A" w:rsidRPr="00FD4C7B" w:rsidRDefault="004F7C1A" w:rsidP="003D0B62">
            <w:pPr>
              <w:spacing w:line="360" w:lineRule="auto"/>
              <w:rPr>
                <w:rFonts w:ascii="Arial" w:hAnsi="Arial" w:cs="Arial"/>
                <w:snapToGrid w:val="0"/>
                <w:sz w:val="16"/>
                <w:szCs w:val="16"/>
                <w:lang w:eastAsia="th-TH"/>
              </w:rPr>
            </w:pPr>
            <w:r w:rsidRPr="00FD4C7B">
              <w:rPr>
                <w:rFonts w:ascii="Arial" w:hAnsi="Arial" w:cs="Arial"/>
                <w:sz w:val="16"/>
                <w:szCs w:val="16"/>
              </w:rPr>
              <w:t>Not exceed 799,572,9</w:t>
            </w:r>
            <w:r w:rsidR="00386A43">
              <w:rPr>
                <w:rFonts w:ascii="Arial" w:hAnsi="Arial" w:cs="Arial"/>
                <w:sz w:val="16"/>
                <w:szCs w:val="16"/>
              </w:rPr>
              <w:t>90</w:t>
            </w:r>
            <w:r w:rsidRPr="00FD4C7B">
              <w:rPr>
                <w:rFonts w:ascii="Arial" w:hAnsi="Arial" w:cs="Arial"/>
                <w:sz w:val="16"/>
                <w:szCs w:val="16"/>
                <w:cs/>
              </w:rPr>
              <w:t xml:space="preserve"> </w:t>
            </w:r>
            <w:r w:rsidRPr="00FD4C7B">
              <w:rPr>
                <w:rFonts w:ascii="Arial" w:hAnsi="Arial" w:cs="Arial"/>
                <w:sz w:val="16"/>
                <w:szCs w:val="16"/>
              </w:rPr>
              <w:t>units</w:t>
            </w:r>
            <w:r w:rsidRPr="00FD4C7B">
              <w:rPr>
                <w:rFonts w:ascii="Arial" w:hAnsi="Arial" w:cs="Arial"/>
                <w:snapToGrid w:val="0"/>
                <w:sz w:val="16"/>
                <w:szCs w:val="16"/>
                <w:lang w:eastAsia="th-TH"/>
              </w:rPr>
              <w:t xml:space="preserve"> </w:t>
            </w:r>
          </w:p>
        </w:tc>
        <w:tc>
          <w:tcPr>
            <w:tcW w:w="236" w:type="dxa"/>
          </w:tcPr>
          <w:p w14:paraId="4A4A7A10" w14:textId="77777777" w:rsidR="004F7C1A" w:rsidRPr="00FD4C7B" w:rsidRDefault="004F7C1A" w:rsidP="002B732A">
            <w:pPr>
              <w:spacing w:line="360" w:lineRule="auto"/>
              <w:rPr>
                <w:rFonts w:ascii="Arial" w:hAnsi="Arial" w:cs="Arial"/>
                <w:sz w:val="16"/>
                <w:szCs w:val="16"/>
              </w:rPr>
            </w:pPr>
          </w:p>
        </w:tc>
        <w:tc>
          <w:tcPr>
            <w:tcW w:w="2665" w:type="dxa"/>
          </w:tcPr>
          <w:p w14:paraId="0B0B3488" w14:textId="56702BE2" w:rsidR="004F7C1A" w:rsidRPr="00FD4C7B" w:rsidRDefault="004F7C1A" w:rsidP="003D0B62">
            <w:pPr>
              <w:spacing w:line="360" w:lineRule="auto"/>
              <w:rPr>
                <w:rFonts w:ascii="Arial" w:hAnsi="Arial" w:cs="Arial"/>
                <w:sz w:val="16"/>
                <w:szCs w:val="16"/>
              </w:rPr>
            </w:pPr>
            <w:r w:rsidRPr="00FD4C7B">
              <w:rPr>
                <w:rFonts w:ascii="Arial" w:hAnsi="Arial" w:cs="Arial"/>
                <w:sz w:val="16"/>
                <w:szCs w:val="16"/>
              </w:rPr>
              <w:t>Not exceed 399,786,49</w:t>
            </w:r>
            <w:r w:rsidR="00A354BC">
              <w:rPr>
                <w:rFonts w:ascii="Arial" w:hAnsi="Arial" w:cs="Arial"/>
                <w:sz w:val="16"/>
                <w:szCs w:val="16"/>
              </w:rPr>
              <w:t>5</w:t>
            </w:r>
            <w:r w:rsidRPr="00FD4C7B">
              <w:rPr>
                <w:rFonts w:ascii="Arial" w:hAnsi="Arial" w:cs="Arial"/>
                <w:sz w:val="16"/>
                <w:szCs w:val="16"/>
              </w:rPr>
              <w:t xml:space="preserve"> units</w:t>
            </w:r>
          </w:p>
        </w:tc>
      </w:tr>
      <w:tr w:rsidR="00FD4C7B" w:rsidRPr="00FD4C7B" w14:paraId="2002AB2E" w14:textId="77777777" w:rsidTr="00E30D1A">
        <w:tc>
          <w:tcPr>
            <w:tcW w:w="3118" w:type="dxa"/>
            <w:vAlign w:val="bottom"/>
            <w:hideMark/>
          </w:tcPr>
          <w:p w14:paraId="1C7D4639"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Method of allotment</w:t>
            </w:r>
          </w:p>
          <w:p w14:paraId="0CFBC703" w14:textId="77777777" w:rsidR="004F7C1A" w:rsidRPr="00FD4C7B" w:rsidRDefault="004F7C1A" w:rsidP="002B732A">
            <w:pPr>
              <w:spacing w:line="360" w:lineRule="auto"/>
              <w:ind w:right="-108"/>
              <w:rPr>
                <w:rFonts w:ascii="Arial" w:hAnsi="Arial" w:cs="Arial"/>
                <w:sz w:val="16"/>
                <w:szCs w:val="16"/>
              </w:rPr>
            </w:pPr>
          </w:p>
          <w:p w14:paraId="320E6A73" w14:textId="77777777" w:rsidR="004F7C1A" w:rsidRPr="00FD4C7B" w:rsidRDefault="004F7C1A" w:rsidP="002B732A">
            <w:pPr>
              <w:spacing w:line="360" w:lineRule="auto"/>
              <w:ind w:right="-108"/>
              <w:rPr>
                <w:rFonts w:ascii="Arial" w:hAnsi="Arial" w:cs="Arial"/>
                <w:sz w:val="16"/>
                <w:szCs w:val="16"/>
              </w:rPr>
            </w:pPr>
          </w:p>
          <w:p w14:paraId="6E1685A2" w14:textId="77777777" w:rsidR="004F7C1A" w:rsidRPr="00FD4C7B" w:rsidRDefault="004F7C1A" w:rsidP="002B732A">
            <w:pPr>
              <w:spacing w:line="360" w:lineRule="auto"/>
              <w:ind w:right="-108"/>
              <w:rPr>
                <w:rFonts w:ascii="Arial" w:hAnsi="Arial" w:cs="Arial"/>
                <w:sz w:val="16"/>
                <w:szCs w:val="16"/>
              </w:rPr>
            </w:pPr>
          </w:p>
          <w:p w14:paraId="7111791B" w14:textId="77777777" w:rsidR="004F7C1A" w:rsidRPr="00FD4C7B" w:rsidRDefault="004F7C1A" w:rsidP="002B732A">
            <w:pPr>
              <w:spacing w:line="360" w:lineRule="auto"/>
              <w:ind w:right="-108"/>
              <w:rPr>
                <w:rFonts w:ascii="Arial" w:hAnsi="Arial" w:cs="Arial"/>
                <w:sz w:val="16"/>
                <w:szCs w:val="16"/>
              </w:rPr>
            </w:pPr>
          </w:p>
        </w:tc>
        <w:tc>
          <w:tcPr>
            <w:tcW w:w="2921" w:type="dxa"/>
          </w:tcPr>
          <w:p w14:paraId="465FF852"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Offering to the existing shareholders at the ratio of 5 common shares to 1 unit of warrant</w:t>
            </w:r>
          </w:p>
        </w:tc>
        <w:tc>
          <w:tcPr>
            <w:tcW w:w="236" w:type="dxa"/>
          </w:tcPr>
          <w:p w14:paraId="6AC630D6" w14:textId="77777777" w:rsidR="004F7C1A" w:rsidRPr="00FD4C7B" w:rsidRDefault="004F7C1A" w:rsidP="002B732A">
            <w:pPr>
              <w:spacing w:line="360" w:lineRule="auto"/>
              <w:rPr>
                <w:rFonts w:ascii="Arial" w:hAnsi="Arial" w:cs="Arial"/>
                <w:sz w:val="16"/>
                <w:szCs w:val="16"/>
              </w:rPr>
            </w:pPr>
          </w:p>
        </w:tc>
        <w:tc>
          <w:tcPr>
            <w:tcW w:w="2665" w:type="dxa"/>
          </w:tcPr>
          <w:p w14:paraId="504C73C8" w14:textId="77777777" w:rsidR="004F7C1A" w:rsidRPr="00FD4C7B" w:rsidRDefault="004F7C1A" w:rsidP="002B732A">
            <w:pPr>
              <w:spacing w:line="360" w:lineRule="auto"/>
              <w:rPr>
                <w:rFonts w:ascii="Arial" w:hAnsi="Arial" w:cs="Arial"/>
                <w:sz w:val="16"/>
                <w:szCs w:val="16"/>
              </w:rPr>
            </w:pPr>
            <w:r w:rsidRPr="00FD4C7B">
              <w:rPr>
                <w:rFonts w:ascii="Arial" w:hAnsi="Arial" w:cs="Arial"/>
                <w:snapToGrid w:val="0"/>
                <w:sz w:val="16"/>
                <w:szCs w:val="16"/>
                <w:lang w:eastAsia="th-TH"/>
              </w:rPr>
              <w:t>Offering to the existing shareholders who is EFORL-W5 warrant holders, at the ratio of 2 units of EFORL-W5 to 1 unit of EFORL-W6 warrant</w:t>
            </w:r>
          </w:p>
        </w:tc>
      </w:tr>
      <w:tr w:rsidR="00FD4C7B" w:rsidRPr="00FD4C7B" w14:paraId="3A150180" w14:textId="77777777" w:rsidTr="00E30D1A">
        <w:tc>
          <w:tcPr>
            <w:tcW w:w="3118" w:type="dxa"/>
            <w:vAlign w:val="bottom"/>
          </w:tcPr>
          <w:p w14:paraId="216DD04A" w14:textId="4896123E" w:rsidR="004F7C1A" w:rsidRPr="00FD4C7B" w:rsidRDefault="00544C92" w:rsidP="002B732A">
            <w:pPr>
              <w:spacing w:line="360" w:lineRule="auto"/>
              <w:ind w:right="-108"/>
              <w:rPr>
                <w:rFonts w:ascii="Arial" w:hAnsi="Arial" w:cs="Arial"/>
                <w:sz w:val="16"/>
                <w:szCs w:val="16"/>
              </w:rPr>
            </w:pPr>
            <w:r>
              <w:rPr>
                <w:rFonts w:ascii="Arial" w:hAnsi="Arial" w:cs="Arial"/>
                <w:sz w:val="16"/>
                <w:szCs w:val="16"/>
              </w:rPr>
              <w:t>Offer</w:t>
            </w:r>
            <w:r w:rsidR="002D3EC0">
              <w:rPr>
                <w:rFonts w:ascii="Arial" w:hAnsi="Arial" w:cs="Arial"/>
                <w:sz w:val="16"/>
                <w:szCs w:val="16"/>
              </w:rPr>
              <w:t>ing until</w:t>
            </w:r>
          </w:p>
        </w:tc>
        <w:tc>
          <w:tcPr>
            <w:tcW w:w="2921" w:type="dxa"/>
          </w:tcPr>
          <w:p w14:paraId="0CDC72CA" w14:textId="1D2BE659" w:rsidR="004F7C1A" w:rsidRPr="00FD4C7B" w:rsidRDefault="002D3EC0" w:rsidP="002B732A">
            <w:pPr>
              <w:spacing w:line="360" w:lineRule="auto"/>
              <w:rPr>
                <w:rFonts w:ascii="Arial" w:hAnsi="Arial" w:cs="Arial"/>
                <w:snapToGrid w:val="0"/>
                <w:sz w:val="16"/>
                <w:szCs w:val="16"/>
                <w:lang w:eastAsia="th-TH"/>
              </w:rPr>
            </w:pPr>
            <w:r>
              <w:rPr>
                <w:rFonts w:ascii="Arial" w:hAnsi="Arial" w:cs="Arial"/>
                <w:snapToGrid w:val="0"/>
                <w:sz w:val="16"/>
                <w:szCs w:val="16"/>
                <w:lang w:eastAsia="th-TH"/>
              </w:rPr>
              <w:t>25 May 2022</w:t>
            </w:r>
          </w:p>
        </w:tc>
        <w:tc>
          <w:tcPr>
            <w:tcW w:w="236" w:type="dxa"/>
          </w:tcPr>
          <w:p w14:paraId="002C62F0" w14:textId="77777777" w:rsidR="004F7C1A" w:rsidRPr="00FD4C7B" w:rsidRDefault="004F7C1A" w:rsidP="002B732A">
            <w:pPr>
              <w:spacing w:line="360" w:lineRule="auto"/>
              <w:rPr>
                <w:rFonts w:ascii="Arial" w:hAnsi="Arial" w:cs="Arial"/>
                <w:sz w:val="16"/>
                <w:szCs w:val="16"/>
              </w:rPr>
            </w:pPr>
          </w:p>
        </w:tc>
        <w:tc>
          <w:tcPr>
            <w:tcW w:w="2665" w:type="dxa"/>
          </w:tcPr>
          <w:p w14:paraId="41DC4377" w14:textId="38309509" w:rsidR="004F7C1A" w:rsidRPr="00FD4C7B" w:rsidRDefault="002D3EC0" w:rsidP="002B732A">
            <w:pPr>
              <w:spacing w:line="360" w:lineRule="auto"/>
              <w:rPr>
                <w:rFonts w:ascii="Arial" w:hAnsi="Arial" w:cs="Arial"/>
                <w:sz w:val="16"/>
                <w:szCs w:val="16"/>
              </w:rPr>
            </w:pPr>
            <w:r>
              <w:rPr>
                <w:rFonts w:ascii="Arial" w:hAnsi="Arial" w:cs="Arial"/>
                <w:sz w:val="16"/>
                <w:szCs w:val="16"/>
              </w:rPr>
              <w:t>-</w:t>
            </w:r>
          </w:p>
        </w:tc>
      </w:tr>
      <w:tr w:rsidR="00544C92" w:rsidRPr="00FD4C7B" w14:paraId="19B2C65C" w14:textId="77777777" w:rsidTr="00E30D1A">
        <w:tc>
          <w:tcPr>
            <w:tcW w:w="3118" w:type="dxa"/>
            <w:vAlign w:val="bottom"/>
          </w:tcPr>
          <w:p w14:paraId="645DB03F" w14:textId="4E8D1101" w:rsidR="00544C92" w:rsidRPr="00FD4C7B" w:rsidRDefault="00544C92" w:rsidP="00544C92">
            <w:pPr>
              <w:spacing w:line="360" w:lineRule="auto"/>
              <w:ind w:right="-108"/>
              <w:rPr>
                <w:rFonts w:ascii="Arial" w:hAnsi="Arial" w:cs="Arial"/>
                <w:sz w:val="16"/>
                <w:szCs w:val="16"/>
              </w:rPr>
            </w:pPr>
            <w:r w:rsidRPr="00FD4C7B">
              <w:rPr>
                <w:rFonts w:ascii="Arial" w:hAnsi="Arial" w:cs="Arial"/>
                <w:sz w:val="16"/>
                <w:szCs w:val="16"/>
              </w:rPr>
              <w:t>Offering price per unit</w:t>
            </w:r>
          </w:p>
        </w:tc>
        <w:tc>
          <w:tcPr>
            <w:tcW w:w="2921" w:type="dxa"/>
          </w:tcPr>
          <w:p w14:paraId="793F4E5B" w14:textId="14D22137" w:rsidR="00544C92" w:rsidRPr="00FD4C7B" w:rsidRDefault="00544C92" w:rsidP="00544C92">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Baht 0.40 per unit</w:t>
            </w:r>
          </w:p>
        </w:tc>
        <w:tc>
          <w:tcPr>
            <w:tcW w:w="236" w:type="dxa"/>
          </w:tcPr>
          <w:p w14:paraId="0CADE15D" w14:textId="77777777" w:rsidR="00544C92" w:rsidRPr="00FD4C7B" w:rsidRDefault="00544C92" w:rsidP="00544C92">
            <w:pPr>
              <w:spacing w:line="360" w:lineRule="auto"/>
              <w:rPr>
                <w:rFonts w:ascii="Arial" w:hAnsi="Arial" w:cs="Arial"/>
                <w:sz w:val="16"/>
                <w:szCs w:val="16"/>
              </w:rPr>
            </w:pPr>
          </w:p>
        </w:tc>
        <w:tc>
          <w:tcPr>
            <w:tcW w:w="2665" w:type="dxa"/>
          </w:tcPr>
          <w:p w14:paraId="05AB5A45" w14:textId="5C510A41" w:rsidR="00544C92" w:rsidRPr="00FD4C7B" w:rsidRDefault="00544C92" w:rsidP="00544C92">
            <w:pPr>
              <w:spacing w:line="360" w:lineRule="auto"/>
              <w:rPr>
                <w:rFonts w:ascii="Arial" w:hAnsi="Arial" w:cs="Arial"/>
                <w:sz w:val="16"/>
                <w:szCs w:val="16"/>
              </w:rPr>
            </w:pPr>
            <w:r w:rsidRPr="00FD4C7B">
              <w:rPr>
                <w:rFonts w:ascii="Arial" w:hAnsi="Arial" w:cs="Arial"/>
                <w:sz w:val="16"/>
                <w:szCs w:val="16"/>
              </w:rPr>
              <w:t>Baht 0.00 per unit</w:t>
            </w:r>
          </w:p>
        </w:tc>
      </w:tr>
      <w:tr w:rsidR="00FD4C7B" w:rsidRPr="00FD4C7B" w14:paraId="7DC76138" w14:textId="77777777" w:rsidTr="00E30D1A">
        <w:tc>
          <w:tcPr>
            <w:tcW w:w="3118" w:type="dxa"/>
            <w:vAlign w:val="bottom"/>
          </w:tcPr>
          <w:p w14:paraId="52E7687C"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Issuing date</w:t>
            </w:r>
          </w:p>
        </w:tc>
        <w:tc>
          <w:tcPr>
            <w:tcW w:w="2921" w:type="dxa"/>
          </w:tcPr>
          <w:p w14:paraId="12A046D9" w14:textId="2B81F269"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 xml:space="preserve">31 </w:t>
            </w:r>
            <w:r w:rsidR="00D14FB4">
              <w:rPr>
                <w:rFonts w:ascii="Arial" w:hAnsi="Arial" w:cs="Arial"/>
                <w:snapToGrid w:val="0"/>
                <w:sz w:val="16"/>
                <w:szCs w:val="16"/>
                <w:lang w:eastAsia="th-TH"/>
              </w:rPr>
              <w:t>May</w:t>
            </w:r>
            <w:r w:rsidRPr="00FD4C7B">
              <w:rPr>
                <w:rFonts w:ascii="Arial" w:hAnsi="Arial" w:cs="Arial"/>
                <w:snapToGrid w:val="0"/>
                <w:sz w:val="16"/>
                <w:szCs w:val="16"/>
                <w:lang w:eastAsia="th-TH"/>
              </w:rPr>
              <w:t xml:space="preserve"> 2022</w:t>
            </w:r>
          </w:p>
        </w:tc>
        <w:tc>
          <w:tcPr>
            <w:tcW w:w="236" w:type="dxa"/>
          </w:tcPr>
          <w:p w14:paraId="29CAB898" w14:textId="77777777" w:rsidR="004F7C1A" w:rsidRPr="00FD4C7B" w:rsidRDefault="004F7C1A" w:rsidP="002B732A">
            <w:pPr>
              <w:spacing w:line="360" w:lineRule="auto"/>
              <w:rPr>
                <w:rFonts w:ascii="Arial" w:hAnsi="Arial" w:cs="Arial"/>
                <w:sz w:val="16"/>
                <w:szCs w:val="16"/>
              </w:rPr>
            </w:pPr>
          </w:p>
        </w:tc>
        <w:tc>
          <w:tcPr>
            <w:tcW w:w="2665" w:type="dxa"/>
          </w:tcPr>
          <w:p w14:paraId="611856D0" w14:textId="2CBBF48E"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 xml:space="preserve">31 </w:t>
            </w:r>
            <w:r w:rsidR="00D14FB4">
              <w:rPr>
                <w:rFonts w:ascii="Arial" w:hAnsi="Arial" w:cs="Arial"/>
                <w:sz w:val="16"/>
                <w:szCs w:val="16"/>
              </w:rPr>
              <w:t>May</w:t>
            </w:r>
            <w:r w:rsidRPr="00FD4C7B">
              <w:rPr>
                <w:rFonts w:ascii="Arial" w:hAnsi="Arial" w:cs="Arial"/>
                <w:sz w:val="16"/>
                <w:szCs w:val="16"/>
              </w:rPr>
              <w:t xml:space="preserve"> 2022</w:t>
            </w:r>
          </w:p>
        </w:tc>
      </w:tr>
      <w:tr w:rsidR="00FD4C7B" w:rsidRPr="00FD4C7B" w14:paraId="2A58C3F1" w14:textId="77777777" w:rsidTr="00E30D1A">
        <w:tc>
          <w:tcPr>
            <w:tcW w:w="3118" w:type="dxa"/>
            <w:vAlign w:val="bottom"/>
          </w:tcPr>
          <w:p w14:paraId="64E9A49E"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Term of warrants</w:t>
            </w:r>
          </w:p>
        </w:tc>
        <w:tc>
          <w:tcPr>
            <w:tcW w:w="2921" w:type="dxa"/>
          </w:tcPr>
          <w:p w14:paraId="725D243A" w14:textId="26C46A6A"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1 year</w:t>
            </w:r>
            <w:r w:rsidR="00D14FB4">
              <w:rPr>
                <w:rFonts w:ascii="Arial" w:hAnsi="Arial" w:cs="Arial"/>
                <w:snapToGrid w:val="0"/>
                <w:sz w:val="16"/>
                <w:szCs w:val="16"/>
                <w:lang w:eastAsia="th-TH"/>
              </w:rPr>
              <w:t xml:space="preserve"> (Expi</w:t>
            </w:r>
            <w:r w:rsidR="00F553E4">
              <w:rPr>
                <w:rFonts w:ascii="Arial" w:hAnsi="Arial" w:cs="Arial"/>
                <w:snapToGrid w:val="0"/>
                <w:sz w:val="16"/>
                <w:szCs w:val="16"/>
                <w:lang w:eastAsia="th-TH"/>
              </w:rPr>
              <w:t>r</w:t>
            </w:r>
            <w:r w:rsidR="00D14FB4">
              <w:rPr>
                <w:rFonts w:ascii="Arial" w:hAnsi="Arial" w:cs="Arial"/>
                <w:snapToGrid w:val="0"/>
                <w:sz w:val="16"/>
                <w:szCs w:val="16"/>
                <w:lang w:eastAsia="th-TH"/>
              </w:rPr>
              <w:t>y date 2023)</w:t>
            </w:r>
          </w:p>
        </w:tc>
        <w:tc>
          <w:tcPr>
            <w:tcW w:w="236" w:type="dxa"/>
          </w:tcPr>
          <w:p w14:paraId="7A43B54F" w14:textId="77777777" w:rsidR="004F7C1A" w:rsidRPr="00FD4C7B" w:rsidRDefault="004F7C1A" w:rsidP="002B732A">
            <w:pPr>
              <w:spacing w:line="360" w:lineRule="auto"/>
              <w:rPr>
                <w:rFonts w:ascii="Arial" w:hAnsi="Arial" w:cs="Arial"/>
                <w:sz w:val="16"/>
                <w:szCs w:val="16"/>
              </w:rPr>
            </w:pPr>
          </w:p>
        </w:tc>
        <w:tc>
          <w:tcPr>
            <w:tcW w:w="2665" w:type="dxa"/>
          </w:tcPr>
          <w:p w14:paraId="128F9BCD" w14:textId="59E6A05F"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3 years</w:t>
            </w:r>
            <w:r w:rsidR="00F553E4">
              <w:rPr>
                <w:rFonts w:ascii="Arial" w:hAnsi="Arial" w:cs="Arial"/>
                <w:sz w:val="16"/>
                <w:szCs w:val="16"/>
              </w:rPr>
              <w:t xml:space="preserve"> (Expiry date 2025)</w:t>
            </w:r>
          </w:p>
        </w:tc>
      </w:tr>
      <w:tr w:rsidR="00FD4C7B" w:rsidRPr="00FD4C7B" w14:paraId="6EE4EFBD" w14:textId="77777777" w:rsidTr="00E30D1A">
        <w:tc>
          <w:tcPr>
            <w:tcW w:w="3118" w:type="dxa"/>
            <w:vAlign w:val="bottom"/>
          </w:tcPr>
          <w:p w14:paraId="2A61BE6F"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Exercise price</w:t>
            </w:r>
          </w:p>
        </w:tc>
        <w:tc>
          <w:tcPr>
            <w:tcW w:w="2921" w:type="dxa"/>
          </w:tcPr>
          <w:p w14:paraId="02D35F8D"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Baht 1.00 per share</w:t>
            </w:r>
          </w:p>
        </w:tc>
        <w:tc>
          <w:tcPr>
            <w:tcW w:w="236" w:type="dxa"/>
          </w:tcPr>
          <w:p w14:paraId="020552AF" w14:textId="77777777" w:rsidR="004F7C1A" w:rsidRPr="00FD4C7B" w:rsidRDefault="004F7C1A" w:rsidP="002B732A">
            <w:pPr>
              <w:spacing w:line="360" w:lineRule="auto"/>
              <w:rPr>
                <w:rFonts w:ascii="Arial" w:hAnsi="Arial" w:cs="Arial"/>
                <w:sz w:val="16"/>
                <w:szCs w:val="16"/>
              </w:rPr>
            </w:pPr>
          </w:p>
        </w:tc>
        <w:tc>
          <w:tcPr>
            <w:tcW w:w="2665" w:type="dxa"/>
          </w:tcPr>
          <w:p w14:paraId="2141A85E" w14:textId="77777777"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Baht 2.50 per share</w:t>
            </w:r>
          </w:p>
        </w:tc>
      </w:tr>
      <w:tr w:rsidR="00FD4C7B" w:rsidRPr="00FD4C7B" w14:paraId="7D4CB8BE" w14:textId="77777777" w:rsidTr="00E30D1A">
        <w:tc>
          <w:tcPr>
            <w:tcW w:w="3118" w:type="dxa"/>
            <w:vAlign w:val="bottom"/>
          </w:tcPr>
          <w:p w14:paraId="5FCE16CD" w14:textId="77777777" w:rsidR="004F7C1A" w:rsidRPr="00FD4C7B" w:rsidRDefault="004F7C1A" w:rsidP="002B732A">
            <w:pPr>
              <w:spacing w:line="360" w:lineRule="auto"/>
              <w:ind w:right="-108"/>
              <w:rPr>
                <w:rFonts w:ascii="Arial" w:hAnsi="Arial" w:cs="Arial"/>
                <w:sz w:val="16"/>
                <w:szCs w:val="16"/>
              </w:rPr>
            </w:pPr>
            <w:r w:rsidRPr="00FD4C7B">
              <w:rPr>
                <w:rFonts w:ascii="Arial" w:hAnsi="Arial" w:cs="Arial"/>
                <w:sz w:val="16"/>
                <w:szCs w:val="16"/>
              </w:rPr>
              <w:t>Exercise date</w:t>
            </w:r>
          </w:p>
        </w:tc>
        <w:tc>
          <w:tcPr>
            <w:tcW w:w="2921" w:type="dxa"/>
          </w:tcPr>
          <w:p w14:paraId="004D9B1B"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30 June 2022</w:t>
            </w:r>
          </w:p>
        </w:tc>
        <w:tc>
          <w:tcPr>
            <w:tcW w:w="236" w:type="dxa"/>
          </w:tcPr>
          <w:p w14:paraId="3C440C1D" w14:textId="77777777" w:rsidR="004F7C1A" w:rsidRPr="00FD4C7B" w:rsidRDefault="004F7C1A" w:rsidP="002B732A">
            <w:pPr>
              <w:spacing w:line="360" w:lineRule="auto"/>
              <w:rPr>
                <w:rFonts w:ascii="Arial" w:hAnsi="Arial" w:cs="Arial"/>
                <w:sz w:val="16"/>
                <w:szCs w:val="16"/>
              </w:rPr>
            </w:pPr>
          </w:p>
        </w:tc>
        <w:tc>
          <w:tcPr>
            <w:tcW w:w="2665" w:type="dxa"/>
          </w:tcPr>
          <w:p w14:paraId="19917BF2" w14:textId="6BBC4831" w:rsidR="004F7C1A" w:rsidRPr="00FD4C7B" w:rsidRDefault="00D14FB4" w:rsidP="002B732A">
            <w:pPr>
              <w:spacing w:line="360" w:lineRule="auto"/>
              <w:rPr>
                <w:rFonts w:ascii="Arial" w:hAnsi="Arial" w:cs="Arial"/>
                <w:sz w:val="16"/>
                <w:szCs w:val="16"/>
              </w:rPr>
            </w:pPr>
            <w:r>
              <w:rPr>
                <w:rFonts w:ascii="Arial" w:hAnsi="Arial" w:cs="Arial"/>
                <w:sz w:val="16"/>
                <w:szCs w:val="16"/>
              </w:rPr>
              <w:t>30 November</w:t>
            </w:r>
            <w:r w:rsidR="004F7C1A" w:rsidRPr="00FD4C7B">
              <w:rPr>
                <w:rFonts w:ascii="Arial" w:hAnsi="Arial" w:cs="Arial"/>
                <w:sz w:val="16"/>
                <w:szCs w:val="16"/>
              </w:rPr>
              <w:t xml:space="preserve"> 2022</w:t>
            </w:r>
          </w:p>
        </w:tc>
      </w:tr>
    </w:tbl>
    <w:p w14:paraId="678EE9C8" w14:textId="05030A43" w:rsidR="004F7C1A" w:rsidRPr="00FD4C7B"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FD4C7B">
        <w:rPr>
          <w:rFonts w:ascii="Arial" w:hAnsi="Arial" w:cs="Arial"/>
          <w:sz w:val="19"/>
          <w:szCs w:val="19"/>
        </w:rPr>
        <w:t xml:space="preserve">During the period, the Company received payment for </w:t>
      </w:r>
      <w:r w:rsidR="00D03392">
        <w:rPr>
          <w:rFonts w:ascii="Arial" w:hAnsi="Arial" w:cs="Arial"/>
          <w:sz w:val="19"/>
          <w:szCs w:val="19"/>
        </w:rPr>
        <w:t>sale</w:t>
      </w:r>
      <w:r w:rsidRPr="00FD4C7B">
        <w:rPr>
          <w:rFonts w:ascii="Arial" w:hAnsi="Arial" w:cs="Arial"/>
          <w:sz w:val="19"/>
          <w:szCs w:val="19"/>
        </w:rPr>
        <w:t xml:space="preserve"> </w:t>
      </w:r>
      <w:r w:rsidR="00761E0B">
        <w:rPr>
          <w:rFonts w:ascii="Arial" w:hAnsi="Arial" w:cs="Arial"/>
          <w:sz w:val="19"/>
          <w:szCs w:val="19"/>
        </w:rPr>
        <w:t>for</w:t>
      </w:r>
      <w:r w:rsidRPr="00FD4C7B">
        <w:rPr>
          <w:rFonts w:ascii="Arial" w:hAnsi="Arial" w:cs="Arial"/>
          <w:sz w:val="19"/>
          <w:szCs w:val="19"/>
        </w:rPr>
        <w:t xml:space="preserve"> warrants </w:t>
      </w:r>
      <w:r w:rsidR="00D03392">
        <w:rPr>
          <w:rFonts w:ascii="Arial" w:hAnsi="Arial" w:cs="Arial"/>
          <w:sz w:val="19"/>
          <w:szCs w:val="19"/>
        </w:rPr>
        <w:t xml:space="preserve">(EFORL-W5) which </w:t>
      </w:r>
      <w:r w:rsidR="00C34AA4">
        <w:rPr>
          <w:rFonts w:ascii="Arial" w:hAnsi="Arial" w:cs="Arial"/>
          <w:sz w:val="19"/>
          <w:szCs w:val="19"/>
        </w:rPr>
        <w:t>were</w:t>
      </w:r>
      <w:r w:rsidR="00D03392">
        <w:rPr>
          <w:rFonts w:ascii="Arial" w:hAnsi="Arial" w:cs="Arial"/>
          <w:sz w:val="19"/>
          <w:szCs w:val="19"/>
        </w:rPr>
        <w:t xml:space="preserve"> offered </w:t>
      </w:r>
      <w:r w:rsidRPr="00FD4C7B">
        <w:rPr>
          <w:rFonts w:ascii="Arial" w:hAnsi="Arial" w:cs="Arial"/>
          <w:sz w:val="19"/>
          <w:szCs w:val="19"/>
        </w:rPr>
        <w:t>to existing 3,57</w:t>
      </w:r>
      <w:r w:rsidR="00CA2DC8">
        <w:rPr>
          <w:rFonts w:ascii="Arial" w:hAnsi="Arial" w:cstheme="minorBidi"/>
          <w:sz w:val="19"/>
          <w:szCs w:val="19"/>
        </w:rPr>
        <w:t>5</w:t>
      </w:r>
      <w:r w:rsidRPr="00FD4C7B">
        <w:rPr>
          <w:rFonts w:ascii="Arial" w:hAnsi="Arial" w:cs="Arial"/>
          <w:sz w:val="19"/>
          <w:szCs w:val="19"/>
        </w:rPr>
        <w:t xml:space="preserve"> </w:t>
      </w:r>
      <w:r w:rsidR="00BC4510">
        <w:rPr>
          <w:rFonts w:ascii="Arial" w:hAnsi="Arial" w:cs="Arial"/>
          <w:sz w:val="19"/>
          <w:szCs w:val="19"/>
        </w:rPr>
        <w:t>shareholders</w:t>
      </w:r>
      <w:r w:rsidRPr="00FD4C7B">
        <w:rPr>
          <w:rFonts w:ascii="Arial" w:hAnsi="Arial" w:cs="Arial"/>
          <w:sz w:val="19"/>
          <w:szCs w:val="19"/>
        </w:rPr>
        <w:t xml:space="preserve"> </w:t>
      </w:r>
      <w:r w:rsidR="00856E95">
        <w:rPr>
          <w:rFonts w:ascii="Arial" w:hAnsi="Arial" w:cs="Arial"/>
          <w:sz w:val="19"/>
          <w:szCs w:val="19"/>
        </w:rPr>
        <w:t>for</w:t>
      </w:r>
      <w:r w:rsidRPr="00FD4C7B">
        <w:rPr>
          <w:rFonts w:ascii="Arial" w:hAnsi="Arial" w:cs="Arial"/>
          <w:sz w:val="19"/>
          <w:szCs w:val="19"/>
        </w:rPr>
        <w:t xml:space="preserve"> 151,229,857 units amounting </w:t>
      </w:r>
      <w:r w:rsidR="00BC4510">
        <w:rPr>
          <w:rFonts w:ascii="Arial" w:hAnsi="Arial" w:cs="Arial"/>
          <w:sz w:val="19"/>
          <w:szCs w:val="19"/>
        </w:rPr>
        <w:t>to</w:t>
      </w:r>
      <w:r w:rsidRPr="00FD4C7B">
        <w:rPr>
          <w:rFonts w:ascii="Arial" w:hAnsi="Arial" w:cs="Arial"/>
          <w:sz w:val="19"/>
          <w:szCs w:val="19"/>
        </w:rPr>
        <w:t xml:space="preserve"> Baht 60.49 million.</w:t>
      </w:r>
    </w:p>
    <w:p w14:paraId="70AB879A" w14:textId="77777777" w:rsidR="004F7C1A" w:rsidRPr="00FD4C7B" w:rsidRDefault="004F7C1A" w:rsidP="004F7C1A">
      <w:pPr>
        <w:rPr>
          <w:rFonts w:ascii="Arial" w:hAnsi="Arial" w:cs="Arial"/>
          <w:sz w:val="19"/>
          <w:szCs w:val="19"/>
        </w:rPr>
      </w:pPr>
    </w:p>
    <w:p w14:paraId="76B2D3BF" w14:textId="453A8D9F" w:rsidR="00BC445A" w:rsidRPr="00FD4C7B" w:rsidRDefault="00A14A64" w:rsidP="001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6"/>
        <w:jc w:val="thaiDistribute"/>
        <w:rPr>
          <w:rFonts w:ascii="Arial" w:hAnsi="Arial" w:cs="Arial"/>
          <w:sz w:val="19"/>
          <w:szCs w:val="19"/>
        </w:rPr>
      </w:pPr>
      <w:r w:rsidRPr="00FD4C7B">
        <w:rPr>
          <w:rFonts w:ascii="Arial" w:hAnsi="Arial" w:cs="Arial"/>
          <w:sz w:val="19"/>
          <w:szCs w:val="19"/>
        </w:rPr>
        <w:t xml:space="preserve">As </w:t>
      </w:r>
      <w:r w:rsidR="002747FF" w:rsidRPr="00FD4C7B">
        <w:rPr>
          <w:rFonts w:ascii="Arial" w:hAnsi="Arial" w:cs="Arial"/>
          <w:sz w:val="19"/>
          <w:szCs w:val="19"/>
        </w:rPr>
        <w:t>of</w:t>
      </w:r>
      <w:r w:rsidRPr="00FD4C7B">
        <w:rPr>
          <w:rFonts w:ascii="Arial" w:hAnsi="Arial" w:cs="Arial"/>
          <w:sz w:val="19"/>
          <w:szCs w:val="19"/>
        </w:rPr>
        <w:t xml:space="preserve"> 30 </w:t>
      </w:r>
      <w:r w:rsidR="00623F11" w:rsidRPr="00623F11">
        <w:rPr>
          <w:rFonts w:ascii="Arial" w:hAnsi="Arial" w:cs="Arial"/>
          <w:sz w:val="19"/>
          <w:szCs w:val="19"/>
        </w:rPr>
        <w:t>September</w:t>
      </w:r>
      <w:r w:rsidRPr="00FD4C7B">
        <w:rPr>
          <w:rFonts w:ascii="Arial" w:hAnsi="Arial" w:cs="Arial"/>
          <w:sz w:val="19"/>
          <w:szCs w:val="19"/>
        </w:rPr>
        <w:t xml:space="preserve"> 2022, the Company has remaining warrants</w:t>
      </w:r>
      <w:r w:rsidR="00280D76" w:rsidRPr="00FD4C7B">
        <w:rPr>
          <w:rFonts w:ascii="Arial" w:hAnsi="Arial" w:cs="Arial"/>
          <w:sz w:val="19"/>
          <w:szCs w:val="19"/>
        </w:rPr>
        <w:t xml:space="preserve"> EFO</w:t>
      </w:r>
      <w:r w:rsidR="002B2689" w:rsidRPr="00FD4C7B">
        <w:rPr>
          <w:rFonts w:ascii="Arial" w:hAnsi="Arial" w:cs="Arial"/>
          <w:sz w:val="19"/>
          <w:szCs w:val="19"/>
        </w:rPr>
        <w:t>R</w:t>
      </w:r>
      <w:r w:rsidR="00280D76" w:rsidRPr="00FD4C7B">
        <w:rPr>
          <w:rFonts w:ascii="Arial" w:hAnsi="Arial" w:cs="Arial"/>
          <w:sz w:val="19"/>
          <w:szCs w:val="19"/>
        </w:rPr>
        <w:t>L-W5 and EFO</w:t>
      </w:r>
      <w:r w:rsidR="002B2689" w:rsidRPr="00FD4C7B">
        <w:rPr>
          <w:rFonts w:ascii="Arial" w:hAnsi="Arial" w:cs="Arial"/>
          <w:sz w:val="19"/>
          <w:szCs w:val="19"/>
        </w:rPr>
        <w:t>R</w:t>
      </w:r>
      <w:r w:rsidR="00280D76" w:rsidRPr="00FD4C7B">
        <w:rPr>
          <w:rFonts w:ascii="Arial" w:hAnsi="Arial" w:cs="Arial"/>
          <w:sz w:val="19"/>
          <w:szCs w:val="19"/>
        </w:rPr>
        <w:t>L-W6</w:t>
      </w:r>
      <w:r w:rsidRPr="00FD4C7B">
        <w:rPr>
          <w:rFonts w:ascii="Arial" w:hAnsi="Arial" w:cs="Arial"/>
          <w:sz w:val="19"/>
          <w:szCs w:val="19"/>
        </w:rPr>
        <w:t xml:space="preserve"> </w:t>
      </w:r>
      <w:r w:rsidR="002747FF">
        <w:rPr>
          <w:rFonts w:ascii="Arial" w:hAnsi="Arial" w:cstheme="minorBidi"/>
          <w:sz w:val="19"/>
          <w:szCs w:val="19"/>
        </w:rPr>
        <w:t>which have</w:t>
      </w:r>
      <w:r w:rsidR="00154665">
        <w:rPr>
          <w:rFonts w:ascii="Arial" w:hAnsi="Arial" w:cstheme="minorBidi"/>
          <w:sz w:val="19"/>
          <w:szCs w:val="19"/>
        </w:rPr>
        <w:t xml:space="preserve"> not been</w:t>
      </w:r>
      <w:r w:rsidR="008F7B5F">
        <w:rPr>
          <w:rFonts w:ascii="Arial" w:hAnsi="Arial" w:cstheme="minorBidi"/>
          <w:sz w:val="19"/>
          <w:szCs w:val="19"/>
        </w:rPr>
        <w:t xml:space="preserve"> exercised </w:t>
      </w:r>
      <w:r w:rsidR="00BC4510">
        <w:rPr>
          <w:rFonts w:ascii="Arial" w:hAnsi="Arial" w:cs="Arial"/>
          <w:sz w:val="19"/>
          <w:szCs w:val="19"/>
        </w:rPr>
        <w:t>for</w:t>
      </w:r>
      <w:r w:rsidR="00280D76" w:rsidRPr="00FD4C7B">
        <w:rPr>
          <w:rFonts w:ascii="Arial" w:hAnsi="Arial" w:cs="Arial"/>
          <w:sz w:val="19"/>
          <w:szCs w:val="19"/>
        </w:rPr>
        <w:t xml:space="preserve"> </w:t>
      </w:r>
      <w:r w:rsidR="00F553E4" w:rsidRPr="009D2488">
        <w:rPr>
          <w:rFonts w:ascii="Arial" w:hAnsi="Arial" w:cs="Arial"/>
          <w:sz w:val="19"/>
          <w:szCs w:val="19"/>
        </w:rPr>
        <w:t>151,229,827</w:t>
      </w:r>
      <w:r w:rsidR="00280D76" w:rsidRPr="009D2488">
        <w:rPr>
          <w:rFonts w:ascii="Arial" w:hAnsi="Arial" w:cs="Arial"/>
          <w:sz w:val="19"/>
          <w:szCs w:val="19"/>
        </w:rPr>
        <w:t xml:space="preserve"> units an</w:t>
      </w:r>
      <w:r w:rsidR="005016E9" w:rsidRPr="009D2488">
        <w:rPr>
          <w:rFonts w:ascii="Arial" w:hAnsi="Arial" w:cs="Arial"/>
          <w:sz w:val="19"/>
          <w:szCs w:val="19"/>
        </w:rPr>
        <w:t xml:space="preserve">d </w:t>
      </w:r>
      <w:r w:rsidR="00F553E4" w:rsidRPr="009D2488">
        <w:rPr>
          <w:rFonts w:ascii="Arial" w:hAnsi="Arial" w:cs="Arial"/>
          <w:sz w:val="19"/>
          <w:szCs w:val="19"/>
        </w:rPr>
        <w:t xml:space="preserve">75,614,910 </w:t>
      </w:r>
      <w:r w:rsidR="00280D76" w:rsidRPr="009D2488">
        <w:rPr>
          <w:rFonts w:ascii="Arial" w:hAnsi="Arial" w:cs="Arial"/>
          <w:sz w:val="19"/>
          <w:szCs w:val="19"/>
        </w:rPr>
        <w:t>unit</w:t>
      </w:r>
      <w:r w:rsidR="00584B48" w:rsidRPr="009D2488">
        <w:rPr>
          <w:rFonts w:ascii="Arial" w:hAnsi="Arial" w:cs="Arial"/>
          <w:sz w:val="19"/>
          <w:szCs w:val="19"/>
        </w:rPr>
        <w:t>s</w:t>
      </w:r>
      <w:r w:rsidR="00530FB3" w:rsidRPr="009D2488">
        <w:rPr>
          <w:rFonts w:ascii="Arial" w:hAnsi="Arial" w:cs="Arial"/>
          <w:sz w:val="19"/>
          <w:szCs w:val="19"/>
        </w:rPr>
        <w:t>, respectively.</w:t>
      </w:r>
    </w:p>
    <w:p w14:paraId="5DC9EDBF" w14:textId="77777777" w:rsidR="00E64D24" w:rsidRPr="00FD4C7B" w:rsidRDefault="00E64D24" w:rsidP="001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b/>
          <w:bCs/>
          <w:caps/>
          <w:sz w:val="19"/>
          <w:szCs w:val="19"/>
        </w:rPr>
      </w:pPr>
    </w:p>
    <w:p w14:paraId="26B29AB2" w14:textId="04C5CA5B" w:rsidR="00E64D24" w:rsidRPr="00FD4C7B" w:rsidRDefault="005275FA" w:rsidP="00E64D2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FD4C7B">
        <w:rPr>
          <w:rFonts w:ascii="Arial" w:hAnsi="Arial" w:cstheme="minorBidi"/>
          <w:b/>
          <w:bCs/>
          <w:caps/>
          <w:sz w:val="19"/>
          <w:szCs w:val="19"/>
        </w:rPr>
        <w:t>EA</w:t>
      </w:r>
      <w:r w:rsidR="00312AC1" w:rsidRPr="00FD4C7B">
        <w:rPr>
          <w:rFonts w:ascii="Arial" w:hAnsi="Arial" w:cstheme="minorBidi"/>
          <w:b/>
          <w:bCs/>
          <w:caps/>
          <w:sz w:val="19"/>
          <w:szCs w:val="19"/>
        </w:rPr>
        <w:t>RNINGS PER SHARE</w:t>
      </w:r>
    </w:p>
    <w:p w14:paraId="2BB5BAFD" w14:textId="77777777" w:rsidR="00A14163" w:rsidRPr="00FD4C7B" w:rsidRDefault="00A14163" w:rsidP="001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caps/>
          <w:sz w:val="19"/>
          <w:szCs w:val="19"/>
        </w:rPr>
      </w:pPr>
    </w:p>
    <w:p w14:paraId="4892765C" w14:textId="27D74727" w:rsidR="007F266D" w:rsidRPr="00FD4C7B" w:rsidRDefault="00A14163" w:rsidP="00A14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9"/>
          <w:szCs w:val="19"/>
          <w:lang w:val="en-GB"/>
        </w:rPr>
      </w:pPr>
      <w:r w:rsidRPr="00FD4C7B">
        <w:rPr>
          <w:rFonts w:ascii="Arial" w:hAnsi="Arial" w:cs="Arial"/>
          <w:sz w:val="19"/>
          <w:szCs w:val="19"/>
        </w:rPr>
        <w:t xml:space="preserve">Basic earnings per share are determined by dividing the profit (loss) by the weighted average number of common shares outstanding during the </w:t>
      </w:r>
      <w:r w:rsidR="007F266D" w:rsidRPr="00FD4C7B">
        <w:rPr>
          <w:rFonts w:ascii="Arial" w:hAnsi="Arial" w:cs="Arial"/>
          <w:sz w:val="19"/>
          <w:szCs w:val="19"/>
        </w:rPr>
        <w:t>year.</w:t>
      </w:r>
      <w:r w:rsidR="007F266D" w:rsidRPr="00FD4C7B">
        <w:rPr>
          <w:rFonts w:ascii="Arial" w:hAnsi="Arial" w:cs="Arial"/>
          <w:sz w:val="19"/>
          <w:szCs w:val="19"/>
          <w:lang w:val="en-GB"/>
        </w:rPr>
        <w:t xml:space="preserve"> </w:t>
      </w:r>
    </w:p>
    <w:p w14:paraId="0ED63039" w14:textId="77777777" w:rsidR="007F266D" w:rsidRPr="00FD4C7B" w:rsidRDefault="007F266D" w:rsidP="00A14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9"/>
          <w:szCs w:val="19"/>
          <w:lang w:val="en-GB"/>
        </w:rPr>
      </w:pPr>
    </w:p>
    <w:p w14:paraId="2DDBA047" w14:textId="46C8F9DC" w:rsidR="00CC6DC3" w:rsidRPr="00FD4C7B" w:rsidRDefault="00CC6DC3" w:rsidP="00CC6DC3">
      <w:pPr>
        <w:tabs>
          <w:tab w:val="left" w:pos="0"/>
          <w:tab w:val="num" w:pos="360"/>
          <w:tab w:val="num" w:pos="426"/>
        </w:tabs>
        <w:spacing w:line="360" w:lineRule="auto"/>
        <w:ind w:left="426"/>
        <w:jc w:val="thaiDistribute"/>
        <w:rPr>
          <w:rFonts w:ascii="Arial" w:hAnsi="Arial" w:cs="Arial"/>
          <w:sz w:val="19"/>
          <w:szCs w:val="19"/>
          <w:lang w:val="en-GB"/>
        </w:rPr>
      </w:pPr>
      <w:r w:rsidRPr="00FD4C7B">
        <w:rPr>
          <w:rFonts w:ascii="Arial" w:hAnsi="Arial" w:cs="Arial"/>
          <w:sz w:val="19"/>
          <w:szCs w:val="19"/>
          <w:lang w:val="en-GB"/>
        </w:rPr>
        <w:t xml:space="preserve">During the year 2022, the Company increased par value </w:t>
      </w:r>
      <w:r w:rsidR="00154665">
        <w:rPr>
          <w:rFonts w:ascii="Arial" w:hAnsi="Arial" w:cs="Arial"/>
          <w:sz w:val="19"/>
          <w:szCs w:val="19"/>
          <w:lang w:val="en-GB"/>
        </w:rPr>
        <w:t>of share</w:t>
      </w:r>
      <w:r w:rsidR="001A4245">
        <w:rPr>
          <w:rFonts w:ascii="Arial" w:hAnsi="Arial" w:cs="Arial"/>
          <w:sz w:val="19"/>
          <w:szCs w:val="19"/>
          <w:lang w:val="en-GB"/>
        </w:rPr>
        <w:t xml:space="preserve"> </w:t>
      </w:r>
      <w:r w:rsidRPr="00FD4C7B">
        <w:rPr>
          <w:rFonts w:ascii="Arial" w:hAnsi="Arial" w:cs="Arial"/>
          <w:sz w:val="19"/>
          <w:szCs w:val="19"/>
          <w:lang w:val="en-GB"/>
        </w:rPr>
        <w:t xml:space="preserve">from Baht 0.075 to Baht 0.75 per share. The basic earnings per share for the prior period were </w:t>
      </w:r>
      <w:r w:rsidR="001A4245">
        <w:rPr>
          <w:rFonts w:ascii="Arial" w:hAnsi="Arial" w:cs="Arial"/>
          <w:sz w:val="19"/>
          <w:szCs w:val="19"/>
          <w:lang w:val="en-GB"/>
        </w:rPr>
        <w:t xml:space="preserve">therefore </w:t>
      </w:r>
      <w:r w:rsidRPr="00FD4C7B">
        <w:rPr>
          <w:rFonts w:ascii="Arial" w:hAnsi="Arial" w:cs="Arial"/>
          <w:sz w:val="19"/>
          <w:szCs w:val="19"/>
          <w:lang w:val="en-GB"/>
        </w:rPr>
        <w:t>recalculated as if the increase of par value had been occurred at the beginning of the earliest period reported.</w:t>
      </w:r>
    </w:p>
    <w:p w14:paraId="728D7548" w14:textId="77777777" w:rsidR="00CC6DC3" w:rsidRPr="00623F11" w:rsidRDefault="00CC6DC3" w:rsidP="00CC6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0"/>
          <w:szCs w:val="10"/>
        </w:rPr>
      </w:pPr>
    </w:p>
    <w:tbl>
      <w:tblPr>
        <w:tblW w:w="4738" w:type="pct"/>
        <w:tblInd w:w="450" w:type="dxa"/>
        <w:tblBorders>
          <w:bottom w:val="double" w:sz="4" w:space="0" w:color="auto"/>
        </w:tblBorders>
        <w:tblLayout w:type="fixed"/>
        <w:tblLook w:val="0000" w:firstRow="0" w:lastRow="0" w:firstColumn="0" w:lastColumn="0" w:noHBand="0" w:noVBand="0"/>
      </w:tblPr>
      <w:tblGrid>
        <w:gridCol w:w="3236"/>
        <w:gridCol w:w="1217"/>
        <w:gridCol w:w="241"/>
        <w:gridCol w:w="1218"/>
        <w:gridCol w:w="238"/>
        <w:gridCol w:w="1222"/>
        <w:gridCol w:w="238"/>
        <w:gridCol w:w="1257"/>
      </w:tblGrid>
      <w:tr w:rsidR="0038794C" w:rsidRPr="000C06BE" w14:paraId="2FB1D1CE" w14:textId="77777777" w:rsidTr="003314AE">
        <w:trPr>
          <w:cantSplit/>
        </w:trPr>
        <w:tc>
          <w:tcPr>
            <w:tcW w:w="1825" w:type="pct"/>
          </w:tcPr>
          <w:p w14:paraId="5504AFDB" w14:textId="77777777" w:rsidR="0038794C" w:rsidRPr="000C06BE" w:rsidRDefault="0038794C" w:rsidP="00623F11">
            <w:pPr>
              <w:pStyle w:val="BodyText"/>
              <w:spacing w:before="60" w:after="0" w:line="276" w:lineRule="auto"/>
              <w:ind w:right="-101"/>
              <w:rPr>
                <w:rFonts w:ascii="Arial" w:hAnsi="Arial" w:cs="Arial"/>
                <w:b/>
                <w:bCs/>
                <w:i/>
                <w:iCs/>
                <w:sz w:val="19"/>
                <w:szCs w:val="19"/>
                <w:cs/>
              </w:rPr>
            </w:pPr>
          </w:p>
        </w:tc>
        <w:tc>
          <w:tcPr>
            <w:tcW w:w="1509" w:type="pct"/>
            <w:gridSpan w:val="3"/>
            <w:tcBorders>
              <w:bottom w:val="nil"/>
              <w:right w:val="nil"/>
            </w:tcBorders>
            <w:vAlign w:val="bottom"/>
          </w:tcPr>
          <w:p w14:paraId="2FDB4990" w14:textId="77777777" w:rsidR="0038794C" w:rsidRPr="000C06BE" w:rsidRDefault="0038794C" w:rsidP="00623F11">
            <w:pPr>
              <w:pStyle w:val="BodyText"/>
              <w:tabs>
                <w:tab w:val="left" w:pos="155"/>
              </w:tabs>
              <w:spacing w:before="60" w:after="0" w:line="276" w:lineRule="auto"/>
              <w:ind w:left="-115" w:right="175"/>
              <w:jc w:val="center"/>
              <w:rPr>
                <w:rFonts w:ascii="Arial" w:hAnsi="Arial" w:cs="Arial"/>
                <w:sz w:val="19"/>
                <w:szCs w:val="19"/>
              </w:rPr>
            </w:pPr>
          </w:p>
        </w:tc>
        <w:tc>
          <w:tcPr>
            <w:tcW w:w="134" w:type="pct"/>
            <w:tcBorders>
              <w:left w:val="nil"/>
              <w:bottom w:val="nil"/>
            </w:tcBorders>
            <w:vAlign w:val="bottom"/>
          </w:tcPr>
          <w:p w14:paraId="0AA1ED76" w14:textId="77777777" w:rsidR="0038794C" w:rsidRPr="000C06BE" w:rsidRDefault="0038794C" w:rsidP="00623F11">
            <w:pPr>
              <w:pStyle w:val="BodyText"/>
              <w:tabs>
                <w:tab w:val="left" w:pos="155"/>
              </w:tabs>
              <w:spacing w:before="60" w:after="0" w:line="276" w:lineRule="auto"/>
              <w:ind w:left="-115" w:right="175"/>
              <w:jc w:val="center"/>
              <w:rPr>
                <w:rFonts w:ascii="Arial" w:hAnsi="Arial" w:cs="Arial"/>
                <w:sz w:val="19"/>
                <w:szCs w:val="19"/>
              </w:rPr>
            </w:pPr>
          </w:p>
        </w:tc>
        <w:tc>
          <w:tcPr>
            <w:tcW w:w="1532" w:type="pct"/>
            <w:gridSpan w:val="3"/>
            <w:tcBorders>
              <w:bottom w:val="nil"/>
            </w:tcBorders>
            <w:vAlign w:val="bottom"/>
          </w:tcPr>
          <w:p w14:paraId="011F7AAC" w14:textId="77777777" w:rsidR="0038794C" w:rsidRPr="000C06BE" w:rsidRDefault="0038794C" w:rsidP="00623F11">
            <w:pPr>
              <w:pStyle w:val="BodyText"/>
              <w:spacing w:before="60" w:after="0" w:line="276" w:lineRule="auto"/>
              <w:ind w:left="-108" w:right="-110"/>
              <w:jc w:val="right"/>
              <w:rPr>
                <w:rFonts w:ascii="Arial" w:hAnsi="Arial" w:cs="Arial"/>
                <w:sz w:val="19"/>
                <w:szCs w:val="19"/>
              </w:rPr>
            </w:pPr>
            <w:r w:rsidRPr="000C06BE">
              <w:rPr>
                <w:rFonts w:ascii="Arial" w:hAnsi="Arial" w:cs="Arial"/>
                <w:sz w:val="19"/>
                <w:szCs w:val="19"/>
                <w:lang w:val="en-GB"/>
              </w:rPr>
              <w:t>(</w:t>
            </w:r>
            <w:proofErr w:type="gramStart"/>
            <w:r w:rsidRPr="000C06BE">
              <w:rPr>
                <w:rFonts w:ascii="Arial" w:hAnsi="Arial" w:cs="Arial"/>
                <w:sz w:val="19"/>
                <w:szCs w:val="19"/>
                <w:lang w:val="en-GB"/>
              </w:rPr>
              <w:t>Unit :</w:t>
            </w:r>
            <w:proofErr w:type="gramEnd"/>
            <w:r w:rsidRPr="000C06BE">
              <w:rPr>
                <w:rFonts w:ascii="Arial" w:hAnsi="Arial" w:cs="Arial"/>
                <w:sz w:val="19"/>
                <w:szCs w:val="19"/>
                <w:lang w:val="en-GB"/>
              </w:rPr>
              <w:t xml:space="preserve"> </w:t>
            </w:r>
            <w:r w:rsidRPr="000C06BE">
              <w:rPr>
                <w:rFonts w:ascii="Arial" w:hAnsi="Arial" w:cs="Arial"/>
                <w:sz w:val="19"/>
                <w:szCs w:val="19"/>
              </w:rPr>
              <w:t>Thousand</w:t>
            </w:r>
            <w:r w:rsidRPr="000C06BE">
              <w:rPr>
                <w:rFonts w:ascii="Arial" w:hAnsi="Arial" w:cs="Arial"/>
                <w:sz w:val="19"/>
                <w:szCs w:val="19"/>
                <w:lang w:val="en-GB"/>
              </w:rPr>
              <w:t xml:space="preserve"> Baht)</w:t>
            </w:r>
          </w:p>
        </w:tc>
      </w:tr>
      <w:tr w:rsidR="0038794C" w:rsidRPr="000C06BE" w14:paraId="2E801E85" w14:textId="77777777" w:rsidTr="003314AE">
        <w:trPr>
          <w:cantSplit/>
        </w:trPr>
        <w:tc>
          <w:tcPr>
            <w:tcW w:w="1825" w:type="pct"/>
          </w:tcPr>
          <w:p w14:paraId="53CAA3F4" w14:textId="77777777" w:rsidR="0038794C" w:rsidRPr="000C06BE" w:rsidRDefault="0038794C" w:rsidP="00623F11">
            <w:pPr>
              <w:pStyle w:val="BodyText"/>
              <w:spacing w:before="60" w:after="0" w:line="276" w:lineRule="auto"/>
              <w:ind w:right="-101"/>
              <w:rPr>
                <w:rFonts w:ascii="Arial" w:hAnsi="Arial" w:cs="Arial"/>
                <w:b/>
                <w:bCs/>
                <w:i/>
                <w:iCs/>
                <w:sz w:val="19"/>
                <w:szCs w:val="19"/>
                <w:cs/>
              </w:rPr>
            </w:pPr>
          </w:p>
        </w:tc>
        <w:tc>
          <w:tcPr>
            <w:tcW w:w="1509" w:type="pct"/>
            <w:gridSpan w:val="3"/>
            <w:tcBorders>
              <w:bottom w:val="single" w:sz="4" w:space="0" w:color="auto"/>
              <w:right w:val="nil"/>
            </w:tcBorders>
            <w:vAlign w:val="bottom"/>
          </w:tcPr>
          <w:p w14:paraId="20009DFF" w14:textId="77777777" w:rsidR="0038794C" w:rsidRPr="000C06BE" w:rsidRDefault="0038794C" w:rsidP="00623F11">
            <w:pPr>
              <w:spacing w:before="60" w:line="276" w:lineRule="auto"/>
              <w:ind w:left="-111" w:firstLine="6"/>
              <w:jc w:val="center"/>
              <w:rPr>
                <w:rFonts w:ascii="Arial" w:hAnsi="Arial" w:cs="Arial"/>
                <w:sz w:val="19"/>
                <w:szCs w:val="19"/>
                <w:lang w:val="en-GB"/>
              </w:rPr>
            </w:pPr>
            <w:r w:rsidRPr="000C06BE">
              <w:rPr>
                <w:rFonts w:ascii="Arial" w:hAnsi="Arial" w:cs="Arial"/>
                <w:sz w:val="19"/>
                <w:szCs w:val="19"/>
              </w:rPr>
              <w:t xml:space="preserve">Consolidated F/S </w:t>
            </w:r>
          </w:p>
        </w:tc>
        <w:tc>
          <w:tcPr>
            <w:tcW w:w="134" w:type="pct"/>
            <w:tcBorders>
              <w:left w:val="nil"/>
              <w:bottom w:val="nil"/>
            </w:tcBorders>
            <w:vAlign w:val="bottom"/>
          </w:tcPr>
          <w:p w14:paraId="52BA1368" w14:textId="77777777" w:rsidR="0038794C" w:rsidRPr="000C06BE" w:rsidRDefault="0038794C" w:rsidP="00623F11">
            <w:pPr>
              <w:spacing w:before="60" w:line="276" w:lineRule="auto"/>
              <w:jc w:val="center"/>
              <w:rPr>
                <w:rFonts w:ascii="Arial" w:hAnsi="Arial" w:cs="Arial"/>
                <w:sz w:val="19"/>
                <w:szCs w:val="19"/>
                <w:lang w:val="en-GB"/>
              </w:rPr>
            </w:pPr>
          </w:p>
        </w:tc>
        <w:tc>
          <w:tcPr>
            <w:tcW w:w="1532" w:type="pct"/>
            <w:gridSpan w:val="3"/>
            <w:tcBorders>
              <w:bottom w:val="single" w:sz="4" w:space="0" w:color="auto"/>
            </w:tcBorders>
            <w:vAlign w:val="bottom"/>
          </w:tcPr>
          <w:p w14:paraId="47875978" w14:textId="77777777" w:rsidR="0038794C" w:rsidRPr="000C06BE" w:rsidRDefault="0038794C" w:rsidP="00623F11">
            <w:pPr>
              <w:spacing w:before="60" w:line="276" w:lineRule="auto"/>
              <w:ind w:left="-111" w:firstLine="6"/>
              <w:jc w:val="center"/>
              <w:rPr>
                <w:rFonts w:ascii="Arial" w:hAnsi="Arial" w:cs="Arial"/>
                <w:sz w:val="19"/>
                <w:szCs w:val="19"/>
                <w:lang w:val="en-GB"/>
              </w:rPr>
            </w:pPr>
            <w:r w:rsidRPr="000C06BE">
              <w:rPr>
                <w:rFonts w:ascii="Arial" w:hAnsi="Arial" w:cs="Arial"/>
                <w:sz w:val="19"/>
                <w:szCs w:val="19"/>
              </w:rPr>
              <w:t>Separate F/S</w:t>
            </w:r>
          </w:p>
        </w:tc>
      </w:tr>
      <w:tr w:rsidR="0038794C" w:rsidRPr="000C06BE" w14:paraId="00EBF788" w14:textId="77777777" w:rsidTr="003314AE">
        <w:trPr>
          <w:cantSplit/>
        </w:trPr>
        <w:tc>
          <w:tcPr>
            <w:tcW w:w="1825" w:type="pct"/>
          </w:tcPr>
          <w:p w14:paraId="041FAA90" w14:textId="77777777" w:rsidR="0038794C" w:rsidRPr="000C06BE" w:rsidRDefault="0038794C" w:rsidP="00623F11">
            <w:pPr>
              <w:pStyle w:val="BodyText"/>
              <w:tabs>
                <w:tab w:val="left" w:pos="162"/>
              </w:tabs>
              <w:spacing w:before="60" w:after="0" w:line="276" w:lineRule="auto"/>
              <w:ind w:left="-122" w:right="-1008" w:firstLine="122"/>
              <w:rPr>
                <w:rFonts w:ascii="Arial" w:hAnsi="Arial" w:cs="Arial"/>
                <w:b/>
                <w:bCs/>
                <w:sz w:val="19"/>
                <w:szCs w:val="19"/>
                <w:cs/>
              </w:rPr>
            </w:pPr>
          </w:p>
        </w:tc>
        <w:tc>
          <w:tcPr>
            <w:tcW w:w="3175" w:type="pct"/>
            <w:gridSpan w:val="7"/>
            <w:tcBorders>
              <w:top w:val="nil"/>
              <w:bottom w:val="single" w:sz="4" w:space="0" w:color="auto"/>
            </w:tcBorders>
            <w:vAlign w:val="bottom"/>
          </w:tcPr>
          <w:p w14:paraId="4DDF0C69" w14:textId="6B001EBF" w:rsidR="0038794C" w:rsidRPr="000C06BE" w:rsidRDefault="0038794C" w:rsidP="00623F11">
            <w:pPr>
              <w:pStyle w:val="BodyText"/>
              <w:tabs>
                <w:tab w:val="decimal" w:pos="-11205"/>
                <w:tab w:val="decimal" w:pos="1062"/>
              </w:tabs>
              <w:spacing w:before="60" w:after="0" w:line="276" w:lineRule="auto"/>
              <w:ind w:right="96"/>
              <w:jc w:val="center"/>
              <w:rPr>
                <w:rFonts w:ascii="Arial" w:hAnsi="Arial" w:cs="Arial"/>
                <w:sz w:val="19"/>
                <w:szCs w:val="19"/>
              </w:rPr>
            </w:pPr>
            <w:r w:rsidRPr="000C06BE">
              <w:rPr>
                <w:rFonts w:ascii="Arial" w:hAnsi="Arial" w:cs="Arial"/>
                <w:sz w:val="19"/>
                <w:szCs w:val="19"/>
              </w:rPr>
              <w:t xml:space="preserve">For the three-month periods ended 30 </w:t>
            </w:r>
            <w:r w:rsidR="00623F11" w:rsidRPr="00623F11">
              <w:rPr>
                <w:rFonts w:ascii="Arial" w:hAnsi="Arial" w:cs="Arial"/>
                <w:sz w:val="19"/>
                <w:szCs w:val="19"/>
              </w:rPr>
              <w:t>September</w:t>
            </w:r>
          </w:p>
        </w:tc>
      </w:tr>
      <w:tr w:rsidR="0038794C" w:rsidRPr="000C06BE" w14:paraId="1AEE8FD9" w14:textId="77777777" w:rsidTr="003314AE">
        <w:trPr>
          <w:cantSplit/>
        </w:trPr>
        <w:tc>
          <w:tcPr>
            <w:tcW w:w="1825" w:type="pct"/>
          </w:tcPr>
          <w:p w14:paraId="7783D8A5" w14:textId="77777777" w:rsidR="0038794C" w:rsidRPr="000C06BE" w:rsidRDefault="0038794C" w:rsidP="00623F11">
            <w:pPr>
              <w:pStyle w:val="BodyText"/>
              <w:tabs>
                <w:tab w:val="left" w:pos="162"/>
              </w:tabs>
              <w:spacing w:before="60" w:after="0" w:line="276" w:lineRule="auto"/>
              <w:ind w:left="-122" w:right="-1008" w:firstLine="122"/>
              <w:rPr>
                <w:rFonts w:ascii="Arial" w:hAnsi="Arial" w:cs="Arial"/>
                <w:b/>
                <w:bCs/>
                <w:sz w:val="19"/>
                <w:szCs w:val="19"/>
                <w:cs/>
              </w:rPr>
            </w:pPr>
          </w:p>
        </w:tc>
        <w:tc>
          <w:tcPr>
            <w:tcW w:w="686" w:type="pct"/>
            <w:tcBorders>
              <w:top w:val="nil"/>
              <w:bottom w:val="single" w:sz="4" w:space="0" w:color="auto"/>
            </w:tcBorders>
            <w:vAlign w:val="bottom"/>
          </w:tcPr>
          <w:p w14:paraId="181B33A5" w14:textId="5CA7E84A" w:rsidR="0038794C" w:rsidRPr="000C06BE" w:rsidRDefault="0038794C" w:rsidP="00623F11">
            <w:pPr>
              <w:pStyle w:val="BodyText"/>
              <w:tabs>
                <w:tab w:val="decimal" w:pos="-11205"/>
              </w:tabs>
              <w:spacing w:before="60" w:after="0" w:line="276" w:lineRule="auto"/>
              <w:jc w:val="center"/>
              <w:rPr>
                <w:rFonts w:ascii="Arial" w:hAnsi="Arial" w:cs="Arial"/>
                <w:sz w:val="19"/>
                <w:szCs w:val="19"/>
              </w:rPr>
            </w:pPr>
            <w:r w:rsidRPr="000C06BE">
              <w:rPr>
                <w:rFonts w:ascii="Arial" w:hAnsi="Arial" w:cs="Arial"/>
                <w:sz w:val="19"/>
                <w:szCs w:val="19"/>
              </w:rPr>
              <w:t>20</w:t>
            </w:r>
            <w:r w:rsidR="000C06BE" w:rsidRPr="000C06BE">
              <w:rPr>
                <w:rFonts w:ascii="Arial" w:hAnsi="Arial" w:cs="Arial"/>
                <w:sz w:val="19"/>
                <w:szCs w:val="19"/>
              </w:rPr>
              <w:t>22</w:t>
            </w:r>
          </w:p>
        </w:tc>
        <w:tc>
          <w:tcPr>
            <w:tcW w:w="136" w:type="pct"/>
            <w:tcBorders>
              <w:top w:val="single" w:sz="4" w:space="0" w:color="auto"/>
              <w:bottom w:val="nil"/>
            </w:tcBorders>
            <w:vAlign w:val="bottom"/>
          </w:tcPr>
          <w:p w14:paraId="66991023" w14:textId="77777777" w:rsidR="0038794C" w:rsidRPr="000C06BE" w:rsidRDefault="0038794C" w:rsidP="00623F11">
            <w:pPr>
              <w:pStyle w:val="BodyText"/>
              <w:tabs>
                <w:tab w:val="decimal" w:pos="-11205"/>
                <w:tab w:val="decimal" w:pos="808"/>
              </w:tabs>
              <w:spacing w:before="60" w:after="0" w:line="276" w:lineRule="auto"/>
              <w:ind w:right="96"/>
              <w:jc w:val="center"/>
              <w:rPr>
                <w:rFonts w:ascii="Arial" w:hAnsi="Arial" w:cs="Arial"/>
                <w:sz w:val="19"/>
                <w:szCs w:val="19"/>
              </w:rPr>
            </w:pPr>
          </w:p>
        </w:tc>
        <w:tc>
          <w:tcPr>
            <w:tcW w:w="687" w:type="pct"/>
            <w:tcBorders>
              <w:top w:val="single" w:sz="4" w:space="0" w:color="auto"/>
              <w:bottom w:val="single" w:sz="4" w:space="0" w:color="auto"/>
            </w:tcBorders>
            <w:vAlign w:val="bottom"/>
          </w:tcPr>
          <w:p w14:paraId="190D0EB2" w14:textId="36F545D1" w:rsidR="0038794C" w:rsidRPr="000C06BE" w:rsidRDefault="000C06BE" w:rsidP="00623F11">
            <w:pPr>
              <w:pStyle w:val="BodyText"/>
              <w:tabs>
                <w:tab w:val="decimal" w:pos="-11205"/>
              </w:tabs>
              <w:spacing w:before="60" w:after="0" w:line="276" w:lineRule="auto"/>
              <w:jc w:val="center"/>
              <w:rPr>
                <w:rFonts w:ascii="Arial" w:hAnsi="Arial" w:cs="Arial"/>
                <w:sz w:val="19"/>
                <w:szCs w:val="19"/>
              </w:rPr>
            </w:pPr>
            <w:r w:rsidRPr="000C06BE">
              <w:rPr>
                <w:rFonts w:ascii="Arial" w:hAnsi="Arial" w:cs="Arial"/>
                <w:sz w:val="19"/>
                <w:szCs w:val="19"/>
              </w:rPr>
              <w:t>2021</w:t>
            </w:r>
          </w:p>
        </w:tc>
        <w:tc>
          <w:tcPr>
            <w:tcW w:w="134" w:type="pct"/>
            <w:tcBorders>
              <w:top w:val="single" w:sz="4" w:space="0" w:color="auto"/>
              <w:bottom w:val="nil"/>
            </w:tcBorders>
          </w:tcPr>
          <w:p w14:paraId="24F97F6F" w14:textId="77777777" w:rsidR="0038794C" w:rsidRPr="000C06BE" w:rsidRDefault="0038794C" w:rsidP="00623F11">
            <w:pPr>
              <w:pStyle w:val="BodyText"/>
              <w:tabs>
                <w:tab w:val="decimal" w:pos="-11205"/>
                <w:tab w:val="decimal" w:pos="808"/>
              </w:tabs>
              <w:spacing w:before="60" w:after="0" w:line="276" w:lineRule="auto"/>
              <w:ind w:right="96"/>
              <w:jc w:val="right"/>
              <w:rPr>
                <w:rFonts w:ascii="Arial" w:hAnsi="Arial" w:cs="Arial"/>
                <w:sz w:val="19"/>
                <w:szCs w:val="19"/>
              </w:rPr>
            </w:pPr>
          </w:p>
        </w:tc>
        <w:tc>
          <w:tcPr>
            <w:tcW w:w="689" w:type="pct"/>
            <w:tcBorders>
              <w:top w:val="single" w:sz="4" w:space="0" w:color="auto"/>
              <w:bottom w:val="single" w:sz="4" w:space="0" w:color="auto"/>
            </w:tcBorders>
            <w:vAlign w:val="bottom"/>
          </w:tcPr>
          <w:p w14:paraId="129A84B7" w14:textId="0F24D63D" w:rsidR="0038794C" w:rsidRPr="000C06BE" w:rsidRDefault="000C06BE" w:rsidP="00623F11">
            <w:pPr>
              <w:pStyle w:val="BodyText"/>
              <w:tabs>
                <w:tab w:val="decimal" w:pos="-11205"/>
              </w:tabs>
              <w:spacing w:before="60" w:after="0" w:line="276" w:lineRule="auto"/>
              <w:jc w:val="center"/>
              <w:rPr>
                <w:rFonts w:ascii="Arial" w:hAnsi="Arial" w:cs="Arial"/>
                <w:sz w:val="19"/>
                <w:szCs w:val="19"/>
              </w:rPr>
            </w:pPr>
            <w:r w:rsidRPr="000C06BE">
              <w:rPr>
                <w:rFonts w:ascii="Arial" w:hAnsi="Arial" w:cs="Arial"/>
                <w:sz w:val="19"/>
                <w:szCs w:val="19"/>
              </w:rPr>
              <w:t>2022</w:t>
            </w:r>
          </w:p>
        </w:tc>
        <w:tc>
          <w:tcPr>
            <w:tcW w:w="134" w:type="pct"/>
            <w:tcBorders>
              <w:top w:val="single" w:sz="4" w:space="0" w:color="auto"/>
              <w:bottom w:val="nil"/>
            </w:tcBorders>
            <w:vAlign w:val="bottom"/>
          </w:tcPr>
          <w:p w14:paraId="4CE22D95" w14:textId="77777777" w:rsidR="0038794C" w:rsidRPr="000C06BE" w:rsidRDefault="0038794C" w:rsidP="00623F11">
            <w:pPr>
              <w:pStyle w:val="BodyText"/>
              <w:tabs>
                <w:tab w:val="decimal" w:pos="-11205"/>
                <w:tab w:val="decimal" w:pos="808"/>
              </w:tabs>
              <w:spacing w:before="60" w:after="0" w:line="276" w:lineRule="auto"/>
              <w:ind w:right="96"/>
              <w:jc w:val="center"/>
              <w:rPr>
                <w:rFonts w:ascii="Arial" w:hAnsi="Arial" w:cs="Arial"/>
                <w:sz w:val="19"/>
                <w:szCs w:val="19"/>
              </w:rPr>
            </w:pPr>
          </w:p>
        </w:tc>
        <w:tc>
          <w:tcPr>
            <w:tcW w:w="709" w:type="pct"/>
            <w:tcBorders>
              <w:top w:val="single" w:sz="4" w:space="0" w:color="auto"/>
              <w:bottom w:val="single" w:sz="4" w:space="0" w:color="auto"/>
            </w:tcBorders>
            <w:vAlign w:val="bottom"/>
          </w:tcPr>
          <w:p w14:paraId="1BFB8373" w14:textId="3A3B5011" w:rsidR="0038794C" w:rsidRPr="000C06BE" w:rsidRDefault="000C06BE" w:rsidP="00623F11">
            <w:pPr>
              <w:pStyle w:val="BodyText"/>
              <w:tabs>
                <w:tab w:val="decimal" w:pos="-11205"/>
              </w:tabs>
              <w:spacing w:before="60" w:after="0" w:line="276" w:lineRule="auto"/>
              <w:jc w:val="center"/>
              <w:rPr>
                <w:rFonts w:ascii="Arial" w:hAnsi="Arial" w:cs="Arial"/>
                <w:sz w:val="19"/>
                <w:szCs w:val="19"/>
              </w:rPr>
            </w:pPr>
            <w:r w:rsidRPr="000C06BE">
              <w:rPr>
                <w:rFonts w:ascii="Arial" w:hAnsi="Arial" w:cs="Arial"/>
                <w:sz w:val="19"/>
                <w:szCs w:val="19"/>
              </w:rPr>
              <w:t>2021</w:t>
            </w:r>
          </w:p>
        </w:tc>
      </w:tr>
      <w:tr w:rsidR="0038794C" w:rsidRPr="000C06BE" w14:paraId="3F042128" w14:textId="77777777" w:rsidTr="003314AE">
        <w:trPr>
          <w:cantSplit/>
        </w:trPr>
        <w:tc>
          <w:tcPr>
            <w:tcW w:w="1825" w:type="pct"/>
          </w:tcPr>
          <w:p w14:paraId="4D112CBB" w14:textId="77777777" w:rsidR="0038794C" w:rsidRPr="000C06BE" w:rsidRDefault="0038794C" w:rsidP="00623F11">
            <w:pPr>
              <w:pStyle w:val="BodyText"/>
              <w:tabs>
                <w:tab w:val="left" w:pos="162"/>
              </w:tabs>
              <w:spacing w:before="60" w:after="0" w:line="276" w:lineRule="auto"/>
              <w:ind w:left="-122" w:right="-1008" w:firstLine="122"/>
              <w:rPr>
                <w:rFonts w:ascii="Arial" w:hAnsi="Arial" w:cs="Arial"/>
                <w:b/>
                <w:bCs/>
                <w:sz w:val="19"/>
                <w:szCs w:val="19"/>
                <w:u w:val="single"/>
              </w:rPr>
            </w:pPr>
          </w:p>
        </w:tc>
        <w:tc>
          <w:tcPr>
            <w:tcW w:w="686" w:type="pct"/>
            <w:tcBorders>
              <w:top w:val="single" w:sz="4" w:space="0" w:color="auto"/>
              <w:bottom w:val="nil"/>
            </w:tcBorders>
          </w:tcPr>
          <w:p w14:paraId="26EDE4EA" w14:textId="77777777" w:rsidR="0038794C" w:rsidRPr="000C06BE" w:rsidRDefault="0038794C" w:rsidP="00623F11">
            <w:pPr>
              <w:pStyle w:val="BodyText"/>
              <w:tabs>
                <w:tab w:val="decimal" w:pos="-11205"/>
              </w:tabs>
              <w:spacing w:before="60" w:after="0" w:line="276" w:lineRule="auto"/>
              <w:ind w:right="96"/>
              <w:jc w:val="right"/>
              <w:rPr>
                <w:rFonts w:ascii="Arial" w:hAnsi="Arial" w:cs="Arial"/>
                <w:b/>
                <w:bCs/>
                <w:sz w:val="19"/>
                <w:szCs w:val="19"/>
                <w:u w:val="single"/>
              </w:rPr>
            </w:pPr>
          </w:p>
        </w:tc>
        <w:tc>
          <w:tcPr>
            <w:tcW w:w="136" w:type="pct"/>
            <w:tcBorders>
              <w:top w:val="nil"/>
              <w:bottom w:val="nil"/>
            </w:tcBorders>
          </w:tcPr>
          <w:p w14:paraId="0F73BCD4" w14:textId="77777777" w:rsidR="0038794C" w:rsidRPr="000C06BE" w:rsidRDefault="0038794C" w:rsidP="00623F11">
            <w:pPr>
              <w:pStyle w:val="BodyText"/>
              <w:tabs>
                <w:tab w:val="decimal" w:pos="-11205"/>
                <w:tab w:val="decimal" w:pos="808"/>
              </w:tabs>
              <w:spacing w:before="60" w:after="0" w:line="276" w:lineRule="auto"/>
              <w:ind w:right="96"/>
              <w:jc w:val="right"/>
              <w:rPr>
                <w:rFonts w:ascii="Arial" w:hAnsi="Arial" w:cs="Arial"/>
                <w:b/>
                <w:bCs/>
                <w:sz w:val="19"/>
                <w:szCs w:val="19"/>
                <w:u w:val="single"/>
              </w:rPr>
            </w:pPr>
          </w:p>
        </w:tc>
        <w:tc>
          <w:tcPr>
            <w:tcW w:w="687" w:type="pct"/>
            <w:tcBorders>
              <w:top w:val="nil"/>
              <w:bottom w:val="nil"/>
            </w:tcBorders>
          </w:tcPr>
          <w:p w14:paraId="661FBFFE" w14:textId="77777777" w:rsidR="0038794C" w:rsidRPr="000C06BE" w:rsidRDefault="0038794C" w:rsidP="00623F11">
            <w:pPr>
              <w:pStyle w:val="BodyText"/>
              <w:tabs>
                <w:tab w:val="decimal" w:pos="-11205"/>
              </w:tabs>
              <w:spacing w:before="60" w:after="0" w:line="276" w:lineRule="auto"/>
              <w:ind w:right="96"/>
              <w:jc w:val="right"/>
              <w:rPr>
                <w:rFonts w:ascii="Arial" w:hAnsi="Arial" w:cs="Arial"/>
                <w:b/>
                <w:bCs/>
                <w:sz w:val="19"/>
                <w:szCs w:val="19"/>
                <w:u w:val="single"/>
              </w:rPr>
            </w:pPr>
          </w:p>
        </w:tc>
        <w:tc>
          <w:tcPr>
            <w:tcW w:w="134" w:type="pct"/>
            <w:tcBorders>
              <w:top w:val="nil"/>
              <w:bottom w:val="nil"/>
            </w:tcBorders>
          </w:tcPr>
          <w:p w14:paraId="6B156F34" w14:textId="77777777" w:rsidR="0038794C" w:rsidRPr="000C06BE" w:rsidRDefault="0038794C" w:rsidP="00623F11">
            <w:pPr>
              <w:pStyle w:val="BodyText"/>
              <w:tabs>
                <w:tab w:val="decimal" w:pos="-11205"/>
                <w:tab w:val="decimal" w:pos="808"/>
              </w:tabs>
              <w:spacing w:before="60" w:after="0" w:line="276" w:lineRule="auto"/>
              <w:ind w:right="96"/>
              <w:jc w:val="right"/>
              <w:rPr>
                <w:rFonts w:ascii="Arial" w:hAnsi="Arial" w:cs="Arial"/>
                <w:b/>
                <w:bCs/>
                <w:sz w:val="19"/>
                <w:szCs w:val="19"/>
                <w:u w:val="single"/>
              </w:rPr>
            </w:pPr>
          </w:p>
        </w:tc>
        <w:tc>
          <w:tcPr>
            <w:tcW w:w="689" w:type="pct"/>
            <w:tcBorders>
              <w:top w:val="single" w:sz="4" w:space="0" w:color="auto"/>
              <w:bottom w:val="nil"/>
            </w:tcBorders>
          </w:tcPr>
          <w:p w14:paraId="3058085D" w14:textId="77777777" w:rsidR="0038794C" w:rsidRPr="000C06BE" w:rsidRDefault="0038794C" w:rsidP="00623F11">
            <w:pPr>
              <w:pStyle w:val="BodyText"/>
              <w:tabs>
                <w:tab w:val="decimal" w:pos="-11205"/>
              </w:tabs>
              <w:spacing w:before="60" w:after="0" w:line="276" w:lineRule="auto"/>
              <w:ind w:right="85"/>
              <w:jc w:val="right"/>
              <w:rPr>
                <w:rFonts w:ascii="Arial" w:hAnsi="Arial" w:cs="Arial"/>
                <w:b/>
                <w:bCs/>
                <w:sz w:val="19"/>
                <w:szCs w:val="19"/>
                <w:u w:val="single"/>
              </w:rPr>
            </w:pPr>
          </w:p>
        </w:tc>
        <w:tc>
          <w:tcPr>
            <w:tcW w:w="134" w:type="pct"/>
            <w:tcBorders>
              <w:top w:val="nil"/>
              <w:bottom w:val="nil"/>
            </w:tcBorders>
          </w:tcPr>
          <w:p w14:paraId="3C45B5F8" w14:textId="77777777" w:rsidR="0038794C" w:rsidRPr="000C06BE" w:rsidRDefault="0038794C" w:rsidP="00623F11">
            <w:pPr>
              <w:pStyle w:val="BodyText"/>
              <w:tabs>
                <w:tab w:val="decimal" w:pos="-11205"/>
                <w:tab w:val="decimal" w:pos="808"/>
              </w:tabs>
              <w:spacing w:before="60" w:after="0" w:line="276" w:lineRule="auto"/>
              <w:ind w:right="96"/>
              <w:jc w:val="right"/>
              <w:rPr>
                <w:rFonts w:ascii="Arial" w:hAnsi="Arial" w:cs="Arial"/>
                <w:b/>
                <w:bCs/>
                <w:sz w:val="19"/>
                <w:szCs w:val="19"/>
                <w:u w:val="single"/>
              </w:rPr>
            </w:pPr>
          </w:p>
        </w:tc>
        <w:tc>
          <w:tcPr>
            <w:tcW w:w="709" w:type="pct"/>
            <w:tcBorders>
              <w:top w:val="nil"/>
              <w:bottom w:val="nil"/>
            </w:tcBorders>
          </w:tcPr>
          <w:p w14:paraId="5962D14B" w14:textId="77777777" w:rsidR="0038794C" w:rsidRPr="000C06BE" w:rsidRDefault="0038794C" w:rsidP="00623F11">
            <w:pPr>
              <w:pStyle w:val="BodyText"/>
              <w:tabs>
                <w:tab w:val="decimal" w:pos="-11205"/>
              </w:tabs>
              <w:spacing w:before="60" w:after="0" w:line="276" w:lineRule="auto"/>
              <w:ind w:right="85"/>
              <w:jc w:val="right"/>
              <w:rPr>
                <w:rFonts w:ascii="Arial" w:hAnsi="Arial" w:cs="Arial"/>
                <w:b/>
                <w:bCs/>
                <w:sz w:val="19"/>
                <w:szCs w:val="19"/>
                <w:u w:val="single"/>
              </w:rPr>
            </w:pPr>
          </w:p>
        </w:tc>
      </w:tr>
      <w:tr w:rsidR="0038794C" w:rsidRPr="000C06BE" w14:paraId="52154BE0" w14:textId="77777777" w:rsidTr="003314AE">
        <w:trPr>
          <w:cantSplit/>
        </w:trPr>
        <w:tc>
          <w:tcPr>
            <w:tcW w:w="1825" w:type="pct"/>
          </w:tcPr>
          <w:p w14:paraId="1C78DF7D" w14:textId="77777777" w:rsidR="0038794C" w:rsidRPr="000C06BE" w:rsidRDefault="0038794C" w:rsidP="00623F11">
            <w:pPr>
              <w:pStyle w:val="BodyText"/>
              <w:tabs>
                <w:tab w:val="left" w:pos="162"/>
              </w:tabs>
              <w:spacing w:before="60" w:after="0" w:line="276" w:lineRule="auto"/>
              <w:ind w:left="-122" w:right="-1008" w:firstLine="122"/>
              <w:rPr>
                <w:rFonts w:ascii="Arial" w:hAnsi="Arial" w:cs="Arial"/>
                <w:b/>
                <w:bCs/>
                <w:sz w:val="19"/>
                <w:szCs w:val="19"/>
                <w:u w:val="single"/>
              </w:rPr>
            </w:pPr>
            <w:r w:rsidRPr="000C06BE">
              <w:rPr>
                <w:rFonts w:ascii="Arial" w:hAnsi="Arial" w:cs="Arial"/>
                <w:b/>
                <w:bCs/>
                <w:sz w:val="19"/>
                <w:szCs w:val="19"/>
                <w:u w:val="single"/>
              </w:rPr>
              <w:t>Basic earnings per share</w:t>
            </w:r>
          </w:p>
        </w:tc>
        <w:tc>
          <w:tcPr>
            <w:tcW w:w="686" w:type="pct"/>
            <w:tcBorders>
              <w:top w:val="nil"/>
              <w:bottom w:val="nil"/>
            </w:tcBorders>
          </w:tcPr>
          <w:p w14:paraId="64227DB9" w14:textId="77777777" w:rsidR="0038794C" w:rsidRPr="000C06BE" w:rsidRDefault="0038794C" w:rsidP="00623F11">
            <w:pPr>
              <w:pStyle w:val="BodyText"/>
              <w:tabs>
                <w:tab w:val="decimal" w:pos="-11205"/>
              </w:tabs>
              <w:spacing w:before="60" w:after="0" w:line="276" w:lineRule="auto"/>
              <w:ind w:right="96"/>
              <w:jc w:val="right"/>
              <w:rPr>
                <w:rFonts w:ascii="Arial" w:hAnsi="Arial" w:cs="Arial"/>
                <w:b/>
                <w:bCs/>
                <w:sz w:val="19"/>
                <w:szCs w:val="19"/>
                <w:u w:val="single"/>
              </w:rPr>
            </w:pPr>
          </w:p>
        </w:tc>
        <w:tc>
          <w:tcPr>
            <w:tcW w:w="136" w:type="pct"/>
            <w:tcBorders>
              <w:top w:val="nil"/>
              <w:bottom w:val="nil"/>
            </w:tcBorders>
          </w:tcPr>
          <w:p w14:paraId="1A3E0EB5" w14:textId="77777777" w:rsidR="0038794C" w:rsidRPr="000C06BE" w:rsidRDefault="0038794C" w:rsidP="00623F11">
            <w:pPr>
              <w:pStyle w:val="BodyText"/>
              <w:tabs>
                <w:tab w:val="decimal" w:pos="-11205"/>
                <w:tab w:val="decimal" w:pos="808"/>
              </w:tabs>
              <w:spacing w:before="60" w:after="0" w:line="276" w:lineRule="auto"/>
              <w:ind w:right="96"/>
              <w:jc w:val="right"/>
              <w:rPr>
                <w:rFonts w:ascii="Arial" w:hAnsi="Arial" w:cs="Arial"/>
                <w:b/>
                <w:bCs/>
                <w:sz w:val="19"/>
                <w:szCs w:val="19"/>
                <w:u w:val="single"/>
              </w:rPr>
            </w:pPr>
          </w:p>
        </w:tc>
        <w:tc>
          <w:tcPr>
            <w:tcW w:w="687" w:type="pct"/>
            <w:tcBorders>
              <w:top w:val="nil"/>
              <w:bottom w:val="nil"/>
            </w:tcBorders>
          </w:tcPr>
          <w:p w14:paraId="59C6E9D4" w14:textId="77777777" w:rsidR="0038794C" w:rsidRPr="000C06BE" w:rsidRDefault="0038794C" w:rsidP="00623F11">
            <w:pPr>
              <w:pStyle w:val="BodyText"/>
              <w:tabs>
                <w:tab w:val="decimal" w:pos="-11205"/>
              </w:tabs>
              <w:spacing w:before="60" w:after="0" w:line="276" w:lineRule="auto"/>
              <w:ind w:right="96"/>
              <w:jc w:val="right"/>
              <w:rPr>
                <w:rFonts w:ascii="Arial" w:hAnsi="Arial" w:cs="Arial"/>
                <w:b/>
                <w:bCs/>
                <w:sz w:val="19"/>
                <w:szCs w:val="19"/>
                <w:u w:val="single"/>
              </w:rPr>
            </w:pPr>
          </w:p>
        </w:tc>
        <w:tc>
          <w:tcPr>
            <w:tcW w:w="134" w:type="pct"/>
            <w:tcBorders>
              <w:top w:val="nil"/>
              <w:bottom w:val="nil"/>
            </w:tcBorders>
          </w:tcPr>
          <w:p w14:paraId="3F054D12" w14:textId="77777777" w:rsidR="0038794C" w:rsidRPr="000C06BE" w:rsidRDefault="0038794C" w:rsidP="00623F11">
            <w:pPr>
              <w:pStyle w:val="BodyText"/>
              <w:tabs>
                <w:tab w:val="decimal" w:pos="-11205"/>
                <w:tab w:val="decimal" w:pos="808"/>
              </w:tabs>
              <w:spacing w:before="60" w:after="0" w:line="276" w:lineRule="auto"/>
              <w:ind w:right="96"/>
              <w:jc w:val="right"/>
              <w:rPr>
                <w:rFonts w:ascii="Arial" w:hAnsi="Arial" w:cs="Arial"/>
                <w:b/>
                <w:bCs/>
                <w:sz w:val="19"/>
                <w:szCs w:val="19"/>
                <w:u w:val="single"/>
              </w:rPr>
            </w:pPr>
          </w:p>
        </w:tc>
        <w:tc>
          <w:tcPr>
            <w:tcW w:w="689" w:type="pct"/>
            <w:tcBorders>
              <w:top w:val="nil"/>
              <w:bottom w:val="nil"/>
            </w:tcBorders>
          </w:tcPr>
          <w:p w14:paraId="496A8A53" w14:textId="77777777" w:rsidR="0038794C" w:rsidRPr="000C06BE" w:rsidRDefault="0038794C" w:rsidP="00623F11">
            <w:pPr>
              <w:pStyle w:val="BodyText"/>
              <w:tabs>
                <w:tab w:val="decimal" w:pos="-11205"/>
              </w:tabs>
              <w:spacing w:before="60" w:after="0" w:line="276" w:lineRule="auto"/>
              <w:ind w:right="85"/>
              <w:jc w:val="right"/>
              <w:rPr>
                <w:rFonts w:ascii="Arial" w:hAnsi="Arial" w:cs="Arial"/>
                <w:b/>
                <w:bCs/>
                <w:sz w:val="19"/>
                <w:szCs w:val="19"/>
                <w:u w:val="single"/>
              </w:rPr>
            </w:pPr>
          </w:p>
        </w:tc>
        <w:tc>
          <w:tcPr>
            <w:tcW w:w="134" w:type="pct"/>
            <w:tcBorders>
              <w:top w:val="nil"/>
              <w:bottom w:val="nil"/>
            </w:tcBorders>
          </w:tcPr>
          <w:p w14:paraId="17496361" w14:textId="77777777" w:rsidR="0038794C" w:rsidRPr="000C06BE" w:rsidRDefault="0038794C" w:rsidP="00623F11">
            <w:pPr>
              <w:pStyle w:val="BodyText"/>
              <w:tabs>
                <w:tab w:val="decimal" w:pos="-11205"/>
                <w:tab w:val="decimal" w:pos="808"/>
              </w:tabs>
              <w:spacing w:before="60" w:after="0" w:line="276" w:lineRule="auto"/>
              <w:ind w:right="96"/>
              <w:jc w:val="right"/>
              <w:rPr>
                <w:rFonts w:ascii="Arial" w:hAnsi="Arial" w:cs="Arial"/>
                <w:b/>
                <w:bCs/>
                <w:sz w:val="19"/>
                <w:szCs w:val="19"/>
                <w:u w:val="single"/>
              </w:rPr>
            </w:pPr>
          </w:p>
        </w:tc>
        <w:tc>
          <w:tcPr>
            <w:tcW w:w="709" w:type="pct"/>
            <w:tcBorders>
              <w:top w:val="nil"/>
              <w:bottom w:val="nil"/>
            </w:tcBorders>
          </w:tcPr>
          <w:p w14:paraId="75762FD1" w14:textId="77777777" w:rsidR="0038794C" w:rsidRPr="000C06BE" w:rsidRDefault="0038794C" w:rsidP="00623F11">
            <w:pPr>
              <w:pStyle w:val="BodyText"/>
              <w:tabs>
                <w:tab w:val="decimal" w:pos="-11205"/>
              </w:tabs>
              <w:spacing w:before="60" w:after="0" w:line="276" w:lineRule="auto"/>
              <w:ind w:right="85"/>
              <w:jc w:val="right"/>
              <w:rPr>
                <w:rFonts w:ascii="Arial" w:hAnsi="Arial" w:cs="Arial"/>
                <w:b/>
                <w:bCs/>
                <w:sz w:val="19"/>
                <w:szCs w:val="19"/>
                <w:u w:val="single"/>
              </w:rPr>
            </w:pPr>
          </w:p>
        </w:tc>
      </w:tr>
      <w:tr w:rsidR="00D14D62" w:rsidRPr="000C06BE" w14:paraId="0EB2EA30" w14:textId="77777777" w:rsidTr="003314AE">
        <w:trPr>
          <w:cantSplit/>
        </w:trPr>
        <w:tc>
          <w:tcPr>
            <w:tcW w:w="1825" w:type="pct"/>
          </w:tcPr>
          <w:p w14:paraId="6A575C7E" w14:textId="46E2D5CE" w:rsidR="00D14D62" w:rsidRPr="000C06BE" w:rsidRDefault="00D14D62" w:rsidP="00623F11">
            <w:pPr>
              <w:pStyle w:val="BodyText"/>
              <w:tabs>
                <w:tab w:val="left" w:pos="162"/>
              </w:tabs>
              <w:spacing w:before="60" w:after="0" w:line="276" w:lineRule="auto"/>
              <w:ind w:right="-1008"/>
              <w:rPr>
                <w:rFonts w:ascii="Arial" w:hAnsi="Arial" w:cs="Arial"/>
                <w:sz w:val="19"/>
                <w:szCs w:val="19"/>
                <w:cs/>
              </w:rPr>
            </w:pPr>
            <w:r w:rsidRPr="000C06BE">
              <w:rPr>
                <w:rFonts w:ascii="Arial" w:hAnsi="Arial" w:cs="Arial"/>
                <w:sz w:val="19"/>
                <w:szCs w:val="19"/>
              </w:rPr>
              <w:t xml:space="preserve">Profit attributable to </w:t>
            </w:r>
            <w:r w:rsidR="00207293">
              <w:rPr>
                <w:rFonts w:ascii="Arial" w:hAnsi="Arial" w:cs="Arial"/>
                <w:sz w:val="19"/>
                <w:szCs w:val="19"/>
              </w:rPr>
              <w:t>share</w:t>
            </w:r>
            <w:r w:rsidRPr="000C06BE">
              <w:rPr>
                <w:rFonts w:ascii="Arial" w:hAnsi="Arial" w:cs="Arial"/>
                <w:sz w:val="19"/>
                <w:szCs w:val="19"/>
              </w:rPr>
              <w:t>holders</w:t>
            </w:r>
            <w:r w:rsidR="00ED6F39">
              <w:rPr>
                <w:rFonts w:ascii="Arial" w:hAnsi="Arial" w:cs="Arial"/>
                <w:sz w:val="19"/>
                <w:szCs w:val="19"/>
              </w:rPr>
              <w:t xml:space="preserve"> </w:t>
            </w:r>
            <w:r w:rsidR="006768CD">
              <w:rPr>
                <w:rFonts w:ascii="Arial" w:hAnsi="Arial" w:cs="Arial"/>
                <w:sz w:val="19"/>
                <w:szCs w:val="19"/>
              </w:rPr>
              <w:br/>
              <w:t xml:space="preserve">   </w:t>
            </w:r>
            <w:r w:rsidRPr="000C06BE">
              <w:rPr>
                <w:rFonts w:ascii="Arial" w:hAnsi="Arial" w:cs="Arial"/>
                <w:sz w:val="19"/>
                <w:szCs w:val="19"/>
              </w:rPr>
              <w:t>of the Company</w:t>
            </w:r>
          </w:p>
        </w:tc>
        <w:tc>
          <w:tcPr>
            <w:tcW w:w="686" w:type="pct"/>
            <w:tcBorders>
              <w:top w:val="nil"/>
              <w:bottom w:val="nil"/>
            </w:tcBorders>
            <w:vAlign w:val="bottom"/>
          </w:tcPr>
          <w:p w14:paraId="34843B18" w14:textId="069CF55A" w:rsidR="00D14D62" w:rsidRPr="00D14D62" w:rsidRDefault="0057401A" w:rsidP="00623F11">
            <w:pPr>
              <w:tabs>
                <w:tab w:val="decimal" w:pos="-11205"/>
              </w:tabs>
              <w:spacing w:before="60" w:line="276" w:lineRule="auto"/>
              <w:jc w:val="right"/>
              <w:rPr>
                <w:rFonts w:ascii="Arial" w:hAnsi="Arial" w:cs="Arial"/>
                <w:sz w:val="19"/>
                <w:szCs w:val="19"/>
              </w:rPr>
            </w:pPr>
            <w:r>
              <w:rPr>
                <w:rFonts w:ascii="Arial" w:hAnsi="Arial" w:cs="Arial"/>
                <w:sz w:val="19"/>
                <w:szCs w:val="19"/>
              </w:rPr>
              <w:t>10,337</w:t>
            </w:r>
          </w:p>
        </w:tc>
        <w:tc>
          <w:tcPr>
            <w:tcW w:w="136" w:type="pct"/>
            <w:tcBorders>
              <w:top w:val="nil"/>
              <w:bottom w:val="nil"/>
            </w:tcBorders>
            <w:vAlign w:val="bottom"/>
          </w:tcPr>
          <w:p w14:paraId="4FDBE215" w14:textId="77777777" w:rsidR="00D14D62" w:rsidRPr="00D14D62" w:rsidRDefault="00D14D62" w:rsidP="00623F11">
            <w:pPr>
              <w:tabs>
                <w:tab w:val="decimal" w:pos="-11205"/>
              </w:tabs>
              <w:spacing w:before="60" w:line="276" w:lineRule="auto"/>
              <w:jc w:val="right"/>
              <w:rPr>
                <w:rFonts w:ascii="Arial" w:hAnsi="Arial" w:cs="Arial"/>
                <w:sz w:val="19"/>
                <w:szCs w:val="19"/>
              </w:rPr>
            </w:pPr>
          </w:p>
        </w:tc>
        <w:tc>
          <w:tcPr>
            <w:tcW w:w="687" w:type="pct"/>
            <w:tcBorders>
              <w:top w:val="nil"/>
              <w:bottom w:val="nil"/>
            </w:tcBorders>
            <w:vAlign w:val="bottom"/>
          </w:tcPr>
          <w:p w14:paraId="417D1BB7" w14:textId="102D7A35" w:rsidR="00D14D62" w:rsidRPr="00D14D62" w:rsidRDefault="0057401A" w:rsidP="00623F11">
            <w:pPr>
              <w:tabs>
                <w:tab w:val="decimal" w:pos="-11205"/>
              </w:tabs>
              <w:spacing w:before="60" w:line="276" w:lineRule="auto"/>
              <w:jc w:val="right"/>
              <w:rPr>
                <w:rFonts w:ascii="Arial" w:hAnsi="Arial" w:cs="Arial"/>
                <w:sz w:val="19"/>
                <w:szCs w:val="19"/>
              </w:rPr>
            </w:pPr>
            <w:r>
              <w:rPr>
                <w:rFonts w:ascii="Arial" w:hAnsi="Arial" w:cs="Arial"/>
                <w:sz w:val="19"/>
                <w:szCs w:val="19"/>
              </w:rPr>
              <w:t>657,610</w:t>
            </w:r>
          </w:p>
        </w:tc>
        <w:tc>
          <w:tcPr>
            <w:tcW w:w="134" w:type="pct"/>
            <w:tcBorders>
              <w:top w:val="nil"/>
              <w:bottom w:val="nil"/>
            </w:tcBorders>
            <w:vAlign w:val="bottom"/>
          </w:tcPr>
          <w:p w14:paraId="779D1E62" w14:textId="77777777" w:rsidR="00D14D62" w:rsidRPr="00D14D62" w:rsidRDefault="00D14D62" w:rsidP="00623F11">
            <w:pPr>
              <w:tabs>
                <w:tab w:val="decimal" w:pos="-11205"/>
              </w:tabs>
              <w:spacing w:before="60" w:line="276" w:lineRule="auto"/>
              <w:jc w:val="right"/>
              <w:rPr>
                <w:rFonts w:ascii="Arial" w:hAnsi="Arial" w:cs="Arial"/>
                <w:sz w:val="19"/>
                <w:szCs w:val="19"/>
              </w:rPr>
            </w:pPr>
          </w:p>
        </w:tc>
        <w:tc>
          <w:tcPr>
            <w:tcW w:w="689" w:type="pct"/>
            <w:tcBorders>
              <w:top w:val="nil"/>
              <w:bottom w:val="nil"/>
            </w:tcBorders>
            <w:vAlign w:val="bottom"/>
          </w:tcPr>
          <w:p w14:paraId="61A38CD0" w14:textId="43560BB4" w:rsidR="00D14D62" w:rsidRPr="00D14D62" w:rsidRDefault="0057401A" w:rsidP="00623F11">
            <w:pPr>
              <w:tabs>
                <w:tab w:val="decimal" w:pos="-11205"/>
              </w:tabs>
              <w:spacing w:before="60" w:line="276" w:lineRule="auto"/>
              <w:jc w:val="right"/>
              <w:rPr>
                <w:rFonts w:ascii="Arial" w:hAnsi="Arial" w:cs="Arial"/>
                <w:sz w:val="19"/>
                <w:szCs w:val="19"/>
              </w:rPr>
            </w:pPr>
            <w:r>
              <w:rPr>
                <w:rFonts w:ascii="Arial" w:hAnsi="Arial" w:cs="Arial"/>
                <w:sz w:val="19"/>
                <w:szCs w:val="19"/>
              </w:rPr>
              <w:t>10,995</w:t>
            </w:r>
          </w:p>
        </w:tc>
        <w:tc>
          <w:tcPr>
            <w:tcW w:w="134" w:type="pct"/>
            <w:tcBorders>
              <w:bottom w:val="nil"/>
            </w:tcBorders>
            <w:vAlign w:val="bottom"/>
          </w:tcPr>
          <w:p w14:paraId="5A5DE11A" w14:textId="77777777" w:rsidR="00D14D62" w:rsidRPr="00D14D62" w:rsidRDefault="00D14D62" w:rsidP="00623F11">
            <w:pPr>
              <w:tabs>
                <w:tab w:val="decimal" w:pos="-11205"/>
              </w:tabs>
              <w:spacing w:before="60" w:line="276" w:lineRule="auto"/>
              <w:jc w:val="right"/>
              <w:rPr>
                <w:rFonts w:ascii="Arial" w:hAnsi="Arial" w:cs="Arial"/>
                <w:sz w:val="19"/>
                <w:szCs w:val="19"/>
              </w:rPr>
            </w:pPr>
          </w:p>
        </w:tc>
        <w:tc>
          <w:tcPr>
            <w:tcW w:w="709" w:type="pct"/>
            <w:tcBorders>
              <w:bottom w:val="nil"/>
            </w:tcBorders>
            <w:vAlign w:val="bottom"/>
          </w:tcPr>
          <w:p w14:paraId="5E917E9B" w14:textId="554CA335" w:rsidR="00D14D62" w:rsidRPr="00D14D62" w:rsidRDefault="0057401A" w:rsidP="00623F11">
            <w:pPr>
              <w:tabs>
                <w:tab w:val="decimal" w:pos="-11205"/>
              </w:tabs>
              <w:spacing w:before="60" w:line="276" w:lineRule="auto"/>
              <w:jc w:val="right"/>
              <w:rPr>
                <w:rFonts w:ascii="Arial" w:hAnsi="Arial" w:cs="Arial"/>
                <w:sz w:val="19"/>
                <w:szCs w:val="19"/>
              </w:rPr>
            </w:pPr>
            <w:r>
              <w:rPr>
                <w:rFonts w:ascii="Arial" w:hAnsi="Arial" w:cs="Arial"/>
                <w:sz w:val="19"/>
                <w:szCs w:val="19"/>
              </w:rPr>
              <w:t>93,241</w:t>
            </w:r>
          </w:p>
        </w:tc>
      </w:tr>
      <w:tr w:rsidR="00D14D62" w:rsidRPr="000C06BE" w14:paraId="69A50138" w14:textId="77777777" w:rsidTr="003314AE">
        <w:trPr>
          <w:cantSplit/>
        </w:trPr>
        <w:tc>
          <w:tcPr>
            <w:tcW w:w="1825" w:type="pct"/>
          </w:tcPr>
          <w:p w14:paraId="2D249D8C" w14:textId="0DA6BE52" w:rsidR="00D14D62" w:rsidRPr="000C06BE" w:rsidRDefault="00D14D62" w:rsidP="00212396">
            <w:pPr>
              <w:pStyle w:val="BodyText"/>
              <w:tabs>
                <w:tab w:val="left" w:pos="162"/>
              </w:tabs>
              <w:spacing w:before="60" w:after="0" w:line="276" w:lineRule="auto"/>
              <w:ind w:right="-1008"/>
              <w:rPr>
                <w:rFonts w:ascii="Arial" w:hAnsi="Arial" w:cs="Arial"/>
                <w:sz w:val="19"/>
                <w:szCs w:val="19"/>
                <w:cs/>
              </w:rPr>
            </w:pPr>
            <w:r w:rsidRPr="000C06BE">
              <w:rPr>
                <w:rFonts w:ascii="Arial" w:hAnsi="Arial" w:cs="Arial"/>
                <w:sz w:val="19"/>
                <w:szCs w:val="19"/>
              </w:rPr>
              <w:t xml:space="preserve">Weighted average number of </w:t>
            </w:r>
            <w:r w:rsidR="00212396">
              <w:rPr>
                <w:rFonts w:ascii="Arial" w:hAnsi="Arial" w:cs="Arial"/>
                <w:sz w:val="19"/>
                <w:szCs w:val="19"/>
              </w:rPr>
              <w:br/>
              <w:t xml:space="preserve">   </w:t>
            </w:r>
            <w:r w:rsidR="00E6318A">
              <w:rPr>
                <w:rFonts w:ascii="Arial" w:hAnsi="Arial" w:cs="Arial"/>
                <w:sz w:val="19"/>
                <w:szCs w:val="19"/>
              </w:rPr>
              <w:t xml:space="preserve">ordinary </w:t>
            </w:r>
            <w:r w:rsidRPr="000C06BE">
              <w:rPr>
                <w:rFonts w:ascii="Arial" w:hAnsi="Arial" w:cs="Arial"/>
                <w:sz w:val="19"/>
                <w:szCs w:val="19"/>
              </w:rPr>
              <w:t>shares</w:t>
            </w:r>
          </w:p>
        </w:tc>
        <w:tc>
          <w:tcPr>
            <w:tcW w:w="686" w:type="pct"/>
            <w:tcBorders>
              <w:top w:val="nil"/>
              <w:bottom w:val="single" w:sz="4" w:space="0" w:color="auto"/>
            </w:tcBorders>
            <w:vAlign w:val="bottom"/>
          </w:tcPr>
          <w:p w14:paraId="70BCE21E" w14:textId="7F6718E9" w:rsidR="00D14D62" w:rsidRPr="001B70B4" w:rsidRDefault="009E63E5" w:rsidP="00623F11">
            <w:pPr>
              <w:tabs>
                <w:tab w:val="decimal" w:pos="-11205"/>
              </w:tabs>
              <w:spacing w:before="60" w:line="276" w:lineRule="auto"/>
              <w:jc w:val="right"/>
              <w:rPr>
                <w:rFonts w:ascii="Arial" w:hAnsi="Arial" w:cs="Browallia New"/>
                <w:sz w:val="19"/>
                <w:szCs w:val="24"/>
              </w:rPr>
            </w:pPr>
            <w:r>
              <w:rPr>
                <w:rFonts w:ascii="Arial" w:hAnsi="Arial" w:cs="Browallia New"/>
                <w:sz w:val="19"/>
                <w:szCs w:val="24"/>
              </w:rPr>
              <w:t>3,997,865</w:t>
            </w:r>
          </w:p>
        </w:tc>
        <w:tc>
          <w:tcPr>
            <w:tcW w:w="136" w:type="pct"/>
            <w:tcBorders>
              <w:top w:val="nil"/>
              <w:bottom w:val="nil"/>
            </w:tcBorders>
            <w:vAlign w:val="bottom"/>
          </w:tcPr>
          <w:p w14:paraId="193B8612" w14:textId="77777777" w:rsidR="00D14D62" w:rsidRPr="00D14D62" w:rsidRDefault="00D14D62" w:rsidP="00623F11">
            <w:pPr>
              <w:pStyle w:val="BodyText"/>
              <w:tabs>
                <w:tab w:val="decimal" w:pos="-11205"/>
              </w:tabs>
              <w:spacing w:before="60" w:after="0" w:line="276" w:lineRule="auto"/>
              <w:jc w:val="right"/>
              <w:rPr>
                <w:rFonts w:ascii="Arial" w:hAnsi="Arial" w:cs="Arial"/>
                <w:sz w:val="19"/>
                <w:szCs w:val="19"/>
              </w:rPr>
            </w:pPr>
          </w:p>
        </w:tc>
        <w:tc>
          <w:tcPr>
            <w:tcW w:w="687" w:type="pct"/>
            <w:tcBorders>
              <w:top w:val="nil"/>
              <w:bottom w:val="single" w:sz="4" w:space="0" w:color="auto"/>
            </w:tcBorders>
            <w:shd w:val="clear" w:color="auto" w:fill="auto"/>
            <w:vAlign w:val="bottom"/>
          </w:tcPr>
          <w:p w14:paraId="1B932D0B" w14:textId="4EEB1E3F" w:rsidR="00D14D62" w:rsidRPr="00D14D62" w:rsidRDefault="00597714" w:rsidP="00623F11">
            <w:pPr>
              <w:tabs>
                <w:tab w:val="decimal" w:pos="-11205"/>
              </w:tabs>
              <w:spacing w:before="60" w:line="276" w:lineRule="auto"/>
              <w:jc w:val="right"/>
              <w:rPr>
                <w:rFonts w:ascii="Arial" w:hAnsi="Arial" w:cs="Arial"/>
                <w:sz w:val="19"/>
                <w:szCs w:val="19"/>
              </w:rPr>
            </w:pPr>
            <w:r>
              <w:rPr>
                <w:rFonts w:ascii="Arial" w:hAnsi="Arial" w:cs="Arial"/>
                <w:sz w:val="19"/>
                <w:szCs w:val="19"/>
              </w:rPr>
              <w:t>3,920,161</w:t>
            </w:r>
          </w:p>
        </w:tc>
        <w:tc>
          <w:tcPr>
            <w:tcW w:w="134" w:type="pct"/>
            <w:tcBorders>
              <w:top w:val="nil"/>
              <w:bottom w:val="nil"/>
            </w:tcBorders>
            <w:shd w:val="clear" w:color="auto" w:fill="auto"/>
            <w:vAlign w:val="bottom"/>
          </w:tcPr>
          <w:p w14:paraId="7833C3ED" w14:textId="77777777" w:rsidR="00D14D62" w:rsidRPr="00D14D62" w:rsidRDefault="00D14D62" w:rsidP="00623F11">
            <w:pPr>
              <w:tabs>
                <w:tab w:val="decimal" w:pos="-11205"/>
              </w:tabs>
              <w:spacing w:before="60" w:line="276" w:lineRule="auto"/>
              <w:jc w:val="right"/>
              <w:rPr>
                <w:rFonts w:ascii="Arial" w:hAnsi="Arial" w:cs="Arial"/>
                <w:sz w:val="19"/>
                <w:szCs w:val="19"/>
              </w:rPr>
            </w:pPr>
          </w:p>
        </w:tc>
        <w:tc>
          <w:tcPr>
            <w:tcW w:w="689" w:type="pct"/>
            <w:tcBorders>
              <w:top w:val="nil"/>
              <w:bottom w:val="single" w:sz="4" w:space="0" w:color="auto"/>
            </w:tcBorders>
            <w:shd w:val="clear" w:color="auto" w:fill="auto"/>
            <w:vAlign w:val="bottom"/>
          </w:tcPr>
          <w:p w14:paraId="74F05F7E" w14:textId="2DA87F83" w:rsidR="00D14D62" w:rsidRPr="00D14D62" w:rsidRDefault="005C7ADD" w:rsidP="00623F11">
            <w:pPr>
              <w:tabs>
                <w:tab w:val="decimal" w:pos="-11205"/>
              </w:tabs>
              <w:spacing w:before="60" w:line="276" w:lineRule="auto"/>
              <w:jc w:val="right"/>
              <w:rPr>
                <w:rFonts w:ascii="Arial" w:hAnsi="Arial" w:cs="Arial"/>
                <w:sz w:val="19"/>
                <w:szCs w:val="19"/>
              </w:rPr>
            </w:pPr>
            <w:r>
              <w:rPr>
                <w:rFonts w:ascii="Arial" w:hAnsi="Arial" w:cs="Arial"/>
                <w:sz w:val="19"/>
                <w:szCs w:val="19"/>
              </w:rPr>
              <w:t>3,997,865</w:t>
            </w:r>
          </w:p>
        </w:tc>
        <w:tc>
          <w:tcPr>
            <w:tcW w:w="134" w:type="pct"/>
            <w:tcBorders>
              <w:top w:val="nil"/>
              <w:bottom w:val="nil"/>
            </w:tcBorders>
            <w:shd w:val="clear" w:color="auto" w:fill="auto"/>
            <w:vAlign w:val="bottom"/>
          </w:tcPr>
          <w:p w14:paraId="448C637A" w14:textId="77777777" w:rsidR="00D14D62" w:rsidRPr="00D14D62" w:rsidRDefault="00D14D62" w:rsidP="00623F11">
            <w:pPr>
              <w:tabs>
                <w:tab w:val="decimal" w:pos="-11205"/>
              </w:tabs>
              <w:spacing w:before="60" w:line="276" w:lineRule="auto"/>
              <w:jc w:val="right"/>
              <w:rPr>
                <w:rFonts w:ascii="Arial" w:hAnsi="Arial" w:cs="Arial"/>
                <w:sz w:val="19"/>
                <w:szCs w:val="19"/>
              </w:rPr>
            </w:pPr>
          </w:p>
        </w:tc>
        <w:tc>
          <w:tcPr>
            <w:tcW w:w="709" w:type="pct"/>
            <w:tcBorders>
              <w:top w:val="nil"/>
              <w:bottom w:val="single" w:sz="4" w:space="0" w:color="auto"/>
            </w:tcBorders>
            <w:shd w:val="clear" w:color="auto" w:fill="auto"/>
            <w:vAlign w:val="bottom"/>
          </w:tcPr>
          <w:p w14:paraId="58D11F27" w14:textId="75AD0FF9" w:rsidR="00D14D62" w:rsidRPr="00D14D62" w:rsidRDefault="00597714" w:rsidP="00623F11">
            <w:pPr>
              <w:tabs>
                <w:tab w:val="decimal" w:pos="-11205"/>
              </w:tabs>
              <w:spacing w:before="60" w:line="276" w:lineRule="auto"/>
              <w:jc w:val="right"/>
              <w:rPr>
                <w:rFonts w:ascii="Arial" w:hAnsi="Arial" w:cs="Arial"/>
                <w:sz w:val="19"/>
                <w:szCs w:val="19"/>
              </w:rPr>
            </w:pPr>
            <w:r>
              <w:rPr>
                <w:rFonts w:ascii="Arial" w:hAnsi="Arial" w:cs="Arial"/>
                <w:sz w:val="19"/>
                <w:szCs w:val="19"/>
              </w:rPr>
              <w:t>3,920,161</w:t>
            </w:r>
          </w:p>
        </w:tc>
      </w:tr>
      <w:tr w:rsidR="00D14D62" w:rsidRPr="000C06BE" w14:paraId="188FEC7D" w14:textId="77777777" w:rsidTr="003314AE">
        <w:trPr>
          <w:cantSplit/>
        </w:trPr>
        <w:tc>
          <w:tcPr>
            <w:tcW w:w="1825" w:type="pct"/>
            <w:tcBorders>
              <w:bottom w:val="nil"/>
            </w:tcBorders>
          </w:tcPr>
          <w:p w14:paraId="22BE5ABC" w14:textId="4C58D448" w:rsidR="00D14D62" w:rsidRPr="000C06BE" w:rsidRDefault="00D14D62" w:rsidP="00623F11">
            <w:pPr>
              <w:pStyle w:val="BodyText"/>
              <w:tabs>
                <w:tab w:val="left" w:pos="162"/>
              </w:tabs>
              <w:spacing w:before="60" w:after="0" w:line="276" w:lineRule="auto"/>
              <w:ind w:left="-122" w:right="-1485" w:firstLine="122"/>
              <w:rPr>
                <w:rFonts w:ascii="Arial" w:hAnsi="Arial" w:cs="Arial"/>
                <w:sz w:val="19"/>
                <w:szCs w:val="19"/>
                <w:cs/>
              </w:rPr>
            </w:pPr>
            <w:r w:rsidRPr="000C06BE">
              <w:rPr>
                <w:rFonts w:ascii="Arial" w:hAnsi="Arial" w:cs="Arial"/>
                <w:sz w:val="19"/>
                <w:szCs w:val="19"/>
                <w:lang w:val="en-GB"/>
              </w:rPr>
              <w:t>Profit (Baht per share)</w:t>
            </w:r>
          </w:p>
        </w:tc>
        <w:tc>
          <w:tcPr>
            <w:tcW w:w="686" w:type="pct"/>
            <w:tcBorders>
              <w:bottom w:val="single" w:sz="12" w:space="0" w:color="auto"/>
            </w:tcBorders>
            <w:vAlign w:val="bottom"/>
          </w:tcPr>
          <w:p w14:paraId="7BABA939" w14:textId="4084E8AB" w:rsidR="00D14D62" w:rsidRPr="00D14D62" w:rsidRDefault="0057401A" w:rsidP="00623F11">
            <w:pPr>
              <w:pStyle w:val="BodyText"/>
              <w:tabs>
                <w:tab w:val="decimal" w:pos="-11205"/>
              </w:tabs>
              <w:spacing w:before="60" w:after="0" w:line="276" w:lineRule="auto"/>
              <w:jc w:val="right"/>
              <w:rPr>
                <w:rFonts w:ascii="Arial" w:hAnsi="Arial" w:cs="Arial"/>
                <w:sz w:val="19"/>
                <w:szCs w:val="19"/>
                <w:cs/>
              </w:rPr>
            </w:pPr>
            <w:r>
              <w:rPr>
                <w:rFonts w:ascii="Arial" w:hAnsi="Arial" w:cs="Arial"/>
                <w:sz w:val="19"/>
                <w:szCs w:val="19"/>
              </w:rPr>
              <w:t>0.00</w:t>
            </w:r>
            <w:r w:rsidR="005C270C">
              <w:rPr>
                <w:rFonts w:ascii="Arial" w:hAnsi="Arial" w:cs="Arial"/>
                <w:sz w:val="19"/>
                <w:szCs w:val="19"/>
              </w:rPr>
              <w:t>2</w:t>
            </w:r>
            <w:r w:rsidR="009E63E5">
              <w:rPr>
                <w:rFonts w:ascii="Arial" w:hAnsi="Arial" w:cs="Arial"/>
                <w:sz w:val="19"/>
                <w:szCs w:val="19"/>
              </w:rPr>
              <w:t>6</w:t>
            </w:r>
          </w:p>
        </w:tc>
        <w:tc>
          <w:tcPr>
            <w:tcW w:w="136" w:type="pct"/>
            <w:tcBorders>
              <w:bottom w:val="nil"/>
            </w:tcBorders>
            <w:vAlign w:val="bottom"/>
          </w:tcPr>
          <w:p w14:paraId="0387E220" w14:textId="77777777" w:rsidR="00D14D62" w:rsidRPr="00D14D62" w:rsidRDefault="00D14D62" w:rsidP="00623F11">
            <w:pPr>
              <w:pStyle w:val="BodyText"/>
              <w:tabs>
                <w:tab w:val="decimal" w:pos="-11205"/>
              </w:tabs>
              <w:spacing w:before="60" w:after="0" w:line="276" w:lineRule="auto"/>
              <w:jc w:val="right"/>
              <w:rPr>
                <w:rFonts w:ascii="Arial" w:hAnsi="Arial" w:cs="Arial"/>
                <w:sz w:val="19"/>
                <w:szCs w:val="19"/>
              </w:rPr>
            </w:pPr>
          </w:p>
        </w:tc>
        <w:tc>
          <w:tcPr>
            <w:tcW w:w="687" w:type="pct"/>
            <w:tcBorders>
              <w:bottom w:val="single" w:sz="12" w:space="0" w:color="auto"/>
            </w:tcBorders>
            <w:vAlign w:val="bottom"/>
          </w:tcPr>
          <w:p w14:paraId="0EFAA731" w14:textId="4406892C" w:rsidR="00D14D62" w:rsidRPr="00D14D62" w:rsidRDefault="00B34421" w:rsidP="00623F11">
            <w:pPr>
              <w:pStyle w:val="BodyText"/>
              <w:tabs>
                <w:tab w:val="decimal" w:pos="-11205"/>
              </w:tabs>
              <w:spacing w:before="60" w:after="0" w:line="276" w:lineRule="auto"/>
              <w:jc w:val="right"/>
              <w:rPr>
                <w:rFonts w:ascii="Arial" w:hAnsi="Arial" w:cs="Arial"/>
                <w:sz w:val="19"/>
                <w:szCs w:val="19"/>
                <w:cs/>
              </w:rPr>
            </w:pPr>
            <w:r>
              <w:rPr>
                <w:rFonts w:ascii="Arial" w:hAnsi="Arial" w:cs="Arial"/>
                <w:sz w:val="19"/>
                <w:szCs w:val="19"/>
              </w:rPr>
              <w:t>0.1</w:t>
            </w:r>
            <w:r w:rsidR="00597714">
              <w:rPr>
                <w:rFonts w:ascii="Arial" w:hAnsi="Arial" w:cs="Arial"/>
                <w:sz w:val="19"/>
                <w:szCs w:val="19"/>
              </w:rPr>
              <w:t>678</w:t>
            </w:r>
          </w:p>
        </w:tc>
        <w:tc>
          <w:tcPr>
            <w:tcW w:w="134" w:type="pct"/>
            <w:tcBorders>
              <w:bottom w:val="nil"/>
            </w:tcBorders>
            <w:vAlign w:val="bottom"/>
          </w:tcPr>
          <w:p w14:paraId="40ECB3CE" w14:textId="77777777" w:rsidR="00D14D62" w:rsidRPr="00D14D62" w:rsidRDefault="00D14D62" w:rsidP="00623F11">
            <w:pPr>
              <w:pStyle w:val="BodyText"/>
              <w:tabs>
                <w:tab w:val="decimal" w:pos="-11205"/>
              </w:tabs>
              <w:spacing w:before="60" w:after="0" w:line="276" w:lineRule="auto"/>
              <w:jc w:val="right"/>
              <w:rPr>
                <w:rFonts w:ascii="Arial" w:hAnsi="Arial" w:cs="Arial"/>
                <w:sz w:val="19"/>
                <w:szCs w:val="19"/>
              </w:rPr>
            </w:pPr>
          </w:p>
        </w:tc>
        <w:tc>
          <w:tcPr>
            <w:tcW w:w="689" w:type="pct"/>
            <w:tcBorders>
              <w:bottom w:val="single" w:sz="12" w:space="0" w:color="auto"/>
            </w:tcBorders>
            <w:vAlign w:val="bottom"/>
          </w:tcPr>
          <w:p w14:paraId="53BAB7BB" w14:textId="6458C216" w:rsidR="00D14D62" w:rsidRPr="00D14D62" w:rsidRDefault="0057401A" w:rsidP="00623F11">
            <w:pPr>
              <w:pStyle w:val="BodyText"/>
              <w:tabs>
                <w:tab w:val="decimal" w:pos="-11205"/>
              </w:tabs>
              <w:spacing w:before="60" w:after="0" w:line="276" w:lineRule="auto"/>
              <w:jc w:val="right"/>
              <w:rPr>
                <w:rFonts w:ascii="Arial" w:hAnsi="Arial" w:cs="Arial"/>
                <w:sz w:val="19"/>
                <w:szCs w:val="19"/>
              </w:rPr>
            </w:pPr>
            <w:r>
              <w:rPr>
                <w:rFonts w:ascii="Arial" w:hAnsi="Arial" w:cs="Arial"/>
                <w:sz w:val="19"/>
                <w:szCs w:val="19"/>
              </w:rPr>
              <w:t>0.</w:t>
            </w:r>
            <w:r w:rsidR="00597714">
              <w:rPr>
                <w:rFonts w:ascii="Arial" w:hAnsi="Arial" w:cs="Arial"/>
                <w:sz w:val="19"/>
                <w:szCs w:val="19"/>
              </w:rPr>
              <w:t>00</w:t>
            </w:r>
            <w:r w:rsidR="005C7ADD">
              <w:rPr>
                <w:rFonts w:ascii="Arial" w:hAnsi="Arial" w:cs="Arial"/>
                <w:sz w:val="19"/>
                <w:szCs w:val="19"/>
              </w:rPr>
              <w:t>28</w:t>
            </w:r>
          </w:p>
        </w:tc>
        <w:tc>
          <w:tcPr>
            <w:tcW w:w="134" w:type="pct"/>
            <w:tcBorders>
              <w:bottom w:val="nil"/>
            </w:tcBorders>
            <w:vAlign w:val="bottom"/>
          </w:tcPr>
          <w:p w14:paraId="3D276F3B" w14:textId="77777777" w:rsidR="00D14D62" w:rsidRPr="00D14D62" w:rsidRDefault="00D14D62" w:rsidP="00623F11">
            <w:pPr>
              <w:pStyle w:val="BodyText"/>
              <w:tabs>
                <w:tab w:val="decimal" w:pos="-11205"/>
              </w:tabs>
              <w:spacing w:before="60" w:after="0" w:line="276" w:lineRule="auto"/>
              <w:jc w:val="right"/>
              <w:rPr>
                <w:rFonts w:ascii="Arial" w:hAnsi="Arial" w:cs="Arial"/>
                <w:sz w:val="19"/>
                <w:szCs w:val="19"/>
              </w:rPr>
            </w:pPr>
          </w:p>
        </w:tc>
        <w:tc>
          <w:tcPr>
            <w:tcW w:w="709" w:type="pct"/>
            <w:tcBorders>
              <w:bottom w:val="single" w:sz="12" w:space="0" w:color="auto"/>
            </w:tcBorders>
            <w:vAlign w:val="bottom"/>
          </w:tcPr>
          <w:p w14:paraId="2CE2EC4C" w14:textId="4D26E39C" w:rsidR="00D14D62" w:rsidRPr="00D14D62" w:rsidRDefault="00B34421" w:rsidP="00623F11">
            <w:pPr>
              <w:pStyle w:val="BodyText"/>
              <w:tabs>
                <w:tab w:val="decimal" w:pos="-11205"/>
              </w:tabs>
              <w:spacing w:before="60" w:after="0" w:line="276" w:lineRule="auto"/>
              <w:jc w:val="right"/>
              <w:rPr>
                <w:rFonts w:ascii="Arial" w:hAnsi="Arial" w:cs="Arial"/>
                <w:sz w:val="19"/>
                <w:szCs w:val="19"/>
              </w:rPr>
            </w:pPr>
            <w:r>
              <w:rPr>
                <w:rFonts w:ascii="Arial" w:hAnsi="Arial" w:cs="Arial"/>
                <w:sz w:val="19"/>
                <w:szCs w:val="19"/>
              </w:rPr>
              <w:t>0.</w:t>
            </w:r>
            <w:r w:rsidR="00597714">
              <w:rPr>
                <w:rFonts w:ascii="Arial" w:hAnsi="Arial" w:cs="Arial"/>
                <w:sz w:val="19"/>
                <w:szCs w:val="19"/>
              </w:rPr>
              <w:t>0238</w:t>
            </w:r>
          </w:p>
        </w:tc>
      </w:tr>
    </w:tbl>
    <w:p w14:paraId="6CD34E1B" w14:textId="3322E160" w:rsidR="00CC6DC3" w:rsidRDefault="0038794C" w:rsidP="00387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9"/>
          <w:szCs w:val="19"/>
        </w:rPr>
      </w:pPr>
      <w:r>
        <w:rPr>
          <w:rFonts w:ascii="Arial" w:hAnsi="Arial" w:cs="Arial"/>
          <w:sz w:val="19"/>
          <w:szCs w:val="19"/>
        </w:rPr>
        <w:tab/>
      </w:r>
    </w:p>
    <w:tbl>
      <w:tblPr>
        <w:tblW w:w="4742" w:type="pct"/>
        <w:tblInd w:w="450" w:type="dxa"/>
        <w:tblBorders>
          <w:bottom w:val="double" w:sz="4" w:space="0" w:color="auto"/>
        </w:tblBorders>
        <w:tblLayout w:type="fixed"/>
        <w:tblLook w:val="0000" w:firstRow="0" w:lastRow="0" w:firstColumn="0" w:lastColumn="0" w:noHBand="0" w:noVBand="0"/>
      </w:tblPr>
      <w:tblGrid>
        <w:gridCol w:w="3232"/>
        <w:gridCol w:w="1214"/>
        <w:gridCol w:w="236"/>
        <w:gridCol w:w="1230"/>
        <w:gridCol w:w="236"/>
        <w:gridCol w:w="1241"/>
        <w:gridCol w:w="236"/>
        <w:gridCol w:w="1249"/>
      </w:tblGrid>
      <w:tr w:rsidR="000C06BE" w:rsidRPr="000C06BE" w14:paraId="5F3C7978" w14:textId="77777777" w:rsidTr="003314AE">
        <w:trPr>
          <w:cantSplit/>
        </w:trPr>
        <w:tc>
          <w:tcPr>
            <w:tcW w:w="1821" w:type="pct"/>
          </w:tcPr>
          <w:p w14:paraId="0AE3A72C" w14:textId="77777777" w:rsidR="000C06BE" w:rsidRPr="000C06BE" w:rsidRDefault="000C06BE" w:rsidP="003314AE">
            <w:pPr>
              <w:pStyle w:val="BodyText"/>
              <w:spacing w:before="60" w:after="30" w:line="276" w:lineRule="auto"/>
              <w:ind w:right="-101"/>
              <w:rPr>
                <w:rFonts w:ascii="Arial" w:hAnsi="Arial" w:cs="Arial"/>
                <w:b/>
                <w:bCs/>
                <w:i/>
                <w:iCs/>
                <w:sz w:val="19"/>
                <w:szCs w:val="19"/>
                <w:cs/>
              </w:rPr>
            </w:pPr>
          </w:p>
        </w:tc>
        <w:tc>
          <w:tcPr>
            <w:tcW w:w="1510" w:type="pct"/>
            <w:gridSpan w:val="3"/>
            <w:tcBorders>
              <w:bottom w:val="nil"/>
              <w:right w:val="nil"/>
            </w:tcBorders>
            <w:vAlign w:val="bottom"/>
          </w:tcPr>
          <w:p w14:paraId="5A90F58F" w14:textId="77777777" w:rsidR="000C06BE" w:rsidRPr="000C06BE" w:rsidRDefault="000C06BE" w:rsidP="003314AE">
            <w:pPr>
              <w:pStyle w:val="BodyText"/>
              <w:tabs>
                <w:tab w:val="left" w:pos="155"/>
              </w:tabs>
              <w:spacing w:before="60" w:after="30" w:line="276" w:lineRule="auto"/>
              <w:ind w:left="-115" w:right="175"/>
              <w:jc w:val="center"/>
              <w:rPr>
                <w:rFonts w:ascii="Arial" w:hAnsi="Arial" w:cs="Arial"/>
                <w:sz w:val="19"/>
                <w:szCs w:val="19"/>
              </w:rPr>
            </w:pPr>
          </w:p>
        </w:tc>
        <w:tc>
          <w:tcPr>
            <w:tcW w:w="133" w:type="pct"/>
            <w:tcBorders>
              <w:left w:val="nil"/>
              <w:bottom w:val="nil"/>
            </w:tcBorders>
            <w:vAlign w:val="bottom"/>
          </w:tcPr>
          <w:p w14:paraId="06296018" w14:textId="77777777" w:rsidR="000C06BE" w:rsidRPr="000C06BE" w:rsidRDefault="000C06BE" w:rsidP="003314AE">
            <w:pPr>
              <w:pStyle w:val="BodyText"/>
              <w:tabs>
                <w:tab w:val="left" w:pos="155"/>
              </w:tabs>
              <w:spacing w:before="60" w:after="30" w:line="276" w:lineRule="auto"/>
              <w:ind w:left="-115" w:right="175"/>
              <w:jc w:val="center"/>
              <w:rPr>
                <w:rFonts w:ascii="Arial" w:hAnsi="Arial" w:cs="Arial"/>
                <w:sz w:val="19"/>
                <w:szCs w:val="19"/>
              </w:rPr>
            </w:pPr>
          </w:p>
        </w:tc>
        <w:tc>
          <w:tcPr>
            <w:tcW w:w="1536" w:type="pct"/>
            <w:gridSpan w:val="3"/>
            <w:tcBorders>
              <w:bottom w:val="nil"/>
            </w:tcBorders>
            <w:vAlign w:val="bottom"/>
          </w:tcPr>
          <w:p w14:paraId="7C5836D5" w14:textId="77777777" w:rsidR="000C06BE" w:rsidRPr="000C06BE" w:rsidRDefault="000C06BE" w:rsidP="003314AE">
            <w:pPr>
              <w:pStyle w:val="BodyText"/>
              <w:spacing w:before="60" w:after="30" w:line="276" w:lineRule="auto"/>
              <w:ind w:left="-108" w:right="-110"/>
              <w:jc w:val="right"/>
              <w:rPr>
                <w:rFonts w:ascii="Arial" w:hAnsi="Arial" w:cs="Arial"/>
                <w:sz w:val="19"/>
                <w:szCs w:val="19"/>
              </w:rPr>
            </w:pPr>
            <w:r w:rsidRPr="000C06BE">
              <w:rPr>
                <w:rFonts w:ascii="Arial" w:hAnsi="Arial" w:cs="Arial"/>
                <w:sz w:val="19"/>
                <w:szCs w:val="19"/>
                <w:lang w:val="en-GB"/>
              </w:rPr>
              <w:t>(</w:t>
            </w:r>
            <w:proofErr w:type="gramStart"/>
            <w:r w:rsidRPr="000C06BE">
              <w:rPr>
                <w:rFonts w:ascii="Arial" w:hAnsi="Arial" w:cs="Arial"/>
                <w:sz w:val="19"/>
                <w:szCs w:val="19"/>
                <w:lang w:val="en-GB"/>
              </w:rPr>
              <w:t>Unit :</w:t>
            </w:r>
            <w:proofErr w:type="gramEnd"/>
            <w:r w:rsidRPr="000C06BE">
              <w:rPr>
                <w:rFonts w:ascii="Arial" w:hAnsi="Arial" w:cs="Arial"/>
                <w:sz w:val="19"/>
                <w:szCs w:val="19"/>
                <w:lang w:val="en-GB"/>
              </w:rPr>
              <w:t xml:space="preserve"> </w:t>
            </w:r>
            <w:r w:rsidRPr="000C06BE">
              <w:rPr>
                <w:rFonts w:ascii="Arial" w:hAnsi="Arial" w:cs="Arial"/>
                <w:sz w:val="19"/>
                <w:szCs w:val="19"/>
              </w:rPr>
              <w:t>Thousand</w:t>
            </w:r>
            <w:r w:rsidRPr="000C06BE">
              <w:rPr>
                <w:rFonts w:ascii="Arial" w:hAnsi="Arial" w:cs="Arial"/>
                <w:sz w:val="19"/>
                <w:szCs w:val="19"/>
                <w:lang w:val="en-GB"/>
              </w:rPr>
              <w:t xml:space="preserve"> Baht)</w:t>
            </w:r>
          </w:p>
        </w:tc>
      </w:tr>
      <w:tr w:rsidR="000C06BE" w:rsidRPr="000C06BE" w14:paraId="07D48F11" w14:textId="77777777" w:rsidTr="003314AE">
        <w:trPr>
          <w:cantSplit/>
        </w:trPr>
        <w:tc>
          <w:tcPr>
            <w:tcW w:w="1821" w:type="pct"/>
          </w:tcPr>
          <w:p w14:paraId="2E0CE69B" w14:textId="77777777" w:rsidR="000C06BE" w:rsidRPr="000C06BE" w:rsidRDefault="000C06BE" w:rsidP="003314AE">
            <w:pPr>
              <w:pStyle w:val="BodyText"/>
              <w:spacing w:before="60" w:after="30" w:line="276" w:lineRule="auto"/>
              <w:ind w:right="-101"/>
              <w:rPr>
                <w:rFonts w:ascii="Arial" w:hAnsi="Arial" w:cs="Arial"/>
                <w:b/>
                <w:bCs/>
                <w:i/>
                <w:iCs/>
                <w:sz w:val="19"/>
                <w:szCs w:val="19"/>
                <w:cs/>
              </w:rPr>
            </w:pPr>
          </w:p>
        </w:tc>
        <w:tc>
          <w:tcPr>
            <w:tcW w:w="1510" w:type="pct"/>
            <w:gridSpan w:val="3"/>
            <w:tcBorders>
              <w:bottom w:val="single" w:sz="4" w:space="0" w:color="auto"/>
              <w:right w:val="nil"/>
            </w:tcBorders>
            <w:vAlign w:val="bottom"/>
          </w:tcPr>
          <w:p w14:paraId="3FF7A55F" w14:textId="77777777" w:rsidR="000C06BE" w:rsidRPr="000C06BE" w:rsidRDefault="000C06BE" w:rsidP="003314AE">
            <w:pPr>
              <w:spacing w:before="60" w:after="30" w:line="276" w:lineRule="auto"/>
              <w:ind w:left="-111" w:firstLine="6"/>
              <w:jc w:val="center"/>
              <w:rPr>
                <w:rFonts w:ascii="Arial" w:hAnsi="Arial" w:cs="Arial"/>
                <w:sz w:val="19"/>
                <w:szCs w:val="19"/>
                <w:lang w:val="en-GB"/>
              </w:rPr>
            </w:pPr>
            <w:r w:rsidRPr="000C06BE">
              <w:rPr>
                <w:rFonts w:ascii="Arial" w:hAnsi="Arial" w:cs="Arial"/>
                <w:sz w:val="19"/>
                <w:szCs w:val="19"/>
              </w:rPr>
              <w:t xml:space="preserve">Consolidated F/S </w:t>
            </w:r>
          </w:p>
        </w:tc>
        <w:tc>
          <w:tcPr>
            <w:tcW w:w="133" w:type="pct"/>
            <w:tcBorders>
              <w:left w:val="nil"/>
              <w:bottom w:val="nil"/>
            </w:tcBorders>
            <w:vAlign w:val="bottom"/>
          </w:tcPr>
          <w:p w14:paraId="1A8FF7EB" w14:textId="77777777" w:rsidR="000C06BE" w:rsidRPr="000C06BE" w:rsidRDefault="000C06BE" w:rsidP="003314AE">
            <w:pPr>
              <w:spacing w:before="60" w:after="30" w:line="276" w:lineRule="auto"/>
              <w:jc w:val="center"/>
              <w:rPr>
                <w:rFonts w:ascii="Arial" w:hAnsi="Arial" w:cs="Arial"/>
                <w:sz w:val="19"/>
                <w:szCs w:val="19"/>
                <w:lang w:val="en-GB"/>
              </w:rPr>
            </w:pPr>
          </w:p>
        </w:tc>
        <w:tc>
          <w:tcPr>
            <w:tcW w:w="1536" w:type="pct"/>
            <w:gridSpan w:val="3"/>
            <w:tcBorders>
              <w:bottom w:val="single" w:sz="4" w:space="0" w:color="auto"/>
            </w:tcBorders>
            <w:vAlign w:val="bottom"/>
          </w:tcPr>
          <w:p w14:paraId="2026B403" w14:textId="77777777" w:rsidR="000C06BE" w:rsidRPr="000C06BE" w:rsidRDefault="000C06BE" w:rsidP="003314AE">
            <w:pPr>
              <w:spacing w:before="60" w:after="30" w:line="276" w:lineRule="auto"/>
              <w:ind w:left="-111" w:firstLine="6"/>
              <w:jc w:val="center"/>
              <w:rPr>
                <w:rFonts w:ascii="Arial" w:hAnsi="Arial" w:cs="Arial"/>
                <w:sz w:val="19"/>
                <w:szCs w:val="19"/>
                <w:lang w:val="en-GB"/>
              </w:rPr>
            </w:pPr>
            <w:r w:rsidRPr="000C06BE">
              <w:rPr>
                <w:rFonts w:ascii="Arial" w:hAnsi="Arial" w:cs="Arial"/>
                <w:sz w:val="19"/>
                <w:szCs w:val="19"/>
              </w:rPr>
              <w:t>Separate F/S</w:t>
            </w:r>
          </w:p>
        </w:tc>
      </w:tr>
      <w:tr w:rsidR="000C06BE" w:rsidRPr="000C06BE" w14:paraId="50FB0499" w14:textId="77777777" w:rsidTr="003314AE">
        <w:trPr>
          <w:cantSplit/>
        </w:trPr>
        <w:tc>
          <w:tcPr>
            <w:tcW w:w="1821" w:type="pct"/>
          </w:tcPr>
          <w:p w14:paraId="00812698" w14:textId="77777777" w:rsidR="000C06BE" w:rsidRPr="000C06BE" w:rsidRDefault="000C06BE" w:rsidP="003314AE">
            <w:pPr>
              <w:pStyle w:val="BodyText"/>
              <w:tabs>
                <w:tab w:val="left" w:pos="162"/>
              </w:tabs>
              <w:spacing w:before="60" w:after="30" w:line="276" w:lineRule="auto"/>
              <w:ind w:left="-122" w:right="-1008" w:firstLine="122"/>
              <w:rPr>
                <w:rFonts w:ascii="Arial" w:hAnsi="Arial" w:cs="Arial"/>
                <w:b/>
                <w:bCs/>
                <w:sz w:val="19"/>
                <w:szCs w:val="19"/>
                <w:cs/>
              </w:rPr>
            </w:pPr>
          </w:p>
        </w:tc>
        <w:tc>
          <w:tcPr>
            <w:tcW w:w="3179" w:type="pct"/>
            <w:gridSpan w:val="7"/>
            <w:tcBorders>
              <w:top w:val="nil"/>
              <w:bottom w:val="single" w:sz="4" w:space="0" w:color="auto"/>
            </w:tcBorders>
            <w:vAlign w:val="bottom"/>
          </w:tcPr>
          <w:p w14:paraId="75B23729" w14:textId="540D7E7F" w:rsidR="000C06BE" w:rsidRPr="000C06BE" w:rsidRDefault="000C06BE" w:rsidP="003314AE">
            <w:pPr>
              <w:pStyle w:val="BodyText"/>
              <w:tabs>
                <w:tab w:val="decimal" w:pos="-11205"/>
                <w:tab w:val="decimal" w:pos="1062"/>
              </w:tabs>
              <w:spacing w:before="60" w:after="30" w:line="276" w:lineRule="auto"/>
              <w:ind w:right="96"/>
              <w:jc w:val="center"/>
              <w:rPr>
                <w:rFonts w:ascii="Arial" w:hAnsi="Arial" w:cs="Arial"/>
                <w:sz w:val="19"/>
                <w:szCs w:val="19"/>
              </w:rPr>
            </w:pPr>
            <w:r w:rsidRPr="000C06BE">
              <w:rPr>
                <w:rFonts w:ascii="Arial" w:hAnsi="Arial" w:cs="Arial"/>
                <w:sz w:val="19"/>
                <w:szCs w:val="19"/>
              </w:rPr>
              <w:t xml:space="preserve">For the </w:t>
            </w:r>
            <w:r w:rsidR="00623F11">
              <w:rPr>
                <w:rFonts w:ascii="Arial" w:hAnsi="Arial" w:cs="Arial"/>
                <w:sz w:val="19"/>
                <w:szCs w:val="19"/>
              </w:rPr>
              <w:t>nine</w:t>
            </w:r>
            <w:r w:rsidRPr="000C06BE">
              <w:rPr>
                <w:rFonts w:ascii="Arial" w:hAnsi="Arial" w:cs="Arial"/>
                <w:sz w:val="19"/>
                <w:szCs w:val="19"/>
              </w:rPr>
              <w:t xml:space="preserve">-month periods ended 30 </w:t>
            </w:r>
            <w:r w:rsidR="00623F11" w:rsidRPr="00623F11">
              <w:rPr>
                <w:rFonts w:ascii="Arial" w:hAnsi="Arial" w:cs="Arial"/>
                <w:sz w:val="19"/>
                <w:szCs w:val="19"/>
              </w:rPr>
              <w:t>September</w:t>
            </w:r>
          </w:p>
        </w:tc>
      </w:tr>
      <w:tr w:rsidR="003314AE" w:rsidRPr="000C06BE" w14:paraId="1866F36D" w14:textId="77777777" w:rsidTr="003314AE">
        <w:trPr>
          <w:cantSplit/>
        </w:trPr>
        <w:tc>
          <w:tcPr>
            <w:tcW w:w="1821" w:type="pct"/>
          </w:tcPr>
          <w:p w14:paraId="48EC4BC1" w14:textId="77777777" w:rsidR="000C06BE" w:rsidRPr="000C06BE" w:rsidRDefault="000C06BE" w:rsidP="003314AE">
            <w:pPr>
              <w:pStyle w:val="BodyText"/>
              <w:tabs>
                <w:tab w:val="left" w:pos="162"/>
              </w:tabs>
              <w:spacing w:before="60" w:after="30" w:line="276" w:lineRule="auto"/>
              <w:ind w:left="-122" w:right="-1008" w:firstLine="122"/>
              <w:rPr>
                <w:rFonts w:ascii="Arial" w:hAnsi="Arial" w:cs="Arial"/>
                <w:b/>
                <w:bCs/>
                <w:sz w:val="19"/>
                <w:szCs w:val="19"/>
                <w:cs/>
              </w:rPr>
            </w:pPr>
          </w:p>
        </w:tc>
        <w:tc>
          <w:tcPr>
            <w:tcW w:w="684" w:type="pct"/>
            <w:tcBorders>
              <w:top w:val="nil"/>
              <w:bottom w:val="single" w:sz="4" w:space="0" w:color="auto"/>
            </w:tcBorders>
            <w:vAlign w:val="bottom"/>
          </w:tcPr>
          <w:p w14:paraId="2C2313B7" w14:textId="77777777" w:rsidR="000C06BE" w:rsidRPr="000C06BE" w:rsidRDefault="000C06BE" w:rsidP="003314AE">
            <w:pPr>
              <w:pStyle w:val="BodyText"/>
              <w:tabs>
                <w:tab w:val="decimal" w:pos="-11205"/>
              </w:tabs>
              <w:spacing w:before="60" w:after="30" w:line="276" w:lineRule="auto"/>
              <w:jc w:val="center"/>
              <w:rPr>
                <w:rFonts w:ascii="Arial" w:hAnsi="Arial" w:cs="Arial"/>
                <w:sz w:val="19"/>
                <w:szCs w:val="19"/>
              </w:rPr>
            </w:pPr>
            <w:r w:rsidRPr="000C06BE">
              <w:rPr>
                <w:rFonts w:ascii="Arial" w:hAnsi="Arial" w:cs="Arial"/>
                <w:sz w:val="19"/>
                <w:szCs w:val="19"/>
              </w:rPr>
              <w:t>2022</w:t>
            </w:r>
          </w:p>
        </w:tc>
        <w:tc>
          <w:tcPr>
            <w:tcW w:w="133" w:type="pct"/>
            <w:tcBorders>
              <w:top w:val="single" w:sz="4" w:space="0" w:color="auto"/>
              <w:bottom w:val="nil"/>
            </w:tcBorders>
            <w:vAlign w:val="bottom"/>
          </w:tcPr>
          <w:p w14:paraId="58B81CD6" w14:textId="77777777" w:rsidR="000C06BE" w:rsidRPr="000C06BE" w:rsidRDefault="000C06BE" w:rsidP="003314AE">
            <w:pPr>
              <w:pStyle w:val="BodyText"/>
              <w:tabs>
                <w:tab w:val="decimal" w:pos="-11205"/>
                <w:tab w:val="decimal" w:pos="808"/>
              </w:tabs>
              <w:spacing w:before="60" w:after="30" w:line="276" w:lineRule="auto"/>
              <w:ind w:right="96"/>
              <w:jc w:val="center"/>
              <w:rPr>
                <w:rFonts w:ascii="Arial" w:hAnsi="Arial" w:cs="Arial"/>
                <w:sz w:val="19"/>
                <w:szCs w:val="19"/>
              </w:rPr>
            </w:pPr>
          </w:p>
        </w:tc>
        <w:tc>
          <w:tcPr>
            <w:tcW w:w="693" w:type="pct"/>
            <w:tcBorders>
              <w:top w:val="single" w:sz="4" w:space="0" w:color="auto"/>
              <w:bottom w:val="single" w:sz="4" w:space="0" w:color="auto"/>
            </w:tcBorders>
            <w:vAlign w:val="bottom"/>
          </w:tcPr>
          <w:p w14:paraId="2A3710EA" w14:textId="77777777" w:rsidR="000C06BE" w:rsidRPr="000C06BE" w:rsidRDefault="000C06BE" w:rsidP="003314AE">
            <w:pPr>
              <w:pStyle w:val="BodyText"/>
              <w:tabs>
                <w:tab w:val="decimal" w:pos="-11205"/>
              </w:tabs>
              <w:spacing w:before="60" w:after="30" w:line="276" w:lineRule="auto"/>
              <w:jc w:val="center"/>
              <w:rPr>
                <w:rFonts w:ascii="Arial" w:hAnsi="Arial" w:cs="Arial"/>
                <w:sz w:val="19"/>
                <w:szCs w:val="19"/>
              </w:rPr>
            </w:pPr>
            <w:r w:rsidRPr="000C06BE">
              <w:rPr>
                <w:rFonts w:ascii="Arial" w:hAnsi="Arial" w:cs="Arial"/>
                <w:sz w:val="19"/>
                <w:szCs w:val="19"/>
              </w:rPr>
              <w:t>2021</w:t>
            </w:r>
          </w:p>
        </w:tc>
        <w:tc>
          <w:tcPr>
            <w:tcW w:w="133" w:type="pct"/>
            <w:tcBorders>
              <w:top w:val="single" w:sz="4" w:space="0" w:color="auto"/>
              <w:bottom w:val="nil"/>
            </w:tcBorders>
          </w:tcPr>
          <w:p w14:paraId="1D90AC50" w14:textId="77777777" w:rsidR="000C06BE" w:rsidRPr="000C06BE" w:rsidRDefault="000C06BE" w:rsidP="003314AE">
            <w:pPr>
              <w:pStyle w:val="BodyText"/>
              <w:tabs>
                <w:tab w:val="decimal" w:pos="-11205"/>
                <w:tab w:val="decimal" w:pos="808"/>
              </w:tabs>
              <w:spacing w:before="60" w:after="30" w:line="276" w:lineRule="auto"/>
              <w:ind w:right="96"/>
              <w:jc w:val="right"/>
              <w:rPr>
                <w:rFonts w:ascii="Arial" w:hAnsi="Arial" w:cs="Arial"/>
                <w:sz w:val="19"/>
                <w:szCs w:val="19"/>
              </w:rPr>
            </w:pPr>
          </w:p>
        </w:tc>
        <w:tc>
          <w:tcPr>
            <w:tcW w:w="699" w:type="pct"/>
            <w:tcBorders>
              <w:top w:val="single" w:sz="4" w:space="0" w:color="auto"/>
              <w:bottom w:val="single" w:sz="4" w:space="0" w:color="auto"/>
            </w:tcBorders>
            <w:vAlign w:val="bottom"/>
          </w:tcPr>
          <w:p w14:paraId="522F4198" w14:textId="77777777" w:rsidR="000C06BE" w:rsidRPr="000C06BE" w:rsidRDefault="000C06BE" w:rsidP="003314AE">
            <w:pPr>
              <w:pStyle w:val="BodyText"/>
              <w:tabs>
                <w:tab w:val="decimal" w:pos="-11205"/>
              </w:tabs>
              <w:spacing w:before="60" w:after="30" w:line="276" w:lineRule="auto"/>
              <w:jc w:val="center"/>
              <w:rPr>
                <w:rFonts w:ascii="Arial" w:hAnsi="Arial" w:cs="Arial"/>
                <w:sz w:val="19"/>
                <w:szCs w:val="19"/>
              </w:rPr>
            </w:pPr>
            <w:r w:rsidRPr="000C06BE">
              <w:rPr>
                <w:rFonts w:ascii="Arial" w:hAnsi="Arial" w:cs="Arial"/>
                <w:sz w:val="19"/>
                <w:szCs w:val="19"/>
              </w:rPr>
              <w:t>2022</w:t>
            </w:r>
          </w:p>
        </w:tc>
        <w:tc>
          <w:tcPr>
            <w:tcW w:w="133" w:type="pct"/>
            <w:tcBorders>
              <w:top w:val="single" w:sz="4" w:space="0" w:color="auto"/>
              <w:bottom w:val="nil"/>
            </w:tcBorders>
            <w:vAlign w:val="bottom"/>
          </w:tcPr>
          <w:p w14:paraId="79F43776" w14:textId="77777777" w:rsidR="000C06BE" w:rsidRPr="000C06BE" w:rsidRDefault="000C06BE" w:rsidP="003314AE">
            <w:pPr>
              <w:pStyle w:val="BodyText"/>
              <w:tabs>
                <w:tab w:val="decimal" w:pos="-11205"/>
                <w:tab w:val="decimal" w:pos="808"/>
              </w:tabs>
              <w:spacing w:before="60" w:after="30" w:line="276" w:lineRule="auto"/>
              <w:ind w:right="96"/>
              <w:jc w:val="center"/>
              <w:rPr>
                <w:rFonts w:ascii="Arial" w:hAnsi="Arial" w:cs="Arial"/>
                <w:sz w:val="19"/>
                <w:szCs w:val="19"/>
              </w:rPr>
            </w:pPr>
          </w:p>
        </w:tc>
        <w:tc>
          <w:tcPr>
            <w:tcW w:w="704" w:type="pct"/>
            <w:tcBorders>
              <w:top w:val="single" w:sz="4" w:space="0" w:color="auto"/>
              <w:bottom w:val="single" w:sz="4" w:space="0" w:color="auto"/>
            </w:tcBorders>
            <w:vAlign w:val="bottom"/>
          </w:tcPr>
          <w:p w14:paraId="2900A281" w14:textId="77777777" w:rsidR="000C06BE" w:rsidRPr="000C06BE" w:rsidRDefault="000C06BE" w:rsidP="003314AE">
            <w:pPr>
              <w:pStyle w:val="BodyText"/>
              <w:tabs>
                <w:tab w:val="decimal" w:pos="-11205"/>
              </w:tabs>
              <w:spacing w:before="60" w:after="30" w:line="276" w:lineRule="auto"/>
              <w:jc w:val="center"/>
              <w:rPr>
                <w:rFonts w:ascii="Arial" w:hAnsi="Arial" w:cs="Arial"/>
                <w:sz w:val="19"/>
                <w:szCs w:val="19"/>
              </w:rPr>
            </w:pPr>
            <w:r w:rsidRPr="000C06BE">
              <w:rPr>
                <w:rFonts w:ascii="Arial" w:hAnsi="Arial" w:cs="Arial"/>
                <w:sz w:val="19"/>
                <w:szCs w:val="19"/>
              </w:rPr>
              <w:t>2021</w:t>
            </w:r>
          </w:p>
        </w:tc>
      </w:tr>
      <w:tr w:rsidR="003314AE" w:rsidRPr="000C06BE" w14:paraId="6D5CA7D8" w14:textId="77777777" w:rsidTr="003314AE">
        <w:trPr>
          <w:cantSplit/>
        </w:trPr>
        <w:tc>
          <w:tcPr>
            <w:tcW w:w="1821" w:type="pct"/>
          </w:tcPr>
          <w:p w14:paraId="409557CB" w14:textId="77777777" w:rsidR="000C06BE" w:rsidRPr="000C06BE" w:rsidRDefault="000C06BE" w:rsidP="003314AE">
            <w:pPr>
              <w:pStyle w:val="BodyText"/>
              <w:tabs>
                <w:tab w:val="left" w:pos="162"/>
              </w:tabs>
              <w:spacing w:before="60" w:after="30" w:line="276" w:lineRule="auto"/>
              <w:ind w:left="-122" w:right="-1008" w:firstLine="122"/>
              <w:rPr>
                <w:rFonts w:ascii="Arial" w:hAnsi="Arial" w:cs="Arial"/>
                <w:b/>
                <w:bCs/>
                <w:sz w:val="19"/>
                <w:szCs w:val="19"/>
                <w:u w:val="single"/>
              </w:rPr>
            </w:pPr>
          </w:p>
        </w:tc>
        <w:tc>
          <w:tcPr>
            <w:tcW w:w="684" w:type="pct"/>
            <w:tcBorders>
              <w:top w:val="single" w:sz="4" w:space="0" w:color="auto"/>
              <w:bottom w:val="nil"/>
            </w:tcBorders>
          </w:tcPr>
          <w:p w14:paraId="3C55CD41" w14:textId="77777777" w:rsidR="000C06BE" w:rsidRPr="000C06BE" w:rsidRDefault="000C06BE" w:rsidP="003314AE">
            <w:pPr>
              <w:pStyle w:val="BodyText"/>
              <w:tabs>
                <w:tab w:val="decimal" w:pos="-11205"/>
              </w:tabs>
              <w:spacing w:before="60" w:after="30" w:line="276" w:lineRule="auto"/>
              <w:ind w:right="96"/>
              <w:jc w:val="right"/>
              <w:rPr>
                <w:rFonts w:ascii="Arial" w:hAnsi="Arial" w:cs="Arial"/>
                <w:b/>
                <w:bCs/>
                <w:sz w:val="19"/>
                <w:szCs w:val="19"/>
                <w:u w:val="single"/>
              </w:rPr>
            </w:pPr>
          </w:p>
        </w:tc>
        <w:tc>
          <w:tcPr>
            <w:tcW w:w="133" w:type="pct"/>
            <w:tcBorders>
              <w:top w:val="nil"/>
              <w:bottom w:val="nil"/>
            </w:tcBorders>
          </w:tcPr>
          <w:p w14:paraId="42B00D88" w14:textId="77777777" w:rsidR="000C06BE" w:rsidRPr="000C06BE" w:rsidRDefault="000C06BE" w:rsidP="003314AE">
            <w:pPr>
              <w:pStyle w:val="BodyText"/>
              <w:tabs>
                <w:tab w:val="decimal" w:pos="-11205"/>
                <w:tab w:val="decimal" w:pos="808"/>
              </w:tabs>
              <w:spacing w:before="60" w:after="30" w:line="276" w:lineRule="auto"/>
              <w:ind w:right="96"/>
              <w:jc w:val="right"/>
              <w:rPr>
                <w:rFonts w:ascii="Arial" w:hAnsi="Arial" w:cs="Arial"/>
                <w:b/>
                <w:bCs/>
                <w:sz w:val="19"/>
                <w:szCs w:val="19"/>
                <w:u w:val="single"/>
              </w:rPr>
            </w:pPr>
          </w:p>
        </w:tc>
        <w:tc>
          <w:tcPr>
            <w:tcW w:w="693" w:type="pct"/>
            <w:tcBorders>
              <w:top w:val="nil"/>
              <w:bottom w:val="nil"/>
            </w:tcBorders>
          </w:tcPr>
          <w:p w14:paraId="7703E8DA" w14:textId="77777777" w:rsidR="000C06BE" w:rsidRPr="000C06BE" w:rsidRDefault="000C06BE" w:rsidP="003314AE">
            <w:pPr>
              <w:pStyle w:val="BodyText"/>
              <w:tabs>
                <w:tab w:val="decimal" w:pos="-11205"/>
              </w:tabs>
              <w:spacing w:before="60" w:after="30" w:line="276" w:lineRule="auto"/>
              <w:ind w:right="96"/>
              <w:jc w:val="right"/>
              <w:rPr>
                <w:rFonts w:ascii="Arial" w:hAnsi="Arial" w:cs="Arial"/>
                <w:b/>
                <w:bCs/>
                <w:sz w:val="19"/>
                <w:szCs w:val="19"/>
                <w:u w:val="single"/>
              </w:rPr>
            </w:pPr>
          </w:p>
        </w:tc>
        <w:tc>
          <w:tcPr>
            <w:tcW w:w="133" w:type="pct"/>
            <w:tcBorders>
              <w:top w:val="nil"/>
              <w:bottom w:val="nil"/>
            </w:tcBorders>
          </w:tcPr>
          <w:p w14:paraId="6C08FA37" w14:textId="77777777" w:rsidR="000C06BE" w:rsidRPr="000C06BE" w:rsidRDefault="000C06BE" w:rsidP="003314AE">
            <w:pPr>
              <w:pStyle w:val="BodyText"/>
              <w:tabs>
                <w:tab w:val="decimal" w:pos="-11205"/>
                <w:tab w:val="decimal" w:pos="808"/>
              </w:tabs>
              <w:spacing w:before="60" w:after="30" w:line="276" w:lineRule="auto"/>
              <w:ind w:right="96"/>
              <w:jc w:val="right"/>
              <w:rPr>
                <w:rFonts w:ascii="Arial" w:hAnsi="Arial" w:cs="Arial"/>
                <w:b/>
                <w:bCs/>
                <w:sz w:val="19"/>
                <w:szCs w:val="19"/>
                <w:u w:val="single"/>
              </w:rPr>
            </w:pPr>
          </w:p>
        </w:tc>
        <w:tc>
          <w:tcPr>
            <w:tcW w:w="699" w:type="pct"/>
            <w:tcBorders>
              <w:top w:val="single" w:sz="4" w:space="0" w:color="auto"/>
              <w:bottom w:val="nil"/>
            </w:tcBorders>
          </w:tcPr>
          <w:p w14:paraId="2F73F61C" w14:textId="77777777" w:rsidR="000C06BE" w:rsidRPr="000C06BE" w:rsidRDefault="000C06BE" w:rsidP="003314AE">
            <w:pPr>
              <w:pStyle w:val="BodyText"/>
              <w:tabs>
                <w:tab w:val="decimal" w:pos="-11205"/>
              </w:tabs>
              <w:spacing w:before="60" w:after="30" w:line="276" w:lineRule="auto"/>
              <w:ind w:right="85"/>
              <w:jc w:val="right"/>
              <w:rPr>
                <w:rFonts w:ascii="Arial" w:hAnsi="Arial" w:cs="Arial"/>
                <w:b/>
                <w:bCs/>
                <w:sz w:val="19"/>
                <w:szCs w:val="19"/>
                <w:u w:val="single"/>
              </w:rPr>
            </w:pPr>
          </w:p>
        </w:tc>
        <w:tc>
          <w:tcPr>
            <w:tcW w:w="133" w:type="pct"/>
            <w:tcBorders>
              <w:top w:val="nil"/>
              <w:bottom w:val="nil"/>
            </w:tcBorders>
          </w:tcPr>
          <w:p w14:paraId="0EB559D4" w14:textId="77777777" w:rsidR="000C06BE" w:rsidRPr="000C06BE" w:rsidRDefault="000C06BE" w:rsidP="003314AE">
            <w:pPr>
              <w:pStyle w:val="BodyText"/>
              <w:tabs>
                <w:tab w:val="decimal" w:pos="-11205"/>
                <w:tab w:val="decimal" w:pos="808"/>
              </w:tabs>
              <w:spacing w:before="60" w:after="30" w:line="276" w:lineRule="auto"/>
              <w:ind w:right="96"/>
              <w:jc w:val="right"/>
              <w:rPr>
                <w:rFonts w:ascii="Arial" w:hAnsi="Arial" w:cs="Arial"/>
                <w:b/>
                <w:bCs/>
                <w:sz w:val="19"/>
                <w:szCs w:val="19"/>
                <w:u w:val="single"/>
              </w:rPr>
            </w:pPr>
          </w:p>
        </w:tc>
        <w:tc>
          <w:tcPr>
            <w:tcW w:w="704" w:type="pct"/>
            <w:tcBorders>
              <w:top w:val="nil"/>
              <w:bottom w:val="nil"/>
            </w:tcBorders>
          </w:tcPr>
          <w:p w14:paraId="5E43E2B2" w14:textId="77777777" w:rsidR="000C06BE" w:rsidRPr="000C06BE" w:rsidRDefault="000C06BE" w:rsidP="003314AE">
            <w:pPr>
              <w:pStyle w:val="BodyText"/>
              <w:tabs>
                <w:tab w:val="decimal" w:pos="-11205"/>
              </w:tabs>
              <w:spacing w:before="60" w:after="30" w:line="276" w:lineRule="auto"/>
              <w:ind w:right="85"/>
              <w:jc w:val="right"/>
              <w:rPr>
                <w:rFonts w:ascii="Arial" w:hAnsi="Arial" w:cs="Arial"/>
                <w:b/>
                <w:bCs/>
                <w:sz w:val="19"/>
                <w:szCs w:val="19"/>
                <w:u w:val="single"/>
              </w:rPr>
            </w:pPr>
          </w:p>
        </w:tc>
      </w:tr>
      <w:tr w:rsidR="003314AE" w:rsidRPr="000C06BE" w14:paraId="53B569C6" w14:textId="77777777" w:rsidTr="003314AE">
        <w:trPr>
          <w:cantSplit/>
        </w:trPr>
        <w:tc>
          <w:tcPr>
            <w:tcW w:w="1821" w:type="pct"/>
          </w:tcPr>
          <w:p w14:paraId="169FF9DD" w14:textId="77777777" w:rsidR="000C06BE" w:rsidRPr="000C06BE" w:rsidRDefault="000C06BE" w:rsidP="003314AE">
            <w:pPr>
              <w:pStyle w:val="BodyText"/>
              <w:tabs>
                <w:tab w:val="left" w:pos="162"/>
              </w:tabs>
              <w:spacing w:before="60" w:after="30" w:line="276" w:lineRule="auto"/>
              <w:ind w:left="-122" w:right="-1008" w:firstLine="122"/>
              <w:rPr>
                <w:rFonts w:ascii="Arial" w:hAnsi="Arial" w:cs="Arial"/>
                <w:b/>
                <w:bCs/>
                <w:sz w:val="19"/>
                <w:szCs w:val="19"/>
                <w:u w:val="single"/>
              </w:rPr>
            </w:pPr>
            <w:r w:rsidRPr="000C06BE">
              <w:rPr>
                <w:rFonts w:ascii="Arial" w:hAnsi="Arial" w:cs="Arial"/>
                <w:b/>
                <w:bCs/>
                <w:sz w:val="19"/>
                <w:szCs w:val="19"/>
                <w:u w:val="single"/>
              </w:rPr>
              <w:t>Basic earnings per share</w:t>
            </w:r>
          </w:p>
        </w:tc>
        <w:tc>
          <w:tcPr>
            <w:tcW w:w="684" w:type="pct"/>
            <w:tcBorders>
              <w:top w:val="nil"/>
              <w:bottom w:val="nil"/>
            </w:tcBorders>
          </w:tcPr>
          <w:p w14:paraId="12415872" w14:textId="77777777" w:rsidR="000C06BE" w:rsidRPr="000C06BE" w:rsidRDefault="000C06BE" w:rsidP="003314AE">
            <w:pPr>
              <w:pStyle w:val="BodyText"/>
              <w:tabs>
                <w:tab w:val="decimal" w:pos="-11205"/>
              </w:tabs>
              <w:spacing w:before="60" w:after="30" w:line="276" w:lineRule="auto"/>
              <w:ind w:right="96"/>
              <w:jc w:val="right"/>
              <w:rPr>
                <w:rFonts w:ascii="Arial" w:hAnsi="Arial" w:cs="Arial"/>
                <w:b/>
                <w:bCs/>
                <w:sz w:val="19"/>
                <w:szCs w:val="19"/>
                <w:u w:val="single"/>
              </w:rPr>
            </w:pPr>
          </w:p>
        </w:tc>
        <w:tc>
          <w:tcPr>
            <w:tcW w:w="133" w:type="pct"/>
            <w:tcBorders>
              <w:top w:val="nil"/>
              <w:bottom w:val="nil"/>
            </w:tcBorders>
          </w:tcPr>
          <w:p w14:paraId="6FEAD9FD" w14:textId="77777777" w:rsidR="000C06BE" w:rsidRPr="000C06BE" w:rsidRDefault="000C06BE" w:rsidP="003314AE">
            <w:pPr>
              <w:pStyle w:val="BodyText"/>
              <w:tabs>
                <w:tab w:val="decimal" w:pos="-11205"/>
                <w:tab w:val="decimal" w:pos="808"/>
              </w:tabs>
              <w:spacing w:before="60" w:after="30" w:line="276" w:lineRule="auto"/>
              <w:ind w:right="96"/>
              <w:jc w:val="right"/>
              <w:rPr>
                <w:rFonts w:ascii="Arial" w:hAnsi="Arial" w:cs="Arial"/>
                <w:b/>
                <w:bCs/>
                <w:sz w:val="19"/>
                <w:szCs w:val="19"/>
                <w:u w:val="single"/>
              </w:rPr>
            </w:pPr>
          </w:p>
        </w:tc>
        <w:tc>
          <w:tcPr>
            <w:tcW w:w="693" w:type="pct"/>
            <w:tcBorders>
              <w:top w:val="nil"/>
              <w:bottom w:val="nil"/>
            </w:tcBorders>
          </w:tcPr>
          <w:p w14:paraId="1FB9B12E" w14:textId="77777777" w:rsidR="000C06BE" w:rsidRPr="000C06BE" w:rsidRDefault="000C06BE" w:rsidP="003314AE">
            <w:pPr>
              <w:pStyle w:val="BodyText"/>
              <w:tabs>
                <w:tab w:val="decimal" w:pos="-11205"/>
              </w:tabs>
              <w:spacing w:before="60" w:after="30" w:line="276" w:lineRule="auto"/>
              <w:ind w:right="96"/>
              <w:jc w:val="right"/>
              <w:rPr>
                <w:rFonts w:ascii="Arial" w:hAnsi="Arial" w:cs="Arial"/>
                <w:b/>
                <w:bCs/>
                <w:sz w:val="19"/>
                <w:szCs w:val="19"/>
                <w:u w:val="single"/>
              </w:rPr>
            </w:pPr>
          </w:p>
        </w:tc>
        <w:tc>
          <w:tcPr>
            <w:tcW w:w="133" w:type="pct"/>
            <w:tcBorders>
              <w:top w:val="nil"/>
              <w:bottom w:val="nil"/>
            </w:tcBorders>
          </w:tcPr>
          <w:p w14:paraId="31CEE556" w14:textId="77777777" w:rsidR="000C06BE" w:rsidRPr="000C06BE" w:rsidRDefault="000C06BE" w:rsidP="003314AE">
            <w:pPr>
              <w:pStyle w:val="BodyText"/>
              <w:tabs>
                <w:tab w:val="decimal" w:pos="-11205"/>
                <w:tab w:val="decimal" w:pos="808"/>
              </w:tabs>
              <w:spacing w:before="60" w:after="30" w:line="276" w:lineRule="auto"/>
              <w:ind w:right="96"/>
              <w:jc w:val="right"/>
              <w:rPr>
                <w:rFonts w:ascii="Arial" w:hAnsi="Arial" w:cs="Arial"/>
                <w:b/>
                <w:bCs/>
                <w:sz w:val="19"/>
                <w:szCs w:val="19"/>
                <w:u w:val="single"/>
              </w:rPr>
            </w:pPr>
          </w:p>
        </w:tc>
        <w:tc>
          <w:tcPr>
            <w:tcW w:w="699" w:type="pct"/>
            <w:tcBorders>
              <w:top w:val="nil"/>
              <w:bottom w:val="nil"/>
            </w:tcBorders>
          </w:tcPr>
          <w:p w14:paraId="6940F3D9" w14:textId="77777777" w:rsidR="000C06BE" w:rsidRPr="000C06BE" w:rsidRDefault="000C06BE" w:rsidP="003314AE">
            <w:pPr>
              <w:pStyle w:val="BodyText"/>
              <w:tabs>
                <w:tab w:val="decimal" w:pos="-11205"/>
              </w:tabs>
              <w:spacing w:before="60" w:after="30" w:line="276" w:lineRule="auto"/>
              <w:ind w:right="85"/>
              <w:jc w:val="right"/>
              <w:rPr>
                <w:rFonts w:ascii="Arial" w:hAnsi="Arial" w:cs="Arial"/>
                <w:b/>
                <w:bCs/>
                <w:sz w:val="19"/>
                <w:szCs w:val="19"/>
                <w:u w:val="single"/>
              </w:rPr>
            </w:pPr>
          </w:p>
        </w:tc>
        <w:tc>
          <w:tcPr>
            <w:tcW w:w="133" w:type="pct"/>
            <w:tcBorders>
              <w:top w:val="nil"/>
              <w:bottom w:val="nil"/>
            </w:tcBorders>
          </w:tcPr>
          <w:p w14:paraId="7BD7C357" w14:textId="77777777" w:rsidR="000C06BE" w:rsidRPr="000C06BE" w:rsidRDefault="000C06BE" w:rsidP="003314AE">
            <w:pPr>
              <w:pStyle w:val="BodyText"/>
              <w:tabs>
                <w:tab w:val="decimal" w:pos="-11205"/>
                <w:tab w:val="decimal" w:pos="808"/>
              </w:tabs>
              <w:spacing w:before="60" w:after="30" w:line="276" w:lineRule="auto"/>
              <w:ind w:right="96"/>
              <w:jc w:val="right"/>
              <w:rPr>
                <w:rFonts w:ascii="Arial" w:hAnsi="Arial" w:cs="Arial"/>
                <w:b/>
                <w:bCs/>
                <w:sz w:val="19"/>
                <w:szCs w:val="19"/>
                <w:u w:val="single"/>
              </w:rPr>
            </w:pPr>
          </w:p>
        </w:tc>
        <w:tc>
          <w:tcPr>
            <w:tcW w:w="704" w:type="pct"/>
            <w:tcBorders>
              <w:top w:val="nil"/>
              <w:bottom w:val="nil"/>
            </w:tcBorders>
          </w:tcPr>
          <w:p w14:paraId="1F6DD5F2" w14:textId="77777777" w:rsidR="000C06BE" w:rsidRPr="000C06BE" w:rsidRDefault="000C06BE" w:rsidP="003314AE">
            <w:pPr>
              <w:pStyle w:val="BodyText"/>
              <w:tabs>
                <w:tab w:val="decimal" w:pos="-11205"/>
              </w:tabs>
              <w:spacing w:before="60" w:after="30" w:line="276" w:lineRule="auto"/>
              <w:ind w:right="85"/>
              <w:jc w:val="right"/>
              <w:rPr>
                <w:rFonts w:ascii="Arial" w:hAnsi="Arial" w:cs="Arial"/>
                <w:b/>
                <w:bCs/>
                <w:sz w:val="19"/>
                <w:szCs w:val="19"/>
                <w:u w:val="single"/>
              </w:rPr>
            </w:pPr>
          </w:p>
        </w:tc>
      </w:tr>
      <w:tr w:rsidR="003314AE" w:rsidRPr="000C06BE" w14:paraId="1DE3CE34" w14:textId="77777777" w:rsidTr="003314AE">
        <w:trPr>
          <w:cantSplit/>
        </w:trPr>
        <w:tc>
          <w:tcPr>
            <w:tcW w:w="1821" w:type="pct"/>
          </w:tcPr>
          <w:p w14:paraId="47E4BE06" w14:textId="562087C3" w:rsidR="00ED6F39" w:rsidRPr="005550AD" w:rsidRDefault="00ED6F39" w:rsidP="003314AE">
            <w:pPr>
              <w:pStyle w:val="BodyText"/>
              <w:tabs>
                <w:tab w:val="left" w:pos="162"/>
              </w:tabs>
              <w:spacing w:before="60" w:after="30" w:line="276" w:lineRule="auto"/>
              <w:ind w:right="-1008"/>
              <w:rPr>
                <w:rFonts w:ascii="Arial" w:hAnsi="Arial" w:cstheme="minorBidi"/>
                <w:sz w:val="19"/>
                <w:szCs w:val="19"/>
                <w:cs/>
              </w:rPr>
            </w:pPr>
            <w:r w:rsidRPr="000C06BE">
              <w:rPr>
                <w:rFonts w:ascii="Arial" w:hAnsi="Arial" w:cs="Arial"/>
                <w:sz w:val="19"/>
                <w:szCs w:val="19"/>
              </w:rPr>
              <w:t xml:space="preserve">Profit attributable to </w:t>
            </w:r>
            <w:r w:rsidR="00E6318A">
              <w:rPr>
                <w:rFonts w:ascii="Arial" w:hAnsi="Arial" w:cs="Arial"/>
                <w:sz w:val="19"/>
                <w:szCs w:val="19"/>
              </w:rPr>
              <w:t>share</w:t>
            </w:r>
            <w:r w:rsidRPr="000C06BE">
              <w:rPr>
                <w:rFonts w:ascii="Arial" w:hAnsi="Arial" w:cs="Arial"/>
                <w:sz w:val="19"/>
                <w:szCs w:val="19"/>
              </w:rPr>
              <w:t>holders</w:t>
            </w:r>
            <w:r>
              <w:rPr>
                <w:rFonts w:ascii="Arial" w:hAnsi="Arial" w:cs="Arial"/>
                <w:sz w:val="19"/>
                <w:szCs w:val="19"/>
              </w:rPr>
              <w:t xml:space="preserve"> </w:t>
            </w:r>
            <w:r>
              <w:rPr>
                <w:rFonts w:ascii="Arial" w:hAnsi="Arial" w:cs="Arial"/>
                <w:sz w:val="19"/>
                <w:szCs w:val="19"/>
              </w:rPr>
              <w:br/>
              <w:t xml:space="preserve">    </w:t>
            </w:r>
            <w:r w:rsidRPr="000C06BE">
              <w:rPr>
                <w:rFonts w:ascii="Arial" w:hAnsi="Arial" w:cs="Arial"/>
                <w:sz w:val="19"/>
                <w:szCs w:val="19"/>
              </w:rPr>
              <w:t>of the Company</w:t>
            </w:r>
          </w:p>
        </w:tc>
        <w:tc>
          <w:tcPr>
            <w:tcW w:w="684" w:type="pct"/>
            <w:tcBorders>
              <w:top w:val="nil"/>
              <w:bottom w:val="nil"/>
            </w:tcBorders>
            <w:vAlign w:val="bottom"/>
          </w:tcPr>
          <w:p w14:paraId="2D5AC4AC" w14:textId="42FF2605" w:rsidR="000F2E57" w:rsidRPr="000F2E57" w:rsidRDefault="000F2E57" w:rsidP="003314AE">
            <w:pPr>
              <w:spacing w:before="60" w:after="30" w:line="276" w:lineRule="auto"/>
              <w:jc w:val="right"/>
              <w:rPr>
                <w:rFonts w:ascii="Arial" w:hAnsi="Arial" w:cs="Arial"/>
                <w:sz w:val="19"/>
                <w:szCs w:val="19"/>
              </w:rPr>
            </w:pPr>
            <w:r>
              <w:rPr>
                <w:rFonts w:ascii="Arial" w:hAnsi="Arial" w:cs="Arial"/>
                <w:sz w:val="19"/>
                <w:szCs w:val="19"/>
              </w:rPr>
              <w:t>35,064</w:t>
            </w:r>
          </w:p>
        </w:tc>
        <w:tc>
          <w:tcPr>
            <w:tcW w:w="133" w:type="pct"/>
            <w:tcBorders>
              <w:top w:val="nil"/>
              <w:bottom w:val="nil"/>
            </w:tcBorders>
            <w:vAlign w:val="bottom"/>
          </w:tcPr>
          <w:p w14:paraId="0E37C1D2" w14:textId="77777777" w:rsidR="00ED6F39" w:rsidRPr="00ED6F39" w:rsidRDefault="00ED6F39" w:rsidP="003314AE">
            <w:pPr>
              <w:tabs>
                <w:tab w:val="decimal" w:pos="-11205"/>
              </w:tabs>
              <w:spacing w:before="60" w:after="30" w:line="276" w:lineRule="auto"/>
              <w:jc w:val="right"/>
              <w:rPr>
                <w:rFonts w:ascii="Arial" w:hAnsi="Arial" w:cs="Arial"/>
                <w:sz w:val="19"/>
                <w:szCs w:val="19"/>
              </w:rPr>
            </w:pPr>
          </w:p>
        </w:tc>
        <w:tc>
          <w:tcPr>
            <w:tcW w:w="693" w:type="pct"/>
            <w:tcBorders>
              <w:top w:val="nil"/>
              <w:bottom w:val="nil"/>
            </w:tcBorders>
            <w:vAlign w:val="bottom"/>
          </w:tcPr>
          <w:p w14:paraId="0C1345C5" w14:textId="7085517B" w:rsidR="000F2E57" w:rsidRPr="000F2E57" w:rsidRDefault="000F2E57" w:rsidP="003314AE">
            <w:pPr>
              <w:spacing w:before="60" w:after="30" w:line="276" w:lineRule="auto"/>
              <w:jc w:val="right"/>
              <w:rPr>
                <w:rFonts w:ascii="Arial" w:hAnsi="Arial" w:cs="Arial"/>
                <w:sz w:val="19"/>
                <w:szCs w:val="19"/>
              </w:rPr>
            </w:pPr>
            <w:r>
              <w:rPr>
                <w:rFonts w:ascii="Arial" w:hAnsi="Arial" w:cs="Arial"/>
                <w:sz w:val="19"/>
                <w:szCs w:val="19"/>
              </w:rPr>
              <w:t>778,035</w:t>
            </w:r>
          </w:p>
        </w:tc>
        <w:tc>
          <w:tcPr>
            <w:tcW w:w="133" w:type="pct"/>
            <w:tcBorders>
              <w:top w:val="nil"/>
              <w:bottom w:val="nil"/>
            </w:tcBorders>
            <w:vAlign w:val="bottom"/>
          </w:tcPr>
          <w:p w14:paraId="5A685E0C" w14:textId="77777777" w:rsidR="00ED6F39" w:rsidRPr="00ED6F39" w:rsidRDefault="00ED6F39" w:rsidP="003314AE">
            <w:pPr>
              <w:tabs>
                <w:tab w:val="decimal" w:pos="-11205"/>
              </w:tabs>
              <w:spacing w:before="60" w:after="30" w:line="276" w:lineRule="auto"/>
              <w:jc w:val="right"/>
              <w:rPr>
                <w:rFonts w:ascii="Arial" w:hAnsi="Arial" w:cs="Arial"/>
                <w:sz w:val="19"/>
                <w:szCs w:val="19"/>
              </w:rPr>
            </w:pPr>
          </w:p>
        </w:tc>
        <w:tc>
          <w:tcPr>
            <w:tcW w:w="699" w:type="pct"/>
            <w:tcBorders>
              <w:top w:val="nil"/>
              <w:bottom w:val="nil"/>
            </w:tcBorders>
            <w:vAlign w:val="bottom"/>
          </w:tcPr>
          <w:p w14:paraId="70ECD723" w14:textId="229AAF81" w:rsidR="0057401A" w:rsidRPr="0057401A" w:rsidRDefault="0057401A" w:rsidP="003314AE">
            <w:pPr>
              <w:spacing w:before="60" w:after="30" w:line="276" w:lineRule="auto"/>
              <w:ind w:hanging="252"/>
              <w:jc w:val="right"/>
              <w:rPr>
                <w:rFonts w:ascii="Arial" w:hAnsi="Arial" w:cs="Arial"/>
                <w:sz w:val="19"/>
                <w:szCs w:val="19"/>
              </w:rPr>
            </w:pPr>
            <w:r>
              <w:rPr>
                <w:rFonts w:ascii="Arial" w:hAnsi="Arial" w:cs="Arial"/>
                <w:sz w:val="19"/>
                <w:szCs w:val="19"/>
              </w:rPr>
              <w:t>42,303</w:t>
            </w:r>
          </w:p>
        </w:tc>
        <w:tc>
          <w:tcPr>
            <w:tcW w:w="133" w:type="pct"/>
            <w:tcBorders>
              <w:bottom w:val="nil"/>
            </w:tcBorders>
            <w:vAlign w:val="bottom"/>
          </w:tcPr>
          <w:p w14:paraId="49063F51" w14:textId="77777777" w:rsidR="00ED6F39" w:rsidRPr="00ED6F39" w:rsidRDefault="00ED6F39" w:rsidP="003314AE">
            <w:pPr>
              <w:tabs>
                <w:tab w:val="decimal" w:pos="-11205"/>
              </w:tabs>
              <w:spacing w:before="60" w:after="30" w:line="276" w:lineRule="auto"/>
              <w:jc w:val="right"/>
              <w:rPr>
                <w:rFonts w:ascii="Arial" w:hAnsi="Arial" w:cs="Arial"/>
                <w:sz w:val="19"/>
                <w:szCs w:val="19"/>
              </w:rPr>
            </w:pPr>
          </w:p>
        </w:tc>
        <w:tc>
          <w:tcPr>
            <w:tcW w:w="704" w:type="pct"/>
            <w:tcBorders>
              <w:bottom w:val="nil"/>
            </w:tcBorders>
            <w:vAlign w:val="bottom"/>
          </w:tcPr>
          <w:p w14:paraId="0FB7EBF5" w14:textId="4FB740D4" w:rsidR="0057401A" w:rsidRPr="0057401A" w:rsidRDefault="0057401A" w:rsidP="003314AE">
            <w:pPr>
              <w:spacing w:before="60" w:after="30" w:line="276" w:lineRule="auto"/>
              <w:jc w:val="right"/>
              <w:rPr>
                <w:rFonts w:ascii="Arial" w:hAnsi="Arial" w:cs="Arial"/>
                <w:sz w:val="19"/>
                <w:szCs w:val="19"/>
              </w:rPr>
            </w:pPr>
            <w:r>
              <w:rPr>
                <w:rFonts w:ascii="Arial" w:hAnsi="Arial" w:cs="Arial"/>
                <w:sz w:val="19"/>
                <w:szCs w:val="19"/>
              </w:rPr>
              <w:t>192,721</w:t>
            </w:r>
          </w:p>
        </w:tc>
      </w:tr>
      <w:tr w:rsidR="003314AE" w:rsidRPr="000C06BE" w14:paraId="0AFBADAE" w14:textId="77777777" w:rsidTr="003314AE">
        <w:trPr>
          <w:cantSplit/>
        </w:trPr>
        <w:tc>
          <w:tcPr>
            <w:tcW w:w="1821" w:type="pct"/>
          </w:tcPr>
          <w:p w14:paraId="56869C8F" w14:textId="7FA6AB09" w:rsidR="00ED6F39" w:rsidRPr="000C06BE" w:rsidRDefault="00ED6F39" w:rsidP="003314AE">
            <w:pPr>
              <w:pStyle w:val="BodyText"/>
              <w:tabs>
                <w:tab w:val="left" w:pos="162"/>
              </w:tabs>
              <w:spacing w:before="60" w:after="30" w:line="276" w:lineRule="auto"/>
              <w:ind w:left="-122" w:right="-1485" w:firstLine="122"/>
              <w:rPr>
                <w:rFonts w:ascii="Arial" w:hAnsi="Arial" w:cs="Arial"/>
                <w:sz w:val="19"/>
                <w:szCs w:val="19"/>
                <w:cs/>
              </w:rPr>
            </w:pPr>
            <w:r w:rsidRPr="000C06BE">
              <w:rPr>
                <w:rFonts w:ascii="Arial" w:hAnsi="Arial" w:cs="Arial"/>
                <w:sz w:val="19"/>
                <w:szCs w:val="19"/>
              </w:rPr>
              <w:t xml:space="preserve">Weighted average number of </w:t>
            </w:r>
            <w:r w:rsidR="00445583">
              <w:rPr>
                <w:rFonts w:ascii="Arial" w:hAnsi="Arial" w:cs="Arial"/>
                <w:sz w:val="19"/>
                <w:szCs w:val="19"/>
              </w:rPr>
              <w:br/>
            </w:r>
            <w:r w:rsidR="00445583" w:rsidRPr="000C06BE">
              <w:rPr>
                <w:rFonts w:ascii="Arial" w:hAnsi="Arial" w:cs="Arial"/>
                <w:sz w:val="19"/>
                <w:szCs w:val="19"/>
              </w:rPr>
              <w:t xml:space="preserve">    </w:t>
            </w:r>
            <w:r w:rsidR="00445583">
              <w:rPr>
                <w:rFonts w:ascii="Arial" w:hAnsi="Arial" w:cs="Arial"/>
                <w:sz w:val="19"/>
                <w:szCs w:val="19"/>
              </w:rPr>
              <w:t xml:space="preserve">  </w:t>
            </w:r>
            <w:r w:rsidRPr="000C06BE">
              <w:rPr>
                <w:rFonts w:ascii="Arial" w:hAnsi="Arial" w:cs="Arial"/>
                <w:sz w:val="19"/>
                <w:szCs w:val="19"/>
              </w:rPr>
              <w:t>ordinary shares</w:t>
            </w:r>
          </w:p>
        </w:tc>
        <w:tc>
          <w:tcPr>
            <w:tcW w:w="684" w:type="pct"/>
            <w:tcBorders>
              <w:top w:val="nil"/>
              <w:bottom w:val="single" w:sz="4" w:space="0" w:color="auto"/>
            </w:tcBorders>
            <w:vAlign w:val="bottom"/>
          </w:tcPr>
          <w:p w14:paraId="0530FFC8" w14:textId="1F9E0D5B" w:rsidR="000F2E57" w:rsidRPr="000F2E57" w:rsidRDefault="005C7ADD" w:rsidP="003314AE">
            <w:pPr>
              <w:spacing w:before="60" w:after="30" w:line="276" w:lineRule="auto"/>
              <w:jc w:val="right"/>
              <w:rPr>
                <w:rFonts w:ascii="Arial" w:hAnsi="Arial" w:cs="Arial"/>
                <w:sz w:val="19"/>
                <w:szCs w:val="19"/>
              </w:rPr>
            </w:pPr>
            <w:r>
              <w:rPr>
                <w:rFonts w:ascii="Arial" w:hAnsi="Arial" w:cs="Arial"/>
                <w:sz w:val="19"/>
                <w:szCs w:val="19"/>
              </w:rPr>
              <w:t>3,997,</w:t>
            </w:r>
            <w:r w:rsidR="00B22CB8">
              <w:rPr>
                <w:rFonts w:ascii="Arial" w:hAnsi="Arial" w:cs="Arial"/>
                <w:sz w:val="19"/>
                <w:szCs w:val="19"/>
              </w:rPr>
              <w:t>865</w:t>
            </w:r>
          </w:p>
        </w:tc>
        <w:tc>
          <w:tcPr>
            <w:tcW w:w="133" w:type="pct"/>
            <w:tcBorders>
              <w:top w:val="nil"/>
              <w:bottom w:val="nil"/>
            </w:tcBorders>
            <w:vAlign w:val="bottom"/>
          </w:tcPr>
          <w:p w14:paraId="43D1495D" w14:textId="77777777" w:rsidR="00ED6F39" w:rsidRPr="00ED6F39" w:rsidRDefault="00ED6F39" w:rsidP="003314AE">
            <w:pPr>
              <w:tabs>
                <w:tab w:val="decimal" w:pos="-11205"/>
              </w:tabs>
              <w:spacing w:before="60" w:after="30" w:line="276" w:lineRule="auto"/>
              <w:jc w:val="right"/>
              <w:rPr>
                <w:rFonts w:ascii="Arial" w:hAnsi="Arial" w:cs="Arial"/>
                <w:sz w:val="19"/>
                <w:szCs w:val="19"/>
              </w:rPr>
            </w:pPr>
          </w:p>
        </w:tc>
        <w:tc>
          <w:tcPr>
            <w:tcW w:w="693" w:type="pct"/>
            <w:tcBorders>
              <w:top w:val="nil"/>
              <w:bottom w:val="single" w:sz="4" w:space="0" w:color="auto"/>
            </w:tcBorders>
            <w:shd w:val="clear" w:color="auto" w:fill="auto"/>
            <w:vAlign w:val="bottom"/>
          </w:tcPr>
          <w:p w14:paraId="4EF846FB" w14:textId="4FBED0E8" w:rsidR="000F2E57" w:rsidRPr="000F2E57" w:rsidRDefault="00B34421" w:rsidP="003314AE">
            <w:pPr>
              <w:spacing w:before="60" w:after="30" w:line="276" w:lineRule="auto"/>
              <w:jc w:val="right"/>
              <w:rPr>
                <w:rFonts w:ascii="Arial" w:hAnsi="Arial" w:cs="Arial"/>
                <w:sz w:val="19"/>
                <w:szCs w:val="19"/>
              </w:rPr>
            </w:pPr>
            <w:r>
              <w:rPr>
                <w:rFonts w:ascii="Arial" w:hAnsi="Arial" w:cs="Arial"/>
                <w:sz w:val="19"/>
                <w:szCs w:val="19"/>
              </w:rPr>
              <w:t>3,</w:t>
            </w:r>
            <w:r w:rsidR="00B032A8">
              <w:rPr>
                <w:rFonts w:ascii="Arial" w:hAnsi="Arial" w:cs="Arial"/>
                <w:sz w:val="19"/>
                <w:szCs w:val="19"/>
              </w:rPr>
              <w:t>582,49</w:t>
            </w:r>
            <w:r w:rsidR="009B7130">
              <w:rPr>
                <w:rFonts w:ascii="Arial" w:hAnsi="Arial" w:cs="Arial"/>
                <w:sz w:val="19"/>
                <w:szCs w:val="19"/>
              </w:rPr>
              <w:t>8</w:t>
            </w:r>
          </w:p>
        </w:tc>
        <w:tc>
          <w:tcPr>
            <w:tcW w:w="133" w:type="pct"/>
            <w:tcBorders>
              <w:top w:val="nil"/>
              <w:bottom w:val="nil"/>
            </w:tcBorders>
            <w:shd w:val="clear" w:color="auto" w:fill="auto"/>
            <w:vAlign w:val="bottom"/>
          </w:tcPr>
          <w:p w14:paraId="25C7EEFD" w14:textId="77777777" w:rsidR="00ED6F39" w:rsidRPr="00ED6F39" w:rsidRDefault="00ED6F39" w:rsidP="003314AE">
            <w:pPr>
              <w:tabs>
                <w:tab w:val="decimal" w:pos="-11205"/>
              </w:tabs>
              <w:spacing w:before="60" w:after="30" w:line="276" w:lineRule="auto"/>
              <w:jc w:val="right"/>
              <w:rPr>
                <w:rFonts w:ascii="Arial" w:hAnsi="Arial" w:cs="Arial"/>
                <w:sz w:val="19"/>
                <w:szCs w:val="19"/>
              </w:rPr>
            </w:pPr>
          </w:p>
        </w:tc>
        <w:tc>
          <w:tcPr>
            <w:tcW w:w="699" w:type="pct"/>
            <w:tcBorders>
              <w:top w:val="nil"/>
              <w:bottom w:val="single" w:sz="4" w:space="0" w:color="auto"/>
            </w:tcBorders>
            <w:shd w:val="clear" w:color="auto" w:fill="auto"/>
            <w:vAlign w:val="bottom"/>
          </w:tcPr>
          <w:p w14:paraId="022837A8" w14:textId="490DFDB1" w:rsidR="0057401A" w:rsidRPr="0057401A" w:rsidRDefault="00B22CB8" w:rsidP="003314AE">
            <w:pPr>
              <w:spacing w:before="60" w:after="30" w:line="276" w:lineRule="auto"/>
              <w:jc w:val="right"/>
              <w:rPr>
                <w:rFonts w:ascii="Arial" w:hAnsi="Arial" w:cs="Arial"/>
                <w:sz w:val="19"/>
                <w:szCs w:val="19"/>
              </w:rPr>
            </w:pPr>
            <w:r>
              <w:rPr>
                <w:rFonts w:ascii="Arial" w:hAnsi="Arial" w:cs="Arial"/>
                <w:sz w:val="19"/>
                <w:szCs w:val="19"/>
              </w:rPr>
              <w:t>3,997,865</w:t>
            </w:r>
          </w:p>
        </w:tc>
        <w:tc>
          <w:tcPr>
            <w:tcW w:w="133" w:type="pct"/>
            <w:tcBorders>
              <w:top w:val="nil"/>
              <w:bottom w:val="nil"/>
            </w:tcBorders>
            <w:shd w:val="clear" w:color="auto" w:fill="auto"/>
            <w:vAlign w:val="bottom"/>
          </w:tcPr>
          <w:p w14:paraId="5BEBD00B" w14:textId="77777777" w:rsidR="00ED6F39" w:rsidRPr="00ED6F39" w:rsidRDefault="00ED6F39" w:rsidP="003314AE">
            <w:pPr>
              <w:tabs>
                <w:tab w:val="decimal" w:pos="-11205"/>
              </w:tabs>
              <w:spacing w:before="60" w:after="30" w:line="276" w:lineRule="auto"/>
              <w:jc w:val="right"/>
              <w:rPr>
                <w:rFonts w:ascii="Arial" w:hAnsi="Arial" w:cs="Arial"/>
                <w:sz w:val="19"/>
                <w:szCs w:val="19"/>
              </w:rPr>
            </w:pPr>
          </w:p>
        </w:tc>
        <w:tc>
          <w:tcPr>
            <w:tcW w:w="704" w:type="pct"/>
            <w:tcBorders>
              <w:top w:val="nil"/>
              <w:bottom w:val="single" w:sz="4" w:space="0" w:color="auto"/>
            </w:tcBorders>
            <w:shd w:val="clear" w:color="auto" w:fill="auto"/>
            <w:vAlign w:val="bottom"/>
          </w:tcPr>
          <w:p w14:paraId="00990FB1" w14:textId="37FB5952" w:rsidR="0057401A" w:rsidRPr="0057401A" w:rsidRDefault="00211554" w:rsidP="003314AE">
            <w:pPr>
              <w:spacing w:before="60" w:after="30" w:line="276" w:lineRule="auto"/>
              <w:jc w:val="right"/>
              <w:rPr>
                <w:rFonts w:ascii="Arial" w:hAnsi="Arial" w:cs="Arial"/>
                <w:sz w:val="19"/>
                <w:szCs w:val="19"/>
              </w:rPr>
            </w:pPr>
            <w:r>
              <w:rPr>
                <w:rFonts w:ascii="Arial" w:hAnsi="Arial" w:cs="Arial"/>
                <w:sz w:val="19"/>
                <w:szCs w:val="19"/>
              </w:rPr>
              <w:t>3,582,499</w:t>
            </w:r>
          </w:p>
        </w:tc>
      </w:tr>
      <w:tr w:rsidR="003314AE" w:rsidRPr="000C06BE" w14:paraId="76840FAD" w14:textId="77777777" w:rsidTr="003314AE">
        <w:trPr>
          <w:cantSplit/>
        </w:trPr>
        <w:tc>
          <w:tcPr>
            <w:tcW w:w="1821" w:type="pct"/>
            <w:tcBorders>
              <w:bottom w:val="nil"/>
            </w:tcBorders>
          </w:tcPr>
          <w:p w14:paraId="74429E69" w14:textId="77777777" w:rsidR="00ED6F39" w:rsidRPr="000C06BE" w:rsidRDefault="00ED6F39" w:rsidP="003314AE">
            <w:pPr>
              <w:pStyle w:val="BodyText"/>
              <w:tabs>
                <w:tab w:val="left" w:pos="162"/>
              </w:tabs>
              <w:spacing w:before="60" w:after="30" w:line="276" w:lineRule="auto"/>
              <w:ind w:left="-122" w:right="-1485" w:firstLine="122"/>
              <w:rPr>
                <w:rFonts w:ascii="Arial" w:hAnsi="Arial" w:cs="Arial"/>
                <w:sz w:val="19"/>
                <w:szCs w:val="19"/>
                <w:cs/>
              </w:rPr>
            </w:pPr>
            <w:r w:rsidRPr="000C06BE">
              <w:rPr>
                <w:rFonts w:ascii="Arial" w:hAnsi="Arial" w:cs="Arial"/>
                <w:sz w:val="19"/>
                <w:szCs w:val="19"/>
                <w:lang w:val="en-GB"/>
              </w:rPr>
              <w:t>Profit (Baht per share)</w:t>
            </w:r>
          </w:p>
        </w:tc>
        <w:tc>
          <w:tcPr>
            <w:tcW w:w="684" w:type="pct"/>
            <w:tcBorders>
              <w:bottom w:val="single" w:sz="12" w:space="0" w:color="auto"/>
            </w:tcBorders>
          </w:tcPr>
          <w:p w14:paraId="3AC4224F" w14:textId="415411D4" w:rsidR="00ED6F39" w:rsidRPr="00ED6F39" w:rsidRDefault="000F2E57" w:rsidP="003314AE">
            <w:pPr>
              <w:tabs>
                <w:tab w:val="decimal" w:pos="-11205"/>
              </w:tabs>
              <w:spacing w:before="60" w:after="30" w:line="276" w:lineRule="auto"/>
              <w:jc w:val="right"/>
              <w:rPr>
                <w:rFonts w:ascii="Arial" w:hAnsi="Arial" w:cs="Arial"/>
                <w:sz w:val="19"/>
                <w:szCs w:val="19"/>
                <w:cs/>
              </w:rPr>
            </w:pPr>
            <w:r>
              <w:rPr>
                <w:rFonts w:ascii="Arial" w:hAnsi="Arial" w:cs="Arial"/>
                <w:sz w:val="19"/>
                <w:szCs w:val="19"/>
              </w:rPr>
              <w:t>0.00</w:t>
            </w:r>
            <w:r w:rsidR="00B22CB8">
              <w:rPr>
                <w:rFonts w:ascii="Arial" w:hAnsi="Arial" w:cs="Arial"/>
                <w:sz w:val="19"/>
                <w:szCs w:val="19"/>
              </w:rPr>
              <w:t>88</w:t>
            </w:r>
          </w:p>
        </w:tc>
        <w:tc>
          <w:tcPr>
            <w:tcW w:w="133" w:type="pct"/>
            <w:tcBorders>
              <w:bottom w:val="nil"/>
            </w:tcBorders>
          </w:tcPr>
          <w:p w14:paraId="1165122F" w14:textId="77777777" w:rsidR="00ED6F39" w:rsidRPr="00ED6F39" w:rsidRDefault="00ED6F39" w:rsidP="003314AE">
            <w:pPr>
              <w:tabs>
                <w:tab w:val="decimal" w:pos="-11205"/>
              </w:tabs>
              <w:spacing w:before="60" w:after="30" w:line="276" w:lineRule="auto"/>
              <w:jc w:val="right"/>
              <w:rPr>
                <w:rFonts w:ascii="Arial" w:hAnsi="Arial" w:cs="Arial"/>
                <w:sz w:val="19"/>
                <w:szCs w:val="19"/>
              </w:rPr>
            </w:pPr>
          </w:p>
        </w:tc>
        <w:tc>
          <w:tcPr>
            <w:tcW w:w="693" w:type="pct"/>
            <w:tcBorders>
              <w:bottom w:val="single" w:sz="12" w:space="0" w:color="auto"/>
            </w:tcBorders>
          </w:tcPr>
          <w:p w14:paraId="6D77549C" w14:textId="32508961" w:rsidR="00ED6F39" w:rsidRPr="00ED6F39" w:rsidRDefault="000F2E57" w:rsidP="003314AE">
            <w:pPr>
              <w:tabs>
                <w:tab w:val="decimal" w:pos="-11205"/>
              </w:tabs>
              <w:spacing w:before="60" w:after="30" w:line="276" w:lineRule="auto"/>
              <w:jc w:val="right"/>
              <w:rPr>
                <w:rFonts w:ascii="Arial" w:hAnsi="Arial" w:cs="Arial"/>
                <w:sz w:val="19"/>
                <w:szCs w:val="19"/>
                <w:cs/>
              </w:rPr>
            </w:pPr>
            <w:r>
              <w:rPr>
                <w:rFonts w:ascii="Arial" w:hAnsi="Arial" w:cs="Arial"/>
                <w:sz w:val="19"/>
                <w:szCs w:val="19"/>
              </w:rPr>
              <w:t>0.</w:t>
            </w:r>
            <w:r w:rsidR="00B34421">
              <w:rPr>
                <w:rFonts w:ascii="Arial" w:hAnsi="Arial" w:cs="Arial"/>
                <w:sz w:val="19"/>
                <w:szCs w:val="19"/>
              </w:rPr>
              <w:t>2</w:t>
            </w:r>
            <w:r w:rsidR="00B032A8">
              <w:rPr>
                <w:rFonts w:ascii="Arial" w:hAnsi="Arial" w:cs="Arial"/>
                <w:sz w:val="19"/>
                <w:szCs w:val="19"/>
              </w:rPr>
              <w:t>172</w:t>
            </w:r>
          </w:p>
        </w:tc>
        <w:tc>
          <w:tcPr>
            <w:tcW w:w="133" w:type="pct"/>
            <w:tcBorders>
              <w:bottom w:val="nil"/>
            </w:tcBorders>
          </w:tcPr>
          <w:p w14:paraId="15F5E613" w14:textId="77777777" w:rsidR="00ED6F39" w:rsidRPr="00ED6F39" w:rsidRDefault="00ED6F39" w:rsidP="003314AE">
            <w:pPr>
              <w:tabs>
                <w:tab w:val="decimal" w:pos="-11205"/>
              </w:tabs>
              <w:spacing w:before="60" w:after="30" w:line="276" w:lineRule="auto"/>
              <w:rPr>
                <w:rFonts w:ascii="Arial" w:hAnsi="Arial" w:cs="Arial"/>
                <w:sz w:val="19"/>
                <w:szCs w:val="19"/>
              </w:rPr>
            </w:pPr>
          </w:p>
        </w:tc>
        <w:tc>
          <w:tcPr>
            <w:tcW w:w="699" w:type="pct"/>
            <w:tcBorders>
              <w:bottom w:val="single" w:sz="12" w:space="0" w:color="auto"/>
            </w:tcBorders>
          </w:tcPr>
          <w:p w14:paraId="1588350E" w14:textId="4F5897D6" w:rsidR="00ED6F39" w:rsidRPr="00ED6F39" w:rsidRDefault="0057401A" w:rsidP="003314AE">
            <w:pPr>
              <w:tabs>
                <w:tab w:val="decimal" w:pos="-11205"/>
              </w:tabs>
              <w:spacing w:before="60" w:after="30" w:line="276" w:lineRule="auto"/>
              <w:jc w:val="right"/>
              <w:rPr>
                <w:rFonts w:ascii="Arial" w:hAnsi="Arial" w:cs="Arial"/>
                <w:sz w:val="19"/>
                <w:szCs w:val="19"/>
              </w:rPr>
            </w:pPr>
            <w:r>
              <w:rPr>
                <w:rFonts w:ascii="Arial" w:hAnsi="Arial" w:cs="Arial"/>
                <w:sz w:val="19"/>
                <w:szCs w:val="19"/>
              </w:rPr>
              <w:t>0.0</w:t>
            </w:r>
            <w:r w:rsidR="00B22CB8">
              <w:rPr>
                <w:rFonts w:ascii="Arial" w:hAnsi="Arial" w:cs="Arial"/>
                <w:sz w:val="19"/>
                <w:szCs w:val="19"/>
              </w:rPr>
              <w:t>106</w:t>
            </w:r>
          </w:p>
        </w:tc>
        <w:tc>
          <w:tcPr>
            <w:tcW w:w="133" w:type="pct"/>
            <w:tcBorders>
              <w:bottom w:val="nil"/>
            </w:tcBorders>
          </w:tcPr>
          <w:p w14:paraId="25681EDF" w14:textId="77777777" w:rsidR="00ED6F39" w:rsidRPr="00ED6F39" w:rsidRDefault="00ED6F39" w:rsidP="003314AE">
            <w:pPr>
              <w:tabs>
                <w:tab w:val="decimal" w:pos="-11205"/>
              </w:tabs>
              <w:spacing w:before="60" w:after="30" w:line="276" w:lineRule="auto"/>
              <w:jc w:val="right"/>
              <w:rPr>
                <w:rFonts w:ascii="Arial" w:hAnsi="Arial" w:cs="Arial"/>
                <w:sz w:val="19"/>
                <w:szCs w:val="19"/>
              </w:rPr>
            </w:pPr>
          </w:p>
        </w:tc>
        <w:tc>
          <w:tcPr>
            <w:tcW w:w="704" w:type="pct"/>
            <w:tcBorders>
              <w:bottom w:val="single" w:sz="12" w:space="0" w:color="auto"/>
            </w:tcBorders>
          </w:tcPr>
          <w:p w14:paraId="2675211D" w14:textId="2E571B9A" w:rsidR="00ED6F39" w:rsidRPr="00ED6F39" w:rsidRDefault="0094135E" w:rsidP="003314AE">
            <w:pPr>
              <w:tabs>
                <w:tab w:val="decimal" w:pos="-11205"/>
              </w:tabs>
              <w:spacing w:before="60" w:after="30" w:line="276" w:lineRule="auto"/>
              <w:jc w:val="right"/>
              <w:rPr>
                <w:rFonts w:ascii="Arial" w:hAnsi="Arial" w:cs="Arial"/>
                <w:sz w:val="19"/>
                <w:szCs w:val="19"/>
              </w:rPr>
            </w:pPr>
            <w:r>
              <w:rPr>
                <w:rFonts w:ascii="Arial" w:hAnsi="Arial" w:cs="Arial"/>
                <w:sz w:val="19"/>
                <w:szCs w:val="19"/>
              </w:rPr>
              <w:t>0.05</w:t>
            </w:r>
            <w:r w:rsidR="00211554">
              <w:rPr>
                <w:rFonts w:ascii="Arial" w:hAnsi="Arial" w:cs="Arial"/>
                <w:sz w:val="19"/>
                <w:szCs w:val="19"/>
              </w:rPr>
              <w:t>38</w:t>
            </w:r>
          </w:p>
        </w:tc>
      </w:tr>
    </w:tbl>
    <w:p w14:paraId="5C2CF524" w14:textId="77777777" w:rsidR="000C06BE" w:rsidRPr="00FD4C7B" w:rsidRDefault="000C06BE" w:rsidP="00387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theme="minorBidi"/>
          <w:sz w:val="19"/>
          <w:szCs w:val="19"/>
          <w:cs/>
        </w:rPr>
      </w:pPr>
    </w:p>
    <w:p w14:paraId="46420034" w14:textId="0357359F" w:rsidR="00446AF4" w:rsidRPr="00C622AF" w:rsidRDefault="00446AF4" w:rsidP="00C6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textAlignment w:val="baseline"/>
        <w:rPr>
          <w:rFonts w:ascii="Arial" w:hAnsi="Arial" w:cs="Arial"/>
          <w:sz w:val="19"/>
          <w:szCs w:val="19"/>
          <w:lang w:val="en-GB"/>
        </w:rPr>
      </w:pPr>
      <w:r w:rsidRPr="00C622AF">
        <w:rPr>
          <w:rFonts w:ascii="Arial" w:hAnsi="Arial" w:cs="Arial"/>
          <w:sz w:val="19"/>
          <w:szCs w:val="19"/>
          <w:lang w:val="en-GB"/>
        </w:rPr>
        <w:t>There is no potential dilution in earnings per share from warrant exercising because the average share price during this period was lower than the exercise price. The Company</w:t>
      </w:r>
      <w:r w:rsidR="00DB4153" w:rsidRPr="00C622AF">
        <w:rPr>
          <w:rFonts w:ascii="Arial" w:hAnsi="Arial" w:cs="Arial"/>
          <w:sz w:val="19"/>
          <w:szCs w:val="19"/>
          <w:lang w:val="en-GB"/>
        </w:rPr>
        <w:t>,</w:t>
      </w:r>
      <w:r w:rsidR="004E5812">
        <w:rPr>
          <w:rFonts w:ascii="Arial" w:hAnsi="Arial" w:cs="Arial"/>
          <w:sz w:val="19"/>
          <w:szCs w:val="19"/>
          <w:lang w:val="en-GB"/>
        </w:rPr>
        <w:t xml:space="preserve"> </w:t>
      </w:r>
      <w:r w:rsidRPr="00C622AF">
        <w:rPr>
          <w:rFonts w:ascii="Arial" w:hAnsi="Arial" w:cs="Arial"/>
          <w:sz w:val="19"/>
          <w:szCs w:val="19"/>
          <w:lang w:val="en-GB"/>
        </w:rPr>
        <w:t>therefore, has not included the diluted earnings (loss) per share in the statement of profit or loss.</w:t>
      </w:r>
    </w:p>
    <w:p w14:paraId="60811151" w14:textId="528244F0" w:rsidR="00C622AF" w:rsidRDefault="00C622AF" w:rsidP="00C6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9"/>
          <w:szCs w:val="19"/>
        </w:rPr>
      </w:pPr>
    </w:p>
    <w:p w14:paraId="6A9B9655" w14:textId="6B935CF1" w:rsidR="00C622AF" w:rsidRDefault="00C622AF" w:rsidP="00C6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9"/>
          <w:szCs w:val="19"/>
        </w:rPr>
      </w:pPr>
    </w:p>
    <w:p w14:paraId="0F616916" w14:textId="27093B3F" w:rsidR="00623F11" w:rsidRDefault="00623F11" w:rsidP="00C6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9"/>
          <w:szCs w:val="19"/>
        </w:rPr>
      </w:pPr>
    </w:p>
    <w:p w14:paraId="2832B9F4" w14:textId="77777777" w:rsidR="00623F11" w:rsidRDefault="00623F11" w:rsidP="00C6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textAlignment w:val="baseline"/>
        <w:rPr>
          <w:rFonts w:ascii="Arial" w:hAnsi="Arial" w:cs="Arial"/>
          <w:sz w:val="19"/>
          <w:szCs w:val="19"/>
        </w:rPr>
      </w:pPr>
    </w:p>
    <w:p w14:paraId="33803AFA" w14:textId="18AEEF59" w:rsidR="002D0BB1" w:rsidRPr="00FD4C7B" w:rsidRDefault="00824873" w:rsidP="005E3BC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FD4C7B">
        <w:rPr>
          <w:rFonts w:ascii="Arial" w:hAnsi="Arial" w:cs="Arial"/>
          <w:b/>
          <w:bCs/>
          <w:caps/>
          <w:sz w:val="19"/>
          <w:szCs w:val="19"/>
        </w:rPr>
        <w:t>SEGMENT</w:t>
      </w:r>
      <w:r w:rsidR="00CD655B" w:rsidRPr="00FD4C7B">
        <w:rPr>
          <w:rFonts w:ascii="Arial" w:hAnsi="Arial" w:cs="Arial"/>
          <w:b/>
          <w:bCs/>
          <w:caps/>
          <w:sz w:val="19"/>
          <w:szCs w:val="19"/>
        </w:rPr>
        <w:t>s</w:t>
      </w:r>
      <w:r w:rsidR="000C1654" w:rsidRPr="00FD4C7B">
        <w:rPr>
          <w:rFonts w:ascii="Arial" w:hAnsi="Arial" w:cs="Arial"/>
          <w:b/>
          <w:bCs/>
          <w:caps/>
          <w:sz w:val="19"/>
          <w:szCs w:val="19"/>
        </w:rPr>
        <w:t xml:space="preserve"> REPORTING</w:t>
      </w:r>
    </w:p>
    <w:p w14:paraId="5963504D" w14:textId="77777777" w:rsidR="002D0BB1" w:rsidRPr="00FD4C7B"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8"/>
          <w:szCs w:val="18"/>
          <w:u w:val="single"/>
        </w:rPr>
      </w:pPr>
    </w:p>
    <w:p w14:paraId="64D0CCF8" w14:textId="0047303A" w:rsidR="003E53CA" w:rsidRPr="00FD4C7B" w:rsidRDefault="006350A4" w:rsidP="00676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 w:val="left" w:pos="9214"/>
        </w:tabs>
        <w:spacing w:line="360" w:lineRule="auto"/>
        <w:ind w:left="441" w:right="-3"/>
        <w:jc w:val="thaiDistribute"/>
        <w:rPr>
          <w:rFonts w:ascii="Arial" w:hAnsi="Arial" w:cstheme="minorBidi"/>
          <w:sz w:val="19"/>
          <w:szCs w:val="19"/>
        </w:rPr>
      </w:pPr>
      <w:r w:rsidRPr="0024263C">
        <w:rPr>
          <w:rFonts w:ascii="Arial" w:hAnsi="Arial" w:cs="Arial"/>
          <w:spacing w:val="-6"/>
          <w:sz w:val="19"/>
          <w:szCs w:val="19"/>
        </w:rPr>
        <w:t>The Company</w:t>
      </w:r>
      <w:r w:rsidR="002A7464" w:rsidRPr="0024263C">
        <w:rPr>
          <w:rFonts w:ascii="Arial" w:hAnsi="Arial" w:cs="Arial"/>
          <w:spacing w:val="-6"/>
          <w:sz w:val="19"/>
          <w:szCs w:val="19"/>
        </w:rPr>
        <w:t>’s</w:t>
      </w:r>
      <w:r w:rsidRPr="0024263C">
        <w:rPr>
          <w:rFonts w:ascii="Arial" w:hAnsi="Arial" w:cs="Arial"/>
          <w:spacing w:val="-6"/>
          <w:sz w:val="19"/>
          <w:szCs w:val="19"/>
        </w:rPr>
        <w:t xml:space="preserve"> and subsidia</w:t>
      </w:r>
      <w:r w:rsidR="006B461E" w:rsidRPr="0024263C">
        <w:rPr>
          <w:rFonts w:ascii="Arial" w:hAnsi="Arial" w:cs="Arial"/>
          <w:spacing w:val="-6"/>
          <w:sz w:val="19"/>
          <w:szCs w:val="19"/>
        </w:rPr>
        <w:t>ry</w:t>
      </w:r>
      <w:r w:rsidRPr="0024263C">
        <w:rPr>
          <w:rFonts w:ascii="Arial" w:hAnsi="Arial" w:cs="Arial"/>
          <w:spacing w:val="-6"/>
          <w:sz w:val="19"/>
          <w:szCs w:val="19"/>
        </w:rPr>
        <w:t xml:space="preserve"> business operations are classified into two principal segments: </w:t>
      </w:r>
      <w:r w:rsidR="0024263C" w:rsidRPr="0024263C">
        <w:rPr>
          <w:rFonts w:ascii="Arial" w:hAnsi="Arial" w:cs="Arial"/>
          <w:spacing w:val="-6"/>
          <w:sz w:val="19"/>
          <w:szCs w:val="19"/>
        </w:rPr>
        <w:t>(</w:t>
      </w:r>
      <w:r w:rsidRPr="0024263C">
        <w:rPr>
          <w:rFonts w:ascii="Arial" w:hAnsi="Arial" w:cs="Arial"/>
          <w:spacing w:val="-6"/>
          <w:sz w:val="19"/>
          <w:szCs w:val="19"/>
        </w:rPr>
        <w:t>1) Distributor</w:t>
      </w:r>
      <w:r w:rsidRPr="00FD4C7B">
        <w:rPr>
          <w:rFonts w:ascii="Arial" w:hAnsi="Arial" w:cs="Arial"/>
          <w:sz w:val="19"/>
          <w:szCs w:val="19"/>
        </w:rPr>
        <w:t xml:space="preserve"> </w:t>
      </w:r>
      <w:r w:rsidR="0024263C">
        <w:rPr>
          <w:rFonts w:ascii="Arial" w:hAnsi="Arial" w:cs="Arial"/>
          <w:sz w:val="19"/>
          <w:szCs w:val="19"/>
        </w:rPr>
        <w:br/>
      </w:r>
      <w:r w:rsidRPr="00FD4C7B">
        <w:rPr>
          <w:rFonts w:ascii="Arial" w:hAnsi="Arial" w:cs="Arial"/>
          <w:sz w:val="19"/>
          <w:szCs w:val="19"/>
        </w:rPr>
        <w:t>of medical devices and equipment and (2) Beauty treatments. The main geographical area of their operations is Thailand. Segment</w:t>
      </w:r>
      <w:r w:rsidR="002A7464" w:rsidRPr="00FD4C7B">
        <w:rPr>
          <w:rFonts w:ascii="Arial" w:hAnsi="Arial" w:cs="Arial"/>
          <w:sz w:val="19"/>
          <w:szCs w:val="19"/>
        </w:rPr>
        <w:t>al</w:t>
      </w:r>
      <w:r w:rsidRPr="00FD4C7B">
        <w:rPr>
          <w:rFonts w:ascii="Arial" w:hAnsi="Arial" w:cs="Arial"/>
          <w:sz w:val="19"/>
          <w:szCs w:val="19"/>
        </w:rPr>
        <w:t xml:space="preserve"> performance is considered by revenues and gross profit of each segment and is also measured based on the group operating profit or loss, on a basis consistent with that used to measure operating profit or loss in the financial statements. Below is the revenue and gross profit by segment of the Company and subsidiaries for the three-month </w:t>
      </w:r>
      <w:r w:rsidR="00944700" w:rsidRPr="00FD4C7B">
        <w:rPr>
          <w:rFonts w:ascii="Arial" w:hAnsi="Arial" w:cs="Arial"/>
          <w:sz w:val="19"/>
          <w:szCs w:val="19"/>
        </w:rPr>
        <w:t xml:space="preserve">and </w:t>
      </w:r>
      <w:r w:rsidR="0024263C">
        <w:rPr>
          <w:rFonts w:ascii="Arial" w:hAnsi="Arial" w:cs="Arial"/>
          <w:sz w:val="19"/>
          <w:szCs w:val="19"/>
        </w:rPr>
        <w:t>nine</w:t>
      </w:r>
      <w:r w:rsidR="00944700" w:rsidRPr="00FD4C7B">
        <w:rPr>
          <w:rFonts w:ascii="Arial" w:hAnsi="Arial" w:cs="Arial"/>
          <w:sz w:val="19"/>
          <w:szCs w:val="19"/>
        </w:rPr>
        <w:t xml:space="preserve">-month </w:t>
      </w:r>
      <w:r w:rsidRPr="00FD4C7B">
        <w:rPr>
          <w:rFonts w:ascii="Arial" w:hAnsi="Arial" w:cs="Arial"/>
          <w:sz w:val="19"/>
          <w:szCs w:val="19"/>
        </w:rPr>
        <w:t>periods ended</w:t>
      </w:r>
      <w:r w:rsidR="00DF47A2" w:rsidRPr="00FD4C7B">
        <w:rPr>
          <w:rFonts w:ascii="Arial" w:hAnsi="Arial" w:cs="Arial"/>
          <w:sz w:val="19"/>
          <w:szCs w:val="19"/>
        </w:rPr>
        <w:t xml:space="preserve"> </w:t>
      </w:r>
      <w:r w:rsidR="00944700" w:rsidRPr="00FD4C7B">
        <w:rPr>
          <w:rFonts w:ascii="Arial" w:hAnsi="Arial" w:cs="Arial"/>
          <w:sz w:val="19"/>
          <w:szCs w:val="19"/>
        </w:rPr>
        <w:t xml:space="preserve">30 </w:t>
      </w:r>
      <w:r w:rsidR="0024263C" w:rsidRPr="0024263C">
        <w:rPr>
          <w:rFonts w:ascii="Arial" w:hAnsi="Arial" w:cs="Arial"/>
          <w:sz w:val="19"/>
          <w:szCs w:val="19"/>
        </w:rPr>
        <w:t>September</w:t>
      </w:r>
      <w:r w:rsidR="00C54EE3" w:rsidRPr="00FD4C7B">
        <w:rPr>
          <w:rFonts w:ascii="Arial" w:hAnsi="Arial" w:cs="Arial"/>
          <w:sz w:val="19"/>
          <w:szCs w:val="19"/>
        </w:rPr>
        <w:t xml:space="preserve"> 2022</w:t>
      </w:r>
      <w:r w:rsidRPr="00FD4C7B">
        <w:rPr>
          <w:rFonts w:ascii="Arial" w:hAnsi="Arial" w:cs="Arial"/>
          <w:sz w:val="19"/>
          <w:szCs w:val="19"/>
        </w:rPr>
        <w:t xml:space="preserve"> and 20</w:t>
      </w:r>
      <w:r w:rsidR="00DF47A2" w:rsidRPr="00FD4C7B">
        <w:rPr>
          <w:rFonts w:ascii="Arial" w:hAnsi="Arial" w:cs="Arial"/>
          <w:sz w:val="19"/>
          <w:szCs w:val="19"/>
        </w:rPr>
        <w:t>2</w:t>
      </w:r>
      <w:r w:rsidR="00C54EE3" w:rsidRPr="00FD4C7B">
        <w:rPr>
          <w:rFonts w:ascii="Arial" w:hAnsi="Arial" w:cs="Arial"/>
          <w:sz w:val="19"/>
          <w:szCs w:val="19"/>
        </w:rPr>
        <w:t>1</w:t>
      </w:r>
      <w:r w:rsidRPr="00FD4C7B">
        <w:rPr>
          <w:rFonts w:ascii="Arial" w:hAnsi="Arial" w:cs="Arial"/>
          <w:sz w:val="19"/>
          <w:szCs w:val="19"/>
        </w:rPr>
        <w:t>.</w:t>
      </w:r>
    </w:p>
    <w:p w14:paraId="7CDE9D41" w14:textId="77777777" w:rsidR="00CC6DC3" w:rsidRPr="00FD4C7B" w:rsidRDefault="00CC6DC3" w:rsidP="000F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theme="minorBidi"/>
          <w:sz w:val="19"/>
          <w:szCs w:val="19"/>
        </w:rPr>
      </w:pPr>
    </w:p>
    <w:tbl>
      <w:tblPr>
        <w:tblW w:w="9198" w:type="dxa"/>
        <w:tblInd w:w="300" w:type="dxa"/>
        <w:tblLayout w:type="fixed"/>
        <w:tblLook w:val="01E0" w:firstRow="1" w:lastRow="1" w:firstColumn="1" w:lastColumn="1" w:noHBand="0" w:noVBand="0"/>
      </w:tblPr>
      <w:tblGrid>
        <w:gridCol w:w="2411"/>
        <w:gridCol w:w="862"/>
        <w:gridCol w:w="833"/>
        <w:gridCol w:w="681"/>
        <w:gridCol w:w="824"/>
        <w:gridCol w:w="851"/>
        <w:gridCol w:w="886"/>
        <w:gridCol w:w="855"/>
        <w:gridCol w:w="995"/>
      </w:tblGrid>
      <w:tr w:rsidR="00FD4C7B" w:rsidRPr="00867C5F" w14:paraId="5B95AD6F" w14:textId="77777777" w:rsidTr="00BE6E18">
        <w:trPr>
          <w:tblHeader/>
        </w:trPr>
        <w:tc>
          <w:tcPr>
            <w:tcW w:w="2411" w:type="dxa"/>
            <w:shd w:val="clear" w:color="auto" w:fill="auto"/>
            <w:vAlign w:val="bottom"/>
          </w:tcPr>
          <w:p w14:paraId="0FEE5EDB"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55" w:hanging="155"/>
              <w:rPr>
                <w:rFonts w:ascii="Arial" w:hAnsi="Arial" w:cs="Arial"/>
                <w:sz w:val="13"/>
                <w:szCs w:val="13"/>
              </w:rPr>
            </w:pPr>
          </w:p>
        </w:tc>
        <w:tc>
          <w:tcPr>
            <w:tcW w:w="6787" w:type="dxa"/>
            <w:gridSpan w:val="8"/>
            <w:shd w:val="clear" w:color="auto" w:fill="auto"/>
            <w:vAlign w:val="bottom"/>
          </w:tcPr>
          <w:p w14:paraId="46B9A903" w14:textId="3F2B833E" w:rsidR="00E84E04" w:rsidRPr="00867C5F" w:rsidRDefault="00E84E04" w:rsidP="00F515F6">
            <w:pPr>
              <w:tabs>
                <w:tab w:val="left" w:pos="540"/>
              </w:tabs>
              <w:spacing w:before="60" w:line="276" w:lineRule="auto"/>
              <w:jc w:val="right"/>
              <w:rPr>
                <w:rFonts w:ascii="Arial" w:hAnsi="Arial" w:cs="Arial"/>
                <w:sz w:val="13"/>
                <w:szCs w:val="13"/>
              </w:rPr>
            </w:pPr>
            <w:r w:rsidRPr="00867C5F">
              <w:rPr>
                <w:rFonts w:ascii="Arial" w:hAnsi="Arial" w:cs="Arial"/>
                <w:sz w:val="13"/>
                <w:szCs w:val="13"/>
              </w:rPr>
              <w:t xml:space="preserve"> (</w:t>
            </w:r>
            <w:proofErr w:type="gramStart"/>
            <w:r w:rsidRPr="00867C5F">
              <w:rPr>
                <w:rFonts w:ascii="Arial" w:hAnsi="Arial" w:cs="Arial"/>
                <w:sz w:val="13"/>
                <w:szCs w:val="13"/>
              </w:rPr>
              <w:t>Unit</w:t>
            </w:r>
            <w:r w:rsidR="001A0BF7" w:rsidRPr="00867C5F">
              <w:rPr>
                <w:rFonts w:ascii="Arial" w:hAnsi="Arial" w:cs="Arial"/>
                <w:sz w:val="13"/>
                <w:szCs w:val="13"/>
              </w:rPr>
              <w:t xml:space="preserve"> </w:t>
            </w:r>
            <w:r w:rsidRPr="00867C5F">
              <w:rPr>
                <w:rFonts w:ascii="Arial" w:hAnsi="Arial" w:cs="Arial"/>
                <w:sz w:val="13"/>
                <w:szCs w:val="13"/>
              </w:rPr>
              <w:t>:</w:t>
            </w:r>
            <w:proofErr w:type="gramEnd"/>
            <w:r w:rsidRPr="00867C5F">
              <w:rPr>
                <w:rFonts w:ascii="Arial" w:hAnsi="Arial" w:cs="Arial"/>
                <w:sz w:val="13"/>
                <w:szCs w:val="13"/>
              </w:rPr>
              <w:t xml:space="preserve"> Thousand Baht)</w:t>
            </w:r>
          </w:p>
        </w:tc>
      </w:tr>
      <w:tr w:rsidR="00FD4C7B" w:rsidRPr="00867C5F" w14:paraId="1C62D916" w14:textId="77777777" w:rsidTr="00BE6E18">
        <w:trPr>
          <w:tblHeader/>
        </w:trPr>
        <w:tc>
          <w:tcPr>
            <w:tcW w:w="2411" w:type="dxa"/>
            <w:shd w:val="clear" w:color="auto" w:fill="auto"/>
          </w:tcPr>
          <w:p w14:paraId="182B50E5"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55" w:right="-107" w:hanging="155"/>
              <w:rPr>
                <w:rFonts w:ascii="Arial" w:hAnsi="Arial" w:cs="Arial"/>
                <w:sz w:val="13"/>
                <w:szCs w:val="13"/>
              </w:rPr>
            </w:pPr>
          </w:p>
        </w:tc>
        <w:tc>
          <w:tcPr>
            <w:tcW w:w="6787" w:type="dxa"/>
            <w:gridSpan w:val="8"/>
            <w:shd w:val="clear" w:color="auto" w:fill="auto"/>
          </w:tcPr>
          <w:p w14:paraId="50CB254D" w14:textId="77777777" w:rsidR="00E84E04" w:rsidRPr="00867C5F" w:rsidRDefault="00E84E04" w:rsidP="00F515F6">
            <w:pPr>
              <w:pBdr>
                <w:bottom w:val="single" w:sz="4" w:space="1" w:color="auto"/>
              </w:pBdr>
              <w:tabs>
                <w:tab w:val="clear" w:pos="6549"/>
                <w:tab w:val="left" w:pos="6180"/>
              </w:tabs>
              <w:spacing w:before="60" w:line="276" w:lineRule="auto"/>
              <w:ind w:right="-27"/>
              <w:jc w:val="center"/>
              <w:rPr>
                <w:rFonts w:ascii="Arial" w:hAnsi="Arial" w:cs="Arial"/>
                <w:sz w:val="13"/>
                <w:szCs w:val="13"/>
              </w:rPr>
            </w:pPr>
            <w:r w:rsidRPr="00867C5F">
              <w:rPr>
                <w:rFonts w:ascii="Arial" w:hAnsi="Arial" w:cs="Arial"/>
                <w:sz w:val="13"/>
                <w:szCs w:val="13"/>
                <w:lang w:val="en-GB"/>
              </w:rPr>
              <w:t>Consolidated F/S</w:t>
            </w:r>
          </w:p>
        </w:tc>
      </w:tr>
      <w:tr w:rsidR="00FD4C7B" w:rsidRPr="00867C5F" w14:paraId="7DCBBF38" w14:textId="77777777" w:rsidTr="00BE6E18">
        <w:trPr>
          <w:tblHeader/>
        </w:trPr>
        <w:tc>
          <w:tcPr>
            <w:tcW w:w="2411" w:type="dxa"/>
            <w:shd w:val="clear" w:color="auto" w:fill="auto"/>
          </w:tcPr>
          <w:p w14:paraId="172ED9DE"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55" w:right="-107" w:hanging="155"/>
              <w:rPr>
                <w:rFonts w:ascii="Arial" w:hAnsi="Arial" w:cs="Arial"/>
                <w:sz w:val="13"/>
                <w:szCs w:val="13"/>
              </w:rPr>
            </w:pPr>
          </w:p>
        </w:tc>
        <w:tc>
          <w:tcPr>
            <w:tcW w:w="6787" w:type="dxa"/>
            <w:gridSpan w:val="8"/>
            <w:shd w:val="clear" w:color="auto" w:fill="auto"/>
          </w:tcPr>
          <w:p w14:paraId="7B68C7F3" w14:textId="25D34365" w:rsidR="00E84E04" w:rsidRPr="00867C5F" w:rsidRDefault="00E84E04" w:rsidP="00F515F6">
            <w:pPr>
              <w:pBdr>
                <w:bottom w:val="single" w:sz="4" w:space="1" w:color="auto"/>
              </w:pBdr>
              <w:tabs>
                <w:tab w:val="clear" w:pos="6549"/>
                <w:tab w:val="left" w:pos="6180"/>
              </w:tabs>
              <w:spacing w:before="60" w:line="276" w:lineRule="auto"/>
              <w:ind w:right="-27"/>
              <w:jc w:val="center"/>
              <w:rPr>
                <w:rFonts w:ascii="Arial" w:hAnsi="Arial" w:cs="Arial"/>
                <w:sz w:val="13"/>
                <w:szCs w:val="13"/>
              </w:rPr>
            </w:pPr>
            <w:r w:rsidRPr="00867C5F">
              <w:rPr>
                <w:rFonts w:ascii="Arial" w:hAnsi="Arial" w:cs="Arial"/>
                <w:sz w:val="13"/>
                <w:szCs w:val="13"/>
              </w:rPr>
              <w:t xml:space="preserve">For the </w:t>
            </w:r>
            <w:r w:rsidR="00320935" w:rsidRPr="00867C5F">
              <w:rPr>
                <w:rFonts w:ascii="Arial" w:hAnsi="Arial" w:cs="Arial"/>
                <w:sz w:val="13"/>
                <w:szCs w:val="13"/>
              </w:rPr>
              <w:t xml:space="preserve">three-month </w:t>
            </w:r>
            <w:r w:rsidR="00185697" w:rsidRPr="00867C5F">
              <w:rPr>
                <w:rFonts w:ascii="Arial" w:hAnsi="Arial" w:cs="Arial"/>
                <w:sz w:val="13"/>
                <w:szCs w:val="13"/>
              </w:rPr>
              <w:t>period</w:t>
            </w:r>
            <w:r w:rsidR="00125ED6" w:rsidRPr="00867C5F">
              <w:rPr>
                <w:rFonts w:ascii="Arial" w:hAnsi="Arial" w:cs="Arial"/>
                <w:sz w:val="13"/>
                <w:szCs w:val="13"/>
              </w:rPr>
              <w:t>s</w:t>
            </w:r>
            <w:r w:rsidRPr="00867C5F">
              <w:rPr>
                <w:rFonts w:ascii="Arial" w:hAnsi="Arial" w:cs="Arial"/>
                <w:sz w:val="13"/>
                <w:szCs w:val="13"/>
              </w:rPr>
              <w:t xml:space="preserve"> ended </w:t>
            </w:r>
            <w:r w:rsidR="002A4E19" w:rsidRPr="00867C5F">
              <w:rPr>
                <w:rFonts w:ascii="Arial" w:hAnsi="Arial" w:cs="Arial"/>
                <w:sz w:val="13"/>
                <w:szCs w:val="13"/>
              </w:rPr>
              <w:t xml:space="preserve">31 </w:t>
            </w:r>
            <w:r w:rsidR="0024263C" w:rsidRPr="00867C5F">
              <w:rPr>
                <w:rFonts w:ascii="Arial" w:hAnsi="Arial" w:cs="Arial"/>
                <w:sz w:val="13"/>
                <w:szCs w:val="13"/>
              </w:rPr>
              <w:t>September</w:t>
            </w:r>
          </w:p>
        </w:tc>
      </w:tr>
      <w:tr w:rsidR="00FD4C7B" w:rsidRPr="00867C5F" w14:paraId="5A97D88F" w14:textId="77777777" w:rsidTr="00BE6E18">
        <w:trPr>
          <w:tblHeader/>
        </w:trPr>
        <w:tc>
          <w:tcPr>
            <w:tcW w:w="2411" w:type="dxa"/>
            <w:shd w:val="clear" w:color="auto" w:fill="auto"/>
          </w:tcPr>
          <w:p w14:paraId="0C73B09F" w14:textId="77777777" w:rsidR="00E84E04" w:rsidRPr="00867C5F" w:rsidRDefault="00E84E04" w:rsidP="00F515F6">
            <w:pPr>
              <w:spacing w:before="60" w:line="276" w:lineRule="auto"/>
              <w:ind w:left="155" w:right="29" w:hanging="155"/>
              <w:rPr>
                <w:rFonts w:ascii="Arial" w:hAnsi="Arial" w:cs="Arial"/>
                <w:sz w:val="13"/>
                <w:szCs w:val="13"/>
              </w:rPr>
            </w:pPr>
          </w:p>
        </w:tc>
        <w:tc>
          <w:tcPr>
            <w:tcW w:w="1695" w:type="dxa"/>
            <w:gridSpan w:val="2"/>
            <w:shd w:val="clear" w:color="auto" w:fill="auto"/>
            <w:vAlign w:val="bottom"/>
          </w:tcPr>
          <w:p w14:paraId="4D4B7F2E" w14:textId="77777777" w:rsidR="00E84E04" w:rsidRPr="00867C5F" w:rsidRDefault="00E84E04"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8" w:right="-18"/>
              <w:jc w:val="center"/>
              <w:rPr>
                <w:rFonts w:ascii="Arial" w:hAnsi="Arial" w:cs="Arial"/>
                <w:sz w:val="13"/>
                <w:szCs w:val="13"/>
              </w:rPr>
            </w:pPr>
            <w:r w:rsidRPr="00867C5F">
              <w:rPr>
                <w:rFonts w:ascii="Arial" w:hAnsi="Arial" w:cs="Arial"/>
                <w:sz w:val="13"/>
                <w:szCs w:val="13"/>
              </w:rPr>
              <w:t>Distributor of medical devices and equipment</w:t>
            </w:r>
          </w:p>
        </w:tc>
        <w:tc>
          <w:tcPr>
            <w:tcW w:w="1505" w:type="dxa"/>
            <w:gridSpan w:val="2"/>
            <w:shd w:val="clear" w:color="auto" w:fill="auto"/>
          </w:tcPr>
          <w:p w14:paraId="645AE31F" w14:textId="77777777" w:rsidR="00E84E04" w:rsidRPr="00867C5F" w:rsidRDefault="00E84E04" w:rsidP="00F515F6">
            <w:pPr>
              <w:pBdr>
                <w:bottom w:val="single" w:sz="4" w:space="1" w:color="auto"/>
              </w:pBdr>
              <w:tabs>
                <w:tab w:val="clear" w:pos="1644"/>
              </w:tabs>
              <w:spacing w:before="60" w:line="276" w:lineRule="auto"/>
              <w:ind w:left="-18" w:right="-18"/>
              <w:jc w:val="center"/>
              <w:rPr>
                <w:rFonts w:ascii="Arial" w:hAnsi="Arial" w:cs="Arial"/>
                <w:sz w:val="13"/>
                <w:szCs w:val="13"/>
              </w:rPr>
            </w:pPr>
          </w:p>
          <w:p w14:paraId="0DC80D2F" w14:textId="076AB8F0" w:rsidR="00E84E04" w:rsidRPr="00867C5F" w:rsidRDefault="00E84E04" w:rsidP="00F515F6">
            <w:pPr>
              <w:pBdr>
                <w:bottom w:val="single" w:sz="4" w:space="1" w:color="auto"/>
              </w:pBdr>
              <w:tabs>
                <w:tab w:val="clear" w:pos="1644"/>
              </w:tabs>
              <w:spacing w:before="60" w:line="276" w:lineRule="auto"/>
              <w:ind w:left="-18" w:right="-18"/>
              <w:jc w:val="center"/>
              <w:rPr>
                <w:rFonts w:ascii="Arial" w:hAnsi="Arial" w:cs="Arial"/>
                <w:sz w:val="13"/>
                <w:szCs w:val="13"/>
              </w:rPr>
            </w:pPr>
            <w:r w:rsidRPr="00867C5F">
              <w:rPr>
                <w:rFonts w:ascii="Arial" w:hAnsi="Arial" w:cs="Arial"/>
                <w:sz w:val="13"/>
                <w:szCs w:val="13"/>
              </w:rPr>
              <w:t>Beauty treatment</w:t>
            </w:r>
            <w:r w:rsidR="009D307E" w:rsidRPr="00867C5F">
              <w:rPr>
                <w:rFonts w:ascii="Arial" w:hAnsi="Arial" w:cs="Arial"/>
                <w:sz w:val="13"/>
                <w:szCs w:val="13"/>
              </w:rPr>
              <w:t>s</w:t>
            </w:r>
          </w:p>
        </w:tc>
        <w:tc>
          <w:tcPr>
            <w:tcW w:w="1737" w:type="dxa"/>
            <w:gridSpan w:val="2"/>
            <w:shd w:val="clear" w:color="auto" w:fill="auto"/>
            <w:vAlign w:val="bottom"/>
          </w:tcPr>
          <w:p w14:paraId="4EAE6D49" w14:textId="77777777" w:rsidR="00E84E04" w:rsidRPr="00867C5F" w:rsidRDefault="00E84E04" w:rsidP="00F515F6">
            <w:pPr>
              <w:pBdr>
                <w:bottom w:val="single" w:sz="4" w:space="1" w:color="auto"/>
              </w:pBdr>
              <w:spacing w:before="60" w:line="276" w:lineRule="auto"/>
              <w:ind w:left="-18" w:right="-18"/>
              <w:jc w:val="center"/>
              <w:rPr>
                <w:rFonts w:ascii="Arial" w:hAnsi="Arial" w:cs="Arial"/>
                <w:sz w:val="13"/>
                <w:szCs w:val="13"/>
              </w:rPr>
            </w:pPr>
            <w:r w:rsidRPr="00867C5F">
              <w:rPr>
                <w:rFonts w:ascii="Arial" w:hAnsi="Arial" w:cs="Arial"/>
                <w:sz w:val="13"/>
                <w:szCs w:val="13"/>
              </w:rPr>
              <w:t>Elimination</w:t>
            </w:r>
          </w:p>
        </w:tc>
        <w:tc>
          <w:tcPr>
            <w:tcW w:w="1850" w:type="dxa"/>
            <w:gridSpan w:val="2"/>
            <w:shd w:val="clear" w:color="auto" w:fill="auto"/>
            <w:vAlign w:val="bottom"/>
          </w:tcPr>
          <w:p w14:paraId="14A35F9D" w14:textId="77777777" w:rsidR="00E84E04" w:rsidRPr="00867C5F" w:rsidRDefault="00E84E04"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8" w:right="-18"/>
              <w:jc w:val="center"/>
              <w:rPr>
                <w:rFonts w:ascii="Arial" w:hAnsi="Arial" w:cs="Arial"/>
                <w:sz w:val="13"/>
                <w:szCs w:val="13"/>
              </w:rPr>
            </w:pPr>
            <w:r w:rsidRPr="00867C5F">
              <w:rPr>
                <w:rFonts w:ascii="Arial" w:hAnsi="Arial" w:cs="Arial"/>
                <w:sz w:val="13"/>
                <w:szCs w:val="13"/>
              </w:rPr>
              <w:t>Total</w:t>
            </w:r>
          </w:p>
        </w:tc>
      </w:tr>
      <w:tr w:rsidR="00FD4C7B" w:rsidRPr="00867C5F" w14:paraId="7B08A1EF" w14:textId="77777777" w:rsidTr="00BE6E18">
        <w:trPr>
          <w:trHeight w:val="249"/>
          <w:tblHeader/>
        </w:trPr>
        <w:tc>
          <w:tcPr>
            <w:tcW w:w="2411" w:type="dxa"/>
            <w:shd w:val="clear" w:color="auto" w:fill="auto"/>
          </w:tcPr>
          <w:p w14:paraId="0E5BCD94" w14:textId="77777777" w:rsidR="002A4E19" w:rsidRPr="00867C5F" w:rsidRDefault="002A4E19" w:rsidP="00F515F6">
            <w:pPr>
              <w:spacing w:before="60" w:line="276" w:lineRule="auto"/>
              <w:ind w:left="155" w:right="29" w:hanging="155"/>
              <w:rPr>
                <w:rFonts w:ascii="Arial" w:hAnsi="Arial" w:cs="Arial"/>
                <w:sz w:val="13"/>
                <w:szCs w:val="13"/>
                <w:lang w:val="en-GB"/>
              </w:rPr>
            </w:pPr>
          </w:p>
        </w:tc>
        <w:tc>
          <w:tcPr>
            <w:tcW w:w="862" w:type="dxa"/>
            <w:shd w:val="clear" w:color="auto" w:fill="auto"/>
          </w:tcPr>
          <w:p w14:paraId="72EA6242" w14:textId="25441E25" w:rsidR="002A4E19" w:rsidRPr="00867C5F" w:rsidRDefault="002A4E19" w:rsidP="00F515F6">
            <w:pPr>
              <w:pBdr>
                <w:bottom w:val="single" w:sz="4" w:space="1" w:color="auto"/>
              </w:pBdr>
              <w:spacing w:before="60" w:line="276" w:lineRule="auto"/>
              <w:ind w:left="-18" w:right="-18"/>
              <w:jc w:val="center"/>
              <w:rPr>
                <w:rFonts w:ascii="Arial" w:hAnsi="Arial" w:cs="Arial"/>
                <w:sz w:val="13"/>
                <w:szCs w:val="13"/>
              </w:rPr>
            </w:pPr>
            <w:r w:rsidRPr="00867C5F">
              <w:rPr>
                <w:rFonts w:ascii="Arial" w:hAnsi="Arial" w:cs="Arial"/>
                <w:sz w:val="13"/>
                <w:szCs w:val="13"/>
              </w:rPr>
              <w:t>2022</w:t>
            </w:r>
          </w:p>
        </w:tc>
        <w:tc>
          <w:tcPr>
            <w:tcW w:w="833" w:type="dxa"/>
            <w:shd w:val="clear" w:color="auto" w:fill="auto"/>
          </w:tcPr>
          <w:p w14:paraId="24C8605C" w14:textId="187A50F2" w:rsidR="002A4E19" w:rsidRPr="00867C5F" w:rsidRDefault="002A4E19" w:rsidP="00F515F6">
            <w:pPr>
              <w:pBdr>
                <w:bottom w:val="single" w:sz="4" w:space="1" w:color="auto"/>
              </w:pBdr>
              <w:spacing w:before="60" w:line="276" w:lineRule="auto"/>
              <w:ind w:left="-18" w:right="-18"/>
              <w:jc w:val="center"/>
              <w:rPr>
                <w:rFonts w:ascii="Arial" w:hAnsi="Arial" w:cs="Arial"/>
                <w:sz w:val="13"/>
                <w:szCs w:val="13"/>
              </w:rPr>
            </w:pPr>
            <w:r w:rsidRPr="00867C5F">
              <w:rPr>
                <w:rFonts w:ascii="Arial" w:hAnsi="Arial" w:cs="Arial"/>
                <w:sz w:val="13"/>
                <w:szCs w:val="13"/>
              </w:rPr>
              <w:t>2021</w:t>
            </w:r>
          </w:p>
        </w:tc>
        <w:tc>
          <w:tcPr>
            <w:tcW w:w="681" w:type="dxa"/>
            <w:shd w:val="clear" w:color="auto" w:fill="auto"/>
          </w:tcPr>
          <w:p w14:paraId="36256FEE" w14:textId="7C449EB7" w:rsidR="002A4E19" w:rsidRPr="00867C5F" w:rsidRDefault="002A4E19" w:rsidP="00F515F6">
            <w:pPr>
              <w:pBdr>
                <w:bottom w:val="single" w:sz="4" w:space="1" w:color="auto"/>
              </w:pBdr>
              <w:spacing w:before="60" w:line="276" w:lineRule="auto"/>
              <w:ind w:left="-18" w:right="-18"/>
              <w:jc w:val="center"/>
              <w:rPr>
                <w:rFonts w:ascii="Arial" w:hAnsi="Arial" w:cs="Arial"/>
                <w:sz w:val="13"/>
                <w:szCs w:val="13"/>
              </w:rPr>
            </w:pPr>
            <w:r w:rsidRPr="00867C5F">
              <w:rPr>
                <w:rFonts w:ascii="Arial" w:hAnsi="Arial" w:cs="Arial"/>
                <w:sz w:val="13"/>
                <w:szCs w:val="13"/>
              </w:rPr>
              <w:t>2022</w:t>
            </w:r>
          </w:p>
        </w:tc>
        <w:tc>
          <w:tcPr>
            <w:tcW w:w="824" w:type="dxa"/>
            <w:shd w:val="clear" w:color="auto" w:fill="auto"/>
          </w:tcPr>
          <w:p w14:paraId="5543D460" w14:textId="13702BD4" w:rsidR="002A4E19" w:rsidRPr="00867C5F" w:rsidRDefault="002A4E19" w:rsidP="00F515F6">
            <w:pPr>
              <w:pBdr>
                <w:bottom w:val="single" w:sz="4" w:space="1" w:color="auto"/>
              </w:pBdr>
              <w:spacing w:before="60" w:line="276" w:lineRule="auto"/>
              <w:ind w:left="-18" w:right="-18"/>
              <w:jc w:val="center"/>
              <w:rPr>
                <w:rFonts w:ascii="Arial" w:hAnsi="Arial" w:cs="Arial"/>
                <w:sz w:val="13"/>
                <w:szCs w:val="13"/>
              </w:rPr>
            </w:pPr>
            <w:r w:rsidRPr="00867C5F">
              <w:rPr>
                <w:rFonts w:ascii="Arial" w:hAnsi="Arial" w:cs="Arial"/>
                <w:sz w:val="13"/>
                <w:szCs w:val="13"/>
              </w:rPr>
              <w:t>2021</w:t>
            </w:r>
          </w:p>
        </w:tc>
        <w:tc>
          <w:tcPr>
            <w:tcW w:w="851" w:type="dxa"/>
            <w:shd w:val="clear" w:color="auto" w:fill="auto"/>
          </w:tcPr>
          <w:p w14:paraId="26375BB1" w14:textId="09AB2E99" w:rsidR="002A4E19" w:rsidRPr="00867C5F" w:rsidRDefault="002A4E19" w:rsidP="00F515F6">
            <w:pPr>
              <w:pBdr>
                <w:bottom w:val="single" w:sz="4" w:space="1" w:color="auto"/>
              </w:pBdr>
              <w:spacing w:before="60" w:line="276" w:lineRule="auto"/>
              <w:ind w:left="-18" w:right="-18"/>
              <w:jc w:val="center"/>
              <w:rPr>
                <w:rFonts w:ascii="Arial" w:hAnsi="Arial" w:cs="Arial"/>
                <w:sz w:val="13"/>
                <w:szCs w:val="13"/>
              </w:rPr>
            </w:pPr>
            <w:r w:rsidRPr="00867C5F">
              <w:rPr>
                <w:rFonts w:ascii="Arial" w:hAnsi="Arial" w:cs="Arial"/>
                <w:sz w:val="13"/>
                <w:szCs w:val="13"/>
              </w:rPr>
              <w:t>2022</w:t>
            </w:r>
          </w:p>
        </w:tc>
        <w:tc>
          <w:tcPr>
            <w:tcW w:w="886" w:type="dxa"/>
            <w:shd w:val="clear" w:color="auto" w:fill="auto"/>
          </w:tcPr>
          <w:p w14:paraId="34C54F99" w14:textId="0B12CE53" w:rsidR="002A4E19" w:rsidRPr="00867C5F" w:rsidRDefault="002A4E19" w:rsidP="00F515F6">
            <w:pPr>
              <w:pBdr>
                <w:bottom w:val="single" w:sz="4" w:space="1" w:color="auto"/>
              </w:pBdr>
              <w:spacing w:before="60" w:line="276" w:lineRule="auto"/>
              <w:ind w:right="-18"/>
              <w:jc w:val="center"/>
              <w:rPr>
                <w:rFonts w:ascii="Arial" w:hAnsi="Arial" w:cs="Arial"/>
                <w:sz w:val="13"/>
                <w:szCs w:val="13"/>
              </w:rPr>
            </w:pPr>
            <w:r w:rsidRPr="00867C5F">
              <w:rPr>
                <w:rFonts w:ascii="Arial" w:hAnsi="Arial" w:cs="Arial"/>
                <w:sz w:val="13"/>
                <w:szCs w:val="13"/>
              </w:rPr>
              <w:t>2021</w:t>
            </w:r>
          </w:p>
        </w:tc>
        <w:tc>
          <w:tcPr>
            <w:tcW w:w="855" w:type="dxa"/>
            <w:shd w:val="clear" w:color="auto" w:fill="auto"/>
          </w:tcPr>
          <w:p w14:paraId="108B6033" w14:textId="42773E09" w:rsidR="002A4E19" w:rsidRPr="00867C5F" w:rsidRDefault="002A4E19" w:rsidP="00F515F6">
            <w:pPr>
              <w:pBdr>
                <w:bottom w:val="single" w:sz="4" w:space="1" w:color="auto"/>
              </w:pBdr>
              <w:spacing w:before="60" w:line="276" w:lineRule="auto"/>
              <w:ind w:left="-18" w:right="-18"/>
              <w:jc w:val="center"/>
              <w:rPr>
                <w:rFonts w:ascii="Arial" w:hAnsi="Arial" w:cs="Arial"/>
                <w:sz w:val="13"/>
                <w:szCs w:val="13"/>
              </w:rPr>
            </w:pPr>
            <w:r w:rsidRPr="00867C5F">
              <w:rPr>
                <w:rFonts w:ascii="Arial" w:hAnsi="Arial" w:cs="Arial"/>
                <w:sz w:val="13"/>
                <w:szCs w:val="13"/>
              </w:rPr>
              <w:t>2022</w:t>
            </w:r>
          </w:p>
        </w:tc>
        <w:tc>
          <w:tcPr>
            <w:tcW w:w="995" w:type="dxa"/>
            <w:shd w:val="clear" w:color="auto" w:fill="auto"/>
          </w:tcPr>
          <w:p w14:paraId="4DF6402B" w14:textId="030671CF" w:rsidR="002A4E19" w:rsidRPr="00867C5F" w:rsidRDefault="002A4E19" w:rsidP="00F515F6">
            <w:pPr>
              <w:pBdr>
                <w:bottom w:val="single" w:sz="4" w:space="1" w:color="auto"/>
              </w:pBdr>
              <w:spacing w:before="60" w:line="276" w:lineRule="auto"/>
              <w:ind w:left="-18" w:right="-18"/>
              <w:jc w:val="center"/>
              <w:rPr>
                <w:rFonts w:ascii="Arial" w:hAnsi="Arial" w:cs="Arial"/>
                <w:sz w:val="13"/>
                <w:szCs w:val="13"/>
              </w:rPr>
            </w:pPr>
            <w:r w:rsidRPr="00867C5F">
              <w:rPr>
                <w:rFonts w:ascii="Arial" w:hAnsi="Arial" w:cs="Arial"/>
                <w:sz w:val="13"/>
                <w:szCs w:val="13"/>
              </w:rPr>
              <w:t>2021</w:t>
            </w:r>
          </w:p>
        </w:tc>
      </w:tr>
      <w:tr w:rsidR="00FD4C7B" w:rsidRPr="00867C5F" w14:paraId="387B99AD" w14:textId="77777777" w:rsidTr="00BE6E18">
        <w:tc>
          <w:tcPr>
            <w:tcW w:w="2411" w:type="dxa"/>
            <w:shd w:val="clear" w:color="auto" w:fill="auto"/>
          </w:tcPr>
          <w:p w14:paraId="153958BF" w14:textId="77777777" w:rsidR="00E84E04" w:rsidRPr="00867C5F" w:rsidRDefault="00E84E04" w:rsidP="00F515F6">
            <w:pPr>
              <w:tabs>
                <w:tab w:val="clear" w:pos="2580"/>
                <w:tab w:val="clear" w:pos="2807"/>
              </w:tabs>
              <w:spacing w:before="60" w:line="276" w:lineRule="auto"/>
              <w:ind w:left="155" w:right="-108" w:hanging="155"/>
              <w:rPr>
                <w:rFonts w:ascii="Arial" w:hAnsi="Arial" w:cs="Arial"/>
                <w:sz w:val="13"/>
                <w:szCs w:val="13"/>
                <w:lang w:val="en-GB"/>
              </w:rPr>
            </w:pPr>
          </w:p>
        </w:tc>
        <w:tc>
          <w:tcPr>
            <w:tcW w:w="862" w:type="dxa"/>
            <w:shd w:val="clear" w:color="auto" w:fill="auto"/>
            <w:vAlign w:val="bottom"/>
          </w:tcPr>
          <w:p w14:paraId="540E41DF"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33" w:type="dxa"/>
            <w:shd w:val="clear" w:color="auto" w:fill="auto"/>
            <w:vAlign w:val="bottom"/>
          </w:tcPr>
          <w:p w14:paraId="4201E17A"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681" w:type="dxa"/>
            <w:shd w:val="clear" w:color="auto" w:fill="auto"/>
          </w:tcPr>
          <w:p w14:paraId="5D33DA83"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24" w:type="dxa"/>
            <w:shd w:val="clear" w:color="auto" w:fill="auto"/>
          </w:tcPr>
          <w:p w14:paraId="2952C196"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51" w:type="dxa"/>
            <w:shd w:val="clear" w:color="auto" w:fill="auto"/>
            <w:vAlign w:val="bottom"/>
          </w:tcPr>
          <w:p w14:paraId="66D963D8"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86" w:type="dxa"/>
            <w:shd w:val="clear" w:color="auto" w:fill="auto"/>
            <w:vAlign w:val="bottom"/>
          </w:tcPr>
          <w:p w14:paraId="3CD832D4"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55" w:type="dxa"/>
            <w:shd w:val="clear" w:color="auto" w:fill="auto"/>
            <w:vAlign w:val="bottom"/>
          </w:tcPr>
          <w:p w14:paraId="4D22D54B"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995" w:type="dxa"/>
            <w:shd w:val="clear" w:color="auto" w:fill="auto"/>
            <w:vAlign w:val="bottom"/>
          </w:tcPr>
          <w:p w14:paraId="4C5D75C3" w14:textId="77777777" w:rsidR="00E84E04" w:rsidRPr="00867C5F" w:rsidRDefault="00E84E0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r>
      <w:tr w:rsidR="00867C5F" w:rsidRPr="00867C5F" w14:paraId="4D5BD870" w14:textId="77777777" w:rsidTr="00BE6E18">
        <w:tc>
          <w:tcPr>
            <w:tcW w:w="2411" w:type="dxa"/>
            <w:shd w:val="clear" w:color="auto" w:fill="auto"/>
          </w:tcPr>
          <w:p w14:paraId="473BE55E" w14:textId="77777777" w:rsidR="00867C5F" w:rsidRPr="00867C5F" w:rsidRDefault="00867C5F" w:rsidP="00BE6E18">
            <w:pPr>
              <w:tabs>
                <w:tab w:val="clear" w:pos="1871"/>
                <w:tab w:val="left" w:pos="709"/>
                <w:tab w:val="left" w:pos="1988"/>
              </w:tabs>
              <w:spacing w:before="60" w:line="276" w:lineRule="auto"/>
              <w:ind w:left="155" w:right="-111" w:hanging="155"/>
              <w:rPr>
                <w:rFonts w:ascii="Arial" w:hAnsi="Arial" w:cs="Arial"/>
                <w:sz w:val="13"/>
                <w:szCs w:val="13"/>
              </w:rPr>
            </w:pPr>
            <w:r w:rsidRPr="00867C5F">
              <w:rPr>
                <w:rFonts w:ascii="Arial" w:hAnsi="Arial" w:cs="Arial"/>
                <w:sz w:val="13"/>
                <w:szCs w:val="13"/>
              </w:rPr>
              <w:t>Revenues from sale and services</w:t>
            </w:r>
          </w:p>
          <w:p w14:paraId="78C34189" w14:textId="5FDB24BB" w:rsidR="00867C5F" w:rsidRPr="00867C5F" w:rsidRDefault="00867C5F" w:rsidP="00F515F6">
            <w:pPr>
              <w:tabs>
                <w:tab w:val="clear" w:pos="227"/>
                <w:tab w:val="clear" w:pos="454"/>
                <w:tab w:val="clear" w:pos="1871"/>
                <w:tab w:val="left" w:pos="453"/>
                <w:tab w:val="left" w:pos="709"/>
                <w:tab w:val="left" w:pos="1988"/>
              </w:tabs>
              <w:spacing w:before="60" w:line="276" w:lineRule="auto"/>
              <w:ind w:left="155" w:right="-111" w:firstLine="14"/>
              <w:rPr>
                <w:rFonts w:ascii="Arial" w:hAnsi="Arial" w:cs="Arial"/>
                <w:sz w:val="13"/>
                <w:szCs w:val="13"/>
                <w:cs/>
              </w:rPr>
            </w:pPr>
            <w:r w:rsidRPr="00867C5F">
              <w:rPr>
                <w:rFonts w:ascii="Arial" w:hAnsi="Arial" w:cs="Arial"/>
                <w:sz w:val="13"/>
                <w:szCs w:val="13"/>
              </w:rPr>
              <w:t>from external customers</w:t>
            </w:r>
          </w:p>
        </w:tc>
        <w:tc>
          <w:tcPr>
            <w:tcW w:w="862" w:type="dxa"/>
            <w:shd w:val="clear" w:color="auto" w:fill="auto"/>
            <w:vAlign w:val="bottom"/>
          </w:tcPr>
          <w:p w14:paraId="24A90F38" w14:textId="25652DC7" w:rsidR="00867C5F" w:rsidRPr="00867C5F" w:rsidRDefault="00C44537"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369,145</w:t>
            </w:r>
          </w:p>
        </w:tc>
        <w:tc>
          <w:tcPr>
            <w:tcW w:w="833" w:type="dxa"/>
            <w:shd w:val="clear" w:color="auto" w:fill="auto"/>
          </w:tcPr>
          <w:p w14:paraId="00D8F58F" w14:textId="77777777" w:rsidR="00867C5F" w:rsidRPr="00867C5F" w:rsidRDefault="00867C5F" w:rsidP="00F515F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3"/>
                <w:szCs w:val="13"/>
              </w:rPr>
            </w:pPr>
          </w:p>
          <w:p w14:paraId="52792E19" w14:textId="13CB3EF2"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rPr>
              <w:t>636,669</w:t>
            </w:r>
          </w:p>
        </w:tc>
        <w:tc>
          <w:tcPr>
            <w:tcW w:w="681" w:type="dxa"/>
            <w:shd w:val="clear" w:color="auto" w:fill="auto"/>
            <w:vAlign w:val="bottom"/>
          </w:tcPr>
          <w:p w14:paraId="0DEA5EF6" w14:textId="50DA5B5D" w:rsidR="00867C5F" w:rsidRPr="009207D9" w:rsidRDefault="009207D9"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w:t>
            </w:r>
          </w:p>
        </w:tc>
        <w:tc>
          <w:tcPr>
            <w:tcW w:w="824" w:type="dxa"/>
            <w:shd w:val="clear" w:color="auto" w:fill="auto"/>
          </w:tcPr>
          <w:p w14:paraId="5392BBF6" w14:textId="77777777" w:rsidR="00867C5F" w:rsidRPr="00867C5F" w:rsidRDefault="00867C5F" w:rsidP="00F515F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3"/>
                <w:szCs w:val="13"/>
              </w:rPr>
            </w:pPr>
          </w:p>
          <w:p w14:paraId="7349A9BA" w14:textId="3F419D4A"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rPr>
              <w:t>-</w:t>
            </w:r>
          </w:p>
        </w:tc>
        <w:tc>
          <w:tcPr>
            <w:tcW w:w="851" w:type="dxa"/>
            <w:shd w:val="clear" w:color="auto" w:fill="auto"/>
            <w:vAlign w:val="bottom"/>
          </w:tcPr>
          <w:p w14:paraId="6C0144C5" w14:textId="2F23CCF6" w:rsidR="00867C5F" w:rsidRPr="00867C5F" w:rsidRDefault="00BD53A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86" w:type="dxa"/>
            <w:shd w:val="clear" w:color="auto" w:fill="auto"/>
          </w:tcPr>
          <w:p w14:paraId="4FDE9F86" w14:textId="77777777" w:rsidR="00867C5F" w:rsidRPr="00867C5F" w:rsidRDefault="00867C5F" w:rsidP="00F515F6">
            <w:pPr>
              <w:spacing w:before="60" w:line="276" w:lineRule="auto"/>
              <w:jc w:val="right"/>
              <w:rPr>
                <w:rFonts w:ascii="Arial" w:hAnsi="Arial" w:cs="Arial"/>
                <w:sz w:val="13"/>
                <w:szCs w:val="13"/>
              </w:rPr>
            </w:pPr>
          </w:p>
          <w:p w14:paraId="07B831AE" w14:textId="2A9AC3A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rPr>
              <w:t>-</w:t>
            </w:r>
          </w:p>
        </w:tc>
        <w:tc>
          <w:tcPr>
            <w:tcW w:w="855" w:type="dxa"/>
            <w:shd w:val="clear" w:color="auto" w:fill="auto"/>
            <w:vAlign w:val="bottom"/>
          </w:tcPr>
          <w:p w14:paraId="40569A48" w14:textId="2898C6D0" w:rsidR="00867C5F" w:rsidRPr="00BC5020" w:rsidRDefault="00B139EB"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Browallia New"/>
                <w:sz w:val="13"/>
                <w:szCs w:val="16"/>
              </w:rPr>
            </w:pPr>
            <w:r>
              <w:rPr>
                <w:rFonts w:ascii="Arial" w:hAnsi="Arial" w:cs="Arial"/>
                <w:sz w:val="13"/>
                <w:szCs w:val="13"/>
              </w:rPr>
              <w:t>3</w:t>
            </w:r>
            <w:r w:rsidR="00BC5020">
              <w:rPr>
                <w:rFonts w:ascii="Arial" w:hAnsi="Arial" w:cs="Browallia New"/>
                <w:sz w:val="13"/>
                <w:szCs w:val="16"/>
              </w:rPr>
              <w:t>69,145</w:t>
            </w:r>
          </w:p>
        </w:tc>
        <w:tc>
          <w:tcPr>
            <w:tcW w:w="995" w:type="dxa"/>
            <w:shd w:val="clear" w:color="auto" w:fill="auto"/>
          </w:tcPr>
          <w:p w14:paraId="729B502F" w14:textId="77777777" w:rsidR="00867C5F" w:rsidRPr="00867C5F" w:rsidRDefault="00867C5F" w:rsidP="00F515F6">
            <w:pPr>
              <w:spacing w:before="60" w:line="276" w:lineRule="auto"/>
              <w:jc w:val="right"/>
              <w:rPr>
                <w:rFonts w:ascii="Arial" w:hAnsi="Arial" w:cs="Arial"/>
                <w:sz w:val="13"/>
                <w:szCs w:val="13"/>
              </w:rPr>
            </w:pPr>
          </w:p>
          <w:p w14:paraId="55698D3A" w14:textId="4B60222B"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rPr>
              <w:t>636,669</w:t>
            </w:r>
          </w:p>
        </w:tc>
      </w:tr>
      <w:tr w:rsidR="00867C5F" w:rsidRPr="00867C5F" w14:paraId="6C7F8F62" w14:textId="77777777" w:rsidTr="00BE6E18">
        <w:trPr>
          <w:trHeight w:val="135"/>
        </w:trPr>
        <w:tc>
          <w:tcPr>
            <w:tcW w:w="2411" w:type="dxa"/>
            <w:shd w:val="clear" w:color="auto" w:fill="auto"/>
          </w:tcPr>
          <w:p w14:paraId="578B2FE1" w14:textId="77777777" w:rsidR="00867C5F" w:rsidRPr="00867C5F" w:rsidRDefault="00867C5F" w:rsidP="00F515F6">
            <w:pPr>
              <w:tabs>
                <w:tab w:val="left" w:pos="709"/>
              </w:tabs>
              <w:spacing w:before="60" w:line="276" w:lineRule="auto"/>
              <w:ind w:left="155" w:right="29" w:hanging="155"/>
              <w:rPr>
                <w:rFonts w:ascii="Arial" w:hAnsi="Arial" w:cs="Arial"/>
                <w:sz w:val="13"/>
                <w:szCs w:val="13"/>
              </w:rPr>
            </w:pPr>
            <w:r w:rsidRPr="00867C5F">
              <w:rPr>
                <w:rFonts w:ascii="Arial" w:hAnsi="Arial" w:cs="Arial"/>
                <w:sz w:val="13"/>
                <w:szCs w:val="13"/>
              </w:rPr>
              <w:t>Revenues from sale and services from inter-segments</w:t>
            </w:r>
          </w:p>
        </w:tc>
        <w:tc>
          <w:tcPr>
            <w:tcW w:w="862" w:type="dxa"/>
            <w:shd w:val="clear" w:color="auto" w:fill="auto"/>
            <w:vAlign w:val="bottom"/>
          </w:tcPr>
          <w:p w14:paraId="15D88207" w14:textId="645744D1"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2,532</w:t>
            </w:r>
          </w:p>
        </w:tc>
        <w:tc>
          <w:tcPr>
            <w:tcW w:w="833" w:type="dxa"/>
            <w:shd w:val="clear" w:color="auto" w:fill="auto"/>
          </w:tcPr>
          <w:p w14:paraId="5C303648" w14:textId="227A5D38" w:rsidR="00F515F6" w:rsidRDefault="00F515F6" w:rsidP="00F515F6">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3"/>
                <w:szCs w:val="13"/>
              </w:rPr>
            </w:pPr>
          </w:p>
          <w:p w14:paraId="0E79A558" w14:textId="2EDFD662" w:rsidR="00867C5F" w:rsidRPr="00867C5F" w:rsidRDefault="00867C5F" w:rsidP="00F515F6">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3"/>
                <w:szCs w:val="13"/>
                <w:lang w:val="en-GB"/>
              </w:rPr>
            </w:pPr>
            <w:r w:rsidRPr="00867C5F">
              <w:rPr>
                <w:rFonts w:ascii="Arial" w:hAnsi="Arial" w:cs="Arial"/>
                <w:sz w:val="13"/>
                <w:szCs w:val="13"/>
              </w:rPr>
              <w:t>2,702</w:t>
            </w:r>
          </w:p>
        </w:tc>
        <w:tc>
          <w:tcPr>
            <w:tcW w:w="681" w:type="dxa"/>
            <w:shd w:val="clear" w:color="auto" w:fill="auto"/>
            <w:vAlign w:val="bottom"/>
          </w:tcPr>
          <w:p w14:paraId="6BC8D6D7" w14:textId="12862828" w:rsidR="00867C5F" w:rsidRPr="00867C5F" w:rsidRDefault="00BD53A4"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24" w:type="dxa"/>
            <w:shd w:val="clear" w:color="auto" w:fill="auto"/>
          </w:tcPr>
          <w:p w14:paraId="5DD9FBB4" w14:textId="77777777" w:rsidR="00F515F6" w:rsidRDefault="00F515F6"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p w14:paraId="12E6E6F3" w14:textId="6E842059"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rPr>
              <w:t>-</w:t>
            </w:r>
          </w:p>
        </w:tc>
        <w:tc>
          <w:tcPr>
            <w:tcW w:w="851" w:type="dxa"/>
            <w:shd w:val="clear" w:color="auto" w:fill="auto"/>
            <w:vAlign w:val="bottom"/>
          </w:tcPr>
          <w:p w14:paraId="3F36C108" w14:textId="2A716057"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(2,532)</w:t>
            </w:r>
          </w:p>
        </w:tc>
        <w:tc>
          <w:tcPr>
            <w:tcW w:w="886" w:type="dxa"/>
            <w:shd w:val="clear" w:color="auto" w:fill="auto"/>
          </w:tcPr>
          <w:p w14:paraId="3E521889" w14:textId="77777777" w:rsidR="00F515F6" w:rsidRDefault="00F515F6"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p w14:paraId="3298380F" w14:textId="2E70F41F"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rPr>
              <w:t>(2,702)</w:t>
            </w:r>
          </w:p>
        </w:tc>
        <w:tc>
          <w:tcPr>
            <w:tcW w:w="855" w:type="dxa"/>
            <w:shd w:val="clear" w:color="auto" w:fill="auto"/>
            <w:vAlign w:val="bottom"/>
          </w:tcPr>
          <w:p w14:paraId="06201B10" w14:textId="40658ADA"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w:t>
            </w:r>
          </w:p>
        </w:tc>
        <w:tc>
          <w:tcPr>
            <w:tcW w:w="995" w:type="dxa"/>
            <w:shd w:val="clear" w:color="auto" w:fill="auto"/>
          </w:tcPr>
          <w:p w14:paraId="76BAEEE8" w14:textId="4B570084" w:rsidR="00F515F6" w:rsidRDefault="00F515F6" w:rsidP="00F515F6">
            <w:pPr>
              <w:pBdr>
                <w:bottom w:val="single" w:sz="4" w:space="1" w:color="auto"/>
              </w:pBdr>
              <w:spacing w:before="60" w:line="276" w:lineRule="auto"/>
              <w:jc w:val="right"/>
              <w:rPr>
                <w:rFonts w:ascii="Arial" w:hAnsi="Arial" w:cs="Arial"/>
                <w:sz w:val="13"/>
                <w:szCs w:val="13"/>
              </w:rPr>
            </w:pPr>
          </w:p>
          <w:p w14:paraId="7750A965" w14:textId="26D93B0B" w:rsidR="00867C5F" w:rsidRPr="00867C5F" w:rsidRDefault="00867C5F" w:rsidP="00F515F6">
            <w:pPr>
              <w:pBdr>
                <w:bottom w:val="single" w:sz="4" w:space="1" w:color="auto"/>
              </w:pBdr>
              <w:spacing w:before="60" w:line="276" w:lineRule="auto"/>
              <w:jc w:val="right"/>
              <w:rPr>
                <w:rFonts w:ascii="Arial" w:hAnsi="Arial" w:cs="Arial"/>
                <w:sz w:val="13"/>
                <w:szCs w:val="13"/>
                <w:lang w:val="en-GB"/>
              </w:rPr>
            </w:pPr>
            <w:r w:rsidRPr="00867C5F">
              <w:rPr>
                <w:rFonts w:ascii="Arial" w:hAnsi="Arial" w:cs="Arial"/>
                <w:sz w:val="13"/>
                <w:szCs w:val="13"/>
              </w:rPr>
              <w:t>-</w:t>
            </w:r>
          </w:p>
        </w:tc>
      </w:tr>
      <w:tr w:rsidR="00867C5F" w:rsidRPr="00867C5F" w14:paraId="2BE061F2" w14:textId="77777777" w:rsidTr="00BE6E18">
        <w:tc>
          <w:tcPr>
            <w:tcW w:w="2411" w:type="dxa"/>
            <w:shd w:val="clear" w:color="auto" w:fill="auto"/>
          </w:tcPr>
          <w:p w14:paraId="74ACA101" w14:textId="77777777" w:rsidR="00867C5F" w:rsidRPr="00867C5F" w:rsidRDefault="00867C5F" w:rsidP="00F515F6">
            <w:pPr>
              <w:tabs>
                <w:tab w:val="left" w:pos="709"/>
              </w:tabs>
              <w:spacing w:before="60" w:line="276" w:lineRule="auto"/>
              <w:ind w:left="155" w:right="29" w:hanging="155"/>
              <w:rPr>
                <w:rFonts w:ascii="Arial" w:hAnsi="Arial" w:cs="Arial"/>
                <w:sz w:val="13"/>
                <w:szCs w:val="13"/>
                <w:lang w:val="en-GB"/>
              </w:rPr>
            </w:pPr>
            <w:r w:rsidRPr="00867C5F">
              <w:rPr>
                <w:rFonts w:ascii="Arial" w:hAnsi="Arial" w:cs="Arial"/>
                <w:sz w:val="13"/>
                <w:szCs w:val="13"/>
              </w:rPr>
              <w:t xml:space="preserve">Total revenue </w:t>
            </w:r>
          </w:p>
        </w:tc>
        <w:tc>
          <w:tcPr>
            <w:tcW w:w="862" w:type="dxa"/>
            <w:shd w:val="clear" w:color="auto" w:fill="auto"/>
          </w:tcPr>
          <w:p w14:paraId="1DA98DB0" w14:textId="7807FBB4" w:rsidR="00867C5F" w:rsidRPr="00867C5F" w:rsidRDefault="00C44537"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371,</w:t>
            </w:r>
            <w:r w:rsidR="00611BCC">
              <w:rPr>
                <w:rFonts w:ascii="Arial" w:hAnsi="Arial" w:cs="Arial"/>
                <w:sz w:val="13"/>
                <w:szCs w:val="13"/>
                <w:lang w:val="en-GB"/>
              </w:rPr>
              <w:t>677</w:t>
            </w:r>
          </w:p>
        </w:tc>
        <w:tc>
          <w:tcPr>
            <w:tcW w:w="833" w:type="dxa"/>
            <w:shd w:val="clear" w:color="auto" w:fill="auto"/>
          </w:tcPr>
          <w:p w14:paraId="0CAD6930" w14:textId="30897A0E"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rPr>
              <w:t>639,371</w:t>
            </w:r>
          </w:p>
        </w:tc>
        <w:tc>
          <w:tcPr>
            <w:tcW w:w="681" w:type="dxa"/>
            <w:shd w:val="clear" w:color="auto" w:fill="auto"/>
          </w:tcPr>
          <w:p w14:paraId="73A91E84" w14:textId="3FBF4D1D" w:rsidR="00867C5F" w:rsidRPr="00867C5F" w:rsidRDefault="00BD53A4"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24" w:type="dxa"/>
            <w:shd w:val="clear" w:color="auto" w:fill="auto"/>
          </w:tcPr>
          <w:p w14:paraId="3A04A41E" w14:textId="4D849A81"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rPr>
              <w:t>-</w:t>
            </w:r>
          </w:p>
        </w:tc>
        <w:tc>
          <w:tcPr>
            <w:tcW w:w="851" w:type="dxa"/>
            <w:shd w:val="clear" w:color="auto" w:fill="auto"/>
          </w:tcPr>
          <w:p w14:paraId="5F18D79B" w14:textId="7255B193"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rPr>
            </w:pPr>
            <w:r>
              <w:rPr>
                <w:rFonts w:ascii="Arial" w:hAnsi="Arial" w:cs="Arial"/>
                <w:sz w:val="13"/>
                <w:szCs w:val="13"/>
              </w:rPr>
              <w:t>(2,532)</w:t>
            </w:r>
          </w:p>
        </w:tc>
        <w:tc>
          <w:tcPr>
            <w:tcW w:w="886" w:type="dxa"/>
            <w:shd w:val="clear" w:color="auto" w:fill="auto"/>
          </w:tcPr>
          <w:p w14:paraId="571444CD" w14:textId="30A56C45"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rPr>
              <w:t>(2,702)</w:t>
            </w:r>
          </w:p>
        </w:tc>
        <w:tc>
          <w:tcPr>
            <w:tcW w:w="855" w:type="dxa"/>
            <w:shd w:val="clear" w:color="auto" w:fill="auto"/>
          </w:tcPr>
          <w:p w14:paraId="3FA0511A" w14:textId="5FC63DEF" w:rsidR="00867C5F" w:rsidRPr="00867C5F" w:rsidRDefault="00DD54C7"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369,145</w:t>
            </w:r>
          </w:p>
        </w:tc>
        <w:tc>
          <w:tcPr>
            <w:tcW w:w="995" w:type="dxa"/>
            <w:shd w:val="clear" w:color="auto" w:fill="auto"/>
          </w:tcPr>
          <w:p w14:paraId="04542A1E" w14:textId="51957888"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sidRPr="00867C5F">
              <w:rPr>
                <w:rFonts w:ascii="Arial" w:hAnsi="Arial" w:cs="Arial"/>
                <w:sz w:val="13"/>
                <w:szCs w:val="13"/>
              </w:rPr>
              <w:t>636,669</w:t>
            </w:r>
          </w:p>
        </w:tc>
      </w:tr>
      <w:tr w:rsidR="00867C5F" w:rsidRPr="00867C5F" w14:paraId="7B4516FF" w14:textId="77777777" w:rsidTr="00BE6E18">
        <w:tc>
          <w:tcPr>
            <w:tcW w:w="2411" w:type="dxa"/>
            <w:shd w:val="clear" w:color="auto" w:fill="auto"/>
          </w:tcPr>
          <w:p w14:paraId="5A1A385C" w14:textId="77777777" w:rsidR="00867C5F" w:rsidRPr="00867C5F" w:rsidRDefault="00867C5F" w:rsidP="00F515F6">
            <w:pPr>
              <w:tabs>
                <w:tab w:val="left" w:pos="709"/>
              </w:tabs>
              <w:spacing w:before="60" w:line="276" w:lineRule="auto"/>
              <w:ind w:left="155" w:right="29" w:hanging="155"/>
              <w:rPr>
                <w:rFonts w:ascii="Arial" w:hAnsi="Arial" w:cs="Arial"/>
                <w:sz w:val="13"/>
                <w:szCs w:val="13"/>
              </w:rPr>
            </w:pPr>
          </w:p>
        </w:tc>
        <w:tc>
          <w:tcPr>
            <w:tcW w:w="862" w:type="dxa"/>
            <w:shd w:val="clear" w:color="auto" w:fill="auto"/>
          </w:tcPr>
          <w:p w14:paraId="3AF10B25"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33" w:type="dxa"/>
            <w:shd w:val="clear" w:color="auto" w:fill="auto"/>
          </w:tcPr>
          <w:p w14:paraId="4C456F98"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681" w:type="dxa"/>
            <w:shd w:val="clear" w:color="auto" w:fill="auto"/>
            <w:vAlign w:val="bottom"/>
          </w:tcPr>
          <w:p w14:paraId="1ED6FC4D"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vAlign w:val="bottom"/>
          </w:tcPr>
          <w:p w14:paraId="3899E6E5"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vAlign w:val="bottom"/>
          </w:tcPr>
          <w:p w14:paraId="033BBFA1"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vAlign w:val="bottom"/>
          </w:tcPr>
          <w:p w14:paraId="26332E33"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vAlign w:val="bottom"/>
          </w:tcPr>
          <w:p w14:paraId="1480228A"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995" w:type="dxa"/>
            <w:shd w:val="clear" w:color="auto" w:fill="auto"/>
            <w:vAlign w:val="bottom"/>
          </w:tcPr>
          <w:p w14:paraId="12B9C19B"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p>
        </w:tc>
      </w:tr>
      <w:tr w:rsidR="00867C5F" w:rsidRPr="00867C5F" w14:paraId="199AF3F3" w14:textId="77777777" w:rsidTr="00BE6E18">
        <w:tc>
          <w:tcPr>
            <w:tcW w:w="2411" w:type="dxa"/>
            <w:shd w:val="clear" w:color="auto" w:fill="auto"/>
          </w:tcPr>
          <w:p w14:paraId="24901D9D" w14:textId="77777777" w:rsidR="00867C5F" w:rsidRPr="00867C5F" w:rsidRDefault="00867C5F" w:rsidP="00F515F6">
            <w:pPr>
              <w:tabs>
                <w:tab w:val="left" w:pos="709"/>
              </w:tabs>
              <w:spacing w:before="60" w:line="276" w:lineRule="auto"/>
              <w:ind w:left="155" w:right="-141" w:hanging="155"/>
              <w:rPr>
                <w:rFonts w:ascii="Arial" w:hAnsi="Arial" w:cs="Arial"/>
                <w:sz w:val="13"/>
                <w:szCs w:val="13"/>
              </w:rPr>
            </w:pPr>
            <w:r w:rsidRPr="00867C5F">
              <w:rPr>
                <w:rFonts w:ascii="Arial" w:hAnsi="Arial" w:cs="Arial"/>
                <w:sz w:val="13"/>
                <w:szCs w:val="13"/>
              </w:rPr>
              <w:t>Classifications of revenue recognition:</w:t>
            </w:r>
          </w:p>
        </w:tc>
        <w:tc>
          <w:tcPr>
            <w:tcW w:w="862" w:type="dxa"/>
            <w:shd w:val="clear" w:color="auto" w:fill="auto"/>
          </w:tcPr>
          <w:p w14:paraId="47CCD5F1"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33" w:type="dxa"/>
            <w:shd w:val="clear" w:color="auto" w:fill="auto"/>
          </w:tcPr>
          <w:p w14:paraId="18386A73" w14:textId="1A40F6F3"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681" w:type="dxa"/>
            <w:shd w:val="clear" w:color="auto" w:fill="auto"/>
            <w:vAlign w:val="bottom"/>
          </w:tcPr>
          <w:p w14:paraId="475886D5"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vAlign w:val="bottom"/>
          </w:tcPr>
          <w:p w14:paraId="2A39770A" w14:textId="494E9408"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vAlign w:val="bottom"/>
          </w:tcPr>
          <w:p w14:paraId="7998966B"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vAlign w:val="bottom"/>
          </w:tcPr>
          <w:p w14:paraId="6DCF7444" w14:textId="6691C2E2"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vAlign w:val="bottom"/>
          </w:tcPr>
          <w:p w14:paraId="4AAC3609"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995" w:type="dxa"/>
            <w:shd w:val="clear" w:color="auto" w:fill="auto"/>
            <w:vAlign w:val="bottom"/>
          </w:tcPr>
          <w:p w14:paraId="4BA1CF4F" w14:textId="00EE38FD"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p>
        </w:tc>
      </w:tr>
      <w:tr w:rsidR="00867C5F" w:rsidRPr="00867C5F" w14:paraId="1A4A2AAD" w14:textId="77777777" w:rsidTr="00BE6E18">
        <w:tc>
          <w:tcPr>
            <w:tcW w:w="2411" w:type="dxa"/>
            <w:shd w:val="clear" w:color="auto" w:fill="auto"/>
          </w:tcPr>
          <w:p w14:paraId="688D7A7B" w14:textId="77777777" w:rsidR="00867C5F" w:rsidRPr="00867C5F" w:rsidRDefault="00867C5F" w:rsidP="00F515F6">
            <w:pPr>
              <w:tabs>
                <w:tab w:val="left" w:pos="709"/>
              </w:tabs>
              <w:spacing w:before="60" w:line="276" w:lineRule="auto"/>
              <w:ind w:left="155" w:right="29" w:hanging="155"/>
              <w:rPr>
                <w:rFonts w:ascii="Arial" w:hAnsi="Arial" w:cs="Arial"/>
                <w:sz w:val="13"/>
                <w:szCs w:val="13"/>
              </w:rPr>
            </w:pPr>
            <w:r w:rsidRPr="00867C5F">
              <w:rPr>
                <w:rFonts w:ascii="Arial" w:hAnsi="Arial" w:cs="Arial"/>
                <w:sz w:val="13"/>
                <w:szCs w:val="13"/>
              </w:rPr>
              <w:t>At point in time</w:t>
            </w:r>
          </w:p>
        </w:tc>
        <w:tc>
          <w:tcPr>
            <w:tcW w:w="862" w:type="dxa"/>
            <w:shd w:val="clear" w:color="auto" w:fill="auto"/>
          </w:tcPr>
          <w:p w14:paraId="16A0AC49" w14:textId="68D9EF3C" w:rsidR="00867C5F" w:rsidRPr="00867C5F" w:rsidRDefault="00B139EB"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358,271</w:t>
            </w:r>
          </w:p>
        </w:tc>
        <w:tc>
          <w:tcPr>
            <w:tcW w:w="833" w:type="dxa"/>
            <w:shd w:val="clear" w:color="auto" w:fill="auto"/>
          </w:tcPr>
          <w:p w14:paraId="2CFE19B4" w14:textId="251C30B2"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lang w:val="en-GB"/>
              </w:rPr>
              <w:t>629,163</w:t>
            </w:r>
          </w:p>
        </w:tc>
        <w:tc>
          <w:tcPr>
            <w:tcW w:w="681" w:type="dxa"/>
            <w:shd w:val="clear" w:color="auto" w:fill="auto"/>
          </w:tcPr>
          <w:p w14:paraId="2B2CD62C" w14:textId="28FE2F6C" w:rsidR="00867C5F" w:rsidRPr="00867C5F" w:rsidRDefault="00BD53A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w:t>
            </w:r>
          </w:p>
        </w:tc>
        <w:tc>
          <w:tcPr>
            <w:tcW w:w="824" w:type="dxa"/>
            <w:shd w:val="clear" w:color="auto" w:fill="auto"/>
          </w:tcPr>
          <w:p w14:paraId="72213045" w14:textId="7328360E"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lang w:val="en-GB"/>
              </w:rPr>
              <w:t>-</w:t>
            </w:r>
          </w:p>
        </w:tc>
        <w:tc>
          <w:tcPr>
            <w:tcW w:w="851" w:type="dxa"/>
            <w:shd w:val="clear" w:color="auto" w:fill="auto"/>
          </w:tcPr>
          <w:p w14:paraId="7E45C28B" w14:textId="1BEDB399" w:rsidR="00867C5F" w:rsidRPr="00867C5F" w:rsidRDefault="0006197D"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w:t>
            </w:r>
            <w:r w:rsidR="00BD22A9">
              <w:rPr>
                <w:rFonts w:ascii="Arial" w:hAnsi="Arial" w:cs="Arial"/>
                <w:sz w:val="13"/>
                <w:szCs w:val="13"/>
              </w:rPr>
              <w:t>2,532)</w:t>
            </w:r>
          </w:p>
        </w:tc>
        <w:tc>
          <w:tcPr>
            <w:tcW w:w="886" w:type="dxa"/>
            <w:shd w:val="clear" w:color="auto" w:fill="auto"/>
          </w:tcPr>
          <w:p w14:paraId="55455BE3" w14:textId="55375693"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lang w:val="en-GB"/>
              </w:rPr>
              <w:t>(2,702)</w:t>
            </w:r>
          </w:p>
        </w:tc>
        <w:tc>
          <w:tcPr>
            <w:tcW w:w="855" w:type="dxa"/>
            <w:shd w:val="clear" w:color="auto" w:fill="auto"/>
          </w:tcPr>
          <w:p w14:paraId="60E2E403" w14:textId="1482BA55" w:rsidR="00867C5F" w:rsidRPr="00867C5F" w:rsidRDefault="00B139EB"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r>
              <w:rPr>
                <w:rFonts w:ascii="Arial" w:hAnsi="Arial" w:cs="Arial"/>
                <w:sz w:val="13"/>
                <w:szCs w:val="13"/>
              </w:rPr>
              <w:t>355,739</w:t>
            </w:r>
          </w:p>
        </w:tc>
        <w:tc>
          <w:tcPr>
            <w:tcW w:w="995" w:type="dxa"/>
            <w:shd w:val="clear" w:color="auto" w:fill="auto"/>
          </w:tcPr>
          <w:p w14:paraId="7B522B0A" w14:textId="6E3DDACF"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r w:rsidRPr="00867C5F">
              <w:rPr>
                <w:rFonts w:ascii="Arial" w:hAnsi="Arial" w:cs="Arial"/>
                <w:sz w:val="13"/>
                <w:szCs w:val="13"/>
                <w:lang w:val="en-GB"/>
              </w:rPr>
              <w:t>626,461</w:t>
            </w:r>
          </w:p>
        </w:tc>
      </w:tr>
      <w:tr w:rsidR="00867C5F" w:rsidRPr="00867C5F" w14:paraId="1A008E5D" w14:textId="77777777" w:rsidTr="00BE6E18">
        <w:tc>
          <w:tcPr>
            <w:tcW w:w="2411" w:type="dxa"/>
            <w:shd w:val="clear" w:color="auto" w:fill="auto"/>
          </w:tcPr>
          <w:p w14:paraId="2A53F50F" w14:textId="77777777" w:rsidR="00867C5F" w:rsidRPr="00867C5F" w:rsidRDefault="00867C5F" w:rsidP="00F515F6">
            <w:pPr>
              <w:tabs>
                <w:tab w:val="left" w:pos="709"/>
              </w:tabs>
              <w:spacing w:before="60" w:line="276" w:lineRule="auto"/>
              <w:ind w:left="155" w:right="29" w:hanging="155"/>
              <w:rPr>
                <w:rFonts w:ascii="Arial" w:hAnsi="Arial" w:cs="Arial"/>
                <w:sz w:val="13"/>
                <w:szCs w:val="13"/>
              </w:rPr>
            </w:pPr>
            <w:r w:rsidRPr="00867C5F">
              <w:rPr>
                <w:rFonts w:ascii="Arial" w:hAnsi="Arial" w:cs="Arial"/>
                <w:sz w:val="13"/>
                <w:szCs w:val="13"/>
              </w:rPr>
              <w:t>Overtime</w:t>
            </w:r>
          </w:p>
        </w:tc>
        <w:tc>
          <w:tcPr>
            <w:tcW w:w="862" w:type="dxa"/>
            <w:shd w:val="clear" w:color="auto" w:fill="auto"/>
          </w:tcPr>
          <w:p w14:paraId="71ECFB7D" w14:textId="68DB6BDA" w:rsidR="00867C5F" w:rsidRPr="00867C5F" w:rsidRDefault="00B139EB"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8,855</w:t>
            </w:r>
          </w:p>
        </w:tc>
        <w:tc>
          <w:tcPr>
            <w:tcW w:w="833" w:type="dxa"/>
            <w:shd w:val="clear" w:color="auto" w:fill="auto"/>
          </w:tcPr>
          <w:p w14:paraId="2B78EFB6" w14:textId="4584ECB0"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lang w:val="en-GB"/>
              </w:rPr>
              <w:t>10,208</w:t>
            </w:r>
          </w:p>
        </w:tc>
        <w:tc>
          <w:tcPr>
            <w:tcW w:w="681" w:type="dxa"/>
            <w:shd w:val="clear" w:color="auto" w:fill="auto"/>
          </w:tcPr>
          <w:p w14:paraId="5990D1FD" w14:textId="3A6E0C90" w:rsidR="00867C5F" w:rsidRPr="00867C5F" w:rsidRDefault="00BD53A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w:t>
            </w:r>
          </w:p>
        </w:tc>
        <w:tc>
          <w:tcPr>
            <w:tcW w:w="824" w:type="dxa"/>
            <w:shd w:val="clear" w:color="auto" w:fill="auto"/>
          </w:tcPr>
          <w:p w14:paraId="23D4AB95" w14:textId="68AEA634"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lang w:val="en-GB"/>
              </w:rPr>
              <w:t>-</w:t>
            </w:r>
          </w:p>
        </w:tc>
        <w:tc>
          <w:tcPr>
            <w:tcW w:w="851" w:type="dxa"/>
            <w:shd w:val="clear" w:color="auto" w:fill="auto"/>
          </w:tcPr>
          <w:p w14:paraId="30C73059" w14:textId="5D36C5FF" w:rsidR="00867C5F" w:rsidRPr="00867C5F" w:rsidRDefault="00BD53A4"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86" w:type="dxa"/>
            <w:shd w:val="clear" w:color="auto" w:fill="auto"/>
          </w:tcPr>
          <w:p w14:paraId="6496892B" w14:textId="4701387E"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w:t>
            </w:r>
          </w:p>
        </w:tc>
        <w:tc>
          <w:tcPr>
            <w:tcW w:w="855" w:type="dxa"/>
            <w:shd w:val="clear" w:color="auto" w:fill="auto"/>
          </w:tcPr>
          <w:p w14:paraId="7E19115B" w14:textId="37BCC34E" w:rsidR="00867C5F" w:rsidRPr="00867C5F" w:rsidRDefault="00B139EB"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Pr>
                <w:rFonts w:ascii="Arial" w:hAnsi="Arial" w:cs="Arial"/>
                <w:sz w:val="13"/>
                <w:szCs w:val="13"/>
                <w:lang w:val="en-GB"/>
              </w:rPr>
              <w:t>8,855</w:t>
            </w:r>
          </w:p>
        </w:tc>
        <w:tc>
          <w:tcPr>
            <w:tcW w:w="995" w:type="dxa"/>
            <w:shd w:val="clear" w:color="auto" w:fill="auto"/>
          </w:tcPr>
          <w:p w14:paraId="22BBCEFD" w14:textId="56003C7F"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10,208</w:t>
            </w:r>
          </w:p>
        </w:tc>
      </w:tr>
      <w:tr w:rsidR="00867C5F" w:rsidRPr="00867C5F" w14:paraId="5C56C1A7" w14:textId="77777777" w:rsidTr="00BE6E18">
        <w:tc>
          <w:tcPr>
            <w:tcW w:w="2411" w:type="dxa"/>
            <w:shd w:val="clear" w:color="auto" w:fill="auto"/>
          </w:tcPr>
          <w:p w14:paraId="22624015" w14:textId="77777777" w:rsidR="00867C5F" w:rsidRPr="00867C5F" w:rsidRDefault="00867C5F" w:rsidP="00F515F6">
            <w:pPr>
              <w:tabs>
                <w:tab w:val="left" w:pos="709"/>
              </w:tabs>
              <w:spacing w:before="60" w:line="276" w:lineRule="auto"/>
              <w:ind w:left="155" w:right="29" w:hanging="155"/>
              <w:rPr>
                <w:rFonts w:ascii="Arial" w:hAnsi="Arial" w:cs="Arial"/>
                <w:sz w:val="13"/>
                <w:szCs w:val="13"/>
              </w:rPr>
            </w:pPr>
          </w:p>
        </w:tc>
        <w:tc>
          <w:tcPr>
            <w:tcW w:w="862" w:type="dxa"/>
            <w:shd w:val="clear" w:color="auto" w:fill="auto"/>
          </w:tcPr>
          <w:p w14:paraId="2E41253F"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33" w:type="dxa"/>
            <w:shd w:val="clear" w:color="auto" w:fill="auto"/>
          </w:tcPr>
          <w:p w14:paraId="143E9D88"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681" w:type="dxa"/>
            <w:shd w:val="clear" w:color="auto" w:fill="auto"/>
            <w:vAlign w:val="bottom"/>
          </w:tcPr>
          <w:p w14:paraId="412E345C" w14:textId="6756882C"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vAlign w:val="bottom"/>
          </w:tcPr>
          <w:p w14:paraId="249B91FA"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vAlign w:val="bottom"/>
          </w:tcPr>
          <w:p w14:paraId="7F3BF484"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vAlign w:val="bottom"/>
          </w:tcPr>
          <w:p w14:paraId="3A205DD8"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vAlign w:val="bottom"/>
          </w:tcPr>
          <w:p w14:paraId="06BD04E8"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p>
        </w:tc>
        <w:tc>
          <w:tcPr>
            <w:tcW w:w="995" w:type="dxa"/>
            <w:shd w:val="clear" w:color="auto" w:fill="auto"/>
            <w:vAlign w:val="bottom"/>
          </w:tcPr>
          <w:p w14:paraId="1C71FF2A"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p>
        </w:tc>
      </w:tr>
      <w:tr w:rsidR="00867C5F" w:rsidRPr="00867C5F" w14:paraId="35A0A171" w14:textId="77777777" w:rsidTr="00BE6E18">
        <w:tc>
          <w:tcPr>
            <w:tcW w:w="2411" w:type="dxa"/>
            <w:shd w:val="clear" w:color="auto" w:fill="auto"/>
            <w:vAlign w:val="bottom"/>
          </w:tcPr>
          <w:p w14:paraId="075003E1" w14:textId="03191986" w:rsidR="00867C5F" w:rsidRPr="00A9763D" w:rsidRDefault="00867C5F" w:rsidP="00F515F6">
            <w:pPr>
              <w:spacing w:before="60" w:line="276" w:lineRule="auto"/>
              <w:ind w:left="155" w:right="-108" w:hanging="155"/>
              <w:rPr>
                <w:rFonts w:ascii="Arial" w:hAnsi="Arial" w:cstheme="minorBidi"/>
                <w:sz w:val="13"/>
                <w:szCs w:val="13"/>
                <w:cs/>
              </w:rPr>
            </w:pPr>
            <w:r w:rsidRPr="00867C5F">
              <w:rPr>
                <w:rFonts w:ascii="Arial" w:hAnsi="Arial" w:cs="Arial"/>
                <w:sz w:val="13"/>
                <w:szCs w:val="13"/>
              </w:rPr>
              <w:t>Segment gross profit</w:t>
            </w:r>
          </w:p>
        </w:tc>
        <w:tc>
          <w:tcPr>
            <w:tcW w:w="862" w:type="dxa"/>
            <w:shd w:val="clear" w:color="auto" w:fill="auto"/>
          </w:tcPr>
          <w:p w14:paraId="6D2ABAA6" w14:textId="42593675"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123,423</w:t>
            </w:r>
          </w:p>
        </w:tc>
        <w:tc>
          <w:tcPr>
            <w:tcW w:w="833" w:type="dxa"/>
            <w:shd w:val="clear" w:color="auto" w:fill="auto"/>
          </w:tcPr>
          <w:p w14:paraId="1C491646" w14:textId="1778F57B"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208,317</w:t>
            </w:r>
          </w:p>
        </w:tc>
        <w:tc>
          <w:tcPr>
            <w:tcW w:w="681" w:type="dxa"/>
            <w:shd w:val="clear" w:color="auto" w:fill="auto"/>
          </w:tcPr>
          <w:p w14:paraId="3AE83546" w14:textId="2AE4D159" w:rsidR="00867C5F" w:rsidRPr="00867C5F" w:rsidRDefault="00BD53A4"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w:t>
            </w:r>
          </w:p>
        </w:tc>
        <w:tc>
          <w:tcPr>
            <w:tcW w:w="824" w:type="dxa"/>
            <w:shd w:val="clear" w:color="auto" w:fill="auto"/>
          </w:tcPr>
          <w:p w14:paraId="7950A0F5" w14:textId="0F2B011F"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w:t>
            </w:r>
          </w:p>
        </w:tc>
        <w:tc>
          <w:tcPr>
            <w:tcW w:w="851" w:type="dxa"/>
            <w:shd w:val="clear" w:color="auto" w:fill="auto"/>
          </w:tcPr>
          <w:p w14:paraId="253BD1BD" w14:textId="5C8A55A7"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86" w:type="dxa"/>
            <w:shd w:val="clear" w:color="auto" w:fill="auto"/>
          </w:tcPr>
          <w:p w14:paraId="02EA0785" w14:textId="14E1139E"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1,932</w:t>
            </w:r>
          </w:p>
        </w:tc>
        <w:tc>
          <w:tcPr>
            <w:tcW w:w="855" w:type="dxa"/>
            <w:shd w:val="clear" w:color="auto" w:fill="auto"/>
          </w:tcPr>
          <w:p w14:paraId="672F3435" w14:textId="74E09FD5"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Pr>
                <w:rFonts w:ascii="Arial" w:hAnsi="Arial" w:cs="Arial"/>
                <w:sz w:val="13"/>
                <w:szCs w:val="13"/>
                <w:lang w:val="en-GB"/>
              </w:rPr>
              <w:t>123,423</w:t>
            </w:r>
          </w:p>
        </w:tc>
        <w:tc>
          <w:tcPr>
            <w:tcW w:w="995" w:type="dxa"/>
            <w:shd w:val="clear" w:color="auto" w:fill="auto"/>
          </w:tcPr>
          <w:p w14:paraId="18F2CC9F" w14:textId="621DB35E"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210,249</w:t>
            </w:r>
          </w:p>
        </w:tc>
      </w:tr>
      <w:tr w:rsidR="00867C5F" w:rsidRPr="00867C5F" w14:paraId="2DE2183C" w14:textId="77777777" w:rsidTr="00BE6E18">
        <w:tc>
          <w:tcPr>
            <w:tcW w:w="2411" w:type="dxa"/>
            <w:shd w:val="clear" w:color="auto" w:fill="auto"/>
            <w:vAlign w:val="bottom"/>
          </w:tcPr>
          <w:p w14:paraId="539D685A" w14:textId="77777777" w:rsidR="00867C5F" w:rsidRPr="00867C5F" w:rsidRDefault="00867C5F" w:rsidP="00F515F6">
            <w:pPr>
              <w:spacing w:before="60" w:line="276" w:lineRule="auto"/>
              <w:ind w:left="155" w:right="-108" w:hanging="155"/>
              <w:rPr>
                <w:rFonts w:ascii="Arial" w:hAnsi="Arial" w:cs="Arial"/>
                <w:sz w:val="13"/>
                <w:szCs w:val="13"/>
                <w:cs/>
              </w:rPr>
            </w:pPr>
            <w:r w:rsidRPr="00867C5F">
              <w:rPr>
                <w:rFonts w:ascii="Arial" w:hAnsi="Arial" w:cs="Arial"/>
                <w:sz w:val="13"/>
                <w:szCs w:val="13"/>
              </w:rPr>
              <w:t>Interest income</w:t>
            </w:r>
          </w:p>
        </w:tc>
        <w:tc>
          <w:tcPr>
            <w:tcW w:w="862" w:type="dxa"/>
            <w:shd w:val="clear" w:color="auto" w:fill="auto"/>
          </w:tcPr>
          <w:p w14:paraId="58B913E5"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lang w:val="en-GB"/>
              </w:rPr>
            </w:pPr>
          </w:p>
        </w:tc>
        <w:tc>
          <w:tcPr>
            <w:tcW w:w="833" w:type="dxa"/>
            <w:shd w:val="clear" w:color="auto" w:fill="auto"/>
          </w:tcPr>
          <w:p w14:paraId="4F3D11CE"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rPr>
            </w:pPr>
          </w:p>
        </w:tc>
        <w:tc>
          <w:tcPr>
            <w:tcW w:w="681" w:type="dxa"/>
            <w:shd w:val="clear" w:color="auto" w:fill="auto"/>
          </w:tcPr>
          <w:p w14:paraId="74E0EEF7"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tcPr>
          <w:p w14:paraId="743C5F7B"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tcPr>
          <w:p w14:paraId="4B27E54C"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tcPr>
          <w:p w14:paraId="549478F0"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tcPr>
          <w:p w14:paraId="5EF07158" w14:textId="2208F6C5" w:rsidR="00867C5F" w:rsidRPr="00867C5F" w:rsidRDefault="00B139EB"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348</w:t>
            </w:r>
          </w:p>
        </w:tc>
        <w:tc>
          <w:tcPr>
            <w:tcW w:w="995" w:type="dxa"/>
            <w:shd w:val="clear" w:color="auto" w:fill="auto"/>
          </w:tcPr>
          <w:p w14:paraId="493914DC" w14:textId="2877182F"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123</w:t>
            </w:r>
          </w:p>
        </w:tc>
      </w:tr>
      <w:tr w:rsidR="00867C5F" w:rsidRPr="00867C5F" w14:paraId="65DDC674" w14:textId="77777777" w:rsidTr="00BE6E18">
        <w:trPr>
          <w:trHeight w:val="101"/>
        </w:trPr>
        <w:tc>
          <w:tcPr>
            <w:tcW w:w="2411" w:type="dxa"/>
            <w:shd w:val="clear" w:color="auto" w:fill="auto"/>
            <w:vAlign w:val="bottom"/>
          </w:tcPr>
          <w:p w14:paraId="55C8873E" w14:textId="77777777" w:rsidR="00867C5F" w:rsidRPr="00867C5F" w:rsidRDefault="00867C5F" w:rsidP="00F515F6">
            <w:pPr>
              <w:spacing w:before="60" w:line="276" w:lineRule="auto"/>
              <w:ind w:left="155" w:right="-108" w:hanging="155"/>
              <w:rPr>
                <w:rFonts w:ascii="Arial" w:hAnsi="Arial" w:cs="Arial"/>
                <w:sz w:val="13"/>
                <w:szCs w:val="13"/>
              </w:rPr>
            </w:pPr>
            <w:r w:rsidRPr="00867C5F">
              <w:rPr>
                <w:rFonts w:ascii="Arial" w:hAnsi="Arial" w:cs="Arial"/>
                <w:sz w:val="13"/>
                <w:szCs w:val="13"/>
              </w:rPr>
              <w:t>Finance cost</w:t>
            </w:r>
            <w:r w:rsidRPr="00867C5F">
              <w:rPr>
                <w:rFonts w:ascii="Arial" w:hAnsi="Arial" w:cs="Arial"/>
                <w:sz w:val="13"/>
                <w:szCs w:val="13"/>
              </w:rPr>
              <w:tab/>
            </w:r>
          </w:p>
        </w:tc>
        <w:tc>
          <w:tcPr>
            <w:tcW w:w="862" w:type="dxa"/>
            <w:shd w:val="clear" w:color="auto" w:fill="auto"/>
          </w:tcPr>
          <w:p w14:paraId="08F94060"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rPr>
            </w:pPr>
          </w:p>
        </w:tc>
        <w:tc>
          <w:tcPr>
            <w:tcW w:w="833" w:type="dxa"/>
            <w:shd w:val="clear" w:color="auto" w:fill="auto"/>
          </w:tcPr>
          <w:p w14:paraId="5D275719"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rPr>
            </w:pPr>
          </w:p>
        </w:tc>
        <w:tc>
          <w:tcPr>
            <w:tcW w:w="681" w:type="dxa"/>
            <w:shd w:val="clear" w:color="auto" w:fill="auto"/>
          </w:tcPr>
          <w:p w14:paraId="49454B13"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tcPr>
          <w:p w14:paraId="025DEE73"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tcPr>
          <w:p w14:paraId="68915D62"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86" w:type="dxa"/>
            <w:shd w:val="clear" w:color="auto" w:fill="auto"/>
          </w:tcPr>
          <w:p w14:paraId="2BB86DDE"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tcPr>
          <w:p w14:paraId="5D5BB264" w14:textId="661D51F5" w:rsidR="00867C5F" w:rsidRPr="00867C5F" w:rsidRDefault="00B139EB"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(6,888)</w:t>
            </w:r>
          </w:p>
        </w:tc>
        <w:tc>
          <w:tcPr>
            <w:tcW w:w="995" w:type="dxa"/>
            <w:shd w:val="clear" w:color="auto" w:fill="auto"/>
          </w:tcPr>
          <w:p w14:paraId="21D790E1" w14:textId="7BE7804A"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(9,364)</w:t>
            </w:r>
          </w:p>
        </w:tc>
      </w:tr>
      <w:tr w:rsidR="00867C5F" w:rsidRPr="00867C5F" w14:paraId="6B954418" w14:textId="77777777" w:rsidTr="00BE6E18">
        <w:trPr>
          <w:trHeight w:val="57"/>
        </w:trPr>
        <w:tc>
          <w:tcPr>
            <w:tcW w:w="2411" w:type="dxa"/>
            <w:shd w:val="clear" w:color="auto" w:fill="auto"/>
            <w:vAlign w:val="bottom"/>
          </w:tcPr>
          <w:p w14:paraId="08132B42" w14:textId="77777777" w:rsidR="00867C5F" w:rsidRPr="00867C5F" w:rsidRDefault="00867C5F" w:rsidP="00F515F6">
            <w:pPr>
              <w:spacing w:before="60" w:line="276" w:lineRule="auto"/>
              <w:ind w:left="155" w:right="-114" w:hanging="155"/>
              <w:rPr>
                <w:rFonts w:ascii="Arial" w:hAnsi="Arial" w:cs="Arial"/>
                <w:sz w:val="13"/>
                <w:szCs w:val="13"/>
              </w:rPr>
            </w:pPr>
            <w:r w:rsidRPr="00867C5F">
              <w:rPr>
                <w:rFonts w:ascii="Arial" w:hAnsi="Arial" w:cs="Arial"/>
                <w:sz w:val="13"/>
                <w:szCs w:val="13"/>
              </w:rPr>
              <w:t xml:space="preserve">Depreciation and amortization </w:t>
            </w:r>
          </w:p>
        </w:tc>
        <w:tc>
          <w:tcPr>
            <w:tcW w:w="862" w:type="dxa"/>
            <w:shd w:val="clear" w:color="auto" w:fill="auto"/>
          </w:tcPr>
          <w:p w14:paraId="626F31A8" w14:textId="6E8D1D0A"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33" w:type="dxa"/>
            <w:shd w:val="clear" w:color="auto" w:fill="auto"/>
          </w:tcPr>
          <w:p w14:paraId="5ED0DA16" w14:textId="4B67F775"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681" w:type="dxa"/>
            <w:shd w:val="clear" w:color="auto" w:fill="auto"/>
          </w:tcPr>
          <w:p w14:paraId="0D4B78F4" w14:textId="1DD6903B"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rPr>
            </w:pPr>
          </w:p>
        </w:tc>
        <w:tc>
          <w:tcPr>
            <w:tcW w:w="824" w:type="dxa"/>
            <w:shd w:val="clear" w:color="auto" w:fill="auto"/>
          </w:tcPr>
          <w:p w14:paraId="236BDEE4" w14:textId="567D3E94"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tcPr>
          <w:p w14:paraId="7C5297C8" w14:textId="023C184F"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86" w:type="dxa"/>
            <w:shd w:val="clear" w:color="auto" w:fill="auto"/>
          </w:tcPr>
          <w:p w14:paraId="0795D463" w14:textId="65B8EBD4"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tcPr>
          <w:p w14:paraId="1A018FD7" w14:textId="1693DC36"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(10,</w:t>
            </w:r>
            <w:r w:rsidR="00DD54C7">
              <w:rPr>
                <w:rFonts w:ascii="Arial" w:hAnsi="Arial" w:cs="Arial"/>
                <w:sz w:val="13"/>
                <w:szCs w:val="13"/>
              </w:rPr>
              <w:t>654</w:t>
            </w:r>
            <w:r>
              <w:rPr>
                <w:rFonts w:ascii="Arial" w:hAnsi="Arial" w:cs="Arial"/>
                <w:sz w:val="13"/>
                <w:szCs w:val="13"/>
              </w:rPr>
              <w:t>)</w:t>
            </w:r>
          </w:p>
        </w:tc>
        <w:tc>
          <w:tcPr>
            <w:tcW w:w="995" w:type="dxa"/>
            <w:shd w:val="clear" w:color="auto" w:fill="auto"/>
          </w:tcPr>
          <w:p w14:paraId="48F7F595" w14:textId="7B318014"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(15,987)</w:t>
            </w:r>
          </w:p>
        </w:tc>
      </w:tr>
      <w:tr w:rsidR="00867C5F" w:rsidRPr="00867C5F" w14:paraId="12B31057" w14:textId="77777777" w:rsidTr="00BE6E18">
        <w:trPr>
          <w:trHeight w:val="68"/>
        </w:trPr>
        <w:tc>
          <w:tcPr>
            <w:tcW w:w="2411" w:type="dxa"/>
            <w:shd w:val="clear" w:color="auto" w:fill="auto"/>
            <w:vAlign w:val="bottom"/>
          </w:tcPr>
          <w:p w14:paraId="58624D4B" w14:textId="3099C580" w:rsidR="00867C5F" w:rsidRPr="00867C5F" w:rsidRDefault="00867C5F" w:rsidP="00F515F6">
            <w:pPr>
              <w:spacing w:before="60" w:line="276" w:lineRule="auto"/>
              <w:ind w:left="155" w:right="-114" w:hanging="155"/>
              <w:rPr>
                <w:rFonts w:ascii="Arial" w:hAnsi="Arial" w:cs="Arial"/>
                <w:sz w:val="13"/>
                <w:szCs w:val="13"/>
                <w:cs/>
              </w:rPr>
            </w:pPr>
            <w:r w:rsidRPr="00867C5F">
              <w:rPr>
                <w:rFonts w:ascii="Arial" w:hAnsi="Arial" w:cs="Arial"/>
                <w:sz w:val="13"/>
                <w:szCs w:val="13"/>
              </w:rPr>
              <w:t>Profit before income tax</w:t>
            </w:r>
          </w:p>
        </w:tc>
        <w:tc>
          <w:tcPr>
            <w:tcW w:w="862" w:type="dxa"/>
            <w:shd w:val="clear" w:color="auto" w:fill="auto"/>
          </w:tcPr>
          <w:p w14:paraId="75413F9F" w14:textId="541F116B"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10,037</w:t>
            </w:r>
          </w:p>
        </w:tc>
        <w:tc>
          <w:tcPr>
            <w:tcW w:w="833" w:type="dxa"/>
            <w:shd w:val="clear" w:color="auto" w:fill="auto"/>
          </w:tcPr>
          <w:p w14:paraId="2A2C444B" w14:textId="166E257C"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867C5F">
              <w:rPr>
                <w:rFonts w:ascii="Arial" w:hAnsi="Arial" w:cs="Arial"/>
                <w:sz w:val="13"/>
                <w:szCs w:val="13"/>
                <w:lang w:val="en-GB"/>
              </w:rPr>
              <w:t>71,198</w:t>
            </w:r>
          </w:p>
        </w:tc>
        <w:tc>
          <w:tcPr>
            <w:tcW w:w="681" w:type="dxa"/>
            <w:shd w:val="clear" w:color="auto" w:fill="auto"/>
          </w:tcPr>
          <w:p w14:paraId="7F44A9E3" w14:textId="273FFF6D" w:rsidR="00867C5F" w:rsidRPr="00867C5F" w:rsidRDefault="00BD53A4"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24" w:type="dxa"/>
            <w:shd w:val="clear" w:color="auto" w:fill="auto"/>
          </w:tcPr>
          <w:p w14:paraId="083675F6" w14:textId="7FD6A8C5"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sidRPr="00867C5F">
              <w:rPr>
                <w:rFonts w:ascii="Arial" w:hAnsi="Arial" w:cs="Arial"/>
                <w:sz w:val="13"/>
                <w:szCs w:val="13"/>
              </w:rPr>
              <w:t>-</w:t>
            </w:r>
          </w:p>
        </w:tc>
        <w:tc>
          <w:tcPr>
            <w:tcW w:w="851" w:type="dxa"/>
            <w:shd w:val="clear" w:color="auto" w:fill="auto"/>
          </w:tcPr>
          <w:p w14:paraId="2C5801A9" w14:textId="78209C8F"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(185)</w:t>
            </w:r>
          </w:p>
        </w:tc>
        <w:tc>
          <w:tcPr>
            <w:tcW w:w="886" w:type="dxa"/>
            <w:shd w:val="clear" w:color="auto" w:fill="auto"/>
          </w:tcPr>
          <w:p w14:paraId="47447913" w14:textId="19BA3FB6"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lang w:val="en-GB"/>
              </w:rPr>
            </w:pPr>
            <w:r w:rsidRPr="00867C5F">
              <w:rPr>
                <w:rFonts w:ascii="Arial" w:hAnsi="Arial" w:cs="Arial"/>
                <w:sz w:val="13"/>
                <w:szCs w:val="13"/>
                <w:lang w:val="en-GB"/>
              </w:rPr>
              <w:t>557,723</w:t>
            </w:r>
          </w:p>
        </w:tc>
        <w:tc>
          <w:tcPr>
            <w:tcW w:w="855" w:type="dxa"/>
            <w:shd w:val="clear" w:color="auto" w:fill="auto"/>
          </w:tcPr>
          <w:p w14:paraId="28E5AF16" w14:textId="3C981DA5" w:rsidR="00867C5F" w:rsidRPr="00867C5F" w:rsidRDefault="00B139EB"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9,852</w:t>
            </w:r>
          </w:p>
        </w:tc>
        <w:tc>
          <w:tcPr>
            <w:tcW w:w="995" w:type="dxa"/>
            <w:shd w:val="clear" w:color="auto" w:fill="auto"/>
          </w:tcPr>
          <w:p w14:paraId="0E7AA906" w14:textId="350B805E" w:rsidR="00867C5F" w:rsidRPr="00867C5F" w:rsidRDefault="00867C5F" w:rsidP="00F515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867C5F">
              <w:rPr>
                <w:rFonts w:ascii="Arial" w:hAnsi="Arial" w:cs="Arial"/>
                <w:sz w:val="13"/>
                <w:szCs w:val="13"/>
              </w:rPr>
              <w:t>628,921</w:t>
            </w:r>
          </w:p>
        </w:tc>
      </w:tr>
      <w:tr w:rsidR="00867C5F" w:rsidRPr="00867C5F" w14:paraId="6A80F7A9" w14:textId="77777777" w:rsidTr="00BE6E18">
        <w:trPr>
          <w:trHeight w:val="68"/>
        </w:trPr>
        <w:tc>
          <w:tcPr>
            <w:tcW w:w="2411" w:type="dxa"/>
            <w:shd w:val="clear" w:color="auto" w:fill="auto"/>
            <w:vAlign w:val="bottom"/>
          </w:tcPr>
          <w:p w14:paraId="7799CECC" w14:textId="77777777" w:rsidR="00867C5F" w:rsidRPr="00867C5F" w:rsidRDefault="00867C5F" w:rsidP="00F515F6">
            <w:pPr>
              <w:spacing w:before="60" w:line="276" w:lineRule="auto"/>
              <w:ind w:left="155" w:right="-114" w:hanging="155"/>
              <w:rPr>
                <w:rFonts w:ascii="Arial" w:hAnsi="Arial" w:cs="Arial"/>
                <w:sz w:val="13"/>
                <w:szCs w:val="13"/>
              </w:rPr>
            </w:pPr>
          </w:p>
        </w:tc>
        <w:tc>
          <w:tcPr>
            <w:tcW w:w="862" w:type="dxa"/>
            <w:shd w:val="clear" w:color="auto" w:fill="auto"/>
          </w:tcPr>
          <w:p w14:paraId="629F6876"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33" w:type="dxa"/>
            <w:shd w:val="clear" w:color="auto" w:fill="auto"/>
            <w:vAlign w:val="bottom"/>
          </w:tcPr>
          <w:p w14:paraId="1877568E"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681" w:type="dxa"/>
            <w:shd w:val="clear" w:color="auto" w:fill="auto"/>
          </w:tcPr>
          <w:p w14:paraId="35403757"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24" w:type="dxa"/>
            <w:shd w:val="clear" w:color="auto" w:fill="auto"/>
          </w:tcPr>
          <w:p w14:paraId="7B97CF75"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p>
        </w:tc>
        <w:tc>
          <w:tcPr>
            <w:tcW w:w="851" w:type="dxa"/>
            <w:shd w:val="clear" w:color="auto" w:fill="auto"/>
          </w:tcPr>
          <w:p w14:paraId="09FEA6F4"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tcPr>
          <w:p w14:paraId="0957A467"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55" w:type="dxa"/>
            <w:shd w:val="clear" w:color="auto" w:fill="auto"/>
          </w:tcPr>
          <w:p w14:paraId="024ABB05"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995" w:type="dxa"/>
            <w:shd w:val="clear" w:color="auto" w:fill="auto"/>
          </w:tcPr>
          <w:p w14:paraId="07F559C1" w14:textId="77777777" w:rsidR="00867C5F" w:rsidRPr="00867C5F" w:rsidRDefault="00867C5F" w:rsidP="00F5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r>
    </w:tbl>
    <w:p w14:paraId="02F8D98F" w14:textId="40B7E584" w:rsidR="00EF6455" w:rsidRPr="00FD4C7B" w:rsidRDefault="00EF6455" w:rsidP="00C64462">
      <w:pPr>
        <w:pStyle w:val="aa"/>
        <w:spacing w:line="360" w:lineRule="auto"/>
        <w:ind w:right="0"/>
        <w:jc w:val="both"/>
        <w:rPr>
          <w:rFonts w:cstheme="minorBidi"/>
          <w:color w:val="auto"/>
          <w:spacing w:val="-2"/>
          <w:sz w:val="19"/>
          <w:szCs w:val="19"/>
          <w:u w:val="none"/>
          <w:lang w:val="en-US"/>
        </w:rPr>
      </w:pPr>
    </w:p>
    <w:p w14:paraId="69ECC621" w14:textId="77777777" w:rsidR="00EF6455" w:rsidRPr="00FD4C7B" w:rsidRDefault="00EF6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pacing w:val="-2"/>
          <w:sz w:val="19"/>
          <w:szCs w:val="19"/>
        </w:rPr>
      </w:pPr>
      <w:r w:rsidRPr="00FD4C7B">
        <w:rPr>
          <w:rFonts w:cstheme="minorBidi"/>
          <w:spacing w:val="-2"/>
          <w:sz w:val="19"/>
          <w:szCs w:val="19"/>
        </w:rPr>
        <w:br w:type="page"/>
      </w:r>
    </w:p>
    <w:tbl>
      <w:tblPr>
        <w:tblW w:w="9165" w:type="dxa"/>
        <w:tblInd w:w="284" w:type="dxa"/>
        <w:tblLayout w:type="fixed"/>
        <w:tblLook w:val="01E0" w:firstRow="1" w:lastRow="1" w:firstColumn="1" w:lastColumn="1" w:noHBand="0" w:noVBand="0"/>
      </w:tblPr>
      <w:tblGrid>
        <w:gridCol w:w="2511"/>
        <w:gridCol w:w="891"/>
        <w:gridCol w:w="810"/>
        <w:gridCol w:w="681"/>
        <w:gridCol w:w="824"/>
        <w:gridCol w:w="851"/>
        <w:gridCol w:w="886"/>
        <w:gridCol w:w="855"/>
        <w:gridCol w:w="856"/>
      </w:tblGrid>
      <w:tr w:rsidR="00FD4C7B" w:rsidRPr="003E7FF0" w14:paraId="2E277E2F" w14:textId="77777777" w:rsidTr="00B51137">
        <w:trPr>
          <w:tblHeader/>
        </w:trPr>
        <w:tc>
          <w:tcPr>
            <w:tcW w:w="2511" w:type="dxa"/>
            <w:shd w:val="clear" w:color="auto" w:fill="auto"/>
            <w:vAlign w:val="bottom"/>
          </w:tcPr>
          <w:p w14:paraId="332ECDCF"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left="155" w:hanging="155"/>
              <w:rPr>
                <w:rFonts w:ascii="Arial" w:hAnsi="Arial" w:cs="Arial"/>
                <w:sz w:val="13"/>
                <w:szCs w:val="13"/>
              </w:rPr>
            </w:pPr>
          </w:p>
        </w:tc>
        <w:tc>
          <w:tcPr>
            <w:tcW w:w="6654" w:type="dxa"/>
            <w:gridSpan w:val="8"/>
            <w:shd w:val="clear" w:color="auto" w:fill="auto"/>
            <w:vAlign w:val="bottom"/>
          </w:tcPr>
          <w:p w14:paraId="259A5E7C" w14:textId="77777777" w:rsidR="00BC5CAF" w:rsidRPr="003E7FF0" w:rsidRDefault="00BC5CAF" w:rsidP="003E7FF0">
            <w:pPr>
              <w:tabs>
                <w:tab w:val="left" w:pos="540"/>
              </w:tabs>
              <w:spacing w:before="60" w:line="276" w:lineRule="auto"/>
              <w:jc w:val="right"/>
              <w:rPr>
                <w:rFonts w:ascii="Arial" w:hAnsi="Arial" w:cs="Arial"/>
                <w:sz w:val="13"/>
                <w:szCs w:val="13"/>
              </w:rPr>
            </w:pPr>
            <w:r w:rsidRPr="003E7FF0">
              <w:rPr>
                <w:rFonts w:ascii="Arial" w:hAnsi="Arial" w:cs="Arial"/>
                <w:sz w:val="13"/>
                <w:szCs w:val="13"/>
              </w:rPr>
              <w:t xml:space="preserve"> (</w:t>
            </w:r>
            <w:proofErr w:type="gramStart"/>
            <w:r w:rsidRPr="003E7FF0">
              <w:rPr>
                <w:rFonts w:ascii="Arial" w:hAnsi="Arial" w:cs="Arial"/>
                <w:sz w:val="13"/>
                <w:szCs w:val="13"/>
              </w:rPr>
              <w:t>Unit :</w:t>
            </w:r>
            <w:proofErr w:type="gramEnd"/>
            <w:r w:rsidRPr="003E7FF0">
              <w:rPr>
                <w:rFonts w:ascii="Arial" w:hAnsi="Arial" w:cs="Arial"/>
                <w:sz w:val="13"/>
                <w:szCs w:val="13"/>
              </w:rPr>
              <w:t xml:space="preserve"> Thousand Baht)</w:t>
            </w:r>
          </w:p>
        </w:tc>
      </w:tr>
      <w:tr w:rsidR="00FD4C7B" w:rsidRPr="003E7FF0" w14:paraId="1D0A8E99" w14:textId="77777777" w:rsidTr="00B51137">
        <w:trPr>
          <w:tblHeader/>
        </w:trPr>
        <w:tc>
          <w:tcPr>
            <w:tcW w:w="2511" w:type="dxa"/>
            <w:shd w:val="clear" w:color="auto" w:fill="auto"/>
          </w:tcPr>
          <w:p w14:paraId="3C20A153"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55" w:right="-107" w:hanging="155"/>
              <w:rPr>
                <w:rFonts w:ascii="Arial" w:hAnsi="Arial" w:cs="Arial"/>
                <w:sz w:val="13"/>
                <w:szCs w:val="13"/>
              </w:rPr>
            </w:pPr>
          </w:p>
        </w:tc>
        <w:tc>
          <w:tcPr>
            <w:tcW w:w="6654" w:type="dxa"/>
            <w:gridSpan w:val="8"/>
            <w:shd w:val="clear" w:color="auto" w:fill="auto"/>
          </w:tcPr>
          <w:p w14:paraId="4AD9B53C" w14:textId="77777777" w:rsidR="00BC5CAF" w:rsidRPr="003E7FF0" w:rsidRDefault="00BC5CAF" w:rsidP="003E7FF0">
            <w:pPr>
              <w:pBdr>
                <w:bottom w:val="single" w:sz="4" w:space="1" w:color="auto"/>
              </w:pBdr>
              <w:tabs>
                <w:tab w:val="clear" w:pos="6549"/>
                <w:tab w:val="left" w:pos="6180"/>
              </w:tabs>
              <w:spacing w:before="60" w:line="276" w:lineRule="auto"/>
              <w:ind w:right="-27"/>
              <w:jc w:val="center"/>
              <w:rPr>
                <w:rFonts w:ascii="Arial" w:hAnsi="Arial" w:cs="Arial"/>
                <w:sz w:val="13"/>
                <w:szCs w:val="13"/>
              </w:rPr>
            </w:pPr>
            <w:r w:rsidRPr="003E7FF0">
              <w:rPr>
                <w:rFonts w:ascii="Arial" w:hAnsi="Arial" w:cs="Arial"/>
                <w:sz w:val="13"/>
                <w:szCs w:val="13"/>
                <w:lang w:val="en-GB"/>
              </w:rPr>
              <w:t>Consolidated F/S</w:t>
            </w:r>
          </w:p>
        </w:tc>
      </w:tr>
      <w:tr w:rsidR="00FD4C7B" w:rsidRPr="003E7FF0" w14:paraId="6708939C" w14:textId="77777777" w:rsidTr="00B51137">
        <w:trPr>
          <w:tblHeader/>
        </w:trPr>
        <w:tc>
          <w:tcPr>
            <w:tcW w:w="2511" w:type="dxa"/>
            <w:shd w:val="clear" w:color="auto" w:fill="auto"/>
          </w:tcPr>
          <w:p w14:paraId="390D4838"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55" w:right="-107" w:hanging="155"/>
              <w:rPr>
                <w:rFonts w:ascii="Arial" w:hAnsi="Arial" w:cs="Arial"/>
                <w:sz w:val="13"/>
                <w:szCs w:val="13"/>
              </w:rPr>
            </w:pPr>
          </w:p>
        </w:tc>
        <w:tc>
          <w:tcPr>
            <w:tcW w:w="6654" w:type="dxa"/>
            <w:gridSpan w:val="8"/>
            <w:shd w:val="clear" w:color="auto" w:fill="auto"/>
          </w:tcPr>
          <w:p w14:paraId="4D984E81" w14:textId="273D668E" w:rsidR="00BC5CAF" w:rsidRPr="003E7FF0" w:rsidRDefault="00BC5CAF" w:rsidP="003E7FF0">
            <w:pPr>
              <w:pBdr>
                <w:bottom w:val="single" w:sz="4" w:space="1" w:color="auto"/>
              </w:pBdr>
              <w:tabs>
                <w:tab w:val="clear" w:pos="6549"/>
                <w:tab w:val="left" w:pos="6180"/>
              </w:tabs>
              <w:spacing w:before="60" w:line="276" w:lineRule="auto"/>
              <w:ind w:right="-27"/>
              <w:jc w:val="center"/>
              <w:rPr>
                <w:rFonts w:ascii="Arial" w:hAnsi="Arial" w:cs="Arial"/>
                <w:sz w:val="13"/>
                <w:szCs w:val="13"/>
              </w:rPr>
            </w:pPr>
            <w:r w:rsidRPr="003E7FF0">
              <w:rPr>
                <w:rFonts w:ascii="Arial" w:hAnsi="Arial" w:cs="Arial"/>
                <w:sz w:val="13"/>
                <w:szCs w:val="13"/>
              </w:rPr>
              <w:t xml:space="preserve">For the </w:t>
            </w:r>
            <w:r w:rsidR="0024263C" w:rsidRPr="003E7FF0">
              <w:rPr>
                <w:rFonts w:ascii="Arial" w:hAnsi="Arial" w:cs="Arial"/>
                <w:sz w:val="13"/>
                <w:szCs w:val="13"/>
              </w:rPr>
              <w:t>nine</w:t>
            </w:r>
            <w:r w:rsidRPr="003E7FF0">
              <w:rPr>
                <w:rFonts w:ascii="Arial" w:hAnsi="Arial" w:cs="Arial"/>
                <w:sz w:val="13"/>
                <w:szCs w:val="13"/>
              </w:rPr>
              <w:t xml:space="preserve">-month periods ended 31 </w:t>
            </w:r>
            <w:r w:rsidR="0024263C" w:rsidRPr="003E7FF0">
              <w:rPr>
                <w:rFonts w:ascii="Arial" w:hAnsi="Arial" w:cs="Arial"/>
                <w:sz w:val="13"/>
                <w:szCs w:val="13"/>
              </w:rPr>
              <w:t>September</w:t>
            </w:r>
          </w:p>
        </w:tc>
      </w:tr>
      <w:tr w:rsidR="00FD4C7B" w:rsidRPr="003E7FF0" w14:paraId="75C607DE" w14:textId="77777777" w:rsidTr="00B51137">
        <w:trPr>
          <w:tblHeader/>
        </w:trPr>
        <w:tc>
          <w:tcPr>
            <w:tcW w:w="2511" w:type="dxa"/>
            <w:shd w:val="clear" w:color="auto" w:fill="auto"/>
          </w:tcPr>
          <w:p w14:paraId="4F13C553" w14:textId="77777777" w:rsidR="00BC5CAF" w:rsidRPr="003E7FF0" w:rsidRDefault="00BC5CAF" w:rsidP="003E7FF0">
            <w:pPr>
              <w:spacing w:before="60" w:line="276" w:lineRule="auto"/>
              <w:ind w:left="155" w:right="29" w:hanging="155"/>
              <w:rPr>
                <w:rFonts w:ascii="Arial" w:hAnsi="Arial" w:cs="Arial"/>
                <w:sz w:val="13"/>
                <w:szCs w:val="13"/>
              </w:rPr>
            </w:pPr>
          </w:p>
        </w:tc>
        <w:tc>
          <w:tcPr>
            <w:tcW w:w="1701" w:type="dxa"/>
            <w:gridSpan w:val="2"/>
            <w:shd w:val="clear" w:color="auto" w:fill="auto"/>
            <w:vAlign w:val="bottom"/>
          </w:tcPr>
          <w:p w14:paraId="4485F272" w14:textId="77777777" w:rsidR="00BC5CAF" w:rsidRPr="003E7FF0" w:rsidRDefault="00BC5CAF"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8" w:right="-18"/>
              <w:jc w:val="center"/>
              <w:rPr>
                <w:rFonts w:ascii="Arial" w:hAnsi="Arial" w:cs="Arial"/>
                <w:sz w:val="13"/>
                <w:szCs w:val="13"/>
              </w:rPr>
            </w:pPr>
            <w:r w:rsidRPr="003E7FF0">
              <w:rPr>
                <w:rFonts w:ascii="Arial" w:hAnsi="Arial" w:cs="Arial"/>
                <w:sz w:val="13"/>
                <w:szCs w:val="13"/>
              </w:rPr>
              <w:t>Distributor of medical devices and equipment</w:t>
            </w:r>
          </w:p>
        </w:tc>
        <w:tc>
          <w:tcPr>
            <w:tcW w:w="1505" w:type="dxa"/>
            <w:gridSpan w:val="2"/>
            <w:shd w:val="clear" w:color="auto" w:fill="auto"/>
          </w:tcPr>
          <w:p w14:paraId="61B2CB77" w14:textId="77777777" w:rsidR="00BC5CAF" w:rsidRPr="003E7FF0" w:rsidRDefault="00BC5CAF" w:rsidP="003E7FF0">
            <w:pPr>
              <w:pBdr>
                <w:bottom w:val="single" w:sz="4" w:space="1" w:color="auto"/>
              </w:pBdr>
              <w:tabs>
                <w:tab w:val="clear" w:pos="1644"/>
              </w:tabs>
              <w:spacing w:before="60" w:line="276" w:lineRule="auto"/>
              <w:ind w:left="-18" w:right="-18"/>
              <w:jc w:val="center"/>
              <w:rPr>
                <w:rFonts w:ascii="Arial" w:hAnsi="Arial" w:cs="Arial"/>
                <w:sz w:val="13"/>
                <w:szCs w:val="13"/>
              </w:rPr>
            </w:pPr>
          </w:p>
          <w:p w14:paraId="23347C15" w14:textId="77777777" w:rsidR="00BC5CAF" w:rsidRPr="003E7FF0" w:rsidRDefault="00BC5CAF" w:rsidP="003E7FF0">
            <w:pPr>
              <w:pBdr>
                <w:bottom w:val="single" w:sz="4" w:space="1" w:color="auto"/>
              </w:pBdr>
              <w:tabs>
                <w:tab w:val="clear" w:pos="1644"/>
              </w:tabs>
              <w:spacing w:before="60" w:line="276" w:lineRule="auto"/>
              <w:ind w:left="-18" w:right="-18"/>
              <w:jc w:val="center"/>
              <w:rPr>
                <w:rFonts w:ascii="Arial" w:hAnsi="Arial" w:cs="Arial"/>
                <w:sz w:val="13"/>
                <w:szCs w:val="13"/>
              </w:rPr>
            </w:pPr>
            <w:r w:rsidRPr="003E7FF0">
              <w:rPr>
                <w:rFonts w:ascii="Arial" w:hAnsi="Arial" w:cs="Arial"/>
                <w:sz w:val="13"/>
                <w:szCs w:val="13"/>
              </w:rPr>
              <w:t>Beauty treatments</w:t>
            </w:r>
          </w:p>
        </w:tc>
        <w:tc>
          <w:tcPr>
            <w:tcW w:w="1737" w:type="dxa"/>
            <w:gridSpan w:val="2"/>
            <w:shd w:val="clear" w:color="auto" w:fill="auto"/>
            <w:vAlign w:val="bottom"/>
          </w:tcPr>
          <w:p w14:paraId="2F890207" w14:textId="77777777" w:rsidR="00BC5CAF" w:rsidRPr="003E7FF0" w:rsidRDefault="00BC5CAF" w:rsidP="003E7FF0">
            <w:pPr>
              <w:pBdr>
                <w:bottom w:val="single" w:sz="4" w:space="1" w:color="auto"/>
              </w:pBdr>
              <w:spacing w:before="60" w:line="276" w:lineRule="auto"/>
              <w:ind w:left="-18" w:right="-18"/>
              <w:jc w:val="center"/>
              <w:rPr>
                <w:rFonts w:ascii="Arial" w:hAnsi="Arial" w:cs="Arial"/>
                <w:sz w:val="13"/>
                <w:szCs w:val="13"/>
              </w:rPr>
            </w:pPr>
            <w:r w:rsidRPr="003E7FF0">
              <w:rPr>
                <w:rFonts w:ascii="Arial" w:hAnsi="Arial" w:cs="Arial"/>
                <w:sz w:val="13"/>
                <w:szCs w:val="13"/>
              </w:rPr>
              <w:t>Elimination</w:t>
            </w:r>
          </w:p>
        </w:tc>
        <w:tc>
          <w:tcPr>
            <w:tcW w:w="1711" w:type="dxa"/>
            <w:gridSpan w:val="2"/>
            <w:shd w:val="clear" w:color="auto" w:fill="auto"/>
            <w:vAlign w:val="bottom"/>
          </w:tcPr>
          <w:p w14:paraId="361F9C90" w14:textId="77777777" w:rsidR="00BC5CAF" w:rsidRPr="003E7FF0" w:rsidRDefault="00BC5CAF"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8" w:right="-18"/>
              <w:jc w:val="center"/>
              <w:rPr>
                <w:rFonts w:ascii="Arial" w:hAnsi="Arial" w:cs="Arial"/>
                <w:sz w:val="13"/>
                <w:szCs w:val="13"/>
              </w:rPr>
            </w:pPr>
            <w:r w:rsidRPr="003E7FF0">
              <w:rPr>
                <w:rFonts w:ascii="Arial" w:hAnsi="Arial" w:cs="Arial"/>
                <w:sz w:val="13"/>
                <w:szCs w:val="13"/>
              </w:rPr>
              <w:t>Total</w:t>
            </w:r>
          </w:p>
        </w:tc>
      </w:tr>
      <w:tr w:rsidR="00FD4C7B" w:rsidRPr="003E7FF0" w14:paraId="71AADFCC" w14:textId="77777777" w:rsidTr="00B51137">
        <w:trPr>
          <w:trHeight w:val="249"/>
          <w:tblHeader/>
        </w:trPr>
        <w:tc>
          <w:tcPr>
            <w:tcW w:w="2511" w:type="dxa"/>
            <w:shd w:val="clear" w:color="auto" w:fill="auto"/>
          </w:tcPr>
          <w:p w14:paraId="4928BB65" w14:textId="77777777" w:rsidR="00BC5CAF" w:rsidRPr="003E7FF0" w:rsidRDefault="00BC5CAF" w:rsidP="003E7FF0">
            <w:pPr>
              <w:spacing w:before="60" w:line="276" w:lineRule="auto"/>
              <w:ind w:left="155" w:right="29" w:hanging="155"/>
              <w:rPr>
                <w:rFonts w:ascii="Arial" w:hAnsi="Arial" w:cs="Arial"/>
                <w:sz w:val="13"/>
                <w:szCs w:val="13"/>
                <w:lang w:val="en-GB"/>
              </w:rPr>
            </w:pPr>
          </w:p>
        </w:tc>
        <w:tc>
          <w:tcPr>
            <w:tcW w:w="891" w:type="dxa"/>
            <w:shd w:val="clear" w:color="auto" w:fill="auto"/>
          </w:tcPr>
          <w:p w14:paraId="3AA9F353" w14:textId="77777777" w:rsidR="00BC5CAF" w:rsidRPr="003E7FF0" w:rsidRDefault="00BC5CAF" w:rsidP="003E7FF0">
            <w:pPr>
              <w:pBdr>
                <w:bottom w:val="single" w:sz="4" w:space="1" w:color="auto"/>
              </w:pBdr>
              <w:spacing w:before="60" w:line="276" w:lineRule="auto"/>
              <w:ind w:left="-18" w:right="-18"/>
              <w:jc w:val="center"/>
              <w:rPr>
                <w:rFonts w:ascii="Arial" w:hAnsi="Arial" w:cs="Arial"/>
                <w:sz w:val="13"/>
                <w:szCs w:val="13"/>
              </w:rPr>
            </w:pPr>
            <w:r w:rsidRPr="003E7FF0">
              <w:rPr>
                <w:rFonts w:ascii="Arial" w:hAnsi="Arial" w:cs="Arial"/>
                <w:sz w:val="13"/>
                <w:szCs w:val="13"/>
              </w:rPr>
              <w:t>2022</w:t>
            </w:r>
          </w:p>
        </w:tc>
        <w:tc>
          <w:tcPr>
            <w:tcW w:w="810" w:type="dxa"/>
            <w:shd w:val="clear" w:color="auto" w:fill="auto"/>
          </w:tcPr>
          <w:p w14:paraId="24E884A1" w14:textId="77777777" w:rsidR="00BC5CAF" w:rsidRPr="003E7FF0" w:rsidRDefault="00BC5CAF" w:rsidP="003E7FF0">
            <w:pPr>
              <w:pBdr>
                <w:bottom w:val="single" w:sz="4" w:space="1" w:color="auto"/>
              </w:pBdr>
              <w:spacing w:before="60" w:line="276" w:lineRule="auto"/>
              <w:ind w:left="-18" w:right="-18"/>
              <w:jc w:val="center"/>
              <w:rPr>
                <w:rFonts w:ascii="Arial" w:hAnsi="Arial" w:cs="Arial"/>
                <w:sz w:val="13"/>
                <w:szCs w:val="13"/>
              </w:rPr>
            </w:pPr>
            <w:r w:rsidRPr="003E7FF0">
              <w:rPr>
                <w:rFonts w:ascii="Arial" w:hAnsi="Arial" w:cs="Arial"/>
                <w:sz w:val="13"/>
                <w:szCs w:val="13"/>
              </w:rPr>
              <w:t>2021</w:t>
            </w:r>
          </w:p>
        </w:tc>
        <w:tc>
          <w:tcPr>
            <w:tcW w:w="681" w:type="dxa"/>
            <w:shd w:val="clear" w:color="auto" w:fill="auto"/>
          </w:tcPr>
          <w:p w14:paraId="0734E74A" w14:textId="77777777" w:rsidR="00BC5CAF" w:rsidRPr="003E7FF0" w:rsidRDefault="00BC5CAF" w:rsidP="003E7FF0">
            <w:pPr>
              <w:pBdr>
                <w:bottom w:val="single" w:sz="4" w:space="1" w:color="auto"/>
              </w:pBdr>
              <w:spacing w:before="60" w:line="276" w:lineRule="auto"/>
              <w:ind w:left="-18" w:right="-18"/>
              <w:jc w:val="center"/>
              <w:rPr>
                <w:rFonts w:ascii="Arial" w:hAnsi="Arial" w:cs="Arial"/>
                <w:sz w:val="13"/>
                <w:szCs w:val="13"/>
              </w:rPr>
            </w:pPr>
            <w:r w:rsidRPr="003E7FF0">
              <w:rPr>
                <w:rFonts w:ascii="Arial" w:hAnsi="Arial" w:cs="Arial"/>
                <w:sz w:val="13"/>
                <w:szCs w:val="13"/>
              </w:rPr>
              <w:t>2022</w:t>
            </w:r>
          </w:p>
        </w:tc>
        <w:tc>
          <w:tcPr>
            <w:tcW w:w="824" w:type="dxa"/>
            <w:shd w:val="clear" w:color="auto" w:fill="auto"/>
          </w:tcPr>
          <w:p w14:paraId="1399AA59" w14:textId="77777777" w:rsidR="00BC5CAF" w:rsidRPr="003E7FF0" w:rsidRDefault="00BC5CAF" w:rsidP="003E7FF0">
            <w:pPr>
              <w:pBdr>
                <w:bottom w:val="single" w:sz="4" w:space="1" w:color="auto"/>
              </w:pBdr>
              <w:spacing w:before="60" w:line="276" w:lineRule="auto"/>
              <w:ind w:left="-18" w:right="-18"/>
              <w:jc w:val="center"/>
              <w:rPr>
                <w:rFonts w:ascii="Arial" w:hAnsi="Arial" w:cs="Arial"/>
                <w:sz w:val="13"/>
                <w:szCs w:val="13"/>
              </w:rPr>
            </w:pPr>
            <w:r w:rsidRPr="003E7FF0">
              <w:rPr>
                <w:rFonts w:ascii="Arial" w:hAnsi="Arial" w:cs="Arial"/>
                <w:sz w:val="13"/>
                <w:szCs w:val="13"/>
              </w:rPr>
              <w:t>2021</w:t>
            </w:r>
          </w:p>
        </w:tc>
        <w:tc>
          <w:tcPr>
            <w:tcW w:w="851" w:type="dxa"/>
            <w:shd w:val="clear" w:color="auto" w:fill="auto"/>
          </w:tcPr>
          <w:p w14:paraId="0928CF1C" w14:textId="77777777" w:rsidR="00BC5CAF" w:rsidRPr="003E7FF0" w:rsidRDefault="00BC5CAF" w:rsidP="003E7FF0">
            <w:pPr>
              <w:pBdr>
                <w:bottom w:val="single" w:sz="4" w:space="1" w:color="auto"/>
              </w:pBdr>
              <w:spacing w:before="60" w:line="276" w:lineRule="auto"/>
              <w:ind w:left="-18" w:right="-18"/>
              <w:jc w:val="center"/>
              <w:rPr>
                <w:rFonts w:ascii="Arial" w:hAnsi="Arial" w:cs="Arial"/>
                <w:sz w:val="13"/>
                <w:szCs w:val="13"/>
              </w:rPr>
            </w:pPr>
            <w:r w:rsidRPr="003E7FF0">
              <w:rPr>
                <w:rFonts w:ascii="Arial" w:hAnsi="Arial" w:cs="Arial"/>
                <w:sz w:val="13"/>
                <w:szCs w:val="13"/>
              </w:rPr>
              <w:t>2022</w:t>
            </w:r>
          </w:p>
        </w:tc>
        <w:tc>
          <w:tcPr>
            <w:tcW w:w="886" w:type="dxa"/>
            <w:shd w:val="clear" w:color="auto" w:fill="auto"/>
          </w:tcPr>
          <w:p w14:paraId="7D9E102D" w14:textId="77777777" w:rsidR="00BC5CAF" w:rsidRPr="003E7FF0" w:rsidRDefault="00BC5CAF" w:rsidP="003E7FF0">
            <w:pPr>
              <w:pBdr>
                <w:bottom w:val="single" w:sz="4" w:space="1" w:color="auto"/>
              </w:pBdr>
              <w:spacing w:before="60" w:line="276" w:lineRule="auto"/>
              <w:ind w:right="-18"/>
              <w:jc w:val="center"/>
              <w:rPr>
                <w:rFonts w:ascii="Arial" w:hAnsi="Arial" w:cs="Arial"/>
                <w:sz w:val="13"/>
                <w:szCs w:val="13"/>
              </w:rPr>
            </w:pPr>
            <w:r w:rsidRPr="003E7FF0">
              <w:rPr>
                <w:rFonts w:ascii="Arial" w:hAnsi="Arial" w:cs="Arial"/>
                <w:sz w:val="13"/>
                <w:szCs w:val="13"/>
              </w:rPr>
              <w:t>2021</w:t>
            </w:r>
          </w:p>
        </w:tc>
        <w:tc>
          <w:tcPr>
            <w:tcW w:w="855" w:type="dxa"/>
            <w:shd w:val="clear" w:color="auto" w:fill="auto"/>
          </w:tcPr>
          <w:p w14:paraId="33DF9897" w14:textId="77777777" w:rsidR="00BC5CAF" w:rsidRPr="003E7FF0" w:rsidRDefault="00BC5CAF" w:rsidP="003E7FF0">
            <w:pPr>
              <w:pBdr>
                <w:bottom w:val="single" w:sz="4" w:space="1" w:color="auto"/>
              </w:pBdr>
              <w:spacing w:before="60" w:line="276" w:lineRule="auto"/>
              <w:ind w:left="-18" w:right="-18"/>
              <w:jc w:val="center"/>
              <w:rPr>
                <w:rFonts w:ascii="Arial" w:hAnsi="Arial" w:cs="Arial"/>
                <w:sz w:val="13"/>
                <w:szCs w:val="13"/>
              </w:rPr>
            </w:pPr>
            <w:r w:rsidRPr="003E7FF0">
              <w:rPr>
                <w:rFonts w:ascii="Arial" w:hAnsi="Arial" w:cs="Arial"/>
                <w:sz w:val="13"/>
                <w:szCs w:val="13"/>
              </w:rPr>
              <w:t>2022</w:t>
            </w:r>
          </w:p>
        </w:tc>
        <w:tc>
          <w:tcPr>
            <w:tcW w:w="856" w:type="dxa"/>
            <w:shd w:val="clear" w:color="auto" w:fill="auto"/>
          </w:tcPr>
          <w:p w14:paraId="23EDB7A4" w14:textId="77777777" w:rsidR="00BC5CAF" w:rsidRPr="003E7FF0" w:rsidRDefault="00BC5CAF" w:rsidP="003E7FF0">
            <w:pPr>
              <w:pBdr>
                <w:bottom w:val="single" w:sz="4" w:space="1" w:color="auto"/>
              </w:pBdr>
              <w:spacing w:before="60" w:line="276" w:lineRule="auto"/>
              <w:ind w:left="-18" w:right="-18"/>
              <w:jc w:val="center"/>
              <w:rPr>
                <w:rFonts w:ascii="Arial" w:hAnsi="Arial" w:cs="Arial"/>
                <w:sz w:val="13"/>
                <w:szCs w:val="13"/>
              </w:rPr>
            </w:pPr>
            <w:r w:rsidRPr="003E7FF0">
              <w:rPr>
                <w:rFonts w:ascii="Arial" w:hAnsi="Arial" w:cs="Arial"/>
                <w:sz w:val="13"/>
                <w:szCs w:val="13"/>
              </w:rPr>
              <w:t>2021</w:t>
            </w:r>
          </w:p>
        </w:tc>
      </w:tr>
      <w:tr w:rsidR="00FD4C7B" w:rsidRPr="003E7FF0" w14:paraId="2F2E19D1" w14:textId="77777777" w:rsidTr="00B51137">
        <w:tc>
          <w:tcPr>
            <w:tcW w:w="2511" w:type="dxa"/>
            <w:shd w:val="clear" w:color="auto" w:fill="auto"/>
          </w:tcPr>
          <w:p w14:paraId="4358916A" w14:textId="77777777" w:rsidR="00BC5CAF" w:rsidRPr="003E7FF0" w:rsidRDefault="00BC5CAF" w:rsidP="003E7FF0">
            <w:pPr>
              <w:tabs>
                <w:tab w:val="clear" w:pos="2580"/>
                <w:tab w:val="clear" w:pos="2807"/>
              </w:tabs>
              <w:spacing w:before="60" w:line="276" w:lineRule="auto"/>
              <w:ind w:left="155" w:right="-108" w:hanging="155"/>
              <w:rPr>
                <w:rFonts w:ascii="Arial" w:hAnsi="Arial" w:cs="Arial"/>
                <w:sz w:val="13"/>
                <w:szCs w:val="13"/>
                <w:lang w:val="en-GB"/>
              </w:rPr>
            </w:pPr>
          </w:p>
        </w:tc>
        <w:tc>
          <w:tcPr>
            <w:tcW w:w="891" w:type="dxa"/>
            <w:shd w:val="clear" w:color="auto" w:fill="auto"/>
            <w:vAlign w:val="bottom"/>
          </w:tcPr>
          <w:p w14:paraId="37CF7689"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10" w:type="dxa"/>
            <w:shd w:val="clear" w:color="auto" w:fill="auto"/>
            <w:vAlign w:val="bottom"/>
          </w:tcPr>
          <w:p w14:paraId="2D03363E"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681" w:type="dxa"/>
            <w:shd w:val="clear" w:color="auto" w:fill="auto"/>
          </w:tcPr>
          <w:p w14:paraId="6F44C582"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24" w:type="dxa"/>
            <w:shd w:val="clear" w:color="auto" w:fill="auto"/>
          </w:tcPr>
          <w:p w14:paraId="3C59F607"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51" w:type="dxa"/>
            <w:shd w:val="clear" w:color="auto" w:fill="auto"/>
            <w:vAlign w:val="bottom"/>
          </w:tcPr>
          <w:p w14:paraId="6240304D"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86" w:type="dxa"/>
            <w:shd w:val="clear" w:color="auto" w:fill="auto"/>
            <w:vAlign w:val="bottom"/>
          </w:tcPr>
          <w:p w14:paraId="5389D7EF"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55" w:type="dxa"/>
            <w:shd w:val="clear" w:color="auto" w:fill="auto"/>
            <w:vAlign w:val="bottom"/>
          </w:tcPr>
          <w:p w14:paraId="6A2DBD1F"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c>
          <w:tcPr>
            <w:tcW w:w="856" w:type="dxa"/>
            <w:shd w:val="clear" w:color="auto" w:fill="auto"/>
            <w:vAlign w:val="bottom"/>
          </w:tcPr>
          <w:p w14:paraId="77BD2B2B" w14:textId="77777777" w:rsidR="00BC5CAF" w:rsidRPr="003E7FF0" w:rsidRDefault="00BC5CAF"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108"/>
              <w:jc w:val="right"/>
              <w:rPr>
                <w:rFonts w:ascii="Arial" w:hAnsi="Arial" w:cs="Arial"/>
                <w:sz w:val="13"/>
                <w:szCs w:val="13"/>
              </w:rPr>
            </w:pPr>
          </w:p>
        </w:tc>
      </w:tr>
      <w:tr w:rsidR="003E7FF0" w:rsidRPr="003E7FF0" w14:paraId="5B4D50A5" w14:textId="77777777" w:rsidTr="00B51137">
        <w:tc>
          <w:tcPr>
            <w:tcW w:w="2511" w:type="dxa"/>
            <w:shd w:val="clear" w:color="auto" w:fill="auto"/>
          </w:tcPr>
          <w:p w14:paraId="16A130E2" w14:textId="77777777" w:rsidR="003E7FF0" w:rsidRPr="003E7FF0" w:rsidRDefault="003E7FF0" w:rsidP="003E7FF0">
            <w:pPr>
              <w:tabs>
                <w:tab w:val="clear" w:pos="1871"/>
                <w:tab w:val="left" w:pos="709"/>
                <w:tab w:val="left" w:pos="1988"/>
              </w:tabs>
              <w:spacing w:before="60" w:line="276" w:lineRule="auto"/>
              <w:ind w:left="155" w:right="-111" w:hanging="155"/>
              <w:rPr>
                <w:rFonts w:ascii="Arial" w:hAnsi="Arial" w:cs="Arial"/>
                <w:sz w:val="13"/>
                <w:szCs w:val="13"/>
              </w:rPr>
            </w:pPr>
            <w:r w:rsidRPr="003E7FF0">
              <w:rPr>
                <w:rFonts w:ascii="Arial" w:hAnsi="Arial" w:cs="Arial"/>
                <w:sz w:val="13"/>
                <w:szCs w:val="13"/>
              </w:rPr>
              <w:t>Revenues from sale and services</w:t>
            </w:r>
          </w:p>
          <w:p w14:paraId="40DD0C4B" w14:textId="77777777" w:rsidR="003E7FF0" w:rsidRPr="003E7FF0" w:rsidRDefault="003E7FF0" w:rsidP="003E7FF0">
            <w:pPr>
              <w:tabs>
                <w:tab w:val="clear" w:pos="227"/>
                <w:tab w:val="clear" w:pos="454"/>
                <w:tab w:val="clear" w:pos="1871"/>
                <w:tab w:val="left" w:pos="453"/>
                <w:tab w:val="left" w:pos="709"/>
                <w:tab w:val="left" w:pos="1988"/>
              </w:tabs>
              <w:spacing w:before="60" w:line="276" w:lineRule="auto"/>
              <w:ind w:left="155" w:right="-111" w:firstLine="14"/>
              <w:rPr>
                <w:rFonts w:ascii="Arial" w:hAnsi="Arial" w:cs="Arial"/>
                <w:sz w:val="13"/>
                <w:szCs w:val="13"/>
                <w:cs/>
              </w:rPr>
            </w:pPr>
            <w:r w:rsidRPr="003E7FF0">
              <w:rPr>
                <w:rFonts w:ascii="Arial" w:hAnsi="Arial" w:cs="Arial"/>
                <w:sz w:val="13"/>
                <w:szCs w:val="13"/>
              </w:rPr>
              <w:t>from external customers</w:t>
            </w:r>
          </w:p>
        </w:tc>
        <w:tc>
          <w:tcPr>
            <w:tcW w:w="891" w:type="dxa"/>
            <w:shd w:val="clear" w:color="auto" w:fill="auto"/>
            <w:vAlign w:val="bottom"/>
          </w:tcPr>
          <w:p w14:paraId="7B2D69F1" w14:textId="27D3F245" w:rsidR="003E7FF0" w:rsidRPr="003E7FF0" w:rsidRDefault="00B139EB"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w:t>
            </w:r>
            <w:r w:rsidR="00B219A2">
              <w:rPr>
                <w:rFonts w:ascii="Arial" w:hAnsi="Arial" w:cs="Arial"/>
                <w:sz w:val="13"/>
                <w:szCs w:val="13"/>
                <w:lang w:val="en-GB"/>
              </w:rPr>
              <w:t>102,515</w:t>
            </w:r>
          </w:p>
        </w:tc>
        <w:tc>
          <w:tcPr>
            <w:tcW w:w="810" w:type="dxa"/>
            <w:shd w:val="clear" w:color="auto" w:fill="auto"/>
          </w:tcPr>
          <w:p w14:paraId="36536B6E" w14:textId="77777777" w:rsidR="003E7FF0" w:rsidRPr="003E7FF0" w:rsidRDefault="003E7FF0" w:rsidP="003E7F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3"/>
                <w:szCs w:val="13"/>
                <w:lang w:val="en-AU"/>
              </w:rPr>
            </w:pPr>
          </w:p>
          <w:p w14:paraId="5856B07C" w14:textId="394D2644"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1,651,335</w:t>
            </w:r>
          </w:p>
        </w:tc>
        <w:tc>
          <w:tcPr>
            <w:tcW w:w="681" w:type="dxa"/>
            <w:shd w:val="clear" w:color="auto" w:fill="auto"/>
            <w:vAlign w:val="bottom"/>
          </w:tcPr>
          <w:p w14:paraId="10BD724C" w14:textId="65F096D6" w:rsidR="003E7FF0" w:rsidRPr="003E7FF0" w:rsidRDefault="00B139EB"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24" w:type="dxa"/>
            <w:shd w:val="clear" w:color="auto" w:fill="auto"/>
          </w:tcPr>
          <w:p w14:paraId="727E20AB" w14:textId="77777777" w:rsidR="003E7FF0" w:rsidRPr="003E7FF0" w:rsidRDefault="003E7FF0" w:rsidP="003E7F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3"/>
                <w:szCs w:val="13"/>
              </w:rPr>
            </w:pPr>
          </w:p>
          <w:p w14:paraId="152BC5CA" w14:textId="6BB82DD0"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3,802</w:t>
            </w:r>
          </w:p>
        </w:tc>
        <w:tc>
          <w:tcPr>
            <w:tcW w:w="851" w:type="dxa"/>
            <w:shd w:val="clear" w:color="auto" w:fill="auto"/>
            <w:vAlign w:val="bottom"/>
          </w:tcPr>
          <w:p w14:paraId="4B4F928D" w14:textId="5AFA9DA1" w:rsidR="003E7FF0" w:rsidRPr="003E7FF0" w:rsidRDefault="00844C29"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86" w:type="dxa"/>
            <w:shd w:val="clear" w:color="auto" w:fill="auto"/>
          </w:tcPr>
          <w:p w14:paraId="650AD0CA" w14:textId="77777777" w:rsidR="003E7FF0" w:rsidRPr="003E7FF0" w:rsidRDefault="003E7FF0" w:rsidP="003E7FF0">
            <w:pPr>
              <w:spacing w:before="60" w:line="276" w:lineRule="auto"/>
              <w:jc w:val="right"/>
              <w:rPr>
                <w:rFonts w:ascii="Arial" w:hAnsi="Arial" w:cs="Arial"/>
                <w:sz w:val="13"/>
                <w:szCs w:val="13"/>
              </w:rPr>
            </w:pPr>
          </w:p>
          <w:p w14:paraId="4F1B31ED" w14:textId="6AF8CAA5"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w:t>
            </w:r>
          </w:p>
        </w:tc>
        <w:tc>
          <w:tcPr>
            <w:tcW w:w="855" w:type="dxa"/>
            <w:shd w:val="clear" w:color="auto" w:fill="auto"/>
            <w:vAlign w:val="bottom"/>
          </w:tcPr>
          <w:p w14:paraId="6157246B" w14:textId="1B9F78E4" w:rsidR="003E7FF0" w:rsidRPr="003E7FF0" w:rsidRDefault="00B664D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1,</w:t>
            </w:r>
            <w:r w:rsidR="00966F56">
              <w:rPr>
                <w:rFonts w:ascii="Arial" w:hAnsi="Arial" w:cs="Arial"/>
                <w:sz w:val="13"/>
                <w:szCs w:val="13"/>
              </w:rPr>
              <w:t>102,515</w:t>
            </w:r>
          </w:p>
        </w:tc>
        <w:tc>
          <w:tcPr>
            <w:tcW w:w="856" w:type="dxa"/>
            <w:shd w:val="clear" w:color="auto" w:fill="auto"/>
          </w:tcPr>
          <w:p w14:paraId="30091A3A" w14:textId="77777777" w:rsidR="003E7FF0" w:rsidRPr="003E7FF0" w:rsidRDefault="003E7FF0" w:rsidP="003E7FF0">
            <w:pPr>
              <w:spacing w:before="60" w:line="276" w:lineRule="auto"/>
              <w:jc w:val="right"/>
              <w:rPr>
                <w:rFonts w:ascii="Arial" w:hAnsi="Arial" w:cs="Arial"/>
                <w:sz w:val="13"/>
                <w:szCs w:val="13"/>
              </w:rPr>
            </w:pPr>
          </w:p>
          <w:p w14:paraId="5D1A76D2" w14:textId="683FE4EE"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1,655,137</w:t>
            </w:r>
          </w:p>
        </w:tc>
      </w:tr>
      <w:tr w:rsidR="003E7FF0" w:rsidRPr="003E7FF0" w14:paraId="6C695CC4" w14:textId="77777777" w:rsidTr="00B51137">
        <w:trPr>
          <w:trHeight w:val="135"/>
        </w:trPr>
        <w:tc>
          <w:tcPr>
            <w:tcW w:w="2511" w:type="dxa"/>
            <w:shd w:val="clear" w:color="auto" w:fill="auto"/>
          </w:tcPr>
          <w:p w14:paraId="401BBB88" w14:textId="77777777" w:rsidR="003E7FF0" w:rsidRPr="003E7FF0" w:rsidRDefault="003E7FF0" w:rsidP="003E7FF0">
            <w:pPr>
              <w:tabs>
                <w:tab w:val="left" w:pos="709"/>
              </w:tabs>
              <w:spacing w:before="60" w:line="276" w:lineRule="auto"/>
              <w:ind w:left="155" w:right="29" w:hanging="155"/>
              <w:rPr>
                <w:rFonts w:ascii="Arial" w:hAnsi="Arial" w:cs="Arial"/>
                <w:sz w:val="13"/>
                <w:szCs w:val="13"/>
              </w:rPr>
            </w:pPr>
            <w:r w:rsidRPr="003E7FF0">
              <w:rPr>
                <w:rFonts w:ascii="Arial" w:hAnsi="Arial" w:cs="Arial"/>
                <w:sz w:val="13"/>
                <w:szCs w:val="13"/>
              </w:rPr>
              <w:t>Revenues from sale and services from inter-segments</w:t>
            </w:r>
          </w:p>
        </w:tc>
        <w:tc>
          <w:tcPr>
            <w:tcW w:w="891" w:type="dxa"/>
            <w:shd w:val="clear" w:color="auto" w:fill="auto"/>
            <w:vAlign w:val="bottom"/>
          </w:tcPr>
          <w:p w14:paraId="02F63856" w14:textId="558165AC"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4,551</w:t>
            </w:r>
          </w:p>
        </w:tc>
        <w:tc>
          <w:tcPr>
            <w:tcW w:w="810" w:type="dxa"/>
            <w:shd w:val="clear" w:color="auto" w:fill="auto"/>
          </w:tcPr>
          <w:p w14:paraId="5FC1C73B" w14:textId="77777777" w:rsidR="003E7FF0" w:rsidRPr="003E7FF0" w:rsidRDefault="003E7FF0" w:rsidP="003E7FF0">
            <w:pPr>
              <w:pBdr>
                <w:bottom w:val="single" w:sz="4" w:space="1" w:color="auto"/>
              </w:pBd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3"/>
                <w:szCs w:val="13"/>
              </w:rPr>
            </w:pPr>
          </w:p>
          <w:p w14:paraId="2202FECA" w14:textId="28051C0B"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7,416</w:t>
            </w:r>
          </w:p>
        </w:tc>
        <w:tc>
          <w:tcPr>
            <w:tcW w:w="681" w:type="dxa"/>
            <w:shd w:val="clear" w:color="auto" w:fill="auto"/>
            <w:vAlign w:val="bottom"/>
          </w:tcPr>
          <w:p w14:paraId="67F543F4" w14:textId="59D77592"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24" w:type="dxa"/>
            <w:shd w:val="clear" w:color="auto" w:fill="auto"/>
          </w:tcPr>
          <w:p w14:paraId="3F1F6A4A" w14:textId="77777777" w:rsid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p w14:paraId="01A3742D" w14:textId="7633DFD8"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332</w:t>
            </w:r>
          </w:p>
        </w:tc>
        <w:tc>
          <w:tcPr>
            <w:tcW w:w="851" w:type="dxa"/>
            <w:shd w:val="clear" w:color="auto" w:fill="auto"/>
            <w:vAlign w:val="bottom"/>
          </w:tcPr>
          <w:p w14:paraId="76ACA3AF" w14:textId="68A9AC34"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(4,551)</w:t>
            </w:r>
          </w:p>
        </w:tc>
        <w:tc>
          <w:tcPr>
            <w:tcW w:w="886" w:type="dxa"/>
            <w:shd w:val="clear" w:color="auto" w:fill="auto"/>
          </w:tcPr>
          <w:p w14:paraId="64F2F2E6" w14:textId="77777777" w:rsid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p w14:paraId="064287EF" w14:textId="46E54773"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(7,748)</w:t>
            </w:r>
          </w:p>
        </w:tc>
        <w:tc>
          <w:tcPr>
            <w:tcW w:w="855" w:type="dxa"/>
            <w:shd w:val="clear" w:color="auto" w:fill="auto"/>
            <w:vAlign w:val="bottom"/>
          </w:tcPr>
          <w:p w14:paraId="41658230" w14:textId="23A3D71C" w:rsidR="003E7FF0" w:rsidRPr="003E7FF0" w:rsidRDefault="00B664D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56" w:type="dxa"/>
            <w:shd w:val="clear" w:color="auto" w:fill="auto"/>
          </w:tcPr>
          <w:p w14:paraId="763E71B3" w14:textId="77777777" w:rsidR="003E7FF0" w:rsidRPr="003E7FF0" w:rsidRDefault="003E7FF0" w:rsidP="003E7FF0">
            <w:pPr>
              <w:pBdr>
                <w:bottom w:val="single" w:sz="4" w:space="1" w:color="auto"/>
              </w:pBdr>
              <w:spacing w:before="60" w:line="276" w:lineRule="auto"/>
              <w:jc w:val="right"/>
              <w:rPr>
                <w:rFonts w:ascii="Arial" w:hAnsi="Arial" w:cs="Arial"/>
                <w:sz w:val="13"/>
                <w:szCs w:val="13"/>
              </w:rPr>
            </w:pPr>
          </w:p>
          <w:p w14:paraId="32AE8677" w14:textId="549CC7CD"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w:t>
            </w:r>
          </w:p>
        </w:tc>
      </w:tr>
      <w:tr w:rsidR="003E7FF0" w:rsidRPr="003E7FF0" w14:paraId="0BCEF4CB" w14:textId="77777777" w:rsidTr="00B51137">
        <w:tc>
          <w:tcPr>
            <w:tcW w:w="2511" w:type="dxa"/>
            <w:shd w:val="clear" w:color="auto" w:fill="auto"/>
          </w:tcPr>
          <w:p w14:paraId="2118CDBB" w14:textId="77777777" w:rsidR="003E7FF0" w:rsidRPr="003E7FF0" w:rsidRDefault="003E7FF0" w:rsidP="003E7FF0">
            <w:pPr>
              <w:tabs>
                <w:tab w:val="left" w:pos="709"/>
              </w:tabs>
              <w:spacing w:before="60" w:line="276" w:lineRule="auto"/>
              <w:ind w:left="155" w:right="29" w:hanging="155"/>
              <w:rPr>
                <w:rFonts w:ascii="Arial" w:hAnsi="Arial" w:cs="Arial"/>
                <w:sz w:val="13"/>
                <w:szCs w:val="13"/>
                <w:lang w:val="en-GB"/>
              </w:rPr>
            </w:pPr>
            <w:r w:rsidRPr="003E7FF0">
              <w:rPr>
                <w:rFonts w:ascii="Arial" w:hAnsi="Arial" w:cs="Arial"/>
                <w:sz w:val="13"/>
                <w:szCs w:val="13"/>
              </w:rPr>
              <w:t xml:space="preserve">Total revenue </w:t>
            </w:r>
          </w:p>
        </w:tc>
        <w:tc>
          <w:tcPr>
            <w:tcW w:w="891" w:type="dxa"/>
            <w:shd w:val="clear" w:color="auto" w:fill="auto"/>
          </w:tcPr>
          <w:p w14:paraId="4F994298" w14:textId="062CC1D1"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w:t>
            </w:r>
            <w:r w:rsidR="00A7656A">
              <w:rPr>
                <w:rFonts w:ascii="Arial" w:hAnsi="Arial" w:cs="Arial"/>
                <w:sz w:val="13"/>
                <w:szCs w:val="13"/>
                <w:lang w:val="en-GB"/>
              </w:rPr>
              <w:t>,107,066</w:t>
            </w:r>
          </w:p>
        </w:tc>
        <w:tc>
          <w:tcPr>
            <w:tcW w:w="810" w:type="dxa"/>
            <w:shd w:val="clear" w:color="auto" w:fill="auto"/>
          </w:tcPr>
          <w:p w14:paraId="459C9BE2" w14:textId="6711A444"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1,658,751</w:t>
            </w:r>
          </w:p>
        </w:tc>
        <w:tc>
          <w:tcPr>
            <w:tcW w:w="681" w:type="dxa"/>
            <w:shd w:val="clear" w:color="auto" w:fill="auto"/>
          </w:tcPr>
          <w:p w14:paraId="2414FEB3" w14:textId="39C64D1D"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24" w:type="dxa"/>
            <w:shd w:val="clear" w:color="auto" w:fill="auto"/>
          </w:tcPr>
          <w:p w14:paraId="547BEB73" w14:textId="1CD1D303"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4,134</w:t>
            </w:r>
          </w:p>
        </w:tc>
        <w:tc>
          <w:tcPr>
            <w:tcW w:w="851" w:type="dxa"/>
            <w:shd w:val="clear" w:color="auto" w:fill="auto"/>
          </w:tcPr>
          <w:p w14:paraId="31046D20" w14:textId="7CA17C0F"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(4,551)</w:t>
            </w:r>
          </w:p>
        </w:tc>
        <w:tc>
          <w:tcPr>
            <w:tcW w:w="886" w:type="dxa"/>
            <w:shd w:val="clear" w:color="auto" w:fill="auto"/>
          </w:tcPr>
          <w:p w14:paraId="11DB3002" w14:textId="0502D9EE"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(7,748)</w:t>
            </w:r>
          </w:p>
        </w:tc>
        <w:tc>
          <w:tcPr>
            <w:tcW w:w="855" w:type="dxa"/>
            <w:shd w:val="clear" w:color="auto" w:fill="auto"/>
          </w:tcPr>
          <w:p w14:paraId="20CD65DD" w14:textId="4C2FC2BF" w:rsidR="003E7FF0" w:rsidRPr="003E7FF0" w:rsidRDefault="00B664D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w:t>
            </w:r>
            <w:r w:rsidR="00966F56">
              <w:rPr>
                <w:rFonts w:ascii="Arial" w:hAnsi="Arial" w:cs="Arial"/>
                <w:sz w:val="13"/>
                <w:szCs w:val="13"/>
                <w:lang w:val="en-GB"/>
              </w:rPr>
              <w:t>102,515</w:t>
            </w:r>
          </w:p>
        </w:tc>
        <w:tc>
          <w:tcPr>
            <w:tcW w:w="856" w:type="dxa"/>
            <w:shd w:val="clear" w:color="auto" w:fill="auto"/>
          </w:tcPr>
          <w:p w14:paraId="02C99E6A" w14:textId="1DA9F358"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sidRPr="003E7FF0">
              <w:rPr>
                <w:rFonts w:ascii="Arial" w:hAnsi="Arial" w:cs="Arial"/>
                <w:sz w:val="13"/>
                <w:szCs w:val="13"/>
              </w:rPr>
              <w:t>1,655,137</w:t>
            </w:r>
          </w:p>
        </w:tc>
      </w:tr>
      <w:tr w:rsidR="003E7FF0" w:rsidRPr="003E7FF0" w14:paraId="075FC583" w14:textId="77777777" w:rsidTr="00B51137">
        <w:tc>
          <w:tcPr>
            <w:tcW w:w="2511" w:type="dxa"/>
            <w:shd w:val="clear" w:color="auto" w:fill="auto"/>
          </w:tcPr>
          <w:p w14:paraId="1D91D0A4" w14:textId="77777777" w:rsidR="003E7FF0" w:rsidRPr="003E7FF0" w:rsidRDefault="003E7FF0" w:rsidP="003E7FF0">
            <w:pPr>
              <w:tabs>
                <w:tab w:val="left" w:pos="709"/>
              </w:tabs>
              <w:spacing w:before="60" w:line="276" w:lineRule="auto"/>
              <w:ind w:left="155" w:right="29" w:hanging="155"/>
              <w:rPr>
                <w:rFonts w:ascii="Arial" w:hAnsi="Arial" w:cs="Arial"/>
                <w:sz w:val="13"/>
                <w:szCs w:val="13"/>
              </w:rPr>
            </w:pPr>
          </w:p>
        </w:tc>
        <w:tc>
          <w:tcPr>
            <w:tcW w:w="891" w:type="dxa"/>
            <w:shd w:val="clear" w:color="auto" w:fill="auto"/>
          </w:tcPr>
          <w:p w14:paraId="7DFDD338"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10" w:type="dxa"/>
            <w:shd w:val="clear" w:color="auto" w:fill="auto"/>
          </w:tcPr>
          <w:p w14:paraId="0D9D1062"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681" w:type="dxa"/>
            <w:shd w:val="clear" w:color="auto" w:fill="auto"/>
            <w:vAlign w:val="bottom"/>
          </w:tcPr>
          <w:p w14:paraId="5D8A333A"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vAlign w:val="bottom"/>
          </w:tcPr>
          <w:p w14:paraId="19DC17AE"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vAlign w:val="bottom"/>
          </w:tcPr>
          <w:p w14:paraId="2B853F5C"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vAlign w:val="bottom"/>
          </w:tcPr>
          <w:p w14:paraId="31DC7B66"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vAlign w:val="bottom"/>
          </w:tcPr>
          <w:p w14:paraId="7276BCC3"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6" w:type="dxa"/>
            <w:shd w:val="clear" w:color="auto" w:fill="auto"/>
            <w:vAlign w:val="bottom"/>
          </w:tcPr>
          <w:p w14:paraId="50347455"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p>
        </w:tc>
      </w:tr>
      <w:tr w:rsidR="003E7FF0" w:rsidRPr="003E7FF0" w14:paraId="02D5B6D9" w14:textId="77777777" w:rsidTr="00B51137">
        <w:tc>
          <w:tcPr>
            <w:tcW w:w="2511" w:type="dxa"/>
            <w:shd w:val="clear" w:color="auto" w:fill="auto"/>
          </w:tcPr>
          <w:p w14:paraId="0028E3E6" w14:textId="77777777" w:rsidR="003E7FF0" w:rsidRPr="003E7FF0" w:rsidRDefault="003E7FF0" w:rsidP="003E7FF0">
            <w:pPr>
              <w:tabs>
                <w:tab w:val="left" w:pos="709"/>
              </w:tabs>
              <w:spacing w:before="60" w:line="276" w:lineRule="auto"/>
              <w:ind w:left="155" w:right="-141" w:hanging="155"/>
              <w:rPr>
                <w:rFonts w:ascii="Arial" w:hAnsi="Arial" w:cs="Arial"/>
                <w:sz w:val="13"/>
                <w:szCs w:val="13"/>
              </w:rPr>
            </w:pPr>
            <w:r w:rsidRPr="003E7FF0">
              <w:rPr>
                <w:rFonts w:ascii="Arial" w:hAnsi="Arial" w:cs="Arial"/>
                <w:sz w:val="13"/>
                <w:szCs w:val="13"/>
              </w:rPr>
              <w:t>Classifications of revenue recognition:</w:t>
            </w:r>
          </w:p>
        </w:tc>
        <w:tc>
          <w:tcPr>
            <w:tcW w:w="891" w:type="dxa"/>
            <w:shd w:val="clear" w:color="auto" w:fill="auto"/>
          </w:tcPr>
          <w:p w14:paraId="3BBB8F99"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10" w:type="dxa"/>
            <w:shd w:val="clear" w:color="auto" w:fill="auto"/>
          </w:tcPr>
          <w:p w14:paraId="2580BE65"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681" w:type="dxa"/>
            <w:shd w:val="clear" w:color="auto" w:fill="auto"/>
            <w:vAlign w:val="bottom"/>
          </w:tcPr>
          <w:p w14:paraId="5714FA70"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vAlign w:val="bottom"/>
          </w:tcPr>
          <w:p w14:paraId="5AD87B0B"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vAlign w:val="bottom"/>
          </w:tcPr>
          <w:p w14:paraId="3DF54577"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vAlign w:val="bottom"/>
          </w:tcPr>
          <w:p w14:paraId="0576B25D"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vAlign w:val="bottom"/>
          </w:tcPr>
          <w:p w14:paraId="35A53BE1"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6" w:type="dxa"/>
            <w:shd w:val="clear" w:color="auto" w:fill="auto"/>
            <w:vAlign w:val="bottom"/>
          </w:tcPr>
          <w:p w14:paraId="1EF6F305"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p>
        </w:tc>
      </w:tr>
      <w:tr w:rsidR="003E7FF0" w:rsidRPr="003E7FF0" w14:paraId="6FDDD9A4" w14:textId="77777777" w:rsidTr="00B51137">
        <w:tc>
          <w:tcPr>
            <w:tcW w:w="2511" w:type="dxa"/>
            <w:shd w:val="clear" w:color="auto" w:fill="auto"/>
          </w:tcPr>
          <w:p w14:paraId="5BD466DE" w14:textId="77777777" w:rsidR="003E7FF0" w:rsidRPr="003E7FF0" w:rsidRDefault="003E7FF0" w:rsidP="003E7FF0">
            <w:pPr>
              <w:tabs>
                <w:tab w:val="left" w:pos="709"/>
              </w:tabs>
              <w:spacing w:before="60" w:line="276" w:lineRule="auto"/>
              <w:ind w:left="155" w:right="29" w:hanging="155"/>
              <w:rPr>
                <w:rFonts w:ascii="Arial" w:hAnsi="Arial" w:cs="Arial"/>
                <w:sz w:val="13"/>
                <w:szCs w:val="13"/>
              </w:rPr>
            </w:pPr>
            <w:r w:rsidRPr="003E7FF0">
              <w:rPr>
                <w:rFonts w:ascii="Arial" w:hAnsi="Arial" w:cs="Arial"/>
                <w:sz w:val="13"/>
                <w:szCs w:val="13"/>
              </w:rPr>
              <w:t>At point in time</w:t>
            </w:r>
          </w:p>
        </w:tc>
        <w:tc>
          <w:tcPr>
            <w:tcW w:w="891" w:type="dxa"/>
            <w:shd w:val="clear" w:color="auto" w:fill="auto"/>
          </w:tcPr>
          <w:p w14:paraId="7E7B29CA" w14:textId="5005675E" w:rsidR="003E7FF0" w:rsidRPr="003E7FF0" w:rsidRDefault="00B139EB"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1,077,008</w:t>
            </w:r>
          </w:p>
        </w:tc>
        <w:tc>
          <w:tcPr>
            <w:tcW w:w="810" w:type="dxa"/>
            <w:shd w:val="clear" w:color="auto" w:fill="auto"/>
          </w:tcPr>
          <w:p w14:paraId="55FF24BD" w14:textId="2AD7AF7A"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lang w:val="en-GB"/>
              </w:rPr>
              <w:t>1,631,375</w:t>
            </w:r>
          </w:p>
        </w:tc>
        <w:tc>
          <w:tcPr>
            <w:tcW w:w="681" w:type="dxa"/>
            <w:shd w:val="clear" w:color="auto" w:fill="auto"/>
          </w:tcPr>
          <w:p w14:paraId="38315854" w14:textId="396CC35D" w:rsidR="003E7FF0" w:rsidRPr="003E7FF0" w:rsidRDefault="00A40CCD"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w:t>
            </w:r>
          </w:p>
        </w:tc>
        <w:tc>
          <w:tcPr>
            <w:tcW w:w="824" w:type="dxa"/>
            <w:shd w:val="clear" w:color="auto" w:fill="auto"/>
          </w:tcPr>
          <w:p w14:paraId="5816570C" w14:textId="3898D536"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lang w:val="en-GB"/>
              </w:rPr>
              <w:t>2,989</w:t>
            </w:r>
          </w:p>
        </w:tc>
        <w:tc>
          <w:tcPr>
            <w:tcW w:w="851" w:type="dxa"/>
            <w:shd w:val="clear" w:color="auto" w:fill="auto"/>
          </w:tcPr>
          <w:p w14:paraId="6C163A9A" w14:textId="158F1F4C" w:rsidR="003E7FF0" w:rsidRPr="003E7FF0" w:rsidRDefault="00B139EB"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(4,551)</w:t>
            </w:r>
          </w:p>
        </w:tc>
        <w:tc>
          <w:tcPr>
            <w:tcW w:w="886" w:type="dxa"/>
            <w:shd w:val="clear" w:color="auto" w:fill="auto"/>
          </w:tcPr>
          <w:p w14:paraId="2BD31E95" w14:textId="596F346F"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(7,748)</w:t>
            </w:r>
          </w:p>
        </w:tc>
        <w:tc>
          <w:tcPr>
            <w:tcW w:w="855" w:type="dxa"/>
            <w:shd w:val="clear" w:color="auto" w:fill="auto"/>
          </w:tcPr>
          <w:p w14:paraId="5D48FEB0" w14:textId="09021AE5" w:rsidR="003E7FF0" w:rsidRPr="003E7FF0" w:rsidRDefault="00B664D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r>
              <w:rPr>
                <w:rFonts w:ascii="Arial" w:hAnsi="Arial" w:cs="Arial"/>
                <w:sz w:val="13"/>
                <w:szCs w:val="13"/>
              </w:rPr>
              <w:t>1,072,457</w:t>
            </w:r>
          </w:p>
        </w:tc>
        <w:tc>
          <w:tcPr>
            <w:tcW w:w="856" w:type="dxa"/>
            <w:shd w:val="clear" w:color="auto" w:fill="auto"/>
          </w:tcPr>
          <w:p w14:paraId="545F877E" w14:textId="1BE931B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r w:rsidRPr="003E7FF0">
              <w:rPr>
                <w:rFonts w:ascii="Arial" w:hAnsi="Arial" w:cs="Arial"/>
                <w:sz w:val="13"/>
                <w:szCs w:val="13"/>
                <w:lang w:val="en-GB"/>
              </w:rPr>
              <w:t>1,626,616</w:t>
            </w:r>
          </w:p>
        </w:tc>
      </w:tr>
      <w:tr w:rsidR="003E7FF0" w:rsidRPr="003E7FF0" w14:paraId="529767FE" w14:textId="77777777" w:rsidTr="00B51137">
        <w:tc>
          <w:tcPr>
            <w:tcW w:w="2511" w:type="dxa"/>
            <w:shd w:val="clear" w:color="auto" w:fill="auto"/>
          </w:tcPr>
          <w:p w14:paraId="2CF365DC" w14:textId="77777777" w:rsidR="003E7FF0" w:rsidRPr="003E7FF0" w:rsidRDefault="003E7FF0" w:rsidP="003E7FF0">
            <w:pPr>
              <w:tabs>
                <w:tab w:val="left" w:pos="709"/>
              </w:tabs>
              <w:spacing w:before="60" w:line="276" w:lineRule="auto"/>
              <w:ind w:left="155" w:right="29" w:hanging="155"/>
              <w:rPr>
                <w:rFonts w:ascii="Arial" w:hAnsi="Arial" w:cs="Arial"/>
                <w:sz w:val="13"/>
                <w:szCs w:val="13"/>
              </w:rPr>
            </w:pPr>
            <w:r w:rsidRPr="003E7FF0">
              <w:rPr>
                <w:rFonts w:ascii="Arial" w:hAnsi="Arial" w:cs="Arial"/>
                <w:sz w:val="13"/>
                <w:szCs w:val="13"/>
              </w:rPr>
              <w:t>Overtime</w:t>
            </w:r>
          </w:p>
        </w:tc>
        <w:tc>
          <w:tcPr>
            <w:tcW w:w="891" w:type="dxa"/>
            <w:shd w:val="clear" w:color="auto" w:fill="auto"/>
          </w:tcPr>
          <w:p w14:paraId="10977760" w14:textId="1B25D7FF" w:rsidR="003E7FF0" w:rsidRPr="003E7FF0" w:rsidRDefault="00B139EB"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25,507</w:t>
            </w:r>
          </w:p>
        </w:tc>
        <w:tc>
          <w:tcPr>
            <w:tcW w:w="810" w:type="dxa"/>
            <w:shd w:val="clear" w:color="auto" w:fill="auto"/>
          </w:tcPr>
          <w:p w14:paraId="1DCB582C" w14:textId="2F73AEF1"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lang w:val="en-GB"/>
              </w:rPr>
              <w:t>27,376</w:t>
            </w:r>
          </w:p>
        </w:tc>
        <w:tc>
          <w:tcPr>
            <w:tcW w:w="681" w:type="dxa"/>
            <w:shd w:val="clear" w:color="auto" w:fill="auto"/>
          </w:tcPr>
          <w:p w14:paraId="1D024F9A" w14:textId="1C8F9F0E" w:rsidR="003E7FF0" w:rsidRPr="003E7FF0" w:rsidRDefault="00A40CCD"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w:t>
            </w:r>
          </w:p>
        </w:tc>
        <w:tc>
          <w:tcPr>
            <w:tcW w:w="824" w:type="dxa"/>
            <w:shd w:val="clear" w:color="auto" w:fill="auto"/>
          </w:tcPr>
          <w:p w14:paraId="7CB48296" w14:textId="5A383828"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lang w:val="en-GB"/>
              </w:rPr>
              <w:t>1,145</w:t>
            </w:r>
          </w:p>
        </w:tc>
        <w:tc>
          <w:tcPr>
            <w:tcW w:w="851" w:type="dxa"/>
            <w:shd w:val="clear" w:color="auto" w:fill="auto"/>
          </w:tcPr>
          <w:p w14:paraId="3402A4D0" w14:textId="631EBB63"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tcPr>
          <w:p w14:paraId="64797DD3" w14:textId="1A3B704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w:t>
            </w:r>
          </w:p>
        </w:tc>
        <w:tc>
          <w:tcPr>
            <w:tcW w:w="855" w:type="dxa"/>
            <w:shd w:val="clear" w:color="auto" w:fill="auto"/>
          </w:tcPr>
          <w:p w14:paraId="23DD05AF" w14:textId="78A32A9E" w:rsidR="003E7FF0" w:rsidRPr="003E7FF0" w:rsidRDefault="00B664D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Pr>
                <w:rFonts w:ascii="Arial" w:hAnsi="Arial" w:cs="Arial"/>
                <w:sz w:val="13"/>
                <w:szCs w:val="13"/>
                <w:lang w:val="en-GB"/>
              </w:rPr>
              <w:t>25,507</w:t>
            </w:r>
          </w:p>
        </w:tc>
        <w:tc>
          <w:tcPr>
            <w:tcW w:w="856" w:type="dxa"/>
            <w:shd w:val="clear" w:color="auto" w:fill="auto"/>
          </w:tcPr>
          <w:p w14:paraId="712FD1FA" w14:textId="5C24FC8A"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28,521</w:t>
            </w:r>
          </w:p>
        </w:tc>
      </w:tr>
      <w:tr w:rsidR="003E7FF0" w:rsidRPr="003E7FF0" w14:paraId="5EF44585" w14:textId="77777777" w:rsidTr="00B51137">
        <w:tc>
          <w:tcPr>
            <w:tcW w:w="2511" w:type="dxa"/>
            <w:shd w:val="clear" w:color="auto" w:fill="auto"/>
          </w:tcPr>
          <w:p w14:paraId="157D6500" w14:textId="77777777" w:rsidR="003E7FF0" w:rsidRPr="003E7FF0" w:rsidRDefault="003E7FF0" w:rsidP="003E7FF0">
            <w:pPr>
              <w:tabs>
                <w:tab w:val="left" w:pos="709"/>
              </w:tabs>
              <w:spacing w:before="60" w:line="276" w:lineRule="auto"/>
              <w:ind w:left="155" w:right="29" w:hanging="155"/>
              <w:rPr>
                <w:rFonts w:ascii="Arial" w:hAnsi="Arial" w:cs="Arial"/>
                <w:sz w:val="13"/>
                <w:szCs w:val="13"/>
              </w:rPr>
            </w:pPr>
          </w:p>
        </w:tc>
        <w:tc>
          <w:tcPr>
            <w:tcW w:w="891" w:type="dxa"/>
            <w:shd w:val="clear" w:color="auto" w:fill="auto"/>
          </w:tcPr>
          <w:p w14:paraId="06986FCB"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10" w:type="dxa"/>
            <w:shd w:val="clear" w:color="auto" w:fill="auto"/>
          </w:tcPr>
          <w:p w14:paraId="21057A77"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681" w:type="dxa"/>
            <w:shd w:val="clear" w:color="auto" w:fill="auto"/>
            <w:vAlign w:val="bottom"/>
          </w:tcPr>
          <w:p w14:paraId="6A37F827"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vAlign w:val="bottom"/>
          </w:tcPr>
          <w:p w14:paraId="0037D09B"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vAlign w:val="bottom"/>
          </w:tcPr>
          <w:p w14:paraId="784A7504"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vAlign w:val="bottom"/>
          </w:tcPr>
          <w:p w14:paraId="5B7808D3"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vAlign w:val="bottom"/>
          </w:tcPr>
          <w:p w14:paraId="26F75DF2"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p>
        </w:tc>
        <w:tc>
          <w:tcPr>
            <w:tcW w:w="856" w:type="dxa"/>
            <w:shd w:val="clear" w:color="auto" w:fill="auto"/>
            <w:vAlign w:val="bottom"/>
          </w:tcPr>
          <w:p w14:paraId="7ADBD7D7"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rPr>
            </w:pPr>
          </w:p>
        </w:tc>
      </w:tr>
      <w:tr w:rsidR="003E7FF0" w:rsidRPr="003E7FF0" w14:paraId="243BBEE2" w14:textId="77777777" w:rsidTr="00B51137">
        <w:tc>
          <w:tcPr>
            <w:tcW w:w="2511" w:type="dxa"/>
            <w:shd w:val="clear" w:color="auto" w:fill="auto"/>
            <w:vAlign w:val="bottom"/>
          </w:tcPr>
          <w:p w14:paraId="5C1BE73E" w14:textId="0A1546F0" w:rsidR="003E7FF0" w:rsidRPr="00454C55" w:rsidRDefault="003E7FF0" w:rsidP="003E7FF0">
            <w:pPr>
              <w:spacing w:before="60" w:line="276" w:lineRule="auto"/>
              <w:ind w:left="155" w:right="-108" w:hanging="155"/>
              <w:rPr>
                <w:rFonts w:ascii="Arial" w:hAnsi="Arial" w:cstheme="minorBidi"/>
                <w:sz w:val="13"/>
                <w:szCs w:val="13"/>
                <w:cs/>
              </w:rPr>
            </w:pPr>
            <w:r w:rsidRPr="003E7FF0">
              <w:rPr>
                <w:rFonts w:ascii="Arial" w:hAnsi="Arial" w:cs="Arial"/>
                <w:sz w:val="13"/>
                <w:szCs w:val="13"/>
              </w:rPr>
              <w:t>Segment gross profit</w:t>
            </w:r>
          </w:p>
        </w:tc>
        <w:tc>
          <w:tcPr>
            <w:tcW w:w="891" w:type="dxa"/>
            <w:shd w:val="clear" w:color="auto" w:fill="auto"/>
          </w:tcPr>
          <w:p w14:paraId="35830CE4" w14:textId="64CF1803"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365,</w:t>
            </w:r>
            <w:r w:rsidR="00966F56">
              <w:rPr>
                <w:rFonts w:ascii="Arial" w:hAnsi="Arial" w:cs="Arial"/>
                <w:sz w:val="13"/>
                <w:szCs w:val="13"/>
                <w:lang w:val="en-GB"/>
              </w:rPr>
              <w:t>438</w:t>
            </w:r>
          </w:p>
        </w:tc>
        <w:tc>
          <w:tcPr>
            <w:tcW w:w="810" w:type="dxa"/>
            <w:shd w:val="clear" w:color="auto" w:fill="auto"/>
          </w:tcPr>
          <w:p w14:paraId="7F9258B9" w14:textId="040B224E"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573,747</w:t>
            </w:r>
          </w:p>
        </w:tc>
        <w:tc>
          <w:tcPr>
            <w:tcW w:w="681" w:type="dxa"/>
            <w:shd w:val="clear" w:color="auto" w:fill="auto"/>
          </w:tcPr>
          <w:p w14:paraId="2C629F81" w14:textId="07891AAB"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Pr>
                <w:rFonts w:ascii="Arial" w:hAnsi="Arial" w:cs="Arial"/>
                <w:sz w:val="13"/>
                <w:szCs w:val="13"/>
              </w:rPr>
              <w:t>-</w:t>
            </w:r>
          </w:p>
        </w:tc>
        <w:tc>
          <w:tcPr>
            <w:tcW w:w="824" w:type="dxa"/>
            <w:shd w:val="clear" w:color="auto" w:fill="auto"/>
          </w:tcPr>
          <w:p w14:paraId="5E8DD9B9" w14:textId="39CF3192"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1,407</w:t>
            </w:r>
          </w:p>
        </w:tc>
        <w:tc>
          <w:tcPr>
            <w:tcW w:w="851" w:type="dxa"/>
            <w:shd w:val="clear" w:color="auto" w:fill="auto"/>
          </w:tcPr>
          <w:p w14:paraId="02E68173" w14:textId="3FDE5FC2"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86" w:type="dxa"/>
            <w:shd w:val="clear" w:color="auto" w:fill="auto"/>
          </w:tcPr>
          <w:p w14:paraId="6000DA30" w14:textId="754F011F"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2,204</w:t>
            </w:r>
          </w:p>
        </w:tc>
        <w:tc>
          <w:tcPr>
            <w:tcW w:w="855" w:type="dxa"/>
            <w:shd w:val="clear" w:color="auto" w:fill="auto"/>
          </w:tcPr>
          <w:p w14:paraId="1BBF533C" w14:textId="2A0E433F" w:rsidR="003E7FF0" w:rsidRPr="003E7FF0" w:rsidRDefault="00B664D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Pr>
                <w:rFonts w:ascii="Arial" w:hAnsi="Arial" w:cs="Arial"/>
                <w:sz w:val="13"/>
                <w:szCs w:val="13"/>
                <w:lang w:val="en-GB"/>
              </w:rPr>
              <w:t>365</w:t>
            </w:r>
            <w:r w:rsidR="00EE1BD1">
              <w:rPr>
                <w:rFonts w:ascii="Arial" w:hAnsi="Arial" w:cs="Arial"/>
                <w:sz w:val="13"/>
                <w:szCs w:val="13"/>
                <w:lang w:val="en-GB"/>
              </w:rPr>
              <w:t>,438</w:t>
            </w:r>
          </w:p>
        </w:tc>
        <w:tc>
          <w:tcPr>
            <w:tcW w:w="856" w:type="dxa"/>
            <w:shd w:val="clear" w:color="auto" w:fill="auto"/>
          </w:tcPr>
          <w:p w14:paraId="15E8EF94" w14:textId="11F929C7"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577,358</w:t>
            </w:r>
          </w:p>
        </w:tc>
      </w:tr>
      <w:tr w:rsidR="003E7FF0" w:rsidRPr="003E7FF0" w14:paraId="42E8B40C" w14:textId="77777777" w:rsidTr="00B51137">
        <w:tc>
          <w:tcPr>
            <w:tcW w:w="2511" w:type="dxa"/>
            <w:shd w:val="clear" w:color="auto" w:fill="auto"/>
            <w:vAlign w:val="bottom"/>
          </w:tcPr>
          <w:p w14:paraId="2316ADD5" w14:textId="77777777" w:rsidR="003E7FF0" w:rsidRPr="003E7FF0" w:rsidRDefault="003E7FF0" w:rsidP="003E7FF0">
            <w:pPr>
              <w:spacing w:before="60" w:line="276" w:lineRule="auto"/>
              <w:ind w:left="155" w:right="-108" w:hanging="155"/>
              <w:rPr>
                <w:rFonts w:ascii="Arial" w:hAnsi="Arial" w:cs="Arial"/>
                <w:sz w:val="13"/>
                <w:szCs w:val="13"/>
                <w:cs/>
              </w:rPr>
            </w:pPr>
            <w:r w:rsidRPr="003E7FF0">
              <w:rPr>
                <w:rFonts w:ascii="Arial" w:hAnsi="Arial" w:cs="Arial"/>
                <w:sz w:val="13"/>
                <w:szCs w:val="13"/>
              </w:rPr>
              <w:t>Interest income</w:t>
            </w:r>
          </w:p>
        </w:tc>
        <w:tc>
          <w:tcPr>
            <w:tcW w:w="891" w:type="dxa"/>
            <w:shd w:val="clear" w:color="auto" w:fill="auto"/>
          </w:tcPr>
          <w:p w14:paraId="38179407"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lang w:val="en-GB"/>
              </w:rPr>
            </w:pPr>
          </w:p>
        </w:tc>
        <w:tc>
          <w:tcPr>
            <w:tcW w:w="810" w:type="dxa"/>
            <w:shd w:val="clear" w:color="auto" w:fill="auto"/>
          </w:tcPr>
          <w:p w14:paraId="7B96AD9A"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rPr>
            </w:pPr>
          </w:p>
        </w:tc>
        <w:tc>
          <w:tcPr>
            <w:tcW w:w="681" w:type="dxa"/>
            <w:shd w:val="clear" w:color="auto" w:fill="auto"/>
          </w:tcPr>
          <w:p w14:paraId="5E8EDDB6"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tcPr>
          <w:p w14:paraId="29DC7732"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tcPr>
          <w:p w14:paraId="09D5781C"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tcPr>
          <w:p w14:paraId="5D6D6D76"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tcPr>
          <w:p w14:paraId="4A0D36E9" w14:textId="6F921122" w:rsidR="003E7FF0" w:rsidRPr="003E7FF0" w:rsidRDefault="00B664D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1,321</w:t>
            </w:r>
          </w:p>
        </w:tc>
        <w:tc>
          <w:tcPr>
            <w:tcW w:w="856" w:type="dxa"/>
            <w:shd w:val="clear" w:color="auto" w:fill="auto"/>
          </w:tcPr>
          <w:p w14:paraId="780069D3" w14:textId="1EC4837F"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206</w:t>
            </w:r>
          </w:p>
        </w:tc>
      </w:tr>
      <w:tr w:rsidR="003E7FF0" w:rsidRPr="003E7FF0" w14:paraId="6EA60405" w14:textId="77777777" w:rsidTr="00B51137">
        <w:trPr>
          <w:trHeight w:val="101"/>
        </w:trPr>
        <w:tc>
          <w:tcPr>
            <w:tcW w:w="2511" w:type="dxa"/>
            <w:shd w:val="clear" w:color="auto" w:fill="auto"/>
            <w:vAlign w:val="bottom"/>
          </w:tcPr>
          <w:p w14:paraId="744FF584" w14:textId="77777777" w:rsidR="003E7FF0" w:rsidRPr="003E7FF0" w:rsidRDefault="003E7FF0" w:rsidP="003E7FF0">
            <w:pPr>
              <w:spacing w:before="60" w:line="276" w:lineRule="auto"/>
              <w:ind w:left="155" w:right="-108" w:hanging="155"/>
              <w:rPr>
                <w:rFonts w:ascii="Arial" w:hAnsi="Arial" w:cs="Arial"/>
                <w:sz w:val="13"/>
                <w:szCs w:val="13"/>
              </w:rPr>
            </w:pPr>
            <w:r w:rsidRPr="003E7FF0">
              <w:rPr>
                <w:rFonts w:ascii="Arial" w:hAnsi="Arial" w:cs="Arial"/>
                <w:sz w:val="13"/>
                <w:szCs w:val="13"/>
              </w:rPr>
              <w:t>Finance cost</w:t>
            </w:r>
            <w:r w:rsidRPr="003E7FF0">
              <w:rPr>
                <w:rFonts w:ascii="Arial" w:hAnsi="Arial" w:cs="Arial"/>
                <w:sz w:val="13"/>
                <w:szCs w:val="13"/>
              </w:rPr>
              <w:tab/>
            </w:r>
          </w:p>
        </w:tc>
        <w:tc>
          <w:tcPr>
            <w:tcW w:w="891" w:type="dxa"/>
            <w:shd w:val="clear" w:color="auto" w:fill="auto"/>
          </w:tcPr>
          <w:p w14:paraId="3A8ABBE5"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rPr>
            </w:pPr>
          </w:p>
        </w:tc>
        <w:tc>
          <w:tcPr>
            <w:tcW w:w="810" w:type="dxa"/>
            <w:shd w:val="clear" w:color="auto" w:fill="auto"/>
          </w:tcPr>
          <w:p w14:paraId="77570C3E"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rPr>
            </w:pPr>
          </w:p>
        </w:tc>
        <w:tc>
          <w:tcPr>
            <w:tcW w:w="681" w:type="dxa"/>
            <w:shd w:val="clear" w:color="auto" w:fill="auto"/>
          </w:tcPr>
          <w:p w14:paraId="617D8E5F"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24" w:type="dxa"/>
            <w:shd w:val="clear" w:color="auto" w:fill="auto"/>
          </w:tcPr>
          <w:p w14:paraId="28CBC96D"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tcPr>
          <w:p w14:paraId="2CFB1831"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86" w:type="dxa"/>
            <w:shd w:val="clear" w:color="auto" w:fill="auto"/>
          </w:tcPr>
          <w:p w14:paraId="37DBCF1E"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tcPr>
          <w:p w14:paraId="06A57809" w14:textId="53588047" w:rsidR="003E7FF0" w:rsidRPr="003E7FF0" w:rsidRDefault="00B664D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(2</w:t>
            </w:r>
            <w:r w:rsidR="00EE1BD1">
              <w:rPr>
                <w:rFonts w:ascii="Arial" w:hAnsi="Arial" w:cs="Arial"/>
                <w:sz w:val="13"/>
                <w:szCs w:val="13"/>
                <w:lang w:val="en-GB"/>
              </w:rPr>
              <w:t>2,484</w:t>
            </w:r>
            <w:r>
              <w:rPr>
                <w:rFonts w:ascii="Arial" w:hAnsi="Arial" w:cs="Arial"/>
                <w:sz w:val="13"/>
                <w:szCs w:val="13"/>
                <w:lang w:val="en-GB"/>
              </w:rPr>
              <w:t>)</w:t>
            </w:r>
          </w:p>
        </w:tc>
        <w:tc>
          <w:tcPr>
            <w:tcW w:w="856" w:type="dxa"/>
            <w:shd w:val="clear" w:color="auto" w:fill="auto"/>
          </w:tcPr>
          <w:p w14:paraId="14FAA559" w14:textId="73F56E8F"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(40,227)</w:t>
            </w:r>
          </w:p>
        </w:tc>
      </w:tr>
      <w:tr w:rsidR="003E7FF0" w:rsidRPr="003E7FF0" w14:paraId="6F629D9E" w14:textId="77777777" w:rsidTr="00B51137">
        <w:trPr>
          <w:trHeight w:val="57"/>
        </w:trPr>
        <w:tc>
          <w:tcPr>
            <w:tcW w:w="2511" w:type="dxa"/>
            <w:shd w:val="clear" w:color="auto" w:fill="auto"/>
            <w:vAlign w:val="bottom"/>
          </w:tcPr>
          <w:p w14:paraId="71F538F6" w14:textId="77777777" w:rsidR="003E7FF0" w:rsidRPr="003E7FF0" w:rsidRDefault="003E7FF0" w:rsidP="003E7FF0">
            <w:pPr>
              <w:spacing w:before="60" w:line="276" w:lineRule="auto"/>
              <w:ind w:left="155" w:right="-114" w:hanging="155"/>
              <w:rPr>
                <w:rFonts w:ascii="Arial" w:hAnsi="Arial" w:cs="Arial"/>
                <w:sz w:val="13"/>
                <w:szCs w:val="13"/>
              </w:rPr>
            </w:pPr>
            <w:r w:rsidRPr="003E7FF0">
              <w:rPr>
                <w:rFonts w:ascii="Arial" w:hAnsi="Arial" w:cs="Arial"/>
                <w:sz w:val="13"/>
                <w:szCs w:val="13"/>
              </w:rPr>
              <w:t xml:space="preserve">Depreciation and amortization </w:t>
            </w:r>
          </w:p>
        </w:tc>
        <w:tc>
          <w:tcPr>
            <w:tcW w:w="891" w:type="dxa"/>
            <w:shd w:val="clear" w:color="auto" w:fill="auto"/>
          </w:tcPr>
          <w:p w14:paraId="67972D07"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10" w:type="dxa"/>
            <w:shd w:val="clear" w:color="auto" w:fill="auto"/>
          </w:tcPr>
          <w:p w14:paraId="2DA74288"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681" w:type="dxa"/>
            <w:shd w:val="clear" w:color="auto" w:fill="auto"/>
          </w:tcPr>
          <w:p w14:paraId="04B01ED8"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cs/>
              </w:rPr>
            </w:pPr>
          </w:p>
        </w:tc>
        <w:tc>
          <w:tcPr>
            <w:tcW w:w="824" w:type="dxa"/>
            <w:shd w:val="clear" w:color="auto" w:fill="auto"/>
          </w:tcPr>
          <w:p w14:paraId="739C0A39"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1" w:type="dxa"/>
            <w:shd w:val="clear" w:color="auto" w:fill="auto"/>
          </w:tcPr>
          <w:p w14:paraId="44413108"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86" w:type="dxa"/>
            <w:shd w:val="clear" w:color="auto" w:fill="auto"/>
          </w:tcPr>
          <w:p w14:paraId="1402D15B"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c>
          <w:tcPr>
            <w:tcW w:w="855" w:type="dxa"/>
            <w:shd w:val="clear" w:color="auto" w:fill="auto"/>
          </w:tcPr>
          <w:p w14:paraId="4B26548B" w14:textId="391A0EAC" w:rsidR="003E7FF0" w:rsidRPr="00A24FFE" w:rsidRDefault="00B664D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A24FFE">
              <w:rPr>
                <w:rFonts w:ascii="Arial" w:hAnsi="Arial" w:cs="Arial"/>
                <w:sz w:val="13"/>
                <w:szCs w:val="13"/>
                <w:lang w:val="en-GB"/>
              </w:rPr>
              <w:t>(35</w:t>
            </w:r>
            <w:r w:rsidR="0081628A" w:rsidRPr="00A24FFE">
              <w:rPr>
                <w:rFonts w:ascii="Arial" w:hAnsi="Arial" w:cs="Arial"/>
                <w:sz w:val="13"/>
                <w:szCs w:val="13"/>
                <w:lang w:val="en-GB"/>
              </w:rPr>
              <w:t>,</w:t>
            </w:r>
            <w:r w:rsidR="00A24FFE" w:rsidRPr="00A24FFE">
              <w:rPr>
                <w:rFonts w:ascii="Arial" w:hAnsi="Arial" w:cs="Arial" w:hint="cs"/>
                <w:sz w:val="13"/>
                <w:szCs w:val="13"/>
                <w:cs/>
                <w:lang w:val="en-GB"/>
              </w:rPr>
              <w:t>479</w:t>
            </w:r>
            <w:r w:rsidRPr="00A24FFE">
              <w:rPr>
                <w:rFonts w:ascii="Arial" w:hAnsi="Arial" w:cs="Arial"/>
                <w:sz w:val="13"/>
                <w:szCs w:val="13"/>
                <w:lang w:val="en-GB"/>
              </w:rPr>
              <w:t>)</w:t>
            </w:r>
          </w:p>
        </w:tc>
        <w:tc>
          <w:tcPr>
            <w:tcW w:w="856" w:type="dxa"/>
            <w:shd w:val="clear" w:color="auto" w:fill="auto"/>
          </w:tcPr>
          <w:p w14:paraId="18863316" w14:textId="299F5278" w:rsidR="003E7FF0" w:rsidRPr="00A24FFE"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A24FFE">
              <w:rPr>
                <w:rFonts w:ascii="Arial" w:hAnsi="Arial" w:cs="Arial"/>
                <w:sz w:val="13"/>
                <w:szCs w:val="13"/>
                <w:lang w:val="en-GB"/>
              </w:rPr>
              <w:t>(50,637)</w:t>
            </w:r>
          </w:p>
        </w:tc>
      </w:tr>
      <w:tr w:rsidR="003E7FF0" w:rsidRPr="003E7FF0" w14:paraId="694EC906" w14:textId="77777777" w:rsidTr="00B51137">
        <w:trPr>
          <w:trHeight w:val="68"/>
        </w:trPr>
        <w:tc>
          <w:tcPr>
            <w:tcW w:w="2511" w:type="dxa"/>
            <w:shd w:val="clear" w:color="auto" w:fill="auto"/>
            <w:vAlign w:val="bottom"/>
          </w:tcPr>
          <w:p w14:paraId="3545B34E" w14:textId="77777777" w:rsidR="003E7FF0" w:rsidRPr="003E7FF0" w:rsidRDefault="003E7FF0" w:rsidP="003E7FF0">
            <w:pPr>
              <w:spacing w:before="60" w:line="276" w:lineRule="auto"/>
              <w:ind w:left="155" w:right="-114" w:hanging="155"/>
              <w:rPr>
                <w:rFonts w:ascii="Arial" w:hAnsi="Arial" w:cs="Arial"/>
                <w:sz w:val="13"/>
                <w:szCs w:val="13"/>
                <w:cs/>
              </w:rPr>
            </w:pPr>
            <w:r w:rsidRPr="003E7FF0">
              <w:rPr>
                <w:rFonts w:ascii="Arial" w:hAnsi="Arial" w:cs="Arial"/>
                <w:sz w:val="13"/>
                <w:szCs w:val="13"/>
              </w:rPr>
              <w:t>Profit before income tax</w:t>
            </w:r>
          </w:p>
        </w:tc>
        <w:tc>
          <w:tcPr>
            <w:tcW w:w="891" w:type="dxa"/>
            <w:shd w:val="clear" w:color="auto" w:fill="auto"/>
          </w:tcPr>
          <w:p w14:paraId="4DFC8962" w14:textId="385A2A83"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42,250</w:t>
            </w:r>
          </w:p>
        </w:tc>
        <w:tc>
          <w:tcPr>
            <w:tcW w:w="810" w:type="dxa"/>
            <w:shd w:val="clear" w:color="auto" w:fill="auto"/>
          </w:tcPr>
          <w:p w14:paraId="6C2F4A78" w14:textId="3A2FBA24"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lang w:val="en-GB"/>
              </w:rPr>
              <w:t>211,192</w:t>
            </w:r>
          </w:p>
        </w:tc>
        <w:tc>
          <w:tcPr>
            <w:tcW w:w="681" w:type="dxa"/>
            <w:shd w:val="clear" w:color="auto" w:fill="auto"/>
          </w:tcPr>
          <w:p w14:paraId="6D48BD93" w14:textId="31D0D063"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24" w:type="dxa"/>
            <w:shd w:val="clear" w:color="auto" w:fill="auto"/>
          </w:tcPr>
          <w:p w14:paraId="1A9DA478" w14:textId="5CAD7C1D"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sidRPr="003E7FF0">
              <w:rPr>
                <w:rFonts w:ascii="Arial" w:hAnsi="Arial" w:cs="Arial"/>
                <w:sz w:val="13"/>
                <w:szCs w:val="13"/>
              </w:rPr>
              <w:t>(38,533)</w:t>
            </w:r>
          </w:p>
        </w:tc>
        <w:tc>
          <w:tcPr>
            <w:tcW w:w="851" w:type="dxa"/>
            <w:shd w:val="clear" w:color="auto" w:fill="auto"/>
          </w:tcPr>
          <w:p w14:paraId="2CBB5102" w14:textId="473E6578" w:rsidR="003E7FF0" w:rsidRPr="003E7FF0" w:rsidRDefault="00B139EB"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(7,290)</w:t>
            </w:r>
          </w:p>
        </w:tc>
        <w:tc>
          <w:tcPr>
            <w:tcW w:w="886" w:type="dxa"/>
            <w:shd w:val="clear" w:color="auto" w:fill="auto"/>
          </w:tcPr>
          <w:p w14:paraId="291F8328" w14:textId="72EAFE57"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574,820</w:t>
            </w:r>
          </w:p>
        </w:tc>
        <w:tc>
          <w:tcPr>
            <w:tcW w:w="855" w:type="dxa"/>
            <w:shd w:val="clear" w:color="auto" w:fill="auto"/>
          </w:tcPr>
          <w:p w14:paraId="38F76FAC" w14:textId="216D99F4" w:rsidR="003E7FF0" w:rsidRPr="003E7FF0" w:rsidRDefault="00B664D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34,960</w:t>
            </w:r>
          </w:p>
        </w:tc>
        <w:tc>
          <w:tcPr>
            <w:tcW w:w="856" w:type="dxa"/>
            <w:shd w:val="clear" w:color="auto" w:fill="auto"/>
          </w:tcPr>
          <w:p w14:paraId="0783E0AC" w14:textId="602B9C6F" w:rsidR="003E7FF0" w:rsidRPr="003E7FF0" w:rsidRDefault="003E7FF0" w:rsidP="003E7F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 xml:space="preserve">   747,479</w:t>
            </w:r>
          </w:p>
        </w:tc>
      </w:tr>
      <w:tr w:rsidR="003E7FF0" w:rsidRPr="003E7FF0" w14:paraId="12ECAF4B" w14:textId="77777777" w:rsidTr="00B51137">
        <w:trPr>
          <w:trHeight w:val="68"/>
        </w:trPr>
        <w:tc>
          <w:tcPr>
            <w:tcW w:w="2511" w:type="dxa"/>
            <w:shd w:val="clear" w:color="auto" w:fill="auto"/>
            <w:vAlign w:val="bottom"/>
          </w:tcPr>
          <w:p w14:paraId="0E82E145" w14:textId="77777777" w:rsidR="003E7FF0" w:rsidRPr="003E7FF0" w:rsidRDefault="003E7FF0" w:rsidP="003E7FF0">
            <w:pPr>
              <w:spacing w:before="60" w:line="276" w:lineRule="auto"/>
              <w:ind w:left="155" w:right="-114" w:hanging="155"/>
              <w:rPr>
                <w:rFonts w:ascii="Arial" w:hAnsi="Arial" w:cs="Arial"/>
                <w:sz w:val="13"/>
                <w:szCs w:val="13"/>
              </w:rPr>
            </w:pPr>
          </w:p>
        </w:tc>
        <w:tc>
          <w:tcPr>
            <w:tcW w:w="891" w:type="dxa"/>
            <w:shd w:val="clear" w:color="auto" w:fill="auto"/>
          </w:tcPr>
          <w:p w14:paraId="4E08D1BB"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10" w:type="dxa"/>
            <w:shd w:val="clear" w:color="auto" w:fill="auto"/>
          </w:tcPr>
          <w:p w14:paraId="4362DF94"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681" w:type="dxa"/>
            <w:shd w:val="clear" w:color="auto" w:fill="auto"/>
          </w:tcPr>
          <w:p w14:paraId="43281924"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24" w:type="dxa"/>
            <w:shd w:val="clear" w:color="auto" w:fill="auto"/>
          </w:tcPr>
          <w:p w14:paraId="745954E3"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p>
        </w:tc>
        <w:tc>
          <w:tcPr>
            <w:tcW w:w="851" w:type="dxa"/>
            <w:shd w:val="clear" w:color="auto" w:fill="auto"/>
          </w:tcPr>
          <w:p w14:paraId="221A8E5D"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86" w:type="dxa"/>
            <w:shd w:val="clear" w:color="auto" w:fill="auto"/>
          </w:tcPr>
          <w:p w14:paraId="6FD45009"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55" w:type="dxa"/>
            <w:shd w:val="clear" w:color="auto" w:fill="auto"/>
          </w:tcPr>
          <w:p w14:paraId="3F0F69B2"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p>
        </w:tc>
        <w:tc>
          <w:tcPr>
            <w:tcW w:w="856" w:type="dxa"/>
            <w:shd w:val="clear" w:color="auto" w:fill="auto"/>
          </w:tcPr>
          <w:p w14:paraId="4D56B864" w14:textId="77777777" w:rsidR="003E7FF0" w:rsidRPr="003E7FF0" w:rsidRDefault="003E7FF0" w:rsidP="003E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p>
        </w:tc>
      </w:tr>
      <w:tr w:rsidR="003E7FF0" w:rsidRPr="003E7FF0" w14:paraId="3B93C291" w14:textId="77777777" w:rsidTr="00B51137">
        <w:trPr>
          <w:trHeight w:val="68"/>
        </w:trPr>
        <w:tc>
          <w:tcPr>
            <w:tcW w:w="2511" w:type="dxa"/>
            <w:shd w:val="clear" w:color="auto" w:fill="auto"/>
            <w:vAlign w:val="bottom"/>
          </w:tcPr>
          <w:p w14:paraId="1D0D975B" w14:textId="77777777" w:rsidR="003E7FF0" w:rsidRPr="003E7FF0" w:rsidRDefault="003E7FF0" w:rsidP="003E7FF0">
            <w:pPr>
              <w:spacing w:before="60" w:line="276" w:lineRule="auto"/>
              <w:ind w:left="155" w:right="-114" w:hanging="155"/>
              <w:rPr>
                <w:rFonts w:ascii="Arial" w:hAnsi="Arial" w:cs="Arial"/>
                <w:sz w:val="13"/>
                <w:szCs w:val="13"/>
              </w:rPr>
            </w:pPr>
            <w:r w:rsidRPr="003E7FF0">
              <w:rPr>
                <w:rFonts w:ascii="Arial" w:hAnsi="Arial" w:cs="Arial"/>
                <w:sz w:val="13"/>
                <w:szCs w:val="13"/>
              </w:rPr>
              <w:t>Total assets</w:t>
            </w:r>
          </w:p>
        </w:tc>
        <w:tc>
          <w:tcPr>
            <w:tcW w:w="891" w:type="dxa"/>
            <w:shd w:val="clear" w:color="auto" w:fill="auto"/>
          </w:tcPr>
          <w:p w14:paraId="2D743FFF" w14:textId="596E8E43" w:rsidR="003E7FF0" w:rsidRPr="003E7FF0" w:rsidRDefault="00B139EB"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1,620,081</w:t>
            </w:r>
          </w:p>
        </w:tc>
        <w:tc>
          <w:tcPr>
            <w:tcW w:w="810" w:type="dxa"/>
            <w:shd w:val="clear" w:color="auto" w:fill="auto"/>
          </w:tcPr>
          <w:p w14:paraId="5FC7ED7B" w14:textId="5404CC92" w:rsidR="003E7FF0" w:rsidRPr="003E7FF0" w:rsidRDefault="003E7FF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1,883,836</w:t>
            </w:r>
          </w:p>
        </w:tc>
        <w:tc>
          <w:tcPr>
            <w:tcW w:w="681" w:type="dxa"/>
            <w:shd w:val="clear" w:color="auto" w:fill="auto"/>
          </w:tcPr>
          <w:p w14:paraId="13EE6B57" w14:textId="32D73DA2" w:rsidR="003E7FF0" w:rsidRPr="003E7FF0" w:rsidRDefault="00B139EB"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24" w:type="dxa"/>
            <w:shd w:val="clear" w:color="auto" w:fill="auto"/>
          </w:tcPr>
          <w:p w14:paraId="3C98B269" w14:textId="067F48B8" w:rsidR="003E7FF0" w:rsidRPr="003E7FF0" w:rsidRDefault="003E7FF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sidRPr="003E7FF0">
              <w:rPr>
                <w:rFonts w:ascii="Arial" w:hAnsi="Arial" w:cs="Arial"/>
                <w:sz w:val="13"/>
                <w:szCs w:val="13"/>
                <w:lang w:val="en-GB"/>
              </w:rPr>
              <w:t>-</w:t>
            </w:r>
          </w:p>
        </w:tc>
        <w:tc>
          <w:tcPr>
            <w:tcW w:w="851" w:type="dxa"/>
            <w:shd w:val="clear" w:color="auto" w:fill="auto"/>
          </w:tcPr>
          <w:p w14:paraId="49013CC3" w14:textId="6CFE2432" w:rsidR="003E7FF0" w:rsidRPr="003E7FF0" w:rsidRDefault="00B664D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(67,952)</w:t>
            </w:r>
          </w:p>
        </w:tc>
        <w:tc>
          <w:tcPr>
            <w:tcW w:w="886" w:type="dxa"/>
            <w:shd w:val="clear" w:color="auto" w:fill="auto"/>
          </w:tcPr>
          <w:p w14:paraId="4F84DDC7" w14:textId="3C2C4804" w:rsidR="003E7FF0" w:rsidRPr="003E7FF0" w:rsidRDefault="003E7FF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lang w:val="en-GB"/>
              </w:rPr>
              <w:t>(22,966)</w:t>
            </w:r>
          </w:p>
        </w:tc>
        <w:tc>
          <w:tcPr>
            <w:tcW w:w="855" w:type="dxa"/>
            <w:shd w:val="clear" w:color="auto" w:fill="auto"/>
          </w:tcPr>
          <w:p w14:paraId="373D0C70" w14:textId="6924B6EB" w:rsidR="003E7FF0" w:rsidRPr="003E7FF0" w:rsidRDefault="00B664D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1,552,129</w:t>
            </w:r>
          </w:p>
        </w:tc>
        <w:tc>
          <w:tcPr>
            <w:tcW w:w="856" w:type="dxa"/>
            <w:shd w:val="clear" w:color="auto" w:fill="auto"/>
          </w:tcPr>
          <w:p w14:paraId="3C12E2CE" w14:textId="041D3C2C" w:rsidR="003E7FF0" w:rsidRPr="003E7FF0" w:rsidRDefault="003E7FF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1,860,870</w:t>
            </w:r>
          </w:p>
        </w:tc>
      </w:tr>
      <w:tr w:rsidR="003E7FF0" w:rsidRPr="003E7FF0" w14:paraId="72D72A78" w14:textId="77777777" w:rsidTr="00B51137">
        <w:trPr>
          <w:trHeight w:val="68"/>
        </w:trPr>
        <w:tc>
          <w:tcPr>
            <w:tcW w:w="2511" w:type="dxa"/>
            <w:shd w:val="clear" w:color="auto" w:fill="auto"/>
            <w:vAlign w:val="bottom"/>
          </w:tcPr>
          <w:p w14:paraId="2E9C0453" w14:textId="77777777" w:rsidR="003E7FF0" w:rsidRPr="003E7FF0" w:rsidRDefault="003E7FF0" w:rsidP="003E7FF0">
            <w:pPr>
              <w:spacing w:before="60" w:line="276" w:lineRule="auto"/>
              <w:ind w:left="155" w:right="-114" w:hanging="155"/>
              <w:rPr>
                <w:rFonts w:ascii="Arial" w:hAnsi="Arial" w:cs="Arial"/>
                <w:sz w:val="13"/>
                <w:szCs w:val="13"/>
              </w:rPr>
            </w:pPr>
            <w:r w:rsidRPr="003E7FF0">
              <w:rPr>
                <w:rFonts w:ascii="Arial" w:hAnsi="Arial" w:cs="Arial"/>
                <w:sz w:val="13"/>
                <w:szCs w:val="13"/>
              </w:rPr>
              <w:t>Total liabilities</w:t>
            </w:r>
          </w:p>
        </w:tc>
        <w:tc>
          <w:tcPr>
            <w:tcW w:w="891" w:type="dxa"/>
            <w:shd w:val="clear" w:color="auto" w:fill="auto"/>
          </w:tcPr>
          <w:p w14:paraId="325EC137" w14:textId="7F4D40CD" w:rsidR="003E7FF0" w:rsidRPr="003E7FF0" w:rsidRDefault="00B139EB"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1,071,95</w:t>
            </w:r>
            <w:r w:rsidR="00502B15">
              <w:rPr>
                <w:rFonts w:ascii="Arial" w:hAnsi="Arial" w:cs="Arial"/>
                <w:sz w:val="13"/>
                <w:szCs w:val="13"/>
                <w:lang w:val="en-GB"/>
              </w:rPr>
              <w:t>7</w:t>
            </w:r>
          </w:p>
        </w:tc>
        <w:tc>
          <w:tcPr>
            <w:tcW w:w="810" w:type="dxa"/>
            <w:shd w:val="clear" w:color="auto" w:fill="auto"/>
          </w:tcPr>
          <w:p w14:paraId="78272562" w14:textId="5728E08B" w:rsidR="003E7FF0" w:rsidRPr="003E7FF0" w:rsidRDefault="003E7FF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1,512,599</w:t>
            </w:r>
          </w:p>
        </w:tc>
        <w:tc>
          <w:tcPr>
            <w:tcW w:w="681" w:type="dxa"/>
            <w:shd w:val="clear" w:color="auto" w:fill="auto"/>
          </w:tcPr>
          <w:p w14:paraId="10D2089B" w14:textId="06643743" w:rsidR="003E7FF0" w:rsidRPr="003E7FF0" w:rsidRDefault="00B139EB"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w:t>
            </w:r>
          </w:p>
        </w:tc>
        <w:tc>
          <w:tcPr>
            <w:tcW w:w="824" w:type="dxa"/>
            <w:shd w:val="clear" w:color="auto" w:fill="auto"/>
          </w:tcPr>
          <w:p w14:paraId="64A0DA47" w14:textId="5C1568B3" w:rsidR="003E7FF0" w:rsidRPr="003E7FF0" w:rsidRDefault="003E7FF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ascii="Arial" w:hAnsi="Arial" w:cs="Arial"/>
                <w:sz w:val="13"/>
                <w:szCs w:val="13"/>
                <w:lang w:val="en-GB"/>
              </w:rPr>
            </w:pPr>
            <w:r w:rsidRPr="003E7FF0">
              <w:rPr>
                <w:rFonts w:ascii="Arial" w:hAnsi="Arial" w:cs="Arial"/>
                <w:sz w:val="13"/>
                <w:szCs w:val="13"/>
                <w:lang w:val="en-GB"/>
              </w:rPr>
              <w:t>-</w:t>
            </w:r>
          </w:p>
        </w:tc>
        <w:tc>
          <w:tcPr>
            <w:tcW w:w="851" w:type="dxa"/>
            <w:shd w:val="clear" w:color="auto" w:fill="auto"/>
          </w:tcPr>
          <w:p w14:paraId="09E2C9EF" w14:textId="7FE4FDD2" w:rsidR="003E7FF0" w:rsidRPr="003E7FF0" w:rsidRDefault="00B664D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(8,270)</w:t>
            </w:r>
          </w:p>
        </w:tc>
        <w:tc>
          <w:tcPr>
            <w:tcW w:w="886" w:type="dxa"/>
            <w:shd w:val="clear" w:color="auto" w:fill="auto"/>
          </w:tcPr>
          <w:p w14:paraId="5C699E21" w14:textId="09D39766" w:rsidR="003E7FF0" w:rsidRPr="003E7FF0" w:rsidRDefault="003E7FF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sidRPr="003E7FF0">
              <w:rPr>
                <w:rFonts w:ascii="Arial" w:hAnsi="Arial" w:cs="Arial"/>
                <w:sz w:val="13"/>
                <w:szCs w:val="13"/>
              </w:rPr>
              <w:t>(13,345)</w:t>
            </w:r>
          </w:p>
        </w:tc>
        <w:tc>
          <w:tcPr>
            <w:tcW w:w="855" w:type="dxa"/>
            <w:shd w:val="clear" w:color="auto" w:fill="auto"/>
          </w:tcPr>
          <w:p w14:paraId="5AE43CB1" w14:textId="350D0EF9" w:rsidR="003E7FF0" w:rsidRPr="003E7FF0" w:rsidRDefault="00B664D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lang w:val="en-GB"/>
              </w:rPr>
            </w:pPr>
            <w:r>
              <w:rPr>
                <w:rFonts w:ascii="Arial" w:hAnsi="Arial" w:cs="Arial"/>
                <w:sz w:val="13"/>
                <w:szCs w:val="13"/>
                <w:lang w:val="en-GB"/>
              </w:rPr>
              <w:t>1,063,68</w:t>
            </w:r>
            <w:r w:rsidR="00EE1BD1">
              <w:rPr>
                <w:rFonts w:ascii="Arial" w:hAnsi="Arial" w:cs="Arial"/>
                <w:sz w:val="13"/>
                <w:szCs w:val="13"/>
                <w:lang w:val="en-GB"/>
              </w:rPr>
              <w:t>7</w:t>
            </w:r>
          </w:p>
        </w:tc>
        <w:tc>
          <w:tcPr>
            <w:tcW w:w="856" w:type="dxa"/>
            <w:shd w:val="clear" w:color="auto" w:fill="auto"/>
          </w:tcPr>
          <w:p w14:paraId="00F930F0" w14:textId="709A2266" w:rsidR="003E7FF0" w:rsidRPr="003E7FF0" w:rsidRDefault="003E7FF0" w:rsidP="003E7F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line="276" w:lineRule="auto"/>
              <w:jc w:val="right"/>
              <w:rPr>
                <w:rFonts w:ascii="Arial" w:hAnsi="Arial" w:cs="Arial"/>
                <w:sz w:val="13"/>
                <w:szCs w:val="13"/>
              </w:rPr>
            </w:pPr>
            <w:r w:rsidRPr="003E7FF0">
              <w:rPr>
                <w:rFonts w:ascii="Arial" w:hAnsi="Arial" w:cs="Arial"/>
                <w:sz w:val="13"/>
                <w:szCs w:val="13"/>
              </w:rPr>
              <w:t>1,499,254</w:t>
            </w:r>
          </w:p>
        </w:tc>
      </w:tr>
    </w:tbl>
    <w:p w14:paraId="06061A62" w14:textId="07FB0464" w:rsidR="00BC5CAF" w:rsidRPr="00FD4C7B" w:rsidRDefault="00BC5CAF" w:rsidP="009F1874">
      <w:pPr>
        <w:pStyle w:val="aa"/>
        <w:spacing w:line="360" w:lineRule="auto"/>
        <w:ind w:left="425" w:right="0"/>
        <w:jc w:val="both"/>
        <w:rPr>
          <w:rFonts w:cstheme="minorBidi"/>
          <w:color w:val="auto"/>
          <w:spacing w:val="-2"/>
          <w:sz w:val="19"/>
          <w:szCs w:val="19"/>
          <w:u w:val="none"/>
          <w:lang w:val="en-US"/>
        </w:rPr>
      </w:pPr>
    </w:p>
    <w:p w14:paraId="513159A6" w14:textId="6E3F4EEE" w:rsidR="00B46098" w:rsidRPr="00FD4C7B" w:rsidRDefault="009F1874" w:rsidP="009F1874">
      <w:pPr>
        <w:pStyle w:val="aa"/>
        <w:spacing w:line="360" w:lineRule="auto"/>
        <w:ind w:left="425" w:right="0"/>
        <w:jc w:val="both"/>
        <w:rPr>
          <w:rFonts w:cstheme="minorBidi"/>
          <w:color w:val="auto"/>
          <w:spacing w:val="-2"/>
          <w:sz w:val="19"/>
          <w:szCs w:val="19"/>
          <w:u w:val="none"/>
          <w:lang w:val="en-US"/>
        </w:rPr>
      </w:pPr>
      <w:r w:rsidRPr="00FD4C7B">
        <w:rPr>
          <w:rFonts w:cstheme="minorBidi"/>
          <w:color w:val="auto"/>
          <w:spacing w:val="-2"/>
          <w:sz w:val="19"/>
          <w:szCs w:val="19"/>
          <w:u w:val="none"/>
          <w:lang w:val="en-US"/>
        </w:rPr>
        <w:t xml:space="preserve">In 2022, the </w:t>
      </w:r>
      <w:r w:rsidR="009D307E" w:rsidRPr="00FD4C7B">
        <w:rPr>
          <w:rFonts w:cstheme="minorBidi"/>
          <w:color w:val="auto"/>
          <w:spacing w:val="-2"/>
          <w:sz w:val="19"/>
          <w:szCs w:val="19"/>
          <w:u w:val="none"/>
          <w:lang w:val="en-US"/>
        </w:rPr>
        <w:t>C</w:t>
      </w:r>
      <w:r w:rsidRPr="00FD4C7B">
        <w:rPr>
          <w:rFonts w:cstheme="minorBidi"/>
          <w:color w:val="auto"/>
          <w:spacing w:val="-2"/>
          <w:sz w:val="19"/>
          <w:szCs w:val="19"/>
          <w:u w:val="none"/>
          <w:lang w:val="en-US"/>
        </w:rPr>
        <w:t xml:space="preserve">ompany no longer has beauty treatment services section as it has disposed </w:t>
      </w:r>
      <w:r w:rsidR="001A69F7" w:rsidRPr="00FD4C7B">
        <w:rPr>
          <w:rFonts w:cstheme="minorBidi"/>
          <w:color w:val="auto"/>
          <w:spacing w:val="-2"/>
          <w:sz w:val="19"/>
          <w:szCs w:val="19"/>
          <w:u w:val="none"/>
          <w:lang w:val="en-US"/>
        </w:rPr>
        <w:t xml:space="preserve">of </w:t>
      </w:r>
      <w:r w:rsidRPr="00FD4C7B">
        <w:rPr>
          <w:rFonts w:cstheme="minorBidi"/>
          <w:color w:val="auto"/>
          <w:spacing w:val="-2"/>
          <w:sz w:val="19"/>
          <w:szCs w:val="19"/>
          <w:u w:val="none"/>
          <w:lang w:val="en-US"/>
        </w:rPr>
        <w:t>investment in the group of subsidiaries in beauty treatment services since the year 2021</w:t>
      </w:r>
      <w:r w:rsidR="009D307E" w:rsidRPr="00FD4C7B">
        <w:rPr>
          <w:rFonts w:cstheme="minorBidi"/>
          <w:color w:val="auto"/>
          <w:spacing w:val="-2"/>
          <w:sz w:val="19"/>
          <w:szCs w:val="19"/>
          <w:u w:val="none"/>
          <w:lang w:val="en-US"/>
        </w:rPr>
        <w:t>.</w:t>
      </w:r>
    </w:p>
    <w:p w14:paraId="728A36FA" w14:textId="77777777" w:rsidR="009F1874" w:rsidRPr="00FD4C7B" w:rsidRDefault="009F1874" w:rsidP="009F1874">
      <w:pPr>
        <w:pStyle w:val="aa"/>
        <w:spacing w:line="360" w:lineRule="auto"/>
        <w:ind w:left="425" w:right="0"/>
        <w:jc w:val="both"/>
        <w:rPr>
          <w:rFonts w:cstheme="minorBidi"/>
          <w:color w:val="auto"/>
          <w:spacing w:val="-2"/>
          <w:sz w:val="19"/>
          <w:szCs w:val="19"/>
          <w:u w:val="none"/>
          <w:lang w:val="en-US"/>
        </w:rPr>
      </w:pPr>
    </w:p>
    <w:p w14:paraId="658CA363" w14:textId="7BB62B6F" w:rsidR="009049DD" w:rsidRPr="00FD4C7B" w:rsidRDefault="009049DD" w:rsidP="000E6B77">
      <w:pPr>
        <w:pStyle w:val="BodyTextIndent3"/>
        <w:tabs>
          <w:tab w:val="clear" w:pos="454"/>
        </w:tabs>
        <w:spacing w:after="0" w:line="360" w:lineRule="auto"/>
        <w:ind w:left="426"/>
        <w:jc w:val="thaiDistribute"/>
        <w:rPr>
          <w:rFonts w:ascii="Arial" w:hAnsi="Arial" w:cstheme="minorBidi"/>
          <w:sz w:val="19"/>
          <w:szCs w:val="19"/>
        </w:rPr>
      </w:pPr>
      <w:r w:rsidRPr="00FD4C7B">
        <w:rPr>
          <w:rFonts w:ascii="Arial" w:hAnsi="Arial" w:cstheme="minorBidi"/>
          <w:sz w:val="19"/>
          <w:szCs w:val="19"/>
        </w:rPr>
        <w:t xml:space="preserve">The </w:t>
      </w:r>
      <w:r w:rsidR="00E47CCA">
        <w:rPr>
          <w:rFonts w:ascii="Arial" w:hAnsi="Arial" w:cstheme="minorBidi"/>
          <w:sz w:val="19"/>
          <w:szCs w:val="19"/>
        </w:rPr>
        <w:t xml:space="preserve">transaction </w:t>
      </w:r>
      <w:r w:rsidRPr="00FD4C7B">
        <w:rPr>
          <w:rFonts w:ascii="Arial" w:hAnsi="Arial" w:cstheme="minorBidi"/>
          <w:sz w:val="19"/>
          <w:szCs w:val="19"/>
        </w:rPr>
        <w:t>price</w:t>
      </w:r>
      <w:r w:rsidR="007D3B87">
        <w:rPr>
          <w:rFonts w:ascii="Arial" w:hAnsi="Arial" w:cstheme="minorBidi"/>
          <w:sz w:val="19"/>
          <w:szCs w:val="19"/>
        </w:rPr>
        <w:t xml:space="preserve"> </w:t>
      </w:r>
      <w:r w:rsidR="007D3B87" w:rsidRPr="00FD4C7B">
        <w:rPr>
          <w:rFonts w:ascii="Arial" w:hAnsi="Arial" w:cstheme="minorBidi"/>
          <w:sz w:val="19"/>
          <w:szCs w:val="19"/>
        </w:rPr>
        <w:t>allocate</w:t>
      </w:r>
      <w:r w:rsidR="007D3B87">
        <w:rPr>
          <w:rFonts w:ascii="Arial" w:hAnsi="Arial" w:cstheme="minorBidi"/>
          <w:sz w:val="19"/>
          <w:szCs w:val="19"/>
        </w:rPr>
        <w:t>d to</w:t>
      </w:r>
      <w:r w:rsidRPr="00FD4C7B">
        <w:rPr>
          <w:rFonts w:ascii="Arial" w:hAnsi="Arial" w:cstheme="minorBidi"/>
          <w:sz w:val="19"/>
          <w:szCs w:val="19"/>
        </w:rPr>
        <w:t xml:space="preserve"> the remaining performance obligations</w:t>
      </w:r>
      <w:r w:rsidR="007D3B87">
        <w:rPr>
          <w:rFonts w:ascii="Arial" w:hAnsi="Arial" w:cstheme="minorBidi"/>
          <w:sz w:val="19"/>
          <w:szCs w:val="19"/>
        </w:rPr>
        <w:t xml:space="preserve"> relate to the delivery of maintenance services of medical equipment</w:t>
      </w:r>
      <w:r w:rsidRPr="00FD4C7B">
        <w:rPr>
          <w:rFonts w:ascii="Arial" w:hAnsi="Arial" w:cstheme="minorBidi"/>
          <w:sz w:val="19"/>
          <w:szCs w:val="19"/>
        </w:rPr>
        <w:t xml:space="preserve"> </w:t>
      </w:r>
      <w:r w:rsidR="007D3B87">
        <w:rPr>
          <w:rFonts w:ascii="Arial" w:hAnsi="Arial" w:cstheme="minorBidi"/>
          <w:sz w:val="19"/>
          <w:szCs w:val="19"/>
        </w:rPr>
        <w:t>as at</w:t>
      </w:r>
      <w:r w:rsidRPr="00FD4C7B">
        <w:rPr>
          <w:rFonts w:ascii="Arial" w:hAnsi="Arial" w:cstheme="minorBidi"/>
          <w:sz w:val="19"/>
          <w:szCs w:val="19"/>
        </w:rPr>
        <w:t xml:space="preserve"> </w:t>
      </w:r>
      <w:r w:rsidR="00574CCF" w:rsidRPr="00FD4C7B">
        <w:rPr>
          <w:rFonts w:ascii="Arial" w:hAnsi="Arial" w:cstheme="minorBidi"/>
          <w:sz w:val="19"/>
          <w:szCs w:val="19"/>
        </w:rPr>
        <w:t xml:space="preserve">30 </w:t>
      </w:r>
      <w:r w:rsidR="0024263C" w:rsidRPr="0024263C">
        <w:rPr>
          <w:rFonts w:ascii="Arial" w:hAnsi="Arial" w:cstheme="minorBidi"/>
          <w:sz w:val="19"/>
          <w:szCs w:val="19"/>
        </w:rPr>
        <w:t>September</w:t>
      </w:r>
      <w:r w:rsidR="002A4E19" w:rsidRPr="00FD4C7B">
        <w:rPr>
          <w:rFonts w:ascii="Arial" w:hAnsi="Arial" w:cstheme="minorBidi"/>
          <w:sz w:val="19"/>
          <w:szCs w:val="19"/>
        </w:rPr>
        <w:t xml:space="preserve"> 2022</w:t>
      </w:r>
      <w:r w:rsidR="007D3B87">
        <w:rPr>
          <w:rFonts w:ascii="Arial" w:hAnsi="Arial" w:cstheme="minorBidi"/>
          <w:sz w:val="19"/>
          <w:szCs w:val="19"/>
        </w:rPr>
        <w:t xml:space="preserve"> and 31 December 2021</w:t>
      </w:r>
      <w:r w:rsidRPr="00FD4C7B">
        <w:rPr>
          <w:rFonts w:ascii="Arial" w:hAnsi="Arial" w:cstheme="minorBidi"/>
          <w:sz w:val="19"/>
          <w:szCs w:val="19"/>
        </w:rPr>
        <w:t xml:space="preserve"> are as follows:</w:t>
      </w:r>
    </w:p>
    <w:p w14:paraId="5F6504D9" w14:textId="77777777" w:rsidR="009049DD" w:rsidRPr="00FD4C7B" w:rsidRDefault="009049DD" w:rsidP="00A279C5">
      <w:pPr>
        <w:pStyle w:val="BodyTextIndent3"/>
        <w:tabs>
          <w:tab w:val="clear" w:pos="454"/>
        </w:tabs>
        <w:spacing w:after="0" w:line="360" w:lineRule="auto"/>
        <w:ind w:left="426"/>
        <w:jc w:val="thaiDistribute"/>
        <w:rPr>
          <w:rFonts w:ascii="Arial" w:hAnsi="Arial" w:cstheme="minorBidi"/>
          <w:sz w:val="19"/>
          <w:szCs w:val="19"/>
        </w:rPr>
      </w:pPr>
    </w:p>
    <w:tbl>
      <w:tblPr>
        <w:tblW w:w="8988" w:type="dxa"/>
        <w:tblInd w:w="360" w:type="dxa"/>
        <w:tblLayout w:type="fixed"/>
        <w:tblLook w:val="0000" w:firstRow="0" w:lastRow="0" w:firstColumn="0" w:lastColumn="0" w:noHBand="0" w:noVBand="0"/>
      </w:tblPr>
      <w:tblGrid>
        <w:gridCol w:w="4602"/>
        <w:gridCol w:w="2165"/>
        <w:gridCol w:w="236"/>
        <w:gridCol w:w="1985"/>
      </w:tblGrid>
      <w:tr w:rsidR="00FD4C7B" w:rsidRPr="00FD4C7B" w14:paraId="15CA4EF0" w14:textId="77777777" w:rsidTr="008E267B">
        <w:trPr>
          <w:cantSplit/>
          <w:trHeight w:val="68"/>
        </w:trPr>
        <w:tc>
          <w:tcPr>
            <w:tcW w:w="8988" w:type="dxa"/>
            <w:gridSpan w:val="4"/>
          </w:tcPr>
          <w:p w14:paraId="3071B8C6" w14:textId="67E501B9" w:rsidR="00063C77" w:rsidRPr="00FD4C7B" w:rsidRDefault="00063C77" w:rsidP="003F1816">
            <w:pPr>
              <w:tabs>
                <w:tab w:val="left" w:pos="-115"/>
              </w:tabs>
              <w:spacing w:before="60" w:after="30" w:line="276" w:lineRule="auto"/>
              <w:ind w:right="-20"/>
              <w:jc w:val="right"/>
              <w:rPr>
                <w:rFonts w:ascii="Arial" w:hAnsi="Arial" w:cs="Arial"/>
                <w:sz w:val="19"/>
                <w:szCs w:val="19"/>
              </w:rPr>
            </w:pPr>
            <w:r w:rsidRPr="00FD4C7B">
              <w:rPr>
                <w:rFonts w:ascii="Arial" w:hAnsi="Arial" w:cs="Arial"/>
                <w:sz w:val="19"/>
                <w:szCs w:val="19"/>
              </w:rPr>
              <w:t xml:space="preserve">       (</w:t>
            </w:r>
            <w:proofErr w:type="gramStart"/>
            <w:r w:rsidRPr="00FD4C7B">
              <w:rPr>
                <w:rFonts w:ascii="Arial" w:hAnsi="Arial" w:cs="Arial"/>
                <w:sz w:val="19"/>
                <w:szCs w:val="19"/>
              </w:rPr>
              <w:t>Unit</w:t>
            </w:r>
            <w:r w:rsidR="001E5AB6"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w:t>
            </w:r>
            <w:r w:rsidR="00113BA2" w:rsidRPr="00FD4C7B">
              <w:rPr>
                <w:rFonts w:ascii="Arial" w:hAnsi="Arial" w:cs="Arial"/>
                <w:sz w:val="19"/>
                <w:szCs w:val="19"/>
              </w:rPr>
              <w:t xml:space="preserve">Thousand </w:t>
            </w:r>
            <w:r w:rsidRPr="00FD4C7B">
              <w:rPr>
                <w:rFonts w:ascii="Arial" w:hAnsi="Arial" w:cs="Arial"/>
                <w:sz w:val="19"/>
                <w:szCs w:val="19"/>
              </w:rPr>
              <w:t>Baht)</w:t>
            </w:r>
          </w:p>
        </w:tc>
      </w:tr>
      <w:tr w:rsidR="00030F0E" w:rsidRPr="00FD4C7B" w14:paraId="7BBBDB36" w14:textId="77777777" w:rsidTr="004206AE">
        <w:trPr>
          <w:cantSplit/>
          <w:trHeight w:val="224"/>
        </w:trPr>
        <w:tc>
          <w:tcPr>
            <w:tcW w:w="4602" w:type="dxa"/>
            <w:vAlign w:val="bottom"/>
          </w:tcPr>
          <w:p w14:paraId="647D0E01" w14:textId="77777777" w:rsidR="00030F0E" w:rsidRPr="00FD4C7B" w:rsidRDefault="00030F0E" w:rsidP="003F1816">
            <w:pPr>
              <w:spacing w:before="60" w:after="30" w:line="276" w:lineRule="auto"/>
              <w:ind w:left="-88"/>
              <w:rPr>
                <w:rFonts w:ascii="Arial" w:hAnsi="Arial" w:cs="Arial"/>
                <w:sz w:val="19"/>
                <w:szCs w:val="19"/>
              </w:rPr>
            </w:pPr>
          </w:p>
        </w:tc>
        <w:tc>
          <w:tcPr>
            <w:tcW w:w="4386" w:type="dxa"/>
            <w:gridSpan w:val="3"/>
          </w:tcPr>
          <w:p w14:paraId="15A79AFB" w14:textId="4D0F503A" w:rsidR="00030F0E" w:rsidRPr="00FD4C7B" w:rsidRDefault="00030F0E" w:rsidP="000A175F">
            <w:pPr>
              <w:pBdr>
                <w:bottom w:val="single" w:sz="4" w:space="1" w:color="auto"/>
              </w:pBdr>
              <w:spacing w:before="60" w:after="30" w:line="276" w:lineRule="auto"/>
              <w:ind w:right="20"/>
              <w:jc w:val="center"/>
              <w:rPr>
                <w:rFonts w:ascii="Arial" w:hAnsi="Arial" w:cs="Arial"/>
                <w:sz w:val="19"/>
                <w:szCs w:val="19"/>
              </w:rPr>
            </w:pPr>
            <w:r w:rsidRPr="00FD4C7B">
              <w:rPr>
                <w:rFonts w:ascii="Arial" w:hAnsi="Arial" w:cs="Arial"/>
                <w:sz w:val="19"/>
                <w:szCs w:val="19"/>
              </w:rPr>
              <w:t>Consolidated and separate F/S</w:t>
            </w:r>
          </w:p>
        </w:tc>
      </w:tr>
      <w:tr w:rsidR="00FD4C7B" w:rsidRPr="00FD4C7B" w14:paraId="3E2F4C1C" w14:textId="77777777" w:rsidTr="00030F0E">
        <w:trPr>
          <w:cantSplit/>
          <w:trHeight w:val="83"/>
        </w:trPr>
        <w:tc>
          <w:tcPr>
            <w:tcW w:w="4602" w:type="dxa"/>
            <w:vAlign w:val="bottom"/>
          </w:tcPr>
          <w:p w14:paraId="75D1EFCF" w14:textId="77777777" w:rsidR="00063C77" w:rsidRPr="00FD4C7B" w:rsidRDefault="00063C77" w:rsidP="003F1816">
            <w:pPr>
              <w:spacing w:before="60" w:after="30" w:line="276" w:lineRule="auto"/>
              <w:ind w:left="-88"/>
              <w:rPr>
                <w:rFonts w:ascii="Arial" w:hAnsi="Arial" w:cs="Arial"/>
                <w:sz w:val="19"/>
                <w:szCs w:val="19"/>
              </w:rPr>
            </w:pPr>
          </w:p>
        </w:tc>
        <w:tc>
          <w:tcPr>
            <w:tcW w:w="2165" w:type="dxa"/>
          </w:tcPr>
          <w:p w14:paraId="6940BA0F" w14:textId="2DDDEBF6" w:rsidR="00063C77" w:rsidRPr="00FD4C7B" w:rsidRDefault="00174CE7" w:rsidP="000A175F">
            <w:pPr>
              <w:pBdr>
                <w:bottom w:val="single" w:sz="4" w:space="1" w:color="auto"/>
              </w:pBdr>
              <w:spacing w:before="60" w:after="30" w:line="276" w:lineRule="auto"/>
              <w:ind w:right="-13"/>
              <w:jc w:val="center"/>
              <w:rPr>
                <w:rFonts w:ascii="Arial" w:hAnsi="Arial" w:cs="Arial"/>
                <w:sz w:val="19"/>
                <w:szCs w:val="19"/>
              </w:rPr>
            </w:pPr>
            <w:r>
              <w:rPr>
                <w:rFonts w:ascii="Arial" w:hAnsi="Arial" w:cs="Arial"/>
                <w:sz w:val="19"/>
                <w:szCs w:val="19"/>
              </w:rPr>
              <w:t xml:space="preserve">30 </w:t>
            </w:r>
            <w:r>
              <w:rPr>
                <w:rFonts w:ascii="Arial" w:hAnsi="Arial" w:cstheme="minorBidi"/>
                <w:sz w:val="19"/>
                <w:szCs w:val="19"/>
              </w:rPr>
              <w:t>September</w:t>
            </w:r>
            <w:r w:rsidR="00030F0E">
              <w:rPr>
                <w:rFonts w:ascii="Arial" w:hAnsi="Arial" w:cs="Arial"/>
                <w:sz w:val="19"/>
                <w:szCs w:val="19"/>
              </w:rPr>
              <w:t xml:space="preserve"> 2022</w:t>
            </w:r>
          </w:p>
        </w:tc>
        <w:tc>
          <w:tcPr>
            <w:tcW w:w="236" w:type="dxa"/>
          </w:tcPr>
          <w:p w14:paraId="789B53E2" w14:textId="6E2053EE" w:rsidR="00063C77" w:rsidRPr="00FD4C7B" w:rsidRDefault="00063C77" w:rsidP="00030F0E">
            <w:pPr>
              <w:spacing w:before="60" w:after="30" w:line="276" w:lineRule="auto"/>
              <w:ind w:right="-13"/>
              <w:jc w:val="center"/>
              <w:rPr>
                <w:rFonts w:ascii="Arial" w:hAnsi="Arial" w:cs="Arial"/>
                <w:sz w:val="19"/>
                <w:szCs w:val="19"/>
              </w:rPr>
            </w:pPr>
          </w:p>
        </w:tc>
        <w:tc>
          <w:tcPr>
            <w:tcW w:w="1985" w:type="dxa"/>
          </w:tcPr>
          <w:p w14:paraId="59514758" w14:textId="5A519204" w:rsidR="00063C77" w:rsidRPr="00FD4C7B" w:rsidRDefault="00030F0E" w:rsidP="000A175F">
            <w:pPr>
              <w:pBdr>
                <w:bottom w:val="single" w:sz="4" w:space="1" w:color="auto"/>
              </w:pBdr>
              <w:spacing w:before="60" w:after="30" w:line="276" w:lineRule="auto"/>
              <w:ind w:right="-13"/>
              <w:jc w:val="center"/>
              <w:rPr>
                <w:rFonts w:ascii="Arial" w:hAnsi="Arial" w:cs="Arial"/>
                <w:sz w:val="19"/>
                <w:szCs w:val="19"/>
              </w:rPr>
            </w:pPr>
            <w:r>
              <w:rPr>
                <w:rFonts w:ascii="Arial" w:hAnsi="Arial" w:cs="Arial"/>
                <w:sz w:val="19"/>
                <w:szCs w:val="19"/>
              </w:rPr>
              <w:t>31 December 2021</w:t>
            </w:r>
          </w:p>
        </w:tc>
      </w:tr>
      <w:tr w:rsidR="00030F0E" w:rsidRPr="00FD4C7B" w14:paraId="31113638" w14:textId="77777777" w:rsidTr="00030F0E">
        <w:trPr>
          <w:cantSplit/>
          <w:trHeight w:val="83"/>
        </w:trPr>
        <w:tc>
          <w:tcPr>
            <w:tcW w:w="4602" w:type="dxa"/>
            <w:vAlign w:val="bottom"/>
          </w:tcPr>
          <w:p w14:paraId="75A044DC" w14:textId="77777777" w:rsidR="00030F0E" w:rsidRPr="00FD4C7B" w:rsidRDefault="00030F0E" w:rsidP="003F1816">
            <w:pPr>
              <w:spacing w:before="60" w:after="30" w:line="276" w:lineRule="auto"/>
              <w:ind w:left="-88"/>
              <w:rPr>
                <w:rFonts w:ascii="Arial" w:hAnsi="Arial" w:cs="Arial"/>
                <w:sz w:val="19"/>
                <w:szCs w:val="19"/>
              </w:rPr>
            </w:pPr>
          </w:p>
        </w:tc>
        <w:tc>
          <w:tcPr>
            <w:tcW w:w="2165" w:type="dxa"/>
          </w:tcPr>
          <w:p w14:paraId="207EB14C" w14:textId="77777777" w:rsidR="00030F0E" w:rsidRPr="00FD4C7B" w:rsidRDefault="00030F0E" w:rsidP="003F1816">
            <w:pPr>
              <w:spacing w:before="60" w:after="30" w:line="276" w:lineRule="auto"/>
              <w:ind w:right="-13"/>
              <w:jc w:val="right"/>
              <w:rPr>
                <w:rFonts w:ascii="Arial" w:hAnsi="Arial" w:cs="Arial"/>
                <w:sz w:val="19"/>
                <w:szCs w:val="19"/>
              </w:rPr>
            </w:pPr>
          </w:p>
        </w:tc>
        <w:tc>
          <w:tcPr>
            <w:tcW w:w="236" w:type="dxa"/>
          </w:tcPr>
          <w:p w14:paraId="37647060" w14:textId="77777777" w:rsidR="00030F0E" w:rsidRPr="00FD4C7B" w:rsidRDefault="00030F0E" w:rsidP="003F1816">
            <w:pPr>
              <w:spacing w:before="60" w:after="30" w:line="276" w:lineRule="auto"/>
              <w:ind w:right="-13"/>
              <w:jc w:val="right"/>
              <w:rPr>
                <w:rFonts w:ascii="Arial" w:hAnsi="Arial" w:cs="Arial"/>
                <w:sz w:val="19"/>
                <w:szCs w:val="19"/>
              </w:rPr>
            </w:pPr>
          </w:p>
        </w:tc>
        <w:tc>
          <w:tcPr>
            <w:tcW w:w="1985" w:type="dxa"/>
          </w:tcPr>
          <w:p w14:paraId="2337DC75" w14:textId="77777777" w:rsidR="00030F0E" w:rsidRPr="00FD4C7B" w:rsidRDefault="00030F0E" w:rsidP="003F1816">
            <w:pPr>
              <w:spacing w:before="60" w:after="30" w:line="276" w:lineRule="auto"/>
              <w:ind w:right="-13"/>
              <w:jc w:val="right"/>
              <w:rPr>
                <w:rFonts w:ascii="Arial" w:hAnsi="Arial" w:cs="Arial"/>
                <w:sz w:val="19"/>
                <w:szCs w:val="19"/>
              </w:rPr>
            </w:pPr>
          </w:p>
        </w:tc>
      </w:tr>
      <w:tr w:rsidR="00FD4C7B" w:rsidRPr="00FD4C7B" w14:paraId="22E95964" w14:textId="77777777" w:rsidTr="008E267B">
        <w:trPr>
          <w:cantSplit/>
          <w:trHeight w:val="197"/>
        </w:trPr>
        <w:tc>
          <w:tcPr>
            <w:tcW w:w="4602" w:type="dxa"/>
          </w:tcPr>
          <w:p w14:paraId="3787B307" w14:textId="36C68077" w:rsidR="004C03F5" w:rsidRPr="00FD4C7B" w:rsidRDefault="0070689E" w:rsidP="003F1816">
            <w:pPr>
              <w:tabs>
                <w:tab w:val="left" w:pos="540"/>
              </w:tabs>
              <w:spacing w:before="60" w:after="30" w:line="276" w:lineRule="auto"/>
              <w:rPr>
                <w:rFonts w:ascii="Arial" w:hAnsi="Arial" w:cs="Arial"/>
                <w:sz w:val="19"/>
                <w:szCs w:val="19"/>
              </w:rPr>
            </w:pPr>
            <w:r w:rsidRPr="00FD4C7B">
              <w:rPr>
                <w:rFonts w:ascii="Arial" w:hAnsi="Arial" w:cs="Arial"/>
                <w:sz w:val="19"/>
                <w:szCs w:val="19"/>
              </w:rPr>
              <w:t>Deferred revenues under performance obligation</w:t>
            </w:r>
          </w:p>
        </w:tc>
        <w:tc>
          <w:tcPr>
            <w:tcW w:w="2165" w:type="dxa"/>
          </w:tcPr>
          <w:p w14:paraId="63B561CA" w14:textId="594BC67A" w:rsidR="004C03F5" w:rsidRPr="00FD4C7B" w:rsidRDefault="004C03F5" w:rsidP="003F1816">
            <w:pPr>
              <w:spacing w:before="60" w:after="30" w:line="276" w:lineRule="auto"/>
              <w:ind w:right="-13"/>
              <w:jc w:val="right"/>
              <w:rPr>
                <w:rFonts w:ascii="Arial" w:hAnsi="Arial" w:cs="Arial"/>
                <w:sz w:val="19"/>
                <w:szCs w:val="19"/>
              </w:rPr>
            </w:pPr>
          </w:p>
        </w:tc>
        <w:tc>
          <w:tcPr>
            <w:tcW w:w="236" w:type="dxa"/>
          </w:tcPr>
          <w:p w14:paraId="378CCE61" w14:textId="732EC12A" w:rsidR="004C03F5" w:rsidRPr="00FD4C7B" w:rsidRDefault="004C03F5" w:rsidP="003F1816">
            <w:pPr>
              <w:spacing w:before="60" w:after="30" w:line="276" w:lineRule="auto"/>
              <w:ind w:right="-13"/>
              <w:jc w:val="right"/>
              <w:rPr>
                <w:rFonts w:ascii="Arial" w:hAnsi="Arial" w:cs="Arial"/>
                <w:sz w:val="19"/>
                <w:szCs w:val="19"/>
              </w:rPr>
            </w:pPr>
          </w:p>
        </w:tc>
        <w:tc>
          <w:tcPr>
            <w:tcW w:w="1985" w:type="dxa"/>
          </w:tcPr>
          <w:p w14:paraId="707449DB" w14:textId="15D2ACF2" w:rsidR="004C03F5" w:rsidRPr="00FD4C7B" w:rsidRDefault="004C03F5" w:rsidP="003F1816">
            <w:pPr>
              <w:spacing w:before="60" w:after="30" w:line="276" w:lineRule="auto"/>
              <w:ind w:right="-13"/>
              <w:jc w:val="right"/>
              <w:rPr>
                <w:rFonts w:ascii="Arial" w:hAnsi="Arial" w:cs="Arial"/>
                <w:sz w:val="19"/>
                <w:szCs w:val="19"/>
              </w:rPr>
            </w:pPr>
          </w:p>
        </w:tc>
      </w:tr>
      <w:tr w:rsidR="00030F0E" w:rsidRPr="00FD4C7B" w14:paraId="0DDBAA55" w14:textId="77777777" w:rsidTr="00030F0E">
        <w:trPr>
          <w:cantSplit/>
          <w:trHeight w:val="197"/>
        </w:trPr>
        <w:tc>
          <w:tcPr>
            <w:tcW w:w="4602" w:type="dxa"/>
          </w:tcPr>
          <w:p w14:paraId="137FCFE8" w14:textId="59AE73B1" w:rsidR="00030F0E" w:rsidRPr="00FD4C7B" w:rsidRDefault="00030F0E" w:rsidP="00030F0E">
            <w:pPr>
              <w:tabs>
                <w:tab w:val="left" w:pos="540"/>
              </w:tabs>
              <w:spacing w:before="60" w:after="30" w:line="276" w:lineRule="auto"/>
              <w:rPr>
                <w:rFonts w:ascii="Arial" w:hAnsi="Arial" w:cs="Arial"/>
                <w:sz w:val="19"/>
                <w:szCs w:val="19"/>
              </w:rPr>
            </w:pPr>
            <w:r w:rsidRPr="00FD4C7B">
              <w:rPr>
                <w:rFonts w:ascii="Arial" w:hAnsi="Arial" w:cs="Arial"/>
                <w:sz w:val="19"/>
                <w:szCs w:val="19"/>
              </w:rPr>
              <w:t xml:space="preserve">     Within 1 year</w:t>
            </w:r>
          </w:p>
        </w:tc>
        <w:tc>
          <w:tcPr>
            <w:tcW w:w="2165" w:type="dxa"/>
          </w:tcPr>
          <w:p w14:paraId="2957B3FA" w14:textId="2EBEE6A0" w:rsidR="00030F0E" w:rsidRPr="00FD4C7B" w:rsidRDefault="00030F0E" w:rsidP="00030F0E">
            <w:pPr>
              <w:spacing w:before="60" w:after="30" w:line="276" w:lineRule="auto"/>
              <w:ind w:right="-13"/>
              <w:jc w:val="right"/>
              <w:rPr>
                <w:rFonts w:ascii="Arial" w:hAnsi="Arial" w:cs="Arial"/>
                <w:sz w:val="19"/>
                <w:szCs w:val="19"/>
              </w:rPr>
            </w:pPr>
            <w:r>
              <w:rPr>
                <w:rFonts w:ascii="Arial" w:hAnsi="Arial" w:cs="Arial"/>
                <w:sz w:val="19"/>
                <w:szCs w:val="19"/>
              </w:rPr>
              <w:t>8,812</w:t>
            </w:r>
          </w:p>
        </w:tc>
        <w:tc>
          <w:tcPr>
            <w:tcW w:w="236" w:type="dxa"/>
          </w:tcPr>
          <w:p w14:paraId="24A0363E" w14:textId="77777777" w:rsidR="00030F0E" w:rsidRPr="00FD4C7B" w:rsidRDefault="00030F0E" w:rsidP="00030F0E">
            <w:pPr>
              <w:spacing w:before="60" w:after="30" w:line="276" w:lineRule="auto"/>
              <w:ind w:right="-13"/>
              <w:jc w:val="right"/>
              <w:rPr>
                <w:rFonts w:ascii="Arial" w:hAnsi="Arial" w:cs="Arial"/>
                <w:sz w:val="19"/>
                <w:szCs w:val="19"/>
              </w:rPr>
            </w:pPr>
          </w:p>
        </w:tc>
        <w:tc>
          <w:tcPr>
            <w:tcW w:w="1985" w:type="dxa"/>
          </w:tcPr>
          <w:p w14:paraId="314DB9BF" w14:textId="6887F2E1" w:rsidR="00030F0E" w:rsidRPr="00FD4C7B" w:rsidRDefault="00412404" w:rsidP="00030F0E">
            <w:pPr>
              <w:spacing w:before="60" w:after="30" w:line="276" w:lineRule="auto"/>
              <w:ind w:right="-13"/>
              <w:jc w:val="right"/>
              <w:rPr>
                <w:rFonts w:ascii="Arial" w:hAnsi="Arial" w:cs="Arial"/>
                <w:sz w:val="19"/>
                <w:szCs w:val="19"/>
              </w:rPr>
            </w:pPr>
            <w:r>
              <w:rPr>
                <w:rFonts w:ascii="Arial" w:hAnsi="Arial" w:cs="Arial"/>
                <w:sz w:val="19"/>
                <w:szCs w:val="19"/>
              </w:rPr>
              <w:t>6,022</w:t>
            </w:r>
          </w:p>
        </w:tc>
      </w:tr>
      <w:tr w:rsidR="00030F0E" w:rsidRPr="00FD4C7B" w14:paraId="4AE9F6F7" w14:textId="77777777" w:rsidTr="008E267B">
        <w:trPr>
          <w:cantSplit/>
          <w:trHeight w:val="197"/>
        </w:trPr>
        <w:tc>
          <w:tcPr>
            <w:tcW w:w="4602" w:type="dxa"/>
          </w:tcPr>
          <w:p w14:paraId="198474F0" w14:textId="02E34A2D" w:rsidR="00030F0E" w:rsidRPr="00FD4C7B" w:rsidRDefault="00030F0E" w:rsidP="00030F0E">
            <w:pPr>
              <w:tabs>
                <w:tab w:val="left" w:pos="540"/>
              </w:tabs>
              <w:spacing w:before="60" w:after="30" w:line="276" w:lineRule="auto"/>
              <w:rPr>
                <w:rFonts w:ascii="Arial" w:hAnsi="Arial" w:cs="Arial"/>
                <w:sz w:val="19"/>
                <w:szCs w:val="19"/>
              </w:rPr>
            </w:pPr>
            <w:r w:rsidRPr="00FD4C7B">
              <w:rPr>
                <w:rFonts w:ascii="Arial" w:hAnsi="Arial" w:cs="Arial"/>
                <w:sz w:val="19"/>
                <w:szCs w:val="19"/>
              </w:rPr>
              <w:t xml:space="preserve">     Within 2 to 3 years</w:t>
            </w:r>
          </w:p>
        </w:tc>
        <w:tc>
          <w:tcPr>
            <w:tcW w:w="2165" w:type="dxa"/>
          </w:tcPr>
          <w:p w14:paraId="0986D556" w14:textId="6CA248B6" w:rsidR="00030F0E" w:rsidRPr="00FD4C7B" w:rsidRDefault="00030F0E" w:rsidP="00030F0E">
            <w:pPr>
              <w:pBdr>
                <w:bottom w:val="single" w:sz="4" w:space="1" w:color="auto"/>
              </w:pBdr>
              <w:spacing w:before="60" w:after="30" w:line="276" w:lineRule="auto"/>
              <w:ind w:right="-13"/>
              <w:jc w:val="right"/>
              <w:rPr>
                <w:rFonts w:ascii="Arial" w:hAnsi="Arial" w:cs="Arial"/>
                <w:sz w:val="19"/>
                <w:szCs w:val="19"/>
              </w:rPr>
            </w:pPr>
            <w:r>
              <w:rPr>
                <w:rFonts w:ascii="Arial" w:hAnsi="Arial" w:cs="Arial"/>
                <w:sz w:val="19"/>
                <w:szCs w:val="19"/>
              </w:rPr>
              <w:t>10,782</w:t>
            </w:r>
          </w:p>
        </w:tc>
        <w:tc>
          <w:tcPr>
            <w:tcW w:w="236" w:type="dxa"/>
          </w:tcPr>
          <w:p w14:paraId="14B2F5EC" w14:textId="77777777" w:rsidR="00030F0E" w:rsidRPr="00FD4C7B" w:rsidRDefault="00030F0E" w:rsidP="00030F0E">
            <w:pPr>
              <w:spacing w:before="60" w:after="30" w:line="276" w:lineRule="auto"/>
              <w:ind w:right="-13"/>
              <w:jc w:val="right"/>
              <w:rPr>
                <w:rFonts w:ascii="Arial" w:hAnsi="Arial" w:cs="Arial"/>
                <w:sz w:val="19"/>
                <w:szCs w:val="19"/>
              </w:rPr>
            </w:pPr>
          </w:p>
        </w:tc>
        <w:tc>
          <w:tcPr>
            <w:tcW w:w="1985" w:type="dxa"/>
          </w:tcPr>
          <w:p w14:paraId="3091229F" w14:textId="0402E40F" w:rsidR="00030F0E" w:rsidRPr="00FD4C7B" w:rsidRDefault="00412404" w:rsidP="00030F0E">
            <w:pPr>
              <w:pBdr>
                <w:bottom w:val="single" w:sz="4" w:space="1" w:color="auto"/>
              </w:pBdr>
              <w:spacing w:before="60" w:after="30" w:line="276" w:lineRule="auto"/>
              <w:ind w:right="-13"/>
              <w:jc w:val="right"/>
              <w:rPr>
                <w:rFonts w:ascii="Arial" w:hAnsi="Arial" w:cs="Arial"/>
                <w:sz w:val="19"/>
                <w:szCs w:val="19"/>
              </w:rPr>
            </w:pPr>
            <w:r>
              <w:rPr>
                <w:rFonts w:ascii="Arial" w:hAnsi="Arial" w:cs="Arial"/>
                <w:sz w:val="19"/>
                <w:szCs w:val="19"/>
              </w:rPr>
              <w:t>14,390</w:t>
            </w:r>
          </w:p>
        </w:tc>
      </w:tr>
      <w:tr w:rsidR="00030F0E" w:rsidRPr="00FD4C7B" w14:paraId="51174B79" w14:textId="77777777" w:rsidTr="00030F0E">
        <w:trPr>
          <w:cantSplit/>
          <w:trHeight w:val="249"/>
        </w:trPr>
        <w:tc>
          <w:tcPr>
            <w:tcW w:w="4602" w:type="dxa"/>
          </w:tcPr>
          <w:p w14:paraId="510628F8" w14:textId="77777777" w:rsidR="00030F0E" w:rsidRPr="00FD4C7B" w:rsidRDefault="00030F0E" w:rsidP="00030F0E">
            <w:pPr>
              <w:tabs>
                <w:tab w:val="left" w:pos="540"/>
              </w:tabs>
              <w:spacing w:before="60" w:after="30" w:line="276" w:lineRule="auto"/>
              <w:rPr>
                <w:rFonts w:ascii="Arial" w:hAnsi="Arial" w:cs="Arial"/>
                <w:sz w:val="19"/>
                <w:szCs w:val="19"/>
              </w:rPr>
            </w:pPr>
            <w:r w:rsidRPr="00FD4C7B">
              <w:rPr>
                <w:rFonts w:ascii="Arial" w:hAnsi="Arial" w:cs="Arial"/>
                <w:sz w:val="19"/>
                <w:szCs w:val="19"/>
              </w:rPr>
              <w:t>Total</w:t>
            </w:r>
          </w:p>
        </w:tc>
        <w:tc>
          <w:tcPr>
            <w:tcW w:w="2165" w:type="dxa"/>
          </w:tcPr>
          <w:p w14:paraId="16E3D1AD" w14:textId="28CC5DFD" w:rsidR="00030F0E" w:rsidRPr="00FD4C7B" w:rsidRDefault="00030F0E" w:rsidP="00030F0E">
            <w:pPr>
              <w:pBdr>
                <w:bottom w:val="single" w:sz="12" w:space="1" w:color="auto"/>
              </w:pBdr>
              <w:spacing w:before="60" w:after="30" w:line="276" w:lineRule="auto"/>
              <w:ind w:right="-13"/>
              <w:jc w:val="right"/>
              <w:rPr>
                <w:rFonts w:ascii="Arial" w:hAnsi="Arial" w:cs="Arial"/>
                <w:sz w:val="19"/>
                <w:szCs w:val="19"/>
                <w:cs/>
              </w:rPr>
            </w:pPr>
            <w:r>
              <w:rPr>
                <w:rFonts w:ascii="Arial" w:hAnsi="Arial" w:cs="Arial"/>
                <w:sz w:val="19"/>
                <w:szCs w:val="19"/>
              </w:rPr>
              <w:t>19,594</w:t>
            </w:r>
          </w:p>
        </w:tc>
        <w:tc>
          <w:tcPr>
            <w:tcW w:w="236" w:type="dxa"/>
          </w:tcPr>
          <w:p w14:paraId="673F4D44" w14:textId="5A9B67A3" w:rsidR="00030F0E" w:rsidRPr="00FD4C7B" w:rsidRDefault="00030F0E" w:rsidP="00030F0E">
            <w:pPr>
              <w:spacing w:before="60" w:after="30" w:line="276" w:lineRule="auto"/>
              <w:ind w:right="-13"/>
              <w:jc w:val="right"/>
              <w:rPr>
                <w:rFonts w:ascii="Arial" w:hAnsi="Arial" w:cs="Arial"/>
                <w:sz w:val="19"/>
                <w:szCs w:val="19"/>
              </w:rPr>
            </w:pPr>
          </w:p>
        </w:tc>
        <w:tc>
          <w:tcPr>
            <w:tcW w:w="1985" w:type="dxa"/>
          </w:tcPr>
          <w:p w14:paraId="22620A2F" w14:textId="457A7789" w:rsidR="00030F0E" w:rsidRPr="00FD4C7B" w:rsidRDefault="00412404" w:rsidP="00030F0E">
            <w:pPr>
              <w:pBdr>
                <w:bottom w:val="single" w:sz="12" w:space="1" w:color="auto"/>
              </w:pBdr>
              <w:spacing w:before="60" w:after="30" w:line="276" w:lineRule="auto"/>
              <w:ind w:right="-13"/>
              <w:jc w:val="right"/>
              <w:rPr>
                <w:rFonts w:ascii="Arial" w:hAnsi="Arial" w:cs="Arial"/>
                <w:sz w:val="19"/>
                <w:szCs w:val="19"/>
              </w:rPr>
            </w:pPr>
            <w:r>
              <w:rPr>
                <w:rFonts w:ascii="Arial" w:hAnsi="Arial" w:cs="Arial"/>
                <w:sz w:val="19"/>
                <w:szCs w:val="19"/>
              </w:rPr>
              <w:t>20,412</w:t>
            </w:r>
          </w:p>
        </w:tc>
      </w:tr>
    </w:tbl>
    <w:p w14:paraId="5E23009F" w14:textId="77777777" w:rsidR="0027084F" w:rsidRPr="00FD4C7B" w:rsidRDefault="0027084F" w:rsidP="002D0BB1">
      <w:pPr>
        <w:spacing w:line="360" w:lineRule="auto"/>
        <w:ind w:right="108"/>
        <w:jc w:val="both"/>
        <w:rPr>
          <w:rFonts w:ascii="Arial" w:hAnsi="Arial" w:cstheme="minorBidi"/>
          <w:sz w:val="19"/>
          <w:szCs w:val="19"/>
        </w:rPr>
      </w:pPr>
    </w:p>
    <w:p w14:paraId="105E78F1" w14:textId="57C50E41" w:rsidR="00932342" w:rsidRPr="00FD4C7B" w:rsidRDefault="005525D8" w:rsidP="00DC1635">
      <w:pPr>
        <w:pStyle w:val="BodyTextIndent3"/>
        <w:tabs>
          <w:tab w:val="clear" w:pos="454"/>
        </w:tabs>
        <w:spacing w:after="0" w:line="360" w:lineRule="auto"/>
        <w:ind w:left="426"/>
        <w:jc w:val="thaiDistribute"/>
        <w:rPr>
          <w:rFonts w:ascii="Arial" w:hAnsi="Arial" w:cstheme="minorBidi"/>
          <w:sz w:val="28"/>
          <w:szCs w:val="28"/>
        </w:rPr>
      </w:pPr>
      <w:r w:rsidRPr="00FD4C7B">
        <w:rPr>
          <w:rFonts w:ascii="Arial" w:hAnsi="Arial" w:cstheme="minorBidi"/>
          <w:sz w:val="19"/>
          <w:szCs w:val="19"/>
        </w:rPr>
        <w:t xml:space="preserve">The remaining performance obligations </w:t>
      </w:r>
      <w:r w:rsidR="00C57BD8" w:rsidRPr="00FD4C7B">
        <w:rPr>
          <w:rFonts w:ascii="Arial" w:hAnsi="Arial" w:cstheme="minorBidi"/>
          <w:sz w:val="19"/>
          <w:szCs w:val="19"/>
        </w:rPr>
        <w:t xml:space="preserve">relate to delivery of maintenance services for medical equipment </w:t>
      </w:r>
      <w:r w:rsidRPr="00FD4C7B">
        <w:rPr>
          <w:rFonts w:ascii="Arial" w:hAnsi="Arial" w:cstheme="minorBidi"/>
          <w:sz w:val="19"/>
          <w:szCs w:val="19"/>
        </w:rPr>
        <w:t xml:space="preserve">that is to be satisfied </w:t>
      </w:r>
      <w:r w:rsidR="00D52A72">
        <w:rPr>
          <w:rFonts w:ascii="Arial" w:hAnsi="Arial" w:cstheme="minorBidi"/>
          <w:sz w:val="19"/>
          <w:szCs w:val="19"/>
        </w:rPr>
        <w:t xml:space="preserve">within 2-3 </w:t>
      </w:r>
      <w:r w:rsidRPr="00FD4C7B">
        <w:rPr>
          <w:rFonts w:ascii="Arial" w:hAnsi="Arial" w:cstheme="minorBidi"/>
          <w:sz w:val="19"/>
          <w:szCs w:val="19"/>
        </w:rPr>
        <w:t>years.</w:t>
      </w:r>
    </w:p>
    <w:p w14:paraId="5A047531" w14:textId="3E4D7AE1" w:rsidR="00932342" w:rsidRPr="00FD4C7B" w:rsidRDefault="00932342"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3D6FDE8F" w14:textId="3DC0BF70" w:rsidR="00533C87"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267CF93D" w14:textId="77777777" w:rsidR="00404605" w:rsidRPr="00FD4C7B" w:rsidRDefault="00404605"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00B0C968" w14:textId="192B4FE8" w:rsidR="00533C87" w:rsidRPr="00FD4C7B"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2DA548CE" w14:textId="38E6DDCA" w:rsidR="00533C87" w:rsidRPr="00FD4C7B"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0BD77381" w14:textId="6376C0E0" w:rsidR="00533C87" w:rsidRPr="00FD4C7B" w:rsidRDefault="00533C87"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52DFD69B" w14:textId="77777777" w:rsidR="005C414F" w:rsidRPr="003034BF" w:rsidRDefault="005C414F" w:rsidP="005C414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3034BF">
        <w:rPr>
          <w:rFonts w:ascii="Arial" w:hAnsi="Arial" w:cs="Arial"/>
          <w:b/>
          <w:bCs/>
          <w:sz w:val="19"/>
          <w:szCs w:val="19"/>
          <w:lang w:val="en-GB"/>
        </w:rPr>
        <w:t>FINANCIAL INSTRUMENTS</w:t>
      </w:r>
    </w:p>
    <w:p w14:paraId="7038CA34" w14:textId="77777777" w:rsidR="005C414F" w:rsidRPr="003034BF" w:rsidRDefault="005C414F" w:rsidP="005C414F">
      <w:pPr>
        <w:tabs>
          <w:tab w:val="left" w:pos="2160"/>
          <w:tab w:val="left" w:pos="2520"/>
        </w:tabs>
        <w:spacing w:line="360" w:lineRule="auto"/>
        <w:ind w:left="1440" w:hanging="1440"/>
        <w:jc w:val="thaiDistribute"/>
        <w:rPr>
          <w:rFonts w:ascii="Arial" w:hAnsi="Arial" w:cs="Arial"/>
          <w:sz w:val="19"/>
          <w:szCs w:val="19"/>
          <w:lang w:bidi="ar-SA"/>
        </w:rPr>
      </w:pPr>
    </w:p>
    <w:p w14:paraId="4DB21B2F"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r w:rsidRPr="003034BF">
        <w:rPr>
          <w:rFonts w:ascii="Arial" w:hAnsi="Arial" w:cs="Arial"/>
          <w:sz w:val="19"/>
          <w:szCs w:val="19"/>
          <w:u w:val="single"/>
          <w:lang w:val="en-GB"/>
        </w:rPr>
        <w:t>Derivative financial instrument</w:t>
      </w:r>
    </w:p>
    <w:p w14:paraId="44C9C24D"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0B2FD0DA"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3034BF">
        <w:rPr>
          <w:rFonts w:ascii="Arial" w:hAnsi="Arial" w:cs="Arial"/>
          <w:sz w:val="19"/>
          <w:szCs w:val="19"/>
          <w:lang w:val="en-GB"/>
        </w:rPr>
        <w:t>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therefore classified as derivative financial instrument accounted for at fair value through profit or loss</w:t>
      </w:r>
      <w:r w:rsidRPr="003034BF">
        <w:rPr>
          <w:rFonts w:ascii="Arial" w:hAnsi="Arial" w:cs="Arial" w:hint="cs"/>
          <w:sz w:val="19"/>
          <w:szCs w:val="19"/>
          <w:cs/>
          <w:lang w:val="en-GB"/>
        </w:rPr>
        <w:t xml:space="preserve"> </w:t>
      </w:r>
      <w:r w:rsidRPr="003034BF">
        <w:rPr>
          <w:rFonts w:ascii="Arial" w:hAnsi="Arial" w:cs="Arial"/>
          <w:sz w:val="19"/>
          <w:szCs w:val="19"/>
          <w:lang w:val="en-GB"/>
        </w:rPr>
        <w:t>and presented as current assets or liabilities to the extent, they are expected to be realized within 12 months after the reporting period.</w:t>
      </w:r>
    </w:p>
    <w:p w14:paraId="446BFC9C"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7DC6B619"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3034BF">
        <w:rPr>
          <w:rFonts w:ascii="Arial" w:hAnsi="Arial" w:cs="Arial"/>
          <w:sz w:val="19"/>
          <w:szCs w:val="19"/>
          <w:lang w:val="en-GB"/>
        </w:rPr>
        <w:t>The Group’s derivative financial instrument presented at fair value through profit or loss are as follows:</w:t>
      </w:r>
    </w:p>
    <w:p w14:paraId="4B44DD95" w14:textId="77777777" w:rsidR="005C414F" w:rsidRPr="003034BF" w:rsidRDefault="005C414F" w:rsidP="005C414F">
      <w:pPr>
        <w:tabs>
          <w:tab w:val="left" w:pos="2160"/>
          <w:tab w:val="left" w:pos="2520"/>
        </w:tabs>
        <w:spacing w:line="360" w:lineRule="auto"/>
        <w:ind w:left="907"/>
        <w:jc w:val="thaiDistribute"/>
        <w:rPr>
          <w:rFonts w:ascii="Arial" w:hAnsi="Arial" w:cs="Arial"/>
          <w:sz w:val="18"/>
          <w:szCs w:val="18"/>
          <w:lang w:bidi="ar-SA"/>
        </w:rPr>
      </w:pPr>
    </w:p>
    <w:tbl>
      <w:tblPr>
        <w:tblW w:w="8952" w:type="dxa"/>
        <w:tblInd w:w="426" w:type="dxa"/>
        <w:tblLayout w:type="fixed"/>
        <w:tblLook w:val="0000" w:firstRow="0" w:lastRow="0" w:firstColumn="0" w:lastColumn="0" w:noHBand="0" w:noVBand="0"/>
      </w:tblPr>
      <w:tblGrid>
        <w:gridCol w:w="4848"/>
        <w:gridCol w:w="1944"/>
        <w:gridCol w:w="236"/>
        <w:gridCol w:w="1924"/>
      </w:tblGrid>
      <w:tr w:rsidR="005C414F" w:rsidRPr="003034BF" w14:paraId="660940BA" w14:textId="77777777" w:rsidTr="005D28B0">
        <w:trPr>
          <w:cantSplit/>
        </w:trPr>
        <w:tc>
          <w:tcPr>
            <w:tcW w:w="4848" w:type="dxa"/>
          </w:tcPr>
          <w:p w14:paraId="2BF58AC0" w14:textId="77777777" w:rsidR="005C414F" w:rsidRPr="003034BF" w:rsidRDefault="005C414F" w:rsidP="005D28B0">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05D8B7A1" w14:textId="77777777" w:rsidR="005C414F" w:rsidRPr="003034BF" w:rsidRDefault="005C414F" w:rsidP="005D28B0">
            <w:pPr>
              <w:tabs>
                <w:tab w:val="left" w:pos="-115"/>
              </w:tabs>
              <w:spacing w:line="360" w:lineRule="auto"/>
              <w:ind w:right="-108"/>
              <w:jc w:val="right"/>
              <w:rPr>
                <w:rFonts w:ascii="Arial" w:hAnsi="Arial" w:cs="Arial"/>
                <w:sz w:val="19"/>
                <w:szCs w:val="19"/>
              </w:rPr>
            </w:pPr>
            <w:r w:rsidRPr="003034BF">
              <w:rPr>
                <w:rFonts w:ascii="Arial" w:hAnsi="Arial" w:cs="Arial"/>
                <w:sz w:val="19"/>
                <w:szCs w:val="19"/>
              </w:rPr>
              <w:t xml:space="preserve">       (</w:t>
            </w:r>
            <w:proofErr w:type="gramStart"/>
            <w:r w:rsidRPr="003034BF">
              <w:rPr>
                <w:rFonts w:ascii="Arial" w:hAnsi="Arial" w:cs="Arial"/>
                <w:sz w:val="19"/>
                <w:szCs w:val="19"/>
              </w:rPr>
              <w:t>Unit :</w:t>
            </w:r>
            <w:proofErr w:type="gramEnd"/>
            <w:r w:rsidRPr="003034BF">
              <w:rPr>
                <w:rFonts w:ascii="Arial" w:hAnsi="Arial" w:cs="Arial"/>
                <w:sz w:val="19"/>
                <w:szCs w:val="19"/>
              </w:rPr>
              <w:t xml:space="preserve"> Thousand Baht)</w:t>
            </w:r>
          </w:p>
        </w:tc>
      </w:tr>
      <w:tr w:rsidR="005C414F" w:rsidRPr="003034BF" w14:paraId="50FE37E6" w14:textId="77777777" w:rsidTr="005D28B0">
        <w:trPr>
          <w:cantSplit/>
        </w:trPr>
        <w:tc>
          <w:tcPr>
            <w:tcW w:w="4848" w:type="dxa"/>
          </w:tcPr>
          <w:p w14:paraId="0C0503FA" w14:textId="77777777" w:rsidR="005C414F" w:rsidRPr="003034BF" w:rsidRDefault="005C414F" w:rsidP="005D28B0">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37765095" w14:textId="77777777" w:rsidR="005C414F" w:rsidRPr="003034BF" w:rsidRDefault="005C414F" w:rsidP="005D28B0">
            <w:pPr>
              <w:pBdr>
                <w:bottom w:val="single" w:sz="4" w:space="1" w:color="auto"/>
              </w:pBdr>
              <w:tabs>
                <w:tab w:val="left" w:pos="-115"/>
              </w:tabs>
              <w:spacing w:line="360" w:lineRule="auto"/>
              <w:ind w:right="-108"/>
              <w:jc w:val="center"/>
              <w:rPr>
                <w:rFonts w:ascii="Arial" w:hAnsi="Arial" w:cs="Arial"/>
                <w:sz w:val="19"/>
                <w:szCs w:val="19"/>
              </w:rPr>
            </w:pPr>
            <w:r w:rsidRPr="003034BF">
              <w:rPr>
                <w:rFonts w:ascii="Arial" w:hAnsi="Arial" w:cs="Arial"/>
                <w:sz w:val="19"/>
                <w:szCs w:val="19"/>
                <w:lang w:val="en-GB" w:bidi="ar-SA"/>
              </w:rPr>
              <w:t>Consolidated and Separate F/S</w:t>
            </w:r>
          </w:p>
        </w:tc>
      </w:tr>
      <w:tr w:rsidR="005C414F" w:rsidRPr="003034BF" w14:paraId="3C72482D" w14:textId="77777777" w:rsidTr="005D28B0">
        <w:trPr>
          <w:cantSplit/>
        </w:trPr>
        <w:tc>
          <w:tcPr>
            <w:tcW w:w="4848" w:type="dxa"/>
            <w:vAlign w:val="bottom"/>
          </w:tcPr>
          <w:p w14:paraId="43B34F3E" w14:textId="77777777" w:rsidR="005C414F" w:rsidRPr="003034BF" w:rsidRDefault="005C414F" w:rsidP="005D28B0">
            <w:pPr>
              <w:pBdr>
                <w:bottom w:val="single" w:sz="4" w:space="1" w:color="auto"/>
              </w:pBdr>
              <w:spacing w:line="360" w:lineRule="auto"/>
              <w:ind w:right="20"/>
              <w:jc w:val="center"/>
              <w:rPr>
                <w:rFonts w:ascii="Arial" w:hAnsi="Arial" w:cs="Arial"/>
                <w:sz w:val="19"/>
                <w:szCs w:val="19"/>
              </w:rPr>
            </w:pPr>
            <w:r w:rsidRPr="003034BF">
              <w:rPr>
                <w:rFonts w:ascii="Arial" w:hAnsi="Arial" w:cs="Arial"/>
                <w:sz w:val="19"/>
                <w:szCs w:val="19"/>
                <w:lang w:val="en-GB"/>
              </w:rPr>
              <w:t>Derivative</w:t>
            </w:r>
            <w:r w:rsidRPr="003034BF">
              <w:rPr>
                <w:rFonts w:ascii="Arial" w:hAnsi="Arial" w:cs="Arial"/>
                <w:sz w:val="19"/>
                <w:szCs w:val="19"/>
              </w:rPr>
              <w:t xml:space="preserve"> financial instruments</w:t>
            </w:r>
          </w:p>
        </w:tc>
        <w:tc>
          <w:tcPr>
            <w:tcW w:w="1944" w:type="dxa"/>
            <w:vAlign w:val="bottom"/>
          </w:tcPr>
          <w:p w14:paraId="50F3CB73" w14:textId="77777777" w:rsidR="005C414F" w:rsidRPr="003034BF" w:rsidRDefault="005C414F" w:rsidP="005D28B0">
            <w:pPr>
              <w:pBdr>
                <w:bottom w:val="single" w:sz="4" w:space="1" w:color="auto"/>
              </w:pBdr>
              <w:spacing w:line="360" w:lineRule="auto"/>
              <w:ind w:left="-2" w:right="-89"/>
              <w:jc w:val="center"/>
              <w:rPr>
                <w:rFonts w:ascii="Arial" w:hAnsi="Arial" w:cs="Arial"/>
                <w:sz w:val="19"/>
                <w:szCs w:val="19"/>
                <w:lang w:val="en-GB"/>
              </w:rPr>
            </w:pPr>
            <w:r>
              <w:rPr>
                <w:rFonts w:ascii="Arial" w:hAnsi="Arial" w:cs="Arial"/>
                <w:sz w:val="19"/>
                <w:szCs w:val="19"/>
                <w:lang w:val="en-GB"/>
              </w:rPr>
              <w:t>30 September 2022</w:t>
            </w:r>
          </w:p>
        </w:tc>
        <w:tc>
          <w:tcPr>
            <w:tcW w:w="236" w:type="dxa"/>
          </w:tcPr>
          <w:p w14:paraId="33D0D105" w14:textId="77777777" w:rsidR="005C414F" w:rsidRPr="003034BF" w:rsidRDefault="005C414F" w:rsidP="005D28B0">
            <w:pPr>
              <w:pStyle w:val="BodyTextIndent3"/>
              <w:spacing w:after="0" w:line="360" w:lineRule="auto"/>
              <w:ind w:left="0"/>
              <w:jc w:val="center"/>
              <w:rPr>
                <w:rFonts w:ascii="Arial" w:hAnsi="Arial" w:cs="Arial"/>
                <w:sz w:val="19"/>
                <w:szCs w:val="19"/>
                <w:lang w:val="en-GB"/>
              </w:rPr>
            </w:pPr>
          </w:p>
        </w:tc>
        <w:tc>
          <w:tcPr>
            <w:tcW w:w="1924" w:type="dxa"/>
            <w:vAlign w:val="bottom"/>
          </w:tcPr>
          <w:p w14:paraId="6CEF8947" w14:textId="77777777" w:rsidR="005C414F" w:rsidRPr="003034BF" w:rsidRDefault="005C414F" w:rsidP="005D28B0">
            <w:pPr>
              <w:pBdr>
                <w:bottom w:val="single" w:sz="4" w:space="1" w:color="auto"/>
              </w:pBdr>
              <w:spacing w:line="360" w:lineRule="auto"/>
              <w:ind w:left="-98" w:right="-89"/>
              <w:jc w:val="center"/>
              <w:rPr>
                <w:rFonts w:ascii="Arial" w:hAnsi="Arial" w:cs="Arial"/>
                <w:sz w:val="19"/>
                <w:szCs w:val="19"/>
                <w:lang w:val="en-GB"/>
              </w:rPr>
            </w:pPr>
            <w:r w:rsidRPr="003034BF">
              <w:rPr>
                <w:rFonts w:ascii="Arial" w:hAnsi="Arial" w:cs="Arial"/>
                <w:sz w:val="19"/>
                <w:szCs w:val="19"/>
                <w:lang w:val="en-GB"/>
              </w:rPr>
              <w:t>31 December 202</w:t>
            </w:r>
            <w:r>
              <w:rPr>
                <w:rFonts w:ascii="Arial" w:hAnsi="Arial" w:cs="Arial"/>
                <w:sz w:val="19"/>
                <w:szCs w:val="19"/>
                <w:lang w:val="en-GB"/>
              </w:rPr>
              <w:t>1</w:t>
            </w:r>
          </w:p>
        </w:tc>
      </w:tr>
      <w:tr w:rsidR="005C414F" w:rsidRPr="003034BF" w14:paraId="1C5ECB6E" w14:textId="77777777" w:rsidTr="005D28B0">
        <w:trPr>
          <w:cantSplit/>
          <w:trHeight w:val="67"/>
        </w:trPr>
        <w:tc>
          <w:tcPr>
            <w:tcW w:w="4848" w:type="dxa"/>
            <w:vAlign w:val="bottom"/>
          </w:tcPr>
          <w:p w14:paraId="0747C908" w14:textId="77777777" w:rsidR="005C414F" w:rsidRPr="003034BF" w:rsidRDefault="005C414F" w:rsidP="005D28B0">
            <w:pPr>
              <w:spacing w:line="360" w:lineRule="auto"/>
              <w:ind w:left="-88"/>
              <w:rPr>
                <w:rFonts w:ascii="Arial" w:hAnsi="Arial" w:cs="Arial"/>
                <w:sz w:val="19"/>
                <w:szCs w:val="19"/>
              </w:rPr>
            </w:pPr>
          </w:p>
        </w:tc>
        <w:tc>
          <w:tcPr>
            <w:tcW w:w="1944" w:type="dxa"/>
            <w:vAlign w:val="bottom"/>
          </w:tcPr>
          <w:p w14:paraId="67F7F3D9" w14:textId="77777777" w:rsidR="005C414F" w:rsidRPr="003034BF" w:rsidRDefault="005C414F" w:rsidP="005D28B0">
            <w:pPr>
              <w:spacing w:line="360" w:lineRule="auto"/>
              <w:ind w:right="-13"/>
              <w:jc w:val="right"/>
              <w:rPr>
                <w:rFonts w:ascii="Arial" w:hAnsi="Arial" w:cs="Arial"/>
                <w:sz w:val="19"/>
                <w:szCs w:val="19"/>
              </w:rPr>
            </w:pPr>
          </w:p>
        </w:tc>
        <w:tc>
          <w:tcPr>
            <w:tcW w:w="236" w:type="dxa"/>
            <w:vAlign w:val="center"/>
          </w:tcPr>
          <w:p w14:paraId="2E52B1A9" w14:textId="77777777" w:rsidR="005C414F" w:rsidRPr="003034BF" w:rsidRDefault="005C414F" w:rsidP="005D28B0">
            <w:pPr>
              <w:spacing w:line="360" w:lineRule="auto"/>
              <w:ind w:right="-13"/>
              <w:rPr>
                <w:rFonts w:ascii="Arial" w:hAnsi="Arial" w:cs="Arial"/>
                <w:sz w:val="19"/>
                <w:szCs w:val="19"/>
              </w:rPr>
            </w:pPr>
          </w:p>
        </w:tc>
        <w:tc>
          <w:tcPr>
            <w:tcW w:w="1924" w:type="dxa"/>
            <w:vAlign w:val="bottom"/>
          </w:tcPr>
          <w:p w14:paraId="35767477" w14:textId="77777777" w:rsidR="005C414F" w:rsidRPr="003034BF" w:rsidRDefault="005C414F" w:rsidP="005D28B0">
            <w:pPr>
              <w:spacing w:line="360" w:lineRule="auto"/>
              <w:ind w:right="-13"/>
              <w:jc w:val="right"/>
              <w:rPr>
                <w:rFonts w:ascii="Arial" w:hAnsi="Arial" w:cs="Arial"/>
                <w:sz w:val="19"/>
                <w:szCs w:val="19"/>
              </w:rPr>
            </w:pPr>
          </w:p>
        </w:tc>
      </w:tr>
      <w:tr w:rsidR="005C414F" w:rsidRPr="003034BF" w14:paraId="61EA6D2E" w14:textId="77777777" w:rsidTr="005D28B0">
        <w:trPr>
          <w:cantSplit/>
          <w:trHeight w:val="67"/>
        </w:trPr>
        <w:tc>
          <w:tcPr>
            <w:tcW w:w="4848" w:type="dxa"/>
          </w:tcPr>
          <w:p w14:paraId="7BAEF866" w14:textId="77777777" w:rsidR="005C414F" w:rsidRPr="004833AA" w:rsidRDefault="005C414F" w:rsidP="005D28B0">
            <w:pPr>
              <w:tabs>
                <w:tab w:val="left" w:pos="540"/>
              </w:tabs>
              <w:spacing w:line="360" w:lineRule="auto"/>
              <w:rPr>
                <w:rFonts w:ascii="Arial" w:hAnsi="Arial" w:cs="Arial"/>
                <w:sz w:val="19"/>
                <w:szCs w:val="19"/>
                <w:u w:val="single"/>
              </w:rPr>
            </w:pPr>
            <w:r w:rsidRPr="004833AA">
              <w:rPr>
                <w:rFonts w:ascii="Arial" w:hAnsi="Arial" w:cs="Arial"/>
                <w:sz w:val="19"/>
                <w:szCs w:val="19"/>
                <w:u w:val="single"/>
              </w:rPr>
              <w:t>Current Asset</w:t>
            </w:r>
          </w:p>
        </w:tc>
        <w:tc>
          <w:tcPr>
            <w:tcW w:w="1944" w:type="dxa"/>
            <w:vAlign w:val="bottom"/>
          </w:tcPr>
          <w:p w14:paraId="027C5F2A" w14:textId="77777777" w:rsidR="005C414F" w:rsidRPr="003034BF" w:rsidRDefault="005C414F" w:rsidP="005D28B0">
            <w:pPr>
              <w:spacing w:line="360" w:lineRule="auto"/>
              <w:ind w:right="-13"/>
              <w:jc w:val="right"/>
              <w:rPr>
                <w:rFonts w:ascii="Arial" w:hAnsi="Arial" w:cs="Arial"/>
                <w:sz w:val="19"/>
                <w:szCs w:val="19"/>
              </w:rPr>
            </w:pPr>
          </w:p>
        </w:tc>
        <w:tc>
          <w:tcPr>
            <w:tcW w:w="236" w:type="dxa"/>
            <w:vAlign w:val="center"/>
          </w:tcPr>
          <w:p w14:paraId="785B7657" w14:textId="77777777" w:rsidR="005C414F" w:rsidRPr="003034BF" w:rsidRDefault="005C414F" w:rsidP="005D28B0">
            <w:pPr>
              <w:spacing w:line="360" w:lineRule="auto"/>
              <w:ind w:right="-13"/>
              <w:rPr>
                <w:rFonts w:ascii="Arial" w:hAnsi="Arial" w:cs="Arial"/>
                <w:sz w:val="19"/>
                <w:szCs w:val="19"/>
              </w:rPr>
            </w:pPr>
          </w:p>
        </w:tc>
        <w:tc>
          <w:tcPr>
            <w:tcW w:w="1924" w:type="dxa"/>
            <w:vAlign w:val="bottom"/>
          </w:tcPr>
          <w:p w14:paraId="67D7EEA0" w14:textId="77777777" w:rsidR="005C414F" w:rsidRPr="003034BF" w:rsidRDefault="005C414F" w:rsidP="005D28B0">
            <w:pPr>
              <w:spacing w:line="360" w:lineRule="auto"/>
              <w:ind w:right="-13"/>
              <w:jc w:val="right"/>
              <w:rPr>
                <w:rFonts w:ascii="Arial" w:hAnsi="Arial" w:cs="Arial"/>
                <w:sz w:val="19"/>
                <w:szCs w:val="19"/>
              </w:rPr>
            </w:pPr>
          </w:p>
        </w:tc>
      </w:tr>
      <w:tr w:rsidR="005C414F" w:rsidRPr="003034BF" w14:paraId="687B1297" w14:textId="77777777" w:rsidTr="005D28B0">
        <w:trPr>
          <w:cantSplit/>
          <w:trHeight w:val="155"/>
        </w:trPr>
        <w:tc>
          <w:tcPr>
            <w:tcW w:w="4848" w:type="dxa"/>
          </w:tcPr>
          <w:p w14:paraId="796B5D9E" w14:textId="77777777" w:rsidR="005C414F" w:rsidRPr="003034BF" w:rsidRDefault="005C414F" w:rsidP="005D28B0">
            <w:pPr>
              <w:tabs>
                <w:tab w:val="left" w:pos="540"/>
              </w:tabs>
              <w:spacing w:line="360" w:lineRule="auto"/>
              <w:rPr>
                <w:rFonts w:ascii="Arial" w:hAnsi="Arial" w:cs="Arial"/>
                <w:sz w:val="19"/>
                <w:szCs w:val="19"/>
              </w:rPr>
            </w:pPr>
            <w:r w:rsidRPr="003034BF">
              <w:rPr>
                <w:rFonts w:ascii="Arial" w:hAnsi="Arial" w:cs="Arial"/>
                <w:sz w:val="19"/>
                <w:szCs w:val="19"/>
              </w:rPr>
              <w:t>Forward Contracts</w:t>
            </w:r>
          </w:p>
        </w:tc>
        <w:tc>
          <w:tcPr>
            <w:tcW w:w="1944" w:type="dxa"/>
            <w:shd w:val="clear" w:color="auto" w:fill="auto"/>
          </w:tcPr>
          <w:p w14:paraId="26F3636C" w14:textId="77777777" w:rsidR="005C414F" w:rsidRPr="003034BF" w:rsidRDefault="005C414F" w:rsidP="005D28B0">
            <w:pPr>
              <w:tabs>
                <w:tab w:val="left" w:pos="540"/>
              </w:tabs>
              <w:spacing w:line="360" w:lineRule="auto"/>
              <w:jc w:val="right"/>
              <w:rPr>
                <w:rFonts w:ascii="Arial" w:hAnsi="Arial" w:cstheme="minorBidi"/>
                <w:sz w:val="19"/>
                <w:szCs w:val="19"/>
              </w:rPr>
            </w:pPr>
            <w:r>
              <w:rPr>
                <w:rFonts w:ascii="Arial" w:hAnsi="Arial" w:cstheme="minorBidi"/>
                <w:sz w:val="19"/>
                <w:szCs w:val="19"/>
              </w:rPr>
              <w:t>35</w:t>
            </w:r>
          </w:p>
        </w:tc>
        <w:tc>
          <w:tcPr>
            <w:tcW w:w="236" w:type="dxa"/>
          </w:tcPr>
          <w:p w14:paraId="6239E4CC" w14:textId="77777777" w:rsidR="005C414F" w:rsidRPr="003034BF" w:rsidRDefault="005C414F" w:rsidP="005D28B0">
            <w:pPr>
              <w:tabs>
                <w:tab w:val="left" w:pos="540"/>
                <w:tab w:val="left" w:pos="988"/>
              </w:tabs>
              <w:spacing w:line="360" w:lineRule="auto"/>
              <w:ind w:right="34"/>
              <w:jc w:val="right"/>
              <w:rPr>
                <w:rFonts w:ascii="Arial" w:hAnsi="Arial" w:cs="Arial"/>
                <w:sz w:val="19"/>
                <w:szCs w:val="19"/>
              </w:rPr>
            </w:pPr>
          </w:p>
        </w:tc>
        <w:tc>
          <w:tcPr>
            <w:tcW w:w="1924" w:type="dxa"/>
          </w:tcPr>
          <w:p w14:paraId="620B59A6" w14:textId="77777777" w:rsidR="005C414F" w:rsidRPr="003034BF" w:rsidRDefault="005C414F" w:rsidP="005D28B0">
            <w:pPr>
              <w:tabs>
                <w:tab w:val="left" w:pos="540"/>
              </w:tabs>
              <w:spacing w:line="360" w:lineRule="auto"/>
              <w:jc w:val="right"/>
              <w:rPr>
                <w:rFonts w:ascii="Arial" w:hAnsi="Arial" w:cs="Arial"/>
                <w:sz w:val="19"/>
                <w:szCs w:val="19"/>
                <w:lang w:val="en-GB"/>
              </w:rPr>
            </w:pPr>
            <w:r>
              <w:rPr>
                <w:rFonts w:ascii="Arial" w:hAnsi="Arial" w:cs="Arial"/>
                <w:sz w:val="19"/>
                <w:szCs w:val="19"/>
                <w:lang w:val="en-GB"/>
              </w:rPr>
              <w:t>5</w:t>
            </w:r>
          </w:p>
        </w:tc>
      </w:tr>
    </w:tbl>
    <w:p w14:paraId="54850A2A"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0EE3C8E6" w14:textId="77777777" w:rsidR="005C414F" w:rsidRPr="003034B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rPr>
      </w:pPr>
      <w:r w:rsidRPr="003034BF">
        <w:rPr>
          <w:rFonts w:ascii="Arial" w:hAnsi="Arial" w:cs="Arial"/>
          <w:sz w:val="19"/>
          <w:szCs w:val="19"/>
          <w:lang w:val="en-GB"/>
        </w:rPr>
        <w:t xml:space="preserve">As of </w:t>
      </w:r>
      <w:r w:rsidRPr="0027084F">
        <w:rPr>
          <w:rFonts w:ascii="Arial" w:hAnsi="Arial" w:cs="Arial"/>
          <w:sz w:val="19"/>
          <w:szCs w:val="19"/>
          <w:lang w:val="en-GB"/>
        </w:rPr>
        <w:t>31 March 2022</w:t>
      </w:r>
      <w:r w:rsidRPr="003034BF">
        <w:rPr>
          <w:rFonts w:ascii="Arial" w:hAnsi="Arial" w:cs="Arial"/>
          <w:sz w:val="19"/>
          <w:szCs w:val="19"/>
          <w:lang w:val="en-GB"/>
        </w:rPr>
        <w:t>, the Company has open forward agreements as follows:</w:t>
      </w:r>
      <w:r w:rsidRPr="003034BF">
        <w:rPr>
          <w:rFonts w:ascii="Arial" w:hAnsi="Arial" w:cs="Arial"/>
          <w:sz w:val="19"/>
          <w:szCs w:val="19"/>
          <w:cs/>
        </w:rPr>
        <w:t xml:space="preserve"> </w:t>
      </w:r>
    </w:p>
    <w:p w14:paraId="539ED8A6" w14:textId="77777777" w:rsidR="005C414F" w:rsidRPr="003034BF" w:rsidRDefault="005C414F" w:rsidP="005C414F">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2" w:type="dxa"/>
        <w:tblInd w:w="426" w:type="dxa"/>
        <w:tblLayout w:type="fixed"/>
        <w:tblLook w:val="0000" w:firstRow="0" w:lastRow="0" w:firstColumn="0" w:lastColumn="0" w:noHBand="0" w:noVBand="0"/>
      </w:tblPr>
      <w:tblGrid>
        <w:gridCol w:w="4848"/>
        <w:gridCol w:w="1944"/>
        <w:gridCol w:w="236"/>
        <w:gridCol w:w="1924"/>
      </w:tblGrid>
      <w:tr w:rsidR="005C414F" w:rsidRPr="003034BF" w14:paraId="541919F7" w14:textId="77777777" w:rsidTr="005D28B0">
        <w:trPr>
          <w:cantSplit/>
        </w:trPr>
        <w:tc>
          <w:tcPr>
            <w:tcW w:w="4848" w:type="dxa"/>
          </w:tcPr>
          <w:p w14:paraId="0FEA41E2" w14:textId="77777777" w:rsidR="005C414F" w:rsidRPr="003034BF" w:rsidRDefault="005C414F" w:rsidP="005D28B0">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28EE2BF5" w14:textId="165AF71C" w:rsidR="005C414F" w:rsidRPr="003034BF" w:rsidRDefault="0029644C" w:rsidP="005D28B0">
            <w:pPr>
              <w:pBdr>
                <w:bottom w:val="single" w:sz="4" w:space="1" w:color="auto"/>
              </w:pBdr>
              <w:tabs>
                <w:tab w:val="left" w:pos="-115"/>
              </w:tabs>
              <w:spacing w:line="360" w:lineRule="auto"/>
              <w:ind w:right="-108"/>
              <w:jc w:val="center"/>
              <w:rPr>
                <w:rFonts w:ascii="Arial" w:hAnsi="Arial" w:cs="Arial"/>
                <w:sz w:val="19"/>
                <w:szCs w:val="19"/>
              </w:rPr>
            </w:pPr>
            <w:r w:rsidRPr="003034BF">
              <w:rPr>
                <w:rFonts w:ascii="Arial" w:hAnsi="Arial" w:cs="Arial"/>
                <w:sz w:val="19"/>
                <w:szCs w:val="19"/>
                <w:lang w:val="en-GB" w:bidi="ar-SA"/>
              </w:rPr>
              <w:t>Consolidated and Separate F/S</w:t>
            </w:r>
          </w:p>
        </w:tc>
      </w:tr>
      <w:tr w:rsidR="005C414F" w:rsidRPr="003034BF" w14:paraId="7FFB8F5D" w14:textId="77777777" w:rsidTr="005D28B0">
        <w:trPr>
          <w:cantSplit/>
        </w:trPr>
        <w:tc>
          <w:tcPr>
            <w:tcW w:w="4848" w:type="dxa"/>
            <w:vAlign w:val="bottom"/>
          </w:tcPr>
          <w:p w14:paraId="6205E8E7" w14:textId="77777777" w:rsidR="005C414F" w:rsidRPr="003034BF" w:rsidRDefault="005C414F" w:rsidP="005D28B0">
            <w:pPr>
              <w:spacing w:line="360" w:lineRule="auto"/>
              <w:ind w:right="20"/>
              <w:jc w:val="center"/>
              <w:rPr>
                <w:rFonts w:ascii="Arial" w:hAnsi="Arial" w:cs="Arial"/>
                <w:sz w:val="19"/>
                <w:szCs w:val="19"/>
              </w:rPr>
            </w:pPr>
          </w:p>
        </w:tc>
        <w:tc>
          <w:tcPr>
            <w:tcW w:w="1944" w:type="dxa"/>
            <w:vAlign w:val="bottom"/>
          </w:tcPr>
          <w:p w14:paraId="17C4CD66" w14:textId="49A5AF1C" w:rsidR="005C414F" w:rsidRPr="003034BF" w:rsidRDefault="005C414F" w:rsidP="005D28B0">
            <w:pPr>
              <w:pBdr>
                <w:bottom w:val="single" w:sz="4" w:space="1" w:color="auto"/>
              </w:pBdr>
              <w:spacing w:line="360" w:lineRule="auto"/>
              <w:ind w:left="-2" w:right="-89"/>
              <w:jc w:val="center"/>
              <w:rPr>
                <w:rFonts w:ascii="Arial" w:hAnsi="Arial" w:cs="Arial"/>
                <w:sz w:val="19"/>
                <w:szCs w:val="19"/>
                <w:lang w:val="en-GB"/>
              </w:rPr>
            </w:pPr>
            <w:r w:rsidRPr="003034BF">
              <w:rPr>
                <w:rFonts w:ascii="Arial" w:cs="Arial"/>
                <w:sz w:val="19"/>
                <w:szCs w:val="19"/>
                <w:cs/>
              </w:rPr>
              <w:t xml:space="preserve">Foreign </w:t>
            </w:r>
            <w:r w:rsidRPr="003034BF">
              <w:rPr>
                <w:rFonts w:ascii="Arial" w:hAnsi="Arial" w:cs="Arial"/>
                <w:sz w:val="19"/>
                <w:szCs w:val="19"/>
                <w:cs/>
                <w:lang w:val="en-GB"/>
              </w:rPr>
              <w:t>currenc</w:t>
            </w:r>
            <w:r w:rsidR="00456B82">
              <w:rPr>
                <w:rFonts w:ascii="Arial" w:hAnsi="Arial" w:cs="Arial"/>
                <w:sz w:val="19"/>
                <w:szCs w:val="19"/>
                <w:lang w:val="en-GB"/>
              </w:rPr>
              <w:t>y</w:t>
            </w:r>
          </w:p>
        </w:tc>
        <w:tc>
          <w:tcPr>
            <w:tcW w:w="236" w:type="dxa"/>
          </w:tcPr>
          <w:p w14:paraId="74086F9C" w14:textId="77777777" w:rsidR="005C414F" w:rsidRPr="003034BF" w:rsidRDefault="005C414F" w:rsidP="005D28B0">
            <w:pPr>
              <w:pStyle w:val="BodyTextIndent3"/>
              <w:spacing w:after="0" w:line="360" w:lineRule="auto"/>
              <w:ind w:left="0"/>
              <w:jc w:val="center"/>
              <w:rPr>
                <w:rFonts w:ascii="Arial" w:hAnsi="Arial" w:cs="Arial"/>
                <w:sz w:val="19"/>
                <w:szCs w:val="19"/>
                <w:lang w:val="en-GB"/>
              </w:rPr>
            </w:pPr>
          </w:p>
        </w:tc>
        <w:tc>
          <w:tcPr>
            <w:tcW w:w="1924" w:type="dxa"/>
            <w:vAlign w:val="bottom"/>
          </w:tcPr>
          <w:p w14:paraId="02AE9E4D" w14:textId="77777777" w:rsidR="005C414F" w:rsidRPr="003034BF" w:rsidRDefault="005C414F" w:rsidP="005D28B0">
            <w:pPr>
              <w:pBdr>
                <w:bottom w:val="single" w:sz="4" w:space="1" w:color="auto"/>
              </w:pBdr>
              <w:spacing w:line="360" w:lineRule="auto"/>
              <w:ind w:left="-98" w:right="-89"/>
              <w:jc w:val="center"/>
              <w:rPr>
                <w:rFonts w:ascii="Arial" w:hAnsi="Arial" w:cs="Arial"/>
                <w:sz w:val="19"/>
                <w:szCs w:val="19"/>
                <w:lang w:val="en-GB"/>
              </w:rPr>
            </w:pPr>
            <w:r w:rsidRPr="003034BF">
              <w:rPr>
                <w:rFonts w:ascii="Arial" w:hAnsi="Arial" w:cs="Arial"/>
                <w:sz w:val="19"/>
                <w:szCs w:val="19"/>
                <w:cs/>
                <w:lang w:val="en-GB"/>
              </w:rPr>
              <w:t>Contracts</w:t>
            </w:r>
            <w:r w:rsidRPr="003034BF">
              <w:rPr>
                <w:rFonts w:ascii="Arial" w:cs="Arial"/>
                <w:sz w:val="19"/>
                <w:szCs w:val="19"/>
                <w:cs/>
              </w:rPr>
              <w:t xml:space="preserve"> rate</w:t>
            </w:r>
          </w:p>
        </w:tc>
      </w:tr>
      <w:tr w:rsidR="005C414F" w:rsidRPr="003034BF" w14:paraId="0B8D97E4" w14:textId="77777777" w:rsidTr="005D28B0">
        <w:trPr>
          <w:cantSplit/>
          <w:trHeight w:val="67"/>
        </w:trPr>
        <w:tc>
          <w:tcPr>
            <w:tcW w:w="4848" w:type="dxa"/>
            <w:vAlign w:val="bottom"/>
          </w:tcPr>
          <w:p w14:paraId="70B7E71C" w14:textId="77777777" w:rsidR="005C414F" w:rsidRPr="003034BF" w:rsidRDefault="005C414F" w:rsidP="005D28B0">
            <w:pPr>
              <w:spacing w:line="360" w:lineRule="auto"/>
              <w:ind w:left="-88"/>
              <w:rPr>
                <w:rFonts w:ascii="Arial" w:hAnsi="Arial" w:cs="Arial"/>
                <w:sz w:val="19"/>
                <w:szCs w:val="19"/>
              </w:rPr>
            </w:pPr>
          </w:p>
        </w:tc>
        <w:tc>
          <w:tcPr>
            <w:tcW w:w="1944" w:type="dxa"/>
            <w:vAlign w:val="bottom"/>
          </w:tcPr>
          <w:p w14:paraId="5A2A058C" w14:textId="77777777" w:rsidR="005C414F" w:rsidRPr="003034BF" w:rsidRDefault="005C414F" w:rsidP="005D28B0">
            <w:pPr>
              <w:spacing w:line="360" w:lineRule="auto"/>
              <w:ind w:right="-13"/>
              <w:jc w:val="right"/>
              <w:rPr>
                <w:rFonts w:ascii="Arial" w:hAnsi="Arial" w:cs="Arial"/>
                <w:sz w:val="19"/>
                <w:szCs w:val="19"/>
              </w:rPr>
            </w:pPr>
          </w:p>
        </w:tc>
        <w:tc>
          <w:tcPr>
            <w:tcW w:w="236" w:type="dxa"/>
            <w:vAlign w:val="center"/>
          </w:tcPr>
          <w:p w14:paraId="1923A6C0" w14:textId="77777777" w:rsidR="005C414F" w:rsidRPr="003034BF" w:rsidRDefault="005C414F" w:rsidP="005D28B0">
            <w:pPr>
              <w:spacing w:line="360" w:lineRule="auto"/>
              <w:ind w:right="-13"/>
              <w:rPr>
                <w:rFonts w:ascii="Arial" w:hAnsi="Arial" w:cs="Arial"/>
                <w:sz w:val="19"/>
                <w:szCs w:val="19"/>
              </w:rPr>
            </w:pPr>
          </w:p>
        </w:tc>
        <w:tc>
          <w:tcPr>
            <w:tcW w:w="1924" w:type="dxa"/>
            <w:vAlign w:val="bottom"/>
          </w:tcPr>
          <w:p w14:paraId="07C0D3E4" w14:textId="77777777" w:rsidR="005C414F" w:rsidRPr="003034BF" w:rsidRDefault="005C414F" w:rsidP="005D28B0">
            <w:pPr>
              <w:spacing w:line="360" w:lineRule="auto"/>
              <w:ind w:right="-13"/>
              <w:jc w:val="right"/>
              <w:rPr>
                <w:rFonts w:ascii="Arial" w:hAnsi="Arial" w:cs="Arial"/>
                <w:sz w:val="19"/>
                <w:szCs w:val="19"/>
              </w:rPr>
            </w:pPr>
          </w:p>
        </w:tc>
      </w:tr>
      <w:tr w:rsidR="005C414F" w:rsidRPr="003034BF" w14:paraId="095A7704" w14:textId="77777777" w:rsidTr="005D28B0">
        <w:trPr>
          <w:cantSplit/>
          <w:trHeight w:val="155"/>
        </w:trPr>
        <w:tc>
          <w:tcPr>
            <w:tcW w:w="4848" w:type="dxa"/>
          </w:tcPr>
          <w:p w14:paraId="5208B2EF" w14:textId="77777777" w:rsidR="005C414F" w:rsidRPr="003034BF" w:rsidRDefault="005C414F" w:rsidP="005D28B0">
            <w:pPr>
              <w:tabs>
                <w:tab w:val="left" w:pos="540"/>
              </w:tabs>
              <w:spacing w:line="360" w:lineRule="auto"/>
              <w:rPr>
                <w:rFonts w:ascii="Arial" w:hAnsi="Arial" w:cs="Arial"/>
                <w:sz w:val="19"/>
                <w:szCs w:val="19"/>
              </w:rPr>
            </w:pPr>
            <w:r w:rsidRPr="003034BF">
              <w:rPr>
                <w:rFonts w:ascii="Arial" w:hAnsi="Arial" w:cs="Arial"/>
                <w:sz w:val="19"/>
                <w:szCs w:val="19"/>
              </w:rPr>
              <w:t>USD</w:t>
            </w:r>
          </w:p>
        </w:tc>
        <w:tc>
          <w:tcPr>
            <w:tcW w:w="1944" w:type="dxa"/>
            <w:shd w:val="clear" w:color="auto" w:fill="auto"/>
          </w:tcPr>
          <w:p w14:paraId="32C56200" w14:textId="77777777" w:rsidR="005C414F" w:rsidRPr="003034BF" w:rsidRDefault="005C414F" w:rsidP="005D28B0">
            <w:pPr>
              <w:tabs>
                <w:tab w:val="left" w:pos="540"/>
              </w:tabs>
              <w:spacing w:line="360" w:lineRule="auto"/>
              <w:jc w:val="right"/>
              <w:rPr>
                <w:rFonts w:ascii="Arial" w:hAnsi="Arial" w:cstheme="minorBidi"/>
                <w:sz w:val="19"/>
                <w:szCs w:val="19"/>
              </w:rPr>
            </w:pPr>
            <w:r>
              <w:rPr>
                <w:rFonts w:ascii="Arial" w:hAnsi="Arial" w:cstheme="minorBidi"/>
                <w:sz w:val="19"/>
                <w:szCs w:val="19"/>
              </w:rPr>
              <w:t>249,215</w:t>
            </w:r>
          </w:p>
        </w:tc>
        <w:tc>
          <w:tcPr>
            <w:tcW w:w="236" w:type="dxa"/>
          </w:tcPr>
          <w:p w14:paraId="594D7869" w14:textId="77777777" w:rsidR="005C414F" w:rsidRPr="003034BF" w:rsidRDefault="005C414F" w:rsidP="005D28B0">
            <w:pPr>
              <w:tabs>
                <w:tab w:val="left" w:pos="540"/>
                <w:tab w:val="left" w:pos="988"/>
              </w:tabs>
              <w:spacing w:line="360" w:lineRule="auto"/>
              <w:ind w:right="34"/>
              <w:jc w:val="right"/>
              <w:rPr>
                <w:rFonts w:ascii="Arial" w:hAnsi="Arial" w:cs="Arial"/>
                <w:sz w:val="19"/>
                <w:szCs w:val="19"/>
              </w:rPr>
            </w:pPr>
          </w:p>
        </w:tc>
        <w:tc>
          <w:tcPr>
            <w:tcW w:w="1924" w:type="dxa"/>
          </w:tcPr>
          <w:p w14:paraId="0C1128E4" w14:textId="77777777" w:rsidR="005C414F" w:rsidRPr="003034BF" w:rsidRDefault="005C414F" w:rsidP="005D28B0">
            <w:pPr>
              <w:tabs>
                <w:tab w:val="left" w:pos="540"/>
              </w:tabs>
              <w:spacing w:line="360" w:lineRule="auto"/>
              <w:jc w:val="right"/>
              <w:rPr>
                <w:rFonts w:ascii="Arial" w:hAnsi="Arial" w:cs="Arial"/>
                <w:sz w:val="19"/>
                <w:szCs w:val="19"/>
                <w:lang w:val="en-GB"/>
              </w:rPr>
            </w:pPr>
            <w:r>
              <w:rPr>
                <w:rFonts w:ascii="Arial" w:hAnsi="Arial" w:cs="Arial"/>
                <w:sz w:val="19"/>
                <w:szCs w:val="19"/>
                <w:lang w:val="en-GB"/>
              </w:rPr>
              <w:t>36.46 – 36.825</w:t>
            </w:r>
          </w:p>
        </w:tc>
      </w:tr>
    </w:tbl>
    <w:p w14:paraId="6E94932A" w14:textId="77777777" w:rsidR="005C414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54DEB3BC" w14:textId="77777777" w:rsidR="005C414F"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r>
        <w:rPr>
          <w:rFonts w:ascii="Arial" w:hAnsi="Arial" w:cs="Arial"/>
          <w:b/>
          <w:bCs/>
          <w:sz w:val="19"/>
          <w:szCs w:val="19"/>
          <w:lang w:val="en-GB"/>
        </w:rPr>
        <w:br w:type="page"/>
      </w:r>
    </w:p>
    <w:p w14:paraId="2E9DEDF9" w14:textId="7C8D5AB7" w:rsidR="00B159AF" w:rsidRPr="00FD4C7B"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t>COMMITMENTS</w:t>
      </w:r>
      <w:r w:rsidRPr="00FD4C7B">
        <w:rPr>
          <w:rFonts w:ascii="Arial" w:hAnsi="Arial" w:cs="Arial"/>
          <w:b/>
          <w:bCs/>
          <w:sz w:val="19"/>
          <w:szCs w:val="19"/>
          <w:lang w:val="en-GB"/>
        </w:rPr>
        <w:t xml:space="preserve"> AND CONTINGENT LIABILITIES</w:t>
      </w:r>
    </w:p>
    <w:p w14:paraId="4BE4BB0C" w14:textId="20E8AAB4" w:rsidR="0028380A" w:rsidRPr="00FD4C7B" w:rsidRDefault="0028380A"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cs="Arial"/>
          <w:b/>
          <w:bCs/>
          <w:sz w:val="19"/>
          <w:szCs w:val="19"/>
          <w:lang w:val="en-GB"/>
        </w:rPr>
      </w:pPr>
    </w:p>
    <w:p w14:paraId="79069402" w14:textId="6420A60F" w:rsidR="00233B63" w:rsidRPr="00FD4C7B"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FD4C7B">
        <w:rPr>
          <w:rFonts w:ascii="Arial" w:hAnsi="Arial" w:cs="Arial"/>
          <w:sz w:val="19"/>
          <w:szCs w:val="19"/>
          <w:lang w:val="en-GB"/>
        </w:rPr>
        <w:t xml:space="preserve">As </w:t>
      </w:r>
      <w:r w:rsidR="00BE4575" w:rsidRPr="00FD4C7B">
        <w:rPr>
          <w:rFonts w:ascii="Arial" w:hAnsi="Arial" w:cs="Arial"/>
          <w:sz w:val="19"/>
          <w:szCs w:val="19"/>
          <w:lang w:val="en-GB"/>
        </w:rPr>
        <w:t>of</w:t>
      </w:r>
      <w:r w:rsidRPr="00FD4C7B">
        <w:rPr>
          <w:rFonts w:ascii="Arial" w:hAnsi="Arial" w:cs="Arial"/>
          <w:sz w:val="19"/>
          <w:szCs w:val="19"/>
          <w:lang w:val="en-GB"/>
        </w:rPr>
        <w:t xml:space="preserve"> </w:t>
      </w:r>
      <w:r w:rsidR="00997352" w:rsidRPr="00FD4C7B">
        <w:rPr>
          <w:rFonts w:ascii="Arial" w:hAnsi="Arial" w:cs="Arial"/>
          <w:sz w:val="19"/>
          <w:szCs w:val="19"/>
          <w:lang w:val="en-GB"/>
        </w:rPr>
        <w:t xml:space="preserve">30 </w:t>
      </w:r>
      <w:r w:rsidR="003F1816" w:rsidRPr="003F1816">
        <w:rPr>
          <w:rFonts w:ascii="Arial" w:hAnsi="Arial" w:cs="Arial"/>
          <w:sz w:val="19"/>
          <w:szCs w:val="19"/>
          <w:lang w:val="en-GB"/>
        </w:rPr>
        <w:t>September</w:t>
      </w:r>
      <w:r w:rsidR="00C0119A" w:rsidRPr="00FD4C7B">
        <w:rPr>
          <w:rFonts w:ascii="Arial" w:hAnsi="Arial" w:cs="Arial"/>
          <w:sz w:val="19"/>
          <w:szCs w:val="19"/>
          <w:lang w:val="en-GB"/>
        </w:rPr>
        <w:t xml:space="preserve"> 2022</w:t>
      </w:r>
      <w:r w:rsidRPr="00FD4C7B">
        <w:rPr>
          <w:rFonts w:ascii="Arial" w:hAnsi="Arial" w:cs="Arial"/>
          <w:sz w:val="19"/>
          <w:szCs w:val="19"/>
          <w:lang w:val="en-GB"/>
        </w:rPr>
        <w:t>, the Company and subsidiar</w:t>
      </w:r>
      <w:r w:rsidR="00694291">
        <w:rPr>
          <w:rFonts w:ascii="Arial" w:hAnsi="Arial" w:cs="Arial"/>
          <w:sz w:val="19"/>
          <w:szCs w:val="19"/>
          <w:lang w:val="en-GB"/>
        </w:rPr>
        <w:t>y</w:t>
      </w:r>
      <w:r w:rsidRPr="00FD4C7B">
        <w:rPr>
          <w:rFonts w:ascii="Arial" w:hAnsi="Arial" w:cs="Arial"/>
          <w:sz w:val="19"/>
          <w:szCs w:val="19"/>
          <w:lang w:val="en-GB"/>
        </w:rPr>
        <w:t xml:space="preserve"> have commit</w:t>
      </w:r>
      <w:r w:rsidR="00233B63" w:rsidRPr="00FD4C7B">
        <w:rPr>
          <w:rFonts w:ascii="Arial" w:hAnsi="Arial" w:cs="Arial"/>
          <w:sz w:val="19"/>
          <w:szCs w:val="19"/>
          <w:lang w:val="en-GB"/>
        </w:rPr>
        <w:t>ment as follows:</w:t>
      </w:r>
    </w:p>
    <w:p w14:paraId="5BA8AE45" w14:textId="77777777" w:rsidR="00E8383D" w:rsidRPr="00FD4C7B" w:rsidRDefault="00E8383D"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7F8F5ECB" w14:textId="685B517E" w:rsidR="005B046A" w:rsidRPr="00FD4C7B" w:rsidRDefault="009E3B5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D4C7B">
        <w:rPr>
          <w:sz w:val="19"/>
          <w:szCs w:val="19"/>
        </w:rPr>
        <w:t>C</w:t>
      </w:r>
      <w:r w:rsidR="005B046A" w:rsidRPr="00FD4C7B">
        <w:rPr>
          <w:sz w:val="19"/>
          <w:szCs w:val="19"/>
        </w:rPr>
        <w:t>ommitments in respect of</w:t>
      </w:r>
      <w:r w:rsidR="005B046A" w:rsidRPr="00FD4C7B">
        <w:rPr>
          <w:sz w:val="19"/>
          <w:szCs w:val="19"/>
          <w:cs/>
        </w:rPr>
        <w:t xml:space="preserve"> </w:t>
      </w:r>
      <w:r w:rsidR="005B046A" w:rsidRPr="00FD4C7B">
        <w:rPr>
          <w:sz w:val="19"/>
          <w:szCs w:val="19"/>
        </w:rPr>
        <w:t>rental</w:t>
      </w:r>
      <w:r w:rsidR="005B046A" w:rsidRPr="00FD4C7B">
        <w:rPr>
          <w:sz w:val="19"/>
          <w:szCs w:val="19"/>
          <w:cs/>
        </w:rPr>
        <w:t xml:space="preserve"> </w:t>
      </w:r>
      <w:r w:rsidR="005B046A" w:rsidRPr="00FD4C7B">
        <w:rPr>
          <w:sz w:val="19"/>
          <w:szCs w:val="19"/>
        </w:rPr>
        <w:t>and</w:t>
      </w:r>
      <w:r w:rsidR="007733C4" w:rsidRPr="00FD4C7B">
        <w:rPr>
          <w:sz w:val="19"/>
          <w:szCs w:val="19"/>
        </w:rPr>
        <w:t xml:space="preserve"> </w:t>
      </w:r>
      <w:r w:rsidR="005B046A" w:rsidRPr="00FD4C7B">
        <w:rPr>
          <w:sz w:val="19"/>
          <w:szCs w:val="19"/>
        </w:rPr>
        <w:t>service</w:t>
      </w:r>
      <w:r w:rsidR="009379BE" w:rsidRPr="00FD4C7B">
        <w:rPr>
          <w:sz w:val="19"/>
          <w:szCs w:val="19"/>
        </w:rPr>
        <w:t xml:space="preserve"> agreements</w:t>
      </w:r>
      <w:r w:rsidR="00AA1C87" w:rsidRPr="00FD4C7B">
        <w:rPr>
          <w:sz w:val="19"/>
          <w:szCs w:val="19"/>
        </w:rPr>
        <w:t xml:space="preserve"> </w:t>
      </w:r>
      <w:r w:rsidR="005B046A" w:rsidRPr="00FD4C7B">
        <w:rPr>
          <w:sz w:val="19"/>
          <w:szCs w:val="19"/>
        </w:rPr>
        <w:t>as follows:</w:t>
      </w:r>
      <w:r w:rsidR="005B046A" w:rsidRPr="00FD4C7B">
        <w:rPr>
          <w:rFonts w:cs="Arial"/>
          <w:sz w:val="19"/>
          <w:szCs w:val="19"/>
        </w:rPr>
        <w:t xml:space="preserve">   </w:t>
      </w:r>
    </w:p>
    <w:p w14:paraId="4134E9EF" w14:textId="77777777" w:rsidR="00760861" w:rsidRPr="00FD4C7B"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0"/>
          <w:szCs w:val="10"/>
        </w:rPr>
      </w:pPr>
    </w:p>
    <w:tbl>
      <w:tblPr>
        <w:tblW w:w="8442" w:type="dxa"/>
        <w:tblInd w:w="918" w:type="dxa"/>
        <w:tblLayout w:type="fixed"/>
        <w:tblLook w:val="04A0" w:firstRow="1" w:lastRow="0" w:firstColumn="1" w:lastColumn="0" w:noHBand="0" w:noVBand="1"/>
      </w:tblPr>
      <w:tblGrid>
        <w:gridCol w:w="4695"/>
        <w:gridCol w:w="1757"/>
        <w:gridCol w:w="238"/>
        <w:gridCol w:w="1752"/>
      </w:tblGrid>
      <w:tr w:rsidR="00FD4C7B" w:rsidRPr="00FD4C7B" w14:paraId="01A9F0A7" w14:textId="77777777" w:rsidTr="00905D7E">
        <w:tc>
          <w:tcPr>
            <w:tcW w:w="4695" w:type="dxa"/>
            <w:vAlign w:val="center"/>
          </w:tcPr>
          <w:p w14:paraId="39D5E516"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3747" w:type="dxa"/>
            <w:gridSpan w:val="3"/>
            <w:vAlign w:val="center"/>
            <w:hideMark/>
          </w:tcPr>
          <w:p w14:paraId="5DC24A51" w14:textId="2AF267E3" w:rsidR="00730059" w:rsidRPr="00FD4C7B" w:rsidRDefault="00730059" w:rsidP="003F1816">
            <w:pPr>
              <w:tabs>
                <w:tab w:val="clear" w:pos="907"/>
                <w:tab w:val="left" w:pos="567"/>
                <w:tab w:val="left" w:pos="990"/>
                <w:tab w:val="left" w:pos="1134"/>
              </w:tabs>
              <w:spacing w:before="60" w:after="3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w:t>
            </w:r>
            <w:r w:rsidR="004317FE"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 Baht)</w:t>
            </w:r>
          </w:p>
        </w:tc>
      </w:tr>
      <w:tr w:rsidR="00FD4C7B" w:rsidRPr="00FD4C7B" w14:paraId="0D1C564F" w14:textId="77777777" w:rsidTr="00905D7E">
        <w:tc>
          <w:tcPr>
            <w:tcW w:w="4695" w:type="dxa"/>
            <w:vAlign w:val="center"/>
          </w:tcPr>
          <w:p w14:paraId="6F81E75E"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1757" w:type="dxa"/>
            <w:tcBorders>
              <w:top w:val="nil"/>
              <w:left w:val="nil"/>
              <w:bottom w:val="single" w:sz="4" w:space="0" w:color="auto"/>
              <w:right w:val="nil"/>
            </w:tcBorders>
            <w:vAlign w:val="center"/>
            <w:hideMark/>
          </w:tcPr>
          <w:p w14:paraId="659603E6"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 </w:t>
            </w:r>
          </w:p>
        </w:tc>
        <w:tc>
          <w:tcPr>
            <w:tcW w:w="238" w:type="dxa"/>
            <w:vAlign w:val="center"/>
          </w:tcPr>
          <w:p w14:paraId="47207295"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p>
        </w:tc>
        <w:tc>
          <w:tcPr>
            <w:tcW w:w="1752" w:type="dxa"/>
            <w:tcBorders>
              <w:top w:val="nil"/>
              <w:left w:val="nil"/>
              <w:bottom w:val="single" w:sz="4" w:space="0" w:color="auto"/>
              <w:right w:val="nil"/>
            </w:tcBorders>
            <w:vAlign w:val="center"/>
            <w:hideMark/>
          </w:tcPr>
          <w:p w14:paraId="42D8AAC6"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Separate</w:t>
            </w:r>
            <w:r w:rsidRPr="00FD4C7B">
              <w:rPr>
                <w:rFonts w:ascii="Arial" w:hAnsi="Arial" w:cs="Arial"/>
                <w:sz w:val="19"/>
                <w:szCs w:val="19"/>
                <w:lang w:val="en-GB"/>
              </w:rPr>
              <w:t xml:space="preserve"> F/S</w:t>
            </w:r>
          </w:p>
        </w:tc>
      </w:tr>
      <w:tr w:rsidR="00FD4C7B" w:rsidRPr="00FD4C7B" w14:paraId="6FA985F9" w14:textId="77777777" w:rsidTr="00905D7E">
        <w:tc>
          <w:tcPr>
            <w:tcW w:w="4695" w:type="dxa"/>
            <w:vAlign w:val="bottom"/>
          </w:tcPr>
          <w:p w14:paraId="1327C927" w14:textId="77777777" w:rsidR="00730059" w:rsidRPr="00FD4C7B" w:rsidRDefault="00730059" w:rsidP="003F1816">
            <w:pPr>
              <w:tabs>
                <w:tab w:val="clear" w:pos="907"/>
                <w:tab w:val="left" w:pos="990"/>
              </w:tabs>
              <w:spacing w:before="60" w:after="30" w:line="276" w:lineRule="auto"/>
              <w:rPr>
                <w:rFonts w:ascii="Arial" w:hAnsi="Arial" w:cs="Arial"/>
                <w:sz w:val="19"/>
                <w:szCs w:val="19"/>
                <w:cs/>
              </w:rPr>
            </w:pPr>
          </w:p>
        </w:tc>
        <w:tc>
          <w:tcPr>
            <w:tcW w:w="1757" w:type="dxa"/>
            <w:tcBorders>
              <w:top w:val="single" w:sz="4" w:space="0" w:color="auto"/>
              <w:left w:val="nil"/>
              <w:bottom w:val="nil"/>
              <w:right w:val="nil"/>
            </w:tcBorders>
            <w:vAlign w:val="bottom"/>
          </w:tcPr>
          <w:p w14:paraId="785C9656"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c>
          <w:tcPr>
            <w:tcW w:w="238" w:type="dxa"/>
            <w:vAlign w:val="bottom"/>
          </w:tcPr>
          <w:p w14:paraId="130051CA" w14:textId="77777777" w:rsidR="00730059" w:rsidRPr="00FD4C7B" w:rsidRDefault="00730059" w:rsidP="003F1816">
            <w:pPr>
              <w:tabs>
                <w:tab w:val="clear" w:pos="907"/>
                <w:tab w:val="left" w:pos="990"/>
              </w:tabs>
              <w:spacing w:before="60" w:after="30" w:line="276" w:lineRule="auto"/>
              <w:jc w:val="center"/>
              <w:rPr>
                <w:rFonts w:ascii="Arial" w:hAnsi="Arial" w:cs="Arial"/>
                <w:sz w:val="19"/>
                <w:szCs w:val="19"/>
              </w:rPr>
            </w:pPr>
          </w:p>
        </w:tc>
        <w:tc>
          <w:tcPr>
            <w:tcW w:w="1752" w:type="dxa"/>
            <w:tcBorders>
              <w:top w:val="single" w:sz="4" w:space="0" w:color="auto"/>
              <w:left w:val="nil"/>
              <w:bottom w:val="nil"/>
              <w:right w:val="nil"/>
            </w:tcBorders>
            <w:vAlign w:val="bottom"/>
          </w:tcPr>
          <w:p w14:paraId="0E4E5F45"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r>
      <w:tr w:rsidR="00FD4C7B" w:rsidRPr="00FD4C7B" w14:paraId="33B3FD57" w14:textId="77777777" w:rsidTr="00905D7E">
        <w:tc>
          <w:tcPr>
            <w:tcW w:w="4695" w:type="dxa"/>
            <w:vAlign w:val="bottom"/>
            <w:hideMark/>
          </w:tcPr>
          <w:p w14:paraId="55858C3B" w14:textId="7777777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rPr>
              <w:t xml:space="preserve">Due within 1 year </w:t>
            </w:r>
          </w:p>
        </w:tc>
        <w:tc>
          <w:tcPr>
            <w:tcW w:w="1757" w:type="dxa"/>
            <w:shd w:val="clear" w:color="auto" w:fill="auto"/>
          </w:tcPr>
          <w:p w14:paraId="7F618720" w14:textId="508AA355" w:rsidR="0055044D" w:rsidRPr="00FD4C7B" w:rsidRDefault="00BA2ADD"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3,895</w:t>
            </w:r>
          </w:p>
        </w:tc>
        <w:tc>
          <w:tcPr>
            <w:tcW w:w="238" w:type="dxa"/>
          </w:tcPr>
          <w:p w14:paraId="5B89D2B4"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Pr>
          <w:p w14:paraId="51653BCD" w14:textId="14899C43" w:rsidR="0055044D" w:rsidRPr="00FD4C7B" w:rsidRDefault="00BA2ADD"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1,698</w:t>
            </w:r>
          </w:p>
        </w:tc>
      </w:tr>
      <w:tr w:rsidR="00FD4C7B" w:rsidRPr="00FD4C7B" w14:paraId="232C1207" w14:textId="77777777" w:rsidTr="00905D7E">
        <w:tc>
          <w:tcPr>
            <w:tcW w:w="4695" w:type="dxa"/>
            <w:vAlign w:val="bottom"/>
            <w:hideMark/>
          </w:tcPr>
          <w:p w14:paraId="1B0AD297" w14:textId="77777777" w:rsidR="0055044D" w:rsidRPr="00FD4C7B" w:rsidRDefault="0055044D" w:rsidP="003F1816">
            <w:pPr>
              <w:tabs>
                <w:tab w:val="clear" w:pos="907"/>
                <w:tab w:val="left" w:pos="990"/>
              </w:tabs>
              <w:spacing w:before="60" w:after="30" w:line="276" w:lineRule="auto"/>
              <w:ind w:right="-108"/>
              <w:rPr>
                <w:rFonts w:ascii="Arial" w:hAnsi="Arial" w:cs="Arial"/>
                <w:sz w:val="19"/>
                <w:szCs w:val="19"/>
              </w:rPr>
            </w:pPr>
            <w:r w:rsidRPr="00FD4C7B">
              <w:rPr>
                <w:rFonts w:ascii="Arial" w:hAnsi="Arial" w:cs="Arial"/>
                <w:sz w:val="19"/>
                <w:szCs w:val="19"/>
              </w:rPr>
              <w:t>Due later than 1 year but not later than 5 years</w:t>
            </w:r>
          </w:p>
        </w:tc>
        <w:tc>
          <w:tcPr>
            <w:tcW w:w="1757" w:type="dxa"/>
            <w:shd w:val="clear" w:color="auto" w:fill="auto"/>
          </w:tcPr>
          <w:p w14:paraId="093DB87C" w14:textId="49F0E2F4" w:rsidR="0055044D" w:rsidRPr="00FD4C7B" w:rsidRDefault="00BA2ADD"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2,757</w:t>
            </w:r>
          </w:p>
        </w:tc>
        <w:tc>
          <w:tcPr>
            <w:tcW w:w="238" w:type="dxa"/>
          </w:tcPr>
          <w:p w14:paraId="1FDB276B"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Pr>
          <w:p w14:paraId="3583FA74" w14:textId="2EA7156A" w:rsidR="0055044D" w:rsidRPr="00FD4C7B" w:rsidRDefault="00BA2ADD"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190</w:t>
            </w:r>
          </w:p>
        </w:tc>
      </w:tr>
      <w:tr w:rsidR="00FD4C7B" w:rsidRPr="00FD4C7B" w14:paraId="36DBC15D" w14:textId="77777777" w:rsidTr="00905D7E">
        <w:tc>
          <w:tcPr>
            <w:tcW w:w="4695" w:type="dxa"/>
            <w:vAlign w:val="bottom"/>
            <w:hideMark/>
          </w:tcPr>
          <w:p w14:paraId="6CBC60DF" w14:textId="506F2DA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lang w:val="en-GB"/>
              </w:rPr>
              <w:t xml:space="preserve">   Total</w:t>
            </w:r>
          </w:p>
        </w:tc>
        <w:tc>
          <w:tcPr>
            <w:tcW w:w="1757" w:type="dxa"/>
            <w:tcBorders>
              <w:top w:val="single" w:sz="4" w:space="0" w:color="auto"/>
              <w:left w:val="nil"/>
              <w:bottom w:val="single" w:sz="12" w:space="0" w:color="auto"/>
              <w:right w:val="nil"/>
            </w:tcBorders>
            <w:shd w:val="clear" w:color="auto" w:fill="auto"/>
          </w:tcPr>
          <w:p w14:paraId="11DD2C0C" w14:textId="5883775F" w:rsidR="0055044D" w:rsidRPr="00FD4C7B" w:rsidRDefault="00BA2ADD"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6,652</w:t>
            </w:r>
          </w:p>
        </w:tc>
        <w:tc>
          <w:tcPr>
            <w:tcW w:w="238" w:type="dxa"/>
          </w:tcPr>
          <w:p w14:paraId="6CEF8486"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Borders>
              <w:top w:val="single" w:sz="4" w:space="0" w:color="auto"/>
              <w:left w:val="nil"/>
              <w:bottom w:val="single" w:sz="12" w:space="0" w:color="auto"/>
              <w:right w:val="nil"/>
            </w:tcBorders>
          </w:tcPr>
          <w:p w14:paraId="3BBC036A" w14:textId="77D50CFA" w:rsidR="0055044D" w:rsidRPr="00FD4C7B" w:rsidRDefault="00BA2ADD"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1,888</w:t>
            </w:r>
          </w:p>
        </w:tc>
      </w:tr>
    </w:tbl>
    <w:p w14:paraId="29EAC6A6" w14:textId="3C869EB1" w:rsidR="005C31CA" w:rsidRPr="00FD4C7B"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FD4C7B">
        <w:rPr>
          <w:rFonts w:ascii="Arial" w:hAnsi="Arial" w:cs="Arial"/>
          <w:sz w:val="19"/>
          <w:szCs w:val="19"/>
        </w:rPr>
        <w:tab/>
      </w:r>
    </w:p>
    <w:p w14:paraId="32DEB468" w14:textId="3B616CE3" w:rsidR="00730059" w:rsidRPr="00287DA2" w:rsidRDefault="00D8608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287DA2">
        <w:rPr>
          <w:sz w:val="19"/>
          <w:szCs w:val="19"/>
        </w:rPr>
        <w:t>The Company has</w:t>
      </w:r>
      <w:r w:rsidRPr="00287DA2">
        <w:rPr>
          <w:sz w:val="19"/>
          <w:szCs w:val="19"/>
          <w:cs/>
        </w:rPr>
        <w:t xml:space="preserve"> </w:t>
      </w:r>
      <w:r w:rsidRPr="00287DA2">
        <w:rPr>
          <w:sz w:val="19"/>
          <w:szCs w:val="19"/>
        </w:rPr>
        <w:t xml:space="preserve">advisory service contract for coordinating with the SEC, SET and financial institutions including management in term of accounting and finance section </w:t>
      </w:r>
      <w:r w:rsidR="00E00F26" w:rsidRPr="00287DA2">
        <w:rPr>
          <w:sz w:val="19"/>
          <w:szCs w:val="19"/>
        </w:rPr>
        <w:t xml:space="preserve">for </w:t>
      </w:r>
      <w:r w:rsidRPr="00287DA2">
        <w:rPr>
          <w:sz w:val="19"/>
          <w:szCs w:val="19"/>
        </w:rPr>
        <w:t xml:space="preserve">compensation of Baht </w:t>
      </w:r>
      <w:r w:rsidR="00BA2ADD" w:rsidRPr="00287DA2">
        <w:rPr>
          <w:rFonts w:cs="Arial"/>
          <w:sz w:val="19"/>
          <w:szCs w:val="19"/>
        </w:rPr>
        <w:t>0.52</w:t>
      </w:r>
      <w:r w:rsidR="00FD73B2" w:rsidRPr="00287DA2">
        <w:rPr>
          <w:rFonts w:cs="Arial"/>
          <w:sz w:val="19"/>
          <w:szCs w:val="19"/>
        </w:rPr>
        <w:t xml:space="preserve"> </w:t>
      </w:r>
      <w:r w:rsidRPr="00287DA2">
        <w:rPr>
          <w:sz w:val="19"/>
          <w:szCs w:val="19"/>
        </w:rPr>
        <w:t>million.</w:t>
      </w:r>
    </w:p>
    <w:p w14:paraId="75E9A72D" w14:textId="77777777" w:rsidR="00304945" w:rsidRPr="00287DA2" w:rsidRDefault="00304945"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39EFE120" w14:textId="4BDC0524" w:rsidR="00730059" w:rsidRPr="00287DA2" w:rsidRDefault="005B03A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287DA2">
        <w:rPr>
          <w:sz w:val="19"/>
          <w:szCs w:val="19"/>
        </w:rPr>
        <w:t>The Company and its subsidiar</w:t>
      </w:r>
      <w:r w:rsidR="00453F84" w:rsidRPr="00287DA2">
        <w:rPr>
          <w:sz w:val="19"/>
          <w:szCs w:val="19"/>
        </w:rPr>
        <w:t>y</w:t>
      </w:r>
      <w:r w:rsidRPr="00287DA2">
        <w:rPr>
          <w:sz w:val="19"/>
          <w:szCs w:val="19"/>
        </w:rPr>
        <w:t xml:space="preserve"> have </w:t>
      </w:r>
      <w:r w:rsidR="00E00F26" w:rsidRPr="00287DA2">
        <w:rPr>
          <w:sz w:val="19"/>
          <w:szCs w:val="19"/>
        </w:rPr>
        <w:t xml:space="preserve">outstanding </w:t>
      </w:r>
      <w:r w:rsidRPr="00287DA2">
        <w:rPr>
          <w:sz w:val="19"/>
          <w:szCs w:val="19"/>
        </w:rPr>
        <w:t xml:space="preserve">bank </w:t>
      </w:r>
      <w:r w:rsidR="003143FC" w:rsidRPr="00287DA2">
        <w:rPr>
          <w:sz w:val="19"/>
          <w:szCs w:val="19"/>
        </w:rPr>
        <w:t xml:space="preserve">letter of </w:t>
      </w:r>
      <w:r w:rsidRPr="00287DA2">
        <w:rPr>
          <w:sz w:val="19"/>
          <w:szCs w:val="19"/>
        </w:rPr>
        <w:t xml:space="preserve">guarantees of Baht </w:t>
      </w:r>
      <w:r w:rsidR="00BA2ADD" w:rsidRPr="00287DA2">
        <w:rPr>
          <w:rFonts w:cs="Arial"/>
          <w:sz w:val="19"/>
          <w:szCs w:val="19"/>
        </w:rPr>
        <w:t>158,29</w:t>
      </w:r>
      <w:r w:rsidRPr="00287DA2">
        <w:rPr>
          <w:sz w:val="19"/>
          <w:szCs w:val="19"/>
        </w:rPr>
        <w:t xml:space="preserve"> million and</w:t>
      </w:r>
      <w:r w:rsidR="00FD73B2" w:rsidRPr="00287DA2">
        <w:rPr>
          <w:sz w:val="19"/>
          <w:szCs w:val="19"/>
        </w:rPr>
        <w:t xml:space="preserve"> </w:t>
      </w:r>
      <w:r w:rsidR="00FD73B2" w:rsidRPr="00287DA2">
        <w:rPr>
          <w:rFonts w:cs="Arial"/>
          <w:sz w:val="19"/>
          <w:szCs w:val="19"/>
        </w:rPr>
        <w:t xml:space="preserve">Baht </w:t>
      </w:r>
      <w:r w:rsidR="00BA2ADD" w:rsidRPr="00287DA2">
        <w:rPr>
          <w:rFonts w:cs="Arial"/>
          <w:sz w:val="19"/>
          <w:szCs w:val="19"/>
        </w:rPr>
        <w:t xml:space="preserve">5.13 </w:t>
      </w:r>
      <w:r w:rsidRPr="00287DA2">
        <w:rPr>
          <w:sz w:val="19"/>
          <w:szCs w:val="19"/>
        </w:rPr>
        <w:t>million, respectively, which were issued by banks on behalf of the Company and its subsidiar</w:t>
      </w:r>
      <w:r w:rsidR="00C07695" w:rsidRPr="00287DA2">
        <w:rPr>
          <w:sz w:val="19"/>
          <w:szCs w:val="19"/>
        </w:rPr>
        <w:t>y</w:t>
      </w:r>
      <w:r w:rsidRPr="00287DA2">
        <w:rPr>
          <w:sz w:val="19"/>
          <w:szCs w:val="19"/>
        </w:rPr>
        <w:t xml:space="preserve"> in respect of its normal business.</w:t>
      </w:r>
    </w:p>
    <w:p w14:paraId="1AB1D9DF" w14:textId="705602AC" w:rsidR="00350A40" w:rsidRPr="00287DA2" w:rsidRDefault="00350A40" w:rsidP="00562EA3">
      <w:pPr>
        <w:pStyle w:val="ListParagraph"/>
        <w:tabs>
          <w:tab w:val="clear" w:pos="227"/>
          <w:tab w:val="clear" w:pos="454"/>
          <w:tab w:val="clear" w:pos="680"/>
          <w:tab w:val="clear" w:pos="907"/>
          <w:tab w:val="left" w:pos="990"/>
        </w:tabs>
        <w:spacing w:line="360" w:lineRule="auto"/>
        <w:ind w:left="993"/>
        <w:jc w:val="both"/>
        <w:rPr>
          <w:rFonts w:cs="Arial"/>
          <w:sz w:val="16"/>
          <w:szCs w:val="16"/>
        </w:rPr>
      </w:pPr>
    </w:p>
    <w:p w14:paraId="286DA20F" w14:textId="0BF75975" w:rsidR="00350A40" w:rsidRPr="00287DA2" w:rsidRDefault="00EF692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287DA2">
        <w:rPr>
          <w:sz w:val="19"/>
          <w:szCs w:val="19"/>
        </w:rPr>
        <w:t xml:space="preserve">The Company and subsidiary have distributor agreements for medical devices with </w:t>
      </w:r>
      <w:r w:rsidR="00BA2ADD" w:rsidRPr="00287DA2">
        <w:rPr>
          <w:sz w:val="19"/>
          <w:szCs w:val="19"/>
        </w:rPr>
        <w:t>21</w:t>
      </w:r>
      <w:r w:rsidRPr="00287DA2">
        <w:rPr>
          <w:sz w:val="19"/>
          <w:szCs w:val="19"/>
        </w:rPr>
        <w:t xml:space="preserve"> foreign companies and </w:t>
      </w:r>
      <w:r w:rsidR="000F486D" w:rsidRPr="00287DA2">
        <w:rPr>
          <w:sz w:val="19"/>
          <w:szCs w:val="19"/>
        </w:rPr>
        <w:t>8</w:t>
      </w:r>
      <w:r w:rsidRPr="00287DA2">
        <w:rPr>
          <w:sz w:val="19"/>
          <w:szCs w:val="19"/>
        </w:rPr>
        <w:t xml:space="preserve"> foreign companies, respectively</w:t>
      </w:r>
      <w:r w:rsidR="00454191">
        <w:rPr>
          <w:sz w:val="19"/>
          <w:szCs w:val="19"/>
        </w:rPr>
        <w:t>, a</w:t>
      </w:r>
      <w:r w:rsidR="00117BB4">
        <w:rPr>
          <w:sz w:val="19"/>
          <w:szCs w:val="19"/>
        </w:rPr>
        <w:t xml:space="preserve">nd are authorized to sell the medical </w:t>
      </w:r>
      <w:r w:rsidR="009206FE">
        <w:rPr>
          <w:sz w:val="19"/>
          <w:szCs w:val="19"/>
        </w:rPr>
        <w:t xml:space="preserve">devices in Thailand. </w:t>
      </w:r>
      <w:r w:rsidRPr="00287DA2">
        <w:rPr>
          <w:sz w:val="19"/>
          <w:szCs w:val="19"/>
        </w:rPr>
        <w:t>Such agreements are effective on the signing date and shall be valid until terminated by either party.</w:t>
      </w:r>
    </w:p>
    <w:p w14:paraId="4E54EF4C" w14:textId="4D2FA924" w:rsidR="006A009F" w:rsidRPr="00287DA2" w:rsidRDefault="006A009F" w:rsidP="00562EA3">
      <w:pPr>
        <w:pStyle w:val="ListParagraph"/>
        <w:tabs>
          <w:tab w:val="clear" w:pos="227"/>
          <w:tab w:val="clear" w:pos="454"/>
          <w:tab w:val="clear" w:pos="680"/>
          <w:tab w:val="clear" w:pos="907"/>
          <w:tab w:val="left" w:pos="990"/>
        </w:tabs>
        <w:spacing w:line="360" w:lineRule="auto"/>
        <w:ind w:left="993"/>
        <w:jc w:val="both"/>
        <w:rPr>
          <w:rFonts w:cs="Arial"/>
          <w:sz w:val="19"/>
          <w:szCs w:val="19"/>
          <w:cs/>
        </w:rPr>
      </w:pPr>
    </w:p>
    <w:p w14:paraId="584013A5" w14:textId="0D1687A0" w:rsidR="00BF7FEC" w:rsidRPr="00287DA2" w:rsidRDefault="0037128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bookmarkStart w:id="1" w:name="_Hlk5908315"/>
      <w:bookmarkStart w:id="2" w:name="_Hlk5908296"/>
      <w:r w:rsidRPr="00287DA2">
        <w:rPr>
          <w:sz w:val="19"/>
          <w:szCs w:val="19"/>
        </w:rPr>
        <w:t>The Company and subsidiary ha</w:t>
      </w:r>
      <w:r w:rsidRPr="00287DA2">
        <w:rPr>
          <w:sz w:val="19"/>
          <w:szCs w:val="24"/>
        </w:rPr>
        <w:t>ve</w:t>
      </w:r>
      <w:r w:rsidRPr="00287DA2">
        <w:rPr>
          <w:sz w:val="19"/>
          <w:szCs w:val="19"/>
        </w:rPr>
        <w:t xml:space="preserve"> commitments under the agreement to purchase goods of Baht </w:t>
      </w:r>
      <w:r w:rsidR="00D55109" w:rsidRPr="00287DA2">
        <w:rPr>
          <w:rFonts w:cs="Arial"/>
          <w:sz w:val="19"/>
          <w:szCs w:val="19"/>
        </w:rPr>
        <w:t>59.83 million</w:t>
      </w:r>
      <w:r w:rsidRPr="00287DA2">
        <w:rPr>
          <w:sz w:val="19"/>
          <w:szCs w:val="19"/>
        </w:rPr>
        <w:t xml:space="preserve"> and Baht </w:t>
      </w:r>
      <w:r w:rsidR="00BA2ADD" w:rsidRPr="00287DA2">
        <w:rPr>
          <w:rFonts w:cs="Arial"/>
          <w:sz w:val="19"/>
          <w:szCs w:val="19"/>
        </w:rPr>
        <w:t xml:space="preserve">3.55 </w:t>
      </w:r>
      <w:r w:rsidRPr="00287DA2">
        <w:rPr>
          <w:sz w:val="19"/>
          <w:szCs w:val="19"/>
        </w:rPr>
        <w:t>million, respectively.</w:t>
      </w:r>
    </w:p>
    <w:p w14:paraId="058F9E95" w14:textId="77777777" w:rsidR="000F055A" w:rsidRPr="00287DA2" w:rsidRDefault="000F055A" w:rsidP="004B4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jc w:val="thaiDistribute"/>
        <w:rPr>
          <w:rFonts w:cs="Arial"/>
          <w:sz w:val="19"/>
          <w:szCs w:val="19"/>
        </w:rPr>
      </w:pPr>
    </w:p>
    <w:bookmarkEnd w:id="1"/>
    <w:bookmarkEnd w:id="2"/>
    <w:p w14:paraId="41CB5FDD" w14:textId="2393E5B1" w:rsidR="00565215" w:rsidRPr="00FD4C7B" w:rsidRDefault="0063161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287DA2">
        <w:rPr>
          <w:sz w:val="19"/>
          <w:szCs w:val="19"/>
        </w:rPr>
        <w:t>The Company and subsidiary have obligations to deliver goods to customer</w:t>
      </w:r>
      <w:r w:rsidR="00453F84" w:rsidRPr="00287DA2">
        <w:rPr>
          <w:sz w:val="19"/>
          <w:szCs w:val="19"/>
        </w:rPr>
        <w:t>s</w:t>
      </w:r>
      <w:r w:rsidRPr="00287DA2">
        <w:rPr>
          <w:sz w:val="19"/>
          <w:szCs w:val="19"/>
        </w:rPr>
        <w:t xml:space="preserve"> amount</w:t>
      </w:r>
      <w:r w:rsidR="00361F72" w:rsidRPr="00287DA2">
        <w:rPr>
          <w:sz w:val="19"/>
          <w:szCs w:val="19"/>
        </w:rPr>
        <w:t>ed to</w:t>
      </w:r>
      <w:r w:rsidRPr="00287DA2">
        <w:rPr>
          <w:sz w:val="19"/>
          <w:szCs w:val="19"/>
        </w:rPr>
        <w:t xml:space="preserve"> Baht </w:t>
      </w:r>
      <w:r w:rsidR="00BA2ADD" w:rsidRPr="00287DA2">
        <w:rPr>
          <w:sz w:val="19"/>
          <w:szCs w:val="19"/>
        </w:rPr>
        <w:t xml:space="preserve">145.82 </w:t>
      </w:r>
      <w:r w:rsidRPr="00287DA2">
        <w:rPr>
          <w:sz w:val="19"/>
          <w:szCs w:val="19"/>
        </w:rPr>
        <w:t xml:space="preserve">million and Baht </w:t>
      </w:r>
      <w:r w:rsidR="00BA2ADD" w:rsidRPr="00287DA2">
        <w:rPr>
          <w:sz w:val="19"/>
          <w:szCs w:val="19"/>
        </w:rPr>
        <w:t xml:space="preserve">1.49 </w:t>
      </w:r>
      <w:r w:rsidRPr="00287DA2">
        <w:rPr>
          <w:sz w:val="19"/>
          <w:szCs w:val="19"/>
        </w:rPr>
        <w:t>million, respectively</w:t>
      </w:r>
      <w:r w:rsidRPr="00FD4C7B">
        <w:rPr>
          <w:sz w:val="19"/>
          <w:szCs w:val="19"/>
        </w:rPr>
        <w:t>.</w:t>
      </w:r>
    </w:p>
    <w:p w14:paraId="4C94D35E" w14:textId="3B58C7A5" w:rsidR="00361DB8" w:rsidRPr="00FD4C7B" w:rsidRDefault="0036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FD4C7B">
        <w:rPr>
          <w:rFonts w:ascii="Arial" w:hAnsi="Arial" w:cs="Arial"/>
          <w:sz w:val="19"/>
          <w:szCs w:val="19"/>
        </w:rPr>
        <w:br w:type="page"/>
      </w:r>
    </w:p>
    <w:p w14:paraId="2374ED47" w14:textId="078A28AB" w:rsidR="009C50F7" w:rsidRPr="00FD4C7B" w:rsidRDefault="0075129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D4C7B">
        <w:rPr>
          <w:rFonts w:cs="Arial"/>
          <w:sz w:val="19"/>
          <w:szCs w:val="19"/>
        </w:rPr>
        <w:t>The Company and subsidiar</w:t>
      </w:r>
      <w:r w:rsidR="001365B7" w:rsidRPr="00FD4C7B">
        <w:rPr>
          <w:rFonts w:cs="Arial"/>
          <w:sz w:val="19"/>
          <w:szCs w:val="19"/>
        </w:rPr>
        <w:t>y</w:t>
      </w:r>
      <w:r w:rsidRPr="00FD4C7B">
        <w:rPr>
          <w:rFonts w:cs="Arial"/>
          <w:sz w:val="19"/>
          <w:szCs w:val="19"/>
        </w:rPr>
        <w:t xml:space="preserve"> have credit facilities and contingent liabilities from financial institution as </w:t>
      </w:r>
      <w:r w:rsidR="00D05603" w:rsidRPr="00FD4C7B">
        <w:rPr>
          <w:rFonts w:cs="Arial"/>
          <w:sz w:val="19"/>
          <w:szCs w:val="19"/>
        </w:rPr>
        <w:t>of</w:t>
      </w:r>
      <w:r w:rsidRPr="00FD4C7B">
        <w:rPr>
          <w:rFonts w:cs="Arial"/>
          <w:sz w:val="19"/>
          <w:szCs w:val="19"/>
        </w:rPr>
        <w:t xml:space="preserve"> </w:t>
      </w:r>
      <w:r w:rsidR="007C621C" w:rsidRPr="00FD4C7B">
        <w:rPr>
          <w:rFonts w:cs="Arial"/>
          <w:sz w:val="19"/>
          <w:szCs w:val="19"/>
        </w:rPr>
        <w:t xml:space="preserve">30 </w:t>
      </w:r>
      <w:r w:rsidR="003F1816" w:rsidRPr="003F1816">
        <w:rPr>
          <w:rFonts w:cs="Arial"/>
          <w:sz w:val="19"/>
          <w:szCs w:val="19"/>
        </w:rPr>
        <w:t>September</w:t>
      </w:r>
      <w:r w:rsidR="0063161A" w:rsidRPr="00FD4C7B">
        <w:rPr>
          <w:rFonts w:cs="Arial"/>
          <w:sz w:val="19"/>
          <w:szCs w:val="19"/>
        </w:rPr>
        <w:t xml:space="preserve"> 2022</w:t>
      </w:r>
      <w:r w:rsidRPr="00FD4C7B">
        <w:rPr>
          <w:rFonts w:cs="Arial"/>
          <w:sz w:val="19"/>
          <w:szCs w:val="19"/>
        </w:rPr>
        <w:t xml:space="preserve"> as follows:</w:t>
      </w:r>
    </w:p>
    <w:p w14:paraId="66AA2158" w14:textId="77777777" w:rsidR="00692EDB" w:rsidRPr="00FD4C7B" w:rsidRDefault="00692EDB" w:rsidP="00692EDB">
      <w:pPr>
        <w:pStyle w:val="ListParagraph"/>
        <w:rPr>
          <w:rFonts w:cs="Arial"/>
          <w:sz w:val="19"/>
          <w:szCs w:val="19"/>
        </w:rPr>
      </w:pPr>
    </w:p>
    <w:tbl>
      <w:tblPr>
        <w:tblW w:w="8363" w:type="dxa"/>
        <w:tblInd w:w="993" w:type="dxa"/>
        <w:tblLayout w:type="fixed"/>
        <w:tblCellMar>
          <w:left w:w="0" w:type="dxa"/>
          <w:right w:w="0" w:type="dxa"/>
        </w:tblCellMar>
        <w:tblLook w:val="04A0" w:firstRow="1" w:lastRow="0" w:firstColumn="1" w:lastColumn="0" w:noHBand="0" w:noVBand="1"/>
      </w:tblPr>
      <w:tblGrid>
        <w:gridCol w:w="3543"/>
        <w:gridCol w:w="1418"/>
        <w:gridCol w:w="1134"/>
        <w:gridCol w:w="1248"/>
        <w:gridCol w:w="1020"/>
      </w:tblGrid>
      <w:tr w:rsidR="00FD4C7B" w:rsidRPr="00FD4C7B" w14:paraId="7C95951C" w14:textId="77777777" w:rsidTr="008067AB">
        <w:trPr>
          <w:trHeight w:val="20"/>
          <w:tblHeader/>
        </w:trPr>
        <w:tc>
          <w:tcPr>
            <w:tcW w:w="3543" w:type="dxa"/>
          </w:tcPr>
          <w:p w14:paraId="2CAB334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tcPr>
          <w:p w14:paraId="3EDBB8D6" w14:textId="77777777" w:rsidR="001E4B5C" w:rsidRPr="00FD4C7B" w:rsidRDefault="001E4B5C" w:rsidP="00F84355">
            <w:pPr>
              <w:tabs>
                <w:tab w:val="left" w:pos="945"/>
              </w:tabs>
              <w:spacing w:line="360" w:lineRule="auto"/>
              <w:ind w:left="144" w:right="36"/>
              <w:jc w:val="center"/>
              <w:rPr>
                <w:rFonts w:ascii="Arial" w:hAnsi="Arial" w:cs="Arial"/>
                <w:sz w:val="18"/>
                <w:szCs w:val="18"/>
                <w:lang w:eastAsia="en-GB"/>
              </w:rPr>
            </w:pPr>
          </w:p>
        </w:tc>
        <w:tc>
          <w:tcPr>
            <w:tcW w:w="3402" w:type="dxa"/>
            <w:gridSpan w:val="3"/>
            <w:hideMark/>
          </w:tcPr>
          <w:p w14:paraId="0E4EB580" w14:textId="77777777" w:rsidR="001E4B5C" w:rsidRPr="00FD4C7B" w:rsidRDefault="001E4B5C" w:rsidP="00F84355">
            <w:pPr>
              <w:pBdr>
                <w:bottom w:val="single" w:sz="4" w:space="1" w:color="auto"/>
              </w:pBdr>
              <w:tabs>
                <w:tab w:val="left" w:pos="945"/>
              </w:tabs>
              <w:spacing w:line="360" w:lineRule="auto"/>
              <w:ind w:left="144" w:right="81"/>
              <w:jc w:val="center"/>
              <w:rPr>
                <w:rFonts w:ascii="Arial" w:hAnsi="Arial" w:cs="Arial"/>
                <w:sz w:val="18"/>
                <w:szCs w:val="18"/>
                <w:lang w:eastAsia="en-GB"/>
              </w:rPr>
            </w:pPr>
            <w:r w:rsidRPr="00FD4C7B">
              <w:rPr>
                <w:rFonts w:ascii="Arial" w:hAnsi="Arial" w:cs="Arial"/>
                <w:sz w:val="18"/>
                <w:szCs w:val="18"/>
              </w:rPr>
              <w:t>Consolidated F/S</w:t>
            </w:r>
          </w:p>
        </w:tc>
      </w:tr>
      <w:tr w:rsidR="00FD4C7B" w:rsidRPr="00FD4C7B" w14:paraId="635F0D9A" w14:textId="77777777" w:rsidTr="008067AB">
        <w:trPr>
          <w:trHeight w:val="20"/>
          <w:tblHeader/>
        </w:trPr>
        <w:tc>
          <w:tcPr>
            <w:tcW w:w="3543" w:type="dxa"/>
          </w:tcPr>
          <w:p w14:paraId="11865A6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hideMark/>
          </w:tcPr>
          <w:p w14:paraId="6A478F76" w14:textId="77777777" w:rsidR="001E4B5C" w:rsidRPr="00FD4C7B" w:rsidRDefault="001E4B5C" w:rsidP="00F84355">
            <w:pPr>
              <w:pBdr>
                <w:bottom w:val="single" w:sz="4" w:space="1" w:color="auto"/>
              </w:pBdr>
              <w:tabs>
                <w:tab w:val="clear" w:pos="227"/>
                <w:tab w:val="left" w:pos="312"/>
              </w:tabs>
              <w:spacing w:line="360" w:lineRule="auto"/>
              <w:ind w:left="51" w:right="90"/>
              <w:jc w:val="center"/>
              <w:rPr>
                <w:rFonts w:ascii="Arial" w:hAnsi="Arial" w:cs="Arial"/>
                <w:sz w:val="18"/>
                <w:szCs w:val="18"/>
                <w:lang w:eastAsia="en-GB"/>
              </w:rPr>
            </w:pPr>
            <w:r w:rsidRPr="00FD4C7B">
              <w:rPr>
                <w:rFonts w:ascii="Arial" w:hAnsi="Arial" w:cs="Arial"/>
                <w:sz w:val="18"/>
                <w:szCs w:val="18"/>
              </w:rPr>
              <w:t>Currency</w:t>
            </w:r>
          </w:p>
        </w:tc>
        <w:tc>
          <w:tcPr>
            <w:tcW w:w="1134" w:type="dxa"/>
            <w:hideMark/>
          </w:tcPr>
          <w:p w14:paraId="5657A4D7" w14:textId="77777777" w:rsidR="001E4B5C" w:rsidRPr="00FD4C7B" w:rsidRDefault="001E4B5C" w:rsidP="00F84355">
            <w:pPr>
              <w:pBdr>
                <w:bottom w:val="single" w:sz="4" w:space="1" w:color="auto"/>
              </w:pBdr>
              <w:spacing w:line="360" w:lineRule="auto"/>
              <w:ind w:left="144" w:right="90"/>
              <w:jc w:val="center"/>
              <w:rPr>
                <w:rFonts w:ascii="Arial" w:hAnsi="Arial" w:cs="Arial"/>
                <w:sz w:val="18"/>
                <w:szCs w:val="18"/>
                <w:lang w:eastAsia="en-GB"/>
              </w:rPr>
            </w:pPr>
            <w:r w:rsidRPr="00FD4C7B">
              <w:rPr>
                <w:rFonts w:ascii="Arial" w:hAnsi="Arial" w:cs="Arial"/>
                <w:sz w:val="18"/>
                <w:szCs w:val="18"/>
              </w:rPr>
              <w:t>Credit line</w:t>
            </w:r>
          </w:p>
        </w:tc>
        <w:tc>
          <w:tcPr>
            <w:tcW w:w="1248" w:type="dxa"/>
            <w:hideMark/>
          </w:tcPr>
          <w:p w14:paraId="7B5BB96C" w14:textId="77777777" w:rsidR="001E4B5C" w:rsidRPr="00FD4C7B" w:rsidRDefault="001E4B5C" w:rsidP="00F84355">
            <w:pPr>
              <w:pBdr>
                <w:bottom w:val="single" w:sz="4" w:space="1" w:color="auto"/>
              </w:pBdr>
              <w:spacing w:line="360" w:lineRule="auto"/>
              <w:ind w:left="144" w:right="90"/>
              <w:jc w:val="center"/>
              <w:rPr>
                <w:rFonts w:ascii="Arial" w:hAnsi="Arial" w:cs="Arial"/>
                <w:sz w:val="18"/>
                <w:szCs w:val="18"/>
                <w:lang w:eastAsia="en-GB"/>
              </w:rPr>
            </w:pPr>
            <w:r w:rsidRPr="00FD4C7B">
              <w:rPr>
                <w:rFonts w:ascii="Arial" w:hAnsi="Arial" w:cs="Arial"/>
                <w:sz w:val="18"/>
                <w:szCs w:val="18"/>
              </w:rPr>
              <w:t>Used</w:t>
            </w:r>
          </w:p>
        </w:tc>
        <w:tc>
          <w:tcPr>
            <w:tcW w:w="1020" w:type="dxa"/>
            <w:hideMark/>
          </w:tcPr>
          <w:p w14:paraId="08E564F7" w14:textId="77777777" w:rsidR="001E4B5C" w:rsidRPr="00FD4C7B" w:rsidRDefault="001E4B5C" w:rsidP="00F84355">
            <w:pPr>
              <w:pBdr>
                <w:bottom w:val="single" w:sz="4" w:space="1" w:color="auto"/>
              </w:pBdr>
              <w:spacing w:line="360" w:lineRule="auto"/>
              <w:ind w:left="144" w:right="90"/>
              <w:jc w:val="center"/>
              <w:rPr>
                <w:rFonts w:ascii="Arial" w:hAnsi="Arial" w:cs="Arial"/>
                <w:sz w:val="18"/>
                <w:szCs w:val="18"/>
                <w:lang w:eastAsia="en-GB"/>
              </w:rPr>
            </w:pPr>
            <w:r w:rsidRPr="00FD4C7B">
              <w:rPr>
                <w:rFonts w:ascii="Arial" w:hAnsi="Arial" w:cs="Arial"/>
                <w:sz w:val="18"/>
                <w:szCs w:val="18"/>
              </w:rPr>
              <w:t>Balance</w:t>
            </w:r>
          </w:p>
        </w:tc>
      </w:tr>
      <w:tr w:rsidR="00FD4C7B" w:rsidRPr="00FD4C7B" w14:paraId="0A57355E" w14:textId="77777777" w:rsidTr="008067AB">
        <w:trPr>
          <w:trHeight w:val="20"/>
        </w:trPr>
        <w:tc>
          <w:tcPr>
            <w:tcW w:w="3543" w:type="dxa"/>
            <w:hideMark/>
          </w:tcPr>
          <w:p w14:paraId="5099BDC9" w14:textId="77777777" w:rsidR="001E4B5C" w:rsidRPr="00FD4C7B" w:rsidRDefault="001E4B5C" w:rsidP="00F84355">
            <w:pPr>
              <w:spacing w:line="360" w:lineRule="auto"/>
              <w:ind w:firstLine="54"/>
              <w:jc w:val="thaiDistribute"/>
              <w:rPr>
                <w:rFonts w:ascii="Arial" w:hAnsi="Arial" w:cs="Arial"/>
                <w:sz w:val="18"/>
                <w:szCs w:val="18"/>
                <w:lang w:eastAsia="en-GB"/>
              </w:rPr>
            </w:pPr>
          </w:p>
        </w:tc>
        <w:tc>
          <w:tcPr>
            <w:tcW w:w="1418" w:type="dxa"/>
          </w:tcPr>
          <w:p w14:paraId="3512B6FD"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2A02E220" w14:textId="77777777" w:rsidR="001E4B5C" w:rsidRPr="00FD4C7B" w:rsidRDefault="001E4B5C" w:rsidP="00F84355">
            <w:pPr>
              <w:spacing w:line="360" w:lineRule="auto"/>
              <w:ind w:right="180"/>
              <w:jc w:val="right"/>
              <w:rPr>
                <w:rFonts w:ascii="Arial" w:hAnsi="Arial" w:cs="Arial"/>
                <w:sz w:val="18"/>
                <w:szCs w:val="18"/>
                <w:lang w:eastAsia="en-GB"/>
              </w:rPr>
            </w:pPr>
          </w:p>
        </w:tc>
        <w:tc>
          <w:tcPr>
            <w:tcW w:w="1248" w:type="dxa"/>
            <w:vAlign w:val="center"/>
          </w:tcPr>
          <w:p w14:paraId="4BA9B3C6" w14:textId="77777777" w:rsidR="001E4B5C" w:rsidRPr="00FD4C7B" w:rsidRDefault="001E4B5C" w:rsidP="00F84355">
            <w:pPr>
              <w:spacing w:line="360" w:lineRule="auto"/>
              <w:ind w:right="180"/>
              <w:jc w:val="right"/>
              <w:rPr>
                <w:rFonts w:ascii="Arial" w:hAnsi="Arial" w:cs="Arial"/>
                <w:sz w:val="18"/>
                <w:szCs w:val="18"/>
                <w:lang w:eastAsia="en-GB"/>
              </w:rPr>
            </w:pPr>
          </w:p>
        </w:tc>
        <w:tc>
          <w:tcPr>
            <w:tcW w:w="1020" w:type="dxa"/>
            <w:vAlign w:val="center"/>
          </w:tcPr>
          <w:p w14:paraId="48629E14"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3AA86196" w14:textId="77777777" w:rsidTr="008067AB">
        <w:trPr>
          <w:trHeight w:val="20"/>
        </w:trPr>
        <w:tc>
          <w:tcPr>
            <w:tcW w:w="3543" w:type="dxa"/>
          </w:tcPr>
          <w:p w14:paraId="4EA7114B"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7A4F42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4DAED4C4" w14:textId="77777777" w:rsidR="001E4B5C" w:rsidRPr="00FD4C7B" w:rsidRDefault="001E4B5C" w:rsidP="00F84355">
            <w:pPr>
              <w:spacing w:line="360" w:lineRule="auto"/>
              <w:ind w:right="180"/>
              <w:jc w:val="right"/>
              <w:rPr>
                <w:rFonts w:ascii="Arial" w:hAnsi="Arial" w:cs="Arial"/>
                <w:sz w:val="18"/>
                <w:szCs w:val="18"/>
                <w:lang w:eastAsia="en-GB"/>
              </w:rPr>
            </w:pPr>
          </w:p>
        </w:tc>
        <w:tc>
          <w:tcPr>
            <w:tcW w:w="1248" w:type="dxa"/>
            <w:vAlign w:val="center"/>
          </w:tcPr>
          <w:p w14:paraId="472552EC" w14:textId="77777777" w:rsidR="001E4B5C" w:rsidRPr="00FD4C7B" w:rsidRDefault="001E4B5C" w:rsidP="00F84355">
            <w:pPr>
              <w:spacing w:line="360" w:lineRule="auto"/>
              <w:ind w:right="180"/>
              <w:jc w:val="right"/>
              <w:rPr>
                <w:rFonts w:ascii="Arial" w:hAnsi="Arial" w:cs="Arial"/>
                <w:sz w:val="18"/>
                <w:szCs w:val="18"/>
                <w:lang w:eastAsia="en-GB"/>
              </w:rPr>
            </w:pPr>
          </w:p>
        </w:tc>
        <w:tc>
          <w:tcPr>
            <w:tcW w:w="1020" w:type="dxa"/>
            <w:vAlign w:val="center"/>
          </w:tcPr>
          <w:p w14:paraId="7DEAFAE7"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266D3A1B" w14:textId="77777777" w:rsidTr="008067AB">
        <w:trPr>
          <w:trHeight w:val="20"/>
        </w:trPr>
        <w:tc>
          <w:tcPr>
            <w:tcW w:w="3543" w:type="dxa"/>
            <w:hideMark/>
          </w:tcPr>
          <w:p w14:paraId="68B48018" w14:textId="77777777" w:rsidR="00E318AD" w:rsidRPr="00FD4C7B" w:rsidRDefault="00E318AD" w:rsidP="00F84355">
            <w:pPr>
              <w:spacing w:line="360" w:lineRule="auto"/>
              <w:ind w:firstLine="54"/>
              <w:jc w:val="thaiDistribute"/>
              <w:rPr>
                <w:rFonts w:ascii="Arial" w:hAnsi="Arial" w:cs="Arial"/>
                <w:sz w:val="18"/>
                <w:szCs w:val="18"/>
                <w:lang w:eastAsia="en-GB"/>
              </w:rPr>
            </w:pPr>
            <w:r w:rsidRPr="00FD4C7B">
              <w:rPr>
                <w:rFonts w:ascii="Arial" w:hAnsi="Arial" w:cs="Arial"/>
                <w:sz w:val="18"/>
                <w:szCs w:val="18"/>
              </w:rPr>
              <w:t>Bank overdraft</w:t>
            </w:r>
          </w:p>
        </w:tc>
        <w:tc>
          <w:tcPr>
            <w:tcW w:w="1418" w:type="dxa"/>
            <w:shd w:val="clear" w:color="auto" w:fill="auto"/>
            <w:hideMark/>
          </w:tcPr>
          <w:p w14:paraId="6FA3194B" w14:textId="335064DB" w:rsidR="00E318AD" w:rsidRPr="00FD4C7B" w:rsidRDefault="004172E3" w:rsidP="00F84355">
            <w:pPr>
              <w:spacing w:line="360" w:lineRule="auto"/>
              <w:jc w:val="center"/>
              <w:rPr>
                <w:rFonts w:ascii="Arial" w:hAnsi="Arial" w:cs="Arial"/>
                <w:sz w:val="18"/>
                <w:szCs w:val="18"/>
                <w:lang w:eastAsia="en-GB"/>
              </w:rPr>
            </w:pPr>
            <w:r>
              <w:rPr>
                <w:rFonts w:ascii="Arial" w:hAnsi="Arial" w:cs="Arial"/>
                <w:sz w:val="18"/>
                <w:szCs w:val="18"/>
              </w:rPr>
              <w:t>T</w:t>
            </w:r>
            <w:r w:rsidR="008067AB">
              <w:rPr>
                <w:rFonts w:ascii="Arial" w:hAnsi="Arial" w:cs="Arial"/>
                <w:sz w:val="18"/>
                <w:szCs w:val="18"/>
              </w:rPr>
              <w:t xml:space="preserve">housand </w:t>
            </w:r>
            <w:r w:rsidR="00E318AD" w:rsidRPr="00FD4C7B">
              <w:rPr>
                <w:rFonts w:ascii="Arial" w:hAnsi="Arial" w:cs="Arial"/>
                <w:sz w:val="18"/>
                <w:szCs w:val="18"/>
              </w:rPr>
              <w:t>Baht</w:t>
            </w:r>
          </w:p>
        </w:tc>
        <w:tc>
          <w:tcPr>
            <w:tcW w:w="1134" w:type="dxa"/>
            <w:shd w:val="clear" w:color="auto" w:fill="auto"/>
          </w:tcPr>
          <w:p w14:paraId="5F0E46C2" w14:textId="46528764" w:rsidR="00E318AD" w:rsidRPr="00FD4C7B" w:rsidRDefault="00BA2ADD" w:rsidP="00F84355">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10,000</w:t>
            </w:r>
          </w:p>
        </w:tc>
        <w:tc>
          <w:tcPr>
            <w:tcW w:w="1248" w:type="dxa"/>
            <w:shd w:val="clear" w:color="auto" w:fill="auto"/>
          </w:tcPr>
          <w:p w14:paraId="41BD6BB3" w14:textId="0CE81ED1" w:rsidR="00E318AD" w:rsidRPr="00FD4C7B" w:rsidRDefault="00BA2ADD" w:rsidP="00F84355">
            <w:pPr>
              <w:spacing w:line="360" w:lineRule="auto"/>
              <w:ind w:right="90"/>
              <w:jc w:val="right"/>
              <w:rPr>
                <w:rFonts w:ascii="Arial" w:hAnsi="Arial" w:cs="Arial"/>
                <w:sz w:val="18"/>
                <w:szCs w:val="18"/>
                <w:lang w:eastAsia="en-GB"/>
              </w:rPr>
            </w:pPr>
            <w:r>
              <w:rPr>
                <w:rFonts w:ascii="Arial" w:hAnsi="Arial" w:cs="Arial"/>
                <w:sz w:val="18"/>
                <w:szCs w:val="18"/>
                <w:lang w:eastAsia="en-GB"/>
              </w:rPr>
              <w:t>9,909</w:t>
            </w:r>
          </w:p>
        </w:tc>
        <w:tc>
          <w:tcPr>
            <w:tcW w:w="1020" w:type="dxa"/>
            <w:shd w:val="clear" w:color="auto" w:fill="auto"/>
          </w:tcPr>
          <w:p w14:paraId="1AD98919" w14:textId="75E5EF8E" w:rsidR="00E318AD" w:rsidRPr="00FD4C7B" w:rsidRDefault="00BA2ADD" w:rsidP="00F84355">
            <w:pPr>
              <w:spacing w:line="360" w:lineRule="auto"/>
              <w:ind w:right="90"/>
              <w:jc w:val="right"/>
              <w:rPr>
                <w:rFonts w:ascii="Arial" w:hAnsi="Arial" w:cs="Arial"/>
                <w:sz w:val="18"/>
                <w:szCs w:val="18"/>
                <w:lang w:eastAsia="en-GB"/>
              </w:rPr>
            </w:pPr>
            <w:r>
              <w:rPr>
                <w:rFonts w:ascii="Arial" w:hAnsi="Arial" w:cs="Arial"/>
                <w:sz w:val="18"/>
                <w:szCs w:val="18"/>
                <w:lang w:eastAsia="en-GB"/>
              </w:rPr>
              <w:t>91</w:t>
            </w:r>
          </w:p>
        </w:tc>
      </w:tr>
      <w:tr w:rsidR="00FD4C7B" w:rsidRPr="00FD4C7B" w14:paraId="51C70F82" w14:textId="77777777" w:rsidTr="008067AB">
        <w:trPr>
          <w:trHeight w:val="441"/>
        </w:trPr>
        <w:tc>
          <w:tcPr>
            <w:tcW w:w="3543" w:type="dxa"/>
          </w:tcPr>
          <w:p w14:paraId="5A640DAA" w14:textId="77777777"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Letter of credit and liabilities under </w:t>
            </w:r>
          </w:p>
          <w:p w14:paraId="17E0B468" w14:textId="273B3D93"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    trust receipts </w:t>
            </w:r>
          </w:p>
        </w:tc>
        <w:tc>
          <w:tcPr>
            <w:tcW w:w="1418" w:type="dxa"/>
            <w:shd w:val="clear" w:color="auto" w:fill="auto"/>
            <w:vAlign w:val="bottom"/>
          </w:tcPr>
          <w:p w14:paraId="2275BF51" w14:textId="0E162FB6" w:rsidR="002F36CD" w:rsidRPr="00FD4C7B" w:rsidRDefault="008067AB" w:rsidP="00A73D0A">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shd w:val="clear" w:color="auto" w:fill="auto"/>
            <w:vAlign w:val="bottom"/>
          </w:tcPr>
          <w:p w14:paraId="1A394F7C" w14:textId="1697A118" w:rsidR="00BA2ADD" w:rsidRPr="00CC5865" w:rsidRDefault="00BA2ADD"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266,600</w:t>
            </w:r>
          </w:p>
        </w:tc>
        <w:tc>
          <w:tcPr>
            <w:tcW w:w="1248" w:type="dxa"/>
            <w:shd w:val="clear" w:color="auto" w:fill="auto"/>
            <w:vAlign w:val="bottom"/>
          </w:tcPr>
          <w:p w14:paraId="23AAFF59" w14:textId="551F2845" w:rsidR="00BA2ADD" w:rsidRPr="00CC5865" w:rsidRDefault="00BA2ADD"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12,498</w:t>
            </w:r>
          </w:p>
        </w:tc>
        <w:tc>
          <w:tcPr>
            <w:tcW w:w="1020" w:type="dxa"/>
            <w:shd w:val="clear" w:color="auto" w:fill="auto"/>
            <w:vAlign w:val="bottom"/>
          </w:tcPr>
          <w:p w14:paraId="7212AEC1" w14:textId="4BB9F55C" w:rsidR="00BA2ADD" w:rsidRPr="00CC5865" w:rsidRDefault="00BA2ADD"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254,102</w:t>
            </w:r>
          </w:p>
        </w:tc>
      </w:tr>
      <w:tr w:rsidR="00121475" w:rsidRPr="00FD4C7B" w14:paraId="190BD27F" w14:textId="77777777" w:rsidTr="008067AB">
        <w:trPr>
          <w:trHeight w:val="23"/>
        </w:trPr>
        <w:tc>
          <w:tcPr>
            <w:tcW w:w="3543" w:type="dxa"/>
            <w:vAlign w:val="bottom"/>
          </w:tcPr>
          <w:p w14:paraId="2EC05055" w14:textId="74CBD97B" w:rsidR="00121475" w:rsidRPr="00F539DC" w:rsidRDefault="00F539DC" w:rsidP="00A73D0A">
            <w:pPr>
              <w:spacing w:line="360" w:lineRule="auto"/>
              <w:ind w:firstLine="54"/>
              <w:rPr>
                <w:rFonts w:ascii="Arial" w:hAnsi="Arial" w:cs="Browallia New"/>
                <w:sz w:val="18"/>
                <w:szCs w:val="22"/>
              </w:rPr>
            </w:pPr>
            <w:r>
              <w:rPr>
                <w:rFonts w:ascii="Arial" w:hAnsi="Arial" w:cs="Browallia New"/>
                <w:sz w:val="18"/>
                <w:szCs w:val="22"/>
              </w:rPr>
              <w:t>Forward contract</w:t>
            </w:r>
          </w:p>
        </w:tc>
        <w:tc>
          <w:tcPr>
            <w:tcW w:w="1418" w:type="dxa"/>
            <w:shd w:val="clear" w:color="auto" w:fill="auto"/>
            <w:vAlign w:val="bottom"/>
          </w:tcPr>
          <w:p w14:paraId="22D6879A" w14:textId="2DDB8ACD" w:rsidR="00121475" w:rsidRPr="00FD4C7B" w:rsidRDefault="00A73D0A" w:rsidP="00A73D0A">
            <w:pPr>
              <w:spacing w:line="360" w:lineRule="auto"/>
              <w:jc w:val="center"/>
              <w:rPr>
                <w:rFonts w:ascii="Arial" w:hAnsi="Arial" w:cs="Arial"/>
                <w:sz w:val="18"/>
                <w:szCs w:val="18"/>
              </w:rPr>
            </w:pPr>
            <w:r>
              <w:rPr>
                <w:rFonts w:ascii="Arial" w:hAnsi="Arial" w:cs="Arial"/>
                <w:sz w:val="18"/>
                <w:szCs w:val="18"/>
              </w:rPr>
              <w:t>USD</w:t>
            </w:r>
          </w:p>
        </w:tc>
        <w:tc>
          <w:tcPr>
            <w:tcW w:w="1134" w:type="dxa"/>
            <w:shd w:val="clear" w:color="auto" w:fill="auto"/>
            <w:vAlign w:val="bottom"/>
          </w:tcPr>
          <w:p w14:paraId="1B1CE23C" w14:textId="2C99EAB4" w:rsidR="00121475" w:rsidRPr="00CC5865" w:rsidRDefault="00A73D0A"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454,903</w:t>
            </w:r>
          </w:p>
        </w:tc>
        <w:tc>
          <w:tcPr>
            <w:tcW w:w="1248" w:type="dxa"/>
            <w:shd w:val="clear" w:color="auto" w:fill="auto"/>
            <w:vAlign w:val="bottom"/>
          </w:tcPr>
          <w:p w14:paraId="3E1FCF9E" w14:textId="3FA2FE49" w:rsidR="00121475" w:rsidRPr="00CC5865" w:rsidRDefault="00A73D0A"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205,688</w:t>
            </w:r>
          </w:p>
        </w:tc>
        <w:tc>
          <w:tcPr>
            <w:tcW w:w="1020" w:type="dxa"/>
            <w:shd w:val="clear" w:color="auto" w:fill="auto"/>
            <w:vAlign w:val="bottom"/>
          </w:tcPr>
          <w:p w14:paraId="656CC699" w14:textId="586BE6D6" w:rsidR="00121475" w:rsidRPr="00CC5865" w:rsidRDefault="00A73D0A"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249,215</w:t>
            </w:r>
          </w:p>
        </w:tc>
      </w:tr>
      <w:tr w:rsidR="00FD4C7B" w:rsidRPr="00FD4C7B" w14:paraId="08478F54" w14:textId="77777777" w:rsidTr="008067AB">
        <w:trPr>
          <w:trHeight w:val="20"/>
        </w:trPr>
        <w:tc>
          <w:tcPr>
            <w:tcW w:w="3543" w:type="dxa"/>
          </w:tcPr>
          <w:p w14:paraId="0C2B11AE" w14:textId="77777777" w:rsidR="00441698" w:rsidRPr="00FD4C7B" w:rsidRDefault="00441698" w:rsidP="00F84355">
            <w:pPr>
              <w:spacing w:line="360" w:lineRule="auto"/>
              <w:ind w:left="283" w:hanging="229"/>
              <w:rPr>
                <w:rFonts w:ascii="Arial" w:hAnsi="Arial" w:cs="Arial"/>
                <w:sz w:val="18"/>
                <w:szCs w:val="18"/>
              </w:rPr>
            </w:pPr>
          </w:p>
        </w:tc>
        <w:tc>
          <w:tcPr>
            <w:tcW w:w="1418" w:type="dxa"/>
            <w:shd w:val="clear" w:color="auto" w:fill="auto"/>
          </w:tcPr>
          <w:p w14:paraId="6B51E719" w14:textId="77777777" w:rsidR="00441698" w:rsidRPr="00FD4C7B" w:rsidRDefault="00441698" w:rsidP="00F84355">
            <w:pPr>
              <w:spacing w:line="360" w:lineRule="auto"/>
              <w:jc w:val="center"/>
              <w:rPr>
                <w:rFonts w:ascii="Arial" w:hAnsi="Arial" w:cs="Arial"/>
                <w:sz w:val="18"/>
                <w:szCs w:val="18"/>
                <w:lang w:eastAsia="en-GB"/>
              </w:rPr>
            </w:pPr>
          </w:p>
        </w:tc>
        <w:tc>
          <w:tcPr>
            <w:tcW w:w="1134" w:type="dxa"/>
            <w:shd w:val="clear" w:color="auto" w:fill="auto"/>
          </w:tcPr>
          <w:p w14:paraId="401B8E56" w14:textId="77777777" w:rsidR="00441698" w:rsidRPr="00FD4C7B" w:rsidRDefault="00441698" w:rsidP="00F84355">
            <w:pPr>
              <w:spacing w:line="360" w:lineRule="auto"/>
              <w:ind w:right="90"/>
              <w:jc w:val="right"/>
              <w:rPr>
                <w:rFonts w:ascii="Arial" w:hAnsi="Arial" w:cs="Arial"/>
                <w:sz w:val="18"/>
                <w:szCs w:val="18"/>
                <w:lang w:eastAsia="en-GB"/>
              </w:rPr>
            </w:pPr>
          </w:p>
        </w:tc>
        <w:tc>
          <w:tcPr>
            <w:tcW w:w="1248" w:type="dxa"/>
            <w:shd w:val="clear" w:color="auto" w:fill="auto"/>
          </w:tcPr>
          <w:p w14:paraId="7C305494" w14:textId="77777777" w:rsidR="00441698" w:rsidRPr="00FD4C7B" w:rsidRDefault="00441698" w:rsidP="00F84355">
            <w:pPr>
              <w:spacing w:line="360" w:lineRule="auto"/>
              <w:ind w:right="90"/>
              <w:jc w:val="right"/>
              <w:rPr>
                <w:rFonts w:ascii="Arial" w:hAnsi="Arial" w:cs="Arial"/>
                <w:sz w:val="18"/>
                <w:szCs w:val="18"/>
                <w:lang w:eastAsia="en-GB"/>
              </w:rPr>
            </w:pPr>
          </w:p>
        </w:tc>
        <w:tc>
          <w:tcPr>
            <w:tcW w:w="1020" w:type="dxa"/>
            <w:shd w:val="clear" w:color="auto" w:fill="auto"/>
          </w:tcPr>
          <w:p w14:paraId="65299BB6" w14:textId="77777777" w:rsidR="00441698" w:rsidRPr="00FD4C7B" w:rsidRDefault="00441698" w:rsidP="00F84355">
            <w:pPr>
              <w:spacing w:line="360" w:lineRule="auto"/>
              <w:ind w:right="90"/>
              <w:jc w:val="right"/>
              <w:rPr>
                <w:rFonts w:ascii="Arial" w:hAnsi="Arial" w:cs="Arial"/>
                <w:sz w:val="18"/>
                <w:szCs w:val="18"/>
                <w:cs/>
                <w:lang w:eastAsia="en-GB"/>
              </w:rPr>
            </w:pPr>
          </w:p>
        </w:tc>
      </w:tr>
      <w:tr w:rsidR="00751328" w:rsidRPr="00FD4C7B" w14:paraId="30817FC5" w14:textId="77777777" w:rsidTr="008067AB">
        <w:trPr>
          <w:trHeight w:val="20"/>
        </w:trPr>
        <w:tc>
          <w:tcPr>
            <w:tcW w:w="3543" w:type="dxa"/>
          </w:tcPr>
          <w:p w14:paraId="536698F7" w14:textId="77777777" w:rsidR="00751328" w:rsidRPr="00FD4C7B" w:rsidRDefault="00751328" w:rsidP="00751328">
            <w:pPr>
              <w:spacing w:line="360" w:lineRule="auto"/>
              <w:ind w:left="283" w:hanging="229"/>
              <w:rPr>
                <w:rFonts w:ascii="Arial" w:hAnsi="Arial" w:cs="Arial"/>
                <w:sz w:val="18"/>
                <w:szCs w:val="18"/>
              </w:rPr>
            </w:pPr>
          </w:p>
        </w:tc>
        <w:tc>
          <w:tcPr>
            <w:tcW w:w="1418" w:type="dxa"/>
            <w:shd w:val="clear" w:color="auto" w:fill="auto"/>
          </w:tcPr>
          <w:p w14:paraId="22070C35" w14:textId="77777777" w:rsidR="00751328" w:rsidRPr="00FD4C7B" w:rsidRDefault="00751328" w:rsidP="00751328">
            <w:pPr>
              <w:spacing w:line="360" w:lineRule="auto"/>
              <w:jc w:val="center"/>
              <w:rPr>
                <w:rFonts w:ascii="Arial" w:hAnsi="Arial" w:cs="Arial"/>
                <w:sz w:val="18"/>
                <w:szCs w:val="18"/>
                <w:lang w:eastAsia="en-GB"/>
              </w:rPr>
            </w:pPr>
          </w:p>
        </w:tc>
        <w:tc>
          <w:tcPr>
            <w:tcW w:w="3402" w:type="dxa"/>
            <w:gridSpan w:val="3"/>
            <w:shd w:val="clear" w:color="auto" w:fill="auto"/>
          </w:tcPr>
          <w:p w14:paraId="0C3D8E1C" w14:textId="268D9D21" w:rsidR="00751328" w:rsidRPr="00FD4C7B" w:rsidRDefault="006258EB" w:rsidP="00AF17DA">
            <w:pPr>
              <w:pBdr>
                <w:bottom w:val="single" w:sz="4" w:space="1" w:color="auto"/>
              </w:pBdr>
              <w:spacing w:line="360" w:lineRule="auto"/>
              <w:ind w:right="90"/>
              <w:jc w:val="center"/>
              <w:rPr>
                <w:rFonts w:ascii="Arial" w:hAnsi="Arial" w:cs="Arial"/>
                <w:sz w:val="18"/>
                <w:szCs w:val="18"/>
                <w:cs/>
                <w:lang w:eastAsia="en-GB"/>
              </w:rPr>
            </w:pPr>
            <w:r>
              <w:rPr>
                <w:rFonts w:ascii="Arial" w:hAnsi="Arial" w:cs="Arial"/>
                <w:sz w:val="18"/>
                <w:szCs w:val="18"/>
                <w:lang w:eastAsia="en-GB"/>
              </w:rPr>
              <w:t>Separate F/S</w:t>
            </w:r>
          </w:p>
        </w:tc>
      </w:tr>
      <w:tr w:rsidR="00532B04" w:rsidRPr="00FD4C7B" w14:paraId="4C7D7CED" w14:textId="77777777" w:rsidTr="00532B04">
        <w:trPr>
          <w:trHeight w:val="314"/>
        </w:trPr>
        <w:tc>
          <w:tcPr>
            <w:tcW w:w="3543" w:type="dxa"/>
            <w:hideMark/>
          </w:tcPr>
          <w:p w14:paraId="1E108CAC"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7BF17221" w14:textId="6BAE7F36" w:rsidR="00532B04" w:rsidRPr="00FD4C7B" w:rsidRDefault="00532B04" w:rsidP="00532B04">
            <w:pPr>
              <w:pBdr>
                <w:bottom w:val="single" w:sz="4" w:space="1" w:color="auto"/>
              </w:pBdr>
              <w:tabs>
                <w:tab w:val="clear" w:pos="227"/>
                <w:tab w:val="left" w:pos="312"/>
              </w:tabs>
              <w:spacing w:line="360" w:lineRule="auto"/>
              <w:ind w:left="51" w:right="90"/>
              <w:jc w:val="center"/>
              <w:rPr>
                <w:rFonts w:ascii="Arial" w:hAnsi="Arial" w:cs="Arial"/>
                <w:sz w:val="18"/>
                <w:szCs w:val="18"/>
              </w:rPr>
            </w:pPr>
            <w:r w:rsidRPr="00FD4C7B">
              <w:rPr>
                <w:rFonts w:ascii="Arial" w:hAnsi="Arial" w:cs="Arial"/>
                <w:sz w:val="18"/>
                <w:szCs w:val="18"/>
              </w:rPr>
              <w:t>Currency</w:t>
            </w:r>
          </w:p>
        </w:tc>
        <w:tc>
          <w:tcPr>
            <w:tcW w:w="1134" w:type="dxa"/>
          </w:tcPr>
          <w:p w14:paraId="78B45F69" w14:textId="312D1CD5" w:rsidR="00532B04" w:rsidRPr="00FD4C7B" w:rsidRDefault="00532B04" w:rsidP="00532B04">
            <w:pPr>
              <w:pBdr>
                <w:bottom w:val="single" w:sz="4" w:space="1" w:color="auto"/>
              </w:pBdr>
              <w:spacing w:line="360" w:lineRule="auto"/>
              <w:ind w:right="90"/>
              <w:jc w:val="center"/>
              <w:rPr>
                <w:rFonts w:ascii="Arial" w:hAnsi="Arial" w:cs="Arial"/>
                <w:sz w:val="18"/>
                <w:szCs w:val="18"/>
                <w:lang w:eastAsia="en-GB"/>
              </w:rPr>
            </w:pPr>
            <w:r w:rsidRPr="00FD4C7B">
              <w:rPr>
                <w:rFonts w:ascii="Arial" w:hAnsi="Arial" w:cs="Arial"/>
                <w:sz w:val="18"/>
                <w:szCs w:val="18"/>
              </w:rPr>
              <w:t>Credit line</w:t>
            </w:r>
          </w:p>
        </w:tc>
        <w:tc>
          <w:tcPr>
            <w:tcW w:w="1248" w:type="dxa"/>
          </w:tcPr>
          <w:p w14:paraId="3ABD3010" w14:textId="6AF9022E" w:rsidR="00532B04" w:rsidRPr="00FD4C7B" w:rsidRDefault="00532B04" w:rsidP="00532B04">
            <w:pPr>
              <w:pBdr>
                <w:bottom w:val="single" w:sz="4" w:space="1" w:color="auto"/>
              </w:pBdr>
              <w:spacing w:line="360" w:lineRule="auto"/>
              <w:ind w:right="90"/>
              <w:jc w:val="center"/>
              <w:rPr>
                <w:rFonts w:ascii="Arial" w:hAnsi="Arial" w:cs="Arial"/>
                <w:sz w:val="18"/>
                <w:szCs w:val="18"/>
                <w:lang w:eastAsia="en-GB"/>
              </w:rPr>
            </w:pPr>
            <w:r w:rsidRPr="00FD4C7B">
              <w:rPr>
                <w:rFonts w:ascii="Arial" w:hAnsi="Arial" w:cs="Arial"/>
                <w:sz w:val="18"/>
                <w:szCs w:val="18"/>
              </w:rPr>
              <w:t>Used</w:t>
            </w:r>
          </w:p>
        </w:tc>
        <w:tc>
          <w:tcPr>
            <w:tcW w:w="1020" w:type="dxa"/>
          </w:tcPr>
          <w:p w14:paraId="06E9A577" w14:textId="368930D4" w:rsidR="00532B04" w:rsidRPr="00FD4C7B" w:rsidRDefault="00532B04" w:rsidP="00532B04">
            <w:pPr>
              <w:pBdr>
                <w:bottom w:val="single" w:sz="4" w:space="1" w:color="auto"/>
              </w:pBdr>
              <w:spacing w:line="360" w:lineRule="auto"/>
              <w:ind w:right="90"/>
              <w:jc w:val="center"/>
              <w:rPr>
                <w:rFonts w:ascii="Arial" w:hAnsi="Arial" w:cs="Arial"/>
                <w:sz w:val="18"/>
                <w:szCs w:val="18"/>
                <w:lang w:eastAsia="en-GB"/>
              </w:rPr>
            </w:pPr>
            <w:r w:rsidRPr="00FD4C7B">
              <w:rPr>
                <w:rFonts w:ascii="Arial" w:hAnsi="Arial" w:cs="Arial"/>
                <w:sz w:val="18"/>
                <w:szCs w:val="18"/>
              </w:rPr>
              <w:t>Balance</w:t>
            </w:r>
          </w:p>
        </w:tc>
      </w:tr>
      <w:tr w:rsidR="00532B04" w:rsidRPr="00FD4C7B" w14:paraId="15355781" w14:textId="77777777" w:rsidTr="008067AB">
        <w:trPr>
          <w:trHeight w:val="314"/>
        </w:trPr>
        <w:tc>
          <w:tcPr>
            <w:tcW w:w="3543" w:type="dxa"/>
          </w:tcPr>
          <w:p w14:paraId="3E3BD36B"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182A83DE" w14:textId="77777777" w:rsidR="00532B04" w:rsidRPr="00FD4C7B" w:rsidRDefault="00532B04" w:rsidP="00532B04">
            <w:pPr>
              <w:spacing w:line="360" w:lineRule="auto"/>
              <w:jc w:val="center"/>
              <w:rPr>
                <w:rFonts w:ascii="Arial" w:hAnsi="Arial" w:cs="Arial"/>
                <w:sz w:val="18"/>
                <w:szCs w:val="18"/>
                <w:lang w:eastAsia="en-GB"/>
              </w:rPr>
            </w:pPr>
          </w:p>
        </w:tc>
        <w:tc>
          <w:tcPr>
            <w:tcW w:w="1134" w:type="dxa"/>
            <w:vAlign w:val="center"/>
          </w:tcPr>
          <w:p w14:paraId="3211A6E1" w14:textId="77777777" w:rsidR="00532B04" w:rsidRPr="00FD4C7B" w:rsidRDefault="00532B04" w:rsidP="00532B04">
            <w:pPr>
              <w:spacing w:line="360" w:lineRule="auto"/>
              <w:ind w:right="90"/>
              <w:jc w:val="right"/>
              <w:rPr>
                <w:rFonts w:ascii="Arial" w:hAnsi="Arial" w:cs="Arial"/>
                <w:sz w:val="18"/>
                <w:szCs w:val="18"/>
                <w:lang w:eastAsia="en-GB"/>
              </w:rPr>
            </w:pPr>
          </w:p>
        </w:tc>
        <w:tc>
          <w:tcPr>
            <w:tcW w:w="1248" w:type="dxa"/>
            <w:vAlign w:val="center"/>
          </w:tcPr>
          <w:p w14:paraId="6A3BC74C" w14:textId="77777777" w:rsidR="00532B04" w:rsidRPr="00FD4C7B" w:rsidRDefault="00532B04" w:rsidP="00532B04">
            <w:pPr>
              <w:spacing w:line="360" w:lineRule="auto"/>
              <w:ind w:right="90"/>
              <w:jc w:val="right"/>
              <w:rPr>
                <w:rFonts w:ascii="Arial" w:hAnsi="Arial" w:cs="Arial"/>
                <w:sz w:val="18"/>
                <w:szCs w:val="18"/>
                <w:lang w:eastAsia="en-GB"/>
              </w:rPr>
            </w:pPr>
          </w:p>
        </w:tc>
        <w:tc>
          <w:tcPr>
            <w:tcW w:w="1020" w:type="dxa"/>
            <w:vAlign w:val="center"/>
          </w:tcPr>
          <w:p w14:paraId="1259AC58" w14:textId="77777777" w:rsidR="00532B04" w:rsidRPr="00FD4C7B" w:rsidRDefault="00532B04" w:rsidP="00532B04">
            <w:pPr>
              <w:spacing w:line="360" w:lineRule="auto"/>
              <w:ind w:right="90"/>
              <w:jc w:val="right"/>
              <w:rPr>
                <w:rFonts w:ascii="Arial" w:hAnsi="Arial" w:cs="Arial"/>
                <w:sz w:val="18"/>
                <w:szCs w:val="18"/>
                <w:lang w:eastAsia="en-GB"/>
              </w:rPr>
            </w:pPr>
          </w:p>
        </w:tc>
      </w:tr>
      <w:tr w:rsidR="00FD4C7B" w:rsidRPr="00FD4C7B" w14:paraId="3A7C4190" w14:textId="77777777" w:rsidTr="008067AB">
        <w:trPr>
          <w:trHeight w:val="314"/>
        </w:trPr>
        <w:tc>
          <w:tcPr>
            <w:tcW w:w="3543" w:type="dxa"/>
          </w:tcPr>
          <w:p w14:paraId="052E80DE"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641286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35B67CDB" w14:textId="77777777" w:rsidR="001E4B5C" w:rsidRPr="00FD4C7B" w:rsidRDefault="001E4B5C" w:rsidP="00F84355">
            <w:pPr>
              <w:spacing w:line="360" w:lineRule="auto"/>
              <w:ind w:right="90"/>
              <w:jc w:val="right"/>
              <w:rPr>
                <w:rFonts w:ascii="Arial" w:hAnsi="Arial" w:cs="Arial"/>
                <w:sz w:val="18"/>
                <w:szCs w:val="18"/>
                <w:lang w:eastAsia="en-GB"/>
              </w:rPr>
            </w:pPr>
          </w:p>
        </w:tc>
        <w:tc>
          <w:tcPr>
            <w:tcW w:w="1248" w:type="dxa"/>
            <w:vAlign w:val="center"/>
          </w:tcPr>
          <w:p w14:paraId="34E0AB56" w14:textId="77777777" w:rsidR="001E4B5C" w:rsidRPr="00FD4C7B" w:rsidRDefault="001E4B5C" w:rsidP="00F84355">
            <w:pPr>
              <w:spacing w:line="360" w:lineRule="auto"/>
              <w:ind w:right="90"/>
              <w:jc w:val="right"/>
              <w:rPr>
                <w:rFonts w:ascii="Arial" w:hAnsi="Arial" w:cs="Arial"/>
                <w:sz w:val="18"/>
                <w:szCs w:val="18"/>
                <w:lang w:eastAsia="en-GB"/>
              </w:rPr>
            </w:pPr>
          </w:p>
        </w:tc>
        <w:tc>
          <w:tcPr>
            <w:tcW w:w="1020" w:type="dxa"/>
            <w:vAlign w:val="center"/>
          </w:tcPr>
          <w:p w14:paraId="2A19CA8D" w14:textId="77777777" w:rsidR="001E4B5C" w:rsidRPr="00FD4C7B" w:rsidRDefault="001E4B5C" w:rsidP="00F84355">
            <w:pPr>
              <w:spacing w:line="360" w:lineRule="auto"/>
              <w:ind w:right="90"/>
              <w:jc w:val="right"/>
              <w:rPr>
                <w:rFonts w:ascii="Arial" w:hAnsi="Arial" w:cs="Arial"/>
                <w:sz w:val="18"/>
                <w:szCs w:val="18"/>
                <w:lang w:eastAsia="en-GB"/>
              </w:rPr>
            </w:pPr>
          </w:p>
        </w:tc>
      </w:tr>
      <w:tr w:rsidR="002D383D" w:rsidRPr="00FD4C7B" w14:paraId="636D17DC" w14:textId="77777777" w:rsidTr="008067AB">
        <w:trPr>
          <w:trHeight w:val="20"/>
        </w:trPr>
        <w:tc>
          <w:tcPr>
            <w:tcW w:w="3543" w:type="dxa"/>
            <w:hideMark/>
          </w:tcPr>
          <w:p w14:paraId="57E3E4B9" w14:textId="7944DA16" w:rsidR="00642C4A" w:rsidRPr="00FD4C7B" w:rsidRDefault="00642C4A" w:rsidP="00F84355">
            <w:pPr>
              <w:spacing w:line="360" w:lineRule="auto"/>
              <w:ind w:left="283" w:hanging="229"/>
              <w:rPr>
                <w:rFonts w:ascii="Arial" w:hAnsi="Arial" w:cs="Arial"/>
                <w:sz w:val="18"/>
                <w:szCs w:val="18"/>
                <w:lang w:eastAsia="en-GB"/>
              </w:rPr>
            </w:pPr>
            <w:r w:rsidRPr="00FD4C7B">
              <w:rPr>
                <w:rFonts w:ascii="Arial" w:hAnsi="Arial" w:cs="Arial"/>
                <w:sz w:val="18"/>
                <w:szCs w:val="18"/>
              </w:rPr>
              <w:t xml:space="preserve">Letter of credit and liabilities under </w:t>
            </w:r>
            <w:r w:rsidR="00441698" w:rsidRPr="00FD4C7B">
              <w:rPr>
                <w:rFonts w:ascii="Arial" w:hAnsi="Arial" w:cs="Arial"/>
                <w:sz w:val="18"/>
                <w:szCs w:val="18"/>
              </w:rPr>
              <w:br/>
            </w:r>
            <w:r w:rsidRPr="00FD4C7B">
              <w:rPr>
                <w:rFonts w:ascii="Arial" w:hAnsi="Arial" w:cs="Arial"/>
                <w:sz w:val="18"/>
                <w:szCs w:val="18"/>
              </w:rPr>
              <w:t xml:space="preserve">trust receipts </w:t>
            </w:r>
          </w:p>
        </w:tc>
        <w:tc>
          <w:tcPr>
            <w:tcW w:w="1418" w:type="dxa"/>
            <w:hideMark/>
          </w:tcPr>
          <w:p w14:paraId="068CA3D3" w14:textId="77777777" w:rsidR="006A07B1" w:rsidRPr="00FD4C7B" w:rsidRDefault="006A07B1" w:rsidP="00F84355">
            <w:pPr>
              <w:spacing w:line="360" w:lineRule="auto"/>
              <w:jc w:val="center"/>
              <w:rPr>
                <w:rFonts w:ascii="Arial" w:hAnsi="Arial" w:cs="Arial"/>
                <w:sz w:val="18"/>
                <w:szCs w:val="18"/>
              </w:rPr>
            </w:pPr>
          </w:p>
          <w:p w14:paraId="5CCA7B6D" w14:textId="6B12D9FD" w:rsidR="00642C4A" w:rsidRPr="00FD4C7B" w:rsidRDefault="008067AB" w:rsidP="00F84355">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tcPr>
          <w:p w14:paraId="0EF79CF2" w14:textId="77777777" w:rsidR="00224702" w:rsidRPr="00CC5865" w:rsidRDefault="00224702" w:rsidP="00CC5865">
            <w:pPr>
              <w:spacing w:line="360" w:lineRule="auto"/>
              <w:ind w:right="90"/>
              <w:jc w:val="right"/>
              <w:rPr>
                <w:rFonts w:ascii="Arial" w:hAnsi="Arial" w:cstheme="minorBidi"/>
                <w:sz w:val="18"/>
                <w:szCs w:val="18"/>
                <w:lang w:eastAsia="en-GB"/>
              </w:rPr>
            </w:pPr>
          </w:p>
          <w:p w14:paraId="5EEDE5DA" w14:textId="0A7393BE" w:rsidR="00BA2ADD" w:rsidRPr="00CC5865" w:rsidRDefault="00BA2ADD"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166,600</w:t>
            </w:r>
          </w:p>
        </w:tc>
        <w:tc>
          <w:tcPr>
            <w:tcW w:w="1248" w:type="dxa"/>
          </w:tcPr>
          <w:p w14:paraId="7F9CC4C9" w14:textId="77777777" w:rsidR="00224702" w:rsidRPr="00CC5865" w:rsidRDefault="00224702" w:rsidP="00CC5865">
            <w:pPr>
              <w:spacing w:line="360" w:lineRule="auto"/>
              <w:ind w:right="90"/>
              <w:rPr>
                <w:rFonts w:ascii="Arial" w:hAnsi="Arial" w:cstheme="minorBidi"/>
                <w:sz w:val="18"/>
                <w:szCs w:val="18"/>
                <w:lang w:eastAsia="en-GB"/>
              </w:rPr>
            </w:pPr>
          </w:p>
          <w:p w14:paraId="6797D38E" w14:textId="45AC5745" w:rsidR="00BA2ADD" w:rsidRPr="00CC5865" w:rsidRDefault="00BA2ADD"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5,357</w:t>
            </w:r>
          </w:p>
        </w:tc>
        <w:tc>
          <w:tcPr>
            <w:tcW w:w="1020" w:type="dxa"/>
          </w:tcPr>
          <w:p w14:paraId="01A25FE8" w14:textId="77777777" w:rsidR="00224702" w:rsidRPr="00CC5865" w:rsidRDefault="00224702" w:rsidP="00CC586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rPr>
                <w:rFonts w:ascii="Arial" w:hAnsi="Arial" w:cstheme="minorBidi"/>
                <w:sz w:val="18"/>
                <w:szCs w:val="18"/>
                <w:lang w:eastAsia="en-GB"/>
              </w:rPr>
            </w:pPr>
          </w:p>
          <w:p w14:paraId="469BD5FD" w14:textId="1E641C67" w:rsidR="00BA2ADD" w:rsidRPr="00CC5865" w:rsidRDefault="00BA2ADD" w:rsidP="00CC586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161,243</w:t>
            </w:r>
            <w:r w:rsidRPr="00CC5865">
              <w:rPr>
                <w:rFonts w:ascii="Arial" w:hAnsi="Arial" w:cstheme="minorBidi"/>
                <w:sz w:val="18"/>
                <w:szCs w:val="18"/>
                <w:lang w:eastAsia="en-GB"/>
              </w:rPr>
              <w:tab/>
            </w:r>
          </w:p>
        </w:tc>
      </w:tr>
      <w:tr w:rsidR="00801C16" w:rsidRPr="00FD4C7B" w14:paraId="2EA6BE22" w14:textId="77777777" w:rsidTr="008067AB">
        <w:trPr>
          <w:trHeight w:val="20"/>
        </w:trPr>
        <w:tc>
          <w:tcPr>
            <w:tcW w:w="3543" w:type="dxa"/>
          </w:tcPr>
          <w:p w14:paraId="013B0BEE" w14:textId="1DE9C4A4" w:rsidR="00801C16" w:rsidRPr="00FD4C7B" w:rsidRDefault="00801C16" w:rsidP="00801C16">
            <w:pPr>
              <w:spacing w:line="360" w:lineRule="auto"/>
              <w:ind w:left="283" w:hanging="229"/>
              <w:rPr>
                <w:rFonts w:ascii="Arial" w:hAnsi="Arial" w:cs="Arial"/>
                <w:sz w:val="18"/>
                <w:szCs w:val="18"/>
              </w:rPr>
            </w:pPr>
            <w:r>
              <w:rPr>
                <w:rFonts w:ascii="Arial" w:hAnsi="Arial" w:cs="Browallia New"/>
                <w:sz w:val="18"/>
                <w:szCs w:val="22"/>
              </w:rPr>
              <w:t>Forward contract</w:t>
            </w:r>
          </w:p>
        </w:tc>
        <w:tc>
          <w:tcPr>
            <w:tcW w:w="1418" w:type="dxa"/>
            <w:vAlign w:val="bottom"/>
          </w:tcPr>
          <w:p w14:paraId="514550CC" w14:textId="123E1F38" w:rsidR="00801C16" w:rsidRPr="00FD4C7B" w:rsidRDefault="00801C16" w:rsidP="00801C16">
            <w:pPr>
              <w:spacing w:line="360" w:lineRule="auto"/>
              <w:jc w:val="center"/>
              <w:rPr>
                <w:rFonts w:ascii="Arial" w:hAnsi="Arial" w:cs="Arial"/>
                <w:sz w:val="18"/>
                <w:szCs w:val="18"/>
              </w:rPr>
            </w:pPr>
            <w:r>
              <w:rPr>
                <w:rFonts w:ascii="Arial" w:hAnsi="Arial" w:cs="Arial"/>
                <w:sz w:val="18"/>
                <w:szCs w:val="18"/>
              </w:rPr>
              <w:t>USD</w:t>
            </w:r>
          </w:p>
        </w:tc>
        <w:tc>
          <w:tcPr>
            <w:tcW w:w="1134" w:type="dxa"/>
            <w:vAlign w:val="bottom"/>
          </w:tcPr>
          <w:p w14:paraId="6B3989CF" w14:textId="74405592" w:rsidR="00801C16" w:rsidRPr="00CC5865" w:rsidRDefault="00801C16"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454,903</w:t>
            </w:r>
          </w:p>
        </w:tc>
        <w:tc>
          <w:tcPr>
            <w:tcW w:w="1248" w:type="dxa"/>
            <w:vAlign w:val="bottom"/>
          </w:tcPr>
          <w:p w14:paraId="1968BE7E" w14:textId="631FC503" w:rsidR="00801C16" w:rsidRPr="00CC5865" w:rsidRDefault="00801C16" w:rsidP="00CC5865">
            <w:pPr>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205,688</w:t>
            </w:r>
          </w:p>
        </w:tc>
        <w:tc>
          <w:tcPr>
            <w:tcW w:w="1020" w:type="dxa"/>
            <w:vAlign w:val="bottom"/>
          </w:tcPr>
          <w:p w14:paraId="626097A7" w14:textId="54D5F169" w:rsidR="00801C16" w:rsidRPr="00CC5865" w:rsidRDefault="00801C16" w:rsidP="00CC586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theme="minorBidi"/>
                <w:sz w:val="18"/>
                <w:szCs w:val="18"/>
                <w:lang w:eastAsia="en-GB"/>
              </w:rPr>
            </w:pPr>
            <w:r w:rsidRPr="00CC5865">
              <w:rPr>
                <w:rFonts w:ascii="Arial" w:hAnsi="Arial" w:cstheme="minorBidi"/>
                <w:sz w:val="18"/>
                <w:szCs w:val="18"/>
                <w:lang w:eastAsia="en-GB"/>
              </w:rPr>
              <w:t>249,215</w:t>
            </w:r>
          </w:p>
        </w:tc>
      </w:tr>
    </w:tbl>
    <w:p w14:paraId="6DEC47ED" w14:textId="033025AB" w:rsidR="00894452" w:rsidRDefault="00894452" w:rsidP="00F8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2257C4B8" w14:textId="6276A5B8" w:rsidR="007E0E78" w:rsidRPr="00FD4C7B"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LITIGATION</w:t>
      </w:r>
      <w:r w:rsidR="00D2078D" w:rsidRPr="00FD4C7B">
        <w:rPr>
          <w:rFonts w:ascii="Arial" w:hAnsi="Arial" w:cs="Arial"/>
          <w:b/>
          <w:bCs/>
          <w:sz w:val="19"/>
          <w:szCs w:val="19"/>
          <w:lang w:val="en-GB"/>
        </w:rPr>
        <w:t>S</w:t>
      </w:r>
    </w:p>
    <w:p w14:paraId="20826598" w14:textId="45803283" w:rsidR="00072C99" w:rsidRPr="00FD4C7B" w:rsidRDefault="00072C99" w:rsidP="0007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621EB191" w14:textId="7A12A4DF" w:rsidR="00072C99" w:rsidRPr="00FD4C7B" w:rsidRDefault="003143FC"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r w:rsidRPr="00FD4C7B">
        <w:rPr>
          <w:rFonts w:ascii="Arial" w:hAnsi="Arial" w:cs="Arial"/>
          <w:sz w:val="19"/>
          <w:szCs w:val="19"/>
          <w:lang w:eastAsia="zh-CN"/>
        </w:rPr>
        <w:t>T</w:t>
      </w:r>
      <w:r w:rsidR="00792447" w:rsidRPr="00FD4C7B">
        <w:rPr>
          <w:rFonts w:ascii="Arial" w:hAnsi="Arial" w:cs="Arial"/>
          <w:sz w:val="19"/>
          <w:szCs w:val="19"/>
          <w:lang w:eastAsia="zh-CN"/>
        </w:rPr>
        <w:t>he Company has outstanding liti</w:t>
      </w:r>
      <w:r w:rsidR="00E337E4" w:rsidRPr="00FD4C7B">
        <w:rPr>
          <w:rFonts w:ascii="Arial" w:hAnsi="Arial" w:cs="Arial"/>
          <w:sz w:val="19"/>
          <w:szCs w:val="19"/>
          <w:lang w:eastAsia="zh-CN"/>
        </w:rPr>
        <w:t>gations as follow:</w:t>
      </w:r>
    </w:p>
    <w:p w14:paraId="44269A62" w14:textId="17FD7826" w:rsidR="00FB4999" w:rsidRPr="00FD4C7B"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p>
    <w:p w14:paraId="7EBB02FE" w14:textId="77777777" w:rsidR="009C3117"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Pr>
          <w:rFonts w:ascii="Arial" w:hAnsi="Arial" w:cs="Arial"/>
          <w:sz w:val="19"/>
          <w:szCs w:val="19"/>
          <w:u w:val="single"/>
          <w:lang w:eastAsia="zh-CN"/>
        </w:rPr>
        <w:t>Litigations related to the share sale and purchase agreement</w:t>
      </w:r>
    </w:p>
    <w:p w14:paraId="676EBB7D" w14:textId="525AC591" w:rsidR="009C3117" w:rsidRDefault="009C3117" w:rsidP="009C3117">
      <w:pPr>
        <w:pStyle w:val="Preformatted"/>
        <w:spacing w:line="360" w:lineRule="auto"/>
        <w:ind w:left="426"/>
        <w:jc w:val="thaiDistribute"/>
        <w:rPr>
          <w:rFonts w:ascii="Arial" w:hAnsi="Arial" w:cs="Arial"/>
          <w:sz w:val="19"/>
          <w:szCs w:val="19"/>
        </w:rPr>
      </w:pPr>
      <w:r>
        <w:rPr>
          <w:rFonts w:ascii="Arial" w:hAnsi="Arial" w:cs="Arial"/>
          <w:sz w:val="19"/>
          <w:szCs w:val="19"/>
        </w:rPr>
        <w:t xml:space="preserve">On 17 September 2017, the Company and other 5 parties were jointly sued by the plaintiff for the dishonest and wrongful execution of share sale and purchase agreement. The Company </w:t>
      </w:r>
      <w:r w:rsidR="00FB5E84">
        <w:rPr>
          <w:rFonts w:ascii="Arial" w:hAnsi="Arial" w:cs="Arial"/>
          <w:sz w:val="19"/>
          <w:szCs w:val="19"/>
        </w:rPr>
        <w:t>was</w:t>
      </w:r>
      <w:r>
        <w:rPr>
          <w:rFonts w:ascii="Arial" w:hAnsi="Arial" w:cs="Arial"/>
          <w:sz w:val="19"/>
          <w:szCs w:val="19"/>
        </w:rPr>
        <w:t xml:space="preserve">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w:t>
      </w:r>
    </w:p>
    <w:p w14:paraId="1E1B95EF" w14:textId="77777777" w:rsidR="009C3117" w:rsidRDefault="009C3117" w:rsidP="009C3117">
      <w:pPr>
        <w:pStyle w:val="Preformatted"/>
        <w:spacing w:line="360" w:lineRule="auto"/>
        <w:ind w:left="426"/>
        <w:jc w:val="thaiDistribute"/>
        <w:rPr>
          <w:rFonts w:ascii="Arial" w:hAnsi="Arial" w:cs="Arial"/>
          <w:sz w:val="19"/>
          <w:szCs w:val="19"/>
        </w:rPr>
      </w:pPr>
    </w:p>
    <w:p w14:paraId="0F240C3F" w14:textId="2CBAEFF8" w:rsidR="00CA12D2" w:rsidRPr="00CA12D2" w:rsidRDefault="009C3117" w:rsidP="009C3117">
      <w:pPr>
        <w:pStyle w:val="Preformatted"/>
        <w:spacing w:line="360" w:lineRule="auto"/>
        <w:ind w:left="426"/>
        <w:jc w:val="thaiDistribute"/>
        <w:rPr>
          <w:rFonts w:ascii="Arial" w:hAnsi="Arial" w:cstheme="minorBidi"/>
          <w:sz w:val="19"/>
          <w:szCs w:val="24"/>
        </w:rPr>
      </w:pPr>
      <w:r>
        <w:rPr>
          <w:rFonts w:ascii="Arial" w:hAnsi="Arial" w:cs="Arial"/>
          <w:sz w:val="19"/>
          <w:szCs w:val="19"/>
        </w:rPr>
        <w:t xml:space="preserve">On 12 June 2020, the Court of Appeal issued an order to uphold the order of the Court of First Instance. The Company still disagreed with </w:t>
      </w:r>
      <w:r w:rsidR="003303FC">
        <w:rPr>
          <w:rFonts w:ascii="Arial" w:hAnsi="Arial" w:cs="Arial"/>
          <w:sz w:val="19"/>
          <w:szCs w:val="19"/>
        </w:rPr>
        <w:t>verdict</w:t>
      </w:r>
      <w:r>
        <w:rPr>
          <w:rFonts w:ascii="Arial" w:hAnsi="Arial" w:cs="Arial"/>
          <w:sz w:val="19"/>
          <w:szCs w:val="19"/>
        </w:rPr>
        <w:t xml:space="preserve"> of the Court of Appeal, therefore, filed a petition to the Supreme Court on 16 November 2020 to dismiss the Appeal Court </w:t>
      </w:r>
      <w:r w:rsidR="004B504F">
        <w:rPr>
          <w:rFonts w:ascii="Arial" w:hAnsi="Arial" w:cs="Arial"/>
          <w:sz w:val="19"/>
          <w:szCs w:val="19"/>
        </w:rPr>
        <w:t>verdict</w:t>
      </w:r>
      <w:r>
        <w:rPr>
          <w:rFonts w:ascii="Arial" w:hAnsi="Arial" w:cs="Arial"/>
          <w:sz w:val="19"/>
          <w:szCs w:val="19"/>
        </w:rPr>
        <w:t>.</w:t>
      </w:r>
      <w:r w:rsidR="00CA12D2">
        <w:rPr>
          <w:rFonts w:ascii="Arial" w:hAnsi="Arial" w:cstheme="minorBidi" w:hint="cs"/>
          <w:sz w:val="19"/>
          <w:szCs w:val="19"/>
          <w:cs/>
        </w:rPr>
        <w:t xml:space="preserve"> </w:t>
      </w:r>
      <w:r w:rsidR="00CA12D2">
        <w:rPr>
          <w:rFonts w:ascii="Arial" w:hAnsi="Arial" w:cstheme="minorBidi"/>
          <w:sz w:val="19"/>
          <w:szCs w:val="19"/>
        </w:rPr>
        <w:t xml:space="preserve">On 27 October 2022, </w:t>
      </w:r>
      <w:r w:rsidR="00CA12D2" w:rsidRPr="00A811B3">
        <w:rPr>
          <w:rFonts w:ascii="Arial" w:hAnsi="Arial" w:cs="Arial" w:hint="cs"/>
          <w:sz w:val="19"/>
          <w:szCs w:val="19"/>
        </w:rPr>
        <w:t>the Supreme Court received the petition of the Company</w:t>
      </w:r>
      <w:r w:rsidR="0032623D">
        <w:rPr>
          <w:rFonts w:ascii="Arial" w:hAnsi="Arial" w:cs="Arial"/>
          <w:sz w:val="19"/>
          <w:szCs w:val="19"/>
        </w:rPr>
        <w:t>.</w:t>
      </w:r>
    </w:p>
    <w:p w14:paraId="4A362EDB" w14:textId="77777777" w:rsidR="00CA12D2" w:rsidRDefault="00CA12D2" w:rsidP="009C3117">
      <w:pPr>
        <w:pStyle w:val="Preformatted"/>
        <w:spacing w:line="360" w:lineRule="auto"/>
        <w:ind w:left="426"/>
        <w:jc w:val="thaiDistribute"/>
        <w:rPr>
          <w:rFonts w:ascii="Arial" w:hAnsi="Arial" w:cstheme="minorBidi"/>
          <w:sz w:val="19"/>
          <w:szCs w:val="19"/>
        </w:rPr>
      </w:pPr>
    </w:p>
    <w:p w14:paraId="2353BE67" w14:textId="10F54D77" w:rsidR="009C3117" w:rsidRDefault="009C3117" w:rsidP="009C3117">
      <w:pPr>
        <w:pStyle w:val="Preformatted"/>
        <w:spacing w:line="360" w:lineRule="auto"/>
        <w:ind w:left="426"/>
        <w:jc w:val="thaiDistribute"/>
        <w:rPr>
          <w:rFonts w:ascii="Arial" w:hAnsi="Arial" w:cs="Arial"/>
          <w:sz w:val="19"/>
          <w:szCs w:val="19"/>
        </w:rPr>
      </w:pPr>
      <w:r>
        <w:rPr>
          <w:rFonts w:ascii="Arial" w:hAnsi="Arial" w:cs="Arial"/>
          <w:sz w:val="19"/>
          <w:szCs w:val="19"/>
        </w:rPr>
        <w:t xml:space="preserve">The management is confident that the sale and purchase share transaction cannot be considered as dishonest or wrongful and </w:t>
      </w:r>
      <w:r w:rsidR="008E19F3">
        <w:rPr>
          <w:rFonts w:ascii="Arial" w:hAnsi="Arial" w:cs="Arial"/>
          <w:sz w:val="19"/>
          <w:szCs w:val="19"/>
        </w:rPr>
        <w:t xml:space="preserve">the Company’s legal </w:t>
      </w:r>
      <w:r w:rsidR="006A50E1">
        <w:rPr>
          <w:rFonts w:ascii="Arial" w:hAnsi="Arial" w:cs="Arial"/>
          <w:sz w:val="19"/>
          <w:szCs w:val="19"/>
        </w:rPr>
        <w:t xml:space="preserve">advisory </w:t>
      </w:r>
      <w:r w:rsidR="0021583E">
        <w:rPr>
          <w:rFonts w:ascii="Arial" w:hAnsi="Arial" w:cs="Arial"/>
          <w:sz w:val="19"/>
          <w:szCs w:val="19"/>
        </w:rPr>
        <w:t xml:space="preserve">believes that the Company </w:t>
      </w:r>
      <w:r>
        <w:rPr>
          <w:rFonts w:ascii="Arial" w:hAnsi="Arial" w:cs="Arial"/>
          <w:sz w:val="19"/>
          <w:szCs w:val="19"/>
        </w:rPr>
        <w:t xml:space="preserve">has </w:t>
      </w:r>
      <w:r w:rsidR="00A012DE">
        <w:rPr>
          <w:rFonts w:ascii="Arial" w:hAnsi="Arial" w:cs="Arial"/>
          <w:sz w:val="19"/>
          <w:szCs w:val="19"/>
        </w:rPr>
        <w:t>solid</w:t>
      </w:r>
      <w:r>
        <w:rPr>
          <w:rFonts w:ascii="Arial" w:hAnsi="Arial" w:cs="Arial"/>
          <w:sz w:val="19"/>
          <w:szCs w:val="19"/>
        </w:rPr>
        <w:t xml:space="preserve"> evidence to defend</w:t>
      </w:r>
      <w:r w:rsidR="008D4328">
        <w:rPr>
          <w:rFonts w:ascii="Arial" w:hAnsi="Arial" w:cs="Arial"/>
          <w:sz w:val="19"/>
          <w:szCs w:val="19"/>
        </w:rPr>
        <w:t xml:space="preserve"> the claim and strongly believe that the Company</w:t>
      </w:r>
      <w:r w:rsidR="00B172EE">
        <w:rPr>
          <w:rFonts w:ascii="Arial" w:hAnsi="Arial" w:cs="Arial"/>
          <w:sz w:val="19"/>
          <w:szCs w:val="19"/>
        </w:rPr>
        <w:t xml:space="preserve"> can win the case.</w:t>
      </w:r>
      <w:r>
        <w:rPr>
          <w:rFonts w:ascii="Arial" w:hAnsi="Arial" w:cs="Arial"/>
          <w:sz w:val="19"/>
          <w:szCs w:val="19"/>
        </w:rPr>
        <w:t xml:space="preserve"> As a result, the Company did not set up provision for any damage in respect of this case in the financial statement</w:t>
      </w:r>
      <w:r w:rsidR="007950A5">
        <w:rPr>
          <w:rFonts w:ascii="Arial" w:hAnsi="Arial" w:cs="Arial"/>
          <w:sz w:val="19"/>
          <w:szCs w:val="19"/>
        </w:rPr>
        <w:t>s</w:t>
      </w:r>
      <w:r>
        <w:rPr>
          <w:rFonts w:ascii="Arial" w:hAnsi="Arial" w:cs="Arial"/>
          <w:sz w:val="19"/>
          <w:szCs w:val="19"/>
        </w:rPr>
        <w:t>.</w:t>
      </w:r>
      <w:r w:rsidR="00225CED">
        <w:rPr>
          <w:rFonts w:ascii="Arial" w:hAnsi="Arial" w:cs="Arial"/>
          <w:sz w:val="19"/>
          <w:szCs w:val="19"/>
        </w:rPr>
        <w:t xml:space="preserve"> Currently,</w:t>
      </w:r>
      <w:r>
        <w:rPr>
          <w:rFonts w:ascii="Arial" w:hAnsi="Arial" w:cs="Arial"/>
          <w:sz w:val="19"/>
          <w:szCs w:val="19"/>
        </w:rPr>
        <w:t xml:space="preserve"> such case is in the consideration of Supreme Court.</w:t>
      </w:r>
    </w:p>
    <w:p w14:paraId="71977863" w14:textId="3EEEE05B" w:rsidR="00F123DC" w:rsidRDefault="00F1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eastAsia="zh-CN"/>
        </w:rPr>
      </w:pPr>
      <w:r>
        <w:rPr>
          <w:rFonts w:ascii="Arial" w:hAnsi="Arial" w:cs="Arial"/>
          <w:sz w:val="19"/>
          <w:szCs w:val="19"/>
        </w:rPr>
        <w:br w:type="page"/>
      </w:r>
    </w:p>
    <w:p w14:paraId="7722C0B3" w14:textId="771A0622" w:rsidR="009C3117" w:rsidRDefault="009C3117" w:rsidP="009C3117">
      <w:pPr>
        <w:pStyle w:val="Preformatted"/>
        <w:spacing w:line="360" w:lineRule="auto"/>
        <w:ind w:left="426"/>
        <w:jc w:val="thaiDistribute"/>
        <w:rPr>
          <w:rFonts w:ascii="Arial" w:hAnsi="Arial" w:cs="Arial"/>
          <w:sz w:val="19"/>
          <w:szCs w:val="19"/>
        </w:rPr>
      </w:pPr>
      <w:r>
        <w:rPr>
          <w:rFonts w:ascii="Arial" w:hAnsi="Arial" w:cs="Arial"/>
          <w:sz w:val="19"/>
          <w:szCs w:val="19"/>
        </w:rPr>
        <w:t>As</w:t>
      </w:r>
      <w:r w:rsidR="00F123DC">
        <w:rPr>
          <w:rFonts w:ascii="Arial" w:hAnsi="Arial" w:cs="Arial"/>
          <w:sz w:val="19"/>
          <w:szCs w:val="19"/>
        </w:rPr>
        <w:t xml:space="preserve"> </w:t>
      </w:r>
      <w:r>
        <w:rPr>
          <w:rFonts w:ascii="Arial" w:hAnsi="Arial" w:cs="Arial"/>
          <w:sz w:val="19"/>
          <w:szCs w:val="19"/>
        </w:rPr>
        <w:t>of</w:t>
      </w:r>
      <w:r w:rsidR="00F123DC">
        <w:rPr>
          <w:rFonts w:ascii="Arial" w:hAnsi="Arial" w:cs="Arial"/>
          <w:sz w:val="19"/>
          <w:szCs w:val="19"/>
        </w:rPr>
        <w:t xml:space="preserve"> </w:t>
      </w:r>
      <w:r>
        <w:rPr>
          <w:rFonts w:ascii="Arial" w:hAnsi="Arial" w:cs="Arial"/>
          <w:sz w:val="19"/>
          <w:szCs w:val="19"/>
        </w:rPr>
        <w:t xml:space="preserve">30 September 2022, banks account amounting to </w:t>
      </w:r>
      <w:r w:rsidRPr="0077325F">
        <w:rPr>
          <w:rFonts w:ascii="Arial" w:hAnsi="Arial" w:cs="Arial"/>
          <w:sz w:val="19"/>
          <w:szCs w:val="19"/>
        </w:rPr>
        <w:t>Baht 114.53 million has</w:t>
      </w:r>
      <w:r>
        <w:rPr>
          <w:rFonts w:ascii="Arial" w:hAnsi="Arial" w:cs="Arial"/>
          <w:sz w:val="19"/>
          <w:szCs w:val="19"/>
        </w:rPr>
        <w:t xml:space="preserve"> been restricted for disbursement under this case. This amount is presented as restricted deposit with bank. However, the Company has filed an execution petition to object the restriction and take legal action against the plaintiff with civil and criminal cases due to illegal rights and unlawful action.</w:t>
      </w:r>
    </w:p>
    <w:p w14:paraId="245AF6D2" w14:textId="77777777" w:rsidR="009C3117" w:rsidRPr="00FA4D75" w:rsidRDefault="009C3117" w:rsidP="00CC5865">
      <w:pPr>
        <w:pStyle w:val="Preformatted"/>
        <w:spacing w:line="360" w:lineRule="auto"/>
        <w:jc w:val="thaiDistribute"/>
        <w:rPr>
          <w:rFonts w:ascii="Arial" w:hAnsi="Arial" w:cs="Arial"/>
          <w:sz w:val="19"/>
          <w:szCs w:val="19"/>
        </w:rPr>
      </w:pPr>
    </w:p>
    <w:p w14:paraId="50BB9A66" w14:textId="77777777" w:rsidR="009C3117" w:rsidRDefault="009C3117" w:rsidP="009C3117">
      <w:pPr>
        <w:tabs>
          <w:tab w:val="left" w:pos="0"/>
          <w:tab w:val="left" w:pos="284"/>
        </w:tabs>
        <w:spacing w:line="360" w:lineRule="auto"/>
        <w:ind w:left="426"/>
        <w:jc w:val="thaiDistribute"/>
        <w:rPr>
          <w:rFonts w:ascii="Arial" w:hAnsi="Arial" w:cstheme="minorBidi"/>
          <w:sz w:val="19"/>
          <w:szCs w:val="19"/>
          <w:u w:val="single"/>
          <w:lang w:val="en-GB" w:eastAsia="zh-CN"/>
        </w:rPr>
      </w:pPr>
      <w:r>
        <w:rPr>
          <w:rFonts w:ascii="Arial" w:hAnsi="Arial" w:cs="Arial"/>
          <w:sz w:val="19"/>
          <w:szCs w:val="19"/>
          <w:u w:val="single"/>
          <w:lang w:eastAsia="zh-CN"/>
        </w:rPr>
        <w:t>Litigation relating to the land building purchase together with the mortgages</w:t>
      </w:r>
    </w:p>
    <w:p w14:paraId="481F192A" w14:textId="77777777" w:rsidR="009C3117" w:rsidRDefault="009C3117" w:rsidP="009C3117">
      <w:pPr>
        <w:pStyle w:val="Preformatted"/>
        <w:spacing w:line="360" w:lineRule="auto"/>
        <w:ind w:left="426"/>
        <w:jc w:val="thaiDistribute"/>
        <w:rPr>
          <w:rFonts w:ascii="Arial" w:hAnsi="Arial" w:cs="Arial"/>
          <w:sz w:val="19"/>
          <w:szCs w:val="19"/>
        </w:rPr>
      </w:pPr>
      <w:r>
        <w:rPr>
          <w:rFonts w:ascii="Arial" w:hAnsi="Arial" w:cs="Arial"/>
          <w:sz w:val="19"/>
          <w:szCs w:val="19"/>
        </w:rPr>
        <w:t xml:space="preserve">On 5 March 2022, the Company and other 3 parties were jointly sued by the plaintiff in the </w:t>
      </w:r>
      <w:r>
        <w:rPr>
          <w:rFonts w:ascii="Arial" w:hAnsi="Arial" w:cs="Browallia New"/>
          <w:sz w:val="19"/>
          <w:szCs w:val="24"/>
        </w:rPr>
        <w:t>C</w:t>
      </w:r>
      <w:r>
        <w:rPr>
          <w:rFonts w:ascii="Arial" w:hAnsi="Arial" w:cs="Arial"/>
          <w:sz w:val="19"/>
          <w:szCs w:val="19"/>
        </w:rPr>
        <w:t xml:space="preserve">ivil case for revocation of the transfer of land and buildings to the Company under land sale and purchase agreement dated 31 March 2020 and for the revocation of the mortgages of land and buildings with a financial institution. This plaintiff had also filled this case with the bankruptcy court to object the case of </w:t>
      </w:r>
      <w:proofErr w:type="spellStart"/>
      <w:r>
        <w:rPr>
          <w:rFonts w:ascii="Arial" w:hAnsi="Arial" w:cs="Arial"/>
          <w:sz w:val="19"/>
          <w:szCs w:val="19"/>
        </w:rPr>
        <w:t>Wuttisak</w:t>
      </w:r>
      <w:proofErr w:type="spellEnd"/>
      <w:r>
        <w:rPr>
          <w:rFonts w:ascii="Arial" w:hAnsi="Arial" w:cs="Arial"/>
          <w:sz w:val="19"/>
          <w:szCs w:val="19"/>
        </w:rPr>
        <w:t xml:space="preserve"> Clinic Intergroup Co., Ltd. filling for business rehabilitation, but the bankruptcy court did not raise the filling for consideration.</w:t>
      </w:r>
    </w:p>
    <w:p w14:paraId="6C153F7D" w14:textId="77777777" w:rsidR="009C3117" w:rsidRDefault="009C3117" w:rsidP="009C3117">
      <w:pPr>
        <w:pStyle w:val="Preformatted"/>
        <w:spacing w:line="360" w:lineRule="auto"/>
        <w:ind w:left="426"/>
        <w:jc w:val="thaiDistribute"/>
        <w:rPr>
          <w:rFonts w:ascii="Arial" w:hAnsi="Arial" w:cs="Arial"/>
          <w:sz w:val="19"/>
          <w:szCs w:val="19"/>
        </w:rPr>
      </w:pPr>
    </w:p>
    <w:p w14:paraId="06319972" w14:textId="6D5978DE" w:rsidR="009C3117" w:rsidRDefault="009C3117" w:rsidP="009C3117">
      <w:pPr>
        <w:pStyle w:val="Preformatted"/>
        <w:spacing w:line="360" w:lineRule="auto"/>
        <w:ind w:left="426"/>
        <w:jc w:val="thaiDistribute"/>
        <w:rPr>
          <w:rFonts w:ascii="Arial" w:hAnsi="Arial" w:cs="Arial"/>
          <w:sz w:val="19"/>
          <w:szCs w:val="19"/>
        </w:rPr>
      </w:pPr>
      <w:r>
        <w:rPr>
          <w:rFonts w:ascii="Arial" w:hAnsi="Arial" w:cs="Arial"/>
          <w:sz w:val="19"/>
          <w:szCs w:val="19"/>
        </w:rPr>
        <w:t xml:space="preserve">The Company is in a process to take legal action against the plaintiff because the management of the Company strongly believes that the transaction of land sale and purchase agreement together with its mortgage had been done </w:t>
      </w:r>
      <w:r w:rsidR="00C71EBE">
        <w:rPr>
          <w:rFonts w:ascii="Arial" w:hAnsi="Arial" w:cs="Arial"/>
          <w:sz w:val="19"/>
          <w:szCs w:val="19"/>
        </w:rPr>
        <w:t>in compliance with the</w:t>
      </w:r>
      <w:r>
        <w:rPr>
          <w:rFonts w:ascii="Arial" w:hAnsi="Arial" w:cs="Arial"/>
          <w:sz w:val="19"/>
          <w:szCs w:val="19"/>
        </w:rPr>
        <w:t xml:space="preserve"> law and other related regulation. The Company has also searched the facts and legal </w:t>
      </w:r>
      <w:r w:rsidR="006D4DF6">
        <w:rPr>
          <w:rFonts w:ascii="Arial" w:hAnsi="Arial" w:cs="Arial"/>
          <w:sz w:val="19"/>
          <w:szCs w:val="19"/>
        </w:rPr>
        <w:t xml:space="preserve">measures </w:t>
      </w:r>
      <w:r>
        <w:rPr>
          <w:rFonts w:ascii="Arial" w:hAnsi="Arial" w:cs="Arial"/>
          <w:sz w:val="19"/>
          <w:szCs w:val="19"/>
        </w:rPr>
        <w:t xml:space="preserve">to take legal action </w:t>
      </w:r>
      <w:r w:rsidR="006D4DF6">
        <w:rPr>
          <w:rFonts w:ascii="Arial" w:hAnsi="Arial" w:cs="Arial"/>
          <w:sz w:val="19"/>
          <w:szCs w:val="19"/>
        </w:rPr>
        <w:t>again</w:t>
      </w:r>
      <w:r w:rsidR="002F0D1E">
        <w:rPr>
          <w:rFonts w:ascii="Arial" w:hAnsi="Arial" w:cs="Arial"/>
          <w:sz w:val="19"/>
          <w:szCs w:val="19"/>
        </w:rPr>
        <w:t>st</w:t>
      </w:r>
      <w:r>
        <w:rPr>
          <w:rFonts w:ascii="Arial" w:hAnsi="Arial" w:cs="Arial"/>
          <w:sz w:val="19"/>
          <w:szCs w:val="19"/>
        </w:rPr>
        <w:t xml:space="preserve"> the plaintiff.</w:t>
      </w:r>
    </w:p>
    <w:p w14:paraId="6AE71662" w14:textId="05247579" w:rsidR="003E74DE" w:rsidRPr="009C3117" w:rsidRDefault="003E74DE" w:rsidP="00890A6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77AB67DC" w14:textId="77777777" w:rsidR="00C8587F" w:rsidRPr="00FD4C7B" w:rsidRDefault="00C8587F" w:rsidP="00FC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4BDACB3E" w14:textId="4FECAB3B" w:rsidR="000E5BB6" w:rsidRPr="00FD4C7B" w:rsidRDefault="000E5BB6" w:rsidP="00E734FB">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theme="minorBidi"/>
          <w:sz w:val="19"/>
          <w:szCs w:val="19"/>
          <w:cs/>
        </w:rPr>
      </w:pPr>
    </w:p>
    <w:sectPr w:rsidR="000E5BB6" w:rsidRPr="00FD4C7B" w:rsidSect="00672DF6">
      <w:footerReference w:type="default" r:id="rId11"/>
      <w:footerReference w:type="first" r:id="rId12"/>
      <w:pgSz w:w="11909" w:h="16834" w:code="9"/>
      <w:pgMar w:top="1260" w:right="1021" w:bottom="56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38654" w14:textId="77777777" w:rsidR="00B3774A" w:rsidRDefault="00B3774A">
      <w:r>
        <w:separator/>
      </w:r>
    </w:p>
  </w:endnote>
  <w:endnote w:type="continuationSeparator" w:id="0">
    <w:p w14:paraId="54AD3033" w14:textId="77777777" w:rsidR="00B3774A" w:rsidRDefault="00B3774A">
      <w:r>
        <w:continuationSeparator/>
      </w:r>
    </w:p>
  </w:endnote>
  <w:endnote w:type="continuationNotice" w:id="1">
    <w:p w14:paraId="23A2E9B8" w14:textId="77777777" w:rsidR="00B3774A" w:rsidRDefault="00B377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10002FF" w:usb1="4000A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2B732A" w:rsidRPr="00D81C1D" w:rsidRDefault="002B732A">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2B732A" w:rsidRDefault="002B732A"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EA895" w14:textId="77777777" w:rsidR="00B3774A" w:rsidRDefault="00B3774A">
      <w:r>
        <w:separator/>
      </w:r>
    </w:p>
  </w:footnote>
  <w:footnote w:type="continuationSeparator" w:id="0">
    <w:p w14:paraId="1D0193CA" w14:textId="77777777" w:rsidR="00B3774A" w:rsidRDefault="00B3774A">
      <w:r>
        <w:continuationSeparator/>
      </w:r>
    </w:p>
  </w:footnote>
  <w:footnote w:type="continuationNotice" w:id="1">
    <w:p w14:paraId="77FE4559" w14:textId="77777777" w:rsidR="00B3774A" w:rsidRDefault="00B3774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19"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B4177CE"/>
    <w:multiLevelType w:val="hybridMultilevel"/>
    <w:tmpl w:val="BC1879F0"/>
    <w:lvl w:ilvl="0" w:tplc="5D7005EA">
      <w:start w:val="1"/>
      <w:numFmt w:val="decimal"/>
      <w:lvlText w:val="23.%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20"/>
  </w:num>
  <w:num w:numId="14">
    <w:abstractNumId w:val="14"/>
  </w:num>
  <w:num w:numId="15">
    <w:abstractNumId w:val="16"/>
  </w:num>
  <w:num w:numId="16">
    <w:abstractNumId w:val="10"/>
  </w:num>
  <w:num w:numId="17">
    <w:abstractNumId w:val="19"/>
  </w:num>
  <w:num w:numId="18">
    <w:abstractNumId w:val="17"/>
  </w:num>
  <w:num w:numId="19">
    <w:abstractNumId w:val="22"/>
  </w:num>
  <w:num w:numId="20">
    <w:abstractNumId w:val="13"/>
  </w:num>
  <w:num w:numId="21">
    <w:abstractNumId w:val="21"/>
  </w:num>
  <w:num w:numId="22">
    <w:abstractNumId w:val="18"/>
  </w:num>
  <w:num w:numId="2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9B2"/>
    <w:rsid w:val="00001AA3"/>
    <w:rsid w:val="00001F19"/>
    <w:rsid w:val="00001FA4"/>
    <w:rsid w:val="00002012"/>
    <w:rsid w:val="0000220A"/>
    <w:rsid w:val="00002299"/>
    <w:rsid w:val="00002352"/>
    <w:rsid w:val="00002B8C"/>
    <w:rsid w:val="00002BCD"/>
    <w:rsid w:val="00002E97"/>
    <w:rsid w:val="00002EF7"/>
    <w:rsid w:val="0000303A"/>
    <w:rsid w:val="000030E0"/>
    <w:rsid w:val="00003388"/>
    <w:rsid w:val="000036DD"/>
    <w:rsid w:val="0000390A"/>
    <w:rsid w:val="00003A39"/>
    <w:rsid w:val="00003BE2"/>
    <w:rsid w:val="00003DE1"/>
    <w:rsid w:val="000040E7"/>
    <w:rsid w:val="000043CF"/>
    <w:rsid w:val="00004457"/>
    <w:rsid w:val="0000457D"/>
    <w:rsid w:val="00004AD4"/>
    <w:rsid w:val="00004C44"/>
    <w:rsid w:val="000050AC"/>
    <w:rsid w:val="0000537B"/>
    <w:rsid w:val="000053FC"/>
    <w:rsid w:val="00005486"/>
    <w:rsid w:val="0000590A"/>
    <w:rsid w:val="00005E76"/>
    <w:rsid w:val="00006346"/>
    <w:rsid w:val="0000647D"/>
    <w:rsid w:val="00006503"/>
    <w:rsid w:val="0000654F"/>
    <w:rsid w:val="000065A0"/>
    <w:rsid w:val="000066B1"/>
    <w:rsid w:val="00006A36"/>
    <w:rsid w:val="00006A7D"/>
    <w:rsid w:val="00006AB5"/>
    <w:rsid w:val="00006C21"/>
    <w:rsid w:val="00006CF2"/>
    <w:rsid w:val="00006E19"/>
    <w:rsid w:val="00006E44"/>
    <w:rsid w:val="000073A5"/>
    <w:rsid w:val="000078F8"/>
    <w:rsid w:val="00007947"/>
    <w:rsid w:val="000079F1"/>
    <w:rsid w:val="00007B83"/>
    <w:rsid w:val="00007C7B"/>
    <w:rsid w:val="00007DE9"/>
    <w:rsid w:val="00007E63"/>
    <w:rsid w:val="00007EAF"/>
    <w:rsid w:val="00007F0B"/>
    <w:rsid w:val="00010090"/>
    <w:rsid w:val="0001019D"/>
    <w:rsid w:val="00010256"/>
    <w:rsid w:val="00010327"/>
    <w:rsid w:val="0001078D"/>
    <w:rsid w:val="00010A63"/>
    <w:rsid w:val="00010EFD"/>
    <w:rsid w:val="00011011"/>
    <w:rsid w:val="0001120F"/>
    <w:rsid w:val="00011290"/>
    <w:rsid w:val="000117DF"/>
    <w:rsid w:val="00011B80"/>
    <w:rsid w:val="00011C36"/>
    <w:rsid w:val="00011F87"/>
    <w:rsid w:val="0001202B"/>
    <w:rsid w:val="0001204E"/>
    <w:rsid w:val="0001205A"/>
    <w:rsid w:val="00012194"/>
    <w:rsid w:val="0001239E"/>
    <w:rsid w:val="000123A5"/>
    <w:rsid w:val="00012747"/>
    <w:rsid w:val="000128CE"/>
    <w:rsid w:val="00012A9F"/>
    <w:rsid w:val="00012E5F"/>
    <w:rsid w:val="00012F24"/>
    <w:rsid w:val="0001340E"/>
    <w:rsid w:val="000135E6"/>
    <w:rsid w:val="000137FF"/>
    <w:rsid w:val="00013901"/>
    <w:rsid w:val="00013BE9"/>
    <w:rsid w:val="000142A8"/>
    <w:rsid w:val="0001448C"/>
    <w:rsid w:val="000145EA"/>
    <w:rsid w:val="0001466B"/>
    <w:rsid w:val="000147C8"/>
    <w:rsid w:val="00014C2B"/>
    <w:rsid w:val="00014F6B"/>
    <w:rsid w:val="0001515F"/>
    <w:rsid w:val="00015451"/>
    <w:rsid w:val="00015568"/>
    <w:rsid w:val="000155D9"/>
    <w:rsid w:val="0001584E"/>
    <w:rsid w:val="0001586D"/>
    <w:rsid w:val="00015A56"/>
    <w:rsid w:val="00015B51"/>
    <w:rsid w:val="00015D15"/>
    <w:rsid w:val="00015EF1"/>
    <w:rsid w:val="00016076"/>
    <w:rsid w:val="0001620E"/>
    <w:rsid w:val="00016453"/>
    <w:rsid w:val="00016A93"/>
    <w:rsid w:val="00016B13"/>
    <w:rsid w:val="00016C5A"/>
    <w:rsid w:val="000170B4"/>
    <w:rsid w:val="000177AE"/>
    <w:rsid w:val="00017D45"/>
    <w:rsid w:val="00017DEB"/>
    <w:rsid w:val="00017DF1"/>
    <w:rsid w:val="00017E8C"/>
    <w:rsid w:val="00017F79"/>
    <w:rsid w:val="000200FC"/>
    <w:rsid w:val="00020102"/>
    <w:rsid w:val="0002014D"/>
    <w:rsid w:val="000201A9"/>
    <w:rsid w:val="000202D4"/>
    <w:rsid w:val="000208BF"/>
    <w:rsid w:val="00020930"/>
    <w:rsid w:val="000209A2"/>
    <w:rsid w:val="00020B4F"/>
    <w:rsid w:val="00020D04"/>
    <w:rsid w:val="00020FAB"/>
    <w:rsid w:val="00021062"/>
    <w:rsid w:val="00021955"/>
    <w:rsid w:val="00021AEE"/>
    <w:rsid w:val="00021B31"/>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A8D"/>
    <w:rsid w:val="00027243"/>
    <w:rsid w:val="000276E5"/>
    <w:rsid w:val="000276FF"/>
    <w:rsid w:val="00027711"/>
    <w:rsid w:val="00027F46"/>
    <w:rsid w:val="0003094F"/>
    <w:rsid w:val="00030993"/>
    <w:rsid w:val="00030AF7"/>
    <w:rsid w:val="00030C48"/>
    <w:rsid w:val="00030D49"/>
    <w:rsid w:val="00030E17"/>
    <w:rsid w:val="00030F0E"/>
    <w:rsid w:val="00030F2C"/>
    <w:rsid w:val="000310E6"/>
    <w:rsid w:val="0003139B"/>
    <w:rsid w:val="0003156B"/>
    <w:rsid w:val="0003176D"/>
    <w:rsid w:val="000317FA"/>
    <w:rsid w:val="0003187D"/>
    <w:rsid w:val="00031D9D"/>
    <w:rsid w:val="00031E2D"/>
    <w:rsid w:val="000320FC"/>
    <w:rsid w:val="000326E2"/>
    <w:rsid w:val="0003285D"/>
    <w:rsid w:val="00032A45"/>
    <w:rsid w:val="00032D4B"/>
    <w:rsid w:val="00032FB2"/>
    <w:rsid w:val="00033068"/>
    <w:rsid w:val="000330D6"/>
    <w:rsid w:val="0003314D"/>
    <w:rsid w:val="000333ED"/>
    <w:rsid w:val="0003344B"/>
    <w:rsid w:val="000334E9"/>
    <w:rsid w:val="000336A5"/>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F1"/>
    <w:rsid w:val="00034D8F"/>
    <w:rsid w:val="00035124"/>
    <w:rsid w:val="000351C9"/>
    <w:rsid w:val="0003548B"/>
    <w:rsid w:val="000355AC"/>
    <w:rsid w:val="00035B3D"/>
    <w:rsid w:val="00036101"/>
    <w:rsid w:val="00036197"/>
    <w:rsid w:val="000361FC"/>
    <w:rsid w:val="00036736"/>
    <w:rsid w:val="00036782"/>
    <w:rsid w:val="00036803"/>
    <w:rsid w:val="0003698E"/>
    <w:rsid w:val="000369FD"/>
    <w:rsid w:val="00036A12"/>
    <w:rsid w:val="00036BB6"/>
    <w:rsid w:val="00036CAA"/>
    <w:rsid w:val="00036CFF"/>
    <w:rsid w:val="00036D40"/>
    <w:rsid w:val="0003728A"/>
    <w:rsid w:val="000373CA"/>
    <w:rsid w:val="00037430"/>
    <w:rsid w:val="000374FD"/>
    <w:rsid w:val="000378E8"/>
    <w:rsid w:val="000378EE"/>
    <w:rsid w:val="00037B03"/>
    <w:rsid w:val="0004006A"/>
    <w:rsid w:val="000400CF"/>
    <w:rsid w:val="00040829"/>
    <w:rsid w:val="00040C38"/>
    <w:rsid w:val="00040CFD"/>
    <w:rsid w:val="00040F4B"/>
    <w:rsid w:val="0004104A"/>
    <w:rsid w:val="00041319"/>
    <w:rsid w:val="0004138A"/>
    <w:rsid w:val="00041993"/>
    <w:rsid w:val="00041F84"/>
    <w:rsid w:val="00041FFC"/>
    <w:rsid w:val="00042006"/>
    <w:rsid w:val="00042024"/>
    <w:rsid w:val="00042443"/>
    <w:rsid w:val="00042573"/>
    <w:rsid w:val="00042934"/>
    <w:rsid w:val="00042B7F"/>
    <w:rsid w:val="00042B9F"/>
    <w:rsid w:val="00042D34"/>
    <w:rsid w:val="00042F26"/>
    <w:rsid w:val="0004305A"/>
    <w:rsid w:val="000438CB"/>
    <w:rsid w:val="0004394A"/>
    <w:rsid w:val="00043CE0"/>
    <w:rsid w:val="00043EF2"/>
    <w:rsid w:val="00043F88"/>
    <w:rsid w:val="00043F92"/>
    <w:rsid w:val="00043FAB"/>
    <w:rsid w:val="00043FB9"/>
    <w:rsid w:val="00044290"/>
    <w:rsid w:val="000442D0"/>
    <w:rsid w:val="00044A42"/>
    <w:rsid w:val="00044B43"/>
    <w:rsid w:val="00044C0E"/>
    <w:rsid w:val="00044C36"/>
    <w:rsid w:val="00044E63"/>
    <w:rsid w:val="0004502D"/>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455"/>
    <w:rsid w:val="00047599"/>
    <w:rsid w:val="00047645"/>
    <w:rsid w:val="00047708"/>
    <w:rsid w:val="000477DF"/>
    <w:rsid w:val="00047D0E"/>
    <w:rsid w:val="00047E02"/>
    <w:rsid w:val="00047EDF"/>
    <w:rsid w:val="00047F76"/>
    <w:rsid w:val="000500C2"/>
    <w:rsid w:val="000501BC"/>
    <w:rsid w:val="000501F2"/>
    <w:rsid w:val="000503E3"/>
    <w:rsid w:val="0005049B"/>
    <w:rsid w:val="000504AD"/>
    <w:rsid w:val="00050602"/>
    <w:rsid w:val="000506D9"/>
    <w:rsid w:val="000508A1"/>
    <w:rsid w:val="000508B8"/>
    <w:rsid w:val="00050936"/>
    <w:rsid w:val="00050967"/>
    <w:rsid w:val="00050F49"/>
    <w:rsid w:val="00051079"/>
    <w:rsid w:val="000510BF"/>
    <w:rsid w:val="000514D5"/>
    <w:rsid w:val="000516B1"/>
    <w:rsid w:val="0005172B"/>
    <w:rsid w:val="000519F4"/>
    <w:rsid w:val="00051A9A"/>
    <w:rsid w:val="00051CD9"/>
    <w:rsid w:val="000522EF"/>
    <w:rsid w:val="00052895"/>
    <w:rsid w:val="000528D5"/>
    <w:rsid w:val="000528E5"/>
    <w:rsid w:val="000529F0"/>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429"/>
    <w:rsid w:val="00054579"/>
    <w:rsid w:val="000545BC"/>
    <w:rsid w:val="0005479C"/>
    <w:rsid w:val="00054967"/>
    <w:rsid w:val="00054D8B"/>
    <w:rsid w:val="00055075"/>
    <w:rsid w:val="00055086"/>
    <w:rsid w:val="00055173"/>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C99"/>
    <w:rsid w:val="00056DF3"/>
    <w:rsid w:val="00056EA4"/>
    <w:rsid w:val="000571E8"/>
    <w:rsid w:val="00057260"/>
    <w:rsid w:val="000572DF"/>
    <w:rsid w:val="00057784"/>
    <w:rsid w:val="0005795D"/>
    <w:rsid w:val="000579D6"/>
    <w:rsid w:val="00057A0C"/>
    <w:rsid w:val="00057A48"/>
    <w:rsid w:val="00057AB1"/>
    <w:rsid w:val="00057B53"/>
    <w:rsid w:val="00057BDF"/>
    <w:rsid w:val="00057D64"/>
    <w:rsid w:val="00057E48"/>
    <w:rsid w:val="00057FD6"/>
    <w:rsid w:val="0006016B"/>
    <w:rsid w:val="000601FB"/>
    <w:rsid w:val="00060306"/>
    <w:rsid w:val="000603AF"/>
    <w:rsid w:val="000603CA"/>
    <w:rsid w:val="00060414"/>
    <w:rsid w:val="00060770"/>
    <w:rsid w:val="00060856"/>
    <w:rsid w:val="00060992"/>
    <w:rsid w:val="00060D12"/>
    <w:rsid w:val="00060E9A"/>
    <w:rsid w:val="00061156"/>
    <w:rsid w:val="00061270"/>
    <w:rsid w:val="0006130E"/>
    <w:rsid w:val="000613D1"/>
    <w:rsid w:val="00061420"/>
    <w:rsid w:val="00061481"/>
    <w:rsid w:val="000615B8"/>
    <w:rsid w:val="0006197D"/>
    <w:rsid w:val="00061D72"/>
    <w:rsid w:val="00061E7A"/>
    <w:rsid w:val="00062161"/>
    <w:rsid w:val="000623D7"/>
    <w:rsid w:val="000626C4"/>
    <w:rsid w:val="00062742"/>
    <w:rsid w:val="00062ADE"/>
    <w:rsid w:val="00062BB6"/>
    <w:rsid w:val="00062C19"/>
    <w:rsid w:val="00062C91"/>
    <w:rsid w:val="00062DE0"/>
    <w:rsid w:val="00062F33"/>
    <w:rsid w:val="000633B4"/>
    <w:rsid w:val="0006359F"/>
    <w:rsid w:val="0006363D"/>
    <w:rsid w:val="00063896"/>
    <w:rsid w:val="00063C77"/>
    <w:rsid w:val="00063CB5"/>
    <w:rsid w:val="00063D74"/>
    <w:rsid w:val="0006405E"/>
    <w:rsid w:val="0006412D"/>
    <w:rsid w:val="000643D0"/>
    <w:rsid w:val="00064896"/>
    <w:rsid w:val="000648B9"/>
    <w:rsid w:val="00064B35"/>
    <w:rsid w:val="00064D31"/>
    <w:rsid w:val="00064E9D"/>
    <w:rsid w:val="00064FF6"/>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95F"/>
    <w:rsid w:val="00066C52"/>
    <w:rsid w:val="00066DE2"/>
    <w:rsid w:val="0006727F"/>
    <w:rsid w:val="000672A6"/>
    <w:rsid w:val="000672EC"/>
    <w:rsid w:val="00067406"/>
    <w:rsid w:val="0006755D"/>
    <w:rsid w:val="0006777B"/>
    <w:rsid w:val="00067A6A"/>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AC"/>
    <w:rsid w:val="00073AB7"/>
    <w:rsid w:val="00073DED"/>
    <w:rsid w:val="00073E14"/>
    <w:rsid w:val="0007406F"/>
    <w:rsid w:val="00074083"/>
    <w:rsid w:val="0007415A"/>
    <w:rsid w:val="00074160"/>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0C4"/>
    <w:rsid w:val="00076140"/>
    <w:rsid w:val="0007616D"/>
    <w:rsid w:val="00076199"/>
    <w:rsid w:val="000763A6"/>
    <w:rsid w:val="0007646D"/>
    <w:rsid w:val="0007651E"/>
    <w:rsid w:val="000765A1"/>
    <w:rsid w:val="00076665"/>
    <w:rsid w:val="00076A82"/>
    <w:rsid w:val="00076C17"/>
    <w:rsid w:val="00076C69"/>
    <w:rsid w:val="00076F20"/>
    <w:rsid w:val="00077285"/>
    <w:rsid w:val="00077343"/>
    <w:rsid w:val="00077532"/>
    <w:rsid w:val="0007767E"/>
    <w:rsid w:val="00077A07"/>
    <w:rsid w:val="00077C29"/>
    <w:rsid w:val="00077EA9"/>
    <w:rsid w:val="00077FC3"/>
    <w:rsid w:val="000804C7"/>
    <w:rsid w:val="00080633"/>
    <w:rsid w:val="0008093C"/>
    <w:rsid w:val="00080BE9"/>
    <w:rsid w:val="00080C1D"/>
    <w:rsid w:val="00080D57"/>
    <w:rsid w:val="00080EF9"/>
    <w:rsid w:val="00080FF3"/>
    <w:rsid w:val="00081024"/>
    <w:rsid w:val="0008103F"/>
    <w:rsid w:val="000812BD"/>
    <w:rsid w:val="000815A9"/>
    <w:rsid w:val="000815C5"/>
    <w:rsid w:val="000818F9"/>
    <w:rsid w:val="00081D67"/>
    <w:rsid w:val="000820EB"/>
    <w:rsid w:val="00082420"/>
    <w:rsid w:val="000824FF"/>
    <w:rsid w:val="000825DD"/>
    <w:rsid w:val="00082954"/>
    <w:rsid w:val="00082B73"/>
    <w:rsid w:val="00082C23"/>
    <w:rsid w:val="00082CCF"/>
    <w:rsid w:val="00082D17"/>
    <w:rsid w:val="00082EAE"/>
    <w:rsid w:val="00082EDC"/>
    <w:rsid w:val="0008325A"/>
    <w:rsid w:val="000832B8"/>
    <w:rsid w:val="00083535"/>
    <w:rsid w:val="000839EB"/>
    <w:rsid w:val="00083B04"/>
    <w:rsid w:val="00083F0C"/>
    <w:rsid w:val="0008401D"/>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947"/>
    <w:rsid w:val="00085C61"/>
    <w:rsid w:val="00085CE1"/>
    <w:rsid w:val="00085FD4"/>
    <w:rsid w:val="000860C4"/>
    <w:rsid w:val="00086277"/>
    <w:rsid w:val="00086531"/>
    <w:rsid w:val="0008655D"/>
    <w:rsid w:val="00086597"/>
    <w:rsid w:val="0008659F"/>
    <w:rsid w:val="000867FF"/>
    <w:rsid w:val="0008686E"/>
    <w:rsid w:val="00086B7A"/>
    <w:rsid w:val="00086BBA"/>
    <w:rsid w:val="00086DE7"/>
    <w:rsid w:val="00086EAC"/>
    <w:rsid w:val="00087007"/>
    <w:rsid w:val="000871A5"/>
    <w:rsid w:val="000872A8"/>
    <w:rsid w:val="000874F9"/>
    <w:rsid w:val="000878FB"/>
    <w:rsid w:val="00087925"/>
    <w:rsid w:val="00087DB5"/>
    <w:rsid w:val="00087F4B"/>
    <w:rsid w:val="00090306"/>
    <w:rsid w:val="000904CC"/>
    <w:rsid w:val="00090506"/>
    <w:rsid w:val="0009074F"/>
    <w:rsid w:val="00090A34"/>
    <w:rsid w:val="00090B1B"/>
    <w:rsid w:val="00090CD5"/>
    <w:rsid w:val="00090CD9"/>
    <w:rsid w:val="0009106F"/>
    <w:rsid w:val="000910C3"/>
    <w:rsid w:val="00091162"/>
    <w:rsid w:val="00091469"/>
    <w:rsid w:val="000914B7"/>
    <w:rsid w:val="00091927"/>
    <w:rsid w:val="000919A6"/>
    <w:rsid w:val="000919FA"/>
    <w:rsid w:val="00091A07"/>
    <w:rsid w:val="00091BA2"/>
    <w:rsid w:val="00091BB5"/>
    <w:rsid w:val="00091C7C"/>
    <w:rsid w:val="00091F46"/>
    <w:rsid w:val="00091FAC"/>
    <w:rsid w:val="00092095"/>
    <w:rsid w:val="000920BD"/>
    <w:rsid w:val="000922BC"/>
    <w:rsid w:val="00092448"/>
    <w:rsid w:val="0009254A"/>
    <w:rsid w:val="000925E3"/>
    <w:rsid w:val="000927D2"/>
    <w:rsid w:val="0009282D"/>
    <w:rsid w:val="000929F7"/>
    <w:rsid w:val="00092DD2"/>
    <w:rsid w:val="00093185"/>
    <w:rsid w:val="000931E9"/>
    <w:rsid w:val="0009328F"/>
    <w:rsid w:val="00093472"/>
    <w:rsid w:val="00093553"/>
    <w:rsid w:val="000937FC"/>
    <w:rsid w:val="00093DC1"/>
    <w:rsid w:val="000941C1"/>
    <w:rsid w:val="00094781"/>
    <w:rsid w:val="000947AD"/>
    <w:rsid w:val="000949AB"/>
    <w:rsid w:val="00094D47"/>
    <w:rsid w:val="00095607"/>
    <w:rsid w:val="000957EF"/>
    <w:rsid w:val="00095B05"/>
    <w:rsid w:val="00095C83"/>
    <w:rsid w:val="00095DB7"/>
    <w:rsid w:val="00095FA2"/>
    <w:rsid w:val="0009605B"/>
    <w:rsid w:val="0009608C"/>
    <w:rsid w:val="00096104"/>
    <w:rsid w:val="00096136"/>
    <w:rsid w:val="0009645D"/>
    <w:rsid w:val="000964DD"/>
    <w:rsid w:val="00096674"/>
    <w:rsid w:val="0009677F"/>
    <w:rsid w:val="00096BA0"/>
    <w:rsid w:val="00096C93"/>
    <w:rsid w:val="000970B5"/>
    <w:rsid w:val="00097112"/>
    <w:rsid w:val="00097122"/>
    <w:rsid w:val="00097145"/>
    <w:rsid w:val="0009750B"/>
    <w:rsid w:val="00097554"/>
    <w:rsid w:val="0009765E"/>
    <w:rsid w:val="00097A4A"/>
    <w:rsid w:val="00097FD6"/>
    <w:rsid w:val="000A0024"/>
    <w:rsid w:val="000A0332"/>
    <w:rsid w:val="000A0367"/>
    <w:rsid w:val="000A048A"/>
    <w:rsid w:val="000A0500"/>
    <w:rsid w:val="000A0587"/>
    <w:rsid w:val="000A05A5"/>
    <w:rsid w:val="000A05DE"/>
    <w:rsid w:val="000A07CC"/>
    <w:rsid w:val="000A0970"/>
    <w:rsid w:val="000A0D42"/>
    <w:rsid w:val="000A0D9B"/>
    <w:rsid w:val="000A1209"/>
    <w:rsid w:val="000A138F"/>
    <w:rsid w:val="000A1394"/>
    <w:rsid w:val="000A161D"/>
    <w:rsid w:val="000A175F"/>
    <w:rsid w:val="000A1807"/>
    <w:rsid w:val="000A1B3C"/>
    <w:rsid w:val="000A1B57"/>
    <w:rsid w:val="000A1FDA"/>
    <w:rsid w:val="000A25D8"/>
    <w:rsid w:val="000A27F8"/>
    <w:rsid w:val="000A2810"/>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91B"/>
    <w:rsid w:val="000A49A3"/>
    <w:rsid w:val="000A4B43"/>
    <w:rsid w:val="000A50BB"/>
    <w:rsid w:val="000A530C"/>
    <w:rsid w:val="000A576D"/>
    <w:rsid w:val="000A592C"/>
    <w:rsid w:val="000A5C73"/>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98"/>
    <w:rsid w:val="000A6EC0"/>
    <w:rsid w:val="000A6F19"/>
    <w:rsid w:val="000A70D7"/>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907"/>
    <w:rsid w:val="000B1D65"/>
    <w:rsid w:val="000B1DF4"/>
    <w:rsid w:val="000B1EBE"/>
    <w:rsid w:val="000B21A1"/>
    <w:rsid w:val="000B226A"/>
    <w:rsid w:val="000B24E6"/>
    <w:rsid w:val="000B2A21"/>
    <w:rsid w:val="000B2A6B"/>
    <w:rsid w:val="000B2BAA"/>
    <w:rsid w:val="000B2D70"/>
    <w:rsid w:val="000B2D71"/>
    <w:rsid w:val="000B2DF6"/>
    <w:rsid w:val="000B2F19"/>
    <w:rsid w:val="000B2F37"/>
    <w:rsid w:val="000B3189"/>
    <w:rsid w:val="000B31F2"/>
    <w:rsid w:val="000B35B2"/>
    <w:rsid w:val="000B3628"/>
    <w:rsid w:val="000B3872"/>
    <w:rsid w:val="000B392D"/>
    <w:rsid w:val="000B3975"/>
    <w:rsid w:val="000B3A0A"/>
    <w:rsid w:val="000B3A76"/>
    <w:rsid w:val="000B3E9A"/>
    <w:rsid w:val="000B4233"/>
    <w:rsid w:val="000B43CB"/>
    <w:rsid w:val="000B43CE"/>
    <w:rsid w:val="000B44EF"/>
    <w:rsid w:val="000B4A6F"/>
    <w:rsid w:val="000B4B39"/>
    <w:rsid w:val="000B4BDC"/>
    <w:rsid w:val="000B4FD3"/>
    <w:rsid w:val="000B55B5"/>
    <w:rsid w:val="000B5603"/>
    <w:rsid w:val="000B5C2F"/>
    <w:rsid w:val="000B5F8C"/>
    <w:rsid w:val="000B5FA4"/>
    <w:rsid w:val="000B611B"/>
    <w:rsid w:val="000B62DC"/>
    <w:rsid w:val="000B66B2"/>
    <w:rsid w:val="000B6A67"/>
    <w:rsid w:val="000B6EDB"/>
    <w:rsid w:val="000B70B4"/>
    <w:rsid w:val="000B70F6"/>
    <w:rsid w:val="000B71A0"/>
    <w:rsid w:val="000B7308"/>
    <w:rsid w:val="000B741C"/>
    <w:rsid w:val="000B755A"/>
    <w:rsid w:val="000B76B7"/>
    <w:rsid w:val="000B7FB1"/>
    <w:rsid w:val="000C012F"/>
    <w:rsid w:val="000C02CA"/>
    <w:rsid w:val="000C059A"/>
    <w:rsid w:val="000C06BE"/>
    <w:rsid w:val="000C0CB5"/>
    <w:rsid w:val="000C0D4C"/>
    <w:rsid w:val="000C0D8E"/>
    <w:rsid w:val="000C0DAE"/>
    <w:rsid w:val="000C0DFE"/>
    <w:rsid w:val="000C0E42"/>
    <w:rsid w:val="000C0EA8"/>
    <w:rsid w:val="000C14D5"/>
    <w:rsid w:val="000C1654"/>
    <w:rsid w:val="000C17A8"/>
    <w:rsid w:val="000C18CC"/>
    <w:rsid w:val="000C1914"/>
    <w:rsid w:val="000C1C26"/>
    <w:rsid w:val="000C217D"/>
    <w:rsid w:val="000C23DE"/>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EB"/>
    <w:rsid w:val="000C3A12"/>
    <w:rsid w:val="000C3A62"/>
    <w:rsid w:val="000C3B04"/>
    <w:rsid w:val="000C3EA6"/>
    <w:rsid w:val="000C40D9"/>
    <w:rsid w:val="000C458D"/>
    <w:rsid w:val="000C4B10"/>
    <w:rsid w:val="000C4C05"/>
    <w:rsid w:val="000C4D2F"/>
    <w:rsid w:val="000C4D4E"/>
    <w:rsid w:val="000C4E88"/>
    <w:rsid w:val="000C5079"/>
    <w:rsid w:val="000C512C"/>
    <w:rsid w:val="000C539F"/>
    <w:rsid w:val="000C578E"/>
    <w:rsid w:val="000C5B37"/>
    <w:rsid w:val="000C5D49"/>
    <w:rsid w:val="000C5D52"/>
    <w:rsid w:val="000C611E"/>
    <w:rsid w:val="000C62AE"/>
    <w:rsid w:val="000C6307"/>
    <w:rsid w:val="000C6717"/>
    <w:rsid w:val="000C6815"/>
    <w:rsid w:val="000C68F8"/>
    <w:rsid w:val="000C693C"/>
    <w:rsid w:val="000C69BE"/>
    <w:rsid w:val="000C6A6E"/>
    <w:rsid w:val="000C736B"/>
    <w:rsid w:val="000C736D"/>
    <w:rsid w:val="000C757A"/>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20A5"/>
    <w:rsid w:val="000D237B"/>
    <w:rsid w:val="000D272B"/>
    <w:rsid w:val="000D27C5"/>
    <w:rsid w:val="000D27C6"/>
    <w:rsid w:val="000D284E"/>
    <w:rsid w:val="000D29D3"/>
    <w:rsid w:val="000D2AB2"/>
    <w:rsid w:val="000D2D8C"/>
    <w:rsid w:val="000D358E"/>
    <w:rsid w:val="000D35CE"/>
    <w:rsid w:val="000D3825"/>
    <w:rsid w:val="000D3A1E"/>
    <w:rsid w:val="000D3C7D"/>
    <w:rsid w:val="000D4075"/>
    <w:rsid w:val="000D44B5"/>
    <w:rsid w:val="000D47D5"/>
    <w:rsid w:val="000D4927"/>
    <w:rsid w:val="000D4A53"/>
    <w:rsid w:val="000D4D0C"/>
    <w:rsid w:val="000D5162"/>
    <w:rsid w:val="000D51E5"/>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865"/>
    <w:rsid w:val="000E0A34"/>
    <w:rsid w:val="000E0B16"/>
    <w:rsid w:val="000E0B5C"/>
    <w:rsid w:val="000E0E8C"/>
    <w:rsid w:val="000E1039"/>
    <w:rsid w:val="000E13C9"/>
    <w:rsid w:val="000E1747"/>
    <w:rsid w:val="000E1790"/>
    <w:rsid w:val="000E1816"/>
    <w:rsid w:val="000E1BAA"/>
    <w:rsid w:val="000E1E9E"/>
    <w:rsid w:val="000E2094"/>
    <w:rsid w:val="000E2158"/>
    <w:rsid w:val="000E2428"/>
    <w:rsid w:val="000E2502"/>
    <w:rsid w:val="000E255B"/>
    <w:rsid w:val="000E25C7"/>
    <w:rsid w:val="000E28A6"/>
    <w:rsid w:val="000E293A"/>
    <w:rsid w:val="000E2BB4"/>
    <w:rsid w:val="000E2E25"/>
    <w:rsid w:val="000E31B3"/>
    <w:rsid w:val="000E32B9"/>
    <w:rsid w:val="000E335D"/>
    <w:rsid w:val="000E34A4"/>
    <w:rsid w:val="000E3A66"/>
    <w:rsid w:val="000E3D22"/>
    <w:rsid w:val="000E3D90"/>
    <w:rsid w:val="000E40B9"/>
    <w:rsid w:val="000E4530"/>
    <w:rsid w:val="000E4648"/>
    <w:rsid w:val="000E46D3"/>
    <w:rsid w:val="000E471A"/>
    <w:rsid w:val="000E4809"/>
    <w:rsid w:val="000E489F"/>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82A"/>
    <w:rsid w:val="000E6A96"/>
    <w:rsid w:val="000E6B04"/>
    <w:rsid w:val="000E6B77"/>
    <w:rsid w:val="000E71D6"/>
    <w:rsid w:val="000E742F"/>
    <w:rsid w:val="000E7537"/>
    <w:rsid w:val="000E75B3"/>
    <w:rsid w:val="000E766B"/>
    <w:rsid w:val="000E7763"/>
    <w:rsid w:val="000E7765"/>
    <w:rsid w:val="000E7893"/>
    <w:rsid w:val="000E79A3"/>
    <w:rsid w:val="000E7C7B"/>
    <w:rsid w:val="000E7D14"/>
    <w:rsid w:val="000F0274"/>
    <w:rsid w:val="000F0293"/>
    <w:rsid w:val="000F02E1"/>
    <w:rsid w:val="000F055A"/>
    <w:rsid w:val="000F06AB"/>
    <w:rsid w:val="000F083A"/>
    <w:rsid w:val="000F0FD6"/>
    <w:rsid w:val="000F1063"/>
    <w:rsid w:val="000F10D6"/>
    <w:rsid w:val="000F12BB"/>
    <w:rsid w:val="000F1408"/>
    <w:rsid w:val="000F141F"/>
    <w:rsid w:val="000F1442"/>
    <w:rsid w:val="000F17FA"/>
    <w:rsid w:val="000F18D7"/>
    <w:rsid w:val="000F1934"/>
    <w:rsid w:val="000F1EAC"/>
    <w:rsid w:val="000F1EE8"/>
    <w:rsid w:val="000F206C"/>
    <w:rsid w:val="000F221E"/>
    <w:rsid w:val="000F221F"/>
    <w:rsid w:val="000F2396"/>
    <w:rsid w:val="000F285B"/>
    <w:rsid w:val="000F2B25"/>
    <w:rsid w:val="000F2BC1"/>
    <w:rsid w:val="000F2E29"/>
    <w:rsid w:val="000F2E57"/>
    <w:rsid w:val="000F3747"/>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95"/>
    <w:rsid w:val="000F4FC3"/>
    <w:rsid w:val="000F5155"/>
    <w:rsid w:val="000F5216"/>
    <w:rsid w:val="000F5441"/>
    <w:rsid w:val="000F562E"/>
    <w:rsid w:val="000F56DA"/>
    <w:rsid w:val="000F570A"/>
    <w:rsid w:val="000F5941"/>
    <w:rsid w:val="000F5FD5"/>
    <w:rsid w:val="000F6074"/>
    <w:rsid w:val="000F6145"/>
    <w:rsid w:val="000F6363"/>
    <w:rsid w:val="000F6799"/>
    <w:rsid w:val="000F6918"/>
    <w:rsid w:val="000F6933"/>
    <w:rsid w:val="000F6A03"/>
    <w:rsid w:val="000F6B1F"/>
    <w:rsid w:val="000F6B4F"/>
    <w:rsid w:val="000F6B6D"/>
    <w:rsid w:val="000F7033"/>
    <w:rsid w:val="000F7416"/>
    <w:rsid w:val="000F7706"/>
    <w:rsid w:val="000F7717"/>
    <w:rsid w:val="000F7799"/>
    <w:rsid w:val="000F78F8"/>
    <w:rsid w:val="000F795A"/>
    <w:rsid w:val="000F7CAC"/>
    <w:rsid w:val="000F7CB3"/>
    <w:rsid w:val="000F7EEA"/>
    <w:rsid w:val="000F7FFE"/>
    <w:rsid w:val="001006DD"/>
    <w:rsid w:val="0010075F"/>
    <w:rsid w:val="0010091E"/>
    <w:rsid w:val="00100AC8"/>
    <w:rsid w:val="00100B07"/>
    <w:rsid w:val="00100B10"/>
    <w:rsid w:val="00100D91"/>
    <w:rsid w:val="0010133E"/>
    <w:rsid w:val="0010144E"/>
    <w:rsid w:val="001018E2"/>
    <w:rsid w:val="00101910"/>
    <w:rsid w:val="00101A2D"/>
    <w:rsid w:val="00101E6A"/>
    <w:rsid w:val="00101F14"/>
    <w:rsid w:val="001020F3"/>
    <w:rsid w:val="001022F5"/>
    <w:rsid w:val="00102335"/>
    <w:rsid w:val="001023F4"/>
    <w:rsid w:val="0010242F"/>
    <w:rsid w:val="001026AD"/>
    <w:rsid w:val="00102757"/>
    <w:rsid w:val="00102A4D"/>
    <w:rsid w:val="00102C23"/>
    <w:rsid w:val="00102D35"/>
    <w:rsid w:val="00102E1F"/>
    <w:rsid w:val="0010313A"/>
    <w:rsid w:val="00103709"/>
    <w:rsid w:val="00103798"/>
    <w:rsid w:val="00103A24"/>
    <w:rsid w:val="00103B9B"/>
    <w:rsid w:val="00103D8E"/>
    <w:rsid w:val="00104424"/>
    <w:rsid w:val="0010445A"/>
    <w:rsid w:val="00104732"/>
    <w:rsid w:val="001047CE"/>
    <w:rsid w:val="00104998"/>
    <w:rsid w:val="00104AFF"/>
    <w:rsid w:val="00104D1F"/>
    <w:rsid w:val="00104F40"/>
    <w:rsid w:val="00104FDB"/>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E10"/>
    <w:rsid w:val="00106F90"/>
    <w:rsid w:val="00106FB6"/>
    <w:rsid w:val="0010724B"/>
    <w:rsid w:val="00107257"/>
    <w:rsid w:val="00107418"/>
    <w:rsid w:val="00107458"/>
    <w:rsid w:val="00107473"/>
    <w:rsid w:val="00107503"/>
    <w:rsid w:val="001076CB"/>
    <w:rsid w:val="00107A9D"/>
    <w:rsid w:val="00107CCA"/>
    <w:rsid w:val="00107CCB"/>
    <w:rsid w:val="00107EB8"/>
    <w:rsid w:val="00107EDC"/>
    <w:rsid w:val="00107F9D"/>
    <w:rsid w:val="001102E3"/>
    <w:rsid w:val="001108C2"/>
    <w:rsid w:val="00110A46"/>
    <w:rsid w:val="00110A65"/>
    <w:rsid w:val="00110F08"/>
    <w:rsid w:val="001110BC"/>
    <w:rsid w:val="00111332"/>
    <w:rsid w:val="00111657"/>
    <w:rsid w:val="00111D49"/>
    <w:rsid w:val="00111FF7"/>
    <w:rsid w:val="00112231"/>
    <w:rsid w:val="00112252"/>
    <w:rsid w:val="00112805"/>
    <w:rsid w:val="00112A0B"/>
    <w:rsid w:val="00112C7F"/>
    <w:rsid w:val="0011315A"/>
    <w:rsid w:val="0011344E"/>
    <w:rsid w:val="0011361E"/>
    <w:rsid w:val="0011380B"/>
    <w:rsid w:val="00113B61"/>
    <w:rsid w:val="00113BA2"/>
    <w:rsid w:val="00113FD5"/>
    <w:rsid w:val="00114083"/>
    <w:rsid w:val="00114094"/>
    <w:rsid w:val="001140C9"/>
    <w:rsid w:val="001142D0"/>
    <w:rsid w:val="00114516"/>
    <w:rsid w:val="0011467B"/>
    <w:rsid w:val="00114799"/>
    <w:rsid w:val="0011484E"/>
    <w:rsid w:val="00114916"/>
    <w:rsid w:val="00114AA1"/>
    <w:rsid w:val="00114B62"/>
    <w:rsid w:val="00114DFB"/>
    <w:rsid w:val="001151FB"/>
    <w:rsid w:val="00115697"/>
    <w:rsid w:val="0011571E"/>
    <w:rsid w:val="001157D8"/>
    <w:rsid w:val="00115882"/>
    <w:rsid w:val="001158F2"/>
    <w:rsid w:val="00115B8C"/>
    <w:rsid w:val="00115E0C"/>
    <w:rsid w:val="00115EB5"/>
    <w:rsid w:val="00115EC0"/>
    <w:rsid w:val="001161F9"/>
    <w:rsid w:val="0011620E"/>
    <w:rsid w:val="001164B3"/>
    <w:rsid w:val="001164C7"/>
    <w:rsid w:val="00116686"/>
    <w:rsid w:val="00116781"/>
    <w:rsid w:val="001173FE"/>
    <w:rsid w:val="001176F3"/>
    <w:rsid w:val="00117803"/>
    <w:rsid w:val="001179FB"/>
    <w:rsid w:val="00117BB4"/>
    <w:rsid w:val="00117CA6"/>
    <w:rsid w:val="001200BB"/>
    <w:rsid w:val="00120402"/>
    <w:rsid w:val="00120828"/>
    <w:rsid w:val="001208C3"/>
    <w:rsid w:val="0012092D"/>
    <w:rsid w:val="001210AC"/>
    <w:rsid w:val="00121108"/>
    <w:rsid w:val="0012121D"/>
    <w:rsid w:val="00121475"/>
    <w:rsid w:val="001215BA"/>
    <w:rsid w:val="00121A7C"/>
    <w:rsid w:val="00121C5F"/>
    <w:rsid w:val="00121D6F"/>
    <w:rsid w:val="00121E8D"/>
    <w:rsid w:val="00121F27"/>
    <w:rsid w:val="00121FC5"/>
    <w:rsid w:val="00122174"/>
    <w:rsid w:val="0012222F"/>
    <w:rsid w:val="00122442"/>
    <w:rsid w:val="0012248F"/>
    <w:rsid w:val="001224A8"/>
    <w:rsid w:val="001229B1"/>
    <w:rsid w:val="00122BA2"/>
    <w:rsid w:val="00122FC4"/>
    <w:rsid w:val="00123290"/>
    <w:rsid w:val="001232C2"/>
    <w:rsid w:val="00123315"/>
    <w:rsid w:val="0012385A"/>
    <w:rsid w:val="00123B3F"/>
    <w:rsid w:val="00123CA9"/>
    <w:rsid w:val="001244E2"/>
    <w:rsid w:val="00124D32"/>
    <w:rsid w:val="00125283"/>
    <w:rsid w:val="00125735"/>
    <w:rsid w:val="00125825"/>
    <w:rsid w:val="00125846"/>
    <w:rsid w:val="00125A53"/>
    <w:rsid w:val="00125DC2"/>
    <w:rsid w:val="00125E42"/>
    <w:rsid w:val="00125ED6"/>
    <w:rsid w:val="0012637F"/>
    <w:rsid w:val="00126632"/>
    <w:rsid w:val="001266E9"/>
    <w:rsid w:val="0012679D"/>
    <w:rsid w:val="00126850"/>
    <w:rsid w:val="0012694F"/>
    <w:rsid w:val="001269AC"/>
    <w:rsid w:val="00126A4C"/>
    <w:rsid w:val="00126A67"/>
    <w:rsid w:val="00126D03"/>
    <w:rsid w:val="00126E7B"/>
    <w:rsid w:val="00126F1D"/>
    <w:rsid w:val="00126FA4"/>
    <w:rsid w:val="0012769C"/>
    <w:rsid w:val="001277EE"/>
    <w:rsid w:val="00127B08"/>
    <w:rsid w:val="00127CA7"/>
    <w:rsid w:val="00127F72"/>
    <w:rsid w:val="00130149"/>
    <w:rsid w:val="00130154"/>
    <w:rsid w:val="0013027A"/>
    <w:rsid w:val="00130672"/>
    <w:rsid w:val="00130763"/>
    <w:rsid w:val="00130A76"/>
    <w:rsid w:val="00130AE3"/>
    <w:rsid w:val="00130B9E"/>
    <w:rsid w:val="00130ED8"/>
    <w:rsid w:val="00131417"/>
    <w:rsid w:val="001314BC"/>
    <w:rsid w:val="001317A8"/>
    <w:rsid w:val="00132028"/>
    <w:rsid w:val="001328CE"/>
    <w:rsid w:val="00132CB9"/>
    <w:rsid w:val="00132CF2"/>
    <w:rsid w:val="00132DE6"/>
    <w:rsid w:val="00132EFE"/>
    <w:rsid w:val="00132FFA"/>
    <w:rsid w:val="00133029"/>
    <w:rsid w:val="0013302E"/>
    <w:rsid w:val="001333A7"/>
    <w:rsid w:val="001334F3"/>
    <w:rsid w:val="001337D5"/>
    <w:rsid w:val="0013383F"/>
    <w:rsid w:val="00133AD4"/>
    <w:rsid w:val="00133BD7"/>
    <w:rsid w:val="00133BE2"/>
    <w:rsid w:val="00133C7C"/>
    <w:rsid w:val="00133E79"/>
    <w:rsid w:val="00133FC3"/>
    <w:rsid w:val="00134096"/>
    <w:rsid w:val="001341CD"/>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D66"/>
    <w:rsid w:val="00135DAF"/>
    <w:rsid w:val="001361C4"/>
    <w:rsid w:val="00136256"/>
    <w:rsid w:val="001362DF"/>
    <w:rsid w:val="001363C2"/>
    <w:rsid w:val="001364A6"/>
    <w:rsid w:val="001365B7"/>
    <w:rsid w:val="001366BF"/>
    <w:rsid w:val="00136964"/>
    <w:rsid w:val="00136EEC"/>
    <w:rsid w:val="001370BA"/>
    <w:rsid w:val="0013717D"/>
    <w:rsid w:val="001372CF"/>
    <w:rsid w:val="00137BA4"/>
    <w:rsid w:val="00137D64"/>
    <w:rsid w:val="00137F3D"/>
    <w:rsid w:val="0014020C"/>
    <w:rsid w:val="0014027D"/>
    <w:rsid w:val="001402BE"/>
    <w:rsid w:val="00140502"/>
    <w:rsid w:val="001405B8"/>
    <w:rsid w:val="001405BF"/>
    <w:rsid w:val="00140703"/>
    <w:rsid w:val="00140BB5"/>
    <w:rsid w:val="00140C3A"/>
    <w:rsid w:val="00140E48"/>
    <w:rsid w:val="00140EE6"/>
    <w:rsid w:val="00141055"/>
    <w:rsid w:val="001410E5"/>
    <w:rsid w:val="0014128D"/>
    <w:rsid w:val="001414A3"/>
    <w:rsid w:val="001414C6"/>
    <w:rsid w:val="0014185E"/>
    <w:rsid w:val="001418BB"/>
    <w:rsid w:val="00141C0A"/>
    <w:rsid w:val="00141DB1"/>
    <w:rsid w:val="00141E88"/>
    <w:rsid w:val="0014212D"/>
    <w:rsid w:val="00142462"/>
    <w:rsid w:val="00142521"/>
    <w:rsid w:val="0014298A"/>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A2A"/>
    <w:rsid w:val="00144B0A"/>
    <w:rsid w:val="00144B60"/>
    <w:rsid w:val="00144C63"/>
    <w:rsid w:val="00144DFA"/>
    <w:rsid w:val="00144E32"/>
    <w:rsid w:val="00144F42"/>
    <w:rsid w:val="0014500E"/>
    <w:rsid w:val="0014507D"/>
    <w:rsid w:val="001457E9"/>
    <w:rsid w:val="0014589F"/>
    <w:rsid w:val="00145AF7"/>
    <w:rsid w:val="00145D58"/>
    <w:rsid w:val="00145EB4"/>
    <w:rsid w:val="00145F05"/>
    <w:rsid w:val="00145FF7"/>
    <w:rsid w:val="0014600F"/>
    <w:rsid w:val="00146043"/>
    <w:rsid w:val="00146494"/>
    <w:rsid w:val="001464DF"/>
    <w:rsid w:val="00146669"/>
    <w:rsid w:val="00146741"/>
    <w:rsid w:val="001467E2"/>
    <w:rsid w:val="001468B7"/>
    <w:rsid w:val="00146A1A"/>
    <w:rsid w:val="00146AC0"/>
    <w:rsid w:val="00146D15"/>
    <w:rsid w:val="00146D43"/>
    <w:rsid w:val="00146DA8"/>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635"/>
    <w:rsid w:val="00150C68"/>
    <w:rsid w:val="00150CC6"/>
    <w:rsid w:val="00150F34"/>
    <w:rsid w:val="0015118B"/>
    <w:rsid w:val="001512FD"/>
    <w:rsid w:val="001514C0"/>
    <w:rsid w:val="001517FB"/>
    <w:rsid w:val="00151B5F"/>
    <w:rsid w:val="00151BF7"/>
    <w:rsid w:val="001522D8"/>
    <w:rsid w:val="00152440"/>
    <w:rsid w:val="00152605"/>
    <w:rsid w:val="001526F3"/>
    <w:rsid w:val="001527D8"/>
    <w:rsid w:val="00152947"/>
    <w:rsid w:val="00152B5F"/>
    <w:rsid w:val="00152C1A"/>
    <w:rsid w:val="00152D12"/>
    <w:rsid w:val="00152E80"/>
    <w:rsid w:val="00153115"/>
    <w:rsid w:val="001532B3"/>
    <w:rsid w:val="00153374"/>
    <w:rsid w:val="0015342E"/>
    <w:rsid w:val="00153CDC"/>
    <w:rsid w:val="00153D66"/>
    <w:rsid w:val="00153DC3"/>
    <w:rsid w:val="0015401D"/>
    <w:rsid w:val="00154229"/>
    <w:rsid w:val="001544B6"/>
    <w:rsid w:val="001545FB"/>
    <w:rsid w:val="00154665"/>
    <w:rsid w:val="001548A0"/>
    <w:rsid w:val="00154A97"/>
    <w:rsid w:val="00154C6B"/>
    <w:rsid w:val="00154C7F"/>
    <w:rsid w:val="00154CCD"/>
    <w:rsid w:val="00154EE8"/>
    <w:rsid w:val="00155178"/>
    <w:rsid w:val="00155369"/>
    <w:rsid w:val="001553B2"/>
    <w:rsid w:val="001555DF"/>
    <w:rsid w:val="001557F6"/>
    <w:rsid w:val="00155823"/>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397"/>
    <w:rsid w:val="00160729"/>
    <w:rsid w:val="001608C5"/>
    <w:rsid w:val="00160D48"/>
    <w:rsid w:val="00160E00"/>
    <w:rsid w:val="00160F9D"/>
    <w:rsid w:val="0016115B"/>
    <w:rsid w:val="00161575"/>
    <w:rsid w:val="00161A3E"/>
    <w:rsid w:val="00161C10"/>
    <w:rsid w:val="00161CBE"/>
    <w:rsid w:val="00161EB4"/>
    <w:rsid w:val="00161F7C"/>
    <w:rsid w:val="001620BD"/>
    <w:rsid w:val="0016218E"/>
    <w:rsid w:val="001623AA"/>
    <w:rsid w:val="0016281D"/>
    <w:rsid w:val="00162829"/>
    <w:rsid w:val="001628CB"/>
    <w:rsid w:val="001629DD"/>
    <w:rsid w:val="00162AAA"/>
    <w:rsid w:val="00162B37"/>
    <w:rsid w:val="00162F2E"/>
    <w:rsid w:val="00163323"/>
    <w:rsid w:val="00163639"/>
    <w:rsid w:val="0016397E"/>
    <w:rsid w:val="00163A8E"/>
    <w:rsid w:val="00163B7C"/>
    <w:rsid w:val="00163CDC"/>
    <w:rsid w:val="0016439E"/>
    <w:rsid w:val="00164633"/>
    <w:rsid w:val="00164F99"/>
    <w:rsid w:val="001652BA"/>
    <w:rsid w:val="001652C3"/>
    <w:rsid w:val="0016539B"/>
    <w:rsid w:val="00165508"/>
    <w:rsid w:val="001657BA"/>
    <w:rsid w:val="00165D5C"/>
    <w:rsid w:val="00165DEF"/>
    <w:rsid w:val="0016613E"/>
    <w:rsid w:val="001661CA"/>
    <w:rsid w:val="00166638"/>
    <w:rsid w:val="001667C5"/>
    <w:rsid w:val="00166F6D"/>
    <w:rsid w:val="00167262"/>
    <w:rsid w:val="0016766C"/>
    <w:rsid w:val="00167A27"/>
    <w:rsid w:val="00167A45"/>
    <w:rsid w:val="00167E4D"/>
    <w:rsid w:val="00170146"/>
    <w:rsid w:val="00170465"/>
    <w:rsid w:val="001705BF"/>
    <w:rsid w:val="00170629"/>
    <w:rsid w:val="00170AA4"/>
    <w:rsid w:val="00170E8E"/>
    <w:rsid w:val="00170ED1"/>
    <w:rsid w:val="00170F30"/>
    <w:rsid w:val="00171819"/>
    <w:rsid w:val="00171C39"/>
    <w:rsid w:val="00171FB9"/>
    <w:rsid w:val="0017247A"/>
    <w:rsid w:val="001724AA"/>
    <w:rsid w:val="00172805"/>
    <w:rsid w:val="001728AC"/>
    <w:rsid w:val="00172B3C"/>
    <w:rsid w:val="00172BC1"/>
    <w:rsid w:val="00172FB2"/>
    <w:rsid w:val="00172FD7"/>
    <w:rsid w:val="001730F3"/>
    <w:rsid w:val="00173225"/>
    <w:rsid w:val="0017340B"/>
    <w:rsid w:val="001737E0"/>
    <w:rsid w:val="0017385F"/>
    <w:rsid w:val="00173B34"/>
    <w:rsid w:val="00173BB4"/>
    <w:rsid w:val="00173BE8"/>
    <w:rsid w:val="00173E61"/>
    <w:rsid w:val="00174161"/>
    <w:rsid w:val="001742E8"/>
    <w:rsid w:val="001744F5"/>
    <w:rsid w:val="00174A75"/>
    <w:rsid w:val="00174AE8"/>
    <w:rsid w:val="00174B06"/>
    <w:rsid w:val="00174CE7"/>
    <w:rsid w:val="00174D7B"/>
    <w:rsid w:val="00174F80"/>
    <w:rsid w:val="00174FCD"/>
    <w:rsid w:val="00175053"/>
    <w:rsid w:val="00175282"/>
    <w:rsid w:val="001752AF"/>
    <w:rsid w:val="00175309"/>
    <w:rsid w:val="001754F6"/>
    <w:rsid w:val="0017595E"/>
    <w:rsid w:val="00175D43"/>
    <w:rsid w:val="001764C4"/>
    <w:rsid w:val="001765E4"/>
    <w:rsid w:val="0017662E"/>
    <w:rsid w:val="0017667D"/>
    <w:rsid w:val="001766C2"/>
    <w:rsid w:val="00176894"/>
    <w:rsid w:val="00177053"/>
    <w:rsid w:val="00177348"/>
    <w:rsid w:val="001773E0"/>
    <w:rsid w:val="00177B31"/>
    <w:rsid w:val="00177CE2"/>
    <w:rsid w:val="00177E85"/>
    <w:rsid w:val="00180034"/>
    <w:rsid w:val="00180370"/>
    <w:rsid w:val="00180550"/>
    <w:rsid w:val="0018067B"/>
    <w:rsid w:val="00180B0F"/>
    <w:rsid w:val="00180B81"/>
    <w:rsid w:val="00180C21"/>
    <w:rsid w:val="0018154A"/>
    <w:rsid w:val="001816C8"/>
    <w:rsid w:val="00181ACE"/>
    <w:rsid w:val="00181EA5"/>
    <w:rsid w:val="001824AF"/>
    <w:rsid w:val="00182688"/>
    <w:rsid w:val="00182935"/>
    <w:rsid w:val="001829E4"/>
    <w:rsid w:val="00182D74"/>
    <w:rsid w:val="00182DFA"/>
    <w:rsid w:val="00183098"/>
    <w:rsid w:val="001831E0"/>
    <w:rsid w:val="0018327D"/>
    <w:rsid w:val="001833D0"/>
    <w:rsid w:val="00183787"/>
    <w:rsid w:val="0018389B"/>
    <w:rsid w:val="0018389F"/>
    <w:rsid w:val="00183A2B"/>
    <w:rsid w:val="00183AD4"/>
    <w:rsid w:val="00183E1C"/>
    <w:rsid w:val="00184116"/>
    <w:rsid w:val="001842E2"/>
    <w:rsid w:val="00184387"/>
    <w:rsid w:val="00184A12"/>
    <w:rsid w:val="00184CDA"/>
    <w:rsid w:val="00184DB1"/>
    <w:rsid w:val="001852B3"/>
    <w:rsid w:val="00185556"/>
    <w:rsid w:val="001855C9"/>
    <w:rsid w:val="00185697"/>
    <w:rsid w:val="00185A3E"/>
    <w:rsid w:val="00185E42"/>
    <w:rsid w:val="00185EEA"/>
    <w:rsid w:val="00186097"/>
    <w:rsid w:val="001861DD"/>
    <w:rsid w:val="00186307"/>
    <w:rsid w:val="001863B3"/>
    <w:rsid w:val="001868FF"/>
    <w:rsid w:val="00186EB9"/>
    <w:rsid w:val="00186F13"/>
    <w:rsid w:val="001871FB"/>
    <w:rsid w:val="0018729A"/>
    <w:rsid w:val="00187310"/>
    <w:rsid w:val="0018735C"/>
    <w:rsid w:val="0018764E"/>
    <w:rsid w:val="001878C1"/>
    <w:rsid w:val="00187A71"/>
    <w:rsid w:val="00187CEA"/>
    <w:rsid w:val="00187DEA"/>
    <w:rsid w:val="00187E3A"/>
    <w:rsid w:val="00190274"/>
    <w:rsid w:val="001903DB"/>
    <w:rsid w:val="0019067E"/>
    <w:rsid w:val="0019074C"/>
    <w:rsid w:val="00190B0D"/>
    <w:rsid w:val="00190EA4"/>
    <w:rsid w:val="00190EAF"/>
    <w:rsid w:val="0019122B"/>
    <w:rsid w:val="0019143A"/>
    <w:rsid w:val="0019158B"/>
    <w:rsid w:val="00191684"/>
    <w:rsid w:val="00191A4B"/>
    <w:rsid w:val="00191B6C"/>
    <w:rsid w:val="00192380"/>
    <w:rsid w:val="00192C41"/>
    <w:rsid w:val="001932A3"/>
    <w:rsid w:val="0019332B"/>
    <w:rsid w:val="0019333D"/>
    <w:rsid w:val="0019342A"/>
    <w:rsid w:val="0019364E"/>
    <w:rsid w:val="001936B4"/>
    <w:rsid w:val="001936BB"/>
    <w:rsid w:val="001938BC"/>
    <w:rsid w:val="00193949"/>
    <w:rsid w:val="00193B37"/>
    <w:rsid w:val="00193F45"/>
    <w:rsid w:val="00193FCA"/>
    <w:rsid w:val="00194077"/>
    <w:rsid w:val="001940D3"/>
    <w:rsid w:val="001941B8"/>
    <w:rsid w:val="0019451F"/>
    <w:rsid w:val="001948D6"/>
    <w:rsid w:val="0019492D"/>
    <w:rsid w:val="00194B52"/>
    <w:rsid w:val="00194DE3"/>
    <w:rsid w:val="00194E7D"/>
    <w:rsid w:val="00194EFC"/>
    <w:rsid w:val="00194F4B"/>
    <w:rsid w:val="00194FA6"/>
    <w:rsid w:val="00194FB0"/>
    <w:rsid w:val="001950EB"/>
    <w:rsid w:val="00195476"/>
    <w:rsid w:val="001955FA"/>
    <w:rsid w:val="00195610"/>
    <w:rsid w:val="00195CF4"/>
    <w:rsid w:val="00195D91"/>
    <w:rsid w:val="00195EFA"/>
    <w:rsid w:val="00196013"/>
    <w:rsid w:val="0019638F"/>
    <w:rsid w:val="00196726"/>
    <w:rsid w:val="0019681E"/>
    <w:rsid w:val="00196A52"/>
    <w:rsid w:val="00196B68"/>
    <w:rsid w:val="00196DB6"/>
    <w:rsid w:val="00196F65"/>
    <w:rsid w:val="00196FCE"/>
    <w:rsid w:val="0019723B"/>
    <w:rsid w:val="00197271"/>
    <w:rsid w:val="001974CF"/>
    <w:rsid w:val="00197557"/>
    <w:rsid w:val="0019757C"/>
    <w:rsid w:val="001975E8"/>
    <w:rsid w:val="001976C2"/>
    <w:rsid w:val="001976C6"/>
    <w:rsid w:val="00197C73"/>
    <w:rsid w:val="00197D11"/>
    <w:rsid w:val="00197E52"/>
    <w:rsid w:val="001A0056"/>
    <w:rsid w:val="001A00BE"/>
    <w:rsid w:val="001A0272"/>
    <w:rsid w:val="001A02BB"/>
    <w:rsid w:val="001A036E"/>
    <w:rsid w:val="001A04C1"/>
    <w:rsid w:val="001A04D6"/>
    <w:rsid w:val="001A075A"/>
    <w:rsid w:val="001A076B"/>
    <w:rsid w:val="001A0919"/>
    <w:rsid w:val="001A0BF7"/>
    <w:rsid w:val="001A0E58"/>
    <w:rsid w:val="001A0FA8"/>
    <w:rsid w:val="001A1159"/>
    <w:rsid w:val="001A11F1"/>
    <w:rsid w:val="001A12C6"/>
    <w:rsid w:val="001A1440"/>
    <w:rsid w:val="001A16F7"/>
    <w:rsid w:val="001A1724"/>
    <w:rsid w:val="001A17AB"/>
    <w:rsid w:val="001A180C"/>
    <w:rsid w:val="001A1818"/>
    <w:rsid w:val="001A184F"/>
    <w:rsid w:val="001A1852"/>
    <w:rsid w:val="001A1AC9"/>
    <w:rsid w:val="001A1B89"/>
    <w:rsid w:val="001A1C6E"/>
    <w:rsid w:val="001A1D97"/>
    <w:rsid w:val="001A1F22"/>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72C"/>
    <w:rsid w:val="001A48F5"/>
    <w:rsid w:val="001A4E47"/>
    <w:rsid w:val="001A4F14"/>
    <w:rsid w:val="001A4F38"/>
    <w:rsid w:val="001A5004"/>
    <w:rsid w:val="001A5317"/>
    <w:rsid w:val="001A544B"/>
    <w:rsid w:val="001A545F"/>
    <w:rsid w:val="001A54C8"/>
    <w:rsid w:val="001A568F"/>
    <w:rsid w:val="001A5865"/>
    <w:rsid w:val="001A5BAF"/>
    <w:rsid w:val="001A5E05"/>
    <w:rsid w:val="001A5F4A"/>
    <w:rsid w:val="001A5F6A"/>
    <w:rsid w:val="001A5FD0"/>
    <w:rsid w:val="001A677F"/>
    <w:rsid w:val="001A69F7"/>
    <w:rsid w:val="001A6CFE"/>
    <w:rsid w:val="001A6D19"/>
    <w:rsid w:val="001A6F26"/>
    <w:rsid w:val="001A701C"/>
    <w:rsid w:val="001A71D1"/>
    <w:rsid w:val="001A765C"/>
    <w:rsid w:val="001A76F8"/>
    <w:rsid w:val="001A77B5"/>
    <w:rsid w:val="001A7877"/>
    <w:rsid w:val="001A79A6"/>
    <w:rsid w:val="001A7DE5"/>
    <w:rsid w:val="001A7F19"/>
    <w:rsid w:val="001B03C3"/>
    <w:rsid w:val="001B0414"/>
    <w:rsid w:val="001B057A"/>
    <w:rsid w:val="001B065D"/>
    <w:rsid w:val="001B06E8"/>
    <w:rsid w:val="001B06FF"/>
    <w:rsid w:val="001B094E"/>
    <w:rsid w:val="001B136B"/>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33C5"/>
    <w:rsid w:val="001B347A"/>
    <w:rsid w:val="001B36D7"/>
    <w:rsid w:val="001B3C37"/>
    <w:rsid w:val="001B3D3A"/>
    <w:rsid w:val="001B4017"/>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CE"/>
    <w:rsid w:val="001B582E"/>
    <w:rsid w:val="001B5898"/>
    <w:rsid w:val="001B60BF"/>
    <w:rsid w:val="001B63E7"/>
    <w:rsid w:val="001B641D"/>
    <w:rsid w:val="001B6502"/>
    <w:rsid w:val="001B653C"/>
    <w:rsid w:val="001B6566"/>
    <w:rsid w:val="001B6C64"/>
    <w:rsid w:val="001B6E5E"/>
    <w:rsid w:val="001B70B4"/>
    <w:rsid w:val="001B77A1"/>
    <w:rsid w:val="001B7D1C"/>
    <w:rsid w:val="001B7D66"/>
    <w:rsid w:val="001B7E6E"/>
    <w:rsid w:val="001C04B2"/>
    <w:rsid w:val="001C050A"/>
    <w:rsid w:val="001C06B0"/>
    <w:rsid w:val="001C06DD"/>
    <w:rsid w:val="001C077A"/>
    <w:rsid w:val="001C07E7"/>
    <w:rsid w:val="001C0B07"/>
    <w:rsid w:val="001C0CEC"/>
    <w:rsid w:val="001C0D9B"/>
    <w:rsid w:val="001C0EA8"/>
    <w:rsid w:val="001C0EEB"/>
    <w:rsid w:val="001C0F1F"/>
    <w:rsid w:val="001C11F6"/>
    <w:rsid w:val="001C1436"/>
    <w:rsid w:val="001C148A"/>
    <w:rsid w:val="001C14CE"/>
    <w:rsid w:val="001C14FA"/>
    <w:rsid w:val="001C154F"/>
    <w:rsid w:val="001C165E"/>
    <w:rsid w:val="001C175E"/>
    <w:rsid w:val="001C177A"/>
    <w:rsid w:val="001C1955"/>
    <w:rsid w:val="001C1EA4"/>
    <w:rsid w:val="001C202D"/>
    <w:rsid w:val="001C20CA"/>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A24"/>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E08"/>
    <w:rsid w:val="001C6E1D"/>
    <w:rsid w:val="001C703C"/>
    <w:rsid w:val="001C7114"/>
    <w:rsid w:val="001C7121"/>
    <w:rsid w:val="001C71CA"/>
    <w:rsid w:val="001C734B"/>
    <w:rsid w:val="001C79DB"/>
    <w:rsid w:val="001C7A29"/>
    <w:rsid w:val="001C7D5C"/>
    <w:rsid w:val="001C7D80"/>
    <w:rsid w:val="001C7FBC"/>
    <w:rsid w:val="001D0733"/>
    <w:rsid w:val="001D0844"/>
    <w:rsid w:val="001D0F46"/>
    <w:rsid w:val="001D1674"/>
    <w:rsid w:val="001D1702"/>
    <w:rsid w:val="001D1BA0"/>
    <w:rsid w:val="001D1F40"/>
    <w:rsid w:val="001D2217"/>
    <w:rsid w:val="001D22E0"/>
    <w:rsid w:val="001D26D6"/>
    <w:rsid w:val="001D2C88"/>
    <w:rsid w:val="001D2D2B"/>
    <w:rsid w:val="001D2E5A"/>
    <w:rsid w:val="001D2E64"/>
    <w:rsid w:val="001D3419"/>
    <w:rsid w:val="001D3557"/>
    <w:rsid w:val="001D36CB"/>
    <w:rsid w:val="001D3950"/>
    <w:rsid w:val="001D3A6E"/>
    <w:rsid w:val="001D3B6E"/>
    <w:rsid w:val="001D3D05"/>
    <w:rsid w:val="001D3EF8"/>
    <w:rsid w:val="001D430B"/>
    <w:rsid w:val="001D4320"/>
    <w:rsid w:val="001D4406"/>
    <w:rsid w:val="001D444A"/>
    <w:rsid w:val="001D465E"/>
    <w:rsid w:val="001D46B7"/>
    <w:rsid w:val="001D475A"/>
    <w:rsid w:val="001D48DA"/>
    <w:rsid w:val="001D50A1"/>
    <w:rsid w:val="001D52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FB"/>
    <w:rsid w:val="001D756F"/>
    <w:rsid w:val="001D75BD"/>
    <w:rsid w:val="001D7700"/>
    <w:rsid w:val="001D7E92"/>
    <w:rsid w:val="001E0120"/>
    <w:rsid w:val="001E03B8"/>
    <w:rsid w:val="001E0663"/>
    <w:rsid w:val="001E0899"/>
    <w:rsid w:val="001E09E3"/>
    <w:rsid w:val="001E0BC9"/>
    <w:rsid w:val="001E0C39"/>
    <w:rsid w:val="001E0C3A"/>
    <w:rsid w:val="001E0E36"/>
    <w:rsid w:val="001E1782"/>
    <w:rsid w:val="001E19C6"/>
    <w:rsid w:val="001E1DCB"/>
    <w:rsid w:val="001E2063"/>
    <w:rsid w:val="001E22A1"/>
    <w:rsid w:val="001E244E"/>
    <w:rsid w:val="001E245C"/>
    <w:rsid w:val="001E2537"/>
    <w:rsid w:val="001E27CD"/>
    <w:rsid w:val="001E27E9"/>
    <w:rsid w:val="001E28F8"/>
    <w:rsid w:val="001E2A73"/>
    <w:rsid w:val="001E2B57"/>
    <w:rsid w:val="001E2DAD"/>
    <w:rsid w:val="001E2EDC"/>
    <w:rsid w:val="001E3805"/>
    <w:rsid w:val="001E384B"/>
    <w:rsid w:val="001E38D9"/>
    <w:rsid w:val="001E391B"/>
    <w:rsid w:val="001E3ECE"/>
    <w:rsid w:val="001E3F4F"/>
    <w:rsid w:val="001E40B0"/>
    <w:rsid w:val="001E41BD"/>
    <w:rsid w:val="001E42DF"/>
    <w:rsid w:val="001E4323"/>
    <w:rsid w:val="001E46A7"/>
    <w:rsid w:val="001E48EE"/>
    <w:rsid w:val="001E4B5C"/>
    <w:rsid w:val="001E4B84"/>
    <w:rsid w:val="001E4BDC"/>
    <w:rsid w:val="001E4CC2"/>
    <w:rsid w:val="001E4D91"/>
    <w:rsid w:val="001E50B4"/>
    <w:rsid w:val="001E511B"/>
    <w:rsid w:val="001E5121"/>
    <w:rsid w:val="001E528A"/>
    <w:rsid w:val="001E58EF"/>
    <w:rsid w:val="001E5A11"/>
    <w:rsid w:val="001E5A63"/>
    <w:rsid w:val="001E5AB6"/>
    <w:rsid w:val="001E603B"/>
    <w:rsid w:val="001E610B"/>
    <w:rsid w:val="001E615E"/>
    <w:rsid w:val="001E6358"/>
    <w:rsid w:val="001E6498"/>
    <w:rsid w:val="001E66DF"/>
    <w:rsid w:val="001E678D"/>
    <w:rsid w:val="001E6DD4"/>
    <w:rsid w:val="001E6DE6"/>
    <w:rsid w:val="001E7228"/>
    <w:rsid w:val="001E7247"/>
    <w:rsid w:val="001E78B8"/>
    <w:rsid w:val="001E79D4"/>
    <w:rsid w:val="001E79F9"/>
    <w:rsid w:val="001E7BB8"/>
    <w:rsid w:val="001E7C00"/>
    <w:rsid w:val="001E7F09"/>
    <w:rsid w:val="001F00F1"/>
    <w:rsid w:val="001F0281"/>
    <w:rsid w:val="001F0304"/>
    <w:rsid w:val="001F040B"/>
    <w:rsid w:val="001F0621"/>
    <w:rsid w:val="001F0680"/>
    <w:rsid w:val="001F0ADD"/>
    <w:rsid w:val="001F0D0F"/>
    <w:rsid w:val="001F0D67"/>
    <w:rsid w:val="001F0DD5"/>
    <w:rsid w:val="001F1121"/>
    <w:rsid w:val="001F11BA"/>
    <w:rsid w:val="001F1A5B"/>
    <w:rsid w:val="001F1D99"/>
    <w:rsid w:val="001F1ED0"/>
    <w:rsid w:val="001F2084"/>
    <w:rsid w:val="001F2131"/>
    <w:rsid w:val="001F21F9"/>
    <w:rsid w:val="001F22E6"/>
    <w:rsid w:val="001F22F4"/>
    <w:rsid w:val="001F2410"/>
    <w:rsid w:val="001F29B6"/>
    <w:rsid w:val="001F2B47"/>
    <w:rsid w:val="001F2BC0"/>
    <w:rsid w:val="001F2C84"/>
    <w:rsid w:val="001F2F0F"/>
    <w:rsid w:val="001F3116"/>
    <w:rsid w:val="001F3238"/>
    <w:rsid w:val="001F32E9"/>
    <w:rsid w:val="001F3466"/>
    <w:rsid w:val="001F3636"/>
    <w:rsid w:val="001F3960"/>
    <w:rsid w:val="001F3A3F"/>
    <w:rsid w:val="001F3B56"/>
    <w:rsid w:val="001F3BCC"/>
    <w:rsid w:val="001F3ED9"/>
    <w:rsid w:val="001F4079"/>
    <w:rsid w:val="001F4207"/>
    <w:rsid w:val="001F435D"/>
    <w:rsid w:val="001F45AD"/>
    <w:rsid w:val="001F462D"/>
    <w:rsid w:val="001F48D6"/>
    <w:rsid w:val="001F49C7"/>
    <w:rsid w:val="001F4BDF"/>
    <w:rsid w:val="001F4BE0"/>
    <w:rsid w:val="001F4FB2"/>
    <w:rsid w:val="001F5094"/>
    <w:rsid w:val="001F5297"/>
    <w:rsid w:val="001F53AE"/>
    <w:rsid w:val="001F5489"/>
    <w:rsid w:val="001F593A"/>
    <w:rsid w:val="001F5C53"/>
    <w:rsid w:val="001F5CC4"/>
    <w:rsid w:val="001F5E1A"/>
    <w:rsid w:val="001F5F44"/>
    <w:rsid w:val="001F5FFB"/>
    <w:rsid w:val="001F60D2"/>
    <w:rsid w:val="001F62FC"/>
    <w:rsid w:val="001F65AE"/>
    <w:rsid w:val="001F673D"/>
    <w:rsid w:val="001F68C7"/>
    <w:rsid w:val="001F699E"/>
    <w:rsid w:val="001F6DCE"/>
    <w:rsid w:val="001F701F"/>
    <w:rsid w:val="001F724B"/>
    <w:rsid w:val="001F74DE"/>
    <w:rsid w:val="001F759E"/>
    <w:rsid w:val="001F77DE"/>
    <w:rsid w:val="001F7BDF"/>
    <w:rsid w:val="001F7CA0"/>
    <w:rsid w:val="0020033E"/>
    <w:rsid w:val="002003C3"/>
    <w:rsid w:val="00200413"/>
    <w:rsid w:val="00200AA7"/>
    <w:rsid w:val="00200D3B"/>
    <w:rsid w:val="00200E09"/>
    <w:rsid w:val="00200EF5"/>
    <w:rsid w:val="002010DA"/>
    <w:rsid w:val="0020151F"/>
    <w:rsid w:val="002016FA"/>
    <w:rsid w:val="0020190B"/>
    <w:rsid w:val="00201C72"/>
    <w:rsid w:val="00201C83"/>
    <w:rsid w:val="00202119"/>
    <w:rsid w:val="0020217D"/>
    <w:rsid w:val="00202819"/>
    <w:rsid w:val="00202936"/>
    <w:rsid w:val="00203041"/>
    <w:rsid w:val="00203243"/>
    <w:rsid w:val="00203464"/>
    <w:rsid w:val="002039BF"/>
    <w:rsid w:val="00203A1D"/>
    <w:rsid w:val="00203A96"/>
    <w:rsid w:val="00203EC1"/>
    <w:rsid w:val="00204238"/>
    <w:rsid w:val="00204266"/>
    <w:rsid w:val="00204270"/>
    <w:rsid w:val="00204312"/>
    <w:rsid w:val="00204335"/>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7E6"/>
    <w:rsid w:val="0020682A"/>
    <w:rsid w:val="0020690A"/>
    <w:rsid w:val="00206A1C"/>
    <w:rsid w:val="00206A88"/>
    <w:rsid w:val="00206D12"/>
    <w:rsid w:val="00206DF3"/>
    <w:rsid w:val="00206EC6"/>
    <w:rsid w:val="00206F52"/>
    <w:rsid w:val="00207129"/>
    <w:rsid w:val="00207293"/>
    <w:rsid w:val="002076DF"/>
    <w:rsid w:val="0020777A"/>
    <w:rsid w:val="00207A6B"/>
    <w:rsid w:val="00207BF9"/>
    <w:rsid w:val="00207D05"/>
    <w:rsid w:val="00210327"/>
    <w:rsid w:val="0021035A"/>
    <w:rsid w:val="00210478"/>
    <w:rsid w:val="002104F4"/>
    <w:rsid w:val="00210575"/>
    <w:rsid w:val="00210A44"/>
    <w:rsid w:val="00210B23"/>
    <w:rsid w:val="00210C7C"/>
    <w:rsid w:val="00210F52"/>
    <w:rsid w:val="00211237"/>
    <w:rsid w:val="00211277"/>
    <w:rsid w:val="002112BD"/>
    <w:rsid w:val="0021143D"/>
    <w:rsid w:val="00211554"/>
    <w:rsid w:val="002118C9"/>
    <w:rsid w:val="00211B33"/>
    <w:rsid w:val="00211B9F"/>
    <w:rsid w:val="00211BF5"/>
    <w:rsid w:val="00211D06"/>
    <w:rsid w:val="00211D63"/>
    <w:rsid w:val="00211D64"/>
    <w:rsid w:val="00211F5B"/>
    <w:rsid w:val="00212396"/>
    <w:rsid w:val="00212428"/>
    <w:rsid w:val="00212976"/>
    <w:rsid w:val="002129CA"/>
    <w:rsid w:val="00212C17"/>
    <w:rsid w:val="00212D32"/>
    <w:rsid w:val="00212DBD"/>
    <w:rsid w:val="00212E72"/>
    <w:rsid w:val="00212F17"/>
    <w:rsid w:val="002131AC"/>
    <w:rsid w:val="00213336"/>
    <w:rsid w:val="002139D0"/>
    <w:rsid w:val="00213A41"/>
    <w:rsid w:val="00213EAC"/>
    <w:rsid w:val="00214007"/>
    <w:rsid w:val="00214034"/>
    <w:rsid w:val="00214080"/>
    <w:rsid w:val="00214290"/>
    <w:rsid w:val="00214493"/>
    <w:rsid w:val="002148F2"/>
    <w:rsid w:val="002149E1"/>
    <w:rsid w:val="002149FD"/>
    <w:rsid w:val="00214D95"/>
    <w:rsid w:val="002150D4"/>
    <w:rsid w:val="002155BF"/>
    <w:rsid w:val="00215815"/>
    <w:rsid w:val="0021583E"/>
    <w:rsid w:val="00215A76"/>
    <w:rsid w:val="00215B41"/>
    <w:rsid w:val="00215B68"/>
    <w:rsid w:val="00215E24"/>
    <w:rsid w:val="002160DC"/>
    <w:rsid w:val="00216148"/>
    <w:rsid w:val="00216450"/>
    <w:rsid w:val="0021648B"/>
    <w:rsid w:val="002164A5"/>
    <w:rsid w:val="002165EA"/>
    <w:rsid w:val="00216B01"/>
    <w:rsid w:val="00216DC1"/>
    <w:rsid w:val="0021716D"/>
    <w:rsid w:val="00217316"/>
    <w:rsid w:val="00217500"/>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DB"/>
    <w:rsid w:val="00220EA3"/>
    <w:rsid w:val="00221091"/>
    <w:rsid w:val="00221151"/>
    <w:rsid w:val="00221555"/>
    <w:rsid w:val="002216B7"/>
    <w:rsid w:val="0022183C"/>
    <w:rsid w:val="00221874"/>
    <w:rsid w:val="002218A0"/>
    <w:rsid w:val="0022193F"/>
    <w:rsid w:val="00221D79"/>
    <w:rsid w:val="00222242"/>
    <w:rsid w:val="002224C1"/>
    <w:rsid w:val="0022254A"/>
    <w:rsid w:val="00222EEF"/>
    <w:rsid w:val="00223071"/>
    <w:rsid w:val="002230C2"/>
    <w:rsid w:val="002230E9"/>
    <w:rsid w:val="002232DB"/>
    <w:rsid w:val="002234ED"/>
    <w:rsid w:val="00223538"/>
    <w:rsid w:val="0022357E"/>
    <w:rsid w:val="0022393D"/>
    <w:rsid w:val="002239D9"/>
    <w:rsid w:val="00224030"/>
    <w:rsid w:val="002240F8"/>
    <w:rsid w:val="00224118"/>
    <w:rsid w:val="0022418C"/>
    <w:rsid w:val="00224312"/>
    <w:rsid w:val="0022442C"/>
    <w:rsid w:val="00224702"/>
    <w:rsid w:val="0022476D"/>
    <w:rsid w:val="002247F0"/>
    <w:rsid w:val="0022498F"/>
    <w:rsid w:val="00224B55"/>
    <w:rsid w:val="00224C06"/>
    <w:rsid w:val="00224F37"/>
    <w:rsid w:val="00225383"/>
    <w:rsid w:val="00225395"/>
    <w:rsid w:val="002254EE"/>
    <w:rsid w:val="00225533"/>
    <w:rsid w:val="0022566C"/>
    <w:rsid w:val="002257A7"/>
    <w:rsid w:val="00225809"/>
    <w:rsid w:val="00225B86"/>
    <w:rsid w:val="00225BF7"/>
    <w:rsid w:val="00225CED"/>
    <w:rsid w:val="002268F8"/>
    <w:rsid w:val="00226A3B"/>
    <w:rsid w:val="00226E2D"/>
    <w:rsid w:val="002273B0"/>
    <w:rsid w:val="0022740B"/>
    <w:rsid w:val="00227438"/>
    <w:rsid w:val="00227C42"/>
    <w:rsid w:val="00227CFD"/>
    <w:rsid w:val="00227D14"/>
    <w:rsid w:val="00227D30"/>
    <w:rsid w:val="00227FA3"/>
    <w:rsid w:val="00227FDE"/>
    <w:rsid w:val="00227FE2"/>
    <w:rsid w:val="00230097"/>
    <w:rsid w:val="0023024D"/>
    <w:rsid w:val="00230496"/>
    <w:rsid w:val="002306A4"/>
    <w:rsid w:val="00230783"/>
    <w:rsid w:val="00230819"/>
    <w:rsid w:val="002308B5"/>
    <w:rsid w:val="0023091F"/>
    <w:rsid w:val="002309D4"/>
    <w:rsid w:val="002310DA"/>
    <w:rsid w:val="00231152"/>
    <w:rsid w:val="00231683"/>
    <w:rsid w:val="002316B1"/>
    <w:rsid w:val="002318BF"/>
    <w:rsid w:val="002318D1"/>
    <w:rsid w:val="00231AB3"/>
    <w:rsid w:val="00231ADC"/>
    <w:rsid w:val="0023252C"/>
    <w:rsid w:val="00232795"/>
    <w:rsid w:val="002328A6"/>
    <w:rsid w:val="00232A1F"/>
    <w:rsid w:val="00232C87"/>
    <w:rsid w:val="00232FBC"/>
    <w:rsid w:val="00233151"/>
    <w:rsid w:val="0023316E"/>
    <w:rsid w:val="0023330D"/>
    <w:rsid w:val="002333BD"/>
    <w:rsid w:val="00233512"/>
    <w:rsid w:val="002336AC"/>
    <w:rsid w:val="002337CD"/>
    <w:rsid w:val="00233896"/>
    <w:rsid w:val="00233B63"/>
    <w:rsid w:val="00233C88"/>
    <w:rsid w:val="00233E85"/>
    <w:rsid w:val="00233F22"/>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E9F"/>
    <w:rsid w:val="00235FFB"/>
    <w:rsid w:val="0023611C"/>
    <w:rsid w:val="002362AF"/>
    <w:rsid w:val="002362C7"/>
    <w:rsid w:val="00236328"/>
    <w:rsid w:val="0023645A"/>
    <w:rsid w:val="002364FC"/>
    <w:rsid w:val="0023670A"/>
    <w:rsid w:val="002367EF"/>
    <w:rsid w:val="00236943"/>
    <w:rsid w:val="002369F4"/>
    <w:rsid w:val="00236A77"/>
    <w:rsid w:val="00236D53"/>
    <w:rsid w:val="00237061"/>
    <w:rsid w:val="002370A0"/>
    <w:rsid w:val="00237173"/>
    <w:rsid w:val="0023719B"/>
    <w:rsid w:val="002372B6"/>
    <w:rsid w:val="00237318"/>
    <w:rsid w:val="00237754"/>
    <w:rsid w:val="00237801"/>
    <w:rsid w:val="00237823"/>
    <w:rsid w:val="00237AD6"/>
    <w:rsid w:val="00237B19"/>
    <w:rsid w:val="00237C2D"/>
    <w:rsid w:val="00237CFB"/>
    <w:rsid w:val="00237D0F"/>
    <w:rsid w:val="00237D37"/>
    <w:rsid w:val="00237DED"/>
    <w:rsid w:val="00237E36"/>
    <w:rsid w:val="00237F7F"/>
    <w:rsid w:val="00240074"/>
    <w:rsid w:val="00240208"/>
    <w:rsid w:val="002402C3"/>
    <w:rsid w:val="002403BE"/>
    <w:rsid w:val="002403E2"/>
    <w:rsid w:val="00240618"/>
    <w:rsid w:val="002406DC"/>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63C"/>
    <w:rsid w:val="00242747"/>
    <w:rsid w:val="00242B1A"/>
    <w:rsid w:val="002431B1"/>
    <w:rsid w:val="002433FE"/>
    <w:rsid w:val="002434A2"/>
    <w:rsid w:val="00243733"/>
    <w:rsid w:val="00243B66"/>
    <w:rsid w:val="00243BD9"/>
    <w:rsid w:val="00243EC1"/>
    <w:rsid w:val="0024408A"/>
    <w:rsid w:val="00244263"/>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B92"/>
    <w:rsid w:val="00245B99"/>
    <w:rsid w:val="00245CA2"/>
    <w:rsid w:val="002460AC"/>
    <w:rsid w:val="00246176"/>
    <w:rsid w:val="002463AF"/>
    <w:rsid w:val="002464D6"/>
    <w:rsid w:val="0024667D"/>
    <w:rsid w:val="002468A0"/>
    <w:rsid w:val="00246C43"/>
    <w:rsid w:val="00246E8D"/>
    <w:rsid w:val="00246EC1"/>
    <w:rsid w:val="00246ED1"/>
    <w:rsid w:val="00246FB2"/>
    <w:rsid w:val="0024726B"/>
    <w:rsid w:val="002476A9"/>
    <w:rsid w:val="002476DD"/>
    <w:rsid w:val="0024779A"/>
    <w:rsid w:val="00247939"/>
    <w:rsid w:val="00247956"/>
    <w:rsid w:val="00247B8E"/>
    <w:rsid w:val="00247BB4"/>
    <w:rsid w:val="002500FA"/>
    <w:rsid w:val="002504D4"/>
    <w:rsid w:val="0025061F"/>
    <w:rsid w:val="002508C5"/>
    <w:rsid w:val="0025099C"/>
    <w:rsid w:val="00250AD9"/>
    <w:rsid w:val="00250D71"/>
    <w:rsid w:val="00250DFC"/>
    <w:rsid w:val="00251518"/>
    <w:rsid w:val="002518F8"/>
    <w:rsid w:val="00251D6B"/>
    <w:rsid w:val="00251E97"/>
    <w:rsid w:val="002521FA"/>
    <w:rsid w:val="0025237E"/>
    <w:rsid w:val="002524C8"/>
    <w:rsid w:val="0025255F"/>
    <w:rsid w:val="00252666"/>
    <w:rsid w:val="00252794"/>
    <w:rsid w:val="00252A02"/>
    <w:rsid w:val="00252B6D"/>
    <w:rsid w:val="00252CCD"/>
    <w:rsid w:val="00252EB5"/>
    <w:rsid w:val="002530D3"/>
    <w:rsid w:val="002531FC"/>
    <w:rsid w:val="00253370"/>
    <w:rsid w:val="00253692"/>
    <w:rsid w:val="00253815"/>
    <w:rsid w:val="0025386C"/>
    <w:rsid w:val="00253A7C"/>
    <w:rsid w:val="00254060"/>
    <w:rsid w:val="0025439C"/>
    <w:rsid w:val="002544D3"/>
    <w:rsid w:val="00254518"/>
    <w:rsid w:val="0025458D"/>
    <w:rsid w:val="002545C1"/>
    <w:rsid w:val="00254676"/>
    <w:rsid w:val="00254A2F"/>
    <w:rsid w:val="00254AD1"/>
    <w:rsid w:val="0025509D"/>
    <w:rsid w:val="002552E3"/>
    <w:rsid w:val="002553E3"/>
    <w:rsid w:val="002557DB"/>
    <w:rsid w:val="00255812"/>
    <w:rsid w:val="002559F5"/>
    <w:rsid w:val="00255A6B"/>
    <w:rsid w:val="00255D0D"/>
    <w:rsid w:val="00255D44"/>
    <w:rsid w:val="00256245"/>
    <w:rsid w:val="0025647C"/>
    <w:rsid w:val="00256510"/>
    <w:rsid w:val="00257048"/>
    <w:rsid w:val="00257655"/>
    <w:rsid w:val="002578AD"/>
    <w:rsid w:val="00257AEA"/>
    <w:rsid w:val="00257D8D"/>
    <w:rsid w:val="00257E76"/>
    <w:rsid w:val="00257F4C"/>
    <w:rsid w:val="00257FEA"/>
    <w:rsid w:val="0026011C"/>
    <w:rsid w:val="0026011D"/>
    <w:rsid w:val="0026015D"/>
    <w:rsid w:val="0026049D"/>
    <w:rsid w:val="00260538"/>
    <w:rsid w:val="0026078E"/>
    <w:rsid w:val="00260AC8"/>
    <w:rsid w:val="00260B42"/>
    <w:rsid w:val="00260EE9"/>
    <w:rsid w:val="00261233"/>
    <w:rsid w:val="002612DC"/>
    <w:rsid w:val="00261563"/>
    <w:rsid w:val="002615D8"/>
    <w:rsid w:val="00261650"/>
    <w:rsid w:val="0026170D"/>
    <w:rsid w:val="00261720"/>
    <w:rsid w:val="002619AE"/>
    <w:rsid w:val="00261EF7"/>
    <w:rsid w:val="00262072"/>
    <w:rsid w:val="00262085"/>
    <w:rsid w:val="002621E9"/>
    <w:rsid w:val="00262334"/>
    <w:rsid w:val="00262814"/>
    <w:rsid w:val="00262A93"/>
    <w:rsid w:val="002631B0"/>
    <w:rsid w:val="0026328A"/>
    <w:rsid w:val="002633A2"/>
    <w:rsid w:val="002635DF"/>
    <w:rsid w:val="0026377C"/>
    <w:rsid w:val="00263B7D"/>
    <w:rsid w:val="00263C3E"/>
    <w:rsid w:val="00263C57"/>
    <w:rsid w:val="00263D24"/>
    <w:rsid w:val="00263D33"/>
    <w:rsid w:val="00263F16"/>
    <w:rsid w:val="00264039"/>
    <w:rsid w:val="00264474"/>
    <w:rsid w:val="0026468A"/>
    <w:rsid w:val="00264761"/>
    <w:rsid w:val="00264871"/>
    <w:rsid w:val="00264D0B"/>
    <w:rsid w:val="00264EFC"/>
    <w:rsid w:val="00264F24"/>
    <w:rsid w:val="002651A5"/>
    <w:rsid w:val="002653BB"/>
    <w:rsid w:val="002653F6"/>
    <w:rsid w:val="00265525"/>
    <w:rsid w:val="002655D6"/>
    <w:rsid w:val="002659AE"/>
    <w:rsid w:val="00265A9C"/>
    <w:rsid w:val="00265C0E"/>
    <w:rsid w:val="00265C65"/>
    <w:rsid w:val="00265E06"/>
    <w:rsid w:val="00266091"/>
    <w:rsid w:val="0026672D"/>
    <w:rsid w:val="002669EC"/>
    <w:rsid w:val="00266A2D"/>
    <w:rsid w:val="00266B37"/>
    <w:rsid w:val="00266CEC"/>
    <w:rsid w:val="00266E82"/>
    <w:rsid w:val="00266FBB"/>
    <w:rsid w:val="00267092"/>
    <w:rsid w:val="0026715E"/>
    <w:rsid w:val="002673A0"/>
    <w:rsid w:val="002674DA"/>
    <w:rsid w:val="002674E0"/>
    <w:rsid w:val="002677FA"/>
    <w:rsid w:val="00267968"/>
    <w:rsid w:val="00267973"/>
    <w:rsid w:val="00267B5D"/>
    <w:rsid w:val="00267B69"/>
    <w:rsid w:val="00267C45"/>
    <w:rsid w:val="002703B0"/>
    <w:rsid w:val="00270576"/>
    <w:rsid w:val="0027057F"/>
    <w:rsid w:val="002705E5"/>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8A0"/>
    <w:rsid w:val="002728FD"/>
    <w:rsid w:val="0027296C"/>
    <w:rsid w:val="002729FD"/>
    <w:rsid w:val="00272AA0"/>
    <w:rsid w:val="00272B9C"/>
    <w:rsid w:val="00272E45"/>
    <w:rsid w:val="002736F6"/>
    <w:rsid w:val="00273823"/>
    <w:rsid w:val="002739F7"/>
    <w:rsid w:val="00273C77"/>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CA2"/>
    <w:rsid w:val="00274D7F"/>
    <w:rsid w:val="00274F82"/>
    <w:rsid w:val="0027503E"/>
    <w:rsid w:val="00275318"/>
    <w:rsid w:val="0027539A"/>
    <w:rsid w:val="002753A2"/>
    <w:rsid w:val="00275422"/>
    <w:rsid w:val="002756AB"/>
    <w:rsid w:val="0027573E"/>
    <w:rsid w:val="00275743"/>
    <w:rsid w:val="00275777"/>
    <w:rsid w:val="0027595A"/>
    <w:rsid w:val="002759E2"/>
    <w:rsid w:val="00275AB7"/>
    <w:rsid w:val="00275BF7"/>
    <w:rsid w:val="00275FC9"/>
    <w:rsid w:val="002763D7"/>
    <w:rsid w:val="00276612"/>
    <w:rsid w:val="00276627"/>
    <w:rsid w:val="00276685"/>
    <w:rsid w:val="002766BD"/>
    <w:rsid w:val="00276A81"/>
    <w:rsid w:val="00276B68"/>
    <w:rsid w:val="00276DBA"/>
    <w:rsid w:val="00277007"/>
    <w:rsid w:val="00277459"/>
    <w:rsid w:val="00277692"/>
    <w:rsid w:val="002777E8"/>
    <w:rsid w:val="00277B96"/>
    <w:rsid w:val="00277DC7"/>
    <w:rsid w:val="0028008B"/>
    <w:rsid w:val="0028020E"/>
    <w:rsid w:val="002802A4"/>
    <w:rsid w:val="00280A22"/>
    <w:rsid w:val="00280CD5"/>
    <w:rsid w:val="00280D76"/>
    <w:rsid w:val="00280E5C"/>
    <w:rsid w:val="00280F8C"/>
    <w:rsid w:val="00280FAC"/>
    <w:rsid w:val="002810D8"/>
    <w:rsid w:val="00281328"/>
    <w:rsid w:val="002816A7"/>
    <w:rsid w:val="0028199A"/>
    <w:rsid w:val="00281B57"/>
    <w:rsid w:val="00281C40"/>
    <w:rsid w:val="00281CEF"/>
    <w:rsid w:val="00281E76"/>
    <w:rsid w:val="002820E9"/>
    <w:rsid w:val="00282135"/>
    <w:rsid w:val="0028215C"/>
    <w:rsid w:val="00282333"/>
    <w:rsid w:val="0028253D"/>
    <w:rsid w:val="00282712"/>
    <w:rsid w:val="00282726"/>
    <w:rsid w:val="0028279C"/>
    <w:rsid w:val="00282811"/>
    <w:rsid w:val="002828FA"/>
    <w:rsid w:val="00282978"/>
    <w:rsid w:val="00282A96"/>
    <w:rsid w:val="00282C6E"/>
    <w:rsid w:val="00283112"/>
    <w:rsid w:val="002837DA"/>
    <w:rsid w:val="0028380A"/>
    <w:rsid w:val="00283902"/>
    <w:rsid w:val="00283D34"/>
    <w:rsid w:val="00283D67"/>
    <w:rsid w:val="00284093"/>
    <w:rsid w:val="0028414A"/>
    <w:rsid w:val="002843A0"/>
    <w:rsid w:val="00284870"/>
    <w:rsid w:val="00284A94"/>
    <w:rsid w:val="00284CB3"/>
    <w:rsid w:val="00284D7E"/>
    <w:rsid w:val="00284E7F"/>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DA2"/>
    <w:rsid w:val="00287FE7"/>
    <w:rsid w:val="00290023"/>
    <w:rsid w:val="00290117"/>
    <w:rsid w:val="0029058C"/>
    <w:rsid w:val="002905AE"/>
    <w:rsid w:val="002906EA"/>
    <w:rsid w:val="00291150"/>
    <w:rsid w:val="002911DA"/>
    <w:rsid w:val="00291290"/>
    <w:rsid w:val="0029131E"/>
    <w:rsid w:val="002915F2"/>
    <w:rsid w:val="00291626"/>
    <w:rsid w:val="00291AED"/>
    <w:rsid w:val="00291B9C"/>
    <w:rsid w:val="00291DC1"/>
    <w:rsid w:val="0029232D"/>
    <w:rsid w:val="0029235C"/>
    <w:rsid w:val="00292622"/>
    <w:rsid w:val="00292640"/>
    <w:rsid w:val="002927F9"/>
    <w:rsid w:val="00292940"/>
    <w:rsid w:val="00292CA1"/>
    <w:rsid w:val="00292CD0"/>
    <w:rsid w:val="00292FA6"/>
    <w:rsid w:val="00292FB8"/>
    <w:rsid w:val="00292FF8"/>
    <w:rsid w:val="0029303B"/>
    <w:rsid w:val="002932D2"/>
    <w:rsid w:val="00293997"/>
    <w:rsid w:val="00293A5C"/>
    <w:rsid w:val="00293C38"/>
    <w:rsid w:val="00293CAD"/>
    <w:rsid w:val="00293D54"/>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648"/>
    <w:rsid w:val="00295831"/>
    <w:rsid w:val="0029589A"/>
    <w:rsid w:val="00295995"/>
    <w:rsid w:val="00295EC3"/>
    <w:rsid w:val="00296183"/>
    <w:rsid w:val="0029644C"/>
    <w:rsid w:val="002964D9"/>
    <w:rsid w:val="00296776"/>
    <w:rsid w:val="00296B67"/>
    <w:rsid w:val="00296C9C"/>
    <w:rsid w:val="00296D8F"/>
    <w:rsid w:val="00297201"/>
    <w:rsid w:val="00297214"/>
    <w:rsid w:val="0029731F"/>
    <w:rsid w:val="0029737E"/>
    <w:rsid w:val="0029773E"/>
    <w:rsid w:val="002977F2"/>
    <w:rsid w:val="002977FF"/>
    <w:rsid w:val="002978EA"/>
    <w:rsid w:val="00297D19"/>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7A2"/>
    <w:rsid w:val="002A1BC4"/>
    <w:rsid w:val="002A1C59"/>
    <w:rsid w:val="002A1DA2"/>
    <w:rsid w:val="002A2030"/>
    <w:rsid w:val="002A2045"/>
    <w:rsid w:val="002A238D"/>
    <w:rsid w:val="002A2527"/>
    <w:rsid w:val="002A2651"/>
    <w:rsid w:val="002A26A7"/>
    <w:rsid w:val="002A2869"/>
    <w:rsid w:val="002A28A2"/>
    <w:rsid w:val="002A29A9"/>
    <w:rsid w:val="002A29D6"/>
    <w:rsid w:val="002A2A7F"/>
    <w:rsid w:val="002A2BB3"/>
    <w:rsid w:val="002A2D04"/>
    <w:rsid w:val="002A2D1A"/>
    <w:rsid w:val="002A2D5C"/>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E19"/>
    <w:rsid w:val="002A507A"/>
    <w:rsid w:val="002A520E"/>
    <w:rsid w:val="002A5327"/>
    <w:rsid w:val="002A61EF"/>
    <w:rsid w:val="002A620D"/>
    <w:rsid w:val="002A6437"/>
    <w:rsid w:val="002A6894"/>
    <w:rsid w:val="002A69F3"/>
    <w:rsid w:val="002A6A80"/>
    <w:rsid w:val="002A6A99"/>
    <w:rsid w:val="002A6AC2"/>
    <w:rsid w:val="002A6CF7"/>
    <w:rsid w:val="002A6D45"/>
    <w:rsid w:val="002A6E21"/>
    <w:rsid w:val="002A6F6C"/>
    <w:rsid w:val="002A732D"/>
    <w:rsid w:val="002A7464"/>
    <w:rsid w:val="002A7AC9"/>
    <w:rsid w:val="002A7DE2"/>
    <w:rsid w:val="002A7EB4"/>
    <w:rsid w:val="002A7FDF"/>
    <w:rsid w:val="002B065D"/>
    <w:rsid w:val="002B07FE"/>
    <w:rsid w:val="002B0C6F"/>
    <w:rsid w:val="002B0E92"/>
    <w:rsid w:val="002B0EA0"/>
    <w:rsid w:val="002B0F26"/>
    <w:rsid w:val="002B0F4C"/>
    <w:rsid w:val="002B0FAE"/>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B1E"/>
    <w:rsid w:val="002B2BAF"/>
    <w:rsid w:val="002B2D42"/>
    <w:rsid w:val="002B2EFF"/>
    <w:rsid w:val="002B3118"/>
    <w:rsid w:val="002B3964"/>
    <w:rsid w:val="002B39B5"/>
    <w:rsid w:val="002B39FE"/>
    <w:rsid w:val="002B3ABE"/>
    <w:rsid w:val="002B3C09"/>
    <w:rsid w:val="002B3E98"/>
    <w:rsid w:val="002B3F89"/>
    <w:rsid w:val="002B3FF1"/>
    <w:rsid w:val="002B430B"/>
    <w:rsid w:val="002B434F"/>
    <w:rsid w:val="002B4591"/>
    <w:rsid w:val="002B46D8"/>
    <w:rsid w:val="002B4749"/>
    <w:rsid w:val="002B4752"/>
    <w:rsid w:val="002B4DCB"/>
    <w:rsid w:val="002B5700"/>
    <w:rsid w:val="002B5912"/>
    <w:rsid w:val="002B5C0C"/>
    <w:rsid w:val="002B600A"/>
    <w:rsid w:val="002B627E"/>
    <w:rsid w:val="002B66DC"/>
    <w:rsid w:val="002B6855"/>
    <w:rsid w:val="002B6862"/>
    <w:rsid w:val="002B6A2A"/>
    <w:rsid w:val="002B6D13"/>
    <w:rsid w:val="002B6D2A"/>
    <w:rsid w:val="002B6FF5"/>
    <w:rsid w:val="002B709C"/>
    <w:rsid w:val="002B732A"/>
    <w:rsid w:val="002B74A1"/>
    <w:rsid w:val="002B76CA"/>
    <w:rsid w:val="002B7A60"/>
    <w:rsid w:val="002B7AA8"/>
    <w:rsid w:val="002B7B3E"/>
    <w:rsid w:val="002C0097"/>
    <w:rsid w:val="002C0136"/>
    <w:rsid w:val="002C0605"/>
    <w:rsid w:val="002C09A0"/>
    <w:rsid w:val="002C0B43"/>
    <w:rsid w:val="002C0B82"/>
    <w:rsid w:val="002C12FC"/>
    <w:rsid w:val="002C13E8"/>
    <w:rsid w:val="002C1485"/>
    <w:rsid w:val="002C15DD"/>
    <w:rsid w:val="002C1A65"/>
    <w:rsid w:val="002C1B20"/>
    <w:rsid w:val="002C1EB3"/>
    <w:rsid w:val="002C1EDD"/>
    <w:rsid w:val="002C2070"/>
    <w:rsid w:val="002C223A"/>
    <w:rsid w:val="002C26C9"/>
    <w:rsid w:val="002C2745"/>
    <w:rsid w:val="002C2827"/>
    <w:rsid w:val="002C2A7C"/>
    <w:rsid w:val="002C2BEB"/>
    <w:rsid w:val="002C2C5B"/>
    <w:rsid w:val="002C2DDE"/>
    <w:rsid w:val="002C2F76"/>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5080"/>
    <w:rsid w:val="002C5119"/>
    <w:rsid w:val="002C544D"/>
    <w:rsid w:val="002C5464"/>
    <w:rsid w:val="002C5807"/>
    <w:rsid w:val="002C58D2"/>
    <w:rsid w:val="002C5926"/>
    <w:rsid w:val="002C5EB6"/>
    <w:rsid w:val="002C61B9"/>
    <w:rsid w:val="002C6286"/>
    <w:rsid w:val="002C63F3"/>
    <w:rsid w:val="002C6628"/>
    <w:rsid w:val="002C67A5"/>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DA"/>
    <w:rsid w:val="002D0E8D"/>
    <w:rsid w:val="002D1095"/>
    <w:rsid w:val="002D11DB"/>
    <w:rsid w:val="002D1261"/>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994"/>
    <w:rsid w:val="002D299D"/>
    <w:rsid w:val="002D2C6A"/>
    <w:rsid w:val="002D2DB3"/>
    <w:rsid w:val="002D2FC5"/>
    <w:rsid w:val="002D350A"/>
    <w:rsid w:val="002D37BE"/>
    <w:rsid w:val="002D383D"/>
    <w:rsid w:val="002D39BF"/>
    <w:rsid w:val="002D3EC0"/>
    <w:rsid w:val="002D4102"/>
    <w:rsid w:val="002D415D"/>
    <w:rsid w:val="002D4202"/>
    <w:rsid w:val="002D47E8"/>
    <w:rsid w:val="002D482A"/>
    <w:rsid w:val="002D4975"/>
    <w:rsid w:val="002D4B3C"/>
    <w:rsid w:val="002D4C00"/>
    <w:rsid w:val="002D4C96"/>
    <w:rsid w:val="002D4FE2"/>
    <w:rsid w:val="002D5098"/>
    <w:rsid w:val="002D534F"/>
    <w:rsid w:val="002D585C"/>
    <w:rsid w:val="002D58ED"/>
    <w:rsid w:val="002D5DF3"/>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C95"/>
    <w:rsid w:val="002D7F78"/>
    <w:rsid w:val="002D7FBE"/>
    <w:rsid w:val="002E02D5"/>
    <w:rsid w:val="002E0804"/>
    <w:rsid w:val="002E08C3"/>
    <w:rsid w:val="002E0DD5"/>
    <w:rsid w:val="002E1055"/>
    <w:rsid w:val="002E110C"/>
    <w:rsid w:val="002E1415"/>
    <w:rsid w:val="002E1472"/>
    <w:rsid w:val="002E1978"/>
    <w:rsid w:val="002E1A09"/>
    <w:rsid w:val="002E1A13"/>
    <w:rsid w:val="002E1CDF"/>
    <w:rsid w:val="002E1D7A"/>
    <w:rsid w:val="002E1E3F"/>
    <w:rsid w:val="002E1EAC"/>
    <w:rsid w:val="002E1FC7"/>
    <w:rsid w:val="002E22A1"/>
    <w:rsid w:val="002E2320"/>
    <w:rsid w:val="002E27D4"/>
    <w:rsid w:val="002E2882"/>
    <w:rsid w:val="002E2911"/>
    <w:rsid w:val="002E29A2"/>
    <w:rsid w:val="002E2BCE"/>
    <w:rsid w:val="002E2D60"/>
    <w:rsid w:val="002E3477"/>
    <w:rsid w:val="002E38D1"/>
    <w:rsid w:val="002E38F3"/>
    <w:rsid w:val="002E3A7B"/>
    <w:rsid w:val="002E3BD7"/>
    <w:rsid w:val="002E3CD5"/>
    <w:rsid w:val="002E3DD7"/>
    <w:rsid w:val="002E3F54"/>
    <w:rsid w:val="002E43D1"/>
    <w:rsid w:val="002E475C"/>
    <w:rsid w:val="002E4B85"/>
    <w:rsid w:val="002E4BB5"/>
    <w:rsid w:val="002E4CB5"/>
    <w:rsid w:val="002E4D07"/>
    <w:rsid w:val="002E5720"/>
    <w:rsid w:val="002E5845"/>
    <w:rsid w:val="002E589A"/>
    <w:rsid w:val="002E58C3"/>
    <w:rsid w:val="002E5B5F"/>
    <w:rsid w:val="002E5E9B"/>
    <w:rsid w:val="002E5F9F"/>
    <w:rsid w:val="002E6255"/>
    <w:rsid w:val="002E62ED"/>
    <w:rsid w:val="002E634E"/>
    <w:rsid w:val="002E63CF"/>
    <w:rsid w:val="002E6445"/>
    <w:rsid w:val="002E6797"/>
    <w:rsid w:val="002E6932"/>
    <w:rsid w:val="002E6B9F"/>
    <w:rsid w:val="002E6CA0"/>
    <w:rsid w:val="002E6D06"/>
    <w:rsid w:val="002E6DFF"/>
    <w:rsid w:val="002E6F14"/>
    <w:rsid w:val="002E7130"/>
    <w:rsid w:val="002E717E"/>
    <w:rsid w:val="002E76C0"/>
    <w:rsid w:val="002E7E8B"/>
    <w:rsid w:val="002F02F3"/>
    <w:rsid w:val="002F053C"/>
    <w:rsid w:val="002F0632"/>
    <w:rsid w:val="002F083A"/>
    <w:rsid w:val="002F08EA"/>
    <w:rsid w:val="002F0BA8"/>
    <w:rsid w:val="002F0D1E"/>
    <w:rsid w:val="002F0F77"/>
    <w:rsid w:val="002F1216"/>
    <w:rsid w:val="002F12AA"/>
    <w:rsid w:val="002F14DA"/>
    <w:rsid w:val="002F16C6"/>
    <w:rsid w:val="002F18A0"/>
    <w:rsid w:val="002F1BCA"/>
    <w:rsid w:val="002F1EF2"/>
    <w:rsid w:val="002F2067"/>
    <w:rsid w:val="002F219F"/>
    <w:rsid w:val="002F21D3"/>
    <w:rsid w:val="002F2258"/>
    <w:rsid w:val="002F240E"/>
    <w:rsid w:val="002F2AE3"/>
    <w:rsid w:val="002F2D9F"/>
    <w:rsid w:val="002F2DCE"/>
    <w:rsid w:val="002F2F21"/>
    <w:rsid w:val="002F2F69"/>
    <w:rsid w:val="002F3045"/>
    <w:rsid w:val="002F306F"/>
    <w:rsid w:val="002F3114"/>
    <w:rsid w:val="002F3287"/>
    <w:rsid w:val="002F36CD"/>
    <w:rsid w:val="002F374E"/>
    <w:rsid w:val="002F3C84"/>
    <w:rsid w:val="002F3C8D"/>
    <w:rsid w:val="002F4022"/>
    <w:rsid w:val="002F4172"/>
    <w:rsid w:val="002F4243"/>
    <w:rsid w:val="002F439D"/>
    <w:rsid w:val="002F4592"/>
    <w:rsid w:val="002F4625"/>
    <w:rsid w:val="002F4A11"/>
    <w:rsid w:val="002F4B4C"/>
    <w:rsid w:val="002F4CF4"/>
    <w:rsid w:val="002F4CFE"/>
    <w:rsid w:val="002F4E48"/>
    <w:rsid w:val="002F53D0"/>
    <w:rsid w:val="002F542A"/>
    <w:rsid w:val="002F5436"/>
    <w:rsid w:val="002F57F6"/>
    <w:rsid w:val="002F58A7"/>
    <w:rsid w:val="002F59FD"/>
    <w:rsid w:val="002F5BBE"/>
    <w:rsid w:val="002F5D28"/>
    <w:rsid w:val="002F5F70"/>
    <w:rsid w:val="002F6080"/>
    <w:rsid w:val="002F61CC"/>
    <w:rsid w:val="002F6445"/>
    <w:rsid w:val="002F6B13"/>
    <w:rsid w:val="002F6F6E"/>
    <w:rsid w:val="002F71DF"/>
    <w:rsid w:val="002F7298"/>
    <w:rsid w:val="002F7383"/>
    <w:rsid w:val="002F738B"/>
    <w:rsid w:val="002F78FD"/>
    <w:rsid w:val="002F79B1"/>
    <w:rsid w:val="003001AC"/>
    <w:rsid w:val="00300E8D"/>
    <w:rsid w:val="00300FE5"/>
    <w:rsid w:val="003013A4"/>
    <w:rsid w:val="003013CD"/>
    <w:rsid w:val="0030160D"/>
    <w:rsid w:val="00301639"/>
    <w:rsid w:val="0030169E"/>
    <w:rsid w:val="003016D2"/>
    <w:rsid w:val="003016E4"/>
    <w:rsid w:val="0030172E"/>
    <w:rsid w:val="003018E1"/>
    <w:rsid w:val="0030192B"/>
    <w:rsid w:val="00301952"/>
    <w:rsid w:val="00301CF8"/>
    <w:rsid w:val="00301DC8"/>
    <w:rsid w:val="00301F27"/>
    <w:rsid w:val="00301F30"/>
    <w:rsid w:val="003022CA"/>
    <w:rsid w:val="003022FA"/>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B31"/>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802"/>
    <w:rsid w:val="0030699E"/>
    <w:rsid w:val="003070BA"/>
    <w:rsid w:val="003072A5"/>
    <w:rsid w:val="00307449"/>
    <w:rsid w:val="0030754B"/>
    <w:rsid w:val="003075A1"/>
    <w:rsid w:val="003075F6"/>
    <w:rsid w:val="003078EA"/>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AFA"/>
    <w:rsid w:val="00311FE8"/>
    <w:rsid w:val="003120B4"/>
    <w:rsid w:val="0031222A"/>
    <w:rsid w:val="00312273"/>
    <w:rsid w:val="00312304"/>
    <w:rsid w:val="003123D2"/>
    <w:rsid w:val="003128B7"/>
    <w:rsid w:val="00312AC1"/>
    <w:rsid w:val="00312ACF"/>
    <w:rsid w:val="00312C15"/>
    <w:rsid w:val="00312C4E"/>
    <w:rsid w:val="00312F12"/>
    <w:rsid w:val="00313115"/>
    <w:rsid w:val="003131B6"/>
    <w:rsid w:val="003131D3"/>
    <w:rsid w:val="003135BE"/>
    <w:rsid w:val="003136DF"/>
    <w:rsid w:val="00313A49"/>
    <w:rsid w:val="00313B38"/>
    <w:rsid w:val="00313E66"/>
    <w:rsid w:val="003140D7"/>
    <w:rsid w:val="003143FC"/>
    <w:rsid w:val="00314588"/>
    <w:rsid w:val="003148D0"/>
    <w:rsid w:val="00314A07"/>
    <w:rsid w:val="00314AEC"/>
    <w:rsid w:val="00314DD2"/>
    <w:rsid w:val="00314E4F"/>
    <w:rsid w:val="00315010"/>
    <w:rsid w:val="00315162"/>
    <w:rsid w:val="0031518D"/>
    <w:rsid w:val="003152F7"/>
    <w:rsid w:val="0031548C"/>
    <w:rsid w:val="00315542"/>
    <w:rsid w:val="00315622"/>
    <w:rsid w:val="003156F3"/>
    <w:rsid w:val="00315B3D"/>
    <w:rsid w:val="00315BE3"/>
    <w:rsid w:val="00315D72"/>
    <w:rsid w:val="00315D85"/>
    <w:rsid w:val="00316199"/>
    <w:rsid w:val="0031637F"/>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201E9"/>
    <w:rsid w:val="00320232"/>
    <w:rsid w:val="003204E3"/>
    <w:rsid w:val="003207C5"/>
    <w:rsid w:val="00320935"/>
    <w:rsid w:val="00320C50"/>
    <w:rsid w:val="00320D56"/>
    <w:rsid w:val="00320F0B"/>
    <w:rsid w:val="00320F6F"/>
    <w:rsid w:val="00320FE9"/>
    <w:rsid w:val="003213DB"/>
    <w:rsid w:val="0032173F"/>
    <w:rsid w:val="00321995"/>
    <w:rsid w:val="00321ADA"/>
    <w:rsid w:val="00321B6E"/>
    <w:rsid w:val="00321BA7"/>
    <w:rsid w:val="00321D40"/>
    <w:rsid w:val="00321F4B"/>
    <w:rsid w:val="00321F91"/>
    <w:rsid w:val="00322110"/>
    <w:rsid w:val="0032244A"/>
    <w:rsid w:val="00322552"/>
    <w:rsid w:val="0032269C"/>
    <w:rsid w:val="003226B8"/>
    <w:rsid w:val="00322A5E"/>
    <w:rsid w:val="00322C78"/>
    <w:rsid w:val="00322DD0"/>
    <w:rsid w:val="003231DC"/>
    <w:rsid w:val="003232AF"/>
    <w:rsid w:val="00323401"/>
    <w:rsid w:val="00323833"/>
    <w:rsid w:val="00323B89"/>
    <w:rsid w:val="00323C60"/>
    <w:rsid w:val="00323C7B"/>
    <w:rsid w:val="00323D5B"/>
    <w:rsid w:val="00324427"/>
    <w:rsid w:val="00324431"/>
    <w:rsid w:val="0032447D"/>
    <w:rsid w:val="0032449F"/>
    <w:rsid w:val="0032463C"/>
    <w:rsid w:val="00324898"/>
    <w:rsid w:val="00324A90"/>
    <w:rsid w:val="00324C87"/>
    <w:rsid w:val="00325010"/>
    <w:rsid w:val="00325316"/>
    <w:rsid w:val="003253BF"/>
    <w:rsid w:val="00325474"/>
    <w:rsid w:val="003258D7"/>
    <w:rsid w:val="00325AD0"/>
    <w:rsid w:val="00325BAB"/>
    <w:rsid w:val="00325E0B"/>
    <w:rsid w:val="0032623D"/>
    <w:rsid w:val="00326298"/>
    <w:rsid w:val="003266EB"/>
    <w:rsid w:val="00326739"/>
    <w:rsid w:val="0032696C"/>
    <w:rsid w:val="0032699E"/>
    <w:rsid w:val="00326C3A"/>
    <w:rsid w:val="00326D1C"/>
    <w:rsid w:val="00326DEF"/>
    <w:rsid w:val="00326F12"/>
    <w:rsid w:val="003275D7"/>
    <w:rsid w:val="00327904"/>
    <w:rsid w:val="00327EE3"/>
    <w:rsid w:val="00327F9A"/>
    <w:rsid w:val="00327F9D"/>
    <w:rsid w:val="00330215"/>
    <w:rsid w:val="00330311"/>
    <w:rsid w:val="003303F9"/>
    <w:rsid w:val="003303FC"/>
    <w:rsid w:val="0033087D"/>
    <w:rsid w:val="00330892"/>
    <w:rsid w:val="00330BE0"/>
    <w:rsid w:val="00330D77"/>
    <w:rsid w:val="00330DAA"/>
    <w:rsid w:val="00330FCE"/>
    <w:rsid w:val="0033129F"/>
    <w:rsid w:val="00331353"/>
    <w:rsid w:val="003313AD"/>
    <w:rsid w:val="003314AE"/>
    <w:rsid w:val="003314EB"/>
    <w:rsid w:val="00331A9B"/>
    <w:rsid w:val="00331B9B"/>
    <w:rsid w:val="00332016"/>
    <w:rsid w:val="0033201E"/>
    <w:rsid w:val="00332227"/>
    <w:rsid w:val="003322C7"/>
    <w:rsid w:val="00332484"/>
    <w:rsid w:val="00332576"/>
    <w:rsid w:val="00332729"/>
    <w:rsid w:val="0033287E"/>
    <w:rsid w:val="00332C09"/>
    <w:rsid w:val="00332CE7"/>
    <w:rsid w:val="00332F17"/>
    <w:rsid w:val="00332F8D"/>
    <w:rsid w:val="00333018"/>
    <w:rsid w:val="00333114"/>
    <w:rsid w:val="003332EF"/>
    <w:rsid w:val="00333364"/>
    <w:rsid w:val="00333523"/>
    <w:rsid w:val="00333641"/>
    <w:rsid w:val="00333800"/>
    <w:rsid w:val="0033389C"/>
    <w:rsid w:val="00333C56"/>
    <w:rsid w:val="00333C6D"/>
    <w:rsid w:val="00333F9C"/>
    <w:rsid w:val="0033429B"/>
    <w:rsid w:val="00334463"/>
    <w:rsid w:val="00334499"/>
    <w:rsid w:val="0033453C"/>
    <w:rsid w:val="00334737"/>
    <w:rsid w:val="00334747"/>
    <w:rsid w:val="00334A15"/>
    <w:rsid w:val="00334B0C"/>
    <w:rsid w:val="00334C58"/>
    <w:rsid w:val="00334C91"/>
    <w:rsid w:val="00334E71"/>
    <w:rsid w:val="00335041"/>
    <w:rsid w:val="00335045"/>
    <w:rsid w:val="003350C8"/>
    <w:rsid w:val="003352D7"/>
    <w:rsid w:val="003355AA"/>
    <w:rsid w:val="00335AD6"/>
    <w:rsid w:val="00335B80"/>
    <w:rsid w:val="00335CF5"/>
    <w:rsid w:val="003363F1"/>
    <w:rsid w:val="003366AB"/>
    <w:rsid w:val="003367C4"/>
    <w:rsid w:val="00336894"/>
    <w:rsid w:val="00336D9E"/>
    <w:rsid w:val="00336F66"/>
    <w:rsid w:val="003377E1"/>
    <w:rsid w:val="00337A30"/>
    <w:rsid w:val="00337A69"/>
    <w:rsid w:val="00337D8A"/>
    <w:rsid w:val="00337EFB"/>
    <w:rsid w:val="003400B4"/>
    <w:rsid w:val="003403E8"/>
    <w:rsid w:val="0034059E"/>
    <w:rsid w:val="00340683"/>
    <w:rsid w:val="003407CB"/>
    <w:rsid w:val="0034085D"/>
    <w:rsid w:val="00340EEE"/>
    <w:rsid w:val="0034144C"/>
    <w:rsid w:val="0034190F"/>
    <w:rsid w:val="00341996"/>
    <w:rsid w:val="00341A5F"/>
    <w:rsid w:val="00341D7C"/>
    <w:rsid w:val="00341E85"/>
    <w:rsid w:val="003422DB"/>
    <w:rsid w:val="003422F5"/>
    <w:rsid w:val="003427C9"/>
    <w:rsid w:val="00342A21"/>
    <w:rsid w:val="00342CE2"/>
    <w:rsid w:val="003430C0"/>
    <w:rsid w:val="003434E0"/>
    <w:rsid w:val="003434EC"/>
    <w:rsid w:val="00343AD7"/>
    <w:rsid w:val="00343CC3"/>
    <w:rsid w:val="00343D38"/>
    <w:rsid w:val="00343EEA"/>
    <w:rsid w:val="00343F75"/>
    <w:rsid w:val="0034405E"/>
    <w:rsid w:val="003440C2"/>
    <w:rsid w:val="003440C9"/>
    <w:rsid w:val="00344CAD"/>
    <w:rsid w:val="00344D42"/>
    <w:rsid w:val="00344D65"/>
    <w:rsid w:val="003451C0"/>
    <w:rsid w:val="003451D7"/>
    <w:rsid w:val="0034527F"/>
    <w:rsid w:val="003455CF"/>
    <w:rsid w:val="00345633"/>
    <w:rsid w:val="00345CF7"/>
    <w:rsid w:val="00345F5A"/>
    <w:rsid w:val="0034621C"/>
    <w:rsid w:val="003464D3"/>
    <w:rsid w:val="00346524"/>
    <w:rsid w:val="0034657B"/>
    <w:rsid w:val="003466E4"/>
    <w:rsid w:val="003466EE"/>
    <w:rsid w:val="0034673C"/>
    <w:rsid w:val="00346990"/>
    <w:rsid w:val="00346DE0"/>
    <w:rsid w:val="00346FBD"/>
    <w:rsid w:val="00347054"/>
    <w:rsid w:val="00347058"/>
    <w:rsid w:val="003470CE"/>
    <w:rsid w:val="003471FC"/>
    <w:rsid w:val="0034728E"/>
    <w:rsid w:val="0034749F"/>
    <w:rsid w:val="00347545"/>
    <w:rsid w:val="0034765F"/>
    <w:rsid w:val="00347882"/>
    <w:rsid w:val="00347AC3"/>
    <w:rsid w:val="00347BE4"/>
    <w:rsid w:val="003503D8"/>
    <w:rsid w:val="003504B0"/>
    <w:rsid w:val="00350500"/>
    <w:rsid w:val="003507B9"/>
    <w:rsid w:val="0035098E"/>
    <w:rsid w:val="00350A40"/>
    <w:rsid w:val="00350A4B"/>
    <w:rsid w:val="00350AC1"/>
    <w:rsid w:val="00350B4C"/>
    <w:rsid w:val="00350EF5"/>
    <w:rsid w:val="003510A2"/>
    <w:rsid w:val="0035135D"/>
    <w:rsid w:val="003515EF"/>
    <w:rsid w:val="003516F5"/>
    <w:rsid w:val="00351D5F"/>
    <w:rsid w:val="00351DC6"/>
    <w:rsid w:val="00351F90"/>
    <w:rsid w:val="003522B4"/>
    <w:rsid w:val="003523D2"/>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61"/>
    <w:rsid w:val="00356BE2"/>
    <w:rsid w:val="00356C18"/>
    <w:rsid w:val="00356C40"/>
    <w:rsid w:val="00356D3C"/>
    <w:rsid w:val="003571CF"/>
    <w:rsid w:val="00357420"/>
    <w:rsid w:val="003575A4"/>
    <w:rsid w:val="0035780B"/>
    <w:rsid w:val="00357CCF"/>
    <w:rsid w:val="003602EA"/>
    <w:rsid w:val="0036040A"/>
    <w:rsid w:val="003606D3"/>
    <w:rsid w:val="00360715"/>
    <w:rsid w:val="00361307"/>
    <w:rsid w:val="003614B3"/>
    <w:rsid w:val="0036155D"/>
    <w:rsid w:val="00361924"/>
    <w:rsid w:val="003619D7"/>
    <w:rsid w:val="00361DB8"/>
    <w:rsid w:val="00361DC3"/>
    <w:rsid w:val="00361DFF"/>
    <w:rsid w:val="00361F72"/>
    <w:rsid w:val="00361F7C"/>
    <w:rsid w:val="003621B7"/>
    <w:rsid w:val="00362347"/>
    <w:rsid w:val="003623D1"/>
    <w:rsid w:val="003623F2"/>
    <w:rsid w:val="003627CD"/>
    <w:rsid w:val="003628DA"/>
    <w:rsid w:val="00362F73"/>
    <w:rsid w:val="0036313F"/>
    <w:rsid w:val="0036336B"/>
    <w:rsid w:val="0036347B"/>
    <w:rsid w:val="0036378F"/>
    <w:rsid w:val="00363904"/>
    <w:rsid w:val="0036391B"/>
    <w:rsid w:val="00363AB4"/>
    <w:rsid w:val="00363AE0"/>
    <w:rsid w:val="00363B84"/>
    <w:rsid w:val="00363D19"/>
    <w:rsid w:val="00363F13"/>
    <w:rsid w:val="00363FFC"/>
    <w:rsid w:val="0036403D"/>
    <w:rsid w:val="003640E0"/>
    <w:rsid w:val="003645D5"/>
    <w:rsid w:val="003646EC"/>
    <w:rsid w:val="00364745"/>
    <w:rsid w:val="00364A40"/>
    <w:rsid w:val="00364BEC"/>
    <w:rsid w:val="00364EC3"/>
    <w:rsid w:val="003650EA"/>
    <w:rsid w:val="0036514B"/>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97"/>
    <w:rsid w:val="00367258"/>
    <w:rsid w:val="003674C6"/>
    <w:rsid w:val="0036756C"/>
    <w:rsid w:val="00367961"/>
    <w:rsid w:val="003679E3"/>
    <w:rsid w:val="00367ADF"/>
    <w:rsid w:val="00367B89"/>
    <w:rsid w:val="00367D2D"/>
    <w:rsid w:val="00367E21"/>
    <w:rsid w:val="00367FAB"/>
    <w:rsid w:val="0037023B"/>
    <w:rsid w:val="00370537"/>
    <w:rsid w:val="00370708"/>
    <w:rsid w:val="00370A76"/>
    <w:rsid w:val="00370AC3"/>
    <w:rsid w:val="00370AFB"/>
    <w:rsid w:val="00370BC9"/>
    <w:rsid w:val="00370BF2"/>
    <w:rsid w:val="00370D3E"/>
    <w:rsid w:val="00370E51"/>
    <w:rsid w:val="0037128F"/>
    <w:rsid w:val="0037158F"/>
    <w:rsid w:val="003716FB"/>
    <w:rsid w:val="0037192D"/>
    <w:rsid w:val="00371A50"/>
    <w:rsid w:val="00371AA5"/>
    <w:rsid w:val="00371CDC"/>
    <w:rsid w:val="00371F10"/>
    <w:rsid w:val="00372300"/>
    <w:rsid w:val="0037251A"/>
    <w:rsid w:val="00372650"/>
    <w:rsid w:val="003728FD"/>
    <w:rsid w:val="003729C8"/>
    <w:rsid w:val="00372B37"/>
    <w:rsid w:val="00372BD8"/>
    <w:rsid w:val="00372DA2"/>
    <w:rsid w:val="00372F5C"/>
    <w:rsid w:val="003733F1"/>
    <w:rsid w:val="0037344D"/>
    <w:rsid w:val="003734D9"/>
    <w:rsid w:val="0037351D"/>
    <w:rsid w:val="003737F5"/>
    <w:rsid w:val="003738D6"/>
    <w:rsid w:val="003739E1"/>
    <w:rsid w:val="003739F3"/>
    <w:rsid w:val="00373B66"/>
    <w:rsid w:val="00373CBF"/>
    <w:rsid w:val="00373F42"/>
    <w:rsid w:val="00373F91"/>
    <w:rsid w:val="00374033"/>
    <w:rsid w:val="0037423F"/>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77E95"/>
    <w:rsid w:val="003801DD"/>
    <w:rsid w:val="00380638"/>
    <w:rsid w:val="0038077B"/>
    <w:rsid w:val="00380B5A"/>
    <w:rsid w:val="00380B91"/>
    <w:rsid w:val="00380BC9"/>
    <w:rsid w:val="00380EDD"/>
    <w:rsid w:val="003811C0"/>
    <w:rsid w:val="00381201"/>
    <w:rsid w:val="0038124D"/>
    <w:rsid w:val="003817A2"/>
    <w:rsid w:val="003819B7"/>
    <w:rsid w:val="00381B0C"/>
    <w:rsid w:val="00381C13"/>
    <w:rsid w:val="00381C5B"/>
    <w:rsid w:val="00381C96"/>
    <w:rsid w:val="00381F41"/>
    <w:rsid w:val="0038269D"/>
    <w:rsid w:val="00382832"/>
    <w:rsid w:val="003828CD"/>
    <w:rsid w:val="003829FE"/>
    <w:rsid w:val="00382B5B"/>
    <w:rsid w:val="00382B7C"/>
    <w:rsid w:val="00382C1B"/>
    <w:rsid w:val="00382E0C"/>
    <w:rsid w:val="00382F3C"/>
    <w:rsid w:val="0038317D"/>
    <w:rsid w:val="0038339F"/>
    <w:rsid w:val="00383463"/>
    <w:rsid w:val="003836BE"/>
    <w:rsid w:val="0038380A"/>
    <w:rsid w:val="003838E2"/>
    <w:rsid w:val="00383F35"/>
    <w:rsid w:val="00384097"/>
    <w:rsid w:val="003840D0"/>
    <w:rsid w:val="00384209"/>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EA"/>
    <w:rsid w:val="0038604D"/>
    <w:rsid w:val="003864D6"/>
    <w:rsid w:val="003866FB"/>
    <w:rsid w:val="00386961"/>
    <w:rsid w:val="00386A43"/>
    <w:rsid w:val="00386A6C"/>
    <w:rsid w:val="003873A4"/>
    <w:rsid w:val="003873DE"/>
    <w:rsid w:val="0038757F"/>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855"/>
    <w:rsid w:val="003919AA"/>
    <w:rsid w:val="00391A7A"/>
    <w:rsid w:val="00391D57"/>
    <w:rsid w:val="00391D98"/>
    <w:rsid w:val="00391DBC"/>
    <w:rsid w:val="00392193"/>
    <w:rsid w:val="00392280"/>
    <w:rsid w:val="0039258B"/>
    <w:rsid w:val="003925E3"/>
    <w:rsid w:val="00392694"/>
    <w:rsid w:val="00392BF1"/>
    <w:rsid w:val="003930A0"/>
    <w:rsid w:val="0039353A"/>
    <w:rsid w:val="003935AF"/>
    <w:rsid w:val="00393880"/>
    <w:rsid w:val="003939B1"/>
    <w:rsid w:val="00393C0D"/>
    <w:rsid w:val="00393C68"/>
    <w:rsid w:val="00393C8F"/>
    <w:rsid w:val="00393CE7"/>
    <w:rsid w:val="0039429F"/>
    <w:rsid w:val="00394A98"/>
    <w:rsid w:val="00394C59"/>
    <w:rsid w:val="0039526E"/>
    <w:rsid w:val="0039578A"/>
    <w:rsid w:val="003958C0"/>
    <w:rsid w:val="00395AF7"/>
    <w:rsid w:val="00395BC0"/>
    <w:rsid w:val="00395CD6"/>
    <w:rsid w:val="00396137"/>
    <w:rsid w:val="00396235"/>
    <w:rsid w:val="003962B0"/>
    <w:rsid w:val="00396318"/>
    <w:rsid w:val="003964EC"/>
    <w:rsid w:val="0039657F"/>
    <w:rsid w:val="00396956"/>
    <w:rsid w:val="003969EA"/>
    <w:rsid w:val="00396DA1"/>
    <w:rsid w:val="00396E5B"/>
    <w:rsid w:val="00396FE1"/>
    <w:rsid w:val="003972E2"/>
    <w:rsid w:val="00397397"/>
    <w:rsid w:val="00397589"/>
    <w:rsid w:val="0039779F"/>
    <w:rsid w:val="00397AED"/>
    <w:rsid w:val="00397B5C"/>
    <w:rsid w:val="00397C35"/>
    <w:rsid w:val="003A008F"/>
    <w:rsid w:val="003A0347"/>
    <w:rsid w:val="003A07E2"/>
    <w:rsid w:val="003A0864"/>
    <w:rsid w:val="003A0878"/>
    <w:rsid w:val="003A0B1C"/>
    <w:rsid w:val="003A0B78"/>
    <w:rsid w:val="003A0E2B"/>
    <w:rsid w:val="003A1293"/>
    <w:rsid w:val="003A16F8"/>
    <w:rsid w:val="003A1747"/>
    <w:rsid w:val="003A18D5"/>
    <w:rsid w:val="003A1A9F"/>
    <w:rsid w:val="003A1BE8"/>
    <w:rsid w:val="003A1CCD"/>
    <w:rsid w:val="003A1F88"/>
    <w:rsid w:val="003A1FD2"/>
    <w:rsid w:val="003A220E"/>
    <w:rsid w:val="003A22F0"/>
    <w:rsid w:val="003A27D9"/>
    <w:rsid w:val="003A2925"/>
    <w:rsid w:val="003A2CD6"/>
    <w:rsid w:val="003A2D7B"/>
    <w:rsid w:val="003A30A0"/>
    <w:rsid w:val="003A310B"/>
    <w:rsid w:val="003A3246"/>
    <w:rsid w:val="003A37DE"/>
    <w:rsid w:val="003A380A"/>
    <w:rsid w:val="003A3B3A"/>
    <w:rsid w:val="003A3F09"/>
    <w:rsid w:val="003A3F53"/>
    <w:rsid w:val="003A41BE"/>
    <w:rsid w:val="003A42DE"/>
    <w:rsid w:val="003A445A"/>
    <w:rsid w:val="003A4662"/>
    <w:rsid w:val="003A4D0F"/>
    <w:rsid w:val="003A4DBD"/>
    <w:rsid w:val="003A4DFD"/>
    <w:rsid w:val="003A4E93"/>
    <w:rsid w:val="003A4F90"/>
    <w:rsid w:val="003A511F"/>
    <w:rsid w:val="003A5390"/>
    <w:rsid w:val="003A549E"/>
    <w:rsid w:val="003A58E4"/>
    <w:rsid w:val="003A5A3D"/>
    <w:rsid w:val="003A5A97"/>
    <w:rsid w:val="003A5AA9"/>
    <w:rsid w:val="003A5AAA"/>
    <w:rsid w:val="003A5CDE"/>
    <w:rsid w:val="003A5DE1"/>
    <w:rsid w:val="003A6433"/>
    <w:rsid w:val="003A6BEF"/>
    <w:rsid w:val="003A6C77"/>
    <w:rsid w:val="003A6DBB"/>
    <w:rsid w:val="003A72AA"/>
    <w:rsid w:val="003A7786"/>
    <w:rsid w:val="003A77D0"/>
    <w:rsid w:val="003A7A05"/>
    <w:rsid w:val="003A7BA6"/>
    <w:rsid w:val="003A7E48"/>
    <w:rsid w:val="003A7FB7"/>
    <w:rsid w:val="003B005F"/>
    <w:rsid w:val="003B014C"/>
    <w:rsid w:val="003B065A"/>
    <w:rsid w:val="003B0B96"/>
    <w:rsid w:val="003B0F41"/>
    <w:rsid w:val="003B149C"/>
    <w:rsid w:val="003B16E1"/>
    <w:rsid w:val="003B16F4"/>
    <w:rsid w:val="003B179A"/>
    <w:rsid w:val="003B179E"/>
    <w:rsid w:val="003B1862"/>
    <w:rsid w:val="003B1A4A"/>
    <w:rsid w:val="003B1A86"/>
    <w:rsid w:val="003B1E2F"/>
    <w:rsid w:val="003B1ED9"/>
    <w:rsid w:val="003B1EF6"/>
    <w:rsid w:val="003B2268"/>
    <w:rsid w:val="003B2509"/>
    <w:rsid w:val="003B2665"/>
    <w:rsid w:val="003B2A42"/>
    <w:rsid w:val="003B2BC6"/>
    <w:rsid w:val="003B2C5E"/>
    <w:rsid w:val="003B2C88"/>
    <w:rsid w:val="003B325D"/>
    <w:rsid w:val="003B3284"/>
    <w:rsid w:val="003B348D"/>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6EF"/>
    <w:rsid w:val="003B4886"/>
    <w:rsid w:val="003B48B0"/>
    <w:rsid w:val="003B491B"/>
    <w:rsid w:val="003B4A4D"/>
    <w:rsid w:val="003B4ABB"/>
    <w:rsid w:val="003B4ADA"/>
    <w:rsid w:val="003B4C26"/>
    <w:rsid w:val="003B4E25"/>
    <w:rsid w:val="003B4EEF"/>
    <w:rsid w:val="003B4EFB"/>
    <w:rsid w:val="003B4F36"/>
    <w:rsid w:val="003B4FCF"/>
    <w:rsid w:val="003B521A"/>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6166"/>
    <w:rsid w:val="003B6616"/>
    <w:rsid w:val="003B6689"/>
    <w:rsid w:val="003B69F3"/>
    <w:rsid w:val="003B6AA7"/>
    <w:rsid w:val="003B6AC4"/>
    <w:rsid w:val="003B6B8B"/>
    <w:rsid w:val="003B6C8E"/>
    <w:rsid w:val="003B6FBD"/>
    <w:rsid w:val="003B70A2"/>
    <w:rsid w:val="003B72AA"/>
    <w:rsid w:val="003B7553"/>
    <w:rsid w:val="003B7630"/>
    <w:rsid w:val="003B77D5"/>
    <w:rsid w:val="003B78D2"/>
    <w:rsid w:val="003B7D11"/>
    <w:rsid w:val="003B7DC5"/>
    <w:rsid w:val="003B7E98"/>
    <w:rsid w:val="003C01D5"/>
    <w:rsid w:val="003C027C"/>
    <w:rsid w:val="003C02C2"/>
    <w:rsid w:val="003C0551"/>
    <w:rsid w:val="003C0572"/>
    <w:rsid w:val="003C07F5"/>
    <w:rsid w:val="003C089B"/>
    <w:rsid w:val="003C0A88"/>
    <w:rsid w:val="003C10F2"/>
    <w:rsid w:val="003C18ED"/>
    <w:rsid w:val="003C19A8"/>
    <w:rsid w:val="003C1AD6"/>
    <w:rsid w:val="003C2033"/>
    <w:rsid w:val="003C2481"/>
    <w:rsid w:val="003C269C"/>
    <w:rsid w:val="003C27AF"/>
    <w:rsid w:val="003C2C1E"/>
    <w:rsid w:val="003C2CEE"/>
    <w:rsid w:val="003C2FCA"/>
    <w:rsid w:val="003C3095"/>
    <w:rsid w:val="003C31D0"/>
    <w:rsid w:val="003C31F5"/>
    <w:rsid w:val="003C320B"/>
    <w:rsid w:val="003C375B"/>
    <w:rsid w:val="003C37D1"/>
    <w:rsid w:val="003C37E5"/>
    <w:rsid w:val="003C3A03"/>
    <w:rsid w:val="003C3C2C"/>
    <w:rsid w:val="003C3C4E"/>
    <w:rsid w:val="003C3CBE"/>
    <w:rsid w:val="003C3D35"/>
    <w:rsid w:val="003C3FEB"/>
    <w:rsid w:val="003C4006"/>
    <w:rsid w:val="003C4272"/>
    <w:rsid w:val="003C42B4"/>
    <w:rsid w:val="003C4303"/>
    <w:rsid w:val="003C4B3A"/>
    <w:rsid w:val="003C4B7D"/>
    <w:rsid w:val="003C4BA0"/>
    <w:rsid w:val="003C4CCF"/>
    <w:rsid w:val="003C4E2B"/>
    <w:rsid w:val="003C4E51"/>
    <w:rsid w:val="003C5752"/>
    <w:rsid w:val="003C5E5A"/>
    <w:rsid w:val="003C6092"/>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D00D2"/>
    <w:rsid w:val="003D024C"/>
    <w:rsid w:val="003D02DE"/>
    <w:rsid w:val="003D0420"/>
    <w:rsid w:val="003D0B62"/>
    <w:rsid w:val="003D0BAF"/>
    <w:rsid w:val="003D0CB9"/>
    <w:rsid w:val="003D0D14"/>
    <w:rsid w:val="003D0DD7"/>
    <w:rsid w:val="003D0E78"/>
    <w:rsid w:val="003D0EA2"/>
    <w:rsid w:val="003D108B"/>
    <w:rsid w:val="003D1B88"/>
    <w:rsid w:val="003D1C38"/>
    <w:rsid w:val="003D1C87"/>
    <w:rsid w:val="003D1C9F"/>
    <w:rsid w:val="003D1CC2"/>
    <w:rsid w:val="003D1D3D"/>
    <w:rsid w:val="003D25EF"/>
    <w:rsid w:val="003D2AB6"/>
    <w:rsid w:val="003D2E3F"/>
    <w:rsid w:val="003D2FAB"/>
    <w:rsid w:val="003D3A1D"/>
    <w:rsid w:val="003D3C4F"/>
    <w:rsid w:val="003D3CB9"/>
    <w:rsid w:val="003D3D2F"/>
    <w:rsid w:val="003D3D7A"/>
    <w:rsid w:val="003D3E66"/>
    <w:rsid w:val="003D3F2E"/>
    <w:rsid w:val="003D4093"/>
    <w:rsid w:val="003D435C"/>
    <w:rsid w:val="003D4872"/>
    <w:rsid w:val="003D4C23"/>
    <w:rsid w:val="003D4CB2"/>
    <w:rsid w:val="003D4FED"/>
    <w:rsid w:val="003D5238"/>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D8"/>
    <w:rsid w:val="003D6D13"/>
    <w:rsid w:val="003D7012"/>
    <w:rsid w:val="003D7290"/>
    <w:rsid w:val="003D7441"/>
    <w:rsid w:val="003D7509"/>
    <w:rsid w:val="003D7B43"/>
    <w:rsid w:val="003D7C10"/>
    <w:rsid w:val="003D7C84"/>
    <w:rsid w:val="003D7FB0"/>
    <w:rsid w:val="003E03B7"/>
    <w:rsid w:val="003E04FC"/>
    <w:rsid w:val="003E05AE"/>
    <w:rsid w:val="003E078B"/>
    <w:rsid w:val="003E0875"/>
    <w:rsid w:val="003E0B12"/>
    <w:rsid w:val="003E0CE8"/>
    <w:rsid w:val="003E0E14"/>
    <w:rsid w:val="003E111B"/>
    <w:rsid w:val="003E11C7"/>
    <w:rsid w:val="003E184E"/>
    <w:rsid w:val="003E1900"/>
    <w:rsid w:val="003E1C01"/>
    <w:rsid w:val="003E1E07"/>
    <w:rsid w:val="003E1E5C"/>
    <w:rsid w:val="003E1F8F"/>
    <w:rsid w:val="003E2052"/>
    <w:rsid w:val="003E208A"/>
    <w:rsid w:val="003E2278"/>
    <w:rsid w:val="003E24D3"/>
    <w:rsid w:val="003E2582"/>
    <w:rsid w:val="003E270A"/>
    <w:rsid w:val="003E27E1"/>
    <w:rsid w:val="003E2850"/>
    <w:rsid w:val="003E2880"/>
    <w:rsid w:val="003E298B"/>
    <w:rsid w:val="003E2996"/>
    <w:rsid w:val="003E2E19"/>
    <w:rsid w:val="003E2F7C"/>
    <w:rsid w:val="003E3087"/>
    <w:rsid w:val="003E3632"/>
    <w:rsid w:val="003E3723"/>
    <w:rsid w:val="003E3A53"/>
    <w:rsid w:val="003E3B20"/>
    <w:rsid w:val="003E3D34"/>
    <w:rsid w:val="003E3E96"/>
    <w:rsid w:val="003E3F81"/>
    <w:rsid w:val="003E414B"/>
    <w:rsid w:val="003E427F"/>
    <w:rsid w:val="003E4357"/>
    <w:rsid w:val="003E44AB"/>
    <w:rsid w:val="003E4B77"/>
    <w:rsid w:val="003E4B8C"/>
    <w:rsid w:val="003E4BC1"/>
    <w:rsid w:val="003E4C38"/>
    <w:rsid w:val="003E4D2C"/>
    <w:rsid w:val="003E4F55"/>
    <w:rsid w:val="003E5136"/>
    <w:rsid w:val="003E5248"/>
    <w:rsid w:val="003E526D"/>
    <w:rsid w:val="003E5384"/>
    <w:rsid w:val="003E53CA"/>
    <w:rsid w:val="003E5846"/>
    <w:rsid w:val="003E5A42"/>
    <w:rsid w:val="003E5E2A"/>
    <w:rsid w:val="003E5F9A"/>
    <w:rsid w:val="003E625B"/>
    <w:rsid w:val="003E63C1"/>
    <w:rsid w:val="003E63EC"/>
    <w:rsid w:val="003E668A"/>
    <w:rsid w:val="003E68F9"/>
    <w:rsid w:val="003E6956"/>
    <w:rsid w:val="003E6A50"/>
    <w:rsid w:val="003E6B66"/>
    <w:rsid w:val="003E6D54"/>
    <w:rsid w:val="003E6D65"/>
    <w:rsid w:val="003E6DBF"/>
    <w:rsid w:val="003E718B"/>
    <w:rsid w:val="003E71B7"/>
    <w:rsid w:val="003E7228"/>
    <w:rsid w:val="003E7279"/>
    <w:rsid w:val="003E72A5"/>
    <w:rsid w:val="003E740C"/>
    <w:rsid w:val="003E7490"/>
    <w:rsid w:val="003E74B7"/>
    <w:rsid w:val="003E74DE"/>
    <w:rsid w:val="003E7501"/>
    <w:rsid w:val="003E76B6"/>
    <w:rsid w:val="003E77B5"/>
    <w:rsid w:val="003E77F9"/>
    <w:rsid w:val="003E7A7B"/>
    <w:rsid w:val="003E7AC6"/>
    <w:rsid w:val="003E7C37"/>
    <w:rsid w:val="003E7FF0"/>
    <w:rsid w:val="003F005B"/>
    <w:rsid w:val="003F016F"/>
    <w:rsid w:val="003F01A2"/>
    <w:rsid w:val="003F0299"/>
    <w:rsid w:val="003F044B"/>
    <w:rsid w:val="003F04D3"/>
    <w:rsid w:val="003F0756"/>
    <w:rsid w:val="003F0A03"/>
    <w:rsid w:val="003F0AF1"/>
    <w:rsid w:val="003F0D8C"/>
    <w:rsid w:val="003F0F65"/>
    <w:rsid w:val="003F146C"/>
    <w:rsid w:val="003F1594"/>
    <w:rsid w:val="003F1816"/>
    <w:rsid w:val="003F1FAE"/>
    <w:rsid w:val="003F23C0"/>
    <w:rsid w:val="003F276F"/>
    <w:rsid w:val="003F2974"/>
    <w:rsid w:val="003F2CB5"/>
    <w:rsid w:val="003F2F14"/>
    <w:rsid w:val="003F30C7"/>
    <w:rsid w:val="003F31A3"/>
    <w:rsid w:val="003F3207"/>
    <w:rsid w:val="003F3260"/>
    <w:rsid w:val="003F35D1"/>
    <w:rsid w:val="003F38F9"/>
    <w:rsid w:val="003F3B7E"/>
    <w:rsid w:val="003F3D8C"/>
    <w:rsid w:val="003F3D95"/>
    <w:rsid w:val="003F4198"/>
    <w:rsid w:val="003F432A"/>
    <w:rsid w:val="003F4872"/>
    <w:rsid w:val="003F48CE"/>
    <w:rsid w:val="003F4A46"/>
    <w:rsid w:val="003F4B0B"/>
    <w:rsid w:val="003F4E10"/>
    <w:rsid w:val="003F51C4"/>
    <w:rsid w:val="003F536A"/>
    <w:rsid w:val="003F54CE"/>
    <w:rsid w:val="003F5647"/>
    <w:rsid w:val="003F5A51"/>
    <w:rsid w:val="003F5D2C"/>
    <w:rsid w:val="003F5D84"/>
    <w:rsid w:val="003F60F5"/>
    <w:rsid w:val="003F6100"/>
    <w:rsid w:val="003F625C"/>
    <w:rsid w:val="003F63DE"/>
    <w:rsid w:val="003F660E"/>
    <w:rsid w:val="003F6662"/>
    <w:rsid w:val="003F66EC"/>
    <w:rsid w:val="003F6763"/>
    <w:rsid w:val="003F67AD"/>
    <w:rsid w:val="003F67CA"/>
    <w:rsid w:val="003F6A2C"/>
    <w:rsid w:val="003F6A70"/>
    <w:rsid w:val="003F6B09"/>
    <w:rsid w:val="003F6B8F"/>
    <w:rsid w:val="003F6BF2"/>
    <w:rsid w:val="003F6E24"/>
    <w:rsid w:val="003F73A0"/>
    <w:rsid w:val="003F742D"/>
    <w:rsid w:val="003F79A6"/>
    <w:rsid w:val="003F7B52"/>
    <w:rsid w:val="003F7DC3"/>
    <w:rsid w:val="004001AD"/>
    <w:rsid w:val="004003E6"/>
    <w:rsid w:val="00400699"/>
    <w:rsid w:val="0040085F"/>
    <w:rsid w:val="0040099E"/>
    <w:rsid w:val="004009C4"/>
    <w:rsid w:val="00400B1E"/>
    <w:rsid w:val="00400D03"/>
    <w:rsid w:val="00400DC0"/>
    <w:rsid w:val="00400ED4"/>
    <w:rsid w:val="0040163A"/>
    <w:rsid w:val="004016E9"/>
    <w:rsid w:val="00401B1E"/>
    <w:rsid w:val="00401C62"/>
    <w:rsid w:val="00401E9A"/>
    <w:rsid w:val="004020DB"/>
    <w:rsid w:val="00402697"/>
    <w:rsid w:val="0040272B"/>
    <w:rsid w:val="00402945"/>
    <w:rsid w:val="00402BD4"/>
    <w:rsid w:val="00402E67"/>
    <w:rsid w:val="00403048"/>
    <w:rsid w:val="004030EC"/>
    <w:rsid w:val="00403204"/>
    <w:rsid w:val="0040329C"/>
    <w:rsid w:val="004037B5"/>
    <w:rsid w:val="00403890"/>
    <w:rsid w:val="00403CB5"/>
    <w:rsid w:val="00403CD7"/>
    <w:rsid w:val="00403D5B"/>
    <w:rsid w:val="0040408D"/>
    <w:rsid w:val="004040EF"/>
    <w:rsid w:val="004041E3"/>
    <w:rsid w:val="00404224"/>
    <w:rsid w:val="0040432F"/>
    <w:rsid w:val="00404605"/>
    <w:rsid w:val="0040461C"/>
    <w:rsid w:val="004046CD"/>
    <w:rsid w:val="0040476B"/>
    <w:rsid w:val="00404854"/>
    <w:rsid w:val="00404997"/>
    <w:rsid w:val="0040499A"/>
    <w:rsid w:val="00404C70"/>
    <w:rsid w:val="00404FF9"/>
    <w:rsid w:val="0040501A"/>
    <w:rsid w:val="004050CD"/>
    <w:rsid w:val="004052CB"/>
    <w:rsid w:val="00405969"/>
    <w:rsid w:val="00405A4F"/>
    <w:rsid w:val="00405A95"/>
    <w:rsid w:val="00405D19"/>
    <w:rsid w:val="00405E39"/>
    <w:rsid w:val="00405EC0"/>
    <w:rsid w:val="00406146"/>
    <w:rsid w:val="004063A5"/>
    <w:rsid w:val="004065FB"/>
    <w:rsid w:val="00406D70"/>
    <w:rsid w:val="00406D9D"/>
    <w:rsid w:val="00406F5F"/>
    <w:rsid w:val="00407177"/>
    <w:rsid w:val="0040726F"/>
    <w:rsid w:val="004074D9"/>
    <w:rsid w:val="00407514"/>
    <w:rsid w:val="004078D6"/>
    <w:rsid w:val="00407C90"/>
    <w:rsid w:val="00407E8D"/>
    <w:rsid w:val="0041003E"/>
    <w:rsid w:val="004102B6"/>
    <w:rsid w:val="004102B9"/>
    <w:rsid w:val="004104C7"/>
    <w:rsid w:val="00410793"/>
    <w:rsid w:val="00410D0E"/>
    <w:rsid w:val="0041114C"/>
    <w:rsid w:val="0041115F"/>
    <w:rsid w:val="00411177"/>
    <w:rsid w:val="00411321"/>
    <w:rsid w:val="004115E9"/>
    <w:rsid w:val="00411B71"/>
    <w:rsid w:val="00411C73"/>
    <w:rsid w:val="00411FE6"/>
    <w:rsid w:val="004120BA"/>
    <w:rsid w:val="00412128"/>
    <w:rsid w:val="004122DD"/>
    <w:rsid w:val="00412404"/>
    <w:rsid w:val="0041285F"/>
    <w:rsid w:val="00412AC5"/>
    <w:rsid w:val="00412B15"/>
    <w:rsid w:val="00412DA4"/>
    <w:rsid w:val="00412E44"/>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587"/>
    <w:rsid w:val="004165A9"/>
    <w:rsid w:val="00416784"/>
    <w:rsid w:val="0041680A"/>
    <w:rsid w:val="00417199"/>
    <w:rsid w:val="004172E3"/>
    <w:rsid w:val="004173EC"/>
    <w:rsid w:val="0041753D"/>
    <w:rsid w:val="004176B1"/>
    <w:rsid w:val="00417730"/>
    <w:rsid w:val="00420065"/>
    <w:rsid w:val="004200E6"/>
    <w:rsid w:val="004206FE"/>
    <w:rsid w:val="00420838"/>
    <w:rsid w:val="004208AD"/>
    <w:rsid w:val="00420A09"/>
    <w:rsid w:val="00420C83"/>
    <w:rsid w:val="00420D59"/>
    <w:rsid w:val="00421048"/>
    <w:rsid w:val="004210E4"/>
    <w:rsid w:val="0042147D"/>
    <w:rsid w:val="004214A0"/>
    <w:rsid w:val="004215E4"/>
    <w:rsid w:val="004216C0"/>
    <w:rsid w:val="00421732"/>
    <w:rsid w:val="0042174E"/>
    <w:rsid w:val="00421858"/>
    <w:rsid w:val="004219B7"/>
    <w:rsid w:val="00421BC0"/>
    <w:rsid w:val="00421CA0"/>
    <w:rsid w:val="00421CC8"/>
    <w:rsid w:val="00422254"/>
    <w:rsid w:val="004223DD"/>
    <w:rsid w:val="004224B4"/>
    <w:rsid w:val="00422943"/>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069"/>
    <w:rsid w:val="004251AA"/>
    <w:rsid w:val="00425984"/>
    <w:rsid w:val="004259D8"/>
    <w:rsid w:val="0042634B"/>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34C"/>
    <w:rsid w:val="004305E8"/>
    <w:rsid w:val="00430658"/>
    <w:rsid w:val="00430739"/>
    <w:rsid w:val="0043090C"/>
    <w:rsid w:val="004309BD"/>
    <w:rsid w:val="00430C0B"/>
    <w:rsid w:val="00430F67"/>
    <w:rsid w:val="00430F97"/>
    <w:rsid w:val="004313FF"/>
    <w:rsid w:val="004316B2"/>
    <w:rsid w:val="004317FE"/>
    <w:rsid w:val="004319D3"/>
    <w:rsid w:val="00431D47"/>
    <w:rsid w:val="00431F1B"/>
    <w:rsid w:val="00432363"/>
    <w:rsid w:val="00432A4B"/>
    <w:rsid w:val="00432A69"/>
    <w:rsid w:val="00432E92"/>
    <w:rsid w:val="00433006"/>
    <w:rsid w:val="00433127"/>
    <w:rsid w:val="004332F6"/>
    <w:rsid w:val="00433654"/>
    <w:rsid w:val="0043375D"/>
    <w:rsid w:val="00433D9B"/>
    <w:rsid w:val="00433F1B"/>
    <w:rsid w:val="00433FD1"/>
    <w:rsid w:val="00433FFB"/>
    <w:rsid w:val="004345AE"/>
    <w:rsid w:val="004345E7"/>
    <w:rsid w:val="0043482B"/>
    <w:rsid w:val="004349A2"/>
    <w:rsid w:val="00434B31"/>
    <w:rsid w:val="00434D7F"/>
    <w:rsid w:val="00434EA1"/>
    <w:rsid w:val="004352B7"/>
    <w:rsid w:val="004358AE"/>
    <w:rsid w:val="00435975"/>
    <w:rsid w:val="00435B20"/>
    <w:rsid w:val="00435F22"/>
    <w:rsid w:val="0043618C"/>
    <w:rsid w:val="0043630E"/>
    <w:rsid w:val="004363A6"/>
    <w:rsid w:val="0043664B"/>
    <w:rsid w:val="0043682B"/>
    <w:rsid w:val="004369AE"/>
    <w:rsid w:val="004371AC"/>
    <w:rsid w:val="004371F5"/>
    <w:rsid w:val="004371F9"/>
    <w:rsid w:val="00437355"/>
    <w:rsid w:val="004373A9"/>
    <w:rsid w:val="004379BC"/>
    <w:rsid w:val="00440205"/>
    <w:rsid w:val="00440428"/>
    <w:rsid w:val="0044049D"/>
    <w:rsid w:val="004406D2"/>
    <w:rsid w:val="004409E5"/>
    <w:rsid w:val="00440C40"/>
    <w:rsid w:val="00440EFA"/>
    <w:rsid w:val="00440F00"/>
    <w:rsid w:val="00440F8B"/>
    <w:rsid w:val="00440FE0"/>
    <w:rsid w:val="0044101A"/>
    <w:rsid w:val="00441192"/>
    <w:rsid w:val="00441698"/>
    <w:rsid w:val="00441728"/>
    <w:rsid w:val="004418E6"/>
    <w:rsid w:val="00441C38"/>
    <w:rsid w:val="00441F99"/>
    <w:rsid w:val="00442116"/>
    <w:rsid w:val="004421A0"/>
    <w:rsid w:val="004421CA"/>
    <w:rsid w:val="004423D3"/>
    <w:rsid w:val="004427B5"/>
    <w:rsid w:val="00442C54"/>
    <w:rsid w:val="00442CE3"/>
    <w:rsid w:val="00442FF0"/>
    <w:rsid w:val="0044302C"/>
    <w:rsid w:val="004430AD"/>
    <w:rsid w:val="00443121"/>
    <w:rsid w:val="004431B9"/>
    <w:rsid w:val="00443336"/>
    <w:rsid w:val="00443509"/>
    <w:rsid w:val="00443675"/>
    <w:rsid w:val="004437A5"/>
    <w:rsid w:val="00443814"/>
    <w:rsid w:val="00443F28"/>
    <w:rsid w:val="0044405B"/>
    <w:rsid w:val="0044439E"/>
    <w:rsid w:val="004448E6"/>
    <w:rsid w:val="004449BE"/>
    <w:rsid w:val="00444A24"/>
    <w:rsid w:val="00444A3B"/>
    <w:rsid w:val="00444F53"/>
    <w:rsid w:val="004454AE"/>
    <w:rsid w:val="00445583"/>
    <w:rsid w:val="004456D6"/>
    <w:rsid w:val="00445912"/>
    <w:rsid w:val="00445A1A"/>
    <w:rsid w:val="00445EDB"/>
    <w:rsid w:val="00446278"/>
    <w:rsid w:val="004462C1"/>
    <w:rsid w:val="004462F8"/>
    <w:rsid w:val="00446342"/>
    <w:rsid w:val="00446A25"/>
    <w:rsid w:val="00446A2D"/>
    <w:rsid w:val="00446A2F"/>
    <w:rsid w:val="00446AF4"/>
    <w:rsid w:val="00446B39"/>
    <w:rsid w:val="00446FF3"/>
    <w:rsid w:val="0044700C"/>
    <w:rsid w:val="00447143"/>
    <w:rsid w:val="004472C4"/>
    <w:rsid w:val="00447612"/>
    <w:rsid w:val="004476C2"/>
    <w:rsid w:val="004476D1"/>
    <w:rsid w:val="004478D6"/>
    <w:rsid w:val="004478E6"/>
    <w:rsid w:val="00447A37"/>
    <w:rsid w:val="00447D07"/>
    <w:rsid w:val="00447E23"/>
    <w:rsid w:val="00447E53"/>
    <w:rsid w:val="0045007C"/>
    <w:rsid w:val="004507D9"/>
    <w:rsid w:val="00450951"/>
    <w:rsid w:val="004509E7"/>
    <w:rsid w:val="00450C01"/>
    <w:rsid w:val="00450D90"/>
    <w:rsid w:val="00450E75"/>
    <w:rsid w:val="0045109A"/>
    <w:rsid w:val="00451223"/>
    <w:rsid w:val="004513FA"/>
    <w:rsid w:val="00451418"/>
    <w:rsid w:val="004517EB"/>
    <w:rsid w:val="0045182E"/>
    <w:rsid w:val="00451A9E"/>
    <w:rsid w:val="00451F63"/>
    <w:rsid w:val="004523E3"/>
    <w:rsid w:val="00452446"/>
    <w:rsid w:val="00452841"/>
    <w:rsid w:val="00452A5E"/>
    <w:rsid w:val="00452CE4"/>
    <w:rsid w:val="00453037"/>
    <w:rsid w:val="00453500"/>
    <w:rsid w:val="0045357C"/>
    <w:rsid w:val="004535F8"/>
    <w:rsid w:val="004539FD"/>
    <w:rsid w:val="00453CCB"/>
    <w:rsid w:val="00453CDD"/>
    <w:rsid w:val="00453D43"/>
    <w:rsid w:val="00453DB5"/>
    <w:rsid w:val="00453F84"/>
    <w:rsid w:val="00454191"/>
    <w:rsid w:val="0045426B"/>
    <w:rsid w:val="00454338"/>
    <w:rsid w:val="00454381"/>
    <w:rsid w:val="00454AA9"/>
    <w:rsid w:val="00454C55"/>
    <w:rsid w:val="00455411"/>
    <w:rsid w:val="0045566B"/>
    <w:rsid w:val="00455775"/>
    <w:rsid w:val="00455857"/>
    <w:rsid w:val="004559F2"/>
    <w:rsid w:val="00455AAE"/>
    <w:rsid w:val="00455DB7"/>
    <w:rsid w:val="00455ECE"/>
    <w:rsid w:val="004561A6"/>
    <w:rsid w:val="00456203"/>
    <w:rsid w:val="00456493"/>
    <w:rsid w:val="004567D4"/>
    <w:rsid w:val="004567D6"/>
    <w:rsid w:val="00456B82"/>
    <w:rsid w:val="00456C62"/>
    <w:rsid w:val="00456D0C"/>
    <w:rsid w:val="00456D5E"/>
    <w:rsid w:val="00456E51"/>
    <w:rsid w:val="00457275"/>
    <w:rsid w:val="00457319"/>
    <w:rsid w:val="00457636"/>
    <w:rsid w:val="00457641"/>
    <w:rsid w:val="00457700"/>
    <w:rsid w:val="004578BD"/>
    <w:rsid w:val="0045793D"/>
    <w:rsid w:val="00457BE1"/>
    <w:rsid w:val="00457F2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217E"/>
    <w:rsid w:val="0046239A"/>
    <w:rsid w:val="0046293B"/>
    <w:rsid w:val="00462B92"/>
    <w:rsid w:val="00462BF2"/>
    <w:rsid w:val="00462D5A"/>
    <w:rsid w:val="00462EA8"/>
    <w:rsid w:val="00462F89"/>
    <w:rsid w:val="00462F9C"/>
    <w:rsid w:val="0046310F"/>
    <w:rsid w:val="00463384"/>
    <w:rsid w:val="00463977"/>
    <w:rsid w:val="004639F1"/>
    <w:rsid w:val="00463D2F"/>
    <w:rsid w:val="00463D3B"/>
    <w:rsid w:val="00463DD3"/>
    <w:rsid w:val="00463EC3"/>
    <w:rsid w:val="00463F12"/>
    <w:rsid w:val="0046411E"/>
    <w:rsid w:val="0046427A"/>
    <w:rsid w:val="00464324"/>
    <w:rsid w:val="00464345"/>
    <w:rsid w:val="0046443F"/>
    <w:rsid w:val="004645B9"/>
    <w:rsid w:val="004648EA"/>
    <w:rsid w:val="00464ACF"/>
    <w:rsid w:val="00464BCB"/>
    <w:rsid w:val="00464DD2"/>
    <w:rsid w:val="00464EE6"/>
    <w:rsid w:val="0046530C"/>
    <w:rsid w:val="004653C3"/>
    <w:rsid w:val="00465655"/>
    <w:rsid w:val="0046577A"/>
    <w:rsid w:val="00465ABC"/>
    <w:rsid w:val="00465B70"/>
    <w:rsid w:val="00465CE1"/>
    <w:rsid w:val="00465D28"/>
    <w:rsid w:val="00466027"/>
    <w:rsid w:val="004660A5"/>
    <w:rsid w:val="004663E4"/>
    <w:rsid w:val="00466806"/>
    <w:rsid w:val="00466E3F"/>
    <w:rsid w:val="00467481"/>
    <w:rsid w:val="00467B6A"/>
    <w:rsid w:val="004700DD"/>
    <w:rsid w:val="004701CA"/>
    <w:rsid w:val="00470380"/>
    <w:rsid w:val="00470690"/>
    <w:rsid w:val="004706C8"/>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7A0"/>
    <w:rsid w:val="00472D8C"/>
    <w:rsid w:val="00473153"/>
    <w:rsid w:val="004731EB"/>
    <w:rsid w:val="00473350"/>
    <w:rsid w:val="004734AD"/>
    <w:rsid w:val="004737DF"/>
    <w:rsid w:val="00474185"/>
    <w:rsid w:val="00474483"/>
    <w:rsid w:val="00474927"/>
    <w:rsid w:val="00474C0B"/>
    <w:rsid w:val="00474C9A"/>
    <w:rsid w:val="00474D3A"/>
    <w:rsid w:val="00474F2E"/>
    <w:rsid w:val="004757AB"/>
    <w:rsid w:val="0047581B"/>
    <w:rsid w:val="00475835"/>
    <w:rsid w:val="00475EC7"/>
    <w:rsid w:val="00475FC1"/>
    <w:rsid w:val="00476082"/>
    <w:rsid w:val="0047614C"/>
    <w:rsid w:val="004766C7"/>
    <w:rsid w:val="004768AF"/>
    <w:rsid w:val="00476969"/>
    <w:rsid w:val="00476D81"/>
    <w:rsid w:val="00476DDD"/>
    <w:rsid w:val="00477153"/>
    <w:rsid w:val="0047723D"/>
    <w:rsid w:val="0047756A"/>
    <w:rsid w:val="004777C2"/>
    <w:rsid w:val="00477A18"/>
    <w:rsid w:val="00477AF9"/>
    <w:rsid w:val="00480137"/>
    <w:rsid w:val="00480145"/>
    <w:rsid w:val="004804B2"/>
    <w:rsid w:val="00480831"/>
    <w:rsid w:val="00480A90"/>
    <w:rsid w:val="00480BFA"/>
    <w:rsid w:val="00480DC5"/>
    <w:rsid w:val="004811C3"/>
    <w:rsid w:val="004811C7"/>
    <w:rsid w:val="00481209"/>
    <w:rsid w:val="004813B0"/>
    <w:rsid w:val="004815D7"/>
    <w:rsid w:val="00481690"/>
    <w:rsid w:val="0048170C"/>
    <w:rsid w:val="00481914"/>
    <w:rsid w:val="00481B5A"/>
    <w:rsid w:val="00481C79"/>
    <w:rsid w:val="004821A7"/>
    <w:rsid w:val="0048234D"/>
    <w:rsid w:val="00482384"/>
    <w:rsid w:val="004823FC"/>
    <w:rsid w:val="004824AB"/>
    <w:rsid w:val="0048262D"/>
    <w:rsid w:val="00482692"/>
    <w:rsid w:val="004826B5"/>
    <w:rsid w:val="0048285C"/>
    <w:rsid w:val="0048288D"/>
    <w:rsid w:val="00482B89"/>
    <w:rsid w:val="00482E12"/>
    <w:rsid w:val="00482E21"/>
    <w:rsid w:val="00482F0E"/>
    <w:rsid w:val="004832BE"/>
    <w:rsid w:val="004833AA"/>
    <w:rsid w:val="00483917"/>
    <w:rsid w:val="00483D8A"/>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61B7"/>
    <w:rsid w:val="00486996"/>
    <w:rsid w:val="00486AF0"/>
    <w:rsid w:val="00486E62"/>
    <w:rsid w:val="00487110"/>
    <w:rsid w:val="00487134"/>
    <w:rsid w:val="004872F3"/>
    <w:rsid w:val="004873C2"/>
    <w:rsid w:val="0048740A"/>
    <w:rsid w:val="0048744C"/>
    <w:rsid w:val="00487542"/>
    <w:rsid w:val="00487701"/>
    <w:rsid w:val="004877DE"/>
    <w:rsid w:val="004878CB"/>
    <w:rsid w:val="00487CFF"/>
    <w:rsid w:val="00487D8D"/>
    <w:rsid w:val="004902A8"/>
    <w:rsid w:val="0049037F"/>
    <w:rsid w:val="00490838"/>
    <w:rsid w:val="0049095E"/>
    <w:rsid w:val="00490AE8"/>
    <w:rsid w:val="00490DF7"/>
    <w:rsid w:val="004910FE"/>
    <w:rsid w:val="004914D7"/>
    <w:rsid w:val="0049157C"/>
    <w:rsid w:val="00491764"/>
    <w:rsid w:val="004919D7"/>
    <w:rsid w:val="00491F6A"/>
    <w:rsid w:val="0049210F"/>
    <w:rsid w:val="004926CE"/>
    <w:rsid w:val="00492BB2"/>
    <w:rsid w:val="00492DCB"/>
    <w:rsid w:val="0049313B"/>
    <w:rsid w:val="00493572"/>
    <w:rsid w:val="0049357C"/>
    <w:rsid w:val="00493A0D"/>
    <w:rsid w:val="00493B54"/>
    <w:rsid w:val="00493E08"/>
    <w:rsid w:val="00493EA3"/>
    <w:rsid w:val="00494020"/>
    <w:rsid w:val="00494040"/>
    <w:rsid w:val="00494399"/>
    <w:rsid w:val="004943DF"/>
    <w:rsid w:val="00494442"/>
    <w:rsid w:val="0049448A"/>
    <w:rsid w:val="0049466A"/>
    <w:rsid w:val="00494729"/>
    <w:rsid w:val="00494791"/>
    <w:rsid w:val="0049485F"/>
    <w:rsid w:val="00494B70"/>
    <w:rsid w:val="00494C81"/>
    <w:rsid w:val="00495206"/>
    <w:rsid w:val="004954C1"/>
    <w:rsid w:val="00495583"/>
    <w:rsid w:val="00495698"/>
    <w:rsid w:val="0049580A"/>
    <w:rsid w:val="00495850"/>
    <w:rsid w:val="00495D6D"/>
    <w:rsid w:val="004966B6"/>
    <w:rsid w:val="004966D8"/>
    <w:rsid w:val="004967F6"/>
    <w:rsid w:val="00496AEC"/>
    <w:rsid w:val="00496BA0"/>
    <w:rsid w:val="00496D10"/>
    <w:rsid w:val="004970A9"/>
    <w:rsid w:val="0049729E"/>
    <w:rsid w:val="00497466"/>
    <w:rsid w:val="004977B8"/>
    <w:rsid w:val="004977E7"/>
    <w:rsid w:val="00497829"/>
    <w:rsid w:val="004978AF"/>
    <w:rsid w:val="00497A0C"/>
    <w:rsid w:val="00497B6F"/>
    <w:rsid w:val="00497D76"/>
    <w:rsid w:val="00497F5B"/>
    <w:rsid w:val="00497F6D"/>
    <w:rsid w:val="004A0028"/>
    <w:rsid w:val="004A00FD"/>
    <w:rsid w:val="004A01EF"/>
    <w:rsid w:val="004A02E9"/>
    <w:rsid w:val="004A04F8"/>
    <w:rsid w:val="004A0554"/>
    <w:rsid w:val="004A05EC"/>
    <w:rsid w:val="004A0CB6"/>
    <w:rsid w:val="004A11CF"/>
    <w:rsid w:val="004A1297"/>
    <w:rsid w:val="004A149D"/>
    <w:rsid w:val="004A14F0"/>
    <w:rsid w:val="004A172D"/>
    <w:rsid w:val="004A1947"/>
    <w:rsid w:val="004A1990"/>
    <w:rsid w:val="004A1AD1"/>
    <w:rsid w:val="004A1DE8"/>
    <w:rsid w:val="004A1F74"/>
    <w:rsid w:val="004A20C2"/>
    <w:rsid w:val="004A20CA"/>
    <w:rsid w:val="004A2138"/>
    <w:rsid w:val="004A21DA"/>
    <w:rsid w:val="004A2337"/>
    <w:rsid w:val="004A23A3"/>
    <w:rsid w:val="004A276E"/>
    <w:rsid w:val="004A286D"/>
    <w:rsid w:val="004A2E3A"/>
    <w:rsid w:val="004A2EB2"/>
    <w:rsid w:val="004A310F"/>
    <w:rsid w:val="004A377A"/>
    <w:rsid w:val="004A379F"/>
    <w:rsid w:val="004A37E6"/>
    <w:rsid w:val="004A3990"/>
    <w:rsid w:val="004A39AE"/>
    <w:rsid w:val="004A3C95"/>
    <w:rsid w:val="004A3E9B"/>
    <w:rsid w:val="004A3EA9"/>
    <w:rsid w:val="004A47F6"/>
    <w:rsid w:val="004A494F"/>
    <w:rsid w:val="004A4A96"/>
    <w:rsid w:val="004A4AFF"/>
    <w:rsid w:val="004A4DA6"/>
    <w:rsid w:val="004A5164"/>
    <w:rsid w:val="004A5358"/>
    <w:rsid w:val="004A5712"/>
    <w:rsid w:val="004A59FD"/>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969"/>
    <w:rsid w:val="004A7C83"/>
    <w:rsid w:val="004A7E3F"/>
    <w:rsid w:val="004A7F2E"/>
    <w:rsid w:val="004A7FBE"/>
    <w:rsid w:val="004B0391"/>
    <w:rsid w:val="004B046E"/>
    <w:rsid w:val="004B04A7"/>
    <w:rsid w:val="004B0512"/>
    <w:rsid w:val="004B0FEC"/>
    <w:rsid w:val="004B1025"/>
    <w:rsid w:val="004B12C4"/>
    <w:rsid w:val="004B1501"/>
    <w:rsid w:val="004B1539"/>
    <w:rsid w:val="004B16BE"/>
    <w:rsid w:val="004B1959"/>
    <w:rsid w:val="004B1FFD"/>
    <w:rsid w:val="004B207E"/>
    <w:rsid w:val="004B20CA"/>
    <w:rsid w:val="004B22C5"/>
    <w:rsid w:val="004B242B"/>
    <w:rsid w:val="004B247B"/>
    <w:rsid w:val="004B24FD"/>
    <w:rsid w:val="004B272D"/>
    <w:rsid w:val="004B27A2"/>
    <w:rsid w:val="004B29FF"/>
    <w:rsid w:val="004B2B80"/>
    <w:rsid w:val="004B2BD1"/>
    <w:rsid w:val="004B2D94"/>
    <w:rsid w:val="004B3016"/>
    <w:rsid w:val="004B3241"/>
    <w:rsid w:val="004B3294"/>
    <w:rsid w:val="004B3681"/>
    <w:rsid w:val="004B385B"/>
    <w:rsid w:val="004B3EF6"/>
    <w:rsid w:val="004B3FF4"/>
    <w:rsid w:val="004B4083"/>
    <w:rsid w:val="004B41C5"/>
    <w:rsid w:val="004B4447"/>
    <w:rsid w:val="004B4642"/>
    <w:rsid w:val="004B475B"/>
    <w:rsid w:val="004B4BC0"/>
    <w:rsid w:val="004B4C80"/>
    <w:rsid w:val="004B4C83"/>
    <w:rsid w:val="004B4EBA"/>
    <w:rsid w:val="004B504F"/>
    <w:rsid w:val="004B563A"/>
    <w:rsid w:val="004B5677"/>
    <w:rsid w:val="004B581D"/>
    <w:rsid w:val="004B5884"/>
    <w:rsid w:val="004B58FA"/>
    <w:rsid w:val="004B5971"/>
    <w:rsid w:val="004B5B8A"/>
    <w:rsid w:val="004B5D4E"/>
    <w:rsid w:val="004B5F7C"/>
    <w:rsid w:val="004B5FB8"/>
    <w:rsid w:val="004B600F"/>
    <w:rsid w:val="004B6754"/>
    <w:rsid w:val="004B6761"/>
    <w:rsid w:val="004B682E"/>
    <w:rsid w:val="004B68C6"/>
    <w:rsid w:val="004B6B11"/>
    <w:rsid w:val="004B6B42"/>
    <w:rsid w:val="004B6CEE"/>
    <w:rsid w:val="004B7182"/>
    <w:rsid w:val="004B74EA"/>
    <w:rsid w:val="004B757D"/>
    <w:rsid w:val="004B7BA5"/>
    <w:rsid w:val="004B7CF7"/>
    <w:rsid w:val="004B7E8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A19"/>
    <w:rsid w:val="004C3A83"/>
    <w:rsid w:val="004C3AF8"/>
    <w:rsid w:val="004C3B5E"/>
    <w:rsid w:val="004C4010"/>
    <w:rsid w:val="004C42A0"/>
    <w:rsid w:val="004C447C"/>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6A"/>
    <w:rsid w:val="004C5BFD"/>
    <w:rsid w:val="004C5CD9"/>
    <w:rsid w:val="004C63F6"/>
    <w:rsid w:val="004C65C2"/>
    <w:rsid w:val="004C66DC"/>
    <w:rsid w:val="004C6705"/>
    <w:rsid w:val="004C67AF"/>
    <w:rsid w:val="004C683B"/>
    <w:rsid w:val="004C69AC"/>
    <w:rsid w:val="004C6B82"/>
    <w:rsid w:val="004C6E9E"/>
    <w:rsid w:val="004C736A"/>
    <w:rsid w:val="004C7619"/>
    <w:rsid w:val="004C76E5"/>
    <w:rsid w:val="004C77F9"/>
    <w:rsid w:val="004C7936"/>
    <w:rsid w:val="004C79A8"/>
    <w:rsid w:val="004C7AD7"/>
    <w:rsid w:val="004C7CCF"/>
    <w:rsid w:val="004C7F62"/>
    <w:rsid w:val="004D00CC"/>
    <w:rsid w:val="004D011E"/>
    <w:rsid w:val="004D02A4"/>
    <w:rsid w:val="004D02E4"/>
    <w:rsid w:val="004D0333"/>
    <w:rsid w:val="004D03EA"/>
    <w:rsid w:val="004D0552"/>
    <w:rsid w:val="004D06C3"/>
    <w:rsid w:val="004D0A8B"/>
    <w:rsid w:val="004D1B02"/>
    <w:rsid w:val="004D1B52"/>
    <w:rsid w:val="004D1C7F"/>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5E6"/>
    <w:rsid w:val="004D3700"/>
    <w:rsid w:val="004D3725"/>
    <w:rsid w:val="004D3940"/>
    <w:rsid w:val="004D3960"/>
    <w:rsid w:val="004D39FB"/>
    <w:rsid w:val="004D3B14"/>
    <w:rsid w:val="004D3BAC"/>
    <w:rsid w:val="004D3CE3"/>
    <w:rsid w:val="004D3F99"/>
    <w:rsid w:val="004D4010"/>
    <w:rsid w:val="004D418F"/>
    <w:rsid w:val="004D434A"/>
    <w:rsid w:val="004D472E"/>
    <w:rsid w:val="004D4D5E"/>
    <w:rsid w:val="004D4FB9"/>
    <w:rsid w:val="004D5002"/>
    <w:rsid w:val="004D534D"/>
    <w:rsid w:val="004D55E8"/>
    <w:rsid w:val="004D5951"/>
    <w:rsid w:val="004D5A23"/>
    <w:rsid w:val="004D5D17"/>
    <w:rsid w:val="004D5D2D"/>
    <w:rsid w:val="004D5DCF"/>
    <w:rsid w:val="004D603E"/>
    <w:rsid w:val="004D6078"/>
    <w:rsid w:val="004D60AF"/>
    <w:rsid w:val="004D61DC"/>
    <w:rsid w:val="004D64AB"/>
    <w:rsid w:val="004D66B5"/>
    <w:rsid w:val="004D6874"/>
    <w:rsid w:val="004D6C0F"/>
    <w:rsid w:val="004D6ED9"/>
    <w:rsid w:val="004D735B"/>
    <w:rsid w:val="004D739A"/>
    <w:rsid w:val="004D763A"/>
    <w:rsid w:val="004D7D10"/>
    <w:rsid w:val="004D7D8B"/>
    <w:rsid w:val="004D7DE2"/>
    <w:rsid w:val="004E00E4"/>
    <w:rsid w:val="004E076D"/>
    <w:rsid w:val="004E07DB"/>
    <w:rsid w:val="004E08B8"/>
    <w:rsid w:val="004E0BE5"/>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E28"/>
    <w:rsid w:val="004E40A5"/>
    <w:rsid w:val="004E4312"/>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E01"/>
    <w:rsid w:val="004E6055"/>
    <w:rsid w:val="004E611D"/>
    <w:rsid w:val="004E6390"/>
    <w:rsid w:val="004E6558"/>
    <w:rsid w:val="004E65F1"/>
    <w:rsid w:val="004E729A"/>
    <w:rsid w:val="004E7358"/>
    <w:rsid w:val="004E799C"/>
    <w:rsid w:val="004E79FF"/>
    <w:rsid w:val="004E7BA3"/>
    <w:rsid w:val="004E7C64"/>
    <w:rsid w:val="004E7D22"/>
    <w:rsid w:val="004E7D30"/>
    <w:rsid w:val="004E7F07"/>
    <w:rsid w:val="004F0011"/>
    <w:rsid w:val="004F02C5"/>
    <w:rsid w:val="004F06D0"/>
    <w:rsid w:val="004F06DF"/>
    <w:rsid w:val="004F09F4"/>
    <w:rsid w:val="004F0AF9"/>
    <w:rsid w:val="004F0CD4"/>
    <w:rsid w:val="004F0D12"/>
    <w:rsid w:val="004F0FFC"/>
    <w:rsid w:val="004F107C"/>
    <w:rsid w:val="004F112D"/>
    <w:rsid w:val="004F11B7"/>
    <w:rsid w:val="004F12E1"/>
    <w:rsid w:val="004F1480"/>
    <w:rsid w:val="004F161F"/>
    <w:rsid w:val="004F16CE"/>
    <w:rsid w:val="004F1971"/>
    <w:rsid w:val="004F1AC9"/>
    <w:rsid w:val="004F1ADA"/>
    <w:rsid w:val="004F1DA7"/>
    <w:rsid w:val="004F228F"/>
    <w:rsid w:val="004F2354"/>
    <w:rsid w:val="004F2512"/>
    <w:rsid w:val="004F26FA"/>
    <w:rsid w:val="004F2775"/>
    <w:rsid w:val="004F2B0F"/>
    <w:rsid w:val="004F2B45"/>
    <w:rsid w:val="004F2BE5"/>
    <w:rsid w:val="004F2D27"/>
    <w:rsid w:val="004F2F66"/>
    <w:rsid w:val="004F324B"/>
    <w:rsid w:val="004F33F0"/>
    <w:rsid w:val="004F356F"/>
    <w:rsid w:val="004F36CA"/>
    <w:rsid w:val="004F39A7"/>
    <w:rsid w:val="004F3B3D"/>
    <w:rsid w:val="004F3BBB"/>
    <w:rsid w:val="004F432C"/>
    <w:rsid w:val="004F4482"/>
    <w:rsid w:val="004F45AE"/>
    <w:rsid w:val="004F4DD7"/>
    <w:rsid w:val="004F4E15"/>
    <w:rsid w:val="004F50D8"/>
    <w:rsid w:val="004F50FB"/>
    <w:rsid w:val="004F552D"/>
    <w:rsid w:val="004F5608"/>
    <w:rsid w:val="004F56C6"/>
    <w:rsid w:val="004F570C"/>
    <w:rsid w:val="004F58DB"/>
    <w:rsid w:val="004F59B8"/>
    <w:rsid w:val="004F5DF2"/>
    <w:rsid w:val="004F607F"/>
    <w:rsid w:val="004F61AE"/>
    <w:rsid w:val="004F6262"/>
    <w:rsid w:val="004F654F"/>
    <w:rsid w:val="004F6570"/>
    <w:rsid w:val="004F65B1"/>
    <w:rsid w:val="004F686D"/>
    <w:rsid w:val="004F6899"/>
    <w:rsid w:val="004F6A1D"/>
    <w:rsid w:val="004F6AAE"/>
    <w:rsid w:val="004F6C34"/>
    <w:rsid w:val="004F6E6A"/>
    <w:rsid w:val="004F721E"/>
    <w:rsid w:val="004F7255"/>
    <w:rsid w:val="004F72F8"/>
    <w:rsid w:val="004F764A"/>
    <w:rsid w:val="004F7652"/>
    <w:rsid w:val="004F7B65"/>
    <w:rsid w:val="004F7C1A"/>
    <w:rsid w:val="004F7CB2"/>
    <w:rsid w:val="004F7CE8"/>
    <w:rsid w:val="00500629"/>
    <w:rsid w:val="00500754"/>
    <w:rsid w:val="0050080A"/>
    <w:rsid w:val="00500CF8"/>
    <w:rsid w:val="00500DB1"/>
    <w:rsid w:val="00500F39"/>
    <w:rsid w:val="00501258"/>
    <w:rsid w:val="00501407"/>
    <w:rsid w:val="00501578"/>
    <w:rsid w:val="005016DB"/>
    <w:rsid w:val="005016E9"/>
    <w:rsid w:val="0050177F"/>
    <w:rsid w:val="0050180A"/>
    <w:rsid w:val="00501879"/>
    <w:rsid w:val="00501AEB"/>
    <w:rsid w:val="00501BED"/>
    <w:rsid w:val="00501D22"/>
    <w:rsid w:val="0050209E"/>
    <w:rsid w:val="00502194"/>
    <w:rsid w:val="00502208"/>
    <w:rsid w:val="005023B3"/>
    <w:rsid w:val="00502953"/>
    <w:rsid w:val="00502B15"/>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28E"/>
    <w:rsid w:val="005055B7"/>
    <w:rsid w:val="00505602"/>
    <w:rsid w:val="00505613"/>
    <w:rsid w:val="00505A15"/>
    <w:rsid w:val="00505B93"/>
    <w:rsid w:val="00505D96"/>
    <w:rsid w:val="00505FEF"/>
    <w:rsid w:val="0050605F"/>
    <w:rsid w:val="00506651"/>
    <w:rsid w:val="005066FD"/>
    <w:rsid w:val="005069E6"/>
    <w:rsid w:val="00506A1C"/>
    <w:rsid w:val="00506CC8"/>
    <w:rsid w:val="00506D09"/>
    <w:rsid w:val="00506EF6"/>
    <w:rsid w:val="0050707A"/>
    <w:rsid w:val="005071A5"/>
    <w:rsid w:val="0050726D"/>
    <w:rsid w:val="0050730F"/>
    <w:rsid w:val="00507315"/>
    <w:rsid w:val="0050745B"/>
    <w:rsid w:val="00507A41"/>
    <w:rsid w:val="00507C91"/>
    <w:rsid w:val="00507F97"/>
    <w:rsid w:val="00507FEB"/>
    <w:rsid w:val="00510328"/>
    <w:rsid w:val="00510420"/>
    <w:rsid w:val="00510565"/>
    <w:rsid w:val="0051076E"/>
    <w:rsid w:val="0051091E"/>
    <w:rsid w:val="00510D98"/>
    <w:rsid w:val="00510E1D"/>
    <w:rsid w:val="00510F00"/>
    <w:rsid w:val="00510FE8"/>
    <w:rsid w:val="00510FF8"/>
    <w:rsid w:val="005110D9"/>
    <w:rsid w:val="00511209"/>
    <w:rsid w:val="005112CC"/>
    <w:rsid w:val="00511355"/>
    <w:rsid w:val="005114CB"/>
    <w:rsid w:val="00511A8E"/>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7FC"/>
    <w:rsid w:val="00516979"/>
    <w:rsid w:val="00516AB9"/>
    <w:rsid w:val="00516B2A"/>
    <w:rsid w:val="00516D44"/>
    <w:rsid w:val="00516E3D"/>
    <w:rsid w:val="0051704D"/>
    <w:rsid w:val="005170BB"/>
    <w:rsid w:val="0051771C"/>
    <w:rsid w:val="005177BA"/>
    <w:rsid w:val="0052020D"/>
    <w:rsid w:val="005202ED"/>
    <w:rsid w:val="00520977"/>
    <w:rsid w:val="00520A46"/>
    <w:rsid w:val="00520FF0"/>
    <w:rsid w:val="00521140"/>
    <w:rsid w:val="00521309"/>
    <w:rsid w:val="0052142A"/>
    <w:rsid w:val="00521576"/>
    <w:rsid w:val="005215E2"/>
    <w:rsid w:val="005216C6"/>
    <w:rsid w:val="0052174A"/>
    <w:rsid w:val="005218DA"/>
    <w:rsid w:val="005219FF"/>
    <w:rsid w:val="00521A61"/>
    <w:rsid w:val="00521B6A"/>
    <w:rsid w:val="00521CB3"/>
    <w:rsid w:val="00521EA8"/>
    <w:rsid w:val="005220B9"/>
    <w:rsid w:val="00522134"/>
    <w:rsid w:val="0052216F"/>
    <w:rsid w:val="00522299"/>
    <w:rsid w:val="00522660"/>
    <w:rsid w:val="005226F8"/>
    <w:rsid w:val="00522AEA"/>
    <w:rsid w:val="00522D2F"/>
    <w:rsid w:val="00522FAC"/>
    <w:rsid w:val="005230FD"/>
    <w:rsid w:val="00523651"/>
    <w:rsid w:val="005239D4"/>
    <w:rsid w:val="00523CB4"/>
    <w:rsid w:val="00523E5F"/>
    <w:rsid w:val="00523ED5"/>
    <w:rsid w:val="005242BA"/>
    <w:rsid w:val="005244E0"/>
    <w:rsid w:val="005245FA"/>
    <w:rsid w:val="005246C2"/>
    <w:rsid w:val="00524913"/>
    <w:rsid w:val="005249E2"/>
    <w:rsid w:val="00524ADD"/>
    <w:rsid w:val="00524D68"/>
    <w:rsid w:val="00524F06"/>
    <w:rsid w:val="00525100"/>
    <w:rsid w:val="0052522F"/>
    <w:rsid w:val="00525450"/>
    <w:rsid w:val="00525480"/>
    <w:rsid w:val="00525535"/>
    <w:rsid w:val="0052555F"/>
    <w:rsid w:val="00525598"/>
    <w:rsid w:val="005256C5"/>
    <w:rsid w:val="00525877"/>
    <w:rsid w:val="005259FB"/>
    <w:rsid w:val="00525F70"/>
    <w:rsid w:val="0052607F"/>
    <w:rsid w:val="00526097"/>
    <w:rsid w:val="005261B1"/>
    <w:rsid w:val="00526292"/>
    <w:rsid w:val="0052644B"/>
    <w:rsid w:val="005266AF"/>
    <w:rsid w:val="005266E1"/>
    <w:rsid w:val="00526705"/>
    <w:rsid w:val="005267BC"/>
    <w:rsid w:val="0052691F"/>
    <w:rsid w:val="00526A82"/>
    <w:rsid w:val="00526BB8"/>
    <w:rsid w:val="00526DD9"/>
    <w:rsid w:val="00526F83"/>
    <w:rsid w:val="00527113"/>
    <w:rsid w:val="00527484"/>
    <w:rsid w:val="005275FA"/>
    <w:rsid w:val="00527684"/>
    <w:rsid w:val="005277AC"/>
    <w:rsid w:val="00527941"/>
    <w:rsid w:val="0052795C"/>
    <w:rsid w:val="00527D7E"/>
    <w:rsid w:val="0053004A"/>
    <w:rsid w:val="00530260"/>
    <w:rsid w:val="005303DE"/>
    <w:rsid w:val="005303E1"/>
    <w:rsid w:val="005303FD"/>
    <w:rsid w:val="00530515"/>
    <w:rsid w:val="00530924"/>
    <w:rsid w:val="00530B19"/>
    <w:rsid w:val="00530B9D"/>
    <w:rsid w:val="00530D13"/>
    <w:rsid w:val="00530F5F"/>
    <w:rsid w:val="00530F74"/>
    <w:rsid w:val="00530FB3"/>
    <w:rsid w:val="00531167"/>
    <w:rsid w:val="005312E8"/>
    <w:rsid w:val="005314D2"/>
    <w:rsid w:val="005314E8"/>
    <w:rsid w:val="005315B5"/>
    <w:rsid w:val="00531706"/>
    <w:rsid w:val="00531A96"/>
    <w:rsid w:val="00531B01"/>
    <w:rsid w:val="00531B15"/>
    <w:rsid w:val="00531FAA"/>
    <w:rsid w:val="00532705"/>
    <w:rsid w:val="005327EC"/>
    <w:rsid w:val="0053288A"/>
    <w:rsid w:val="00532946"/>
    <w:rsid w:val="00532951"/>
    <w:rsid w:val="00532974"/>
    <w:rsid w:val="00532998"/>
    <w:rsid w:val="00532A57"/>
    <w:rsid w:val="00532B04"/>
    <w:rsid w:val="00532B12"/>
    <w:rsid w:val="00533062"/>
    <w:rsid w:val="005331B5"/>
    <w:rsid w:val="0053337D"/>
    <w:rsid w:val="0053381A"/>
    <w:rsid w:val="0053392A"/>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23"/>
    <w:rsid w:val="00536859"/>
    <w:rsid w:val="005368DA"/>
    <w:rsid w:val="00536F96"/>
    <w:rsid w:val="0053739B"/>
    <w:rsid w:val="00537D19"/>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DBF"/>
    <w:rsid w:val="00542439"/>
    <w:rsid w:val="00542521"/>
    <w:rsid w:val="005430C9"/>
    <w:rsid w:val="005431A0"/>
    <w:rsid w:val="00543308"/>
    <w:rsid w:val="00543455"/>
    <w:rsid w:val="005435EA"/>
    <w:rsid w:val="0054367F"/>
    <w:rsid w:val="00543738"/>
    <w:rsid w:val="00543927"/>
    <w:rsid w:val="00543A26"/>
    <w:rsid w:val="00543AD6"/>
    <w:rsid w:val="00543BA0"/>
    <w:rsid w:val="00543C4C"/>
    <w:rsid w:val="00543DD8"/>
    <w:rsid w:val="00544242"/>
    <w:rsid w:val="00544428"/>
    <w:rsid w:val="005444B6"/>
    <w:rsid w:val="0054498F"/>
    <w:rsid w:val="00544B6E"/>
    <w:rsid w:val="00544C21"/>
    <w:rsid w:val="00544C92"/>
    <w:rsid w:val="005451ED"/>
    <w:rsid w:val="00545423"/>
    <w:rsid w:val="00545472"/>
    <w:rsid w:val="005454CE"/>
    <w:rsid w:val="00545562"/>
    <w:rsid w:val="005455B1"/>
    <w:rsid w:val="005459A7"/>
    <w:rsid w:val="00545CBA"/>
    <w:rsid w:val="00545CBD"/>
    <w:rsid w:val="00545D0E"/>
    <w:rsid w:val="00546244"/>
    <w:rsid w:val="00546319"/>
    <w:rsid w:val="00546644"/>
    <w:rsid w:val="0054668C"/>
    <w:rsid w:val="00546806"/>
    <w:rsid w:val="00546C16"/>
    <w:rsid w:val="00546F5E"/>
    <w:rsid w:val="00546F7F"/>
    <w:rsid w:val="00546FD0"/>
    <w:rsid w:val="00547169"/>
    <w:rsid w:val="0054746D"/>
    <w:rsid w:val="00547670"/>
    <w:rsid w:val="005476D7"/>
    <w:rsid w:val="00547ADE"/>
    <w:rsid w:val="00547C9A"/>
    <w:rsid w:val="00547F22"/>
    <w:rsid w:val="00550256"/>
    <w:rsid w:val="0055044D"/>
    <w:rsid w:val="0055056D"/>
    <w:rsid w:val="005505AC"/>
    <w:rsid w:val="00550783"/>
    <w:rsid w:val="005507E1"/>
    <w:rsid w:val="00550821"/>
    <w:rsid w:val="0055096C"/>
    <w:rsid w:val="00550971"/>
    <w:rsid w:val="00550BD1"/>
    <w:rsid w:val="00550C6D"/>
    <w:rsid w:val="00550CA0"/>
    <w:rsid w:val="00550DC5"/>
    <w:rsid w:val="0055118C"/>
    <w:rsid w:val="005512FE"/>
    <w:rsid w:val="0055199F"/>
    <w:rsid w:val="005519BE"/>
    <w:rsid w:val="005519F4"/>
    <w:rsid w:val="00551A02"/>
    <w:rsid w:val="00551B4B"/>
    <w:rsid w:val="00551D35"/>
    <w:rsid w:val="00551E94"/>
    <w:rsid w:val="005521B9"/>
    <w:rsid w:val="005521F3"/>
    <w:rsid w:val="0055229F"/>
    <w:rsid w:val="005524F6"/>
    <w:rsid w:val="00552545"/>
    <w:rsid w:val="0055254A"/>
    <w:rsid w:val="005525D8"/>
    <w:rsid w:val="005527C4"/>
    <w:rsid w:val="00552C47"/>
    <w:rsid w:val="00552C61"/>
    <w:rsid w:val="00552CDC"/>
    <w:rsid w:val="00552D61"/>
    <w:rsid w:val="00552DAD"/>
    <w:rsid w:val="00552E22"/>
    <w:rsid w:val="005531BB"/>
    <w:rsid w:val="0055326A"/>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50E"/>
    <w:rsid w:val="005545A7"/>
    <w:rsid w:val="00554614"/>
    <w:rsid w:val="00554CDF"/>
    <w:rsid w:val="00555030"/>
    <w:rsid w:val="005550AD"/>
    <w:rsid w:val="0055516C"/>
    <w:rsid w:val="00555184"/>
    <w:rsid w:val="00555589"/>
    <w:rsid w:val="005557F0"/>
    <w:rsid w:val="00555903"/>
    <w:rsid w:val="00555B51"/>
    <w:rsid w:val="00555F88"/>
    <w:rsid w:val="005560BA"/>
    <w:rsid w:val="0055616C"/>
    <w:rsid w:val="00556247"/>
    <w:rsid w:val="005562A4"/>
    <w:rsid w:val="005563C1"/>
    <w:rsid w:val="00556500"/>
    <w:rsid w:val="00556695"/>
    <w:rsid w:val="0055672D"/>
    <w:rsid w:val="00556C0B"/>
    <w:rsid w:val="00556FAF"/>
    <w:rsid w:val="0055722A"/>
    <w:rsid w:val="00557277"/>
    <w:rsid w:val="00557386"/>
    <w:rsid w:val="00557627"/>
    <w:rsid w:val="00557996"/>
    <w:rsid w:val="00557A2A"/>
    <w:rsid w:val="00557A47"/>
    <w:rsid w:val="00557B42"/>
    <w:rsid w:val="00557D4D"/>
    <w:rsid w:val="00557D5C"/>
    <w:rsid w:val="00557D8B"/>
    <w:rsid w:val="00557F12"/>
    <w:rsid w:val="00557FC9"/>
    <w:rsid w:val="005600E4"/>
    <w:rsid w:val="00560159"/>
    <w:rsid w:val="00560281"/>
    <w:rsid w:val="005604A7"/>
    <w:rsid w:val="005606AB"/>
    <w:rsid w:val="00560911"/>
    <w:rsid w:val="00560B6D"/>
    <w:rsid w:val="00560E3D"/>
    <w:rsid w:val="005612E6"/>
    <w:rsid w:val="005613BB"/>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438"/>
    <w:rsid w:val="005636FA"/>
    <w:rsid w:val="00563755"/>
    <w:rsid w:val="005639B5"/>
    <w:rsid w:val="00563BCB"/>
    <w:rsid w:val="00563D05"/>
    <w:rsid w:val="005640B6"/>
    <w:rsid w:val="0056412C"/>
    <w:rsid w:val="00564240"/>
    <w:rsid w:val="005642CD"/>
    <w:rsid w:val="005644DA"/>
    <w:rsid w:val="00564589"/>
    <w:rsid w:val="00564A59"/>
    <w:rsid w:val="00564CE1"/>
    <w:rsid w:val="00564D12"/>
    <w:rsid w:val="00564ED0"/>
    <w:rsid w:val="00564FCF"/>
    <w:rsid w:val="005650F9"/>
    <w:rsid w:val="0056519C"/>
    <w:rsid w:val="00565215"/>
    <w:rsid w:val="00565466"/>
    <w:rsid w:val="00565528"/>
    <w:rsid w:val="005656B3"/>
    <w:rsid w:val="005657DC"/>
    <w:rsid w:val="00565822"/>
    <w:rsid w:val="005658A7"/>
    <w:rsid w:val="00565DDD"/>
    <w:rsid w:val="00565F63"/>
    <w:rsid w:val="00565FA9"/>
    <w:rsid w:val="0056617A"/>
    <w:rsid w:val="00566538"/>
    <w:rsid w:val="0056666E"/>
    <w:rsid w:val="0056669C"/>
    <w:rsid w:val="005667D3"/>
    <w:rsid w:val="00566AE7"/>
    <w:rsid w:val="00566B70"/>
    <w:rsid w:val="00566BF2"/>
    <w:rsid w:val="0056716F"/>
    <w:rsid w:val="0056737D"/>
    <w:rsid w:val="005673DB"/>
    <w:rsid w:val="00567587"/>
    <w:rsid w:val="00567593"/>
    <w:rsid w:val="0056767A"/>
    <w:rsid w:val="0057032C"/>
    <w:rsid w:val="00570693"/>
    <w:rsid w:val="0057079D"/>
    <w:rsid w:val="0057083D"/>
    <w:rsid w:val="005709A2"/>
    <w:rsid w:val="00570AC4"/>
    <w:rsid w:val="00570B64"/>
    <w:rsid w:val="00570BDA"/>
    <w:rsid w:val="00570FAB"/>
    <w:rsid w:val="00570FB3"/>
    <w:rsid w:val="00570FB7"/>
    <w:rsid w:val="005712AF"/>
    <w:rsid w:val="0057145C"/>
    <w:rsid w:val="0057163C"/>
    <w:rsid w:val="00571D60"/>
    <w:rsid w:val="00571FFD"/>
    <w:rsid w:val="0057232F"/>
    <w:rsid w:val="005724CF"/>
    <w:rsid w:val="00572541"/>
    <w:rsid w:val="005726AB"/>
    <w:rsid w:val="00572FA6"/>
    <w:rsid w:val="00572FE9"/>
    <w:rsid w:val="00573056"/>
    <w:rsid w:val="0057338F"/>
    <w:rsid w:val="0057346C"/>
    <w:rsid w:val="00573479"/>
    <w:rsid w:val="0057381F"/>
    <w:rsid w:val="00573B3A"/>
    <w:rsid w:val="0057401A"/>
    <w:rsid w:val="00574267"/>
    <w:rsid w:val="005746FA"/>
    <w:rsid w:val="00574737"/>
    <w:rsid w:val="00574796"/>
    <w:rsid w:val="00574CCF"/>
    <w:rsid w:val="00574D03"/>
    <w:rsid w:val="005750B3"/>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D5F"/>
    <w:rsid w:val="00575DCF"/>
    <w:rsid w:val="00575F60"/>
    <w:rsid w:val="0057604E"/>
    <w:rsid w:val="00576146"/>
    <w:rsid w:val="00576205"/>
    <w:rsid w:val="0057630C"/>
    <w:rsid w:val="005763C4"/>
    <w:rsid w:val="00576679"/>
    <w:rsid w:val="00576771"/>
    <w:rsid w:val="005768B0"/>
    <w:rsid w:val="00576B18"/>
    <w:rsid w:val="00577314"/>
    <w:rsid w:val="00577382"/>
    <w:rsid w:val="00577636"/>
    <w:rsid w:val="005777E6"/>
    <w:rsid w:val="0057792A"/>
    <w:rsid w:val="00577E11"/>
    <w:rsid w:val="005800CA"/>
    <w:rsid w:val="005801C1"/>
    <w:rsid w:val="005801F4"/>
    <w:rsid w:val="005802B3"/>
    <w:rsid w:val="005802C6"/>
    <w:rsid w:val="0058062A"/>
    <w:rsid w:val="00580A50"/>
    <w:rsid w:val="005810BA"/>
    <w:rsid w:val="00581440"/>
    <w:rsid w:val="005814C5"/>
    <w:rsid w:val="005814F2"/>
    <w:rsid w:val="0058166D"/>
    <w:rsid w:val="0058178F"/>
    <w:rsid w:val="00581A4F"/>
    <w:rsid w:val="00581CDE"/>
    <w:rsid w:val="005820DD"/>
    <w:rsid w:val="005821B0"/>
    <w:rsid w:val="005823BB"/>
    <w:rsid w:val="005823C8"/>
    <w:rsid w:val="00582527"/>
    <w:rsid w:val="00582551"/>
    <w:rsid w:val="00582757"/>
    <w:rsid w:val="00582790"/>
    <w:rsid w:val="00582855"/>
    <w:rsid w:val="00582896"/>
    <w:rsid w:val="00582AB2"/>
    <w:rsid w:val="00582CCA"/>
    <w:rsid w:val="00582EB7"/>
    <w:rsid w:val="0058328E"/>
    <w:rsid w:val="00583470"/>
    <w:rsid w:val="00583855"/>
    <w:rsid w:val="005838A9"/>
    <w:rsid w:val="005838C4"/>
    <w:rsid w:val="005838F6"/>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7A8"/>
    <w:rsid w:val="005859B7"/>
    <w:rsid w:val="00585AF1"/>
    <w:rsid w:val="00585F67"/>
    <w:rsid w:val="005861FC"/>
    <w:rsid w:val="0058641E"/>
    <w:rsid w:val="0058652A"/>
    <w:rsid w:val="00586550"/>
    <w:rsid w:val="005865C1"/>
    <w:rsid w:val="00586670"/>
    <w:rsid w:val="00586AA9"/>
    <w:rsid w:val="00586BBB"/>
    <w:rsid w:val="00586DA5"/>
    <w:rsid w:val="00586E2C"/>
    <w:rsid w:val="00586E3D"/>
    <w:rsid w:val="00586F7D"/>
    <w:rsid w:val="005870A2"/>
    <w:rsid w:val="005876A3"/>
    <w:rsid w:val="0058790E"/>
    <w:rsid w:val="00587CAE"/>
    <w:rsid w:val="00590477"/>
    <w:rsid w:val="0059057A"/>
    <w:rsid w:val="0059082A"/>
    <w:rsid w:val="00590908"/>
    <w:rsid w:val="0059096A"/>
    <w:rsid w:val="00590A42"/>
    <w:rsid w:val="00590E6B"/>
    <w:rsid w:val="00591104"/>
    <w:rsid w:val="00591385"/>
    <w:rsid w:val="0059194C"/>
    <w:rsid w:val="00591A55"/>
    <w:rsid w:val="00591C5A"/>
    <w:rsid w:val="00591CDE"/>
    <w:rsid w:val="00591EB4"/>
    <w:rsid w:val="00591F76"/>
    <w:rsid w:val="005924EA"/>
    <w:rsid w:val="00592A10"/>
    <w:rsid w:val="00592AF2"/>
    <w:rsid w:val="00592B74"/>
    <w:rsid w:val="00592D99"/>
    <w:rsid w:val="00592D9B"/>
    <w:rsid w:val="00592F49"/>
    <w:rsid w:val="005933B6"/>
    <w:rsid w:val="00593440"/>
    <w:rsid w:val="00593551"/>
    <w:rsid w:val="005936F8"/>
    <w:rsid w:val="0059370D"/>
    <w:rsid w:val="005938A7"/>
    <w:rsid w:val="00593B43"/>
    <w:rsid w:val="00593D87"/>
    <w:rsid w:val="00593EF6"/>
    <w:rsid w:val="00593F83"/>
    <w:rsid w:val="0059427D"/>
    <w:rsid w:val="0059434B"/>
    <w:rsid w:val="005946DC"/>
    <w:rsid w:val="0059470B"/>
    <w:rsid w:val="00594728"/>
    <w:rsid w:val="005947ED"/>
    <w:rsid w:val="00594A44"/>
    <w:rsid w:val="00594A67"/>
    <w:rsid w:val="00595842"/>
    <w:rsid w:val="0059586E"/>
    <w:rsid w:val="00595A15"/>
    <w:rsid w:val="00595C30"/>
    <w:rsid w:val="00595CF4"/>
    <w:rsid w:val="00595F46"/>
    <w:rsid w:val="00595FA0"/>
    <w:rsid w:val="00596012"/>
    <w:rsid w:val="005960B4"/>
    <w:rsid w:val="00596114"/>
    <w:rsid w:val="0059637A"/>
    <w:rsid w:val="00596950"/>
    <w:rsid w:val="00596A70"/>
    <w:rsid w:val="00596AD0"/>
    <w:rsid w:val="00596ADB"/>
    <w:rsid w:val="00596B5B"/>
    <w:rsid w:val="00596BA2"/>
    <w:rsid w:val="00596C09"/>
    <w:rsid w:val="00596F03"/>
    <w:rsid w:val="00597089"/>
    <w:rsid w:val="00597278"/>
    <w:rsid w:val="005972F5"/>
    <w:rsid w:val="005973BA"/>
    <w:rsid w:val="005973BD"/>
    <w:rsid w:val="00597714"/>
    <w:rsid w:val="0059783F"/>
    <w:rsid w:val="00597B86"/>
    <w:rsid w:val="00597BCD"/>
    <w:rsid w:val="00597E61"/>
    <w:rsid w:val="005A00BA"/>
    <w:rsid w:val="005A02E8"/>
    <w:rsid w:val="005A0390"/>
    <w:rsid w:val="005A03CD"/>
    <w:rsid w:val="005A03EE"/>
    <w:rsid w:val="005A049C"/>
    <w:rsid w:val="005A0699"/>
    <w:rsid w:val="005A07F3"/>
    <w:rsid w:val="005A084E"/>
    <w:rsid w:val="005A0AF8"/>
    <w:rsid w:val="005A0B60"/>
    <w:rsid w:val="005A0DD6"/>
    <w:rsid w:val="005A0E14"/>
    <w:rsid w:val="005A0E99"/>
    <w:rsid w:val="005A10C8"/>
    <w:rsid w:val="005A1198"/>
    <w:rsid w:val="005A1441"/>
    <w:rsid w:val="005A14FE"/>
    <w:rsid w:val="005A17EC"/>
    <w:rsid w:val="005A1B13"/>
    <w:rsid w:val="005A1F9E"/>
    <w:rsid w:val="005A2024"/>
    <w:rsid w:val="005A2308"/>
    <w:rsid w:val="005A2324"/>
    <w:rsid w:val="005A251B"/>
    <w:rsid w:val="005A258D"/>
    <w:rsid w:val="005A268C"/>
    <w:rsid w:val="005A27D1"/>
    <w:rsid w:val="005A28C0"/>
    <w:rsid w:val="005A2C6E"/>
    <w:rsid w:val="005A3191"/>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79"/>
    <w:rsid w:val="005A5450"/>
    <w:rsid w:val="005A5666"/>
    <w:rsid w:val="005A56C2"/>
    <w:rsid w:val="005A56C6"/>
    <w:rsid w:val="005A5948"/>
    <w:rsid w:val="005A59F0"/>
    <w:rsid w:val="005A5C94"/>
    <w:rsid w:val="005A5CEC"/>
    <w:rsid w:val="005A5D54"/>
    <w:rsid w:val="005A5F45"/>
    <w:rsid w:val="005A607E"/>
    <w:rsid w:val="005A60BB"/>
    <w:rsid w:val="005A6344"/>
    <w:rsid w:val="005A6391"/>
    <w:rsid w:val="005A695D"/>
    <w:rsid w:val="005A6B5F"/>
    <w:rsid w:val="005A6B80"/>
    <w:rsid w:val="005A6BB6"/>
    <w:rsid w:val="005A6DE5"/>
    <w:rsid w:val="005A6FE4"/>
    <w:rsid w:val="005A71ED"/>
    <w:rsid w:val="005A7485"/>
    <w:rsid w:val="005A74FF"/>
    <w:rsid w:val="005A76E1"/>
    <w:rsid w:val="005A7B7F"/>
    <w:rsid w:val="005A7C3C"/>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D8"/>
    <w:rsid w:val="005B1F7A"/>
    <w:rsid w:val="005B1F9A"/>
    <w:rsid w:val="005B21D1"/>
    <w:rsid w:val="005B2382"/>
    <w:rsid w:val="005B2389"/>
    <w:rsid w:val="005B2488"/>
    <w:rsid w:val="005B24E6"/>
    <w:rsid w:val="005B2905"/>
    <w:rsid w:val="005B2C7B"/>
    <w:rsid w:val="005B2D45"/>
    <w:rsid w:val="005B2DD6"/>
    <w:rsid w:val="005B2F17"/>
    <w:rsid w:val="005B3098"/>
    <w:rsid w:val="005B3315"/>
    <w:rsid w:val="005B34EB"/>
    <w:rsid w:val="005B375F"/>
    <w:rsid w:val="005B38CD"/>
    <w:rsid w:val="005B3C69"/>
    <w:rsid w:val="005B3DE3"/>
    <w:rsid w:val="005B3F30"/>
    <w:rsid w:val="005B3FD3"/>
    <w:rsid w:val="005B3FE7"/>
    <w:rsid w:val="005B434D"/>
    <w:rsid w:val="005B4372"/>
    <w:rsid w:val="005B47D3"/>
    <w:rsid w:val="005B498F"/>
    <w:rsid w:val="005B4C9E"/>
    <w:rsid w:val="005B4E1F"/>
    <w:rsid w:val="005B4EEF"/>
    <w:rsid w:val="005B4F0D"/>
    <w:rsid w:val="005B5173"/>
    <w:rsid w:val="005B5428"/>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E1C"/>
    <w:rsid w:val="005B7F02"/>
    <w:rsid w:val="005C0083"/>
    <w:rsid w:val="005C0358"/>
    <w:rsid w:val="005C0634"/>
    <w:rsid w:val="005C06DA"/>
    <w:rsid w:val="005C074C"/>
    <w:rsid w:val="005C0E59"/>
    <w:rsid w:val="005C0E60"/>
    <w:rsid w:val="005C1016"/>
    <w:rsid w:val="005C1100"/>
    <w:rsid w:val="005C113D"/>
    <w:rsid w:val="005C11A6"/>
    <w:rsid w:val="005C1416"/>
    <w:rsid w:val="005C1430"/>
    <w:rsid w:val="005C1998"/>
    <w:rsid w:val="005C1A09"/>
    <w:rsid w:val="005C1A48"/>
    <w:rsid w:val="005C1B37"/>
    <w:rsid w:val="005C1ED0"/>
    <w:rsid w:val="005C2466"/>
    <w:rsid w:val="005C270C"/>
    <w:rsid w:val="005C2962"/>
    <w:rsid w:val="005C2B66"/>
    <w:rsid w:val="005C2C01"/>
    <w:rsid w:val="005C31CA"/>
    <w:rsid w:val="005C31DC"/>
    <w:rsid w:val="005C33F9"/>
    <w:rsid w:val="005C36A6"/>
    <w:rsid w:val="005C3C6A"/>
    <w:rsid w:val="005C3D1F"/>
    <w:rsid w:val="005C3DCA"/>
    <w:rsid w:val="005C3EAE"/>
    <w:rsid w:val="005C3FCF"/>
    <w:rsid w:val="005C414F"/>
    <w:rsid w:val="005C4227"/>
    <w:rsid w:val="005C4B75"/>
    <w:rsid w:val="005C5069"/>
    <w:rsid w:val="005C5429"/>
    <w:rsid w:val="005C5596"/>
    <w:rsid w:val="005C5856"/>
    <w:rsid w:val="005C586E"/>
    <w:rsid w:val="005C5B6C"/>
    <w:rsid w:val="005C5F4A"/>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ADD"/>
    <w:rsid w:val="005C7B30"/>
    <w:rsid w:val="005C7D2A"/>
    <w:rsid w:val="005C7F28"/>
    <w:rsid w:val="005D0336"/>
    <w:rsid w:val="005D0580"/>
    <w:rsid w:val="005D063C"/>
    <w:rsid w:val="005D081D"/>
    <w:rsid w:val="005D0ADB"/>
    <w:rsid w:val="005D0C05"/>
    <w:rsid w:val="005D0C22"/>
    <w:rsid w:val="005D0FE1"/>
    <w:rsid w:val="005D1084"/>
    <w:rsid w:val="005D1118"/>
    <w:rsid w:val="005D1264"/>
    <w:rsid w:val="005D1366"/>
    <w:rsid w:val="005D13E6"/>
    <w:rsid w:val="005D13FB"/>
    <w:rsid w:val="005D1531"/>
    <w:rsid w:val="005D15F1"/>
    <w:rsid w:val="005D1954"/>
    <w:rsid w:val="005D1B81"/>
    <w:rsid w:val="005D1D57"/>
    <w:rsid w:val="005D1D58"/>
    <w:rsid w:val="005D1F58"/>
    <w:rsid w:val="005D1F6A"/>
    <w:rsid w:val="005D2489"/>
    <w:rsid w:val="005D259F"/>
    <w:rsid w:val="005D2626"/>
    <w:rsid w:val="005D2750"/>
    <w:rsid w:val="005D2A71"/>
    <w:rsid w:val="005D3219"/>
    <w:rsid w:val="005D32C0"/>
    <w:rsid w:val="005D3988"/>
    <w:rsid w:val="005D39D4"/>
    <w:rsid w:val="005D3D04"/>
    <w:rsid w:val="005D3D08"/>
    <w:rsid w:val="005D3F45"/>
    <w:rsid w:val="005D41E5"/>
    <w:rsid w:val="005D43E3"/>
    <w:rsid w:val="005D44C6"/>
    <w:rsid w:val="005D48E0"/>
    <w:rsid w:val="005D4924"/>
    <w:rsid w:val="005D4969"/>
    <w:rsid w:val="005D4A4A"/>
    <w:rsid w:val="005D4C8F"/>
    <w:rsid w:val="005D4E09"/>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508"/>
    <w:rsid w:val="005D756C"/>
    <w:rsid w:val="005D76C9"/>
    <w:rsid w:val="005D7E9D"/>
    <w:rsid w:val="005E00E2"/>
    <w:rsid w:val="005E020A"/>
    <w:rsid w:val="005E02DA"/>
    <w:rsid w:val="005E05A7"/>
    <w:rsid w:val="005E0626"/>
    <w:rsid w:val="005E0848"/>
    <w:rsid w:val="005E0978"/>
    <w:rsid w:val="005E0E31"/>
    <w:rsid w:val="005E0F42"/>
    <w:rsid w:val="005E1021"/>
    <w:rsid w:val="005E1081"/>
    <w:rsid w:val="005E1179"/>
    <w:rsid w:val="005E14D3"/>
    <w:rsid w:val="005E168E"/>
    <w:rsid w:val="005E169E"/>
    <w:rsid w:val="005E1C39"/>
    <w:rsid w:val="005E1CB3"/>
    <w:rsid w:val="005E1EE9"/>
    <w:rsid w:val="005E2008"/>
    <w:rsid w:val="005E24E2"/>
    <w:rsid w:val="005E2A2A"/>
    <w:rsid w:val="005E2AB4"/>
    <w:rsid w:val="005E32C3"/>
    <w:rsid w:val="005E339D"/>
    <w:rsid w:val="005E3461"/>
    <w:rsid w:val="005E35EB"/>
    <w:rsid w:val="005E376B"/>
    <w:rsid w:val="005E3779"/>
    <w:rsid w:val="005E384B"/>
    <w:rsid w:val="005E3866"/>
    <w:rsid w:val="005E3A86"/>
    <w:rsid w:val="005E3AD7"/>
    <w:rsid w:val="005E3BCF"/>
    <w:rsid w:val="005E3C1E"/>
    <w:rsid w:val="005E3C53"/>
    <w:rsid w:val="005E3CD9"/>
    <w:rsid w:val="005E3DF8"/>
    <w:rsid w:val="005E3EC9"/>
    <w:rsid w:val="005E3F93"/>
    <w:rsid w:val="005E4370"/>
    <w:rsid w:val="005E4468"/>
    <w:rsid w:val="005E44C3"/>
    <w:rsid w:val="005E485C"/>
    <w:rsid w:val="005E4900"/>
    <w:rsid w:val="005E4977"/>
    <w:rsid w:val="005E4BA9"/>
    <w:rsid w:val="005E4BB6"/>
    <w:rsid w:val="005E4CB7"/>
    <w:rsid w:val="005E5227"/>
    <w:rsid w:val="005E544F"/>
    <w:rsid w:val="005E54BC"/>
    <w:rsid w:val="005E55C9"/>
    <w:rsid w:val="005E55D9"/>
    <w:rsid w:val="005E5A15"/>
    <w:rsid w:val="005E5A76"/>
    <w:rsid w:val="005E5E75"/>
    <w:rsid w:val="005E5F1E"/>
    <w:rsid w:val="005E625B"/>
    <w:rsid w:val="005E6412"/>
    <w:rsid w:val="005E65BF"/>
    <w:rsid w:val="005E664E"/>
    <w:rsid w:val="005E674B"/>
    <w:rsid w:val="005E6B0B"/>
    <w:rsid w:val="005E6C96"/>
    <w:rsid w:val="005E6E07"/>
    <w:rsid w:val="005E6ECE"/>
    <w:rsid w:val="005E6F1D"/>
    <w:rsid w:val="005E75C4"/>
    <w:rsid w:val="005E773E"/>
    <w:rsid w:val="005E7928"/>
    <w:rsid w:val="005E795F"/>
    <w:rsid w:val="005E7F3B"/>
    <w:rsid w:val="005E7F3D"/>
    <w:rsid w:val="005E7FBF"/>
    <w:rsid w:val="005F01AF"/>
    <w:rsid w:val="005F0202"/>
    <w:rsid w:val="005F0367"/>
    <w:rsid w:val="005F0427"/>
    <w:rsid w:val="005F079D"/>
    <w:rsid w:val="005F0C0A"/>
    <w:rsid w:val="005F0D7F"/>
    <w:rsid w:val="005F0F2C"/>
    <w:rsid w:val="005F151C"/>
    <w:rsid w:val="005F15DE"/>
    <w:rsid w:val="005F179C"/>
    <w:rsid w:val="005F1902"/>
    <w:rsid w:val="005F1BB1"/>
    <w:rsid w:val="005F1DCF"/>
    <w:rsid w:val="005F1EBE"/>
    <w:rsid w:val="005F1F77"/>
    <w:rsid w:val="005F21AB"/>
    <w:rsid w:val="005F21D0"/>
    <w:rsid w:val="005F241D"/>
    <w:rsid w:val="005F27B5"/>
    <w:rsid w:val="005F2A7E"/>
    <w:rsid w:val="005F2BD8"/>
    <w:rsid w:val="005F2DA5"/>
    <w:rsid w:val="005F30CE"/>
    <w:rsid w:val="005F3786"/>
    <w:rsid w:val="005F38EF"/>
    <w:rsid w:val="005F3A4F"/>
    <w:rsid w:val="005F3B73"/>
    <w:rsid w:val="005F3F51"/>
    <w:rsid w:val="005F4124"/>
    <w:rsid w:val="005F44F4"/>
    <w:rsid w:val="005F4820"/>
    <w:rsid w:val="005F4955"/>
    <w:rsid w:val="005F4AF1"/>
    <w:rsid w:val="005F4B34"/>
    <w:rsid w:val="005F5125"/>
    <w:rsid w:val="005F52C4"/>
    <w:rsid w:val="005F571E"/>
    <w:rsid w:val="005F5763"/>
    <w:rsid w:val="005F5BAF"/>
    <w:rsid w:val="005F5D57"/>
    <w:rsid w:val="005F6070"/>
    <w:rsid w:val="005F6213"/>
    <w:rsid w:val="005F62A5"/>
    <w:rsid w:val="005F62C4"/>
    <w:rsid w:val="005F62F2"/>
    <w:rsid w:val="005F64A3"/>
    <w:rsid w:val="005F6A6B"/>
    <w:rsid w:val="005F6AB9"/>
    <w:rsid w:val="005F701C"/>
    <w:rsid w:val="005F70B8"/>
    <w:rsid w:val="005F7102"/>
    <w:rsid w:val="005F721B"/>
    <w:rsid w:val="005F7380"/>
    <w:rsid w:val="005F73F9"/>
    <w:rsid w:val="005F75BB"/>
    <w:rsid w:val="005F79C2"/>
    <w:rsid w:val="00600A29"/>
    <w:rsid w:val="00600BFC"/>
    <w:rsid w:val="00600D04"/>
    <w:rsid w:val="00600EA0"/>
    <w:rsid w:val="0060103B"/>
    <w:rsid w:val="00601132"/>
    <w:rsid w:val="006016DE"/>
    <w:rsid w:val="00601B23"/>
    <w:rsid w:val="00601C8D"/>
    <w:rsid w:val="00601EC1"/>
    <w:rsid w:val="00602D48"/>
    <w:rsid w:val="00602E46"/>
    <w:rsid w:val="006031EB"/>
    <w:rsid w:val="006032A1"/>
    <w:rsid w:val="00603371"/>
    <w:rsid w:val="006036A2"/>
    <w:rsid w:val="00603923"/>
    <w:rsid w:val="00603A52"/>
    <w:rsid w:val="00603EA4"/>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390"/>
    <w:rsid w:val="0060641C"/>
    <w:rsid w:val="00606507"/>
    <w:rsid w:val="0060681A"/>
    <w:rsid w:val="0060687D"/>
    <w:rsid w:val="0060692E"/>
    <w:rsid w:val="00606A71"/>
    <w:rsid w:val="00606D16"/>
    <w:rsid w:val="00606F3A"/>
    <w:rsid w:val="0060703D"/>
    <w:rsid w:val="006070E2"/>
    <w:rsid w:val="0060712D"/>
    <w:rsid w:val="00607376"/>
    <w:rsid w:val="006077B8"/>
    <w:rsid w:val="006079F5"/>
    <w:rsid w:val="00607F85"/>
    <w:rsid w:val="00610547"/>
    <w:rsid w:val="006109D2"/>
    <w:rsid w:val="00610BFB"/>
    <w:rsid w:val="00610C00"/>
    <w:rsid w:val="00610E98"/>
    <w:rsid w:val="006111CF"/>
    <w:rsid w:val="00611464"/>
    <w:rsid w:val="00611894"/>
    <w:rsid w:val="006119B0"/>
    <w:rsid w:val="00611BA7"/>
    <w:rsid w:val="00611BCC"/>
    <w:rsid w:val="00611C4E"/>
    <w:rsid w:val="00611D76"/>
    <w:rsid w:val="00611DAE"/>
    <w:rsid w:val="00611F69"/>
    <w:rsid w:val="00611FB5"/>
    <w:rsid w:val="00611FED"/>
    <w:rsid w:val="006123DB"/>
    <w:rsid w:val="00612529"/>
    <w:rsid w:val="0061255C"/>
    <w:rsid w:val="00612633"/>
    <w:rsid w:val="0061290D"/>
    <w:rsid w:val="00612CEE"/>
    <w:rsid w:val="006130AA"/>
    <w:rsid w:val="00613187"/>
    <w:rsid w:val="00613ADC"/>
    <w:rsid w:val="00613B28"/>
    <w:rsid w:val="00614084"/>
    <w:rsid w:val="00614129"/>
    <w:rsid w:val="00614196"/>
    <w:rsid w:val="006143C3"/>
    <w:rsid w:val="00614443"/>
    <w:rsid w:val="0061471F"/>
    <w:rsid w:val="006149C2"/>
    <w:rsid w:val="00614B5B"/>
    <w:rsid w:val="00614B5D"/>
    <w:rsid w:val="00614E63"/>
    <w:rsid w:val="006150D1"/>
    <w:rsid w:val="00615197"/>
    <w:rsid w:val="006152E2"/>
    <w:rsid w:val="00615773"/>
    <w:rsid w:val="00615BD1"/>
    <w:rsid w:val="00615BF4"/>
    <w:rsid w:val="00615C6F"/>
    <w:rsid w:val="00615CC5"/>
    <w:rsid w:val="00615FB8"/>
    <w:rsid w:val="00616247"/>
    <w:rsid w:val="00616506"/>
    <w:rsid w:val="006165AF"/>
    <w:rsid w:val="00616875"/>
    <w:rsid w:val="006168A4"/>
    <w:rsid w:val="00616D42"/>
    <w:rsid w:val="00616F6A"/>
    <w:rsid w:val="0061730C"/>
    <w:rsid w:val="00617374"/>
    <w:rsid w:val="00617454"/>
    <w:rsid w:val="0061748F"/>
    <w:rsid w:val="006174DA"/>
    <w:rsid w:val="00617679"/>
    <w:rsid w:val="00617807"/>
    <w:rsid w:val="00617846"/>
    <w:rsid w:val="006178C3"/>
    <w:rsid w:val="006179F0"/>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34E9"/>
    <w:rsid w:val="00623703"/>
    <w:rsid w:val="00623A45"/>
    <w:rsid w:val="00623B51"/>
    <w:rsid w:val="00623E35"/>
    <w:rsid w:val="00623F11"/>
    <w:rsid w:val="00624127"/>
    <w:rsid w:val="0062461C"/>
    <w:rsid w:val="0062488C"/>
    <w:rsid w:val="00624911"/>
    <w:rsid w:val="00624DE9"/>
    <w:rsid w:val="00624E44"/>
    <w:rsid w:val="00625189"/>
    <w:rsid w:val="00625274"/>
    <w:rsid w:val="006253F0"/>
    <w:rsid w:val="0062575B"/>
    <w:rsid w:val="006257F1"/>
    <w:rsid w:val="0062583F"/>
    <w:rsid w:val="006258EB"/>
    <w:rsid w:val="00625C46"/>
    <w:rsid w:val="00625D5B"/>
    <w:rsid w:val="00625DF3"/>
    <w:rsid w:val="00625EF9"/>
    <w:rsid w:val="00625FF1"/>
    <w:rsid w:val="006260A1"/>
    <w:rsid w:val="006260C2"/>
    <w:rsid w:val="00626302"/>
    <w:rsid w:val="0062639D"/>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E8A"/>
    <w:rsid w:val="00627EE8"/>
    <w:rsid w:val="0063034D"/>
    <w:rsid w:val="00630387"/>
    <w:rsid w:val="0063055C"/>
    <w:rsid w:val="006306EF"/>
    <w:rsid w:val="00630731"/>
    <w:rsid w:val="006308F3"/>
    <w:rsid w:val="0063090C"/>
    <w:rsid w:val="00630932"/>
    <w:rsid w:val="00630AAF"/>
    <w:rsid w:val="00630C56"/>
    <w:rsid w:val="00630E1B"/>
    <w:rsid w:val="006310B2"/>
    <w:rsid w:val="006310BA"/>
    <w:rsid w:val="006312FB"/>
    <w:rsid w:val="0063161A"/>
    <w:rsid w:val="006316C0"/>
    <w:rsid w:val="00631B85"/>
    <w:rsid w:val="00631CC6"/>
    <w:rsid w:val="00631CFD"/>
    <w:rsid w:val="00631D1C"/>
    <w:rsid w:val="00631F8D"/>
    <w:rsid w:val="006321CC"/>
    <w:rsid w:val="00632487"/>
    <w:rsid w:val="006329F0"/>
    <w:rsid w:val="00632DDD"/>
    <w:rsid w:val="00633474"/>
    <w:rsid w:val="006334EE"/>
    <w:rsid w:val="00633502"/>
    <w:rsid w:val="00633750"/>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50A4"/>
    <w:rsid w:val="006353C9"/>
    <w:rsid w:val="006357BB"/>
    <w:rsid w:val="006358A2"/>
    <w:rsid w:val="00635A33"/>
    <w:rsid w:val="00635B31"/>
    <w:rsid w:val="00635B4F"/>
    <w:rsid w:val="00635BA1"/>
    <w:rsid w:val="00635BC5"/>
    <w:rsid w:val="00636047"/>
    <w:rsid w:val="00636200"/>
    <w:rsid w:val="00636220"/>
    <w:rsid w:val="00636292"/>
    <w:rsid w:val="006368FF"/>
    <w:rsid w:val="00636A7B"/>
    <w:rsid w:val="00636B16"/>
    <w:rsid w:val="00636B8B"/>
    <w:rsid w:val="00636C1B"/>
    <w:rsid w:val="00636C45"/>
    <w:rsid w:val="00636DAF"/>
    <w:rsid w:val="0063724C"/>
    <w:rsid w:val="006373D1"/>
    <w:rsid w:val="006377FD"/>
    <w:rsid w:val="006379FF"/>
    <w:rsid w:val="00637D6E"/>
    <w:rsid w:val="00640038"/>
    <w:rsid w:val="0064004D"/>
    <w:rsid w:val="006400AF"/>
    <w:rsid w:val="00640106"/>
    <w:rsid w:val="00640295"/>
    <w:rsid w:val="006406A7"/>
    <w:rsid w:val="006407D7"/>
    <w:rsid w:val="006407E9"/>
    <w:rsid w:val="00640EEA"/>
    <w:rsid w:val="006410BD"/>
    <w:rsid w:val="0064116F"/>
    <w:rsid w:val="006411C0"/>
    <w:rsid w:val="0064166C"/>
    <w:rsid w:val="00641967"/>
    <w:rsid w:val="00641CFA"/>
    <w:rsid w:val="00641D2C"/>
    <w:rsid w:val="00641E13"/>
    <w:rsid w:val="00641E2C"/>
    <w:rsid w:val="00642036"/>
    <w:rsid w:val="006422C4"/>
    <w:rsid w:val="00642371"/>
    <w:rsid w:val="00642AD3"/>
    <w:rsid w:val="00642B99"/>
    <w:rsid w:val="00642BA8"/>
    <w:rsid w:val="00642C4A"/>
    <w:rsid w:val="00642CED"/>
    <w:rsid w:val="00642E37"/>
    <w:rsid w:val="00642F8D"/>
    <w:rsid w:val="00643463"/>
    <w:rsid w:val="0064346B"/>
    <w:rsid w:val="00643580"/>
    <w:rsid w:val="006435BD"/>
    <w:rsid w:val="006438BB"/>
    <w:rsid w:val="00643B6F"/>
    <w:rsid w:val="00643B70"/>
    <w:rsid w:val="00643C07"/>
    <w:rsid w:val="00643DE9"/>
    <w:rsid w:val="00643EB3"/>
    <w:rsid w:val="00644037"/>
    <w:rsid w:val="006443A9"/>
    <w:rsid w:val="00644B60"/>
    <w:rsid w:val="00645166"/>
    <w:rsid w:val="00645408"/>
    <w:rsid w:val="0064555C"/>
    <w:rsid w:val="0064568C"/>
    <w:rsid w:val="0064571A"/>
    <w:rsid w:val="00645993"/>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E44"/>
    <w:rsid w:val="00646F64"/>
    <w:rsid w:val="00647096"/>
    <w:rsid w:val="00647777"/>
    <w:rsid w:val="006477DF"/>
    <w:rsid w:val="0064782F"/>
    <w:rsid w:val="0064789D"/>
    <w:rsid w:val="00647B5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7EF"/>
    <w:rsid w:val="006528A2"/>
    <w:rsid w:val="006528D2"/>
    <w:rsid w:val="00652C10"/>
    <w:rsid w:val="00652D35"/>
    <w:rsid w:val="00652EFD"/>
    <w:rsid w:val="006530EB"/>
    <w:rsid w:val="006531C5"/>
    <w:rsid w:val="0065327C"/>
    <w:rsid w:val="006533B6"/>
    <w:rsid w:val="006535FB"/>
    <w:rsid w:val="00653622"/>
    <w:rsid w:val="00653666"/>
    <w:rsid w:val="00653A5B"/>
    <w:rsid w:val="00653B93"/>
    <w:rsid w:val="00653B9A"/>
    <w:rsid w:val="00653CBC"/>
    <w:rsid w:val="00653D1B"/>
    <w:rsid w:val="00653DDD"/>
    <w:rsid w:val="00653E09"/>
    <w:rsid w:val="00654416"/>
    <w:rsid w:val="0065493B"/>
    <w:rsid w:val="00654972"/>
    <w:rsid w:val="00654AD2"/>
    <w:rsid w:val="00654BC2"/>
    <w:rsid w:val="00654D04"/>
    <w:rsid w:val="0065515E"/>
    <w:rsid w:val="006551C2"/>
    <w:rsid w:val="00655C15"/>
    <w:rsid w:val="00655F53"/>
    <w:rsid w:val="006560E2"/>
    <w:rsid w:val="00656278"/>
    <w:rsid w:val="0065629A"/>
    <w:rsid w:val="00656496"/>
    <w:rsid w:val="00656AF7"/>
    <w:rsid w:val="00656DBD"/>
    <w:rsid w:val="00656E71"/>
    <w:rsid w:val="00657406"/>
    <w:rsid w:val="0065751B"/>
    <w:rsid w:val="00657C02"/>
    <w:rsid w:val="00657CBA"/>
    <w:rsid w:val="00657FE4"/>
    <w:rsid w:val="0066010A"/>
    <w:rsid w:val="006606EF"/>
    <w:rsid w:val="006608CE"/>
    <w:rsid w:val="006609FF"/>
    <w:rsid w:val="00660A12"/>
    <w:rsid w:val="00660C96"/>
    <w:rsid w:val="006610C0"/>
    <w:rsid w:val="0066150E"/>
    <w:rsid w:val="0066187C"/>
    <w:rsid w:val="00661936"/>
    <w:rsid w:val="0066200F"/>
    <w:rsid w:val="0066209A"/>
    <w:rsid w:val="0066259E"/>
    <w:rsid w:val="006627AC"/>
    <w:rsid w:val="00662803"/>
    <w:rsid w:val="00662B6E"/>
    <w:rsid w:val="00662C34"/>
    <w:rsid w:val="00662CCF"/>
    <w:rsid w:val="00662F3A"/>
    <w:rsid w:val="006631F7"/>
    <w:rsid w:val="006637C9"/>
    <w:rsid w:val="00663C76"/>
    <w:rsid w:val="00663D01"/>
    <w:rsid w:val="00664321"/>
    <w:rsid w:val="0066447D"/>
    <w:rsid w:val="0066450E"/>
    <w:rsid w:val="006646F6"/>
    <w:rsid w:val="0066491D"/>
    <w:rsid w:val="00664AFE"/>
    <w:rsid w:val="00664EDB"/>
    <w:rsid w:val="00665094"/>
    <w:rsid w:val="006650A5"/>
    <w:rsid w:val="0066535A"/>
    <w:rsid w:val="006653A9"/>
    <w:rsid w:val="006656D3"/>
    <w:rsid w:val="00665940"/>
    <w:rsid w:val="00665B13"/>
    <w:rsid w:val="00665BDE"/>
    <w:rsid w:val="006661C5"/>
    <w:rsid w:val="006661FD"/>
    <w:rsid w:val="0066631C"/>
    <w:rsid w:val="006666B2"/>
    <w:rsid w:val="00666782"/>
    <w:rsid w:val="00666811"/>
    <w:rsid w:val="006668EC"/>
    <w:rsid w:val="0066691D"/>
    <w:rsid w:val="00666AF9"/>
    <w:rsid w:val="00666C2E"/>
    <w:rsid w:val="00666C8A"/>
    <w:rsid w:val="00666DE8"/>
    <w:rsid w:val="00667035"/>
    <w:rsid w:val="006670E5"/>
    <w:rsid w:val="0066724A"/>
    <w:rsid w:val="00667595"/>
    <w:rsid w:val="0066769C"/>
    <w:rsid w:val="0066778A"/>
    <w:rsid w:val="00667865"/>
    <w:rsid w:val="006679A0"/>
    <w:rsid w:val="00667AB6"/>
    <w:rsid w:val="00667B85"/>
    <w:rsid w:val="00667B9B"/>
    <w:rsid w:val="00667EAD"/>
    <w:rsid w:val="00670399"/>
    <w:rsid w:val="00670A66"/>
    <w:rsid w:val="00670C09"/>
    <w:rsid w:val="00670E11"/>
    <w:rsid w:val="00671152"/>
    <w:rsid w:val="0067121E"/>
    <w:rsid w:val="0067155E"/>
    <w:rsid w:val="00671993"/>
    <w:rsid w:val="006719A6"/>
    <w:rsid w:val="00671AA1"/>
    <w:rsid w:val="00671D36"/>
    <w:rsid w:val="00671D5E"/>
    <w:rsid w:val="00671F61"/>
    <w:rsid w:val="0067242F"/>
    <w:rsid w:val="0067245C"/>
    <w:rsid w:val="0067252C"/>
    <w:rsid w:val="00672539"/>
    <w:rsid w:val="0067290B"/>
    <w:rsid w:val="00672A4C"/>
    <w:rsid w:val="00672B02"/>
    <w:rsid w:val="00672DF6"/>
    <w:rsid w:val="0067305E"/>
    <w:rsid w:val="006730F0"/>
    <w:rsid w:val="006731DC"/>
    <w:rsid w:val="00673256"/>
    <w:rsid w:val="006733A3"/>
    <w:rsid w:val="006733B2"/>
    <w:rsid w:val="006734D6"/>
    <w:rsid w:val="006737C4"/>
    <w:rsid w:val="00673BD6"/>
    <w:rsid w:val="00673D53"/>
    <w:rsid w:val="00674125"/>
    <w:rsid w:val="006744BB"/>
    <w:rsid w:val="0067473E"/>
    <w:rsid w:val="00674816"/>
    <w:rsid w:val="00674870"/>
    <w:rsid w:val="00674CBC"/>
    <w:rsid w:val="00674F2A"/>
    <w:rsid w:val="00674F51"/>
    <w:rsid w:val="00675188"/>
    <w:rsid w:val="0067543E"/>
    <w:rsid w:val="00675CD9"/>
    <w:rsid w:val="0067622F"/>
    <w:rsid w:val="006763E6"/>
    <w:rsid w:val="0067670F"/>
    <w:rsid w:val="0067677C"/>
    <w:rsid w:val="00676856"/>
    <w:rsid w:val="006768CD"/>
    <w:rsid w:val="006769D1"/>
    <w:rsid w:val="006769D9"/>
    <w:rsid w:val="00676C15"/>
    <w:rsid w:val="00676D88"/>
    <w:rsid w:val="00676E02"/>
    <w:rsid w:val="00676F64"/>
    <w:rsid w:val="006773BB"/>
    <w:rsid w:val="006775D5"/>
    <w:rsid w:val="006775E1"/>
    <w:rsid w:val="00677AE8"/>
    <w:rsid w:val="00677F6A"/>
    <w:rsid w:val="006802AE"/>
    <w:rsid w:val="0068075E"/>
    <w:rsid w:val="006807BF"/>
    <w:rsid w:val="006807EF"/>
    <w:rsid w:val="006809D3"/>
    <w:rsid w:val="00680A96"/>
    <w:rsid w:val="00680B23"/>
    <w:rsid w:val="00680CE9"/>
    <w:rsid w:val="00680EA7"/>
    <w:rsid w:val="00681109"/>
    <w:rsid w:val="006812DE"/>
    <w:rsid w:val="006812FF"/>
    <w:rsid w:val="006814DC"/>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519"/>
    <w:rsid w:val="006836C2"/>
    <w:rsid w:val="00683870"/>
    <w:rsid w:val="00683B40"/>
    <w:rsid w:val="00683C27"/>
    <w:rsid w:val="00683C50"/>
    <w:rsid w:val="00683F11"/>
    <w:rsid w:val="00684025"/>
    <w:rsid w:val="00684208"/>
    <w:rsid w:val="0068428A"/>
    <w:rsid w:val="00684680"/>
    <w:rsid w:val="006847CE"/>
    <w:rsid w:val="006848E0"/>
    <w:rsid w:val="006849AD"/>
    <w:rsid w:val="00684CAA"/>
    <w:rsid w:val="00684E07"/>
    <w:rsid w:val="00684E0A"/>
    <w:rsid w:val="00684F0A"/>
    <w:rsid w:val="00684F85"/>
    <w:rsid w:val="00684F93"/>
    <w:rsid w:val="00685110"/>
    <w:rsid w:val="006853AD"/>
    <w:rsid w:val="006856CC"/>
    <w:rsid w:val="00685C59"/>
    <w:rsid w:val="00685E5B"/>
    <w:rsid w:val="00685F78"/>
    <w:rsid w:val="006862F5"/>
    <w:rsid w:val="006863EF"/>
    <w:rsid w:val="00686416"/>
    <w:rsid w:val="00686526"/>
    <w:rsid w:val="0068683D"/>
    <w:rsid w:val="006868BB"/>
    <w:rsid w:val="006868BD"/>
    <w:rsid w:val="00686A11"/>
    <w:rsid w:val="00686E2C"/>
    <w:rsid w:val="0068709C"/>
    <w:rsid w:val="006871AD"/>
    <w:rsid w:val="006878F8"/>
    <w:rsid w:val="0068793B"/>
    <w:rsid w:val="006879E4"/>
    <w:rsid w:val="00687E08"/>
    <w:rsid w:val="00687F01"/>
    <w:rsid w:val="0069031C"/>
    <w:rsid w:val="00690BC0"/>
    <w:rsid w:val="00690CBB"/>
    <w:rsid w:val="00690D0F"/>
    <w:rsid w:val="00690EE8"/>
    <w:rsid w:val="00690FE5"/>
    <w:rsid w:val="006910ED"/>
    <w:rsid w:val="00691208"/>
    <w:rsid w:val="0069125C"/>
    <w:rsid w:val="0069187A"/>
    <w:rsid w:val="006918D1"/>
    <w:rsid w:val="00691C5D"/>
    <w:rsid w:val="00691DED"/>
    <w:rsid w:val="00692055"/>
    <w:rsid w:val="006920FF"/>
    <w:rsid w:val="006922A8"/>
    <w:rsid w:val="0069275B"/>
    <w:rsid w:val="0069285C"/>
    <w:rsid w:val="006928FA"/>
    <w:rsid w:val="006929CB"/>
    <w:rsid w:val="00692BEF"/>
    <w:rsid w:val="00692CB6"/>
    <w:rsid w:val="00692E51"/>
    <w:rsid w:val="00692EDB"/>
    <w:rsid w:val="00692F3A"/>
    <w:rsid w:val="006935A4"/>
    <w:rsid w:val="006936D5"/>
    <w:rsid w:val="006937E9"/>
    <w:rsid w:val="00693BE0"/>
    <w:rsid w:val="00693DEE"/>
    <w:rsid w:val="00693E4C"/>
    <w:rsid w:val="00693F8B"/>
    <w:rsid w:val="00694037"/>
    <w:rsid w:val="006941F0"/>
    <w:rsid w:val="00694291"/>
    <w:rsid w:val="00694393"/>
    <w:rsid w:val="006943B3"/>
    <w:rsid w:val="006943CF"/>
    <w:rsid w:val="00694550"/>
    <w:rsid w:val="00694655"/>
    <w:rsid w:val="00694B01"/>
    <w:rsid w:val="00694DC6"/>
    <w:rsid w:val="00694F13"/>
    <w:rsid w:val="00694F50"/>
    <w:rsid w:val="00694FD6"/>
    <w:rsid w:val="00694FF6"/>
    <w:rsid w:val="006951C5"/>
    <w:rsid w:val="006952AF"/>
    <w:rsid w:val="0069555B"/>
    <w:rsid w:val="00695883"/>
    <w:rsid w:val="006958D5"/>
    <w:rsid w:val="006959BE"/>
    <w:rsid w:val="00695A3C"/>
    <w:rsid w:val="00695ABA"/>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D0"/>
    <w:rsid w:val="006A0038"/>
    <w:rsid w:val="006A009F"/>
    <w:rsid w:val="006A034D"/>
    <w:rsid w:val="006A07B1"/>
    <w:rsid w:val="006A0842"/>
    <w:rsid w:val="006A0A95"/>
    <w:rsid w:val="006A0AB9"/>
    <w:rsid w:val="006A0B2A"/>
    <w:rsid w:val="006A0DF3"/>
    <w:rsid w:val="006A0E04"/>
    <w:rsid w:val="006A10D9"/>
    <w:rsid w:val="006A11BE"/>
    <w:rsid w:val="006A127C"/>
    <w:rsid w:val="006A1295"/>
    <w:rsid w:val="006A1630"/>
    <w:rsid w:val="006A172A"/>
    <w:rsid w:val="006A172C"/>
    <w:rsid w:val="006A1970"/>
    <w:rsid w:val="006A1B04"/>
    <w:rsid w:val="006A1BAC"/>
    <w:rsid w:val="006A1CBD"/>
    <w:rsid w:val="006A1E1C"/>
    <w:rsid w:val="006A21AE"/>
    <w:rsid w:val="006A2653"/>
    <w:rsid w:val="006A295C"/>
    <w:rsid w:val="006A29CB"/>
    <w:rsid w:val="006A2BEE"/>
    <w:rsid w:val="006A2C8A"/>
    <w:rsid w:val="006A2D0B"/>
    <w:rsid w:val="006A2E00"/>
    <w:rsid w:val="006A2EC6"/>
    <w:rsid w:val="006A3019"/>
    <w:rsid w:val="006A31D5"/>
    <w:rsid w:val="006A3479"/>
    <w:rsid w:val="006A34AD"/>
    <w:rsid w:val="006A3643"/>
    <w:rsid w:val="006A3669"/>
    <w:rsid w:val="006A368B"/>
    <w:rsid w:val="006A387E"/>
    <w:rsid w:val="006A3932"/>
    <w:rsid w:val="006A3A19"/>
    <w:rsid w:val="006A3A7D"/>
    <w:rsid w:val="006A3D98"/>
    <w:rsid w:val="006A4083"/>
    <w:rsid w:val="006A414A"/>
    <w:rsid w:val="006A43E6"/>
    <w:rsid w:val="006A44C4"/>
    <w:rsid w:val="006A4887"/>
    <w:rsid w:val="006A4AF3"/>
    <w:rsid w:val="006A4C0A"/>
    <w:rsid w:val="006A4D9B"/>
    <w:rsid w:val="006A4FF0"/>
    <w:rsid w:val="006A50E1"/>
    <w:rsid w:val="006A5123"/>
    <w:rsid w:val="006A51AF"/>
    <w:rsid w:val="006A52CB"/>
    <w:rsid w:val="006A52D9"/>
    <w:rsid w:val="006A530A"/>
    <w:rsid w:val="006A5661"/>
    <w:rsid w:val="006A56CC"/>
    <w:rsid w:val="006A5707"/>
    <w:rsid w:val="006A595B"/>
    <w:rsid w:val="006A5998"/>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71E"/>
    <w:rsid w:val="006B0A5B"/>
    <w:rsid w:val="006B0CDA"/>
    <w:rsid w:val="006B1021"/>
    <w:rsid w:val="006B12F4"/>
    <w:rsid w:val="006B1557"/>
    <w:rsid w:val="006B158F"/>
    <w:rsid w:val="006B15A2"/>
    <w:rsid w:val="006B162A"/>
    <w:rsid w:val="006B17D2"/>
    <w:rsid w:val="006B234B"/>
    <w:rsid w:val="006B2718"/>
    <w:rsid w:val="006B28B5"/>
    <w:rsid w:val="006B2996"/>
    <w:rsid w:val="006B29BA"/>
    <w:rsid w:val="006B2E71"/>
    <w:rsid w:val="006B2F2E"/>
    <w:rsid w:val="006B2FF7"/>
    <w:rsid w:val="006B32FF"/>
    <w:rsid w:val="006B336D"/>
    <w:rsid w:val="006B353B"/>
    <w:rsid w:val="006B3651"/>
    <w:rsid w:val="006B36BF"/>
    <w:rsid w:val="006B3865"/>
    <w:rsid w:val="006B3A9F"/>
    <w:rsid w:val="006B3B48"/>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878"/>
    <w:rsid w:val="006B5CB4"/>
    <w:rsid w:val="006B5CEC"/>
    <w:rsid w:val="006B60D6"/>
    <w:rsid w:val="006B6108"/>
    <w:rsid w:val="006B61C1"/>
    <w:rsid w:val="006B62B9"/>
    <w:rsid w:val="006B650A"/>
    <w:rsid w:val="006B6557"/>
    <w:rsid w:val="006B65C8"/>
    <w:rsid w:val="006B6694"/>
    <w:rsid w:val="006B6840"/>
    <w:rsid w:val="006B6956"/>
    <w:rsid w:val="006B6CA3"/>
    <w:rsid w:val="006B6EC5"/>
    <w:rsid w:val="006B6FCF"/>
    <w:rsid w:val="006B71E3"/>
    <w:rsid w:val="006B72B5"/>
    <w:rsid w:val="006B7408"/>
    <w:rsid w:val="006B74D2"/>
    <w:rsid w:val="006B7603"/>
    <w:rsid w:val="006B772A"/>
    <w:rsid w:val="006B7800"/>
    <w:rsid w:val="006B7ACC"/>
    <w:rsid w:val="006B7CB3"/>
    <w:rsid w:val="006B7F91"/>
    <w:rsid w:val="006C0084"/>
    <w:rsid w:val="006C0394"/>
    <w:rsid w:val="006C039B"/>
    <w:rsid w:val="006C0850"/>
    <w:rsid w:val="006C0A61"/>
    <w:rsid w:val="006C0D58"/>
    <w:rsid w:val="006C0FD1"/>
    <w:rsid w:val="006C1384"/>
    <w:rsid w:val="006C1429"/>
    <w:rsid w:val="006C14BD"/>
    <w:rsid w:val="006C1518"/>
    <w:rsid w:val="006C19FC"/>
    <w:rsid w:val="006C1E08"/>
    <w:rsid w:val="006C1EE9"/>
    <w:rsid w:val="006C1F5D"/>
    <w:rsid w:val="006C244B"/>
    <w:rsid w:val="006C24EA"/>
    <w:rsid w:val="006C2579"/>
    <w:rsid w:val="006C28DE"/>
    <w:rsid w:val="006C2BE0"/>
    <w:rsid w:val="006C2C07"/>
    <w:rsid w:val="006C2CE1"/>
    <w:rsid w:val="006C3003"/>
    <w:rsid w:val="006C378F"/>
    <w:rsid w:val="006C3CEF"/>
    <w:rsid w:val="006C3D08"/>
    <w:rsid w:val="006C3F13"/>
    <w:rsid w:val="006C4179"/>
    <w:rsid w:val="006C49B5"/>
    <w:rsid w:val="006C5053"/>
    <w:rsid w:val="006C5123"/>
    <w:rsid w:val="006C5212"/>
    <w:rsid w:val="006C551E"/>
    <w:rsid w:val="006C5615"/>
    <w:rsid w:val="006C5637"/>
    <w:rsid w:val="006C588C"/>
    <w:rsid w:val="006C5D08"/>
    <w:rsid w:val="006C5D0F"/>
    <w:rsid w:val="006C60F2"/>
    <w:rsid w:val="006C6118"/>
    <w:rsid w:val="006C65E6"/>
    <w:rsid w:val="006C6720"/>
    <w:rsid w:val="006C68D2"/>
    <w:rsid w:val="006C6AFC"/>
    <w:rsid w:val="006C75BF"/>
    <w:rsid w:val="006C7717"/>
    <w:rsid w:val="006C7ED6"/>
    <w:rsid w:val="006D02DC"/>
    <w:rsid w:val="006D0603"/>
    <w:rsid w:val="006D0A8E"/>
    <w:rsid w:val="006D0A99"/>
    <w:rsid w:val="006D1118"/>
    <w:rsid w:val="006D1162"/>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5DD"/>
    <w:rsid w:val="006D47BF"/>
    <w:rsid w:val="006D48BE"/>
    <w:rsid w:val="006D4A07"/>
    <w:rsid w:val="006D4A94"/>
    <w:rsid w:val="006D4BBC"/>
    <w:rsid w:val="006D4DF6"/>
    <w:rsid w:val="006D4EAB"/>
    <w:rsid w:val="006D4F6A"/>
    <w:rsid w:val="006D4FEA"/>
    <w:rsid w:val="006D514E"/>
    <w:rsid w:val="006D51A6"/>
    <w:rsid w:val="006D5348"/>
    <w:rsid w:val="006D5741"/>
    <w:rsid w:val="006D578E"/>
    <w:rsid w:val="006D5814"/>
    <w:rsid w:val="006D5B51"/>
    <w:rsid w:val="006D6050"/>
    <w:rsid w:val="006D6495"/>
    <w:rsid w:val="006D65E8"/>
    <w:rsid w:val="006D67FB"/>
    <w:rsid w:val="006D6823"/>
    <w:rsid w:val="006D6D16"/>
    <w:rsid w:val="006D740F"/>
    <w:rsid w:val="006D7448"/>
    <w:rsid w:val="006D74AD"/>
    <w:rsid w:val="006D75D6"/>
    <w:rsid w:val="006D77ED"/>
    <w:rsid w:val="006D7BAB"/>
    <w:rsid w:val="006D7CB7"/>
    <w:rsid w:val="006D7E22"/>
    <w:rsid w:val="006E0058"/>
    <w:rsid w:val="006E0088"/>
    <w:rsid w:val="006E00F0"/>
    <w:rsid w:val="006E0223"/>
    <w:rsid w:val="006E02A6"/>
    <w:rsid w:val="006E06BC"/>
    <w:rsid w:val="006E077B"/>
    <w:rsid w:val="006E0D94"/>
    <w:rsid w:val="006E0F65"/>
    <w:rsid w:val="006E11A3"/>
    <w:rsid w:val="006E1301"/>
    <w:rsid w:val="006E13D1"/>
    <w:rsid w:val="006E1455"/>
    <w:rsid w:val="006E1626"/>
    <w:rsid w:val="006E168D"/>
    <w:rsid w:val="006E1739"/>
    <w:rsid w:val="006E180E"/>
    <w:rsid w:val="006E185F"/>
    <w:rsid w:val="006E1D39"/>
    <w:rsid w:val="006E2003"/>
    <w:rsid w:val="006E23DB"/>
    <w:rsid w:val="006E241B"/>
    <w:rsid w:val="006E2639"/>
    <w:rsid w:val="006E2677"/>
    <w:rsid w:val="006E2865"/>
    <w:rsid w:val="006E2872"/>
    <w:rsid w:val="006E2890"/>
    <w:rsid w:val="006E2983"/>
    <w:rsid w:val="006E2B49"/>
    <w:rsid w:val="006E2DF5"/>
    <w:rsid w:val="006E2EFD"/>
    <w:rsid w:val="006E33FF"/>
    <w:rsid w:val="006E360C"/>
    <w:rsid w:val="006E3782"/>
    <w:rsid w:val="006E380E"/>
    <w:rsid w:val="006E3835"/>
    <w:rsid w:val="006E3879"/>
    <w:rsid w:val="006E39E7"/>
    <w:rsid w:val="006E3B64"/>
    <w:rsid w:val="006E3BFA"/>
    <w:rsid w:val="006E3F45"/>
    <w:rsid w:val="006E4654"/>
    <w:rsid w:val="006E48B1"/>
    <w:rsid w:val="006E48E5"/>
    <w:rsid w:val="006E49D4"/>
    <w:rsid w:val="006E4A06"/>
    <w:rsid w:val="006E4E9F"/>
    <w:rsid w:val="006E5089"/>
    <w:rsid w:val="006E51F8"/>
    <w:rsid w:val="006E531A"/>
    <w:rsid w:val="006E563A"/>
    <w:rsid w:val="006E5FA4"/>
    <w:rsid w:val="006E6046"/>
    <w:rsid w:val="006E6539"/>
    <w:rsid w:val="006E654F"/>
    <w:rsid w:val="006E695C"/>
    <w:rsid w:val="006E6A57"/>
    <w:rsid w:val="006E6A80"/>
    <w:rsid w:val="006E6D09"/>
    <w:rsid w:val="006E6D74"/>
    <w:rsid w:val="006E6FE4"/>
    <w:rsid w:val="006E728E"/>
    <w:rsid w:val="006E72DB"/>
    <w:rsid w:val="006E72E9"/>
    <w:rsid w:val="006E7326"/>
    <w:rsid w:val="006E7423"/>
    <w:rsid w:val="006E76B3"/>
    <w:rsid w:val="006E772B"/>
    <w:rsid w:val="006E7765"/>
    <w:rsid w:val="006E7CE6"/>
    <w:rsid w:val="006E7F4D"/>
    <w:rsid w:val="006F026D"/>
    <w:rsid w:val="006F0312"/>
    <w:rsid w:val="006F063D"/>
    <w:rsid w:val="006F097B"/>
    <w:rsid w:val="006F09F9"/>
    <w:rsid w:val="006F0A51"/>
    <w:rsid w:val="006F0BE4"/>
    <w:rsid w:val="006F0DD9"/>
    <w:rsid w:val="006F0F99"/>
    <w:rsid w:val="006F1169"/>
    <w:rsid w:val="006F1221"/>
    <w:rsid w:val="006F143E"/>
    <w:rsid w:val="006F165C"/>
    <w:rsid w:val="006F174D"/>
    <w:rsid w:val="006F1829"/>
    <w:rsid w:val="006F1BC3"/>
    <w:rsid w:val="006F1D14"/>
    <w:rsid w:val="006F1D9D"/>
    <w:rsid w:val="006F1F42"/>
    <w:rsid w:val="006F21B0"/>
    <w:rsid w:val="006F22DD"/>
    <w:rsid w:val="006F245B"/>
    <w:rsid w:val="006F247E"/>
    <w:rsid w:val="006F25D1"/>
    <w:rsid w:val="006F26B2"/>
    <w:rsid w:val="006F2A00"/>
    <w:rsid w:val="006F2BCE"/>
    <w:rsid w:val="006F2CC7"/>
    <w:rsid w:val="006F2FBE"/>
    <w:rsid w:val="006F31C4"/>
    <w:rsid w:val="006F320F"/>
    <w:rsid w:val="006F32ED"/>
    <w:rsid w:val="006F34BF"/>
    <w:rsid w:val="006F34C4"/>
    <w:rsid w:val="006F3648"/>
    <w:rsid w:val="006F3962"/>
    <w:rsid w:val="006F39D1"/>
    <w:rsid w:val="006F3ABC"/>
    <w:rsid w:val="006F3BF8"/>
    <w:rsid w:val="006F3C27"/>
    <w:rsid w:val="006F3ECB"/>
    <w:rsid w:val="006F4041"/>
    <w:rsid w:val="006F406C"/>
    <w:rsid w:val="006F4249"/>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6EE"/>
    <w:rsid w:val="006F57AB"/>
    <w:rsid w:val="006F5E09"/>
    <w:rsid w:val="006F6048"/>
    <w:rsid w:val="006F60DD"/>
    <w:rsid w:val="006F6143"/>
    <w:rsid w:val="006F6353"/>
    <w:rsid w:val="006F6492"/>
    <w:rsid w:val="006F693C"/>
    <w:rsid w:val="006F714C"/>
    <w:rsid w:val="006F72EA"/>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6B4"/>
    <w:rsid w:val="00701824"/>
    <w:rsid w:val="00701906"/>
    <w:rsid w:val="00701DE4"/>
    <w:rsid w:val="00701E48"/>
    <w:rsid w:val="00701FD9"/>
    <w:rsid w:val="00702129"/>
    <w:rsid w:val="007022A7"/>
    <w:rsid w:val="007022CA"/>
    <w:rsid w:val="007023E6"/>
    <w:rsid w:val="0070253B"/>
    <w:rsid w:val="0070285A"/>
    <w:rsid w:val="00702900"/>
    <w:rsid w:val="00702ADC"/>
    <w:rsid w:val="00702B46"/>
    <w:rsid w:val="00702C83"/>
    <w:rsid w:val="00702E0F"/>
    <w:rsid w:val="00702E14"/>
    <w:rsid w:val="00702F7F"/>
    <w:rsid w:val="0070321A"/>
    <w:rsid w:val="007032F1"/>
    <w:rsid w:val="00703307"/>
    <w:rsid w:val="007035BD"/>
    <w:rsid w:val="00703603"/>
    <w:rsid w:val="0070364B"/>
    <w:rsid w:val="007038D0"/>
    <w:rsid w:val="00703C96"/>
    <w:rsid w:val="00703F38"/>
    <w:rsid w:val="007044E0"/>
    <w:rsid w:val="007045BA"/>
    <w:rsid w:val="007045C1"/>
    <w:rsid w:val="0070470F"/>
    <w:rsid w:val="00704747"/>
    <w:rsid w:val="007047F1"/>
    <w:rsid w:val="00704AE9"/>
    <w:rsid w:val="00704C49"/>
    <w:rsid w:val="00704E35"/>
    <w:rsid w:val="00704E41"/>
    <w:rsid w:val="00704E7D"/>
    <w:rsid w:val="007050EF"/>
    <w:rsid w:val="00705217"/>
    <w:rsid w:val="00705495"/>
    <w:rsid w:val="0070555A"/>
    <w:rsid w:val="00705581"/>
    <w:rsid w:val="007055BA"/>
    <w:rsid w:val="00705BCE"/>
    <w:rsid w:val="00705BEE"/>
    <w:rsid w:val="00705BFF"/>
    <w:rsid w:val="00705C57"/>
    <w:rsid w:val="00705ECA"/>
    <w:rsid w:val="007067B7"/>
    <w:rsid w:val="0070682C"/>
    <w:rsid w:val="0070689E"/>
    <w:rsid w:val="00706A6A"/>
    <w:rsid w:val="00706B90"/>
    <w:rsid w:val="00706BAE"/>
    <w:rsid w:val="00706BC6"/>
    <w:rsid w:val="007072DD"/>
    <w:rsid w:val="00707353"/>
    <w:rsid w:val="007075F6"/>
    <w:rsid w:val="00707667"/>
    <w:rsid w:val="00707885"/>
    <w:rsid w:val="0070788C"/>
    <w:rsid w:val="0070797D"/>
    <w:rsid w:val="00707BA5"/>
    <w:rsid w:val="00707F60"/>
    <w:rsid w:val="007104D8"/>
    <w:rsid w:val="007107A0"/>
    <w:rsid w:val="00710D39"/>
    <w:rsid w:val="00710E14"/>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307B"/>
    <w:rsid w:val="00713200"/>
    <w:rsid w:val="0071334D"/>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7D7"/>
    <w:rsid w:val="0071792A"/>
    <w:rsid w:val="00717A20"/>
    <w:rsid w:val="00717D18"/>
    <w:rsid w:val="00717DC4"/>
    <w:rsid w:val="00717E8B"/>
    <w:rsid w:val="00717EB5"/>
    <w:rsid w:val="00717EB6"/>
    <w:rsid w:val="00717EF0"/>
    <w:rsid w:val="00720147"/>
    <w:rsid w:val="00720749"/>
    <w:rsid w:val="007207DB"/>
    <w:rsid w:val="0072088E"/>
    <w:rsid w:val="00720C97"/>
    <w:rsid w:val="007210EF"/>
    <w:rsid w:val="007211C2"/>
    <w:rsid w:val="007211F9"/>
    <w:rsid w:val="007214B2"/>
    <w:rsid w:val="00721669"/>
    <w:rsid w:val="0072182A"/>
    <w:rsid w:val="0072187A"/>
    <w:rsid w:val="007219DA"/>
    <w:rsid w:val="00721A16"/>
    <w:rsid w:val="007220C7"/>
    <w:rsid w:val="007220DE"/>
    <w:rsid w:val="00722164"/>
    <w:rsid w:val="007222DF"/>
    <w:rsid w:val="007223D2"/>
    <w:rsid w:val="00722604"/>
    <w:rsid w:val="00722A23"/>
    <w:rsid w:val="00722A3B"/>
    <w:rsid w:val="0072312D"/>
    <w:rsid w:val="007231F7"/>
    <w:rsid w:val="007232C8"/>
    <w:rsid w:val="00723546"/>
    <w:rsid w:val="00723617"/>
    <w:rsid w:val="007236CE"/>
    <w:rsid w:val="0072379F"/>
    <w:rsid w:val="00723C0B"/>
    <w:rsid w:val="00723E2E"/>
    <w:rsid w:val="00723FCC"/>
    <w:rsid w:val="0072415F"/>
    <w:rsid w:val="00724573"/>
    <w:rsid w:val="00724827"/>
    <w:rsid w:val="00724B4D"/>
    <w:rsid w:val="00724FBA"/>
    <w:rsid w:val="007256D2"/>
    <w:rsid w:val="00725704"/>
    <w:rsid w:val="007257DE"/>
    <w:rsid w:val="0072595E"/>
    <w:rsid w:val="007259E8"/>
    <w:rsid w:val="00725D5B"/>
    <w:rsid w:val="00725DB8"/>
    <w:rsid w:val="00725FD9"/>
    <w:rsid w:val="00726137"/>
    <w:rsid w:val="00726156"/>
    <w:rsid w:val="007261F9"/>
    <w:rsid w:val="007262F7"/>
    <w:rsid w:val="007263C0"/>
    <w:rsid w:val="007265D8"/>
    <w:rsid w:val="00726A1C"/>
    <w:rsid w:val="00726A3F"/>
    <w:rsid w:val="00726E0E"/>
    <w:rsid w:val="00726EE0"/>
    <w:rsid w:val="00726EE7"/>
    <w:rsid w:val="00726FD0"/>
    <w:rsid w:val="00727230"/>
    <w:rsid w:val="007272FC"/>
    <w:rsid w:val="00727467"/>
    <w:rsid w:val="00727623"/>
    <w:rsid w:val="00727BCC"/>
    <w:rsid w:val="00727BFD"/>
    <w:rsid w:val="0073002E"/>
    <w:rsid w:val="00730059"/>
    <w:rsid w:val="007303CE"/>
    <w:rsid w:val="007305AA"/>
    <w:rsid w:val="00730758"/>
    <w:rsid w:val="007309F4"/>
    <w:rsid w:val="007311A6"/>
    <w:rsid w:val="00731539"/>
    <w:rsid w:val="00731608"/>
    <w:rsid w:val="007317B5"/>
    <w:rsid w:val="0073187C"/>
    <w:rsid w:val="00731F67"/>
    <w:rsid w:val="0073205B"/>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90F"/>
    <w:rsid w:val="00735B2B"/>
    <w:rsid w:val="00735B46"/>
    <w:rsid w:val="00735B80"/>
    <w:rsid w:val="007361CA"/>
    <w:rsid w:val="007364BC"/>
    <w:rsid w:val="007367F1"/>
    <w:rsid w:val="00736937"/>
    <w:rsid w:val="00736AC4"/>
    <w:rsid w:val="00736C09"/>
    <w:rsid w:val="00736E0B"/>
    <w:rsid w:val="00737047"/>
    <w:rsid w:val="007370B2"/>
    <w:rsid w:val="00737596"/>
    <w:rsid w:val="007379A9"/>
    <w:rsid w:val="00737A38"/>
    <w:rsid w:val="00737DDF"/>
    <w:rsid w:val="00740140"/>
    <w:rsid w:val="00740237"/>
    <w:rsid w:val="007404A1"/>
    <w:rsid w:val="007405AE"/>
    <w:rsid w:val="0074063C"/>
    <w:rsid w:val="0074075E"/>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B0C"/>
    <w:rsid w:val="00742BB7"/>
    <w:rsid w:val="00742D03"/>
    <w:rsid w:val="00742E76"/>
    <w:rsid w:val="00742F55"/>
    <w:rsid w:val="007430D1"/>
    <w:rsid w:val="007436DB"/>
    <w:rsid w:val="00743749"/>
    <w:rsid w:val="0074391C"/>
    <w:rsid w:val="00743AFA"/>
    <w:rsid w:val="00743BA8"/>
    <w:rsid w:val="00743BCB"/>
    <w:rsid w:val="00743E70"/>
    <w:rsid w:val="007440DB"/>
    <w:rsid w:val="007444B6"/>
    <w:rsid w:val="00744D1A"/>
    <w:rsid w:val="00744E39"/>
    <w:rsid w:val="00745094"/>
    <w:rsid w:val="0074542B"/>
    <w:rsid w:val="007454F6"/>
    <w:rsid w:val="007457EC"/>
    <w:rsid w:val="00745BCC"/>
    <w:rsid w:val="00745C75"/>
    <w:rsid w:val="00745CD0"/>
    <w:rsid w:val="00745D8F"/>
    <w:rsid w:val="00745F95"/>
    <w:rsid w:val="007462A8"/>
    <w:rsid w:val="00746C78"/>
    <w:rsid w:val="00746D31"/>
    <w:rsid w:val="00746F5A"/>
    <w:rsid w:val="00746FF9"/>
    <w:rsid w:val="00747307"/>
    <w:rsid w:val="00747466"/>
    <w:rsid w:val="00747AAA"/>
    <w:rsid w:val="00747AF6"/>
    <w:rsid w:val="00747D8C"/>
    <w:rsid w:val="00750452"/>
    <w:rsid w:val="0075053F"/>
    <w:rsid w:val="00750632"/>
    <w:rsid w:val="007507A0"/>
    <w:rsid w:val="007507D0"/>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E02"/>
    <w:rsid w:val="00755ECF"/>
    <w:rsid w:val="00755FC5"/>
    <w:rsid w:val="00756326"/>
    <w:rsid w:val="00756733"/>
    <w:rsid w:val="0075686A"/>
    <w:rsid w:val="00756C4D"/>
    <w:rsid w:val="007570C9"/>
    <w:rsid w:val="00757176"/>
    <w:rsid w:val="007579EC"/>
    <w:rsid w:val="00757A93"/>
    <w:rsid w:val="00757DCC"/>
    <w:rsid w:val="00757F34"/>
    <w:rsid w:val="007604F0"/>
    <w:rsid w:val="00760861"/>
    <w:rsid w:val="007608C5"/>
    <w:rsid w:val="007608CF"/>
    <w:rsid w:val="00760C5B"/>
    <w:rsid w:val="00760EB3"/>
    <w:rsid w:val="00760F26"/>
    <w:rsid w:val="007610E0"/>
    <w:rsid w:val="00761584"/>
    <w:rsid w:val="00761C2B"/>
    <w:rsid w:val="00761E0B"/>
    <w:rsid w:val="0076205F"/>
    <w:rsid w:val="007621B6"/>
    <w:rsid w:val="00762413"/>
    <w:rsid w:val="00762D24"/>
    <w:rsid w:val="00762EC1"/>
    <w:rsid w:val="00762FE0"/>
    <w:rsid w:val="00763057"/>
    <w:rsid w:val="0076315F"/>
    <w:rsid w:val="00763386"/>
    <w:rsid w:val="0076340A"/>
    <w:rsid w:val="00763520"/>
    <w:rsid w:val="007636C1"/>
    <w:rsid w:val="007637EF"/>
    <w:rsid w:val="0076391A"/>
    <w:rsid w:val="00763BC0"/>
    <w:rsid w:val="00763CB0"/>
    <w:rsid w:val="00763E37"/>
    <w:rsid w:val="00763F05"/>
    <w:rsid w:val="00763F8A"/>
    <w:rsid w:val="00764009"/>
    <w:rsid w:val="007640BF"/>
    <w:rsid w:val="00764107"/>
    <w:rsid w:val="00764186"/>
    <w:rsid w:val="00764724"/>
    <w:rsid w:val="007648AD"/>
    <w:rsid w:val="00764D5B"/>
    <w:rsid w:val="00764FCA"/>
    <w:rsid w:val="00765143"/>
    <w:rsid w:val="0076530B"/>
    <w:rsid w:val="00765374"/>
    <w:rsid w:val="00765384"/>
    <w:rsid w:val="00765415"/>
    <w:rsid w:val="007655A2"/>
    <w:rsid w:val="007659B4"/>
    <w:rsid w:val="00765B63"/>
    <w:rsid w:val="00765CD6"/>
    <w:rsid w:val="00765E1C"/>
    <w:rsid w:val="00765EBC"/>
    <w:rsid w:val="00766302"/>
    <w:rsid w:val="00766401"/>
    <w:rsid w:val="00766801"/>
    <w:rsid w:val="00766806"/>
    <w:rsid w:val="007668A0"/>
    <w:rsid w:val="00766976"/>
    <w:rsid w:val="007669FF"/>
    <w:rsid w:val="00766CA3"/>
    <w:rsid w:val="00766D77"/>
    <w:rsid w:val="00766EB0"/>
    <w:rsid w:val="00767229"/>
    <w:rsid w:val="0076788F"/>
    <w:rsid w:val="007678B2"/>
    <w:rsid w:val="0076793C"/>
    <w:rsid w:val="00767987"/>
    <w:rsid w:val="00767AE6"/>
    <w:rsid w:val="00770063"/>
    <w:rsid w:val="00770B4E"/>
    <w:rsid w:val="00770C7A"/>
    <w:rsid w:val="0077123B"/>
    <w:rsid w:val="00771423"/>
    <w:rsid w:val="00771530"/>
    <w:rsid w:val="007715BD"/>
    <w:rsid w:val="0077160E"/>
    <w:rsid w:val="0077181D"/>
    <w:rsid w:val="00771918"/>
    <w:rsid w:val="00771CAC"/>
    <w:rsid w:val="00771D91"/>
    <w:rsid w:val="007720C6"/>
    <w:rsid w:val="00772165"/>
    <w:rsid w:val="00772167"/>
    <w:rsid w:val="007722E3"/>
    <w:rsid w:val="007724B5"/>
    <w:rsid w:val="00772840"/>
    <w:rsid w:val="00772A86"/>
    <w:rsid w:val="00772F8B"/>
    <w:rsid w:val="00773124"/>
    <w:rsid w:val="0077325F"/>
    <w:rsid w:val="007733C4"/>
    <w:rsid w:val="007735C7"/>
    <w:rsid w:val="0077380F"/>
    <w:rsid w:val="007739CB"/>
    <w:rsid w:val="00773A2A"/>
    <w:rsid w:val="00773A91"/>
    <w:rsid w:val="00773BF5"/>
    <w:rsid w:val="00773D44"/>
    <w:rsid w:val="007740B2"/>
    <w:rsid w:val="0077415F"/>
    <w:rsid w:val="0077423C"/>
    <w:rsid w:val="0077447F"/>
    <w:rsid w:val="00774661"/>
    <w:rsid w:val="00774687"/>
    <w:rsid w:val="00774874"/>
    <w:rsid w:val="007748B8"/>
    <w:rsid w:val="00774966"/>
    <w:rsid w:val="007749C0"/>
    <w:rsid w:val="00774A76"/>
    <w:rsid w:val="00774BC9"/>
    <w:rsid w:val="00774C4A"/>
    <w:rsid w:val="00774DF4"/>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835"/>
    <w:rsid w:val="0077785F"/>
    <w:rsid w:val="007779B7"/>
    <w:rsid w:val="007779D7"/>
    <w:rsid w:val="00780272"/>
    <w:rsid w:val="007805D1"/>
    <w:rsid w:val="00780759"/>
    <w:rsid w:val="0078091A"/>
    <w:rsid w:val="00780925"/>
    <w:rsid w:val="00780A78"/>
    <w:rsid w:val="00780CD0"/>
    <w:rsid w:val="00781136"/>
    <w:rsid w:val="0078113B"/>
    <w:rsid w:val="00781527"/>
    <w:rsid w:val="00781540"/>
    <w:rsid w:val="00781658"/>
    <w:rsid w:val="007816D2"/>
    <w:rsid w:val="0078172E"/>
    <w:rsid w:val="00781796"/>
    <w:rsid w:val="007818CE"/>
    <w:rsid w:val="00781C85"/>
    <w:rsid w:val="00781F44"/>
    <w:rsid w:val="007821EB"/>
    <w:rsid w:val="00782646"/>
    <w:rsid w:val="007827DF"/>
    <w:rsid w:val="00782851"/>
    <w:rsid w:val="0078286F"/>
    <w:rsid w:val="007828A8"/>
    <w:rsid w:val="00782967"/>
    <w:rsid w:val="00782B2E"/>
    <w:rsid w:val="00782D70"/>
    <w:rsid w:val="00782DAB"/>
    <w:rsid w:val="00782DC0"/>
    <w:rsid w:val="00782EA7"/>
    <w:rsid w:val="0078309D"/>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829"/>
    <w:rsid w:val="007859BA"/>
    <w:rsid w:val="00785A66"/>
    <w:rsid w:val="00785B45"/>
    <w:rsid w:val="00785B9E"/>
    <w:rsid w:val="00785EB6"/>
    <w:rsid w:val="0078609E"/>
    <w:rsid w:val="00786353"/>
    <w:rsid w:val="0078637F"/>
    <w:rsid w:val="007867F2"/>
    <w:rsid w:val="007867FC"/>
    <w:rsid w:val="00786924"/>
    <w:rsid w:val="00786DCF"/>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726"/>
    <w:rsid w:val="007917BB"/>
    <w:rsid w:val="007917E3"/>
    <w:rsid w:val="007917F9"/>
    <w:rsid w:val="00791866"/>
    <w:rsid w:val="00791938"/>
    <w:rsid w:val="0079196B"/>
    <w:rsid w:val="00791D1C"/>
    <w:rsid w:val="00791E1F"/>
    <w:rsid w:val="00791F40"/>
    <w:rsid w:val="00792142"/>
    <w:rsid w:val="00792447"/>
    <w:rsid w:val="0079270F"/>
    <w:rsid w:val="00792776"/>
    <w:rsid w:val="007927D1"/>
    <w:rsid w:val="00792835"/>
    <w:rsid w:val="007929F0"/>
    <w:rsid w:val="00792B93"/>
    <w:rsid w:val="00792BBD"/>
    <w:rsid w:val="00792FEF"/>
    <w:rsid w:val="00793115"/>
    <w:rsid w:val="00793567"/>
    <w:rsid w:val="00793684"/>
    <w:rsid w:val="00793A07"/>
    <w:rsid w:val="00793AD5"/>
    <w:rsid w:val="00793C35"/>
    <w:rsid w:val="00793C5F"/>
    <w:rsid w:val="00794024"/>
    <w:rsid w:val="007941B3"/>
    <w:rsid w:val="00794474"/>
    <w:rsid w:val="00794578"/>
    <w:rsid w:val="0079459B"/>
    <w:rsid w:val="007945FF"/>
    <w:rsid w:val="007947EF"/>
    <w:rsid w:val="00794D16"/>
    <w:rsid w:val="00794D9D"/>
    <w:rsid w:val="00794E29"/>
    <w:rsid w:val="007950A5"/>
    <w:rsid w:val="007951D7"/>
    <w:rsid w:val="00795342"/>
    <w:rsid w:val="00795564"/>
    <w:rsid w:val="0079583A"/>
    <w:rsid w:val="0079595A"/>
    <w:rsid w:val="00795B07"/>
    <w:rsid w:val="00795E06"/>
    <w:rsid w:val="00796318"/>
    <w:rsid w:val="0079644C"/>
    <w:rsid w:val="00796521"/>
    <w:rsid w:val="00796570"/>
    <w:rsid w:val="00796853"/>
    <w:rsid w:val="0079686A"/>
    <w:rsid w:val="00796B37"/>
    <w:rsid w:val="00796C95"/>
    <w:rsid w:val="00796CB7"/>
    <w:rsid w:val="00796EBE"/>
    <w:rsid w:val="00796F4F"/>
    <w:rsid w:val="00797103"/>
    <w:rsid w:val="007972A3"/>
    <w:rsid w:val="00797480"/>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8CA"/>
    <w:rsid w:val="007A0C94"/>
    <w:rsid w:val="007A0CF0"/>
    <w:rsid w:val="007A15F0"/>
    <w:rsid w:val="007A160B"/>
    <w:rsid w:val="007A167F"/>
    <w:rsid w:val="007A16F1"/>
    <w:rsid w:val="007A175A"/>
    <w:rsid w:val="007A1939"/>
    <w:rsid w:val="007A19E2"/>
    <w:rsid w:val="007A1AA9"/>
    <w:rsid w:val="007A1E61"/>
    <w:rsid w:val="007A2161"/>
    <w:rsid w:val="007A220F"/>
    <w:rsid w:val="007A2270"/>
    <w:rsid w:val="007A25B9"/>
    <w:rsid w:val="007A2886"/>
    <w:rsid w:val="007A29BD"/>
    <w:rsid w:val="007A2E31"/>
    <w:rsid w:val="007A32A9"/>
    <w:rsid w:val="007A32B9"/>
    <w:rsid w:val="007A3319"/>
    <w:rsid w:val="007A331A"/>
    <w:rsid w:val="007A364F"/>
    <w:rsid w:val="007A3691"/>
    <w:rsid w:val="007A3A21"/>
    <w:rsid w:val="007A3A9C"/>
    <w:rsid w:val="007A3C9B"/>
    <w:rsid w:val="007A3DA0"/>
    <w:rsid w:val="007A3FD8"/>
    <w:rsid w:val="007A40C1"/>
    <w:rsid w:val="007A4321"/>
    <w:rsid w:val="007A444C"/>
    <w:rsid w:val="007A44D1"/>
    <w:rsid w:val="007A45E1"/>
    <w:rsid w:val="007A4821"/>
    <w:rsid w:val="007A48C9"/>
    <w:rsid w:val="007A4963"/>
    <w:rsid w:val="007A4D58"/>
    <w:rsid w:val="007A524C"/>
    <w:rsid w:val="007A53DF"/>
    <w:rsid w:val="007A55B6"/>
    <w:rsid w:val="007A5690"/>
    <w:rsid w:val="007A56B5"/>
    <w:rsid w:val="007A5794"/>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513"/>
    <w:rsid w:val="007A7625"/>
    <w:rsid w:val="007A777B"/>
    <w:rsid w:val="007A77B5"/>
    <w:rsid w:val="007A7BA6"/>
    <w:rsid w:val="007A7D2F"/>
    <w:rsid w:val="007A7FCB"/>
    <w:rsid w:val="007B004C"/>
    <w:rsid w:val="007B01F0"/>
    <w:rsid w:val="007B024B"/>
    <w:rsid w:val="007B032D"/>
    <w:rsid w:val="007B0463"/>
    <w:rsid w:val="007B0639"/>
    <w:rsid w:val="007B07E0"/>
    <w:rsid w:val="007B0D24"/>
    <w:rsid w:val="007B1168"/>
    <w:rsid w:val="007B11D9"/>
    <w:rsid w:val="007B16A6"/>
    <w:rsid w:val="007B1AAD"/>
    <w:rsid w:val="007B1E54"/>
    <w:rsid w:val="007B1EC1"/>
    <w:rsid w:val="007B1F12"/>
    <w:rsid w:val="007B1FA5"/>
    <w:rsid w:val="007B2145"/>
    <w:rsid w:val="007B2494"/>
    <w:rsid w:val="007B2511"/>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514D"/>
    <w:rsid w:val="007B53AC"/>
    <w:rsid w:val="007B5427"/>
    <w:rsid w:val="007B54E6"/>
    <w:rsid w:val="007B58C5"/>
    <w:rsid w:val="007B5B8D"/>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E5A"/>
    <w:rsid w:val="007B70FF"/>
    <w:rsid w:val="007B7265"/>
    <w:rsid w:val="007B79EF"/>
    <w:rsid w:val="007B7BAC"/>
    <w:rsid w:val="007B7E99"/>
    <w:rsid w:val="007C0085"/>
    <w:rsid w:val="007C0127"/>
    <w:rsid w:val="007C05C3"/>
    <w:rsid w:val="007C063C"/>
    <w:rsid w:val="007C064C"/>
    <w:rsid w:val="007C0731"/>
    <w:rsid w:val="007C09B7"/>
    <w:rsid w:val="007C0A9B"/>
    <w:rsid w:val="007C0EB0"/>
    <w:rsid w:val="007C106C"/>
    <w:rsid w:val="007C151C"/>
    <w:rsid w:val="007C17FF"/>
    <w:rsid w:val="007C1A8A"/>
    <w:rsid w:val="007C1AFD"/>
    <w:rsid w:val="007C1CD2"/>
    <w:rsid w:val="007C1FB4"/>
    <w:rsid w:val="007C2360"/>
    <w:rsid w:val="007C239E"/>
    <w:rsid w:val="007C23FB"/>
    <w:rsid w:val="007C28E9"/>
    <w:rsid w:val="007C2DE3"/>
    <w:rsid w:val="007C2E60"/>
    <w:rsid w:val="007C2EF0"/>
    <w:rsid w:val="007C3398"/>
    <w:rsid w:val="007C34AB"/>
    <w:rsid w:val="007C3888"/>
    <w:rsid w:val="007C39A7"/>
    <w:rsid w:val="007C39E1"/>
    <w:rsid w:val="007C4176"/>
    <w:rsid w:val="007C43BC"/>
    <w:rsid w:val="007C4591"/>
    <w:rsid w:val="007C4593"/>
    <w:rsid w:val="007C4691"/>
    <w:rsid w:val="007C46AE"/>
    <w:rsid w:val="007C477D"/>
    <w:rsid w:val="007C4928"/>
    <w:rsid w:val="007C4EB2"/>
    <w:rsid w:val="007C53B9"/>
    <w:rsid w:val="007C5576"/>
    <w:rsid w:val="007C5796"/>
    <w:rsid w:val="007C5AA0"/>
    <w:rsid w:val="007C5C56"/>
    <w:rsid w:val="007C5DBF"/>
    <w:rsid w:val="007C5E46"/>
    <w:rsid w:val="007C5EE9"/>
    <w:rsid w:val="007C621C"/>
    <w:rsid w:val="007C6442"/>
    <w:rsid w:val="007C6449"/>
    <w:rsid w:val="007C67FC"/>
    <w:rsid w:val="007C69C7"/>
    <w:rsid w:val="007C6A0B"/>
    <w:rsid w:val="007C6A34"/>
    <w:rsid w:val="007C6C56"/>
    <w:rsid w:val="007C7046"/>
    <w:rsid w:val="007C70A3"/>
    <w:rsid w:val="007C744E"/>
    <w:rsid w:val="007C77B7"/>
    <w:rsid w:val="007C77EE"/>
    <w:rsid w:val="007C780C"/>
    <w:rsid w:val="007C7864"/>
    <w:rsid w:val="007C7D80"/>
    <w:rsid w:val="007C7E7B"/>
    <w:rsid w:val="007C7ED7"/>
    <w:rsid w:val="007C7F70"/>
    <w:rsid w:val="007D0310"/>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9C"/>
    <w:rsid w:val="007D202A"/>
    <w:rsid w:val="007D20A7"/>
    <w:rsid w:val="007D2526"/>
    <w:rsid w:val="007D2538"/>
    <w:rsid w:val="007D26FC"/>
    <w:rsid w:val="007D2739"/>
    <w:rsid w:val="007D2764"/>
    <w:rsid w:val="007D29AB"/>
    <w:rsid w:val="007D2A64"/>
    <w:rsid w:val="007D2EBA"/>
    <w:rsid w:val="007D335D"/>
    <w:rsid w:val="007D3383"/>
    <w:rsid w:val="007D34AE"/>
    <w:rsid w:val="007D377B"/>
    <w:rsid w:val="007D38C6"/>
    <w:rsid w:val="007D3B63"/>
    <w:rsid w:val="007D3B87"/>
    <w:rsid w:val="007D3DEE"/>
    <w:rsid w:val="007D3F45"/>
    <w:rsid w:val="007D417B"/>
    <w:rsid w:val="007D467B"/>
    <w:rsid w:val="007D482E"/>
    <w:rsid w:val="007D4C20"/>
    <w:rsid w:val="007D4CE8"/>
    <w:rsid w:val="007D4DE0"/>
    <w:rsid w:val="007D4F03"/>
    <w:rsid w:val="007D4FA2"/>
    <w:rsid w:val="007D502C"/>
    <w:rsid w:val="007D5074"/>
    <w:rsid w:val="007D5550"/>
    <w:rsid w:val="007D56C5"/>
    <w:rsid w:val="007D56DB"/>
    <w:rsid w:val="007D57BB"/>
    <w:rsid w:val="007D5D0B"/>
    <w:rsid w:val="007D5F65"/>
    <w:rsid w:val="007D5FA0"/>
    <w:rsid w:val="007D64B9"/>
    <w:rsid w:val="007D67B6"/>
    <w:rsid w:val="007D698E"/>
    <w:rsid w:val="007D6DCC"/>
    <w:rsid w:val="007D6EE6"/>
    <w:rsid w:val="007D705A"/>
    <w:rsid w:val="007D7086"/>
    <w:rsid w:val="007D70B2"/>
    <w:rsid w:val="007D70DF"/>
    <w:rsid w:val="007D7177"/>
    <w:rsid w:val="007D72C4"/>
    <w:rsid w:val="007D744A"/>
    <w:rsid w:val="007D78EB"/>
    <w:rsid w:val="007E0029"/>
    <w:rsid w:val="007E020B"/>
    <w:rsid w:val="007E0646"/>
    <w:rsid w:val="007E08C1"/>
    <w:rsid w:val="007E0928"/>
    <w:rsid w:val="007E0A51"/>
    <w:rsid w:val="007E0E78"/>
    <w:rsid w:val="007E11DE"/>
    <w:rsid w:val="007E1317"/>
    <w:rsid w:val="007E13B0"/>
    <w:rsid w:val="007E1433"/>
    <w:rsid w:val="007E14DA"/>
    <w:rsid w:val="007E19A1"/>
    <w:rsid w:val="007E1AE3"/>
    <w:rsid w:val="007E1C05"/>
    <w:rsid w:val="007E1CA3"/>
    <w:rsid w:val="007E1CCB"/>
    <w:rsid w:val="007E1D77"/>
    <w:rsid w:val="007E1DA9"/>
    <w:rsid w:val="007E1DAD"/>
    <w:rsid w:val="007E1EA9"/>
    <w:rsid w:val="007E2220"/>
    <w:rsid w:val="007E2230"/>
    <w:rsid w:val="007E228E"/>
    <w:rsid w:val="007E2429"/>
    <w:rsid w:val="007E26CD"/>
    <w:rsid w:val="007E28A4"/>
    <w:rsid w:val="007E2DB4"/>
    <w:rsid w:val="007E31A5"/>
    <w:rsid w:val="007E3363"/>
    <w:rsid w:val="007E34EF"/>
    <w:rsid w:val="007E3543"/>
    <w:rsid w:val="007E3567"/>
    <w:rsid w:val="007E35F0"/>
    <w:rsid w:val="007E3850"/>
    <w:rsid w:val="007E399C"/>
    <w:rsid w:val="007E3BC8"/>
    <w:rsid w:val="007E3D0F"/>
    <w:rsid w:val="007E3E14"/>
    <w:rsid w:val="007E3EAB"/>
    <w:rsid w:val="007E400D"/>
    <w:rsid w:val="007E40B3"/>
    <w:rsid w:val="007E41B3"/>
    <w:rsid w:val="007E45BD"/>
    <w:rsid w:val="007E476A"/>
    <w:rsid w:val="007E47FB"/>
    <w:rsid w:val="007E4E2F"/>
    <w:rsid w:val="007E5069"/>
    <w:rsid w:val="007E570F"/>
    <w:rsid w:val="007E5796"/>
    <w:rsid w:val="007E58E8"/>
    <w:rsid w:val="007E59C0"/>
    <w:rsid w:val="007E59C3"/>
    <w:rsid w:val="007E5A66"/>
    <w:rsid w:val="007E5B01"/>
    <w:rsid w:val="007E5B2B"/>
    <w:rsid w:val="007E5D0D"/>
    <w:rsid w:val="007E5F01"/>
    <w:rsid w:val="007E5FD8"/>
    <w:rsid w:val="007E6170"/>
    <w:rsid w:val="007E624F"/>
    <w:rsid w:val="007E6B05"/>
    <w:rsid w:val="007E6B6F"/>
    <w:rsid w:val="007E6C8F"/>
    <w:rsid w:val="007E6EAE"/>
    <w:rsid w:val="007E70E7"/>
    <w:rsid w:val="007E72E5"/>
    <w:rsid w:val="007E741D"/>
    <w:rsid w:val="007E75F7"/>
    <w:rsid w:val="007F0000"/>
    <w:rsid w:val="007F00CE"/>
    <w:rsid w:val="007F029C"/>
    <w:rsid w:val="007F02D1"/>
    <w:rsid w:val="007F02DB"/>
    <w:rsid w:val="007F047D"/>
    <w:rsid w:val="007F082A"/>
    <w:rsid w:val="007F083E"/>
    <w:rsid w:val="007F08AC"/>
    <w:rsid w:val="007F0DCD"/>
    <w:rsid w:val="007F0FC4"/>
    <w:rsid w:val="007F1053"/>
    <w:rsid w:val="007F1374"/>
    <w:rsid w:val="007F15EF"/>
    <w:rsid w:val="007F1928"/>
    <w:rsid w:val="007F194A"/>
    <w:rsid w:val="007F1F64"/>
    <w:rsid w:val="007F1FE8"/>
    <w:rsid w:val="007F2081"/>
    <w:rsid w:val="007F212A"/>
    <w:rsid w:val="007F2461"/>
    <w:rsid w:val="007F25C9"/>
    <w:rsid w:val="007F266D"/>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AB7"/>
    <w:rsid w:val="007F5B96"/>
    <w:rsid w:val="007F5BFD"/>
    <w:rsid w:val="007F5DA2"/>
    <w:rsid w:val="007F6110"/>
    <w:rsid w:val="007F6131"/>
    <w:rsid w:val="007F6556"/>
    <w:rsid w:val="007F6866"/>
    <w:rsid w:val="007F68CC"/>
    <w:rsid w:val="007F69BA"/>
    <w:rsid w:val="007F6B83"/>
    <w:rsid w:val="007F6D67"/>
    <w:rsid w:val="007F6EED"/>
    <w:rsid w:val="007F7451"/>
    <w:rsid w:val="007F74F0"/>
    <w:rsid w:val="007F75E1"/>
    <w:rsid w:val="007F76C0"/>
    <w:rsid w:val="007F77D3"/>
    <w:rsid w:val="0080005F"/>
    <w:rsid w:val="00800351"/>
    <w:rsid w:val="008009B6"/>
    <w:rsid w:val="00800B67"/>
    <w:rsid w:val="00800D8D"/>
    <w:rsid w:val="00801396"/>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C4F"/>
    <w:rsid w:val="0080305B"/>
    <w:rsid w:val="0080355D"/>
    <w:rsid w:val="00803737"/>
    <w:rsid w:val="008038A4"/>
    <w:rsid w:val="008039C5"/>
    <w:rsid w:val="00803A52"/>
    <w:rsid w:val="00803CBB"/>
    <w:rsid w:val="0080447F"/>
    <w:rsid w:val="008045C7"/>
    <w:rsid w:val="00804803"/>
    <w:rsid w:val="0080483F"/>
    <w:rsid w:val="008048C5"/>
    <w:rsid w:val="00804C0F"/>
    <w:rsid w:val="00805195"/>
    <w:rsid w:val="0080533C"/>
    <w:rsid w:val="0080538D"/>
    <w:rsid w:val="0080571A"/>
    <w:rsid w:val="00805842"/>
    <w:rsid w:val="008058FB"/>
    <w:rsid w:val="00805C8E"/>
    <w:rsid w:val="00805F7D"/>
    <w:rsid w:val="00805FA2"/>
    <w:rsid w:val="00806321"/>
    <w:rsid w:val="008065A6"/>
    <w:rsid w:val="008067AB"/>
    <w:rsid w:val="00806B80"/>
    <w:rsid w:val="00806EC5"/>
    <w:rsid w:val="00807314"/>
    <w:rsid w:val="00807460"/>
    <w:rsid w:val="0080755E"/>
    <w:rsid w:val="00807E2D"/>
    <w:rsid w:val="00807EC9"/>
    <w:rsid w:val="00807F5D"/>
    <w:rsid w:val="00807F92"/>
    <w:rsid w:val="008102AB"/>
    <w:rsid w:val="00810592"/>
    <w:rsid w:val="00810742"/>
    <w:rsid w:val="0081088A"/>
    <w:rsid w:val="00810A91"/>
    <w:rsid w:val="00810B63"/>
    <w:rsid w:val="00810D60"/>
    <w:rsid w:val="00811127"/>
    <w:rsid w:val="00811172"/>
    <w:rsid w:val="008116D1"/>
    <w:rsid w:val="0081178F"/>
    <w:rsid w:val="00811C73"/>
    <w:rsid w:val="00811CDB"/>
    <w:rsid w:val="00812065"/>
    <w:rsid w:val="00812241"/>
    <w:rsid w:val="00812504"/>
    <w:rsid w:val="00812568"/>
    <w:rsid w:val="008126E8"/>
    <w:rsid w:val="00812746"/>
    <w:rsid w:val="0081279D"/>
    <w:rsid w:val="00812841"/>
    <w:rsid w:val="00812A29"/>
    <w:rsid w:val="00812D97"/>
    <w:rsid w:val="008134A8"/>
    <w:rsid w:val="008134B0"/>
    <w:rsid w:val="00813609"/>
    <w:rsid w:val="00813641"/>
    <w:rsid w:val="00813751"/>
    <w:rsid w:val="008137F5"/>
    <w:rsid w:val="008137F6"/>
    <w:rsid w:val="0081384A"/>
    <w:rsid w:val="00813959"/>
    <w:rsid w:val="00813BF4"/>
    <w:rsid w:val="00813D66"/>
    <w:rsid w:val="00813E91"/>
    <w:rsid w:val="00813EFC"/>
    <w:rsid w:val="00813F2A"/>
    <w:rsid w:val="00813F87"/>
    <w:rsid w:val="00814110"/>
    <w:rsid w:val="00814483"/>
    <w:rsid w:val="0081466C"/>
    <w:rsid w:val="00814AD3"/>
    <w:rsid w:val="00814E56"/>
    <w:rsid w:val="008152EA"/>
    <w:rsid w:val="00815771"/>
    <w:rsid w:val="0081586F"/>
    <w:rsid w:val="00815987"/>
    <w:rsid w:val="00815F1C"/>
    <w:rsid w:val="00815FCC"/>
    <w:rsid w:val="0081628A"/>
    <w:rsid w:val="00816750"/>
    <w:rsid w:val="00816A00"/>
    <w:rsid w:val="00816CA3"/>
    <w:rsid w:val="00817849"/>
    <w:rsid w:val="00817852"/>
    <w:rsid w:val="00817A29"/>
    <w:rsid w:val="00820234"/>
    <w:rsid w:val="0082025E"/>
    <w:rsid w:val="0082042E"/>
    <w:rsid w:val="00820AD2"/>
    <w:rsid w:val="00820B4E"/>
    <w:rsid w:val="008213A8"/>
    <w:rsid w:val="008214AD"/>
    <w:rsid w:val="00821639"/>
    <w:rsid w:val="00821735"/>
    <w:rsid w:val="00821860"/>
    <w:rsid w:val="0082189E"/>
    <w:rsid w:val="008219A3"/>
    <w:rsid w:val="00821AEF"/>
    <w:rsid w:val="00821E32"/>
    <w:rsid w:val="00821F85"/>
    <w:rsid w:val="00822034"/>
    <w:rsid w:val="00822357"/>
    <w:rsid w:val="00822667"/>
    <w:rsid w:val="008227DE"/>
    <w:rsid w:val="0082283D"/>
    <w:rsid w:val="0082289A"/>
    <w:rsid w:val="00822D1F"/>
    <w:rsid w:val="00823516"/>
    <w:rsid w:val="00823858"/>
    <w:rsid w:val="008239FD"/>
    <w:rsid w:val="00823EA2"/>
    <w:rsid w:val="00824035"/>
    <w:rsid w:val="00824130"/>
    <w:rsid w:val="008241A0"/>
    <w:rsid w:val="00824642"/>
    <w:rsid w:val="00824854"/>
    <w:rsid w:val="00824873"/>
    <w:rsid w:val="008248F3"/>
    <w:rsid w:val="00824AEB"/>
    <w:rsid w:val="00824B46"/>
    <w:rsid w:val="00824B62"/>
    <w:rsid w:val="00824C4F"/>
    <w:rsid w:val="00824CB9"/>
    <w:rsid w:val="00824CEF"/>
    <w:rsid w:val="00824F2D"/>
    <w:rsid w:val="00825394"/>
    <w:rsid w:val="0082544C"/>
    <w:rsid w:val="00825462"/>
    <w:rsid w:val="00825466"/>
    <w:rsid w:val="008254E6"/>
    <w:rsid w:val="00825523"/>
    <w:rsid w:val="008257B0"/>
    <w:rsid w:val="00825CB4"/>
    <w:rsid w:val="00825E2D"/>
    <w:rsid w:val="00826056"/>
    <w:rsid w:val="00826161"/>
    <w:rsid w:val="00826188"/>
    <w:rsid w:val="00826302"/>
    <w:rsid w:val="00826563"/>
    <w:rsid w:val="0082672F"/>
    <w:rsid w:val="00826B72"/>
    <w:rsid w:val="00826BDE"/>
    <w:rsid w:val="00826F93"/>
    <w:rsid w:val="00826FDB"/>
    <w:rsid w:val="0082716B"/>
    <w:rsid w:val="008271B0"/>
    <w:rsid w:val="008271B5"/>
    <w:rsid w:val="008271F6"/>
    <w:rsid w:val="00827308"/>
    <w:rsid w:val="0082754B"/>
    <w:rsid w:val="0082756A"/>
    <w:rsid w:val="0082767C"/>
    <w:rsid w:val="00827727"/>
    <w:rsid w:val="008277B0"/>
    <w:rsid w:val="00827A44"/>
    <w:rsid w:val="00827AF8"/>
    <w:rsid w:val="00830100"/>
    <w:rsid w:val="00830192"/>
    <w:rsid w:val="008301BD"/>
    <w:rsid w:val="0083020C"/>
    <w:rsid w:val="008304E0"/>
    <w:rsid w:val="0083068A"/>
    <w:rsid w:val="00830D1B"/>
    <w:rsid w:val="00830DCC"/>
    <w:rsid w:val="00830FFE"/>
    <w:rsid w:val="00831510"/>
    <w:rsid w:val="00831A83"/>
    <w:rsid w:val="00831B4D"/>
    <w:rsid w:val="00831EC0"/>
    <w:rsid w:val="00831F2E"/>
    <w:rsid w:val="00832130"/>
    <w:rsid w:val="00832282"/>
    <w:rsid w:val="008325C5"/>
    <w:rsid w:val="008325EB"/>
    <w:rsid w:val="00832BC6"/>
    <w:rsid w:val="00832C33"/>
    <w:rsid w:val="00832DFC"/>
    <w:rsid w:val="00832FC9"/>
    <w:rsid w:val="00833028"/>
    <w:rsid w:val="0083311B"/>
    <w:rsid w:val="008331E6"/>
    <w:rsid w:val="00833489"/>
    <w:rsid w:val="008336AB"/>
    <w:rsid w:val="00833868"/>
    <w:rsid w:val="008339A9"/>
    <w:rsid w:val="00833D43"/>
    <w:rsid w:val="00833E2C"/>
    <w:rsid w:val="00833E30"/>
    <w:rsid w:val="00834172"/>
    <w:rsid w:val="008341BC"/>
    <w:rsid w:val="00834264"/>
    <w:rsid w:val="00834432"/>
    <w:rsid w:val="008344E3"/>
    <w:rsid w:val="00834529"/>
    <w:rsid w:val="00834594"/>
    <w:rsid w:val="00834AD9"/>
    <w:rsid w:val="00834B1A"/>
    <w:rsid w:val="00834C5E"/>
    <w:rsid w:val="00835287"/>
    <w:rsid w:val="00835316"/>
    <w:rsid w:val="00835504"/>
    <w:rsid w:val="00835633"/>
    <w:rsid w:val="0083586C"/>
    <w:rsid w:val="00835A51"/>
    <w:rsid w:val="00835E81"/>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BC"/>
    <w:rsid w:val="00837CE0"/>
    <w:rsid w:val="00837D5E"/>
    <w:rsid w:val="0084037B"/>
    <w:rsid w:val="008403E8"/>
    <w:rsid w:val="008404F2"/>
    <w:rsid w:val="00840526"/>
    <w:rsid w:val="00840557"/>
    <w:rsid w:val="0084062A"/>
    <w:rsid w:val="00840720"/>
    <w:rsid w:val="008409F3"/>
    <w:rsid w:val="00840A17"/>
    <w:rsid w:val="00840C2E"/>
    <w:rsid w:val="00840CCC"/>
    <w:rsid w:val="00840E10"/>
    <w:rsid w:val="00840F3F"/>
    <w:rsid w:val="00841492"/>
    <w:rsid w:val="0084151D"/>
    <w:rsid w:val="0084163F"/>
    <w:rsid w:val="00841C2C"/>
    <w:rsid w:val="00841E61"/>
    <w:rsid w:val="00841EC4"/>
    <w:rsid w:val="0084200B"/>
    <w:rsid w:val="0084205C"/>
    <w:rsid w:val="008425BD"/>
    <w:rsid w:val="008428D8"/>
    <w:rsid w:val="00842D1F"/>
    <w:rsid w:val="00842D94"/>
    <w:rsid w:val="00842EE4"/>
    <w:rsid w:val="0084301C"/>
    <w:rsid w:val="008431E7"/>
    <w:rsid w:val="00843421"/>
    <w:rsid w:val="0084357F"/>
    <w:rsid w:val="008436C4"/>
    <w:rsid w:val="008436E5"/>
    <w:rsid w:val="008438A5"/>
    <w:rsid w:val="00843965"/>
    <w:rsid w:val="00843E8D"/>
    <w:rsid w:val="00843FD1"/>
    <w:rsid w:val="008442E7"/>
    <w:rsid w:val="00844522"/>
    <w:rsid w:val="00844C29"/>
    <w:rsid w:val="00844CF6"/>
    <w:rsid w:val="00844F16"/>
    <w:rsid w:val="00845031"/>
    <w:rsid w:val="008451A4"/>
    <w:rsid w:val="008454A0"/>
    <w:rsid w:val="00845599"/>
    <w:rsid w:val="00845725"/>
    <w:rsid w:val="008457E3"/>
    <w:rsid w:val="008458F2"/>
    <w:rsid w:val="00845937"/>
    <w:rsid w:val="00845C53"/>
    <w:rsid w:val="00845EB9"/>
    <w:rsid w:val="0084608D"/>
    <w:rsid w:val="0084613B"/>
    <w:rsid w:val="00846428"/>
    <w:rsid w:val="008466DC"/>
    <w:rsid w:val="0084670D"/>
    <w:rsid w:val="00846BBE"/>
    <w:rsid w:val="00846C7A"/>
    <w:rsid w:val="00847161"/>
    <w:rsid w:val="008471F3"/>
    <w:rsid w:val="008472D7"/>
    <w:rsid w:val="008472E5"/>
    <w:rsid w:val="00847391"/>
    <w:rsid w:val="00847BB3"/>
    <w:rsid w:val="00847C09"/>
    <w:rsid w:val="00847DD7"/>
    <w:rsid w:val="00847E38"/>
    <w:rsid w:val="00847F5E"/>
    <w:rsid w:val="00847F75"/>
    <w:rsid w:val="00850327"/>
    <w:rsid w:val="008503B4"/>
    <w:rsid w:val="0085098E"/>
    <w:rsid w:val="00850AB2"/>
    <w:rsid w:val="00850BBE"/>
    <w:rsid w:val="00851236"/>
    <w:rsid w:val="00851254"/>
    <w:rsid w:val="00851404"/>
    <w:rsid w:val="00851443"/>
    <w:rsid w:val="008515C4"/>
    <w:rsid w:val="00851A07"/>
    <w:rsid w:val="00852142"/>
    <w:rsid w:val="00852175"/>
    <w:rsid w:val="00852573"/>
    <w:rsid w:val="008529A1"/>
    <w:rsid w:val="00852A4E"/>
    <w:rsid w:val="00852ACA"/>
    <w:rsid w:val="00852E94"/>
    <w:rsid w:val="00852F91"/>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D41"/>
    <w:rsid w:val="00855DA7"/>
    <w:rsid w:val="0085601B"/>
    <w:rsid w:val="008563CC"/>
    <w:rsid w:val="00856641"/>
    <w:rsid w:val="00856682"/>
    <w:rsid w:val="00856939"/>
    <w:rsid w:val="00856A6C"/>
    <w:rsid w:val="00856AB6"/>
    <w:rsid w:val="00856E95"/>
    <w:rsid w:val="00857163"/>
    <w:rsid w:val="008573DB"/>
    <w:rsid w:val="0085778A"/>
    <w:rsid w:val="008577B1"/>
    <w:rsid w:val="008577CD"/>
    <w:rsid w:val="0085790C"/>
    <w:rsid w:val="0085792C"/>
    <w:rsid w:val="008579A1"/>
    <w:rsid w:val="00857C40"/>
    <w:rsid w:val="00857DCA"/>
    <w:rsid w:val="0086031D"/>
    <w:rsid w:val="00860414"/>
    <w:rsid w:val="008606C1"/>
    <w:rsid w:val="008609EB"/>
    <w:rsid w:val="00860A28"/>
    <w:rsid w:val="00860B42"/>
    <w:rsid w:val="00860BB2"/>
    <w:rsid w:val="00860F35"/>
    <w:rsid w:val="008612B2"/>
    <w:rsid w:val="00861548"/>
    <w:rsid w:val="00861661"/>
    <w:rsid w:val="008616B3"/>
    <w:rsid w:val="00861A28"/>
    <w:rsid w:val="00861EDE"/>
    <w:rsid w:val="008626B0"/>
    <w:rsid w:val="00862828"/>
    <w:rsid w:val="008629A0"/>
    <w:rsid w:val="00862B6F"/>
    <w:rsid w:val="00862B7C"/>
    <w:rsid w:val="00862BAA"/>
    <w:rsid w:val="00862C82"/>
    <w:rsid w:val="00862C85"/>
    <w:rsid w:val="008631AC"/>
    <w:rsid w:val="008631B7"/>
    <w:rsid w:val="00863289"/>
    <w:rsid w:val="00863586"/>
    <w:rsid w:val="00863591"/>
    <w:rsid w:val="00863630"/>
    <w:rsid w:val="008636D3"/>
    <w:rsid w:val="00863802"/>
    <w:rsid w:val="008638B1"/>
    <w:rsid w:val="008639B9"/>
    <w:rsid w:val="00863D59"/>
    <w:rsid w:val="00864422"/>
    <w:rsid w:val="008645DC"/>
    <w:rsid w:val="00864BD6"/>
    <w:rsid w:val="00864C68"/>
    <w:rsid w:val="00864E6D"/>
    <w:rsid w:val="00864ED3"/>
    <w:rsid w:val="00864FF7"/>
    <w:rsid w:val="0086533B"/>
    <w:rsid w:val="00865550"/>
    <w:rsid w:val="0086555B"/>
    <w:rsid w:val="008655CD"/>
    <w:rsid w:val="00865610"/>
    <w:rsid w:val="0086561D"/>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AB3"/>
    <w:rsid w:val="00872D7D"/>
    <w:rsid w:val="00872DE2"/>
    <w:rsid w:val="00872F97"/>
    <w:rsid w:val="00872FA7"/>
    <w:rsid w:val="008732D9"/>
    <w:rsid w:val="00873448"/>
    <w:rsid w:val="00873634"/>
    <w:rsid w:val="008736CB"/>
    <w:rsid w:val="00873940"/>
    <w:rsid w:val="008739EC"/>
    <w:rsid w:val="00873DC3"/>
    <w:rsid w:val="00873FE4"/>
    <w:rsid w:val="00874043"/>
    <w:rsid w:val="00874215"/>
    <w:rsid w:val="00874265"/>
    <w:rsid w:val="00874455"/>
    <w:rsid w:val="008744E3"/>
    <w:rsid w:val="0087460C"/>
    <w:rsid w:val="00874A5B"/>
    <w:rsid w:val="00874EAE"/>
    <w:rsid w:val="00874F1F"/>
    <w:rsid w:val="00874F94"/>
    <w:rsid w:val="00875121"/>
    <w:rsid w:val="008752B4"/>
    <w:rsid w:val="008755D4"/>
    <w:rsid w:val="0087585F"/>
    <w:rsid w:val="00875882"/>
    <w:rsid w:val="00875BB9"/>
    <w:rsid w:val="00875DF7"/>
    <w:rsid w:val="00875E7A"/>
    <w:rsid w:val="00875EF3"/>
    <w:rsid w:val="00876266"/>
    <w:rsid w:val="00876369"/>
    <w:rsid w:val="0087652C"/>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470"/>
    <w:rsid w:val="00880858"/>
    <w:rsid w:val="008809D0"/>
    <w:rsid w:val="008809E7"/>
    <w:rsid w:val="00880A5C"/>
    <w:rsid w:val="00880C1C"/>
    <w:rsid w:val="00880DE9"/>
    <w:rsid w:val="00880F6F"/>
    <w:rsid w:val="00881323"/>
    <w:rsid w:val="00881352"/>
    <w:rsid w:val="00881428"/>
    <w:rsid w:val="0088144E"/>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D6"/>
    <w:rsid w:val="00883418"/>
    <w:rsid w:val="00883948"/>
    <w:rsid w:val="008839D3"/>
    <w:rsid w:val="00883D55"/>
    <w:rsid w:val="008840FB"/>
    <w:rsid w:val="008841B4"/>
    <w:rsid w:val="0088436F"/>
    <w:rsid w:val="0088437D"/>
    <w:rsid w:val="008843B1"/>
    <w:rsid w:val="00884415"/>
    <w:rsid w:val="00884808"/>
    <w:rsid w:val="00884C00"/>
    <w:rsid w:val="00884E1B"/>
    <w:rsid w:val="00885260"/>
    <w:rsid w:val="00885B6C"/>
    <w:rsid w:val="00885B94"/>
    <w:rsid w:val="008864B6"/>
    <w:rsid w:val="0088663C"/>
    <w:rsid w:val="008866AA"/>
    <w:rsid w:val="00886743"/>
    <w:rsid w:val="00886B16"/>
    <w:rsid w:val="0088702F"/>
    <w:rsid w:val="008873E2"/>
    <w:rsid w:val="00887437"/>
    <w:rsid w:val="0088776B"/>
    <w:rsid w:val="0088788C"/>
    <w:rsid w:val="008878A6"/>
    <w:rsid w:val="00887A6D"/>
    <w:rsid w:val="00887B68"/>
    <w:rsid w:val="00887CDD"/>
    <w:rsid w:val="00887EB5"/>
    <w:rsid w:val="00887F83"/>
    <w:rsid w:val="008900BF"/>
    <w:rsid w:val="008907F4"/>
    <w:rsid w:val="00890A6D"/>
    <w:rsid w:val="00890A91"/>
    <w:rsid w:val="00890ADE"/>
    <w:rsid w:val="00890EBC"/>
    <w:rsid w:val="00890EE4"/>
    <w:rsid w:val="008912AF"/>
    <w:rsid w:val="0089138E"/>
    <w:rsid w:val="00891448"/>
    <w:rsid w:val="008914F3"/>
    <w:rsid w:val="0089163F"/>
    <w:rsid w:val="00891686"/>
    <w:rsid w:val="008917BE"/>
    <w:rsid w:val="008917DB"/>
    <w:rsid w:val="00891997"/>
    <w:rsid w:val="00891DE6"/>
    <w:rsid w:val="00891E62"/>
    <w:rsid w:val="0089203D"/>
    <w:rsid w:val="0089243F"/>
    <w:rsid w:val="008924B9"/>
    <w:rsid w:val="00892851"/>
    <w:rsid w:val="008929DB"/>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52"/>
    <w:rsid w:val="00894739"/>
    <w:rsid w:val="00894789"/>
    <w:rsid w:val="00894822"/>
    <w:rsid w:val="008949C2"/>
    <w:rsid w:val="008949E5"/>
    <w:rsid w:val="00894B13"/>
    <w:rsid w:val="00894BB9"/>
    <w:rsid w:val="00894D54"/>
    <w:rsid w:val="00894F55"/>
    <w:rsid w:val="008951DC"/>
    <w:rsid w:val="0089548B"/>
    <w:rsid w:val="008956AE"/>
    <w:rsid w:val="00896188"/>
    <w:rsid w:val="008965EF"/>
    <w:rsid w:val="008968AC"/>
    <w:rsid w:val="00896907"/>
    <w:rsid w:val="00896AE1"/>
    <w:rsid w:val="00896C4F"/>
    <w:rsid w:val="00896ED8"/>
    <w:rsid w:val="00897209"/>
    <w:rsid w:val="008974F7"/>
    <w:rsid w:val="00897B4B"/>
    <w:rsid w:val="00897B98"/>
    <w:rsid w:val="00897D7C"/>
    <w:rsid w:val="00897E2F"/>
    <w:rsid w:val="00897F67"/>
    <w:rsid w:val="008A00E8"/>
    <w:rsid w:val="008A02AA"/>
    <w:rsid w:val="008A057A"/>
    <w:rsid w:val="008A06E2"/>
    <w:rsid w:val="008A0FA6"/>
    <w:rsid w:val="008A13BA"/>
    <w:rsid w:val="008A15DD"/>
    <w:rsid w:val="008A1A84"/>
    <w:rsid w:val="008A1AA8"/>
    <w:rsid w:val="008A1B8D"/>
    <w:rsid w:val="008A1BD4"/>
    <w:rsid w:val="008A1D5C"/>
    <w:rsid w:val="008A1E91"/>
    <w:rsid w:val="008A26EB"/>
    <w:rsid w:val="008A2801"/>
    <w:rsid w:val="008A2CDA"/>
    <w:rsid w:val="008A30CA"/>
    <w:rsid w:val="008A344A"/>
    <w:rsid w:val="008A3485"/>
    <w:rsid w:val="008A3717"/>
    <w:rsid w:val="008A3C7D"/>
    <w:rsid w:val="008A3CED"/>
    <w:rsid w:val="008A3D25"/>
    <w:rsid w:val="008A3D6E"/>
    <w:rsid w:val="008A3ED7"/>
    <w:rsid w:val="008A3FFE"/>
    <w:rsid w:val="008A411A"/>
    <w:rsid w:val="008A4136"/>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158"/>
    <w:rsid w:val="008A639B"/>
    <w:rsid w:val="008A6605"/>
    <w:rsid w:val="008A6816"/>
    <w:rsid w:val="008A6994"/>
    <w:rsid w:val="008A6A18"/>
    <w:rsid w:val="008A6BA9"/>
    <w:rsid w:val="008A70FE"/>
    <w:rsid w:val="008A7203"/>
    <w:rsid w:val="008A73ED"/>
    <w:rsid w:val="008A74AA"/>
    <w:rsid w:val="008A74C0"/>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A07"/>
    <w:rsid w:val="008B1BBA"/>
    <w:rsid w:val="008B1CB2"/>
    <w:rsid w:val="008B1CF2"/>
    <w:rsid w:val="008B1D5B"/>
    <w:rsid w:val="008B1EE6"/>
    <w:rsid w:val="008B26D1"/>
    <w:rsid w:val="008B291F"/>
    <w:rsid w:val="008B3026"/>
    <w:rsid w:val="008B310B"/>
    <w:rsid w:val="008B3183"/>
    <w:rsid w:val="008B318B"/>
    <w:rsid w:val="008B325B"/>
    <w:rsid w:val="008B36CE"/>
    <w:rsid w:val="008B3CF6"/>
    <w:rsid w:val="008B3D82"/>
    <w:rsid w:val="008B430D"/>
    <w:rsid w:val="008B45A0"/>
    <w:rsid w:val="008B4A0D"/>
    <w:rsid w:val="008B4DAB"/>
    <w:rsid w:val="008B4F08"/>
    <w:rsid w:val="008B511E"/>
    <w:rsid w:val="008B528D"/>
    <w:rsid w:val="008B536F"/>
    <w:rsid w:val="008B58DE"/>
    <w:rsid w:val="008B5A5A"/>
    <w:rsid w:val="008B601C"/>
    <w:rsid w:val="008B6250"/>
    <w:rsid w:val="008B6BD1"/>
    <w:rsid w:val="008B6E3F"/>
    <w:rsid w:val="008B6F60"/>
    <w:rsid w:val="008B705C"/>
    <w:rsid w:val="008B7176"/>
    <w:rsid w:val="008B73E7"/>
    <w:rsid w:val="008B7890"/>
    <w:rsid w:val="008B7AE0"/>
    <w:rsid w:val="008B7D85"/>
    <w:rsid w:val="008C0056"/>
    <w:rsid w:val="008C02D7"/>
    <w:rsid w:val="008C055B"/>
    <w:rsid w:val="008C0870"/>
    <w:rsid w:val="008C0C7E"/>
    <w:rsid w:val="008C0FCD"/>
    <w:rsid w:val="008C10DF"/>
    <w:rsid w:val="008C11CD"/>
    <w:rsid w:val="008C1239"/>
    <w:rsid w:val="008C19CC"/>
    <w:rsid w:val="008C1C4A"/>
    <w:rsid w:val="008C1C76"/>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543"/>
    <w:rsid w:val="008C37AE"/>
    <w:rsid w:val="008C39CF"/>
    <w:rsid w:val="008C406C"/>
    <w:rsid w:val="008C4151"/>
    <w:rsid w:val="008C45F7"/>
    <w:rsid w:val="008C4886"/>
    <w:rsid w:val="008C48A5"/>
    <w:rsid w:val="008C48F4"/>
    <w:rsid w:val="008C4E91"/>
    <w:rsid w:val="008C4F1F"/>
    <w:rsid w:val="008C4FEB"/>
    <w:rsid w:val="008C527A"/>
    <w:rsid w:val="008C572A"/>
    <w:rsid w:val="008C5F9C"/>
    <w:rsid w:val="008C61D5"/>
    <w:rsid w:val="008C6358"/>
    <w:rsid w:val="008C67DB"/>
    <w:rsid w:val="008C684A"/>
    <w:rsid w:val="008C6ADB"/>
    <w:rsid w:val="008C6E02"/>
    <w:rsid w:val="008C6FA4"/>
    <w:rsid w:val="008C7601"/>
    <w:rsid w:val="008C7829"/>
    <w:rsid w:val="008C7D74"/>
    <w:rsid w:val="008C7EC3"/>
    <w:rsid w:val="008D007B"/>
    <w:rsid w:val="008D0131"/>
    <w:rsid w:val="008D015C"/>
    <w:rsid w:val="008D02E0"/>
    <w:rsid w:val="008D0366"/>
    <w:rsid w:val="008D0523"/>
    <w:rsid w:val="008D0540"/>
    <w:rsid w:val="008D05DD"/>
    <w:rsid w:val="008D0674"/>
    <w:rsid w:val="008D0687"/>
    <w:rsid w:val="008D0A70"/>
    <w:rsid w:val="008D0D17"/>
    <w:rsid w:val="008D1076"/>
    <w:rsid w:val="008D13DF"/>
    <w:rsid w:val="008D13F5"/>
    <w:rsid w:val="008D16F6"/>
    <w:rsid w:val="008D1913"/>
    <w:rsid w:val="008D221B"/>
    <w:rsid w:val="008D230E"/>
    <w:rsid w:val="008D24DD"/>
    <w:rsid w:val="008D2514"/>
    <w:rsid w:val="008D2827"/>
    <w:rsid w:val="008D2C1D"/>
    <w:rsid w:val="008D2F0C"/>
    <w:rsid w:val="008D3082"/>
    <w:rsid w:val="008D3549"/>
    <w:rsid w:val="008D35ED"/>
    <w:rsid w:val="008D3606"/>
    <w:rsid w:val="008D376E"/>
    <w:rsid w:val="008D3849"/>
    <w:rsid w:val="008D3964"/>
    <w:rsid w:val="008D3A8F"/>
    <w:rsid w:val="008D3C5C"/>
    <w:rsid w:val="008D3E75"/>
    <w:rsid w:val="008D3FAB"/>
    <w:rsid w:val="008D40E2"/>
    <w:rsid w:val="008D4273"/>
    <w:rsid w:val="008D4328"/>
    <w:rsid w:val="008D4692"/>
    <w:rsid w:val="008D4C3E"/>
    <w:rsid w:val="008D5337"/>
    <w:rsid w:val="008D53B9"/>
    <w:rsid w:val="008D53E5"/>
    <w:rsid w:val="008D55F5"/>
    <w:rsid w:val="008D566D"/>
    <w:rsid w:val="008D5792"/>
    <w:rsid w:val="008D58BD"/>
    <w:rsid w:val="008D59DA"/>
    <w:rsid w:val="008D5BCF"/>
    <w:rsid w:val="008D5BE8"/>
    <w:rsid w:val="008D5C39"/>
    <w:rsid w:val="008D5C9C"/>
    <w:rsid w:val="008D5E23"/>
    <w:rsid w:val="008D5F7C"/>
    <w:rsid w:val="008D5F81"/>
    <w:rsid w:val="008D60C2"/>
    <w:rsid w:val="008D6145"/>
    <w:rsid w:val="008D6326"/>
    <w:rsid w:val="008D668E"/>
    <w:rsid w:val="008D6838"/>
    <w:rsid w:val="008D6D9E"/>
    <w:rsid w:val="008D6E17"/>
    <w:rsid w:val="008D6FBF"/>
    <w:rsid w:val="008D745F"/>
    <w:rsid w:val="008D7474"/>
    <w:rsid w:val="008D7629"/>
    <w:rsid w:val="008D7A84"/>
    <w:rsid w:val="008D7B98"/>
    <w:rsid w:val="008E02A8"/>
    <w:rsid w:val="008E0504"/>
    <w:rsid w:val="008E06A5"/>
    <w:rsid w:val="008E08D7"/>
    <w:rsid w:val="008E094C"/>
    <w:rsid w:val="008E0951"/>
    <w:rsid w:val="008E0B28"/>
    <w:rsid w:val="008E0E8D"/>
    <w:rsid w:val="008E0EF1"/>
    <w:rsid w:val="008E152E"/>
    <w:rsid w:val="008E156F"/>
    <w:rsid w:val="008E15A4"/>
    <w:rsid w:val="008E1673"/>
    <w:rsid w:val="008E1784"/>
    <w:rsid w:val="008E19C2"/>
    <w:rsid w:val="008E19F3"/>
    <w:rsid w:val="008E1BDD"/>
    <w:rsid w:val="008E1CDD"/>
    <w:rsid w:val="008E2117"/>
    <w:rsid w:val="008E21E2"/>
    <w:rsid w:val="008E2273"/>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7A4"/>
    <w:rsid w:val="008E598D"/>
    <w:rsid w:val="008E59EF"/>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10F5"/>
    <w:rsid w:val="008F1190"/>
    <w:rsid w:val="008F11BE"/>
    <w:rsid w:val="008F1BA7"/>
    <w:rsid w:val="008F1C43"/>
    <w:rsid w:val="008F1CA2"/>
    <w:rsid w:val="008F1DB0"/>
    <w:rsid w:val="008F1DDD"/>
    <w:rsid w:val="008F1EB1"/>
    <w:rsid w:val="008F25A7"/>
    <w:rsid w:val="008F2637"/>
    <w:rsid w:val="008F263D"/>
    <w:rsid w:val="008F26C9"/>
    <w:rsid w:val="008F282A"/>
    <w:rsid w:val="008F2891"/>
    <w:rsid w:val="008F2A73"/>
    <w:rsid w:val="008F2D4A"/>
    <w:rsid w:val="008F2D75"/>
    <w:rsid w:val="008F2F98"/>
    <w:rsid w:val="008F30C6"/>
    <w:rsid w:val="008F319B"/>
    <w:rsid w:val="008F32CE"/>
    <w:rsid w:val="008F3613"/>
    <w:rsid w:val="008F3882"/>
    <w:rsid w:val="008F3A1F"/>
    <w:rsid w:val="008F3A25"/>
    <w:rsid w:val="008F3A4F"/>
    <w:rsid w:val="008F3CB1"/>
    <w:rsid w:val="008F3FB8"/>
    <w:rsid w:val="008F44C5"/>
    <w:rsid w:val="008F49D2"/>
    <w:rsid w:val="008F4A01"/>
    <w:rsid w:val="008F4AC7"/>
    <w:rsid w:val="008F4D9E"/>
    <w:rsid w:val="008F4E16"/>
    <w:rsid w:val="008F55C7"/>
    <w:rsid w:val="008F5C35"/>
    <w:rsid w:val="008F5D40"/>
    <w:rsid w:val="008F5D83"/>
    <w:rsid w:val="008F5E62"/>
    <w:rsid w:val="008F5F8F"/>
    <w:rsid w:val="008F6044"/>
    <w:rsid w:val="008F62E0"/>
    <w:rsid w:val="008F6466"/>
    <w:rsid w:val="008F646D"/>
    <w:rsid w:val="008F6778"/>
    <w:rsid w:val="008F6A1B"/>
    <w:rsid w:val="008F6E04"/>
    <w:rsid w:val="008F6F75"/>
    <w:rsid w:val="008F6FD8"/>
    <w:rsid w:val="008F718D"/>
    <w:rsid w:val="008F72E7"/>
    <w:rsid w:val="008F7691"/>
    <w:rsid w:val="008F7A79"/>
    <w:rsid w:val="008F7B5F"/>
    <w:rsid w:val="008F7B62"/>
    <w:rsid w:val="008F7BF8"/>
    <w:rsid w:val="008F7CCE"/>
    <w:rsid w:val="008F7FB5"/>
    <w:rsid w:val="00900105"/>
    <w:rsid w:val="009002AD"/>
    <w:rsid w:val="009003DE"/>
    <w:rsid w:val="00900545"/>
    <w:rsid w:val="0090081B"/>
    <w:rsid w:val="00900B05"/>
    <w:rsid w:val="00900BB8"/>
    <w:rsid w:val="00900C0D"/>
    <w:rsid w:val="00900CE2"/>
    <w:rsid w:val="00901061"/>
    <w:rsid w:val="00901431"/>
    <w:rsid w:val="00901542"/>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B2A"/>
    <w:rsid w:val="00904B2E"/>
    <w:rsid w:val="00904C70"/>
    <w:rsid w:val="00904CC3"/>
    <w:rsid w:val="00904D04"/>
    <w:rsid w:val="00904DF2"/>
    <w:rsid w:val="00904F92"/>
    <w:rsid w:val="00905232"/>
    <w:rsid w:val="00905445"/>
    <w:rsid w:val="0090560A"/>
    <w:rsid w:val="00905711"/>
    <w:rsid w:val="00905732"/>
    <w:rsid w:val="009057FD"/>
    <w:rsid w:val="00905C6B"/>
    <w:rsid w:val="00905D7E"/>
    <w:rsid w:val="00905E16"/>
    <w:rsid w:val="00905EB6"/>
    <w:rsid w:val="009060E9"/>
    <w:rsid w:val="00906173"/>
    <w:rsid w:val="00906284"/>
    <w:rsid w:val="009062B5"/>
    <w:rsid w:val="009063BC"/>
    <w:rsid w:val="0090675B"/>
    <w:rsid w:val="009067A9"/>
    <w:rsid w:val="00906DA9"/>
    <w:rsid w:val="00906ED3"/>
    <w:rsid w:val="00906FD6"/>
    <w:rsid w:val="009070EB"/>
    <w:rsid w:val="00907470"/>
    <w:rsid w:val="00907624"/>
    <w:rsid w:val="009079BE"/>
    <w:rsid w:val="00907CDC"/>
    <w:rsid w:val="00907E95"/>
    <w:rsid w:val="009102C0"/>
    <w:rsid w:val="00910A27"/>
    <w:rsid w:val="00910DC8"/>
    <w:rsid w:val="00910E7D"/>
    <w:rsid w:val="00910F1C"/>
    <w:rsid w:val="00911009"/>
    <w:rsid w:val="0091102C"/>
    <w:rsid w:val="0091109A"/>
    <w:rsid w:val="00911195"/>
    <w:rsid w:val="009114D2"/>
    <w:rsid w:val="00911627"/>
    <w:rsid w:val="009118E8"/>
    <w:rsid w:val="00911993"/>
    <w:rsid w:val="00911A04"/>
    <w:rsid w:val="00912048"/>
    <w:rsid w:val="009123F3"/>
    <w:rsid w:val="009125DE"/>
    <w:rsid w:val="00912AE4"/>
    <w:rsid w:val="00912FBE"/>
    <w:rsid w:val="00913196"/>
    <w:rsid w:val="0091324D"/>
    <w:rsid w:val="00913570"/>
    <w:rsid w:val="00913710"/>
    <w:rsid w:val="0091396C"/>
    <w:rsid w:val="00913D91"/>
    <w:rsid w:val="00913F93"/>
    <w:rsid w:val="00914133"/>
    <w:rsid w:val="00914287"/>
    <w:rsid w:val="0091433E"/>
    <w:rsid w:val="009143C7"/>
    <w:rsid w:val="0091442A"/>
    <w:rsid w:val="009146E2"/>
    <w:rsid w:val="00914725"/>
    <w:rsid w:val="009148B7"/>
    <w:rsid w:val="009148C5"/>
    <w:rsid w:val="009149AA"/>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E44"/>
    <w:rsid w:val="00916F70"/>
    <w:rsid w:val="00917207"/>
    <w:rsid w:val="0091728A"/>
    <w:rsid w:val="0091729B"/>
    <w:rsid w:val="009172D5"/>
    <w:rsid w:val="009175BC"/>
    <w:rsid w:val="0091775E"/>
    <w:rsid w:val="00917AF4"/>
    <w:rsid w:val="00917B69"/>
    <w:rsid w:val="00917C8B"/>
    <w:rsid w:val="00917CB0"/>
    <w:rsid w:val="00917CD9"/>
    <w:rsid w:val="00917F1A"/>
    <w:rsid w:val="00917F23"/>
    <w:rsid w:val="0092000B"/>
    <w:rsid w:val="0092014D"/>
    <w:rsid w:val="009205E5"/>
    <w:rsid w:val="009206FE"/>
    <w:rsid w:val="009207D9"/>
    <w:rsid w:val="00920977"/>
    <w:rsid w:val="00920AB5"/>
    <w:rsid w:val="00920E51"/>
    <w:rsid w:val="009212A1"/>
    <w:rsid w:val="0092151E"/>
    <w:rsid w:val="00921521"/>
    <w:rsid w:val="009216A6"/>
    <w:rsid w:val="00921968"/>
    <w:rsid w:val="00921AC5"/>
    <w:rsid w:val="00921B31"/>
    <w:rsid w:val="00921D5D"/>
    <w:rsid w:val="00921DAD"/>
    <w:rsid w:val="00921F37"/>
    <w:rsid w:val="0092214D"/>
    <w:rsid w:val="00922367"/>
    <w:rsid w:val="0092244D"/>
    <w:rsid w:val="00922978"/>
    <w:rsid w:val="00922DE8"/>
    <w:rsid w:val="00922FD7"/>
    <w:rsid w:val="0092323F"/>
    <w:rsid w:val="00923488"/>
    <w:rsid w:val="009234E5"/>
    <w:rsid w:val="009237E0"/>
    <w:rsid w:val="00923A7E"/>
    <w:rsid w:val="00923AD6"/>
    <w:rsid w:val="00923BDC"/>
    <w:rsid w:val="00923C48"/>
    <w:rsid w:val="00923E13"/>
    <w:rsid w:val="00924171"/>
    <w:rsid w:val="009249B8"/>
    <w:rsid w:val="00924A08"/>
    <w:rsid w:val="00924C7E"/>
    <w:rsid w:val="00924E19"/>
    <w:rsid w:val="00924F18"/>
    <w:rsid w:val="00925365"/>
    <w:rsid w:val="00925522"/>
    <w:rsid w:val="009255A0"/>
    <w:rsid w:val="009255DB"/>
    <w:rsid w:val="009255E4"/>
    <w:rsid w:val="009255F0"/>
    <w:rsid w:val="00925602"/>
    <w:rsid w:val="00925864"/>
    <w:rsid w:val="0092589D"/>
    <w:rsid w:val="00925A7D"/>
    <w:rsid w:val="00925A8B"/>
    <w:rsid w:val="00925B25"/>
    <w:rsid w:val="00925D5B"/>
    <w:rsid w:val="00925F31"/>
    <w:rsid w:val="00925FF2"/>
    <w:rsid w:val="009261AC"/>
    <w:rsid w:val="009266F7"/>
    <w:rsid w:val="0092680C"/>
    <w:rsid w:val="0092680F"/>
    <w:rsid w:val="00926870"/>
    <w:rsid w:val="00926892"/>
    <w:rsid w:val="009269A4"/>
    <w:rsid w:val="00926ABD"/>
    <w:rsid w:val="00926DEB"/>
    <w:rsid w:val="009270B0"/>
    <w:rsid w:val="009273B0"/>
    <w:rsid w:val="00927455"/>
    <w:rsid w:val="009275A5"/>
    <w:rsid w:val="00927664"/>
    <w:rsid w:val="009276C7"/>
    <w:rsid w:val="0092778C"/>
    <w:rsid w:val="00927909"/>
    <w:rsid w:val="00927957"/>
    <w:rsid w:val="00927B1D"/>
    <w:rsid w:val="00927C42"/>
    <w:rsid w:val="00927E3F"/>
    <w:rsid w:val="00927F15"/>
    <w:rsid w:val="0093000F"/>
    <w:rsid w:val="00930498"/>
    <w:rsid w:val="009306EF"/>
    <w:rsid w:val="009307C4"/>
    <w:rsid w:val="00930B1E"/>
    <w:rsid w:val="00930F7D"/>
    <w:rsid w:val="00931126"/>
    <w:rsid w:val="0093113A"/>
    <w:rsid w:val="009314BF"/>
    <w:rsid w:val="0093155E"/>
    <w:rsid w:val="00931806"/>
    <w:rsid w:val="00931AF0"/>
    <w:rsid w:val="00931BAB"/>
    <w:rsid w:val="00931CCA"/>
    <w:rsid w:val="00931FA5"/>
    <w:rsid w:val="009321C9"/>
    <w:rsid w:val="00932342"/>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2C"/>
    <w:rsid w:val="00933DD3"/>
    <w:rsid w:val="009340DA"/>
    <w:rsid w:val="009340E2"/>
    <w:rsid w:val="0093430F"/>
    <w:rsid w:val="009343CD"/>
    <w:rsid w:val="009343EB"/>
    <w:rsid w:val="009344AA"/>
    <w:rsid w:val="009348C4"/>
    <w:rsid w:val="00934E56"/>
    <w:rsid w:val="00935006"/>
    <w:rsid w:val="009352E2"/>
    <w:rsid w:val="00935633"/>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F"/>
    <w:rsid w:val="009379BE"/>
    <w:rsid w:val="00937AC9"/>
    <w:rsid w:val="00937F76"/>
    <w:rsid w:val="0094007C"/>
    <w:rsid w:val="009402C2"/>
    <w:rsid w:val="009404D6"/>
    <w:rsid w:val="0094095C"/>
    <w:rsid w:val="00940A49"/>
    <w:rsid w:val="00940A5A"/>
    <w:rsid w:val="00940B8C"/>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B08"/>
    <w:rsid w:val="00942BB5"/>
    <w:rsid w:val="00942F56"/>
    <w:rsid w:val="00942FAA"/>
    <w:rsid w:val="0094315C"/>
    <w:rsid w:val="00943237"/>
    <w:rsid w:val="009433E6"/>
    <w:rsid w:val="00943596"/>
    <w:rsid w:val="009435E4"/>
    <w:rsid w:val="009436AE"/>
    <w:rsid w:val="009437BD"/>
    <w:rsid w:val="0094397D"/>
    <w:rsid w:val="00943A70"/>
    <w:rsid w:val="00943B17"/>
    <w:rsid w:val="00943B25"/>
    <w:rsid w:val="00943BFB"/>
    <w:rsid w:val="00943E5D"/>
    <w:rsid w:val="00943F00"/>
    <w:rsid w:val="0094401D"/>
    <w:rsid w:val="0094463A"/>
    <w:rsid w:val="0094466B"/>
    <w:rsid w:val="00944700"/>
    <w:rsid w:val="00944724"/>
    <w:rsid w:val="00944770"/>
    <w:rsid w:val="009448C5"/>
    <w:rsid w:val="00944911"/>
    <w:rsid w:val="00944ACD"/>
    <w:rsid w:val="00944BAE"/>
    <w:rsid w:val="00944BD4"/>
    <w:rsid w:val="00944D5E"/>
    <w:rsid w:val="009450E4"/>
    <w:rsid w:val="0094568C"/>
    <w:rsid w:val="00945A45"/>
    <w:rsid w:val="00945D42"/>
    <w:rsid w:val="00945E60"/>
    <w:rsid w:val="00945FA6"/>
    <w:rsid w:val="0094619A"/>
    <w:rsid w:val="00946339"/>
    <w:rsid w:val="0094648E"/>
    <w:rsid w:val="00946DA5"/>
    <w:rsid w:val="00946E30"/>
    <w:rsid w:val="00946EDD"/>
    <w:rsid w:val="0094725A"/>
    <w:rsid w:val="009477B3"/>
    <w:rsid w:val="00947C11"/>
    <w:rsid w:val="009500E1"/>
    <w:rsid w:val="00950117"/>
    <w:rsid w:val="009501AC"/>
    <w:rsid w:val="0095023B"/>
    <w:rsid w:val="0095055E"/>
    <w:rsid w:val="0095100F"/>
    <w:rsid w:val="009513F9"/>
    <w:rsid w:val="009518C0"/>
    <w:rsid w:val="00951D66"/>
    <w:rsid w:val="009520BE"/>
    <w:rsid w:val="009522B2"/>
    <w:rsid w:val="00952449"/>
    <w:rsid w:val="0095260B"/>
    <w:rsid w:val="009526D9"/>
    <w:rsid w:val="00952F5C"/>
    <w:rsid w:val="00953358"/>
    <w:rsid w:val="0095365A"/>
    <w:rsid w:val="009536AB"/>
    <w:rsid w:val="00953ACD"/>
    <w:rsid w:val="00953BD9"/>
    <w:rsid w:val="00953DF8"/>
    <w:rsid w:val="009548E6"/>
    <w:rsid w:val="00954A9B"/>
    <w:rsid w:val="00954ADC"/>
    <w:rsid w:val="00954D84"/>
    <w:rsid w:val="00954D9F"/>
    <w:rsid w:val="00955188"/>
    <w:rsid w:val="009555F6"/>
    <w:rsid w:val="00955863"/>
    <w:rsid w:val="009558ED"/>
    <w:rsid w:val="00955CF4"/>
    <w:rsid w:val="00955F80"/>
    <w:rsid w:val="00956004"/>
    <w:rsid w:val="00956177"/>
    <w:rsid w:val="009565B0"/>
    <w:rsid w:val="00956869"/>
    <w:rsid w:val="00956EE6"/>
    <w:rsid w:val="0095717B"/>
    <w:rsid w:val="009571A0"/>
    <w:rsid w:val="009571CA"/>
    <w:rsid w:val="00957812"/>
    <w:rsid w:val="00957844"/>
    <w:rsid w:val="00957922"/>
    <w:rsid w:val="00957B24"/>
    <w:rsid w:val="00957E19"/>
    <w:rsid w:val="00957FDF"/>
    <w:rsid w:val="0096025E"/>
    <w:rsid w:val="009602CD"/>
    <w:rsid w:val="009603BA"/>
    <w:rsid w:val="0096044D"/>
    <w:rsid w:val="009608C3"/>
    <w:rsid w:val="009609E8"/>
    <w:rsid w:val="00960A57"/>
    <w:rsid w:val="00960ED7"/>
    <w:rsid w:val="00961106"/>
    <w:rsid w:val="0096127A"/>
    <w:rsid w:val="0096193D"/>
    <w:rsid w:val="00962601"/>
    <w:rsid w:val="009627C8"/>
    <w:rsid w:val="00962AA5"/>
    <w:rsid w:val="00962C63"/>
    <w:rsid w:val="00963049"/>
    <w:rsid w:val="009630CC"/>
    <w:rsid w:val="009631AE"/>
    <w:rsid w:val="0096326F"/>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8BB"/>
    <w:rsid w:val="00966A13"/>
    <w:rsid w:val="00966D38"/>
    <w:rsid w:val="00966DC9"/>
    <w:rsid w:val="00966F4E"/>
    <w:rsid w:val="00966F56"/>
    <w:rsid w:val="00967104"/>
    <w:rsid w:val="009673B0"/>
    <w:rsid w:val="00967B12"/>
    <w:rsid w:val="00967B3E"/>
    <w:rsid w:val="00967C5C"/>
    <w:rsid w:val="00967ED6"/>
    <w:rsid w:val="00967F29"/>
    <w:rsid w:val="009700C8"/>
    <w:rsid w:val="009702B9"/>
    <w:rsid w:val="00970518"/>
    <w:rsid w:val="00970623"/>
    <w:rsid w:val="00970657"/>
    <w:rsid w:val="00970663"/>
    <w:rsid w:val="009709B9"/>
    <w:rsid w:val="00970E1F"/>
    <w:rsid w:val="009710EF"/>
    <w:rsid w:val="0097140B"/>
    <w:rsid w:val="009715BE"/>
    <w:rsid w:val="0097191B"/>
    <w:rsid w:val="009719F8"/>
    <w:rsid w:val="00971D37"/>
    <w:rsid w:val="00971E9F"/>
    <w:rsid w:val="00971EA4"/>
    <w:rsid w:val="0097242D"/>
    <w:rsid w:val="00972985"/>
    <w:rsid w:val="009729B5"/>
    <w:rsid w:val="0097311C"/>
    <w:rsid w:val="0097318A"/>
    <w:rsid w:val="00973427"/>
    <w:rsid w:val="0097365A"/>
    <w:rsid w:val="00973674"/>
    <w:rsid w:val="009738CA"/>
    <w:rsid w:val="009738D8"/>
    <w:rsid w:val="00973A5F"/>
    <w:rsid w:val="00973AC0"/>
    <w:rsid w:val="00973BB6"/>
    <w:rsid w:val="00973C99"/>
    <w:rsid w:val="00973DB9"/>
    <w:rsid w:val="0097424C"/>
    <w:rsid w:val="00974286"/>
    <w:rsid w:val="009742DA"/>
    <w:rsid w:val="00974F07"/>
    <w:rsid w:val="00975286"/>
    <w:rsid w:val="009752CE"/>
    <w:rsid w:val="00975358"/>
    <w:rsid w:val="00975482"/>
    <w:rsid w:val="00975BC1"/>
    <w:rsid w:val="00975F15"/>
    <w:rsid w:val="009760E3"/>
    <w:rsid w:val="0097614E"/>
    <w:rsid w:val="0097625A"/>
    <w:rsid w:val="0097674A"/>
    <w:rsid w:val="009768A7"/>
    <w:rsid w:val="00976AC8"/>
    <w:rsid w:val="00976BE3"/>
    <w:rsid w:val="00977278"/>
    <w:rsid w:val="009772C4"/>
    <w:rsid w:val="009772F4"/>
    <w:rsid w:val="00977390"/>
    <w:rsid w:val="0097778A"/>
    <w:rsid w:val="0097787D"/>
    <w:rsid w:val="0097789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3A"/>
    <w:rsid w:val="00982AB2"/>
    <w:rsid w:val="00982B50"/>
    <w:rsid w:val="00982B58"/>
    <w:rsid w:val="00982CE6"/>
    <w:rsid w:val="00982D44"/>
    <w:rsid w:val="00982DE9"/>
    <w:rsid w:val="00983138"/>
    <w:rsid w:val="0098318B"/>
    <w:rsid w:val="00983266"/>
    <w:rsid w:val="009834BF"/>
    <w:rsid w:val="0098351A"/>
    <w:rsid w:val="00983571"/>
    <w:rsid w:val="00983820"/>
    <w:rsid w:val="009838DE"/>
    <w:rsid w:val="00983BA2"/>
    <w:rsid w:val="00983FD9"/>
    <w:rsid w:val="00984171"/>
    <w:rsid w:val="00984385"/>
    <w:rsid w:val="0098440D"/>
    <w:rsid w:val="00984E32"/>
    <w:rsid w:val="00984E9C"/>
    <w:rsid w:val="00985012"/>
    <w:rsid w:val="00985135"/>
    <w:rsid w:val="0098517C"/>
    <w:rsid w:val="009853C0"/>
    <w:rsid w:val="009854A5"/>
    <w:rsid w:val="0098570D"/>
    <w:rsid w:val="00985BDA"/>
    <w:rsid w:val="00985D2A"/>
    <w:rsid w:val="00985F79"/>
    <w:rsid w:val="009864C8"/>
    <w:rsid w:val="009864EF"/>
    <w:rsid w:val="0098661E"/>
    <w:rsid w:val="0098666D"/>
    <w:rsid w:val="00986688"/>
    <w:rsid w:val="00986A5C"/>
    <w:rsid w:val="00986AAE"/>
    <w:rsid w:val="00986AE9"/>
    <w:rsid w:val="00986D4C"/>
    <w:rsid w:val="00986E42"/>
    <w:rsid w:val="00986E8F"/>
    <w:rsid w:val="00987187"/>
    <w:rsid w:val="009873F6"/>
    <w:rsid w:val="00987462"/>
    <w:rsid w:val="009874C8"/>
    <w:rsid w:val="0098753A"/>
    <w:rsid w:val="009875B3"/>
    <w:rsid w:val="009875E0"/>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DB"/>
    <w:rsid w:val="00990748"/>
    <w:rsid w:val="009907B1"/>
    <w:rsid w:val="009907E6"/>
    <w:rsid w:val="00990956"/>
    <w:rsid w:val="00990E17"/>
    <w:rsid w:val="00990F13"/>
    <w:rsid w:val="00991097"/>
    <w:rsid w:val="009911B9"/>
    <w:rsid w:val="00991337"/>
    <w:rsid w:val="00991418"/>
    <w:rsid w:val="00991540"/>
    <w:rsid w:val="00991647"/>
    <w:rsid w:val="0099165F"/>
    <w:rsid w:val="0099171C"/>
    <w:rsid w:val="00991A5D"/>
    <w:rsid w:val="00991B62"/>
    <w:rsid w:val="00991E33"/>
    <w:rsid w:val="00991F03"/>
    <w:rsid w:val="009925A9"/>
    <w:rsid w:val="009929BC"/>
    <w:rsid w:val="00992B24"/>
    <w:rsid w:val="00992E40"/>
    <w:rsid w:val="009931C1"/>
    <w:rsid w:val="00993400"/>
    <w:rsid w:val="0099342E"/>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5227"/>
    <w:rsid w:val="009952CA"/>
    <w:rsid w:val="0099548B"/>
    <w:rsid w:val="00995BBE"/>
    <w:rsid w:val="00995D43"/>
    <w:rsid w:val="00995EDD"/>
    <w:rsid w:val="009960BD"/>
    <w:rsid w:val="00996124"/>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A0355"/>
    <w:rsid w:val="009A04A3"/>
    <w:rsid w:val="009A08F9"/>
    <w:rsid w:val="009A0C19"/>
    <w:rsid w:val="009A0D24"/>
    <w:rsid w:val="009A0DC8"/>
    <w:rsid w:val="009A0DEF"/>
    <w:rsid w:val="009A10B5"/>
    <w:rsid w:val="009A15AC"/>
    <w:rsid w:val="009A19F9"/>
    <w:rsid w:val="009A1A72"/>
    <w:rsid w:val="009A1B35"/>
    <w:rsid w:val="009A1BA6"/>
    <w:rsid w:val="009A1BC4"/>
    <w:rsid w:val="009A1C93"/>
    <w:rsid w:val="009A1DC3"/>
    <w:rsid w:val="009A1DCA"/>
    <w:rsid w:val="009A1ECC"/>
    <w:rsid w:val="009A1F49"/>
    <w:rsid w:val="009A2373"/>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91D"/>
    <w:rsid w:val="009A4B6A"/>
    <w:rsid w:val="009A4CF6"/>
    <w:rsid w:val="009A50F1"/>
    <w:rsid w:val="009A54D4"/>
    <w:rsid w:val="009A58ED"/>
    <w:rsid w:val="009A5A46"/>
    <w:rsid w:val="009A5D49"/>
    <w:rsid w:val="009A5F8D"/>
    <w:rsid w:val="009A6078"/>
    <w:rsid w:val="009A62C7"/>
    <w:rsid w:val="009A63E1"/>
    <w:rsid w:val="009A65BD"/>
    <w:rsid w:val="009A65BF"/>
    <w:rsid w:val="009A67C6"/>
    <w:rsid w:val="009A6C0E"/>
    <w:rsid w:val="009A6D8B"/>
    <w:rsid w:val="009A6F28"/>
    <w:rsid w:val="009A7089"/>
    <w:rsid w:val="009A7154"/>
    <w:rsid w:val="009A7155"/>
    <w:rsid w:val="009A73FF"/>
    <w:rsid w:val="009A7E8E"/>
    <w:rsid w:val="009A7F89"/>
    <w:rsid w:val="009B0048"/>
    <w:rsid w:val="009B00B5"/>
    <w:rsid w:val="009B06A1"/>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9E0"/>
    <w:rsid w:val="009B3C36"/>
    <w:rsid w:val="009B3C58"/>
    <w:rsid w:val="009B3D2C"/>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44"/>
    <w:rsid w:val="009B61B0"/>
    <w:rsid w:val="009B6659"/>
    <w:rsid w:val="009B6AE0"/>
    <w:rsid w:val="009B70D7"/>
    <w:rsid w:val="009B7130"/>
    <w:rsid w:val="009B72B4"/>
    <w:rsid w:val="009B746F"/>
    <w:rsid w:val="009B7765"/>
    <w:rsid w:val="009B79FB"/>
    <w:rsid w:val="009B7ABA"/>
    <w:rsid w:val="009B7BE8"/>
    <w:rsid w:val="009B7C51"/>
    <w:rsid w:val="009B7DB8"/>
    <w:rsid w:val="009B7E00"/>
    <w:rsid w:val="009B7E3B"/>
    <w:rsid w:val="009C0051"/>
    <w:rsid w:val="009C01F8"/>
    <w:rsid w:val="009C036B"/>
    <w:rsid w:val="009C0706"/>
    <w:rsid w:val="009C0769"/>
    <w:rsid w:val="009C0B9C"/>
    <w:rsid w:val="009C11DE"/>
    <w:rsid w:val="009C1262"/>
    <w:rsid w:val="009C14D2"/>
    <w:rsid w:val="009C1700"/>
    <w:rsid w:val="009C1708"/>
    <w:rsid w:val="009C176B"/>
    <w:rsid w:val="009C1A67"/>
    <w:rsid w:val="009C1CA5"/>
    <w:rsid w:val="009C1F14"/>
    <w:rsid w:val="009C20F1"/>
    <w:rsid w:val="009C22B5"/>
    <w:rsid w:val="009C2472"/>
    <w:rsid w:val="009C2489"/>
    <w:rsid w:val="009C250E"/>
    <w:rsid w:val="009C26BA"/>
    <w:rsid w:val="009C2841"/>
    <w:rsid w:val="009C297B"/>
    <w:rsid w:val="009C2AEA"/>
    <w:rsid w:val="009C2B2A"/>
    <w:rsid w:val="009C2BB2"/>
    <w:rsid w:val="009C2E7E"/>
    <w:rsid w:val="009C2E9D"/>
    <w:rsid w:val="009C2ECF"/>
    <w:rsid w:val="009C2FFA"/>
    <w:rsid w:val="009C3117"/>
    <w:rsid w:val="009C3525"/>
    <w:rsid w:val="009C37B8"/>
    <w:rsid w:val="009C3811"/>
    <w:rsid w:val="009C383E"/>
    <w:rsid w:val="009C3890"/>
    <w:rsid w:val="009C3B29"/>
    <w:rsid w:val="009C3DCF"/>
    <w:rsid w:val="009C3F69"/>
    <w:rsid w:val="009C4001"/>
    <w:rsid w:val="009C4544"/>
    <w:rsid w:val="009C4850"/>
    <w:rsid w:val="009C50F7"/>
    <w:rsid w:val="009C5155"/>
    <w:rsid w:val="009C51CF"/>
    <w:rsid w:val="009C57D5"/>
    <w:rsid w:val="009C5B9C"/>
    <w:rsid w:val="009C5BE7"/>
    <w:rsid w:val="009C5D4B"/>
    <w:rsid w:val="009C5E54"/>
    <w:rsid w:val="009C6041"/>
    <w:rsid w:val="009C66D1"/>
    <w:rsid w:val="009C6A5B"/>
    <w:rsid w:val="009C6A70"/>
    <w:rsid w:val="009C6B73"/>
    <w:rsid w:val="009C6CC5"/>
    <w:rsid w:val="009C6D4B"/>
    <w:rsid w:val="009C6E2D"/>
    <w:rsid w:val="009C6EB7"/>
    <w:rsid w:val="009C7317"/>
    <w:rsid w:val="009C752E"/>
    <w:rsid w:val="009C7671"/>
    <w:rsid w:val="009C76C0"/>
    <w:rsid w:val="009C78CC"/>
    <w:rsid w:val="009C7C09"/>
    <w:rsid w:val="009C7DBB"/>
    <w:rsid w:val="009C7F6F"/>
    <w:rsid w:val="009D00E7"/>
    <w:rsid w:val="009D014F"/>
    <w:rsid w:val="009D06DF"/>
    <w:rsid w:val="009D0824"/>
    <w:rsid w:val="009D092B"/>
    <w:rsid w:val="009D093F"/>
    <w:rsid w:val="009D0B26"/>
    <w:rsid w:val="009D0BF1"/>
    <w:rsid w:val="009D0EF8"/>
    <w:rsid w:val="009D11DD"/>
    <w:rsid w:val="009D1394"/>
    <w:rsid w:val="009D1446"/>
    <w:rsid w:val="009D185E"/>
    <w:rsid w:val="009D1973"/>
    <w:rsid w:val="009D1C80"/>
    <w:rsid w:val="009D2431"/>
    <w:rsid w:val="009D2488"/>
    <w:rsid w:val="009D2977"/>
    <w:rsid w:val="009D2D9D"/>
    <w:rsid w:val="009D307E"/>
    <w:rsid w:val="009D33CB"/>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10C"/>
    <w:rsid w:val="009E11DE"/>
    <w:rsid w:val="009E1550"/>
    <w:rsid w:val="009E16E5"/>
    <w:rsid w:val="009E18FD"/>
    <w:rsid w:val="009E19B6"/>
    <w:rsid w:val="009E20B6"/>
    <w:rsid w:val="009E20D0"/>
    <w:rsid w:val="009E213F"/>
    <w:rsid w:val="009E23D7"/>
    <w:rsid w:val="009E2469"/>
    <w:rsid w:val="009E2843"/>
    <w:rsid w:val="009E2A7F"/>
    <w:rsid w:val="009E2AFA"/>
    <w:rsid w:val="009E2B7D"/>
    <w:rsid w:val="009E2D5B"/>
    <w:rsid w:val="009E2DE3"/>
    <w:rsid w:val="009E313B"/>
    <w:rsid w:val="009E3191"/>
    <w:rsid w:val="009E3858"/>
    <w:rsid w:val="009E3B53"/>
    <w:rsid w:val="009E3BC3"/>
    <w:rsid w:val="009E3DE7"/>
    <w:rsid w:val="009E3F79"/>
    <w:rsid w:val="009E4060"/>
    <w:rsid w:val="009E437A"/>
    <w:rsid w:val="009E491D"/>
    <w:rsid w:val="009E4ACB"/>
    <w:rsid w:val="009E4BFE"/>
    <w:rsid w:val="009E4E06"/>
    <w:rsid w:val="009E4E5D"/>
    <w:rsid w:val="009E4EBD"/>
    <w:rsid w:val="009E4EDC"/>
    <w:rsid w:val="009E5018"/>
    <w:rsid w:val="009E53F7"/>
    <w:rsid w:val="009E5426"/>
    <w:rsid w:val="009E5588"/>
    <w:rsid w:val="009E5607"/>
    <w:rsid w:val="009E5637"/>
    <w:rsid w:val="009E574D"/>
    <w:rsid w:val="009E58F1"/>
    <w:rsid w:val="009E5B0E"/>
    <w:rsid w:val="009E5DAE"/>
    <w:rsid w:val="009E5FE8"/>
    <w:rsid w:val="009E621B"/>
    <w:rsid w:val="009E63E5"/>
    <w:rsid w:val="009E670B"/>
    <w:rsid w:val="009E6864"/>
    <w:rsid w:val="009E6AA5"/>
    <w:rsid w:val="009E6ADA"/>
    <w:rsid w:val="009E6D9E"/>
    <w:rsid w:val="009E712B"/>
    <w:rsid w:val="009E714F"/>
    <w:rsid w:val="009E7356"/>
    <w:rsid w:val="009E7490"/>
    <w:rsid w:val="009E7CBA"/>
    <w:rsid w:val="009E7D5B"/>
    <w:rsid w:val="009E7F38"/>
    <w:rsid w:val="009F00B5"/>
    <w:rsid w:val="009F01BF"/>
    <w:rsid w:val="009F02CF"/>
    <w:rsid w:val="009F0414"/>
    <w:rsid w:val="009F0899"/>
    <w:rsid w:val="009F093D"/>
    <w:rsid w:val="009F09A2"/>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36"/>
    <w:rsid w:val="009F345C"/>
    <w:rsid w:val="009F3619"/>
    <w:rsid w:val="009F3A66"/>
    <w:rsid w:val="009F3A6C"/>
    <w:rsid w:val="009F3DC0"/>
    <w:rsid w:val="009F3E27"/>
    <w:rsid w:val="009F42C6"/>
    <w:rsid w:val="009F4303"/>
    <w:rsid w:val="009F4818"/>
    <w:rsid w:val="009F4D3D"/>
    <w:rsid w:val="009F4EB1"/>
    <w:rsid w:val="009F4FA3"/>
    <w:rsid w:val="009F4FB3"/>
    <w:rsid w:val="009F5401"/>
    <w:rsid w:val="009F5450"/>
    <w:rsid w:val="009F554E"/>
    <w:rsid w:val="009F55CA"/>
    <w:rsid w:val="009F57C6"/>
    <w:rsid w:val="009F588A"/>
    <w:rsid w:val="009F590C"/>
    <w:rsid w:val="009F5929"/>
    <w:rsid w:val="009F5AA1"/>
    <w:rsid w:val="009F5D2A"/>
    <w:rsid w:val="009F5D2E"/>
    <w:rsid w:val="009F6114"/>
    <w:rsid w:val="009F6299"/>
    <w:rsid w:val="009F6347"/>
    <w:rsid w:val="009F641B"/>
    <w:rsid w:val="009F642F"/>
    <w:rsid w:val="009F6485"/>
    <w:rsid w:val="009F652C"/>
    <w:rsid w:val="009F682C"/>
    <w:rsid w:val="009F6AB4"/>
    <w:rsid w:val="009F6C66"/>
    <w:rsid w:val="009F6E23"/>
    <w:rsid w:val="009F718D"/>
    <w:rsid w:val="009F7EA5"/>
    <w:rsid w:val="009F7EB9"/>
    <w:rsid w:val="00A0018D"/>
    <w:rsid w:val="00A002C9"/>
    <w:rsid w:val="00A00301"/>
    <w:rsid w:val="00A0059E"/>
    <w:rsid w:val="00A00769"/>
    <w:rsid w:val="00A00909"/>
    <w:rsid w:val="00A00AAF"/>
    <w:rsid w:val="00A00C56"/>
    <w:rsid w:val="00A00DD9"/>
    <w:rsid w:val="00A01035"/>
    <w:rsid w:val="00A012DE"/>
    <w:rsid w:val="00A016D7"/>
    <w:rsid w:val="00A0170A"/>
    <w:rsid w:val="00A018FB"/>
    <w:rsid w:val="00A019AC"/>
    <w:rsid w:val="00A019FE"/>
    <w:rsid w:val="00A01A69"/>
    <w:rsid w:val="00A01B66"/>
    <w:rsid w:val="00A01FC8"/>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FB1"/>
    <w:rsid w:val="00A05081"/>
    <w:rsid w:val="00A0536A"/>
    <w:rsid w:val="00A05475"/>
    <w:rsid w:val="00A0579A"/>
    <w:rsid w:val="00A05A7B"/>
    <w:rsid w:val="00A05AD4"/>
    <w:rsid w:val="00A05CEB"/>
    <w:rsid w:val="00A05D07"/>
    <w:rsid w:val="00A05F09"/>
    <w:rsid w:val="00A05F80"/>
    <w:rsid w:val="00A064D4"/>
    <w:rsid w:val="00A064FE"/>
    <w:rsid w:val="00A06AF5"/>
    <w:rsid w:val="00A06BC7"/>
    <w:rsid w:val="00A06C2A"/>
    <w:rsid w:val="00A06FFF"/>
    <w:rsid w:val="00A07500"/>
    <w:rsid w:val="00A078E4"/>
    <w:rsid w:val="00A07908"/>
    <w:rsid w:val="00A07B05"/>
    <w:rsid w:val="00A07B65"/>
    <w:rsid w:val="00A07C71"/>
    <w:rsid w:val="00A07CB5"/>
    <w:rsid w:val="00A07D62"/>
    <w:rsid w:val="00A07D78"/>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65D"/>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339"/>
    <w:rsid w:val="00A1348A"/>
    <w:rsid w:val="00A1378D"/>
    <w:rsid w:val="00A13BE2"/>
    <w:rsid w:val="00A1402F"/>
    <w:rsid w:val="00A14163"/>
    <w:rsid w:val="00A1416B"/>
    <w:rsid w:val="00A141D1"/>
    <w:rsid w:val="00A14251"/>
    <w:rsid w:val="00A146D4"/>
    <w:rsid w:val="00A147BE"/>
    <w:rsid w:val="00A14904"/>
    <w:rsid w:val="00A14A64"/>
    <w:rsid w:val="00A14AB9"/>
    <w:rsid w:val="00A14AD8"/>
    <w:rsid w:val="00A14FB6"/>
    <w:rsid w:val="00A14FB7"/>
    <w:rsid w:val="00A14FF5"/>
    <w:rsid w:val="00A150DB"/>
    <w:rsid w:val="00A15107"/>
    <w:rsid w:val="00A15253"/>
    <w:rsid w:val="00A15384"/>
    <w:rsid w:val="00A154C1"/>
    <w:rsid w:val="00A1570D"/>
    <w:rsid w:val="00A15934"/>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02D"/>
    <w:rsid w:val="00A2019E"/>
    <w:rsid w:val="00A20280"/>
    <w:rsid w:val="00A20488"/>
    <w:rsid w:val="00A204A2"/>
    <w:rsid w:val="00A2064B"/>
    <w:rsid w:val="00A2080E"/>
    <w:rsid w:val="00A20ACF"/>
    <w:rsid w:val="00A20C57"/>
    <w:rsid w:val="00A20E8D"/>
    <w:rsid w:val="00A21116"/>
    <w:rsid w:val="00A21184"/>
    <w:rsid w:val="00A213E8"/>
    <w:rsid w:val="00A2173C"/>
    <w:rsid w:val="00A21B44"/>
    <w:rsid w:val="00A222F7"/>
    <w:rsid w:val="00A225ED"/>
    <w:rsid w:val="00A22726"/>
    <w:rsid w:val="00A22770"/>
    <w:rsid w:val="00A228DF"/>
    <w:rsid w:val="00A22966"/>
    <w:rsid w:val="00A229C0"/>
    <w:rsid w:val="00A22B60"/>
    <w:rsid w:val="00A22BCF"/>
    <w:rsid w:val="00A22E61"/>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4FFE"/>
    <w:rsid w:val="00A2525E"/>
    <w:rsid w:val="00A255D7"/>
    <w:rsid w:val="00A257AE"/>
    <w:rsid w:val="00A25C4A"/>
    <w:rsid w:val="00A25DD1"/>
    <w:rsid w:val="00A26298"/>
    <w:rsid w:val="00A26382"/>
    <w:rsid w:val="00A264A1"/>
    <w:rsid w:val="00A264EC"/>
    <w:rsid w:val="00A26528"/>
    <w:rsid w:val="00A26551"/>
    <w:rsid w:val="00A26623"/>
    <w:rsid w:val="00A26785"/>
    <w:rsid w:val="00A26911"/>
    <w:rsid w:val="00A269DF"/>
    <w:rsid w:val="00A26B07"/>
    <w:rsid w:val="00A26D14"/>
    <w:rsid w:val="00A270DC"/>
    <w:rsid w:val="00A2711D"/>
    <w:rsid w:val="00A27236"/>
    <w:rsid w:val="00A2727F"/>
    <w:rsid w:val="00A2737C"/>
    <w:rsid w:val="00A27446"/>
    <w:rsid w:val="00A275BE"/>
    <w:rsid w:val="00A2760C"/>
    <w:rsid w:val="00A279C5"/>
    <w:rsid w:val="00A27A46"/>
    <w:rsid w:val="00A27AAE"/>
    <w:rsid w:val="00A27CFD"/>
    <w:rsid w:val="00A30078"/>
    <w:rsid w:val="00A301D8"/>
    <w:rsid w:val="00A3020F"/>
    <w:rsid w:val="00A303A2"/>
    <w:rsid w:val="00A30955"/>
    <w:rsid w:val="00A30CD7"/>
    <w:rsid w:val="00A30EDD"/>
    <w:rsid w:val="00A31038"/>
    <w:rsid w:val="00A315D9"/>
    <w:rsid w:val="00A31749"/>
    <w:rsid w:val="00A31A72"/>
    <w:rsid w:val="00A31B44"/>
    <w:rsid w:val="00A31C83"/>
    <w:rsid w:val="00A31D18"/>
    <w:rsid w:val="00A31DEB"/>
    <w:rsid w:val="00A31E9F"/>
    <w:rsid w:val="00A31F58"/>
    <w:rsid w:val="00A31FE9"/>
    <w:rsid w:val="00A320E0"/>
    <w:rsid w:val="00A321E7"/>
    <w:rsid w:val="00A32567"/>
    <w:rsid w:val="00A3283F"/>
    <w:rsid w:val="00A328DB"/>
    <w:rsid w:val="00A32A57"/>
    <w:rsid w:val="00A32A6F"/>
    <w:rsid w:val="00A32B66"/>
    <w:rsid w:val="00A32D16"/>
    <w:rsid w:val="00A32FF4"/>
    <w:rsid w:val="00A3326A"/>
    <w:rsid w:val="00A33381"/>
    <w:rsid w:val="00A335F6"/>
    <w:rsid w:val="00A33628"/>
    <w:rsid w:val="00A33662"/>
    <w:rsid w:val="00A33769"/>
    <w:rsid w:val="00A33D28"/>
    <w:rsid w:val="00A33F68"/>
    <w:rsid w:val="00A342D1"/>
    <w:rsid w:val="00A342F7"/>
    <w:rsid w:val="00A34326"/>
    <w:rsid w:val="00A3435F"/>
    <w:rsid w:val="00A34417"/>
    <w:rsid w:val="00A347DD"/>
    <w:rsid w:val="00A34B3B"/>
    <w:rsid w:val="00A34EC8"/>
    <w:rsid w:val="00A34F19"/>
    <w:rsid w:val="00A35071"/>
    <w:rsid w:val="00A35272"/>
    <w:rsid w:val="00A354BC"/>
    <w:rsid w:val="00A355B4"/>
    <w:rsid w:val="00A35618"/>
    <w:rsid w:val="00A35850"/>
    <w:rsid w:val="00A35C17"/>
    <w:rsid w:val="00A35C7B"/>
    <w:rsid w:val="00A35CE5"/>
    <w:rsid w:val="00A35F07"/>
    <w:rsid w:val="00A361E3"/>
    <w:rsid w:val="00A362FB"/>
    <w:rsid w:val="00A36A07"/>
    <w:rsid w:val="00A37035"/>
    <w:rsid w:val="00A3722E"/>
    <w:rsid w:val="00A37349"/>
    <w:rsid w:val="00A37872"/>
    <w:rsid w:val="00A37888"/>
    <w:rsid w:val="00A37FD2"/>
    <w:rsid w:val="00A40105"/>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CF5"/>
    <w:rsid w:val="00A41E66"/>
    <w:rsid w:val="00A41EB6"/>
    <w:rsid w:val="00A41FE5"/>
    <w:rsid w:val="00A42659"/>
    <w:rsid w:val="00A427B4"/>
    <w:rsid w:val="00A42C08"/>
    <w:rsid w:val="00A42CBC"/>
    <w:rsid w:val="00A42DA3"/>
    <w:rsid w:val="00A42F0A"/>
    <w:rsid w:val="00A43169"/>
    <w:rsid w:val="00A4337E"/>
    <w:rsid w:val="00A433CF"/>
    <w:rsid w:val="00A434FC"/>
    <w:rsid w:val="00A436A9"/>
    <w:rsid w:val="00A4371D"/>
    <w:rsid w:val="00A440ED"/>
    <w:rsid w:val="00A44189"/>
    <w:rsid w:val="00A44440"/>
    <w:rsid w:val="00A4447C"/>
    <w:rsid w:val="00A444DE"/>
    <w:rsid w:val="00A444F8"/>
    <w:rsid w:val="00A444FC"/>
    <w:rsid w:val="00A44715"/>
    <w:rsid w:val="00A4488B"/>
    <w:rsid w:val="00A44991"/>
    <w:rsid w:val="00A44BC0"/>
    <w:rsid w:val="00A44D2B"/>
    <w:rsid w:val="00A44DAB"/>
    <w:rsid w:val="00A44F7A"/>
    <w:rsid w:val="00A453E0"/>
    <w:rsid w:val="00A45828"/>
    <w:rsid w:val="00A45946"/>
    <w:rsid w:val="00A45B40"/>
    <w:rsid w:val="00A45D35"/>
    <w:rsid w:val="00A46118"/>
    <w:rsid w:val="00A46354"/>
    <w:rsid w:val="00A464D4"/>
    <w:rsid w:val="00A46CFB"/>
    <w:rsid w:val="00A46ED7"/>
    <w:rsid w:val="00A470EB"/>
    <w:rsid w:val="00A47203"/>
    <w:rsid w:val="00A4727A"/>
    <w:rsid w:val="00A47293"/>
    <w:rsid w:val="00A4773B"/>
    <w:rsid w:val="00A47792"/>
    <w:rsid w:val="00A47A3E"/>
    <w:rsid w:val="00A47B7E"/>
    <w:rsid w:val="00A47B9C"/>
    <w:rsid w:val="00A47C4B"/>
    <w:rsid w:val="00A47D48"/>
    <w:rsid w:val="00A47D53"/>
    <w:rsid w:val="00A50137"/>
    <w:rsid w:val="00A501F1"/>
    <w:rsid w:val="00A503B5"/>
    <w:rsid w:val="00A50451"/>
    <w:rsid w:val="00A50741"/>
    <w:rsid w:val="00A50C10"/>
    <w:rsid w:val="00A5110D"/>
    <w:rsid w:val="00A5123B"/>
    <w:rsid w:val="00A5149C"/>
    <w:rsid w:val="00A517F5"/>
    <w:rsid w:val="00A51A7D"/>
    <w:rsid w:val="00A51CCC"/>
    <w:rsid w:val="00A51DA9"/>
    <w:rsid w:val="00A51E26"/>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42"/>
    <w:rsid w:val="00A54C62"/>
    <w:rsid w:val="00A54CFC"/>
    <w:rsid w:val="00A554EF"/>
    <w:rsid w:val="00A55619"/>
    <w:rsid w:val="00A55773"/>
    <w:rsid w:val="00A557F4"/>
    <w:rsid w:val="00A55A0D"/>
    <w:rsid w:val="00A55F17"/>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6004D"/>
    <w:rsid w:val="00A601A8"/>
    <w:rsid w:val="00A603CA"/>
    <w:rsid w:val="00A6061E"/>
    <w:rsid w:val="00A606EE"/>
    <w:rsid w:val="00A607E6"/>
    <w:rsid w:val="00A60810"/>
    <w:rsid w:val="00A60973"/>
    <w:rsid w:val="00A60B04"/>
    <w:rsid w:val="00A60C05"/>
    <w:rsid w:val="00A60D6D"/>
    <w:rsid w:val="00A612DB"/>
    <w:rsid w:val="00A6142B"/>
    <w:rsid w:val="00A61807"/>
    <w:rsid w:val="00A61B12"/>
    <w:rsid w:val="00A61C42"/>
    <w:rsid w:val="00A61FE4"/>
    <w:rsid w:val="00A622EC"/>
    <w:rsid w:val="00A62300"/>
    <w:rsid w:val="00A62A5D"/>
    <w:rsid w:val="00A62B83"/>
    <w:rsid w:val="00A6305F"/>
    <w:rsid w:val="00A63150"/>
    <w:rsid w:val="00A6340E"/>
    <w:rsid w:val="00A635B1"/>
    <w:rsid w:val="00A63819"/>
    <w:rsid w:val="00A63937"/>
    <w:rsid w:val="00A63F7E"/>
    <w:rsid w:val="00A64094"/>
    <w:rsid w:val="00A641DE"/>
    <w:rsid w:val="00A64362"/>
    <w:rsid w:val="00A64499"/>
    <w:rsid w:val="00A64533"/>
    <w:rsid w:val="00A64BAF"/>
    <w:rsid w:val="00A64CA2"/>
    <w:rsid w:val="00A6525E"/>
    <w:rsid w:val="00A655B1"/>
    <w:rsid w:val="00A655EB"/>
    <w:rsid w:val="00A65735"/>
    <w:rsid w:val="00A658EA"/>
    <w:rsid w:val="00A6599D"/>
    <w:rsid w:val="00A65C89"/>
    <w:rsid w:val="00A65F13"/>
    <w:rsid w:val="00A6616D"/>
    <w:rsid w:val="00A66595"/>
    <w:rsid w:val="00A666C0"/>
    <w:rsid w:val="00A666D3"/>
    <w:rsid w:val="00A66B08"/>
    <w:rsid w:val="00A66DE4"/>
    <w:rsid w:val="00A66E24"/>
    <w:rsid w:val="00A66FDE"/>
    <w:rsid w:val="00A6708D"/>
    <w:rsid w:val="00A67287"/>
    <w:rsid w:val="00A673F4"/>
    <w:rsid w:val="00A6775A"/>
    <w:rsid w:val="00A67785"/>
    <w:rsid w:val="00A677B2"/>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97"/>
    <w:rsid w:val="00A70E9A"/>
    <w:rsid w:val="00A71333"/>
    <w:rsid w:val="00A714B8"/>
    <w:rsid w:val="00A718F1"/>
    <w:rsid w:val="00A71B1C"/>
    <w:rsid w:val="00A72073"/>
    <w:rsid w:val="00A726CD"/>
    <w:rsid w:val="00A726E4"/>
    <w:rsid w:val="00A7285F"/>
    <w:rsid w:val="00A72961"/>
    <w:rsid w:val="00A72AA4"/>
    <w:rsid w:val="00A72B57"/>
    <w:rsid w:val="00A72C2B"/>
    <w:rsid w:val="00A72EB7"/>
    <w:rsid w:val="00A73101"/>
    <w:rsid w:val="00A7315E"/>
    <w:rsid w:val="00A73374"/>
    <w:rsid w:val="00A733C7"/>
    <w:rsid w:val="00A73505"/>
    <w:rsid w:val="00A735A1"/>
    <w:rsid w:val="00A7364C"/>
    <w:rsid w:val="00A7378F"/>
    <w:rsid w:val="00A73864"/>
    <w:rsid w:val="00A739E8"/>
    <w:rsid w:val="00A73B36"/>
    <w:rsid w:val="00A73CFA"/>
    <w:rsid w:val="00A73D0A"/>
    <w:rsid w:val="00A73DA5"/>
    <w:rsid w:val="00A73DC5"/>
    <w:rsid w:val="00A7402D"/>
    <w:rsid w:val="00A74077"/>
    <w:rsid w:val="00A74169"/>
    <w:rsid w:val="00A7424B"/>
    <w:rsid w:val="00A7431E"/>
    <w:rsid w:val="00A74596"/>
    <w:rsid w:val="00A745A0"/>
    <w:rsid w:val="00A7484F"/>
    <w:rsid w:val="00A7499B"/>
    <w:rsid w:val="00A749B6"/>
    <w:rsid w:val="00A74AAB"/>
    <w:rsid w:val="00A74C2B"/>
    <w:rsid w:val="00A74EF9"/>
    <w:rsid w:val="00A74F93"/>
    <w:rsid w:val="00A7529F"/>
    <w:rsid w:val="00A754AD"/>
    <w:rsid w:val="00A7554B"/>
    <w:rsid w:val="00A75A70"/>
    <w:rsid w:val="00A75AA2"/>
    <w:rsid w:val="00A75B40"/>
    <w:rsid w:val="00A75BF7"/>
    <w:rsid w:val="00A75FEB"/>
    <w:rsid w:val="00A761D3"/>
    <w:rsid w:val="00A763E5"/>
    <w:rsid w:val="00A7656A"/>
    <w:rsid w:val="00A76773"/>
    <w:rsid w:val="00A76827"/>
    <w:rsid w:val="00A76836"/>
    <w:rsid w:val="00A768A4"/>
    <w:rsid w:val="00A76B22"/>
    <w:rsid w:val="00A76E5C"/>
    <w:rsid w:val="00A76EBE"/>
    <w:rsid w:val="00A770B3"/>
    <w:rsid w:val="00A77101"/>
    <w:rsid w:val="00A7745C"/>
    <w:rsid w:val="00A77640"/>
    <w:rsid w:val="00A77680"/>
    <w:rsid w:val="00A7768E"/>
    <w:rsid w:val="00A77DAA"/>
    <w:rsid w:val="00A80255"/>
    <w:rsid w:val="00A80793"/>
    <w:rsid w:val="00A807A3"/>
    <w:rsid w:val="00A808BD"/>
    <w:rsid w:val="00A809F9"/>
    <w:rsid w:val="00A80CEA"/>
    <w:rsid w:val="00A80FC5"/>
    <w:rsid w:val="00A8100A"/>
    <w:rsid w:val="00A81023"/>
    <w:rsid w:val="00A811B3"/>
    <w:rsid w:val="00A812DF"/>
    <w:rsid w:val="00A81430"/>
    <w:rsid w:val="00A816AE"/>
    <w:rsid w:val="00A81765"/>
    <w:rsid w:val="00A81EEB"/>
    <w:rsid w:val="00A82239"/>
    <w:rsid w:val="00A82281"/>
    <w:rsid w:val="00A82299"/>
    <w:rsid w:val="00A828D4"/>
    <w:rsid w:val="00A82975"/>
    <w:rsid w:val="00A82A53"/>
    <w:rsid w:val="00A82C93"/>
    <w:rsid w:val="00A82FA5"/>
    <w:rsid w:val="00A82FE4"/>
    <w:rsid w:val="00A835CA"/>
    <w:rsid w:val="00A8392F"/>
    <w:rsid w:val="00A83A5D"/>
    <w:rsid w:val="00A83B1D"/>
    <w:rsid w:val="00A83F7C"/>
    <w:rsid w:val="00A8424E"/>
    <w:rsid w:val="00A8429C"/>
    <w:rsid w:val="00A84B01"/>
    <w:rsid w:val="00A84BA6"/>
    <w:rsid w:val="00A84DF3"/>
    <w:rsid w:val="00A84ED4"/>
    <w:rsid w:val="00A84FE5"/>
    <w:rsid w:val="00A84FE7"/>
    <w:rsid w:val="00A85036"/>
    <w:rsid w:val="00A85636"/>
    <w:rsid w:val="00A857D3"/>
    <w:rsid w:val="00A859BE"/>
    <w:rsid w:val="00A85C99"/>
    <w:rsid w:val="00A85E2A"/>
    <w:rsid w:val="00A85F72"/>
    <w:rsid w:val="00A860D2"/>
    <w:rsid w:val="00A8613B"/>
    <w:rsid w:val="00A861DE"/>
    <w:rsid w:val="00A8677D"/>
    <w:rsid w:val="00A867B6"/>
    <w:rsid w:val="00A86858"/>
    <w:rsid w:val="00A86885"/>
    <w:rsid w:val="00A86A11"/>
    <w:rsid w:val="00A86B74"/>
    <w:rsid w:val="00A86C48"/>
    <w:rsid w:val="00A86ECD"/>
    <w:rsid w:val="00A871AB"/>
    <w:rsid w:val="00A872C8"/>
    <w:rsid w:val="00A874C0"/>
    <w:rsid w:val="00A87A98"/>
    <w:rsid w:val="00A87AB9"/>
    <w:rsid w:val="00A87AD5"/>
    <w:rsid w:val="00A87B69"/>
    <w:rsid w:val="00A87B95"/>
    <w:rsid w:val="00A90315"/>
    <w:rsid w:val="00A90377"/>
    <w:rsid w:val="00A90430"/>
    <w:rsid w:val="00A907E1"/>
    <w:rsid w:val="00A90DDA"/>
    <w:rsid w:val="00A9115E"/>
    <w:rsid w:val="00A91552"/>
    <w:rsid w:val="00A9166F"/>
    <w:rsid w:val="00A916E1"/>
    <w:rsid w:val="00A91A0F"/>
    <w:rsid w:val="00A91B2A"/>
    <w:rsid w:val="00A91D31"/>
    <w:rsid w:val="00A91DB2"/>
    <w:rsid w:val="00A91DC1"/>
    <w:rsid w:val="00A91DFF"/>
    <w:rsid w:val="00A9202D"/>
    <w:rsid w:val="00A92255"/>
    <w:rsid w:val="00A9271D"/>
    <w:rsid w:val="00A92C49"/>
    <w:rsid w:val="00A92C7E"/>
    <w:rsid w:val="00A92DC5"/>
    <w:rsid w:val="00A933E6"/>
    <w:rsid w:val="00A93566"/>
    <w:rsid w:val="00A93758"/>
    <w:rsid w:val="00A937B6"/>
    <w:rsid w:val="00A938A6"/>
    <w:rsid w:val="00A939FF"/>
    <w:rsid w:val="00A93A35"/>
    <w:rsid w:val="00A93CEB"/>
    <w:rsid w:val="00A93DEE"/>
    <w:rsid w:val="00A93F21"/>
    <w:rsid w:val="00A942BA"/>
    <w:rsid w:val="00A947E1"/>
    <w:rsid w:val="00A94848"/>
    <w:rsid w:val="00A94A13"/>
    <w:rsid w:val="00A94B41"/>
    <w:rsid w:val="00A94BB2"/>
    <w:rsid w:val="00A94D31"/>
    <w:rsid w:val="00A94D6D"/>
    <w:rsid w:val="00A94E48"/>
    <w:rsid w:val="00A95443"/>
    <w:rsid w:val="00A95525"/>
    <w:rsid w:val="00A9560B"/>
    <w:rsid w:val="00A95837"/>
    <w:rsid w:val="00A95A41"/>
    <w:rsid w:val="00A9616B"/>
    <w:rsid w:val="00A963F7"/>
    <w:rsid w:val="00A964E0"/>
    <w:rsid w:val="00A96581"/>
    <w:rsid w:val="00A969E7"/>
    <w:rsid w:val="00A97330"/>
    <w:rsid w:val="00A975B1"/>
    <w:rsid w:val="00A9763D"/>
    <w:rsid w:val="00A9793E"/>
    <w:rsid w:val="00A97950"/>
    <w:rsid w:val="00A97B75"/>
    <w:rsid w:val="00A97D6E"/>
    <w:rsid w:val="00A97DBE"/>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E4"/>
    <w:rsid w:val="00AA294A"/>
    <w:rsid w:val="00AA2A52"/>
    <w:rsid w:val="00AA2B21"/>
    <w:rsid w:val="00AA2C89"/>
    <w:rsid w:val="00AA3462"/>
    <w:rsid w:val="00AA36FD"/>
    <w:rsid w:val="00AA3A44"/>
    <w:rsid w:val="00AA3C1B"/>
    <w:rsid w:val="00AA3E64"/>
    <w:rsid w:val="00AA43A8"/>
    <w:rsid w:val="00AA4433"/>
    <w:rsid w:val="00AA44BF"/>
    <w:rsid w:val="00AA4906"/>
    <w:rsid w:val="00AA49E7"/>
    <w:rsid w:val="00AA4B55"/>
    <w:rsid w:val="00AA4D58"/>
    <w:rsid w:val="00AA4E14"/>
    <w:rsid w:val="00AA5269"/>
    <w:rsid w:val="00AA531A"/>
    <w:rsid w:val="00AA546E"/>
    <w:rsid w:val="00AA5602"/>
    <w:rsid w:val="00AA56C0"/>
    <w:rsid w:val="00AA5714"/>
    <w:rsid w:val="00AA5BA2"/>
    <w:rsid w:val="00AA6225"/>
    <w:rsid w:val="00AA6308"/>
    <w:rsid w:val="00AA638B"/>
    <w:rsid w:val="00AA6435"/>
    <w:rsid w:val="00AA659D"/>
    <w:rsid w:val="00AA6610"/>
    <w:rsid w:val="00AA6889"/>
    <w:rsid w:val="00AA6C04"/>
    <w:rsid w:val="00AA6C50"/>
    <w:rsid w:val="00AA704E"/>
    <w:rsid w:val="00AA7068"/>
    <w:rsid w:val="00AA7091"/>
    <w:rsid w:val="00AA70B3"/>
    <w:rsid w:val="00AA71BE"/>
    <w:rsid w:val="00AA7403"/>
    <w:rsid w:val="00AA7428"/>
    <w:rsid w:val="00AA74C5"/>
    <w:rsid w:val="00AA74F7"/>
    <w:rsid w:val="00AA77ED"/>
    <w:rsid w:val="00AA78A8"/>
    <w:rsid w:val="00AA7D2C"/>
    <w:rsid w:val="00AA7D6F"/>
    <w:rsid w:val="00AB0124"/>
    <w:rsid w:val="00AB0158"/>
    <w:rsid w:val="00AB0249"/>
    <w:rsid w:val="00AB0320"/>
    <w:rsid w:val="00AB0980"/>
    <w:rsid w:val="00AB0B93"/>
    <w:rsid w:val="00AB0DB5"/>
    <w:rsid w:val="00AB0E00"/>
    <w:rsid w:val="00AB0E59"/>
    <w:rsid w:val="00AB12F3"/>
    <w:rsid w:val="00AB1340"/>
    <w:rsid w:val="00AB1477"/>
    <w:rsid w:val="00AB163B"/>
    <w:rsid w:val="00AB16B6"/>
    <w:rsid w:val="00AB1753"/>
    <w:rsid w:val="00AB195D"/>
    <w:rsid w:val="00AB1AD3"/>
    <w:rsid w:val="00AB1D68"/>
    <w:rsid w:val="00AB2211"/>
    <w:rsid w:val="00AB24F2"/>
    <w:rsid w:val="00AB27AA"/>
    <w:rsid w:val="00AB29CC"/>
    <w:rsid w:val="00AB2C42"/>
    <w:rsid w:val="00AB2F1B"/>
    <w:rsid w:val="00AB2F72"/>
    <w:rsid w:val="00AB32DD"/>
    <w:rsid w:val="00AB3548"/>
    <w:rsid w:val="00AB36CF"/>
    <w:rsid w:val="00AB372E"/>
    <w:rsid w:val="00AB3939"/>
    <w:rsid w:val="00AB3C89"/>
    <w:rsid w:val="00AB3CB6"/>
    <w:rsid w:val="00AB3D87"/>
    <w:rsid w:val="00AB3DF0"/>
    <w:rsid w:val="00AB4585"/>
    <w:rsid w:val="00AB4733"/>
    <w:rsid w:val="00AB478F"/>
    <w:rsid w:val="00AB4C08"/>
    <w:rsid w:val="00AB4D5C"/>
    <w:rsid w:val="00AB4FC3"/>
    <w:rsid w:val="00AB5CC7"/>
    <w:rsid w:val="00AB5CD6"/>
    <w:rsid w:val="00AB5D1F"/>
    <w:rsid w:val="00AB61B3"/>
    <w:rsid w:val="00AB61FC"/>
    <w:rsid w:val="00AB6235"/>
    <w:rsid w:val="00AB65C1"/>
    <w:rsid w:val="00AB6604"/>
    <w:rsid w:val="00AB6A09"/>
    <w:rsid w:val="00AB6C21"/>
    <w:rsid w:val="00AB6CCC"/>
    <w:rsid w:val="00AB6EB6"/>
    <w:rsid w:val="00AB711F"/>
    <w:rsid w:val="00AB735F"/>
    <w:rsid w:val="00AB77AC"/>
    <w:rsid w:val="00AB7829"/>
    <w:rsid w:val="00AB7981"/>
    <w:rsid w:val="00AC05B1"/>
    <w:rsid w:val="00AC05C6"/>
    <w:rsid w:val="00AC0784"/>
    <w:rsid w:val="00AC0BBB"/>
    <w:rsid w:val="00AC0C8A"/>
    <w:rsid w:val="00AC0CF2"/>
    <w:rsid w:val="00AC0EA3"/>
    <w:rsid w:val="00AC0FCC"/>
    <w:rsid w:val="00AC110B"/>
    <w:rsid w:val="00AC1277"/>
    <w:rsid w:val="00AC13E1"/>
    <w:rsid w:val="00AC1414"/>
    <w:rsid w:val="00AC1A23"/>
    <w:rsid w:val="00AC1BCA"/>
    <w:rsid w:val="00AC1DE8"/>
    <w:rsid w:val="00AC20F4"/>
    <w:rsid w:val="00AC2153"/>
    <w:rsid w:val="00AC228A"/>
    <w:rsid w:val="00AC25EA"/>
    <w:rsid w:val="00AC2789"/>
    <w:rsid w:val="00AC27BA"/>
    <w:rsid w:val="00AC2B2B"/>
    <w:rsid w:val="00AC35E1"/>
    <w:rsid w:val="00AC3722"/>
    <w:rsid w:val="00AC3A4A"/>
    <w:rsid w:val="00AC3BE3"/>
    <w:rsid w:val="00AC3BEC"/>
    <w:rsid w:val="00AC3C01"/>
    <w:rsid w:val="00AC430C"/>
    <w:rsid w:val="00AC4334"/>
    <w:rsid w:val="00AC438E"/>
    <w:rsid w:val="00AC46BE"/>
    <w:rsid w:val="00AC4718"/>
    <w:rsid w:val="00AC49F5"/>
    <w:rsid w:val="00AC4BE3"/>
    <w:rsid w:val="00AC4D8A"/>
    <w:rsid w:val="00AC5127"/>
    <w:rsid w:val="00AC5146"/>
    <w:rsid w:val="00AC515E"/>
    <w:rsid w:val="00AC522C"/>
    <w:rsid w:val="00AC5286"/>
    <w:rsid w:val="00AC52E8"/>
    <w:rsid w:val="00AC54EC"/>
    <w:rsid w:val="00AC5A57"/>
    <w:rsid w:val="00AC5D61"/>
    <w:rsid w:val="00AC5D8F"/>
    <w:rsid w:val="00AC622F"/>
    <w:rsid w:val="00AC63F9"/>
    <w:rsid w:val="00AC67DB"/>
    <w:rsid w:val="00AC6C3E"/>
    <w:rsid w:val="00AC6E37"/>
    <w:rsid w:val="00AC6FD1"/>
    <w:rsid w:val="00AC70CE"/>
    <w:rsid w:val="00AC78D3"/>
    <w:rsid w:val="00AC7E1F"/>
    <w:rsid w:val="00AC7E6D"/>
    <w:rsid w:val="00AD0334"/>
    <w:rsid w:val="00AD0414"/>
    <w:rsid w:val="00AD0916"/>
    <w:rsid w:val="00AD0A26"/>
    <w:rsid w:val="00AD0A3C"/>
    <w:rsid w:val="00AD0CE5"/>
    <w:rsid w:val="00AD0FB0"/>
    <w:rsid w:val="00AD1225"/>
    <w:rsid w:val="00AD1317"/>
    <w:rsid w:val="00AD15B6"/>
    <w:rsid w:val="00AD15FD"/>
    <w:rsid w:val="00AD1605"/>
    <w:rsid w:val="00AD1745"/>
    <w:rsid w:val="00AD1935"/>
    <w:rsid w:val="00AD19BB"/>
    <w:rsid w:val="00AD1B34"/>
    <w:rsid w:val="00AD1BFA"/>
    <w:rsid w:val="00AD20EE"/>
    <w:rsid w:val="00AD21FD"/>
    <w:rsid w:val="00AD2B2B"/>
    <w:rsid w:val="00AD2D02"/>
    <w:rsid w:val="00AD2D79"/>
    <w:rsid w:val="00AD2DC4"/>
    <w:rsid w:val="00AD2FF6"/>
    <w:rsid w:val="00AD30F2"/>
    <w:rsid w:val="00AD356B"/>
    <w:rsid w:val="00AD37AE"/>
    <w:rsid w:val="00AD38EC"/>
    <w:rsid w:val="00AD3A08"/>
    <w:rsid w:val="00AD3ABF"/>
    <w:rsid w:val="00AD3D45"/>
    <w:rsid w:val="00AD40D6"/>
    <w:rsid w:val="00AD41B9"/>
    <w:rsid w:val="00AD4247"/>
    <w:rsid w:val="00AD424D"/>
    <w:rsid w:val="00AD44B9"/>
    <w:rsid w:val="00AD46B2"/>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4DF"/>
    <w:rsid w:val="00AD75FF"/>
    <w:rsid w:val="00AD7B56"/>
    <w:rsid w:val="00AD7CA6"/>
    <w:rsid w:val="00AE0339"/>
    <w:rsid w:val="00AE0462"/>
    <w:rsid w:val="00AE062A"/>
    <w:rsid w:val="00AE07B8"/>
    <w:rsid w:val="00AE084A"/>
    <w:rsid w:val="00AE0ABA"/>
    <w:rsid w:val="00AE0B42"/>
    <w:rsid w:val="00AE0B85"/>
    <w:rsid w:val="00AE1135"/>
    <w:rsid w:val="00AE1208"/>
    <w:rsid w:val="00AE1371"/>
    <w:rsid w:val="00AE1761"/>
    <w:rsid w:val="00AE1B4E"/>
    <w:rsid w:val="00AE1BE8"/>
    <w:rsid w:val="00AE1C2F"/>
    <w:rsid w:val="00AE1D88"/>
    <w:rsid w:val="00AE1E20"/>
    <w:rsid w:val="00AE21DE"/>
    <w:rsid w:val="00AE2624"/>
    <w:rsid w:val="00AE26E7"/>
    <w:rsid w:val="00AE26F0"/>
    <w:rsid w:val="00AE29DF"/>
    <w:rsid w:val="00AE2B6E"/>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D8"/>
    <w:rsid w:val="00AE4AE7"/>
    <w:rsid w:val="00AE4BA5"/>
    <w:rsid w:val="00AE4EA6"/>
    <w:rsid w:val="00AE5209"/>
    <w:rsid w:val="00AE5764"/>
    <w:rsid w:val="00AE5C24"/>
    <w:rsid w:val="00AE5C9E"/>
    <w:rsid w:val="00AE610A"/>
    <w:rsid w:val="00AE670B"/>
    <w:rsid w:val="00AE67D7"/>
    <w:rsid w:val="00AE688A"/>
    <w:rsid w:val="00AE691B"/>
    <w:rsid w:val="00AE6AD9"/>
    <w:rsid w:val="00AE6B59"/>
    <w:rsid w:val="00AE6C97"/>
    <w:rsid w:val="00AE71BC"/>
    <w:rsid w:val="00AE742D"/>
    <w:rsid w:val="00AE74D6"/>
    <w:rsid w:val="00AE7527"/>
    <w:rsid w:val="00AE7AE5"/>
    <w:rsid w:val="00AE7B4A"/>
    <w:rsid w:val="00AE7D9C"/>
    <w:rsid w:val="00AE7DA1"/>
    <w:rsid w:val="00AF013B"/>
    <w:rsid w:val="00AF023C"/>
    <w:rsid w:val="00AF05B1"/>
    <w:rsid w:val="00AF0CDD"/>
    <w:rsid w:val="00AF0FC2"/>
    <w:rsid w:val="00AF1370"/>
    <w:rsid w:val="00AF17DA"/>
    <w:rsid w:val="00AF1828"/>
    <w:rsid w:val="00AF1845"/>
    <w:rsid w:val="00AF19E8"/>
    <w:rsid w:val="00AF1AA2"/>
    <w:rsid w:val="00AF1ADB"/>
    <w:rsid w:val="00AF1AEB"/>
    <w:rsid w:val="00AF1C58"/>
    <w:rsid w:val="00AF1DA6"/>
    <w:rsid w:val="00AF1E6B"/>
    <w:rsid w:val="00AF1EC3"/>
    <w:rsid w:val="00AF2067"/>
    <w:rsid w:val="00AF2199"/>
    <w:rsid w:val="00AF21BB"/>
    <w:rsid w:val="00AF2394"/>
    <w:rsid w:val="00AF26FA"/>
    <w:rsid w:val="00AF296A"/>
    <w:rsid w:val="00AF2B20"/>
    <w:rsid w:val="00AF2BE5"/>
    <w:rsid w:val="00AF2E38"/>
    <w:rsid w:val="00AF2FFF"/>
    <w:rsid w:val="00AF31B2"/>
    <w:rsid w:val="00AF35F4"/>
    <w:rsid w:val="00AF3664"/>
    <w:rsid w:val="00AF381A"/>
    <w:rsid w:val="00AF3A21"/>
    <w:rsid w:val="00AF3B1A"/>
    <w:rsid w:val="00AF3DA4"/>
    <w:rsid w:val="00AF3E49"/>
    <w:rsid w:val="00AF439D"/>
    <w:rsid w:val="00AF4669"/>
    <w:rsid w:val="00AF472D"/>
    <w:rsid w:val="00AF4A7D"/>
    <w:rsid w:val="00AF4D2F"/>
    <w:rsid w:val="00AF54B3"/>
    <w:rsid w:val="00AF54CC"/>
    <w:rsid w:val="00AF5789"/>
    <w:rsid w:val="00AF58C9"/>
    <w:rsid w:val="00AF5A6F"/>
    <w:rsid w:val="00AF5B84"/>
    <w:rsid w:val="00AF5B8F"/>
    <w:rsid w:val="00AF5B9A"/>
    <w:rsid w:val="00AF5D87"/>
    <w:rsid w:val="00AF607C"/>
    <w:rsid w:val="00AF634F"/>
    <w:rsid w:val="00AF6659"/>
    <w:rsid w:val="00AF68AE"/>
    <w:rsid w:val="00AF6944"/>
    <w:rsid w:val="00AF6BB3"/>
    <w:rsid w:val="00AF6C9C"/>
    <w:rsid w:val="00AF6D20"/>
    <w:rsid w:val="00AF6D57"/>
    <w:rsid w:val="00AF6EDF"/>
    <w:rsid w:val="00AF7049"/>
    <w:rsid w:val="00AF7062"/>
    <w:rsid w:val="00AF73BE"/>
    <w:rsid w:val="00B0025E"/>
    <w:rsid w:val="00B00300"/>
    <w:rsid w:val="00B00530"/>
    <w:rsid w:val="00B00725"/>
    <w:rsid w:val="00B00881"/>
    <w:rsid w:val="00B00969"/>
    <w:rsid w:val="00B00AD0"/>
    <w:rsid w:val="00B00C30"/>
    <w:rsid w:val="00B00D43"/>
    <w:rsid w:val="00B00D49"/>
    <w:rsid w:val="00B00DD9"/>
    <w:rsid w:val="00B011EC"/>
    <w:rsid w:val="00B01362"/>
    <w:rsid w:val="00B01536"/>
    <w:rsid w:val="00B016C4"/>
    <w:rsid w:val="00B016E8"/>
    <w:rsid w:val="00B01A39"/>
    <w:rsid w:val="00B01C33"/>
    <w:rsid w:val="00B01EB3"/>
    <w:rsid w:val="00B01F6F"/>
    <w:rsid w:val="00B02003"/>
    <w:rsid w:val="00B021CD"/>
    <w:rsid w:val="00B022A9"/>
    <w:rsid w:val="00B02B98"/>
    <w:rsid w:val="00B02CDA"/>
    <w:rsid w:val="00B02F10"/>
    <w:rsid w:val="00B031BF"/>
    <w:rsid w:val="00B032A8"/>
    <w:rsid w:val="00B03570"/>
    <w:rsid w:val="00B03587"/>
    <w:rsid w:val="00B036BB"/>
    <w:rsid w:val="00B03936"/>
    <w:rsid w:val="00B039D6"/>
    <w:rsid w:val="00B03AEC"/>
    <w:rsid w:val="00B03D23"/>
    <w:rsid w:val="00B03F85"/>
    <w:rsid w:val="00B03FBE"/>
    <w:rsid w:val="00B04184"/>
    <w:rsid w:val="00B04375"/>
    <w:rsid w:val="00B04377"/>
    <w:rsid w:val="00B04452"/>
    <w:rsid w:val="00B0468B"/>
    <w:rsid w:val="00B0482E"/>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A9"/>
    <w:rsid w:val="00B1024D"/>
    <w:rsid w:val="00B10362"/>
    <w:rsid w:val="00B104CE"/>
    <w:rsid w:val="00B10706"/>
    <w:rsid w:val="00B10DDE"/>
    <w:rsid w:val="00B10E97"/>
    <w:rsid w:val="00B11561"/>
    <w:rsid w:val="00B11723"/>
    <w:rsid w:val="00B1198E"/>
    <w:rsid w:val="00B11B89"/>
    <w:rsid w:val="00B11BF8"/>
    <w:rsid w:val="00B11DD3"/>
    <w:rsid w:val="00B12483"/>
    <w:rsid w:val="00B12608"/>
    <w:rsid w:val="00B126EF"/>
    <w:rsid w:val="00B12800"/>
    <w:rsid w:val="00B12825"/>
    <w:rsid w:val="00B12CF7"/>
    <w:rsid w:val="00B12D53"/>
    <w:rsid w:val="00B12F7F"/>
    <w:rsid w:val="00B12FC1"/>
    <w:rsid w:val="00B132D6"/>
    <w:rsid w:val="00B133CF"/>
    <w:rsid w:val="00B1351F"/>
    <w:rsid w:val="00B1386B"/>
    <w:rsid w:val="00B138E8"/>
    <w:rsid w:val="00B13982"/>
    <w:rsid w:val="00B139DC"/>
    <w:rsid w:val="00B139E0"/>
    <w:rsid w:val="00B139EB"/>
    <w:rsid w:val="00B13AE3"/>
    <w:rsid w:val="00B13EF5"/>
    <w:rsid w:val="00B13F96"/>
    <w:rsid w:val="00B141D1"/>
    <w:rsid w:val="00B14596"/>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554"/>
    <w:rsid w:val="00B1671C"/>
    <w:rsid w:val="00B1674E"/>
    <w:rsid w:val="00B1694F"/>
    <w:rsid w:val="00B16BB3"/>
    <w:rsid w:val="00B17198"/>
    <w:rsid w:val="00B171EF"/>
    <w:rsid w:val="00B1724C"/>
    <w:rsid w:val="00B172EE"/>
    <w:rsid w:val="00B1740B"/>
    <w:rsid w:val="00B17755"/>
    <w:rsid w:val="00B179D5"/>
    <w:rsid w:val="00B200D0"/>
    <w:rsid w:val="00B20332"/>
    <w:rsid w:val="00B20514"/>
    <w:rsid w:val="00B205C9"/>
    <w:rsid w:val="00B2060D"/>
    <w:rsid w:val="00B206F2"/>
    <w:rsid w:val="00B20885"/>
    <w:rsid w:val="00B209F1"/>
    <w:rsid w:val="00B20A07"/>
    <w:rsid w:val="00B20AA3"/>
    <w:rsid w:val="00B21153"/>
    <w:rsid w:val="00B21159"/>
    <w:rsid w:val="00B2124E"/>
    <w:rsid w:val="00B2137C"/>
    <w:rsid w:val="00B21396"/>
    <w:rsid w:val="00B214A8"/>
    <w:rsid w:val="00B21779"/>
    <w:rsid w:val="00B21957"/>
    <w:rsid w:val="00B219A2"/>
    <w:rsid w:val="00B21A2A"/>
    <w:rsid w:val="00B21A52"/>
    <w:rsid w:val="00B21C7D"/>
    <w:rsid w:val="00B21CFE"/>
    <w:rsid w:val="00B21E16"/>
    <w:rsid w:val="00B21E32"/>
    <w:rsid w:val="00B21F33"/>
    <w:rsid w:val="00B21F41"/>
    <w:rsid w:val="00B222C3"/>
    <w:rsid w:val="00B22353"/>
    <w:rsid w:val="00B2286B"/>
    <w:rsid w:val="00B2290B"/>
    <w:rsid w:val="00B22C37"/>
    <w:rsid w:val="00B22C9D"/>
    <w:rsid w:val="00B22CB8"/>
    <w:rsid w:val="00B22F6D"/>
    <w:rsid w:val="00B22FCE"/>
    <w:rsid w:val="00B231CF"/>
    <w:rsid w:val="00B235A7"/>
    <w:rsid w:val="00B23749"/>
    <w:rsid w:val="00B23A72"/>
    <w:rsid w:val="00B23D04"/>
    <w:rsid w:val="00B24357"/>
    <w:rsid w:val="00B244B3"/>
    <w:rsid w:val="00B24631"/>
    <w:rsid w:val="00B24727"/>
    <w:rsid w:val="00B24852"/>
    <w:rsid w:val="00B248AC"/>
    <w:rsid w:val="00B257D2"/>
    <w:rsid w:val="00B258DD"/>
    <w:rsid w:val="00B25B1B"/>
    <w:rsid w:val="00B25BEC"/>
    <w:rsid w:val="00B25DB1"/>
    <w:rsid w:val="00B26162"/>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F60"/>
    <w:rsid w:val="00B3109D"/>
    <w:rsid w:val="00B310B0"/>
    <w:rsid w:val="00B312AA"/>
    <w:rsid w:val="00B31854"/>
    <w:rsid w:val="00B31ADF"/>
    <w:rsid w:val="00B31C1A"/>
    <w:rsid w:val="00B31EF6"/>
    <w:rsid w:val="00B32204"/>
    <w:rsid w:val="00B323F7"/>
    <w:rsid w:val="00B32521"/>
    <w:rsid w:val="00B32609"/>
    <w:rsid w:val="00B328B3"/>
    <w:rsid w:val="00B32B5C"/>
    <w:rsid w:val="00B32E3E"/>
    <w:rsid w:val="00B330ED"/>
    <w:rsid w:val="00B33C9B"/>
    <w:rsid w:val="00B33DDC"/>
    <w:rsid w:val="00B33FA4"/>
    <w:rsid w:val="00B34213"/>
    <w:rsid w:val="00B3438D"/>
    <w:rsid w:val="00B34421"/>
    <w:rsid w:val="00B34803"/>
    <w:rsid w:val="00B34AF4"/>
    <w:rsid w:val="00B34BBF"/>
    <w:rsid w:val="00B34F15"/>
    <w:rsid w:val="00B35080"/>
    <w:rsid w:val="00B3512B"/>
    <w:rsid w:val="00B3545E"/>
    <w:rsid w:val="00B35590"/>
    <w:rsid w:val="00B3568D"/>
    <w:rsid w:val="00B3570B"/>
    <w:rsid w:val="00B359F2"/>
    <w:rsid w:val="00B35A34"/>
    <w:rsid w:val="00B35D1C"/>
    <w:rsid w:val="00B35EBE"/>
    <w:rsid w:val="00B36071"/>
    <w:rsid w:val="00B3630B"/>
    <w:rsid w:val="00B36698"/>
    <w:rsid w:val="00B36871"/>
    <w:rsid w:val="00B36B07"/>
    <w:rsid w:val="00B36B3B"/>
    <w:rsid w:val="00B36C4A"/>
    <w:rsid w:val="00B36DCD"/>
    <w:rsid w:val="00B36F18"/>
    <w:rsid w:val="00B36F59"/>
    <w:rsid w:val="00B36F97"/>
    <w:rsid w:val="00B373D8"/>
    <w:rsid w:val="00B3774A"/>
    <w:rsid w:val="00B378AD"/>
    <w:rsid w:val="00B37A92"/>
    <w:rsid w:val="00B37B92"/>
    <w:rsid w:val="00B37BEB"/>
    <w:rsid w:val="00B37C2F"/>
    <w:rsid w:val="00B37D3B"/>
    <w:rsid w:val="00B4008F"/>
    <w:rsid w:val="00B4035B"/>
    <w:rsid w:val="00B404AC"/>
    <w:rsid w:val="00B4054D"/>
    <w:rsid w:val="00B4065A"/>
    <w:rsid w:val="00B407AD"/>
    <w:rsid w:val="00B407DD"/>
    <w:rsid w:val="00B407E2"/>
    <w:rsid w:val="00B408AF"/>
    <w:rsid w:val="00B40BF2"/>
    <w:rsid w:val="00B40DF8"/>
    <w:rsid w:val="00B40E1C"/>
    <w:rsid w:val="00B40E52"/>
    <w:rsid w:val="00B411BD"/>
    <w:rsid w:val="00B41490"/>
    <w:rsid w:val="00B415B8"/>
    <w:rsid w:val="00B418B6"/>
    <w:rsid w:val="00B418F0"/>
    <w:rsid w:val="00B41B31"/>
    <w:rsid w:val="00B41D89"/>
    <w:rsid w:val="00B41DEC"/>
    <w:rsid w:val="00B41E8B"/>
    <w:rsid w:val="00B41F28"/>
    <w:rsid w:val="00B423F2"/>
    <w:rsid w:val="00B42441"/>
    <w:rsid w:val="00B424C6"/>
    <w:rsid w:val="00B4268B"/>
    <w:rsid w:val="00B42C1B"/>
    <w:rsid w:val="00B42CC1"/>
    <w:rsid w:val="00B42FEA"/>
    <w:rsid w:val="00B436BB"/>
    <w:rsid w:val="00B443C7"/>
    <w:rsid w:val="00B4466C"/>
    <w:rsid w:val="00B446DF"/>
    <w:rsid w:val="00B449AD"/>
    <w:rsid w:val="00B44B51"/>
    <w:rsid w:val="00B44E87"/>
    <w:rsid w:val="00B452D9"/>
    <w:rsid w:val="00B4560D"/>
    <w:rsid w:val="00B4568B"/>
    <w:rsid w:val="00B4568D"/>
    <w:rsid w:val="00B45750"/>
    <w:rsid w:val="00B458B2"/>
    <w:rsid w:val="00B45A48"/>
    <w:rsid w:val="00B45A4F"/>
    <w:rsid w:val="00B45C24"/>
    <w:rsid w:val="00B45C2C"/>
    <w:rsid w:val="00B45D4D"/>
    <w:rsid w:val="00B46098"/>
    <w:rsid w:val="00B46576"/>
    <w:rsid w:val="00B46596"/>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E1D"/>
    <w:rsid w:val="00B50F5E"/>
    <w:rsid w:val="00B51081"/>
    <w:rsid w:val="00B51137"/>
    <w:rsid w:val="00B511A9"/>
    <w:rsid w:val="00B513B6"/>
    <w:rsid w:val="00B516EC"/>
    <w:rsid w:val="00B5177C"/>
    <w:rsid w:val="00B519E9"/>
    <w:rsid w:val="00B51F86"/>
    <w:rsid w:val="00B524CF"/>
    <w:rsid w:val="00B52834"/>
    <w:rsid w:val="00B52A02"/>
    <w:rsid w:val="00B52E56"/>
    <w:rsid w:val="00B52EBC"/>
    <w:rsid w:val="00B5325B"/>
    <w:rsid w:val="00B53534"/>
    <w:rsid w:val="00B535A4"/>
    <w:rsid w:val="00B536DE"/>
    <w:rsid w:val="00B5381B"/>
    <w:rsid w:val="00B53926"/>
    <w:rsid w:val="00B53A0A"/>
    <w:rsid w:val="00B53A0E"/>
    <w:rsid w:val="00B53A67"/>
    <w:rsid w:val="00B53B3B"/>
    <w:rsid w:val="00B53DEF"/>
    <w:rsid w:val="00B54022"/>
    <w:rsid w:val="00B542A1"/>
    <w:rsid w:val="00B54770"/>
    <w:rsid w:val="00B548C4"/>
    <w:rsid w:val="00B54D80"/>
    <w:rsid w:val="00B55015"/>
    <w:rsid w:val="00B55067"/>
    <w:rsid w:val="00B556A2"/>
    <w:rsid w:val="00B55728"/>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A50"/>
    <w:rsid w:val="00B56AA5"/>
    <w:rsid w:val="00B56B84"/>
    <w:rsid w:val="00B56B9D"/>
    <w:rsid w:val="00B56BEA"/>
    <w:rsid w:val="00B56C01"/>
    <w:rsid w:val="00B56DC1"/>
    <w:rsid w:val="00B56DD4"/>
    <w:rsid w:val="00B56F70"/>
    <w:rsid w:val="00B56FD0"/>
    <w:rsid w:val="00B5701F"/>
    <w:rsid w:val="00B571AC"/>
    <w:rsid w:val="00B5727F"/>
    <w:rsid w:val="00B57456"/>
    <w:rsid w:val="00B574E0"/>
    <w:rsid w:val="00B57874"/>
    <w:rsid w:val="00B57935"/>
    <w:rsid w:val="00B57B7B"/>
    <w:rsid w:val="00B57E3E"/>
    <w:rsid w:val="00B57E4C"/>
    <w:rsid w:val="00B57E64"/>
    <w:rsid w:val="00B60467"/>
    <w:rsid w:val="00B60553"/>
    <w:rsid w:val="00B60848"/>
    <w:rsid w:val="00B60BE6"/>
    <w:rsid w:val="00B60C8B"/>
    <w:rsid w:val="00B60CA3"/>
    <w:rsid w:val="00B60E9D"/>
    <w:rsid w:val="00B60FD3"/>
    <w:rsid w:val="00B61095"/>
    <w:rsid w:val="00B613ED"/>
    <w:rsid w:val="00B614F0"/>
    <w:rsid w:val="00B61700"/>
    <w:rsid w:val="00B61C49"/>
    <w:rsid w:val="00B61F62"/>
    <w:rsid w:val="00B620A7"/>
    <w:rsid w:val="00B62163"/>
    <w:rsid w:val="00B6262D"/>
    <w:rsid w:val="00B62787"/>
    <w:rsid w:val="00B62F5B"/>
    <w:rsid w:val="00B63332"/>
    <w:rsid w:val="00B6371D"/>
    <w:rsid w:val="00B63F32"/>
    <w:rsid w:val="00B641AA"/>
    <w:rsid w:val="00B642DD"/>
    <w:rsid w:val="00B6448D"/>
    <w:rsid w:val="00B644B4"/>
    <w:rsid w:val="00B64589"/>
    <w:rsid w:val="00B64686"/>
    <w:rsid w:val="00B64790"/>
    <w:rsid w:val="00B64910"/>
    <w:rsid w:val="00B64AF1"/>
    <w:rsid w:val="00B64DF0"/>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FE4"/>
    <w:rsid w:val="00B675CF"/>
    <w:rsid w:val="00B6799C"/>
    <w:rsid w:val="00B67C3F"/>
    <w:rsid w:val="00B67E0C"/>
    <w:rsid w:val="00B67ED8"/>
    <w:rsid w:val="00B7018B"/>
    <w:rsid w:val="00B701B4"/>
    <w:rsid w:val="00B70380"/>
    <w:rsid w:val="00B70997"/>
    <w:rsid w:val="00B70ACA"/>
    <w:rsid w:val="00B70E31"/>
    <w:rsid w:val="00B7129C"/>
    <w:rsid w:val="00B71506"/>
    <w:rsid w:val="00B719B5"/>
    <w:rsid w:val="00B719D0"/>
    <w:rsid w:val="00B71A50"/>
    <w:rsid w:val="00B71C23"/>
    <w:rsid w:val="00B71DD0"/>
    <w:rsid w:val="00B71F58"/>
    <w:rsid w:val="00B71F92"/>
    <w:rsid w:val="00B72053"/>
    <w:rsid w:val="00B720B7"/>
    <w:rsid w:val="00B7212B"/>
    <w:rsid w:val="00B72261"/>
    <w:rsid w:val="00B722FD"/>
    <w:rsid w:val="00B72891"/>
    <w:rsid w:val="00B72A1F"/>
    <w:rsid w:val="00B72F55"/>
    <w:rsid w:val="00B7310F"/>
    <w:rsid w:val="00B7329E"/>
    <w:rsid w:val="00B7355D"/>
    <w:rsid w:val="00B735AB"/>
    <w:rsid w:val="00B73800"/>
    <w:rsid w:val="00B7399D"/>
    <w:rsid w:val="00B73AA3"/>
    <w:rsid w:val="00B73B57"/>
    <w:rsid w:val="00B73DA5"/>
    <w:rsid w:val="00B73E76"/>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633"/>
    <w:rsid w:val="00B77861"/>
    <w:rsid w:val="00B778AB"/>
    <w:rsid w:val="00B77940"/>
    <w:rsid w:val="00B77A48"/>
    <w:rsid w:val="00B77A73"/>
    <w:rsid w:val="00B77ACF"/>
    <w:rsid w:val="00B77BF3"/>
    <w:rsid w:val="00B77E74"/>
    <w:rsid w:val="00B77EF2"/>
    <w:rsid w:val="00B77FC4"/>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AFA"/>
    <w:rsid w:val="00B81C35"/>
    <w:rsid w:val="00B81D15"/>
    <w:rsid w:val="00B81DFD"/>
    <w:rsid w:val="00B81F23"/>
    <w:rsid w:val="00B82269"/>
    <w:rsid w:val="00B824F2"/>
    <w:rsid w:val="00B828E7"/>
    <w:rsid w:val="00B82948"/>
    <w:rsid w:val="00B82A04"/>
    <w:rsid w:val="00B82E8C"/>
    <w:rsid w:val="00B83471"/>
    <w:rsid w:val="00B836DA"/>
    <w:rsid w:val="00B83844"/>
    <w:rsid w:val="00B83889"/>
    <w:rsid w:val="00B83B1D"/>
    <w:rsid w:val="00B83B39"/>
    <w:rsid w:val="00B83BBD"/>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C62"/>
    <w:rsid w:val="00B8600D"/>
    <w:rsid w:val="00B8618F"/>
    <w:rsid w:val="00B86195"/>
    <w:rsid w:val="00B8636D"/>
    <w:rsid w:val="00B86541"/>
    <w:rsid w:val="00B86757"/>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900E5"/>
    <w:rsid w:val="00B901C4"/>
    <w:rsid w:val="00B901DD"/>
    <w:rsid w:val="00B90239"/>
    <w:rsid w:val="00B906AE"/>
    <w:rsid w:val="00B906D1"/>
    <w:rsid w:val="00B90D1B"/>
    <w:rsid w:val="00B911DC"/>
    <w:rsid w:val="00B913A5"/>
    <w:rsid w:val="00B91992"/>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4634"/>
    <w:rsid w:val="00B946DF"/>
    <w:rsid w:val="00B94845"/>
    <w:rsid w:val="00B94A28"/>
    <w:rsid w:val="00B94CD5"/>
    <w:rsid w:val="00B94E6B"/>
    <w:rsid w:val="00B94F3E"/>
    <w:rsid w:val="00B95293"/>
    <w:rsid w:val="00B953AB"/>
    <w:rsid w:val="00B953B6"/>
    <w:rsid w:val="00B95490"/>
    <w:rsid w:val="00B955C5"/>
    <w:rsid w:val="00B95940"/>
    <w:rsid w:val="00B95A1B"/>
    <w:rsid w:val="00B95B6C"/>
    <w:rsid w:val="00B95C47"/>
    <w:rsid w:val="00B95DFC"/>
    <w:rsid w:val="00B95EAE"/>
    <w:rsid w:val="00B95FEF"/>
    <w:rsid w:val="00B96165"/>
    <w:rsid w:val="00B961E6"/>
    <w:rsid w:val="00B963E9"/>
    <w:rsid w:val="00B9658F"/>
    <w:rsid w:val="00B967D6"/>
    <w:rsid w:val="00B96DCC"/>
    <w:rsid w:val="00B96E34"/>
    <w:rsid w:val="00B971BD"/>
    <w:rsid w:val="00B9722A"/>
    <w:rsid w:val="00B97277"/>
    <w:rsid w:val="00B9740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49"/>
    <w:rsid w:val="00BA15D7"/>
    <w:rsid w:val="00BA181C"/>
    <w:rsid w:val="00BA1B66"/>
    <w:rsid w:val="00BA1C3C"/>
    <w:rsid w:val="00BA1CFF"/>
    <w:rsid w:val="00BA1DF1"/>
    <w:rsid w:val="00BA1E07"/>
    <w:rsid w:val="00BA21E8"/>
    <w:rsid w:val="00BA224B"/>
    <w:rsid w:val="00BA24E0"/>
    <w:rsid w:val="00BA266F"/>
    <w:rsid w:val="00BA26F1"/>
    <w:rsid w:val="00BA2A33"/>
    <w:rsid w:val="00BA2ADD"/>
    <w:rsid w:val="00BA2BCD"/>
    <w:rsid w:val="00BA2CF7"/>
    <w:rsid w:val="00BA2DA4"/>
    <w:rsid w:val="00BA2FEB"/>
    <w:rsid w:val="00BA329D"/>
    <w:rsid w:val="00BA32F2"/>
    <w:rsid w:val="00BA3310"/>
    <w:rsid w:val="00BA3554"/>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3BD"/>
    <w:rsid w:val="00BA74AE"/>
    <w:rsid w:val="00BA7703"/>
    <w:rsid w:val="00BA772D"/>
    <w:rsid w:val="00BA7827"/>
    <w:rsid w:val="00BA7A6D"/>
    <w:rsid w:val="00BA7AC7"/>
    <w:rsid w:val="00BA7C5D"/>
    <w:rsid w:val="00BA7E97"/>
    <w:rsid w:val="00BA7F8B"/>
    <w:rsid w:val="00BB00C0"/>
    <w:rsid w:val="00BB00C8"/>
    <w:rsid w:val="00BB0102"/>
    <w:rsid w:val="00BB021A"/>
    <w:rsid w:val="00BB044E"/>
    <w:rsid w:val="00BB079D"/>
    <w:rsid w:val="00BB0A47"/>
    <w:rsid w:val="00BB0AB1"/>
    <w:rsid w:val="00BB0B4A"/>
    <w:rsid w:val="00BB0B87"/>
    <w:rsid w:val="00BB0F5B"/>
    <w:rsid w:val="00BB0FF4"/>
    <w:rsid w:val="00BB155B"/>
    <w:rsid w:val="00BB1A4C"/>
    <w:rsid w:val="00BB1A5A"/>
    <w:rsid w:val="00BB1C3B"/>
    <w:rsid w:val="00BB1E48"/>
    <w:rsid w:val="00BB1F6D"/>
    <w:rsid w:val="00BB207F"/>
    <w:rsid w:val="00BB23E1"/>
    <w:rsid w:val="00BB25AD"/>
    <w:rsid w:val="00BB278A"/>
    <w:rsid w:val="00BB27DA"/>
    <w:rsid w:val="00BB2973"/>
    <w:rsid w:val="00BB2AEA"/>
    <w:rsid w:val="00BB2B39"/>
    <w:rsid w:val="00BB2B3D"/>
    <w:rsid w:val="00BB2C87"/>
    <w:rsid w:val="00BB2D73"/>
    <w:rsid w:val="00BB2E09"/>
    <w:rsid w:val="00BB30EF"/>
    <w:rsid w:val="00BB3517"/>
    <w:rsid w:val="00BB35AC"/>
    <w:rsid w:val="00BB35E5"/>
    <w:rsid w:val="00BB3643"/>
    <w:rsid w:val="00BB37D0"/>
    <w:rsid w:val="00BB37EA"/>
    <w:rsid w:val="00BB399B"/>
    <w:rsid w:val="00BB3C2C"/>
    <w:rsid w:val="00BB3C75"/>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207"/>
    <w:rsid w:val="00BB5224"/>
    <w:rsid w:val="00BB5579"/>
    <w:rsid w:val="00BB563A"/>
    <w:rsid w:val="00BB574D"/>
    <w:rsid w:val="00BB584D"/>
    <w:rsid w:val="00BB59D1"/>
    <w:rsid w:val="00BB5AB2"/>
    <w:rsid w:val="00BB5DF7"/>
    <w:rsid w:val="00BB64B8"/>
    <w:rsid w:val="00BB6567"/>
    <w:rsid w:val="00BB6A77"/>
    <w:rsid w:val="00BB6AD7"/>
    <w:rsid w:val="00BB70A0"/>
    <w:rsid w:val="00BB70B4"/>
    <w:rsid w:val="00BB70F6"/>
    <w:rsid w:val="00BB7104"/>
    <w:rsid w:val="00BB71BA"/>
    <w:rsid w:val="00BB739C"/>
    <w:rsid w:val="00BB74D2"/>
    <w:rsid w:val="00BB7538"/>
    <w:rsid w:val="00BB785C"/>
    <w:rsid w:val="00BB7895"/>
    <w:rsid w:val="00BB78DF"/>
    <w:rsid w:val="00BB7A00"/>
    <w:rsid w:val="00BB7E6B"/>
    <w:rsid w:val="00BC00A6"/>
    <w:rsid w:val="00BC011C"/>
    <w:rsid w:val="00BC01C6"/>
    <w:rsid w:val="00BC0228"/>
    <w:rsid w:val="00BC0414"/>
    <w:rsid w:val="00BC0422"/>
    <w:rsid w:val="00BC054A"/>
    <w:rsid w:val="00BC0AEB"/>
    <w:rsid w:val="00BC0B5D"/>
    <w:rsid w:val="00BC11B1"/>
    <w:rsid w:val="00BC1543"/>
    <w:rsid w:val="00BC15AB"/>
    <w:rsid w:val="00BC19DC"/>
    <w:rsid w:val="00BC1DEA"/>
    <w:rsid w:val="00BC1E40"/>
    <w:rsid w:val="00BC1E61"/>
    <w:rsid w:val="00BC2291"/>
    <w:rsid w:val="00BC2622"/>
    <w:rsid w:val="00BC2655"/>
    <w:rsid w:val="00BC2DE2"/>
    <w:rsid w:val="00BC2EBB"/>
    <w:rsid w:val="00BC349E"/>
    <w:rsid w:val="00BC36BA"/>
    <w:rsid w:val="00BC376C"/>
    <w:rsid w:val="00BC43A3"/>
    <w:rsid w:val="00BC445A"/>
    <w:rsid w:val="00BC44E9"/>
    <w:rsid w:val="00BC4510"/>
    <w:rsid w:val="00BC459A"/>
    <w:rsid w:val="00BC48AE"/>
    <w:rsid w:val="00BC4B94"/>
    <w:rsid w:val="00BC4BD8"/>
    <w:rsid w:val="00BC4C42"/>
    <w:rsid w:val="00BC4FA3"/>
    <w:rsid w:val="00BC5020"/>
    <w:rsid w:val="00BC506B"/>
    <w:rsid w:val="00BC51F5"/>
    <w:rsid w:val="00BC56D8"/>
    <w:rsid w:val="00BC5734"/>
    <w:rsid w:val="00BC5CAF"/>
    <w:rsid w:val="00BC61D9"/>
    <w:rsid w:val="00BC6422"/>
    <w:rsid w:val="00BC690B"/>
    <w:rsid w:val="00BC692C"/>
    <w:rsid w:val="00BC72B6"/>
    <w:rsid w:val="00BC7477"/>
    <w:rsid w:val="00BC74E4"/>
    <w:rsid w:val="00BC79BF"/>
    <w:rsid w:val="00BC79C7"/>
    <w:rsid w:val="00BC7A24"/>
    <w:rsid w:val="00BC7A78"/>
    <w:rsid w:val="00BC7AA0"/>
    <w:rsid w:val="00BC7EF9"/>
    <w:rsid w:val="00BD00A0"/>
    <w:rsid w:val="00BD01C2"/>
    <w:rsid w:val="00BD01D3"/>
    <w:rsid w:val="00BD107F"/>
    <w:rsid w:val="00BD192B"/>
    <w:rsid w:val="00BD1CF8"/>
    <w:rsid w:val="00BD213F"/>
    <w:rsid w:val="00BD215F"/>
    <w:rsid w:val="00BD22A9"/>
    <w:rsid w:val="00BD23B4"/>
    <w:rsid w:val="00BD2D0B"/>
    <w:rsid w:val="00BD2E34"/>
    <w:rsid w:val="00BD3076"/>
    <w:rsid w:val="00BD32DB"/>
    <w:rsid w:val="00BD3476"/>
    <w:rsid w:val="00BD354F"/>
    <w:rsid w:val="00BD35C5"/>
    <w:rsid w:val="00BD3761"/>
    <w:rsid w:val="00BD37BD"/>
    <w:rsid w:val="00BD3870"/>
    <w:rsid w:val="00BD3929"/>
    <w:rsid w:val="00BD394A"/>
    <w:rsid w:val="00BD3A11"/>
    <w:rsid w:val="00BD3B82"/>
    <w:rsid w:val="00BD3E6D"/>
    <w:rsid w:val="00BD3EA6"/>
    <w:rsid w:val="00BD3ED6"/>
    <w:rsid w:val="00BD4269"/>
    <w:rsid w:val="00BD46AB"/>
    <w:rsid w:val="00BD4722"/>
    <w:rsid w:val="00BD4774"/>
    <w:rsid w:val="00BD4C4C"/>
    <w:rsid w:val="00BD4EE7"/>
    <w:rsid w:val="00BD5179"/>
    <w:rsid w:val="00BD5295"/>
    <w:rsid w:val="00BD53A4"/>
    <w:rsid w:val="00BD53C1"/>
    <w:rsid w:val="00BD5400"/>
    <w:rsid w:val="00BD5492"/>
    <w:rsid w:val="00BD55A0"/>
    <w:rsid w:val="00BD5665"/>
    <w:rsid w:val="00BD576B"/>
    <w:rsid w:val="00BD5931"/>
    <w:rsid w:val="00BD5A8A"/>
    <w:rsid w:val="00BD5ABC"/>
    <w:rsid w:val="00BD5AE5"/>
    <w:rsid w:val="00BD5B48"/>
    <w:rsid w:val="00BD5B55"/>
    <w:rsid w:val="00BD5E4E"/>
    <w:rsid w:val="00BD5E77"/>
    <w:rsid w:val="00BD6003"/>
    <w:rsid w:val="00BD603C"/>
    <w:rsid w:val="00BD63C4"/>
    <w:rsid w:val="00BD652F"/>
    <w:rsid w:val="00BD6579"/>
    <w:rsid w:val="00BD65F3"/>
    <w:rsid w:val="00BD6673"/>
    <w:rsid w:val="00BD66B6"/>
    <w:rsid w:val="00BD6717"/>
    <w:rsid w:val="00BD68F8"/>
    <w:rsid w:val="00BD69C1"/>
    <w:rsid w:val="00BD6C00"/>
    <w:rsid w:val="00BD6C77"/>
    <w:rsid w:val="00BD6E30"/>
    <w:rsid w:val="00BD6EA7"/>
    <w:rsid w:val="00BD705B"/>
    <w:rsid w:val="00BD717B"/>
    <w:rsid w:val="00BD72DC"/>
    <w:rsid w:val="00BD7597"/>
    <w:rsid w:val="00BD7B6C"/>
    <w:rsid w:val="00BD7C1D"/>
    <w:rsid w:val="00BE0320"/>
    <w:rsid w:val="00BE032A"/>
    <w:rsid w:val="00BE05B3"/>
    <w:rsid w:val="00BE07DF"/>
    <w:rsid w:val="00BE0A1E"/>
    <w:rsid w:val="00BE0C3A"/>
    <w:rsid w:val="00BE0C47"/>
    <w:rsid w:val="00BE0CBD"/>
    <w:rsid w:val="00BE0DCE"/>
    <w:rsid w:val="00BE110A"/>
    <w:rsid w:val="00BE124D"/>
    <w:rsid w:val="00BE1394"/>
    <w:rsid w:val="00BE15F9"/>
    <w:rsid w:val="00BE16FC"/>
    <w:rsid w:val="00BE1734"/>
    <w:rsid w:val="00BE1AE0"/>
    <w:rsid w:val="00BE1B6C"/>
    <w:rsid w:val="00BE1DDF"/>
    <w:rsid w:val="00BE1E7F"/>
    <w:rsid w:val="00BE2250"/>
    <w:rsid w:val="00BE255A"/>
    <w:rsid w:val="00BE26EB"/>
    <w:rsid w:val="00BE2735"/>
    <w:rsid w:val="00BE2889"/>
    <w:rsid w:val="00BE28EA"/>
    <w:rsid w:val="00BE299E"/>
    <w:rsid w:val="00BE2BD2"/>
    <w:rsid w:val="00BE2FFC"/>
    <w:rsid w:val="00BE3030"/>
    <w:rsid w:val="00BE3839"/>
    <w:rsid w:val="00BE3EE7"/>
    <w:rsid w:val="00BE4121"/>
    <w:rsid w:val="00BE433B"/>
    <w:rsid w:val="00BE4575"/>
    <w:rsid w:val="00BE4674"/>
    <w:rsid w:val="00BE4C20"/>
    <w:rsid w:val="00BE5564"/>
    <w:rsid w:val="00BE563D"/>
    <w:rsid w:val="00BE56D1"/>
    <w:rsid w:val="00BE5765"/>
    <w:rsid w:val="00BE5AE3"/>
    <w:rsid w:val="00BE5CEC"/>
    <w:rsid w:val="00BE5D5B"/>
    <w:rsid w:val="00BE5E77"/>
    <w:rsid w:val="00BE60C1"/>
    <w:rsid w:val="00BE614E"/>
    <w:rsid w:val="00BE6292"/>
    <w:rsid w:val="00BE6421"/>
    <w:rsid w:val="00BE6436"/>
    <w:rsid w:val="00BE651B"/>
    <w:rsid w:val="00BE6A9B"/>
    <w:rsid w:val="00BE6BD7"/>
    <w:rsid w:val="00BE6C22"/>
    <w:rsid w:val="00BE6E18"/>
    <w:rsid w:val="00BE6EA9"/>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22E"/>
    <w:rsid w:val="00BF184D"/>
    <w:rsid w:val="00BF1DA2"/>
    <w:rsid w:val="00BF21E2"/>
    <w:rsid w:val="00BF2258"/>
    <w:rsid w:val="00BF2313"/>
    <w:rsid w:val="00BF2384"/>
    <w:rsid w:val="00BF2438"/>
    <w:rsid w:val="00BF2683"/>
    <w:rsid w:val="00BF26AD"/>
    <w:rsid w:val="00BF282B"/>
    <w:rsid w:val="00BF2C3F"/>
    <w:rsid w:val="00BF3183"/>
    <w:rsid w:val="00BF36DE"/>
    <w:rsid w:val="00BF38C3"/>
    <w:rsid w:val="00BF3C12"/>
    <w:rsid w:val="00BF4128"/>
    <w:rsid w:val="00BF4170"/>
    <w:rsid w:val="00BF4362"/>
    <w:rsid w:val="00BF44B9"/>
    <w:rsid w:val="00BF4630"/>
    <w:rsid w:val="00BF4ABF"/>
    <w:rsid w:val="00BF4C71"/>
    <w:rsid w:val="00BF50C0"/>
    <w:rsid w:val="00BF5208"/>
    <w:rsid w:val="00BF533F"/>
    <w:rsid w:val="00BF55FB"/>
    <w:rsid w:val="00BF562D"/>
    <w:rsid w:val="00BF591E"/>
    <w:rsid w:val="00BF5C0F"/>
    <w:rsid w:val="00BF5E0F"/>
    <w:rsid w:val="00BF5ED0"/>
    <w:rsid w:val="00BF5EDA"/>
    <w:rsid w:val="00BF6013"/>
    <w:rsid w:val="00BF61A1"/>
    <w:rsid w:val="00BF620B"/>
    <w:rsid w:val="00BF62B3"/>
    <w:rsid w:val="00BF62DC"/>
    <w:rsid w:val="00BF6321"/>
    <w:rsid w:val="00BF635A"/>
    <w:rsid w:val="00BF6806"/>
    <w:rsid w:val="00BF6C97"/>
    <w:rsid w:val="00BF6FD3"/>
    <w:rsid w:val="00BF767D"/>
    <w:rsid w:val="00BF78C7"/>
    <w:rsid w:val="00BF79E6"/>
    <w:rsid w:val="00BF7C96"/>
    <w:rsid w:val="00BF7CA7"/>
    <w:rsid w:val="00BF7DA6"/>
    <w:rsid w:val="00BF7DCD"/>
    <w:rsid w:val="00BF7DF1"/>
    <w:rsid w:val="00BF7F9E"/>
    <w:rsid w:val="00BF7FEC"/>
    <w:rsid w:val="00C00177"/>
    <w:rsid w:val="00C001E8"/>
    <w:rsid w:val="00C00256"/>
    <w:rsid w:val="00C004BE"/>
    <w:rsid w:val="00C0051B"/>
    <w:rsid w:val="00C0054D"/>
    <w:rsid w:val="00C00581"/>
    <w:rsid w:val="00C00584"/>
    <w:rsid w:val="00C00697"/>
    <w:rsid w:val="00C006B7"/>
    <w:rsid w:val="00C00CBF"/>
    <w:rsid w:val="00C00D57"/>
    <w:rsid w:val="00C00DA1"/>
    <w:rsid w:val="00C01002"/>
    <w:rsid w:val="00C01084"/>
    <w:rsid w:val="00C0119A"/>
    <w:rsid w:val="00C01872"/>
    <w:rsid w:val="00C018AB"/>
    <w:rsid w:val="00C01A3C"/>
    <w:rsid w:val="00C020BE"/>
    <w:rsid w:val="00C022A3"/>
    <w:rsid w:val="00C02343"/>
    <w:rsid w:val="00C02766"/>
    <w:rsid w:val="00C0285B"/>
    <w:rsid w:val="00C02D96"/>
    <w:rsid w:val="00C032A4"/>
    <w:rsid w:val="00C03724"/>
    <w:rsid w:val="00C03AF5"/>
    <w:rsid w:val="00C03C43"/>
    <w:rsid w:val="00C03CC6"/>
    <w:rsid w:val="00C0413B"/>
    <w:rsid w:val="00C043CC"/>
    <w:rsid w:val="00C043FD"/>
    <w:rsid w:val="00C0492E"/>
    <w:rsid w:val="00C04EB7"/>
    <w:rsid w:val="00C04F0F"/>
    <w:rsid w:val="00C05025"/>
    <w:rsid w:val="00C055B1"/>
    <w:rsid w:val="00C0569E"/>
    <w:rsid w:val="00C05B11"/>
    <w:rsid w:val="00C05C21"/>
    <w:rsid w:val="00C06152"/>
    <w:rsid w:val="00C06155"/>
    <w:rsid w:val="00C061B6"/>
    <w:rsid w:val="00C062B7"/>
    <w:rsid w:val="00C06704"/>
    <w:rsid w:val="00C0679F"/>
    <w:rsid w:val="00C06D35"/>
    <w:rsid w:val="00C0726A"/>
    <w:rsid w:val="00C072AF"/>
    <w:rsid w:val="00C072C3"/>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C16"/>
    <w:rsid w:val="00C10E38"/>
    <w:rsid w:val="00C10E74"/>
    <w:rsid w:val="00C111BE"/>
    <w:rsid w:val="00C11209"/>
    <w:rsid w:val="00C1123F"/>
    <w:rsid w:val="00C115DE"/>
    <w:rsid w:val="00C11B99"/>
    <w:rsid w:val="00C11C2C"/>
    <w:rsid w:val="00C11CC3"/>
    <w:rsid w:val="00C11E87"/>
    <w:rsid w:val="00C11F67"/>
    <w:rsid w:val="00C12094"/>
    <w:rsid w:val="00C121A3"/>
    <w:rsid w:val="00C1224D"/>
    <w:rsid w:val="00C12789"/>
    <w:rsid w:val="00C1284C"/>
    <w:rsid w:val="00C1292D"/>
    <w:rsid w:val="00C12C13"/>
    <w:rsid w:val="00C12C2F"/>
    <w:rsid w:val="00C12D58"/>
    <w:rsid w:val="00C12E22"/>
    <w:rsid w:val="00C12F97"/>
    <w:rsid w:val="00C130DF"/>
    <w:rsid w:val="00C131B6"/>
    <w:rsid w:val="00C13207"/>
    <w:rsid w:val="00C132C6"/>
    <w:rsid w:val="00C13313"/>
    <w:rsid w:val="00C137A0"/>
    <w:rsid w:val="00C13BFE"/>
    <w:rsid w:val="00C13DC9"/>
    <w:rsid w:val="00C13E67"/>
    <w:rsid w:val="00C13F2A"/>
    <w:rsid w:val="00C13F49"/>
    <w:rsid w:val="00C14059"/>
    <w:rsid w:val="00C14191"/>
    <w:rsid w:val="00C14223"/>
    <w:rsid w:val="00C14291"/>
    <w:rsid w:val="00C14658"/>
    <w:rsid w:val="00C147BE"/>
    <w:rsid w:val="00C14873"/>
    <w:rsid w:val="00C148A9"/>
    <w:rsid w:val="00C14AED"/>
    <w:rsid w:val="00C14B8C"/>
    <w:rsid w:val="00C14C33"/>
    <w:rsid w:val="00C14F85"/>
    <w:rsid w:val="00C151AC"/>
    <w:rsid w:val="00C15266"/>
    <w:rsid w:val="00C152BE"/>
    <w:rsid w:val="00C152E5"/>
    <w:rsid w:val="00C1533C"/>
    <w:rsid w:val="00C15379"/>
    <w:rsid w:val="00C1544E"/>
    <w:rsid w:val="00C154AB"/>
    <w:rsid w:val="00C15961"/>
    <w:rsid w:val="00C15B99"/>
    <w:rsid w:val="00C15DE0"/>
    <w:rsid w:val="00C16030"/>
    <w:rsid w:val="00C164CA"/>
    <w:rsid w:val="00C16889"/>
    <w:rsid w:val="00C169B3"/>
    <w:rsid w:val="00C17986"/>
    <w:rsid w:val="00C17A7E"/>
    <w:rsid w:val="00C17B68"/>
    <w:rsid w:val="00C17B83"/>
    <w:rsid w:val="00C17BB3"/>
    <w:rsid w:val="00C17CF4"/>
    <w:rsid w:val="00C17E32"/>
    <w:rsid w:val="00C17F28"/>
    <w:rsid w:val="00C20271"/>
    <w:rsid w:val="00C202E9"/>
    <w:rsid w:val="00C20334"/>
    <w:rsid w:val="00C20477"/>
    <w:rsid w:val="00C205EC"/>
    <w:rsid w:val="00C2084E"/>
    <w:rsid w:val="00C20A23"/>
    <w:rsid w:val="00C20E45"/>
    <w:rsid w:val="00C20E47"/>
    <w:rsid w:val="00C211DA"/>
    <w:rsid w:val="00C213D2"/>
    <w:rsid w:val="00C219A9"/>
    <w:rsid w:val="00C21A50"/>
    <w:rsid w:val="00C21A79"/>
    <w:rsid w:val="00C21AD7"/>
    <w:rsid w:val="00C21AEE"/>
    <w:rsid w:val="00C21D3B"/>
    <w:rsid w:val="00C222DD"/>
    <w:rsid w:val="00C22414"/>
    <w:rsid w:val="00C226FF"/>
    <w:rsid w:val="00C22965"/>
    <w:rsid w:val="00C231FA"/>
    <w:rsid w:val="00C23309"/>
    <w:rsid w:val="00C2380A"/>
    <w:rsid w:val="00C238C3"/>
    <w:rsid w:val="00C2394E"/>
    <w:rsid w:val="00C2395A"/>
    <w:rsid w:val="00C23AE8"/>
    <w:rsid w:val="00C23D50"/>
    <w:rsid w:val="00C240A1"/>
    <w:rsid w:val="00C240A5"/>
    <w:rsid w:val="00C24290"/>
    <w:rsid w:val="00C243FC"/>
    <w:rsid w:val="00C247AA"/>
    <w:rsid w:val="00C24FC6"/>
    <w:rsid w:val="00C25184"/>
    <w:rsid w:val="00C252E8"/>
    <w:rsid w:val="00C2537C"/>
    <w:rsid w:val="00C25396"/>
    <w:rsid w:val="00C253A0"/>
    <w:rsid w:val="00C253D4"/>
    <w:rsid w:val="00C25487"/>
    <w:rsid w:val="00C25657"/>
    <w:rsid w:val="00C2598F"/>
    <w:rsid w:val="00C259F7"/>
    <w:rsid w:val="00C25E23"/>
    <w:rsid w:val="00C25E26"/>
    <w:rsid w:val="00C25FD8"/>
    <w:rsid w:val="00C26156"/>
    <w:rsid w:val="00C26459"/>
    <w:rsid w:val="00C26729"/>
    <w:rsid w:val="00C267CE"/>
    <w:rsid w:val="00C26A11"/>
    <w:rsid w:val="00C26B58"/>
    <w:rsid w:val="00C26D72"/>
    <w:rsid w:val="00C26E05"/>
    <w:rsid w:val="00C26E46"/>
    <w:rsid w:val="00C26E81"/>
    <w:rsid w:val="00C26FFA"/>
    <w:rsid w:val="00C27152"/>
    <w:rsid w:val="00C27446"/>
    <w:rsid w:val="00C274EA"/>
    <w:rsid w:val="00C279D7"/>
    <w:rsid w:val="00C27B93"/>
    <w:rsid w:val="00C27D6F"/>
    <w:rsid w:val="00C300B1"/>
    <w:rsid w:val="00C304C7"/>
    <w:rsid w:val="00C30711"/>
    <w:rsid w:val="00C309C4"/>
    <w:rsid w:val="00C30B00"/>
    <w:rsid w:val="00C30E65"/>
    <w:rsid w:val="00C30EE4"/>
    <w:rsid w:val="00C30F5E"/>
    <w:rsid w:val="00C3126D"/>
    <w:rsid w:val="00C31785"/>
    <w:rsid w:val="00C31E5F"/>
    <w:rsid w:val="00C31E8B"/>
    <w:rsid w:val="00C31F92"/>
    <w:rsid w:val="00C32385"/>
    <w:rsid w:val="00C326A4"/>
    <w:rsid w:val="00C327C6"/>
    <w:rsid w:val="00C32BC5"/>
    <w:rsid w:val="00C32D43"/>
    <w:rsid w:val="00C330DA"/>
    <w:rsid w:val="00C3336C"/>
    <w:rsid w:val="00C336ED"/>
    <w:rsid w:val="00C336F1"/>
    <w:rsid w:val="00C3374F"/>
    <w:rsid w:val="00C33AFB"/>
    <w:rsid w:val="00C33B4F"/>
    <w:rsid w:val="00C33D08"/>
    <w:rsid w:val="00C342BB"/>
    <w:rsid w:val="00C34326"/>
    <w:rsid w:val="00C34475"/>
    <w:rsid w:val="00C34794"/>
    <w:rsid w:val="00C347BC"/>
    <w:rsid w:val="00C34964"/>
    <w:rsid w:val="00C34AA4"/>
    <w:rsid w:val="00C34DCA"/>
    <w:rsid w:val="00C3532B"/>
    <w:rsid w:val="00C35379"/>
    <w:rsid w:val="00C354CC"/>
    <w:rsid w:val="00C3592A"/>
    <w:rsid w:val="00C35AF0"/>
    <w:rsid w:val="00C35B3E"/>
    <w:rsid w:val="00C35C1C"/>
    <w:rsid w:val="00C3606B"/>
    <w:rsid w:val="00C3610A"/>
    <w:rsid w:val="00C3625D"/>
    <w:rsid w:val="00C3642F"/>
    <w:rsid w:val="00C365A2"/>
    <w:rsid w:val="00C36789"/>
    <w:rsid w:val="00C36A40"/>
    <w:rsid w:val="00C36F2D"/>
    <w:rsid w:val="00C37401"/>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9C0"/>
    <w:rsid w:val="00C41A8B"/>
    <w:rsid w:val="00C41B1F"/>
    <w:rsid w:val="00C41D2A"/>
    <w:rsid w:val="00C41DBA"/>
    <w:rsid w:val="00C425BF"/>
    <w:rsid w:val="00C426BE"/>
    <w:rsid w:val="00C4282E"/>
    <w:rsid w:val="00C42881"/>
    <w:rsid w:val="00C428FA"/>
    <w:rsid w:val="00C42C5F"/>
    <w:rsid w:val="00C42F20"/>
    <w:rsid w:val="00C43059"/>
    <w:rsid w:val="00C4305F"/>
    <w:rsid w:val="00C43782"/>
    <w:rsid w:val="00C437C8"/>
    <w:rsid w:val="00C43B48"/>
    <w:rsid w:val="00C440CF"/>
    <w:rsid w:val="00C4430D"/>
    <w:rsid w:val="00C44537"/>
    <w:rsid w:val="00C44625"/>
    <w:rsid w:val="00C44725"/>
    <w:rsid w:val="00C4485C"/>
    <w:rsid w:val="00C44995"/>
    <w:rsid w:val="00C44B27"/>
    <w:rsid w:val="00C44B3C"/>
    <w:rsid w:val="00C44B43"/>
    <w:rsid w:val="00C44BF0"/>
    <w:rsid w:val="00C44CFE"/>
    <w:rsid w:val="00C44F38"/>
    <w:rsid w:val="00C45142"/>
    <w:rsid w:val="00C45186"/>
    <w:rsid w:val="00C45576"/>
    <w:rsid w:val="00C456DF"/>
    <w:rsid w:val="00C456F0"/>
    <w:rsid w:val="00C45B86"/>
    <w:rsid w:val="00C45D2B"/>
    <w:rsid w:val="00C45F37"/>
    <w:rsid w:val="00C46208"/>
    <w:rsid w:val="00C46266"/>
    <w:rsid w:val="00C46721"/>
    <w:rsid w:val="00C46C4B"/>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5F0"/>
    <w:rsid w:val="00C509A1"/>
    <w:rsid w:val="00C509AA"/>
    <w:rsid w:val="00C50A21"/>
    <w:rsid w:val="00C50CA6"/>
    <w:rsid w:val="00C50CAD"/>
    <w:rsid w:val="00C50D31"/>
    <w:rsid w:val="00C50D67"/>
    <w:rsid w:val="00C50E56"/>
    <w:rsid w:val="00C50E6A"/>
    <w:rsid w:val="00C50F2B"/>
    <w:rsid w:val="00C50F2D"/>
    <w:rsid w:val="00C511ED"/>
    <w:rsid w:val="00C516FE"/>
    <w:rsid w:val="00C5171C"/>
    <w:rsid w:val="00C51884"/>
    <w:rsid w:val="00C51946"/>
    <w:rsid w:val="00C519FF"/>
    <w:rsid w:val="00C5212E"/>
    <w:rsid w:val="00C525DD"/>
    <w:rsid w:val="00C525DF"/>
    <w:rsid w:val="00C52617"/>
    <w:rsid w:val="00C52859"/>
    <w:rsid w:val="00C5292D"/>
    <w:rsid w:val="00C52931"/>
    <w:rsid w:val="00C52AD5"/>
    <w:rsid w:val="00C52BA8"/>
    <w:rsid w:val="00C52F2D"/>
    <w:rsid w:val="00C53044"/>
    <w:rsid w:val="00C530A9"/>
    <w:rsid w:val="00C53194"/>
    <w:rsid w:val="00C535A6"/>
    <w:rsid w:val="00C53613"/>
    <w:rsid w:val="00C53789"/>
    <w:rsid w:val="00C5392A"/>
    <w:rsid w:val="00C53B83"/>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A41"/>
    <w:rsid w:val="00C57AF6"/>
    <w:rsid w:val="00C57B63"/>
    <w:rsid w:val="00C57BD8"/>
    <w:rsid w:val="00C57BEB"/>
    <w:rsid w:val="00C57BF8"/>
    <w:rsid w:val="00C60173"/>
    <w:rsid w:val="00C60197"/>
    <w:rsid w:val="00C603C3"/>
    <w:rsid w:val="00C60EFD"/>
    <w:rsid w:val="00C610AC"/>
    <w:rsid w:val="00C6113E"/>
    <w:rsid w:val="00C6143A"/>
    <w:rsid w:val="00C614E0"/>
    <w:rsid w:val="00C615DB"/>
    <w:rsid w:val="00C6169A"/>
    <w:rsid w:val="00C617B4"/>
    <w:rsid w:val="00C61889"/>
    <w:rsid w:val="00C61963"/>
    <w:rsid w:val="00C61B2D"/>
    <w:rsid w:val="00C61C6E"/>
    <w:rsid w:val="00C621A8"/>
    <w:rsid w:val="00C622AF"/>
    <w:rsid w:val="00C62384"/>
    <w:rsid w:val="00C624AD"/>
    <w:rsid w:val="00C62641"/>
    <w:rsid w:val="00C6269B"/>
    <w:rsid w:val="00C627BA"/>
    <w:rsid w:val="00C62AC5"/>
    <w:rsid w:val="00C62C6C"/>
    <w:rsid w:val="00C62D1E"/>
    <w:rsid w:val="00C62EC0"/>
    <w:rsid w:val="00C62ED5"/>
    <w:rsid w:val="00C633D5"/>
    <w:rsid w:val="00C6342B"/>
    <w:rsid w:val="00C635AC"/>
    <w:rsid w:val="00C63921"/>
    <w:rsid w:val="00C63981"/>
    <w:rsid w:val="00C63AF1"/>
    <w:rsid w:val="00C63B19"/>
    <w:rsid w:val="00C63C25"/>
    <w:rsid w:val="00C63F6C"/>
    <w:rsid w:val="00C64074"/>
    <w:rsid w:val="00C641B8"/>
    <w:rsid w:val="00C64329"/>
    <w:rsid w:val="00C64439"/>
    <w:rsid w:val="00C64462"/>
    <w:rsid w:val="00C6447B"/>
    <w:rsid w:val="00C647B2"/>
    <w:rsid w:val="00C649A8"/>
    <w:rsid w:val="00C649C9"/>
    <w:rsid w:val="00C64AD3"/>
    <w:rsid w:val="00C64BBA"/>
    <w:rsid w:val="00C64ED9"/>
    <w:rsid w:val="00C650BB"/>
    <w:rsid w:val="00C65824"/>
    <w:rsid w:val="00C6584F"/>
    <w:rsid w:val="00C65C88"/>
    <w:rsid w:val="00C65EC0"/>
    <w:rsid w:val="00C65FC0"/>
    <w:rsid w:val="00C6601D"/>
    <w:rsid w:val="00C660AF"/>
    <w:rsid w:val="00C660E3"/>
    <w:rsid w:val="00C66278"/>
    <w:rsid w:val="00C6629B"/>
    <w:rsid w:val="00C6632B"/>
    <w:rsid w:val="00C6643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70693"/>
    <w:rsid w:val="00C70959"/>
    <w:rsid w:val="00C70B25"/>
    <w:rsid w:val="00C71098"/>
    <w:rsid w:val="00C711F2"/>
    <w:rsid w:val="00C7127D"/>
    <w:rsid w:val="00C716EC"/>
    <w:rsid w:val="00C71E75"/>
    <w:rsid w:val="00C71EBE"/>
    <w:rsid w:val="00C72808"/>
    <w:rsid w:val="00C729BF"/>
    <w:rsid w:val="00C72A3E"/>
    <w:rsid w:val="00C72A6F"/>
    <w:rsid w:val="00C72C86"/>
    <w:rsid w:val="00C72CEE"/>
    <w:rsid w:val="00C7326B"/>
    <w:rsid w:val="00C733A6"/>
    <w:rsid w:val="00C73415"/>
    <w:rsid w:val="00C738DE"/>
    <w:rsid w:val="00C73E81"/>
    <w:rsid w:val="00C73EEE"/>
    <w:rsid w:val="00C7417F"/>
    <w:rsid w:val="00C74320"/>
    <w:rsid w:val="00C745B4"/>
    <w:rsid w:val="00C747CF"/>
    <w:rsid w:val="00C74A42"/>
    <w:rsid w:val="00C74A63"/>
    <w:rsid w:val="00C74AC0"/>
    <w:rsid w:val="00C74D9A"/>
    <w:rsid w:val="00C74F9B"/>
    <w:rsid w:val="00C74FB6"/>
    <w:rsid w:val="00C757E6"/>
    <w:rsid w:val="00C75CAA"/>
    <w:rsid w:val="00C75CF7"/>
    <w:rsid w:val="00C75D67"/>
    <w:rsid w:val="00C75EC6"/>
    <w:rsid w:val="00C7619F"/>
    <w:rsid w:val="00C764E6"/>
    <w:rsid w:val="00C76880"/>
    <w:rsid w:val="00C76998"/>
    <w:rsid w:val="00C76A35"/>
    <w:rsid w:val="00C76AAA"/>
    <w:rsid w:val="00C76AF5"/>
    <w:rsid w:val="00C76B49"/>
    <w:rsid w:val="00C76B4B"/>
    <w:rsid w:val="00C76BAC"/>
    <w:rsid w:val="00C76D68"/>
    <w:rsid w:val="00C76FB7"/>
    <w:rsid w:val="00C76FDE"/>
    <w:rsid w:val="00C771AF"/>
    <w:rsid w:val="00C77245"/>
    <w:rsid w:val="00C773D5"/>
    <w:rsid w:val="00C7773E"/>
    <w:rsid w:val="00C778BF"/>
    <w:rsid w:val="00C77988"/>
    <w:rsid w:val="00C77BF9"/>
    <w:rsid w:val="00C77ED2"/>
    <w:rsid w:val="00C77FBC"/>
    <w:rsid w:val="00C8049C"/>
    <w:rsid w:val="00C804BC"/>
    <w:rsid w:val="00C8070B"/>
    <w:rsid w:val="00C808B7"/>
    <w:rsid w:val="00C808D3"/>
    <w:rsid w:val="00C808EC"/>
    <w:rsid w:val="00C80912"/>
    <w:rsid w:val="00C80AAE"/>
    <w:rsid w:val="00C80B45"/>
    <w:rsid w:val="00C80BC9"/>
    <w:rsid w:val="00C80C7D"/>
    <w:rsid w:val="00C810CD"/>
    <w:rsid w:val="00C812FE"/>
    <w:rsid w:val="00C81559"/>
    <w:rsid w:val="00C81678"/>
    <w:rsid w:val="00C81CF0"/>
    <w:rsid w:val="00C81F86"/>
    <w:rsid w:val="00C82275"/>
    <w:rsid w:val="00C824DA"/>
    <w:rsid w:val="00C82861"/>
    <w:rsid w:val="00C82914"/>
    <w:rsid w:val="00C82B72"/>
    <w:rsid w:val="00C82D37"/>
    <w:rsid w:val="00C82D58"/>
    <w:rsid w:val="00C830E2"/>
    <w:rsid w:val="00C831FA"/>
    <w:rsid w:val="00C832A5"/>
    <w:rsid w:val="00C83722"/>
    <w:rsid w:val="00C8394E"/>
    <w:rsid w:val="00C8412B"/>
    <w:rsid w:val="00C841C7"/>
    <w:rsid w:val="00C8421C"/>
    <w:rsid w:val="00C8439B"/>
    <w:rsid w:val="00C84425"/>
    <w:rsid w:val="00C84522"/>
    <w:rsid w:val="00C849BD"/>
    <w:rsid w:val="00C84BDB"/>
    <w:rsid w:val="00C84C7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256"/>
    <w:rsid w:val="00C86B7A"/>
    <w:rsid w:val="00C86D1F"/>
    <w:rsid w:val="00C86D35"/>
    <w:rsid w:val="00C86E13"/>
    <w:rsid w:val="00C86E1E"/>
    <w:rsid w:val="00C86E73"/>
    <w:rsid w:val="00C86FE2"/>
    <w:rsid w:val="00C87210"/>
    <w:rsid w:val="00C872B1"/>
    <w:rsid w:val="00C87334"/>
    <w:rsid w:val="00C87382"/>
    <w:rsid w:val="00C875F1"/>
    <w:rsid w:val="00C876A5"/>
    <w:rsid w:val="00C87A6A"/>
    <w:rsid w:val="00C87C72"/>
    <w:rsid w:val="00C87CE9"/>
    <w:rsid w:val="00C87FA3"/>
    <w:rsid w:val="00C903F1"/>
    <w:rsid w:val="00C90424"/>
    <w:rsid w:val="00C90B43"/>
    <w:rsid w:val="00C90D52"/>
    <w:rsid w:val="00C90FFC"/>
    <w:rsid w:val="00C9112B"/>
    <w:rsid w:val="00C913E4"/>
    <w:rsid w:val="00C91729"/>
    <w:rsid w:val="00C91746"/>
    <w:rsid w:val="00C91767"/>
    <w:rsid w:val="00C91AA3"/>
    <w:rsid w:val="00C91C95"/>
    <w:rsid w:val="00C91CC1"/>
    <w:rsid w:val="00C91F86"/>
    <w:rsid w:val="00C924BE"/>
    <w:rsid w:val="00C9260F"/>
    <w:rsid w:val="00C9264F"/>
    <w:rsid w:val="00C926F9"/>
    <w:rsid w:val="00C92881"/>
    <w:rsid w:val="00C92AB5"/>
    <w:rsid w:val="00C92B92"/>
    <w:rsid w:val="00C93192"/>
    <w:rsid w:val="00C931F4"/>
    <w:rsid w:val="00C93465"/>
    <w:rsid w:val="00C9361F"/>
    <w:rsid w:val="00C939C0"/>
    <w:rsid w:val="00C93D55"/>
    <w:rsid w:val="00C93E09"/>
    <w:rsid w:val="00C93EA7"/>
    <w:rsid w:val="00C94047"/>
    <w:rsid w:val="00C94283"/>
    <w:rsid w:val="00C9495B"/>
    <w:rsid w:val="00C94993"/>
    <w:rsid w:val="00C94A71"/>
    <w:rsid w:val="00C94AF2"/>
    <w:rsid w:val="00C94C77"/>
    <w:rsid w:val="00C94D91"/>
    <w:rsid w:val="00C95052"/>
    <w:rsid w:val="00C9558B"/>
    <w:rsid w:val="00C95D41"/>
    <w:rsid w:val="00C95DEE"/>
    <w:rsid w:val="00C9635D"/>
    <w:rsid w:val="00C963D2"/>
    <w:rsid w:val="00C96465"/>
    <w:rsid w:val="00C96814"/>
    <w:rsid w:val="00C9697D"/>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B5"/>
    <w:rsid w:val="00CA06D4"/>
    <w:rsid w:val="00CA080A"/>
    <w:rsid w:val="00CA0C37"/>
    <w:rsid w:val="00CA1145"/>
    <w:rsid w:val="00CA1220"/>
    <w:rsid w:val="00CA1258"/>
    <w:rsid w:val="00CA12D2"/>
    <w:rsid w:val="00CA13B3"/>
    <w:rsid w:val="00CA1557"/>
    <w:rsid w:val="00CA169E"/>
    <w:rsid w:val="00CA18D0"/>
    <w:rsid w:val="00CA1A3B"/>
    <w:rsid w:val="00CA1AD5"/>
    <w:rsid w:val="00CA1C7B"/>
    <w:rsid w:val="00CA1F11"/>
    <w:rsid w:val="00CA200C"/>
    <w:rsid w:val="00CA201D"/>
    <w:rsid w:val="00CA2211"/>
    <w:rsid w:val="00CA25B9"/>
    <w:rsid w:val="00CA25C3"/>
    <w:rsid w:val="00CA2B98"/>
    <w:rsid w:val="00CA2DC8"/>
    <w:rsid w:val="00CA2E48"/>
    <w:rsid w:val="00CA2E8F"/>
    <w:rsid w:val="00CA3509"/>
    <w:rsid w:val="00CA38E8"/>
    <w:rsid w:val="00CA3904"/>
    <w:rsid w:val="00CA3929"/>
    <w:rsid w:val="00CA3975"/>
    <w:rsid w:val="00CA3B40"/>
    <w:rsid w:val="00CA3E43"/>
    <w:rsid w:val="00CA3E9B"/>
    <w:rsid w:val="00CA4174"/>
    <w:rsid w:val="00CA426D"/>
    <w:rsid w:val="00CA4A4A"/>
    <w:rsid w:val="00CA4C5B"/>
    <w:rsid w:val="00CA4D5D"/>
    <w:rsid w:val="00CA4F34"/>
    <w:rsid w:val="00CA50CA"/>
    <w:rsid w:val="00CA550F"/>
    <w:rsid w:val="00CA5A07"/>
    <w:rsid w:val="00CA5AE9"/>
    <w:rsid w:val="00CA5BB4"/>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ED"/>
    <w:rsid w:val="00CB1D10"/>
    <w:rsid w:val="00CB1F85"/>
    <w:rsid w:val="00CB1F95"/>
    <w:rsid w:val="00CB1FD0"/>
    <w:rsid w:val="00CB249E"/>
    <w:rsid w:val="00CB24B0"/>
    <w:rsid w:val="00CB281B"/>
    <w:rsid w:val="00CB2920"/>
    <w:rsid w:val="00CB29E0"/>
    <w:rsid w:val="00CB2C9C"/>
    <w:rsid w:val="00CB2DAE"/>
    <w:rsid w:val="00CB2E98"/>
    <w:rsid w:val="00CB35D9"/>
    <w:rsid w:val="00CB3655"/>
    <w:rsid w:val="00CB3699"/>
    <w:rsid w:val="00CB39DA"/>
    <w:rsid w:val="00CB3F04"/>
    <w:rsid w:val="00CB3F08"/>
    <w:rsid w:val="00CB3F37"/>
    <w:rsid w:val="00CB4196"/>
    <w:rsid w:val="00CB431F"/>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65E"/>
    <w:rsid w:val="00CB77EF"/>
    <w:rsid w:val="00CB7DDA"/>
    <w:rsid w:val="00CB7F33"/>
    <w:rsid w:val="00CC003D"/>
    <w:rsid w:val="00CC0141"/>
    <w:rsid w:val="00CC03A7"/>
    <w:rsid w:val="00CC07F5"/>
    <w:rsid w:val="00CC086C"/>
    <w:rsid w:val="00CC134C"/>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7F0"/>
    <w:rsid w:val="00CC38B5"/>
    <w:rsid w:val="00CC3AA0"/>
    <w:rsid w:val="00CC3E0A"/>
    <w:rsid w:val="00CC3ED9"/>
    <w:rsid w:val="00CC4093"/>
    <w:rsid w:val="00CC44F8"/>
    <w:rsid w:val="00CC4581"/>
    <w:rsid w:val="00CC47D5"/>
    <w:rsid w:val="00CC4A58"/>
    <w:rsid w:val="00CC559D"/>
    <w:rsid w:val="00CC572B"/>
    <w:rsid w:val="00CC5865"/>
    <w:rsid w:val="00CC59C5"/>
    <w:rsid w:val="00CC5A1F"/>
    <w:rsid w:val="00CC5A62"/>
    <w:rsid w:val="00CC5BF9"/>
    <w:rsid w:val="00CC60CF"/>
    <w:rsid w:val="00CC60FF"/>
    <w:rsid w:val="00CC6160"/>
    <w:rsid w:val="00CC6652"/>
    <w:rsid w:val="00CC6A2C"/>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EE6"/>
    <w:rsid w:val="00CC7F50"/>
    <w:rsid w:val="00CD00BE"/>
    <w:rsid w:val="00CD02FE"/>
    <w:rsid w:val="00CD06C3"/>
    <w:rsid w:val="00CD07BA"/>
    <w:rsid w:val="00CD07C4"/>
    <w:rsid w:val="00CD0846"/>
    <w:rsid w:val="00CD0CCC"/>
    <w:rsid w:val="00CD15E7"/>
    <w:rsid w:val="00CD17A7"/>
    <w:rsid w:val="00CD18C0"/>
    <w:rsid w:val="00CD18F1"/>
    <w:rsid w:val="00CD1C35"/>
    <w:rsid w:val="00CD1C3F"/>
    <w:rsid w:val="00CD1C8A"/>
    <w:rsid w:val="00CD1D5C"/>
    <w:rsid w:val="00CD1FB5"/>
    <w:rsid w:val="00CD20BC"/>
    <w:rsid w:val="00CD210D"/>
    <w:rsid w:val="00CD26AC"/>
    <w:rsid w:val="00CD274A"/>
    <w:rsid w:val="00CD2985"/>
    <w:rsid w:val="00CD2A29"/>
    <w:rsid w:val="00CD2BAF"/>
    <w:rsid w:val="00CD2CCD"/>
    <w:rsid w:val="00CD3176"/>
    <w:rsid w:val="00CD3395"/>
    <w:rsid w:val="00CD3616"/>
    <w:rsid w:val="00CD36B0"/>
    <w:rsid w:val="00CD372F"/>
    <w:rsid w:val="00CD38B2"/>
    <w:rsid w:val="00CD3979"/>
    <w:rsid w:val="00CD3A02"/>
    <w:rsid w:val="00CD3A0C"/>
    <w:rsid w:val="00CD3AAE"/>
    <w:rsid w:val="00CD3C19"/>
    <w:rsid w:val="00CD3E87"/>
    <w:rsid w:val="00CD4244"/>
    <w:rsid w:val="00CD43AF"/>
    <w:rsid w:val="00CD448B"/>
    <w:rsid w:val="00CD44DF"/>
    <w:rsid w:val="00CD4624"/>
    <w:rsid w:val="00CD4719"/>
    <w:rsid w:val="00CD492B"/>
    <w:rsid w:val="00CD493C"/>
    <w:rsid w:val="00CD4B5B"/>
    <w:rsid w:val="00CD4E63"/>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F0B"/>
    <w:rsid w:val="00CD71D5"/>
    <w:rsid w:val="00CD7FA8"/>
    <w:rsid w:val="00CE06AA"/>
    <w:rsid w:val="00CE0789"/>
    <w:rsid w:val="00CE09FC"/>
    <w:rsid w:val="00CE1372"/>
    <w:rsid w:val="00CE1494"/>
    <w:rsid w:val="00CE16E5"/>
    <w:rsid w:val="00CE19A2"/>
    <w:rsid w:val="00CE1A6F"/>
    <w:rsid w:val="00CE2043"/>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742"/>
    <w:rsid w:val="00CE377C"/>
    <w:rsid w:val="00CE3BC2"/>
    <w:rsid w:val="00CE3EB5"/>
    <w:rsid w:val="00CE41D9"/>
    <w:rsid w:val="00CE43A8"/>
    <w:rsid w:val="00CE4527"/>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C11"/>
    <w:rsid w:val="00CE6045"/>
    <w:rsid w:val="00CE62E6"/>
    <w:rsid w:val="00CE660C"/>
    <w:rsid w:val="00CE6615"/>
    <w:rsid w:val="00CE6683"/>
    <w:rsid w:val="00CE66F9"/>
    <w:rsid w:val="00CE6726"/>
    <w:rsid w:val="00CE67CE"/>
    <w:rsid w:val="00CE6A70"/>
    <w:rsid w:val="00CE6CAD"/>
    <w:rsid w:val="00CE6DC3"/>
    <w:rsid w:val="00CE6E62"/>
    <w:rsid w:val="00CE7172"/>
    <w:rsid w:val="00CE71FA"/>
    <w:rsid w:val="00CE7729"/>
    <w:rsid w:val="00CE7A76"/>
    <w:rsid w:val="00CE7AA1"/>
    <w:rsid w:val="00CE7C61"/>
    <w:rsid w:val="00CE7DD7"/>
    <w:rsid w:val="00CE7EBA"/>
    <w:rsid w:val="00CF0229"/>
    <w:rsid w:val="00CF042D"/>
    <w:rsid w:val="00CF0462"/>
    <w:rsid w:val="00CF0497"/>
    <w:rsid w:val="00CF06C4"/>
    <w:rsid w:val="00CF0DFE"/>
    <w:rsid w:val="00CF0E00"/>
    <w:rsid w:val="00CF0F31"/>
    <w:rsid w:val="00CF141E"/>
    <w:rsid w:val="00CF151A"/>
    <w:rsid w:val="00CF1BD9"/>
    <w:rsid w:val="00CF210E"/>
    <w:rsid w:val="00CF2165"/>
    <w:rsid w:val="00CF2351"/>
    <w:rsid w:val="00CF23C5"/>
    <w:rsid w:val="00CF24C8"/>
    <w:rsid w:val="00CF2996"/>
    <w:rsid w:val="00CF2A21"/>
    <w:rsid w:val="00CF2A44"/>
    <w:rsid w:val="00CF31B6"/>
    <w:rsid w:val="00CF3A6E"/>
    <w:rsid w:val="00CF3F98"/>
    <w:rsid w:val="00CF4186"/>
    <w:rsid w:val="00CF41F1"/>
    <w:rsid w:val="00CF438B"/>
    <w:rsid w:val="00CF43C1"/>
    <w:rsid w:val="00CF49A7"/>
    <w:rsid w:val="00CF49C8"/>
    <w:rsid w:val="00CF4B80"/>
    <w:rsid w:val="00CF4D9E"/>
    <w:rsid w:val="00CF50CC"/>
    <w:rsid w:val="00CF512F"/>
    <w:rsid w:val="00CF52E5"/>
    <w:rsid w:val="00CF5306"/>
    <w:rsid w:val="00CF5407"/>
    <w:rsid w:val="00CF5715"/>
    <w:rsid w:val="00CF5F99"/>
    <w:rsid w:val="00CF64F5"/>
    <w:rsid w:val="00CF6602"/>
    <w:rsid w:val="00CF66F5"/>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105F"/>
    <w:rsid w:val="00D0114D"/>
    <w:rsid w:val="00D013FF"/>
    <w:rsid w:val="00D018ED"/>
    <w:rsid w:val="00D019BE"/>
    <w:rsid w:val="00D01F59"/>
    <w:rsid w:val="00D022D4"/>
    <w:rsid w:val="00D025C7"/>
    <w:rsid w:val="00D02806"/>
    <w:rsid w:val="00D029CD"/>
    <w:rsid w:val="00D02A29"/>
    <w:rsid w:val="00D02BF3"/>
    <w:rsid w:val="00D02E2C"/>
    <w:rsid w:val="00D030DE"/>
    <w:rsid w:val="00D031B4"/>
    <w:rsid w:val="00D03392"/>
    <w:rsid w:val="00D0339D"/>
    <w:rsid w:val="00D033C7"/>
    <w:rsid w:val="00D0344A"/>
    <w:rsid w:val="00D03460"/>
    <w:rsid w:val="00D03616"/>
    <w:rsid w:val="00D03DEE"/>
    <w:rsid w:val="00D03FD5"/>
    <w:rsid w:val="00D03FE9"/>
    <w:rsid w:val="00D03FED"/>
    <w:rsid w:val="00D04217"/>
    <w:rsid w:val="00D04479"/>
    <w:rsid w:val="00D04557"/>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5D9"/>
    <w:rsid w:val="00D07743"/>
    <w:rsid w:val="00D077CD"/>
    <w:rsid w:val="00D077F0"/>
    <w:rsid w:val="00D078C6"/>
    <w:rsid w:val="00D079E5"/>
    <w:rsid w:val="00D07AE2"/>
    <w:rsid w:val="00D07BE2"/>
    <w:rsid w:val="00D07BFB"/>
    <w:rsid w:val="00D07F45"/>
    <w:rsid w:val="00D10359"/>
    <w:rsid w:val="00D103D2"/>
    <w:rsid w:val="00D1057A"/>
    <w:rsid w:val="00D105A0"/>
    <w:rsid w:val="00D1091C"/>
    <w:rsid w:val="00D109E7"/>
    <w:rsid w:val="00D10A24"/>
    <w:rsid w:val="00D10ADD"/>
    <w:rsid w:val="00D10DF5"/>
    <w:rsid w:val="00D1105D"/>
    <w:rsid w:val="00D111E6"/>
    <w:rsid w:val="00D1164D"/>
    <w:rsid w:val="00D11AAC"/>
    <w:rsid w:val="00D11AEC"/>
    <w:rsid w:val="00D11B79"/>
    <w:rsid w:val="00D12340"/>
    <w:rsid w:val="00D12FC8"/>
    <w:rsid w:val="00D13246"/>
    <w:rsid w:val="00D13416"/>
    <w:rsid w:val="00D134D4"/>
    <w:rsid w:val="00D13555"/>
    <w:rsid w:val="00D13563"/>
    <w:rsid w:val="00D135E3"/>
    <w:rsid w:val="00D13C5A"/>
    <w:rsid w:val="00D13FF0"/>
    <w:rsid w:val="00D14065"/>
    <w:rsid w:val="00D14D62"/>
    <w:rsid w:val="00D14FB4"/>
    <w:rsid w:val="00D14FD1"/>
    <w:rsid w:val="00D14FF3"/>
    <w:rsid w:val="00D15303"/>
    <w:rsid w:val="00D15581"/>
    <w:rsid w:val="00D155A4"/>
    <w:rsid w:val="00D1566F"/>
    <w:rsid w:val="00D15B4F"/>
    <w:rsid w:val="00D15C78"/>
    <w:rsid w:val="00D15C86"/>
    <w:rsid w:val="00D15E1D"/>
    <w:rsid w:val="00D15F80"/>
    <w:rsid w:val="00D1607A"/>
    <w:rsid w:val="00D1635A"/>
    <w:rsid w:val="00D163B1"/>
    <w:rsid w:val="00D1664A"/>
    <w:rsid w:val="00D1674A"/>
    <w:rsid w:val="00D167AD"/>
    <w:rsid w:val="00D16932"/>
    <w:rsid w:val="00D16C08"/>
    <w:rsid w:val="00D16FB3"/>
    <w:rsid w:val="00D17249"/>
    <w:rsid w:val="00D17465"/>
    <w:rsid w:val="00D175B5"/>
    <w:rsid w:val="00D1763C"/>
    <w:rsid w:val="00D17659"/>
    <w:rsid w:val="00D176C6"/>
    <w:rsid w:val="00D176F5"/>
    <w:rsid w:val="00D177C3"/>
    <w:rsid w:val="00D17830"/>
    <w:rsid w:val="00D1783E"/>
    <w:rsid w:val="00D17DFF"/>
    <w:rsid w:val="00D205D6"/>
    <w:rsid w:val="00D2078D"/>
    <w:rsid w:val="00D20857"/>
    <w:rsid w:val="00D20B54"/>
    <w:rsid w:val="00D20B94"/>
    <w:rsid w:val="00D20C75"/>
    <w:rsid w:val="00D20F15"/>
    <w:rsid w:val="00D20F1E"/>
    <w:rsid w:val="00D2129B"/>
    <w:rsid w:val="00D2139A"/>
    <w:rsid w:val="00D21544"/>
    <w:rsid w:val="00D215AB"/>
    <w:rsid w:val="00D215E8"/>
    <w:rsid w:val="00D218BE"/>
    <w:rsid w:val="00D2192F"/>
    <w:rsid w:val="00D21966"/>
    <w:rsid w:val="00D21C6F"/>
    <w:rsid w:val="00D22127"/>
    <w:rsid w:val="00D22316"/>
    <w:rsid w:val="00D22733"/>
    <w:rsid w:val="00D22819"/>
    <w:rsid w:val="00D22CE4"/>
    <w:rsid w:val="00D22D6B"/>
    <w:rsid w:val="00D230B1"/>
    <w:rsid w:val="00D2314B"/>
    <w:rsid w:val="00D23370"/>
    <w:rsid w:val="00D2369E"/>
    <w:rsid w:val="00D23AB3"/>
    <w:rsid w:val="00D23D4E"/>
    <w:rsid w:val="00D23F95"/>
    <w:rsid w:val="00D24189"/>
    <w:rsid w:val="00D241E1"/>
    <w:rsid w:val="00D24303"/>
    <w:rsid w:val="00D244C9"/>
    <w:rsid w:val="00D24616"/>
    <w:rsid w:val="00D246BE"/>
    <w:rsid w:val="00D2482D"/>
    <w:rsid w:val="00D24838"/>
    <w:rsid w:val="00D24989"/>
    <w:rsid w:val="00D24A90"/>
    <w:rsid w:val="00D24C47"/>
    <w:rsid w:val="00D24CDE"/>
    <w:rsid w:val="00D24CFD"/>
    <w:rsid w:val="00D24D61"/>
    <w:rsid w:val="00D24F6C"/>
    <w:rsid w:val="00D25131"/>
    <w:rsid w:val="00D2537D"/>
    <w:rsid w:val="00D2544A"/>
    <w:rsid w:val="00D25559"/>
    <w:rsid w:val="00D258ED"/>
    <w:rsid w:val="00D26771"/>
    <w:rsid w:val="00D26A39"/>
    <w:rsid w:val="00D26CB2"/>
    <w:rsid w:val="00D26DC6"/>
    <w:rsid w:val="00D26E9F"/>
    <w:rsid w:val="00D26EA3"/>
    <w:rsid w:val="00D26FD6"/>
    <w:rsid w:val="00D272C4"/>
    <w:rsid w:val="00D27439"/>
    <w:rsid w:val="00D27686"/>
    <w:rsid w:val="00D2779E"/>
    <w:rsid w:val="00D2782E"/>
    <w:rsid w:val="00D278B4"/>
    <w:rsid w:val="00D27AB2"/>
    <w:rsid w:val="00D27BCB"/>
    <w:rsid w:val="00D27BCF"/>
    <w:rsid w:val="00D27D62"/>
    <w:rsid w:val="00D27F32"/>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9B4"/>
    <w:rsid w:val="00D32CA4"/>
    <w:rsid w:val="00D330A0"/>
    <w:rsid w:val="00D331D4"/>
    <w:rsid w:val="00D332A3"/>
    <w:rsid w:val="00D3343B"/>
    <w:rsid w:val="00D33511"/>
    <w:rsid w:val="00D3359D"/>
    <w:rsid w:val="00D336E5"/>
    <w:rsid w:val="00D33706"/>
    <w:rsid w:val="00D337DD"/>
    <w:rsid w:val="00D3391F"/>
    <w:rsid w:val="00D339FA"/>
    <w:rsid w:val="00D33ABA"/>
    <w:rsid w:val="00D33D54"/>
    <w:rsid w:val="00D33E97"/>
    <w:rsid w:val="00D33EF1"/>
    <w:rsid w:val="00D3425E"/>
    <w:rsid w:val="00D34538"/>
    <w:rsid w:val="00D34567"/>
    <w:rsid w:val="00D345AD"/>
    <w:rsid w:val="00D34604"/>
    <w:rsid w:val="00D349FA"/>
    <w:rsid w:val="00D34DDB"/>
    <w:rsid w:val="00D35006"/>
    <w:rsid w:val="00D3528D"/>
    <w:rsid w:val="00D3571A"/>
    <w:rsid w:val="00D35D13"/>
    <w:rsid w:val="00D35DE2"/>
    <w:rsid w:val="00D35ECF"/>
    <w:rsid w:val="00D35F22"/>
    <w:rsid w:val="00D36040"/>
    <w:rsid w:val="00D3612D"/>
    <w:rsid w:val="00D36166"/>
    <w:rsid w:val="00D36990"/>
    <w:rsid w:val="00D36C96"/>
    <w:rsid w:val="00D36D20"/>
    <w:rsid w:val="00D36F6D"/>
    <w:rsid w:val="00D37093"/>
    <w:rsid w:val="00D373C2"/>
    <w:rsid w:val="00D37827"/>
    <w:rsid w:val="00D378C9"/>
    <w:rsid w:val="00D37BBF"/>
    <w:rsid w:val="00D37FE0"/>
    <w:rsid w:val="00D4009B"/>
    <w:rsid w:val="00D4015A"/>
    <w:rsid w:val="00D4017F"/>
    <w:rsid w:val="00D403DB"/>
    <w:rsid w:val="00D403E9"/>
    <w:rsid w:val="00D40924"/>
    <w:rsid w:val="00D4097C"/>
    <w:rsid w:val="00D40C4D"/>
    <w:rsid w:val="00D40E45"/>
    <w:rsid w:val="00D4123E"/>
    <w:rsid w:val="00D412C0"/>
    <w:rsid w:val="00D4154E"/>
    <w:rsid w:val="00D41AE6"/>
    <w:rsid w:val="00D41B2D"/>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94"/>
    <w:rsid w:val="00D46800"/>
    <w:rsid w:val="00D46CBE"/>
    <w:rsid w:val="00D46D5D"/>
    <w:rsid w:val="00D4708F"/>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97"/>
    <w:rsid w:val="00D510B2"/>
    <w:rsid w:val="00D513CE"/>
    <w:rsid w:val="00D513D7"/>
    <w:rsid w:val="00D5144C"/>
    <w:rsid w:val="00D516C7"/>
    <w:rsid w:val="00D51758"/>
    <w:rsid w:val="00D518BD"/>
    <w:rsid w:val="00D5199A"/>
    <w:rsid w:val="00D51B46"/>
    <w:rsid w:val="00D51C09"/>
    <w:rsid w:val="00D51F2A"/>
    <w:rsid w:val="00D5271E"/>
    <w:rsid w:val="00D52929"/>
    <w:rsid w:val="00D529A5"/>
    <w:rsid w:val="00D52A72"/>
    <w:rsid w:val="00D52B53"/>
    <w:rsid w:val="00D52BAF"/>
    <w:rsid w:val="00D52EBC"/>
    <w:rsid w:val="00D53064"/>
    <w:rsid w:val="00D53340"/>
    <w:rsid w:val="00D53661"/>
    <w:rsid w:val="00D536D9"/>
    <w:rsid w:val="00D538B7"/>
    <w:rsid w:val="00D53961"/>
    <w:rsid w:val="00D53D84"/>
    <w:rsid w:val="00D53E63"/>
    <w:rsid w:val="00D53EA7"/>
    <w:rsid w:val="00D5418C"/>
    <w:rsid w:val="00D54835"/>
    <w:rsid w:val="00D54903"/>
    <w:rsid w:val="00D54A4F"/>
    <w:rsid w:val="00D54A60"/>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5"/>
    <w:rsid w:val="00D5706B"/>
    <w:rsid w:val="00D570BD"/>
    <w:rsid w:val="00D571CE"/>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4A"/>
    <w:rsid w:val="00D61703"/>
    <w:rsid w:val="00D6189E"/>
    <w:rsid w:val="00D61F3A"/>
    <w:rsid w:val="00D62668"/>
    <w:rsid w:val="00D626D3"/>
    <w:rsid w:val="00D6288A"/>
    <w:rsid w:val="00D628C5"/>
    <w:rsid w:val="00D62983"/>
    <w:rsid w:val="00D62A12"/>
    <w:rsid w:val="00D62E2D"/>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9FB"/>
    <w:rsid w:val="00D65CC9"/>
    <w:rsid w:val="00D65CE0"/>
    <w:rsid w:val="00D65CE3"/>
    <w:rsid w:val="00D65DC5"/>
    <w:rsid w:val="00D65E04"/>
    <w:rsid w:val="00D65E4E"/>
    <w:rsid w:val="00D65F6E"/>
    <w:rsid w:val="00D66012"/>
    <w:rsid w:val="00D66088"/>
    <w:rsid w:val="00D661B0"/>
    <w:rsid w:val="00D66512"/>
    <w:rsid w:val="00D6665A"/>
    <w:rsid w:val="00D666E8"/>
    <w:rsid w:val="00D6677F"/>
    <w:rsid w:val="00D667A5"/>
    <w:rsid w:val="00D66871"/>
    <w:rsid w:val="00D66EC5"/>
    <w:rsid w:val="00D66FBC"/>
    <w:rsid w:val="00D67422"/>
    <w:rsid w:val="00D678DB"/>
    <w:rsid w:val="00D678DE"/>
    <w:rsid w:val="00D67A66"/>
    <w:rsid w:val="00D67A6F"/>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F"/>
    <w:rsid w:val="00D73A76"/>
    <w:rsid w:val="00D73AA3"/>
    <w:rsid w:val="00D73B16"/>
    <w:rsid w:val="00D73C93"/>
    <w:rsid w:val="00D74702"/>
    <w:rsid w:val="00D74EAB"/>
    <w:rsid w:val="00D74EB3"/>
    <w:rsid w:val="00D74F4F"/>
    <w:rsid w:val="00D75178"/>
    <w:rsid w:val="00D7521A"/>
    <w:rsid w:val="00D75320"/>
    <w:rsid w:val="00D75464"/>
    <w:rsid w:val="00D75784"/>
    <w:rsid w:val="00D757BD"/>
    <w:rsid w:val="00D759D0"/>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627"/>
    <w:rsid w:val="00D77677"/>
    <w:rsid w:val="00D77689"/>
    <w:rsid w:val="00D77B47"/>
    <w:rsid w:val="00D77C2B"/>
    <w:rsid w:val="00D77CEB"/>
    <w:rsid w:val="00D77DD1"/>
    <w:rsid w:val="00D77FCA"/>
    <w:rsid w:val="00D80364"/>
    <w:rsid w:val="00D804B3"/>
    <w:rsid w:val="00D80514"/>
    <w:rsid w:val="00D806A5"/>
    <w:rsid w:val="00D80973"/>
    <w:rsid w:val="00D80A2A"/>
    <w:rsid w:val="00D80E8B"/>
    <w:rsid w:val="00D81118"/>
    <w:rsid w:val="00D8143B"/>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E52"/>
    <w:rsid w:val="00D8427C"/>
    <w:rsid w:val="00D843EA"/>
    <w:rsid w:val="00D846DB"/>
    <w:rsid w:val="00D84764"/>
    <w:rsid w:val="00D848C5"/>
    <w:rsid w:val="00D849CC"/>
    <w:rsid w:val="00D84A63"/>
    <w:rsid w:val="00D84B6E"/>
    <w:rsid w:val="00D84B85"/>
    <w:rsid w:val="00D84BAA"/>
    <w:rsid w:val="00D84D36"/>
    <w:rsid w:val="00D84FC0"/>
    <w:rsid w:val="00D85548"/>
    <w:rsid w:val="00D85697"/>
    <w:rsid w:val="00D85B64"/>
    <w:rsid w:val="00D85B6D"/>
    <w:rsid w:val="00D85F28"/>
    <w:rsid w:val="00D85F81"/>
    <w:rsid w:val="00D8608D"/>
    <w:rsid w:val="00D8612C"/>
    <w:rsid w:val="00D8614F"/>
    <w:rsid w:val="00D861D4"/>
    <w:rsid w:val="00D8627F"/>
    <w:rsid w:val="00D862BA"/>
    <w:rsid w:val="00D86476"/>
    <w:rsid w:val="00D869E5"/>
    <w:rsid w:val="00D870AF"/>
    <w:rsid w:val="00D8751B"/>
    <w:rsid w:val="00D875E8"/>
    <w:rsid w:val="00D8773E"/>
    <w:rsid w:val="00D87AD5"/>
    <w:rsid w:val="00D87CE2"/>
    <w:rsid w:val="00D87E5A"/>
    <w:rsid w:val="00D90097"/>
    <w:rsid w:val="00D901C6"/>
    <w:rsid w:val="00D90AB1"/>
    <w:rsid w:val="00D90D56"/>
    <w:rsid w:val="00D90ED9"/>
    <w:rsid w:val="00D90F29"/>
    <w:rsid w:val="00D91275"/>
    <w:rsid w:val="00D9149F"/>
    <w:rsid w:val="00D91AB7"/>
    <w:rsid w:val="00D91AC9"/>
    <w:rsid w:val="00D91C94"/>
    <w:rsid w:val="00D91D49"/>
    <w:rsid w:val="00D91FDF"/>
    <w:rsid w:val="00D9266B"/>
    <w:rsid w:val="00D92761"/>
    <w:rsid w:val="00D92885"/>
    <w:rsid w:val="00D92A95"/>
    <w:rsid w:val="00D92C4E"/>
    <w:rsid w:val="00D92C91"/>
    <w:rsid w:val="00D92C99"/>
    <w:rsid w:val="00D92CB8"/>
    <w:rsid w:val="00D93082"/>
    <w:rsid w:val="00D9331F"/>
    <w:rsid w:val="00D934E2"/>
    <w:rsid w:val="00D9363D"/>
    <w:rsid w:val="00D93875"/>
    <w:rsid w:val="00D93A26"/>
    <w:rsid w:val="00D93A76"/>
    <w:rsid w:val="00D93C51"/>
    <w:rsid w:val="00D93E95"/>
    <w:rsid w:val="00D93ED8"/>
    <w:rsid w:val="00D93F1B"/>
    <w:rsid w:val="00D93F75"/>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15"/>
    <w:rsid w:val="00D9783D"/>
    <w:rsid w:val="00D97901"/>
    <w:rsid w:val="00D97F1B"/>
    <w:rsid w:val="00DA007E"/>
    <w:rsid w:val="00DA040F"/>
    <w:rsid w:val="00DA074A"/>
    <w:rsid w:val="00DA0CAF"/>
    <w:rsid w:val="00DA0FB2"/>
    <w:rsid w:val="00DA11F8"/>
    <w:rsid w:val="00DA151B"/>
    <w:rsid w:val="00DA18A3"/>
    <w:rsid w:val="00DA1EBC"/>
    <w:rsid w:val="00DA1F99"/>
    <w:rsid w:val="00DA1FBC"/>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EC9"/>
    <w:rsid w:val="00DA426E"/>
    <w:rsid w:val="00DA4271"/>
    <w:rsid w:val="00DA4301"/>
    <w:rsid w:val="00DA43EB"/>
    <w:rsid w:val="00DA4626"/>
    <w:rsid w:val="00DA49E2"/>
    <w:rsid w:val="00DA4D95"/>
    <w:rsid w:val="00DA4DEE"/>
    <w:rsid w:val="00DA4FD6"/>
    <w:rsid w:val="00DA5024"/>
    <w:rsid w:val="00DA5135"/>
    <w:rsid w:val="00DA5529"/>
    <w:rsid w:val="00DA5786"/>
    <w:rsid w:val="00DA59C5"/>
    <w:rsid w:val="00DA5B8C"/>
    <w:rsid w:val="00DA5CF2"/>
    <w:rsid w:val="00DA5E34"/>
    <w:rsid w:val="00DA5EA2"/>
    <w:rsid w:val="00DA6108"/>
    <w:rsid w:val="00DA6388"/>
    <w:rsid w:val="00DA65EF"/>
    <w:rsid w:val="00DA6B73"/>
    <w:rsid w:val="00DA6CB7"/>
    <w:rsid w:val="00DA6CC7"/>
    <w:rsid w:val="00DA729D"/>
    <w:rsid w:val="00DA7300"/>
    <w:rsid w:val="00DA73AB"/>
    <w:rsid w:val="00DA7569"/>
    <w:rsid w:val="00DA773D"/>
    <w:rsid w:val="00DA7871"/>
    <w:rsid w:val="00DA795D"/>
    <w:rsid w:val="00DA7A21"/>
    <w:rsid w:val="00DA7B4E"/>
    <w:rsid w:val="00DB0217"/>
    <w:rsid w:val="00DB05DC"/>
    <w:rsid w:val="00DB0A13"/>
    <w:rsid w:val="00DB0A72"/>
    <w:rsid w:val="00DB0C32"/>
    <w:rsid w:val="00DB0F90"/>
    <w:rsid w:val="00DB109A"/>
    <w:rsid w:val="00DB11EB"/>
    <w:rsid w:val="00DB130B"/>
    <w:rsid w:val="00DB141A"/>
    <w:rsid w:val="00DB15CA"/>
    <w:rsid w:val="00DB1958"/>
    <w:rsid w:val="00DB1DA9"/>
    <w:rsid w:val="00DB1E12"/>
    <w:rsid w:val="00DB1E4C"/>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A37"/>
    <w:rsid w:val="00DB3B62"/>
    <w:rsid w:val="00DB3E6D"/>
    <w:rsid w:val="00DB40D4"/>
    <w:rsid w:val="00DB4153"/>
    <w:rsid w:val="00DB42EF"/>
    <w:rsid w:val="00DB470D"/>
    <w:rsid w:val="00DB48B4"/>
    <w:rsid w:val="00DB48CE"/>
    <w:rsid w:val="00DB49B1"/>
    <w:rsid w:val="00DB4AC9"/>
    <w:rsid w:val="00DB4DAE"/>
    <w:rsid w:val="00DB4F04"/>
    <w:rsid w:val="00DB4F2E"/>
    <w:rsid w:val="00DB5086"/>
    <w:rsid w:val="00DB50DF"/>
    <w:rsid w:val="00DB5572"/>
    <w:rsid w:val="00DB5708"/>
    <w:rsid w:val="00DB593F"/>
    <w:rsid w:val="00DB5A0D"/>
    <w:rsid w:val="00DB5A52"/>
    <w:rsid w:val="00DB5E5C"/>
    <w:rsid w:val="00DB61C4"/>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73B"/>
    <w:rsid w:val="00DC2B1E"/>
    <w:rsid w:val="00DC2EBF"/>
    <w:rsid w:val="00DC2FF9"/>
    <w:rsid w:val="00DC347C"/>
    <w:rsid w:val="00DC3760"/>
    <w:rsid w:val="00DC3A5E"/>
    <w:rsid w:val="00DC3ABA"/>
    <w:rsid w:val="00DC3AC1"/>
    <w:rsid w:val="00DC3D21"/>
    <w:rsid w:val="00DC3F4D"/>
    <w:rsid w:val="00DC4327"/>
    <w:rsid w:val="00DC4424"/>
    <w:rsid w:val="00DC4491"/>
    <w:rsid w:val="00DC48FE"/>
    <w:rsid w:val="00DC4BDD"/>
    <w:rsid w:val="00DC4C5E"/>
    <w:rsid w:val="00DC4E2B"/>
    <w:rsid w:val="00DC4FEE"/>
    <w:rsid w:val="00DC5073"/>
    <w:rsid w:val="00DC51DA"/>
    <w:rsid w:val="00DC52CA"/>
    <w:rsid w:val="00DC57E4"/>
    <w:rsid w:val="00DC59D0"/>
    <w:rsid w:val="00DC5C69"/>
    <w:rsid w:val="00DC5CBF"/>
    <w:rsid w:val="00DC6282"/>
    <w:rsid w:val="00DC6400"/>
    <w:rsid w:val="00DC640D"/>
    <w:rsid w:val="00DC6570"/>
    <w:rsid w:val="00DC669F"/>
    <w:rsid w:val="00DC68C9"/>
    <w:rsid w:val="00DC6C06"/>
    <w:rsid w:val="00DC6E48"/>
    <w:rsid w:val="00DC71CF"/>
    <w:rsid w:val="00DC730D"/>
    <w:rsid w:val="00DC739A"/>
    <w:rsid w:val="00DC7626"/>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D1A"/>
    <w:rsid w:val="00DD11BA"/>
    <w:rsid w:val="00DD18AF"/>
    <w:rsid w:val="00DD18D7"/>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F62"/>
    <w:rsid w:val="00DD3160"/>
    <w:rsid w:val="00DD31DA"/>
    <w:rsid w:val="00DD3336"/>
    <w:rsid w:val="00DD36DE"/>
    <w:rsid w:val="00DD37E1"/>
    <w:rsid w:val="00DD3B8F"/>
    <w:rsid w:val="00DD3B97"/>
    <w:rsid w:val="00DD3D75"/>
    <w:rsid w:val="00DD401D"/>
    <w:rsid w:val="00DD40F7"/>
    <w:rsid w:val="00DD43E0"/>
    <w:rsid w:val="00DD44C0"/>
    <w:rsid w:val="00DD46B2"/>
    <w:rsid w:val="00DD474A"/>
    <w:rsid w:val="00DD48CB"/>
    <w:rsid w:val="00DD4A2D"/>
    <w:rsid w:val="00DD4A84"/>
    <w:rsid w:val="00DD4AA0"/>
    <w:rsid w:val="00DD4B29"/>
    <w:rsid w:val="00DD4F21"/>
    <w:rsid w:val="00DD4FF9"/>
    <w:rsid w:val="00DD5261"/>
    <w:rsid w:val="00DD5368"/>
    <w:rsid w:val="00DD5409"/>
    <w:rsid w:val="00DD54C7"/>
    <w:rsid w:val="00DD56FA"/>
    <w:rsid w:val="00DD5815"/>
    <w:rsid w:val="00DD592D"/>
    <w:rsid w:val="00DD62C1"/>
    <w:rsid w:val="00DD64AD"/>
    <w:rsid w:val="00DD667C"/>
    <w:rsid w:val="00DD6728"/>
    <w:rsid w:val="00DD6AD6"/>
    <w:rsid w:val="00DD6CBF"/>
    <w:rsid w:val="00DD6D6E"/>
    <w:rsid w:val="00DD6EBA"/>
    <w:rsid w:val="00DD72C6"/>
    <w:rsid w:val="00DD78D0"/>
    <w:rsid w:val="00DD7BE6"/>
    <w:rsid w:val="00DD7DB0"/>
    <w:rsid w:val="00DE050E"/>
    <w:rsid w:val="00DE06C8"/>
    <w:rsid w:val="00DE0A52"/>
    <w:rsid w:val="00DE107C"/>
    <w:rsid w:val="00DE12BE"/>
    <w:rsid w:val="00DE134F"/>
    <w:rsid w:val="00DE1414"/>
    <w:rsid w:val="00DE1511"/>
    <w:rsid w:val="00DE158B"/>
    <w:rsid w:val="00DE15A5"/>
    <w:rsid w:val="00DE15E5"/>
    <w:rsid w:val="00DE1CB2"/>
    <w:rsid w:val="00DE2042"/>
    <w:rsid w:val="00DE2077"/>
    <w:rsid w:val="00DE20D9"/>
    <w:rsid w:val="00DE2343"/>
    <w:rsid w:val="00DE239A"/>
    <w:rsid w:val="00DE24E7"/>
    <w:rsid w:val="00DE28F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919"/>
    <w:rsid w:val="00DE59D5"/>
    <w:rsid w:val="00DE5B89"/>
    <w:rsid w:val="00DE5F3D"/>
    <w:rsid w:val="00DE6091"/>
    <w:rsid w:val="00DE611E"/>
    <w:rsid w:val="00DE6123"/>
    <w:rsid w:val="00DE635D"/>
    <w:rsid w:val="00DE65DB"/>
    <w:rsid w:val="00DE66AA"/>
    <w:rsid w:val="00DE688A"/>
    <w:rsid w:val="00DE6BEE"/>
    <w:rsid w:val="00DE6C70"/>
    <w:rsid w:val="00DE6CA2"/>
    <w:rsid w:val="00DE6DEF"/>
    <w:rsid w:val="00DE6EC4"/>
    <w:rsid w:val="00DE6F9D"/>
    <w:rsid w:val="00DE714B"/>
    <w:rsid w:val="00DE7180"/>
    <w:rsid w:val="00DE767F"/>
    <w:rsid w:val="00DE7694"/>
    <w:rsid w:val="00DE787D"/>
    <w:rsid w:val="00DE7A04"/>
    <w:rsid w:val="00DE7AD1"/>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49E"/>
    <w:rsid w:val="00DF159A"/>
    <w:rsid w:val="00DF15AD"/>
    <w:rsid w:val="00DF1D90"/>
    <w:rsid w:val="00DF21A4"/>
    <w:rsid w:val="00DF2282"/>
    <w:rsid w:val="00DF23FF"/>
    <w:rsid w:val="00DF2718"/>
    <w:rsid w:val="00DF2923"/>
    <w:rsid w:val="00DF2E55"/>
    <w:rsid w:val="00DF30C2"/>
    <w:rsid w:val="00DF325B"/>
    <w:rsid w:val="00DF3313"/>
    <w:rsid w:val="00DF348D"/>
    <w:rsid w:val="00DF35B1"/>
    <w:rsid w:val="00DF375A"/>
    <w:rsid w:val="00DF3803"/>
    <w:rsid w:val="00DF3E6E"/>
    <w:rsid w:val="00DF3E88"/>
    <w:rsid w:val="00DF415B"/>
    <w:rsid w:val="00DF46D8"/>
    <w:rsid w:val="00DF47A2"/>
    <w:rsid w:val="00DF494B"/>
    <w:rsid w:val="00DF4BC0"/>
    <w:rsid w:val="00DF4F56"/>
    <w:rsid w:val="00DF4F8D"/>
    <w:rsid w:val="00DF52CF"/>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E000CA"/>
    <w:rsid w:val="00E00194"/>
    <w:rsid w:val="00E0050B"/>
    <w:rsid w:val="00E005F1"/>
    <w:rsid w:val="00E00751"/>
    <w:rsid w:val="00E007A7"/>
    <w:rsid w:val="00E008AA"/>
    <w:rsid w:val="00E008D1"/>
    <w:rsid w:val="00E008DD"/>
    <w:rsid w:val="00E0099D"/>
    <w:rsid w:val="00E00E16"/>
    <w:rsid w:val="00E00E36"/>
    <w:rsid w:val="00E00F26"/>
    <w:rsid w:val="00E00FEF"/>
    <w:rsid w:val="00E01122"/>
    <w:rsid w:val="00E0168C"/>
    <w:rsid w:val="00E016CC"/>
    <w:rsid w:val="00E0173C"/>
    <w:rsid w:val="00E017D0"/>
    <w:rsid w:val="00E01F29"/>
    <w:rsid w:val="00E01FF7"/>
    <w:rsid w:val="00E02058"/>
    <w:rsid w:val="00E025E4"/>
    <w:rsid w:val="00E0268B"/>
    <w:rsid w:val="00E029AB"/>
    <w:rsid w:val="00E029F2"/>
    <w:rsid w:val="00E02B36"/>
    <w:rsid w:val="00E02E08"/>
    <w:rsid w:val="00E030C0"/>
    <w:rsid w:val="00E03118"/>
    <w:rsid w:val="00E0316E"/>
    <w:rsid w:val="00E037A4"/>
    <w:rsid w:val="00E03B74"/>
    <w:rsid w:val="00E03BAA"/>
    <w:rsid w:val="00E03C3F"/>
    <w:rsid w:val="00E03CE5"/>
    <w:rsid w:val="00E047BB"/>
    <w:rsid w:val="00E04886"/>
    <w:rsid w:val="00E048B3"/>
    <w:rsid w:val="00E04BBE"/>
    <w:rsid w:val="00E04D05"/>
    <w:rsid w:val="00E04E40"/>
    <w:rsid w:val="00E04E95"/>
    <w:rsid w:val="00E04EAC"/>
    <w:rsid w:val="00E05010"/>
    <w:rsid w:val="00E0520A"/>
    <w:rsid w:val="00E054B2"/>
    <w:rsid w:val="00E0582E"/>
    <w:rsid w:val="00E05A82"/>
    <w:rsid w:val="00E05C08"/>
    <w:rsid w:val="00E05C2C"/>
    <w:rsid w:val="00E06373"/>
    <w:rsid w:val="00E0653C"/>
    <w:rsid w:val="00E0666D"/>
    <w:rsid w:val="00E06D22"/>
    <w:rsid w:val="00E06EE9"/>
    <w:rsid w:val="00E070B2"/>
    <w:rsid w:val="00E07260"/>
    <w:rsid w:val="00E07307"/>
    <w:rsid w:val="00E0734E"/>
    <w:rsid w:val="00E07522"/>
    <w:rsid w:val="00E07523"/>
    <w:rsid w:val="00E076FF"/>
    <w:rsid w:val="00E07795"/>
    <w:rsid w:val="00E077F2"/>
    <w:rsid w:val="00E078D7"/>
    <w:rsid w:val="00E07913"/>
    <w:rsid w:val="00E07C76"/>
    <w:rsid w:val="00E07D50"/>
    <w:rsid w:val="00E07FFB"/>
    <w:rsid w:val="00E10520"/>
    <w:rsid w:val="00E1053E"/>
    <w:rsid w:val="00E107C9"/>
    <w:rsid w:val="00E10873"/>
    <w:rsid w:val="00E1097A"/>
    <w:rsid w:val="00E109AB"/>
    <w:rsid w:val="00E10B92"/>
    <w:rsid w:val="00E10E36"/>
    <w:rsid w:val="00E10FB9"/>
    <w:rsid w:val="00E11413"/>
    <w:rsid w:val="00E11458"/>
    <w:rsid w:val="00E11592"/>
    <w:rsid w:val="00E11861"/>
    <w:rsid w:val="00E11C22"/>
    <w:rsid w:val="00E12209"/>
    <w:rsid w:val="00E1225C"/>
    <w:rsid w:val="00E1229B"/>
    <w:rsid w:val="00E12710"/>
    <w:rsid w:val="00E12884"/>
    <w:rsid w:val="00E12895"/>
    <w:rsid w:val="00E1299A"/>
    <w:rsid w:val="00E12A3B"/>
    <w:rsid w:val="00E12A67"/>
    <w:rsid w:val="00E12B04"/>
    <w:rsid w:val="00E12CA9"/>
    <w:rsid w:val="00E12CB7"/>
    <w:rsid w:val="00E12FD1"/>
    <w:rsid w:val="00E13172"/>
    <w:rsid w:val="00E13471"/>
    <w:rsid w:val="00E138B5"/>
    <w:rsid w:val="00E13986"/>
    <w:rsid w:val="00E13BDC"/>
    <w:rsid w:val="00E13C3C"/>
    <w:rsid w:val="00E14421"/>
    <w:rsid w:val="00E1449F"/>
    <w:rsid w:val="00E144C8"/>
    <w:rsid w:val="00E14692"/>
    <w:rsid w:val="00E147E4"/>
    <w:rsid w:val="00E14921"/>
    <w:rsid w:val="00E149B6"/>
    <w:rsid w:val="00E14A15"/>
    <w:rsid w:val="00E14C16"/>
    <w:rsid w:val="00E15118"/>
    <w:rsid w:val="00E15263"/>
    <w:rsid w:val="00E15465"/>
    <w:rsid w:val="00E1564F"/>
    <w:rsid w:val="00E15AFF"/>
    <w:rsid w:val="00E15ECE"/>
    <w:rsid w:val="00E16283"/>
    <w:rsid w:val="00E163DA"/>
    <w:rsid w:val="00E16603"/>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B5"/>
    <w:rsid w:val="00E17FC8"/>
    <w:rsid w:val="00E2019A"/>
    <w:rsid w:val="00E2031F"/>
    <w:rsid w:val="00E206E4"/>
    <w:rsid w:val="00E20732"/>
    <w:rsid w:val="00E20A43"/>
    <w:rsid w:val="00E215F7"/>
    <w:rsid w:val="00E2167D"/>
    <w:rsid w:val="00E216B4"/>
    <w:rsid w:val="00E2190D"/>
    <w:rsid w:val="00E21FFB"/>
    <w:rsid w:val="00E222A7"/>
    <w:rsid w:val="00E224B7"/>
    <w:rsid w:val="00E22513"/>
    <w:rsid w:val="00E2279E"/>
    <w:rsid w:val="00E22877"/>
    <w:rsid w:val="00E2291B"/>
    <w:rsid w:val="00E22A5D"/>
    <w:rsid w:val="00E22CF1"/>
    <w:rsid w:val="00E22DAD"/>
    <w:rsid w:val="00E22E4C"/>
    <w:rsid w:val="00E22E65"/>
    <w:rsid w:val="00E23165"/>
    <w:rsid w:val="00E23276"/>
    <w:rsid w:val="00E232AF"/>
    <w:rsid w:val="00E23424"/>
    <w:rsid w:val="00E235B3"/>
    <w:rsid w:val="00E2381A"/>
    <w:rsid w:val="00E238F1"/>
    <w:rsid w:val="00E23BA5"/>
    <w:rsid w:val="00E23E7D"/>
    <w:rsid w:val="00E23EBF"/>
    <w:rsid w:val="00E2425F"/>
    <w:rsid w:val="00E247AB"/>
    <w:rsid w:val="00E249B3"/>
    <w:rsid w:val="00E24A78"/>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89"/>
    <w:rsid w:val="00E270E9"/>
    <w:rsid w:val="00E2718C"/>
    <w:rsid w:val="00E271A4"/>
    <w:rsid w:val="00E272EF"/>
    <w:rsid w:val="00E27307"/>
    <w:rsid w:val="00E2745A"/>
    <w:rsid w:val="00E27639"/>
    <w:rsid w:val="00E27796"/>
    <w:rsid w:val="00E277FE"/>
    <w:rsid w:val="00E278A9"/>
    <w:rsid w:val="00E279A6"/>
    <w:rsid w:val="00E279B0"/>
    <w:rsid w:val="00E27A5B"/>
    <w:rsid w:val="00E27A60"/>
    <w:rsid w:val="00E27BE7"/>
    <w:rsid w:val="00E27C62"/>
    <w:rsid w:val="00E27CEE"/>
    <w:rsid w:val="00E27E28"/>
    <w:rsid w:val="00E27F06"/>
    <w:rsid w:val="00E27F65"/>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322"/>
    <w:rsid w:val="00E323B4"/>
    <w:rsid w:val="00E325C9"/>
    <w:rsid w:val="00E32638"/>
    <w:rsid w:val="00E326CF"/>
    <w:rsid w:val="00E326ED"/>
    <w:rsid w:val="00E32886"/>
    <w:rsid w:val="00E328D5"/>
    <w:rsid w:val="00E329CD"/>
    <w:rsid w:val="00E32C5A"/>
    <w:rsid w:val="00E32C63"/>
    <w:rsid w:val="00E32E4F"/>
    <w:rsid w:val="00E32EAA"/>
    <w:rsid w:val="00E3314E"/>
    <w:rsid w:val="00E33244"/>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30B"/>
    <w:rsid w:val="00E3470C"/>
    <w:rsid w:val="00E34712"/>
    <w:rsid w:val="00E35130"/>
    <w:rsid w:val="00E351BE"/>
    <w:rsid w:val="00E35248"/>
    <w:rsid w:val="00E352AF"/>
    <w:rsid w:val="00E3537F"/>
    <w:rsid w:val="00E3549D"/>
    <w:rsid w:val="00E355BC"/>
    <w:rsid w:val="00E3560F"/>
    <w:rsid w:val="00E35845"/>
    <w:rsid w:val="00E35C12"/>
    <w:rsid w:val="00E35E67"/>
    <w:rsid w:val="00E36166"/>
    <w:rsid w:val="00E3625E"/>
    <w:rsid w:val="00E365EA"/>
    <w:rsid w:val="00E36653"/>
    <w:rsid w:val="00E3676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400AA"/>
    <w:rsid w:val="00E405BE"/>
    <w:rsid w:val="00E408DB"/>
    <w:rsid w:val="00E409BF"/>
    <w:rsid w:val="00E40AEE"/>
    <w:rsid w:val="00E40BF3"/>
    <w:rsid w:val="00E40C03"/>
    <w:rsid w:val="00E40C6E"/>
    <w:rsid w:val="00E40DCF"/>
    <w:rsid w:val="00E411A2"/>
    <w:rsid w:val="00E411B3"/>
    <w:rsid w:val="00E417CB"/>
    <w:rsid w:val="00E41FF4"/>
    <w:rsid w:val="00E421D0"/>
    <w:rsid w:val="00E422BE"/>
    <w:rsid w:val="00E422F4"/>
    <w:rsid w:val="00E42757"/>
    <w:rsid w:val="00E42838"/>
    <w:rsid w:val="00E42842"/>
    <w:rsid w:val="00E42C25"/>
    <w:rsid w:val="00E42CCF"/>
    <w:rsid w:val="00E42CFD"/>
    <w:rsid w:val="00E42E03"/>
    <w:rsid w:val="00E43239"/>
    <w:rsid w:val="00E4336B"/>
    <w:rsid w:val="00E433AB"/>
    <w:rsid w:val="00E435C4"/>
    <w:rsid w:val="00E4360B"/>
    <w:rsid w:val="00E43711"/>
    <w:rsid w:val="00E4374D"/>
    <w:rsid w:val="00E438F4"/>
    <w:rsid w:val="00E43A80"/>
    <w:rsid w:val="00E43B1B"/>
    <w:rsid w:val="00E43B7C"/>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D43"/>
    <w:rsid w:val="00E46E58"/>
    <w:rsid w:val="00E46EDE"/>
    <w:rsid w:val="00E46FCE"/>
    <w:rsid w:val="00E47044"/>
    <w:rsid w:val="00E47551"/>
    <w:rsid w:val="00E476E6"/>
    <w:rsid w:val="00E47734"/>
    <w:rsid w:val="00E477CE"/>
    <w:rsid w:val="00E47814"/>
    <w:rsid w:val="00E478CE"/>
    <w:rsid w:val="00E47A0E"/>
    <w:rsid w:val="00E47B77"/>
    <w:rsid w:val="00E47C9E"/>
    <w:rsid w:val="00E47CCA"/>
    <w:rsid w:val="00E47D00"/>
    <w:rsid w:val="00E47D58"/>
    <w:rsid w:val="00E47E4A"/>
    <w:rsid w:val="00E47F6B"/>
    <w:rsid w:val="00E50418"/>
    <w:rsid w:val="00E50513"/>
    <w:rsid w:val="00E5064F"/>
    <w:rsid w:val="00E508ED"/>
    <w:rsid w:val="00E50A61"/>
    <w:rsid w:val="00E51450"/>
    <w:rsid w:val="00E5154F"/>
    <w:rsid w:val="00E5163F"/>
    <w:rsid w:val="00E51B58"/>
    <w:rsid w:val="00E51C71"/>
    <w:rsid w:val="00E51D8D"/>
    <w:rsid w:val="00E51F83"/>
    <w:rsid w:val="00E51FD2"/>
    <w:rsid w:val="00E5234E"/>
    <w:rsid w:val="00E52444"/>
    <w:rsid w:val="00E525D8"/>
    <w:rsid w:val="00E526EE"/>
    <w:rsid w:val="00E52882"/>
    <w:rsid w:val="00E5299E"/>
    <w:rsid w:val="00E529B4"/>
    <w:rsid w:val="00E52E23"/>
    <w:rsid w:val="00E52EBD"/>
    <w:rsid w:val="00E52F26"/>
    <w:rsid w:val="00E52F3F"/>
    <w:rsid w:val="00E5315A"/>
    <w:rsid w:val="00E5320B"/>
    <w:rsid w:val="00E53711"/>
    <w:rsid w:val="00E538D0"/>
    <w:rsid w:val="00E539A1"/>
    <w:rsid w:val="00E541F6"/>
    <w:rsid w:val="00E545E9"/>
    <w:rsid w:val="00E54AB6"/>
    <w:rsid w:val="00E54BA1"/>
    <w:rsid w:val="00E54BF7"/>
    <w:rsid w:val="00E54CC1"/>
    <w:rsid w:val="00E54EDA"/>
    <w:rsid w:val="00E55109"/>
    <w:rsid w:val="00E5536F"/>
    <w:rsid w:val="00E554BA"/>
    <w:rsid w:val="00E554EC"/>
    <w:rsid w:val="00E556E0"/>
    <w:rsid w:val="00E5571F"/>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7196"/>
    <w:rsid w:val="00E5734B"/>
    <w:rsid w:val="00E5738A"/>
    <w:rsid w:val="00E573B1"/>
    <w:rsid w:val="00E5747C"/>
    <w:rsid w:val="00E57CB2"/>
    <w:rsid w:val="00E57DC7"/>
    <w:rsid w:val="00E60633"/>
    <w:rsid w:val="00E6071A"/>
    <w:rsid w:val="00E607EE"/>
    <w:rsid w:val="00E60ACB"/>
    <w:rsid w:val="00E60F6E"/>
    <w:rsid w:val="00E610DA"/>
    <w:rsid w:val="00E611A1"/>
    <w:rsid w:val="00E611EC"/>
    <w:rsid w:val="00E61305"/>
    <w:rsid w:val="00E6193F"/>
    <w:rsid w:val="00E61ACF"/>
    <w:rsid w:val="00E61AEA"/>
    <w:rsid w:val="00E61ED2"/>
    <w:rsid w:val="00E61F18"/>
    <w:rsid w:val="00E62050"/>
    <w:rsid w:val="00E6223A"/>
    <w:rsid w:val="00E62293"/>
    <w:rsid w:val="00E6249F"/>
    <w:rsid w:val="00E62575"/>
    <w:rsid w:val="00E62592"/>
    <w:rsid w:val="00E62A5A"/>
    <w:rsid w:val="00E62DBF"/>
    <w:rsid w:val="00E62E90"/>
    <w:rsid w:val="00E62EF5"/>
    <w:rsid w:val="00E62F40"/>
    <w:rsid w:val="00E6307C"/>
    <w:rsid w:val="00E6318A"/>
    <w:rsid w:val="00E6318C"/>
    <w:rsid w:val="00E633AF"/>
    <w:rsid w:val="00E633F4"/>
    <w:rsid w:val="00E634BB"/>
    <w:rsid w:val="00E634F2"/>
    <w:rsid w:val="00E63612"/>
    <w:rsid w:val="00E63ACD"/>
    <w:rsid w:val="00E63FD8"/>
    <w:rsid w:val="00E64174"/>
    <w:rsid w:val="00E6436A"/>
    <w:rsid w:val="00E6482D"/>
    <w:rsid w:val="00E64B1D"/>
    <w:rsid w:val="00E64B69"/>
    <w:rsid w:val="00E64BB7"/>
    <w:rsid w:val="00E64D24"/>
    <w:rsid w:val="00E64D96"/>
    <w:rsid w:val="00E64E57"/>
    <w:rsid w:val="00E64F72"/>
    <w:rsid w:val="00E6515F"/>
    <w:rsid w:val="00E657A4"/>
    <w:rsid w:val="00E65A62"/>
    <w:rsid w:val="00E65C8F"/>
    <w:rsid w:val="00E65DAB"/>
    <w:rsid w:val="00E6661D"/>
    <w:rsid w:val="00E66D23"/>
    <w:rsid w:val="00E66F0C"/>
    <w:rsid w:val="00E67600"/>
    <w:rsid w:val="00E67666"/>
    <w:rsid w:val="00E67CF5"/>
    <w:rsid w:val="00E67E0A"/>
    <w:rsid w:val="00E67F6D"/>
    <w:rsid w:val="00E700D9"/>
    <w:rsid w:val="00E702AB"/>
    <w:rsid w:val="00E7073F"/>
    <w:rsid w:val="00E70958"/>
    <w:rsid w:val="00E709B4"/>
    <w:rsid w:val="00E70AD7"/>
    <w:rsid w:val="00E70DEE"/>
    <w:rsid w:val="00E70E2C"/>
    <w:rsid w:val="00E71242"/>
    <w:rsid w:val="00E7138B"/>
    <w:rsid w:val="00E716EA"/>
    <w:rsid w:val="00E7195D"/>
    <w:rsid w:val="00E71AFA"/>
    <w:rsid w:val="00E72596"/>
    <w:rsid w:val="00E728BA"/>
    <w:rsid w:val="00E7295F"/>
    <w:rsid w:val="00E72B7E"/>
    <w:rsid w:val="00E72BE0"/>
    <w:rsid w:val="00E72CAB"/>
    <w:rsid w:val="00E72E77"/>
    <w:rsid w:val="00E731EC"/>
    <w:rsid w:val="00E7334F"/>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908"/>
    <w:rsid w:val="00E75C3D"/>
    <w:rsid w:val="00E75DAA"/>
    <w:rsid w:val="00E76009"/>
    <w:rsid w:val="00E760E9"/>
    <w:rsid w:val="00E76830"/>
    <w:rsid w:val="00E76FBF"/>
    <w:rsid w:val="00E7704B"/>
    <w:rsid w:val="00E770AF"/>
    <w:rsid w:val="00E7736E"/>
    <w:rsid w:val="00E7764B"/>
    <w:rsid w:val="00E776E3"/>
    <w:rsid w:val="00E777A7"/>
    <w:rsid w:val="00E777C8"/>
    <w:rsid w:val="00E77874"/>
    <w:rsid w:val="00E77CB7"/>
    <w:rsid w:val="00E77E8E"/>
    <w:rsid w:val="00E77FE7"/>
    <w:rsid w:val="00E8013D"/>
    <w:rsid w:val="00E80605"/>
    <w:rsid w:val="00E806DA"/>
    <w:rsid w:val="00E807BF"/>
    <w:rsid w:val="00E809F6"/>
    <w:rsid w:val="00E80BA2"/>
    <w:rsid w:val="00E80D29"/>
    <w:rsid w:val="00E810BC"/>
    <w:rsid w:val="00E81212"/>
    <w:rsid w:val="00E81512"/>
    <w:rsid w:val="00E81D84"/>
    <w:rsid w:val="00E81F8F"/>
    <w:rsid w:val="00E82DF3"/>
    <w:rsid w:val="00E82EF6"/>
    <w:rsid w:val="00E82FC9"/>
    <w:rsid w:val="00E82FF2"/>
    <w:rsid w:val="00E83282"/>
    <w:rsid w:val="00E8383D"/>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FE6"/>
    <w:rsid w:val="00E852A3"/>
    <w:rsid w:val="00E8560C"/>
    <w:rsid w:val="00E85A14"/>
    <w:rsid w:val="00E85EA0"/>
    <w:rsid w:val="00E860BC"/>
    <w:rsid w:val="00E860FB"/>
    <w:rsid w:val="00E8619E"/>
    <w:rsid w:val="00E86686"/>
    <w:rsid w:val="00E86CF9"/>
    <w:rsid w:val="00E86E12"/>
    <w:rsid w:val="00E86E90"/>
    <w:rsid w:val="00E86F34"/>
    <w:rsid w:val="00E86F3C"/>
    <w:rsid w:val="00E87124"/>
    <w:rsid w:val="00E87235"/>
    <w:rsid w:val="00E87302"/>
    <w:rsid w:val="00E8756C"/>
    <w:rsid w:val="00E876B7"/>
    <w:rsid w:val="00E8798F"/>
    <w:rsid w:val="00E87A17"/>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A65"/>
    <w:rsid w:val="00E91A91"/>
    <w:rsid w:val="00E91C18"/>
    <w:rsid w:val="00E91C68"/>
    <w:rsid w:val="00E91C9A"/>
    <w:rsid w:val="00E91E98"/>
    <w:rsid w:val="00E91FA5"/>
    <w:rsid w:val="00E92159"/>
    <w:rsid w:val="00E921BE"/>
    <w:rsid w:val="00E92230"/>
    <w:rsid w:val="00E922CF"/>
    <w:rsid w:val="00E92464"/>
    <w:rsid w:val="00E92525"/>
    <w:rsid w:val="00E92571"/>
    <w:rsid w:val="00E925C3"/>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3AB"/>
    <w:rsid w:val="00E94BED"/>
    <w:rsid w:val="00E94E00"/>
    <w:rsid w:val="00E952BE"/>
    <w:rsid w:val="00E95560"/>
    <w:rsid w:val="00E955BC"/>
    <w:rsid w:val="00E955FC"/>
    <w:rsid w:val="00E956EA"/>
    <w:rsid w:val="00E9580B"/>
    <w:rsid w:val="00E95A65"/>
    <w:rsid w:val="00E95B5E"/>
    <w:rsid w:val="00E95D97"/>
    <w:rsid w:val="00E95F57"/>
    <w:rsid w:val="00E95F85"/>
    <w:rsid w:val="00E95FBE"/>
    <w:rsid w:val="00E96255"/>
    <w:rsid w:val="00E96617"/>
    <w:rsid w:val="00E96683"/>
    <w:rsid w:val="00E9692C"/>
    <w:rsid w:val="00E96A62"/>
    <w:rsid w:val="00E96ABF"/>
    <w:rsid w:val="00E97343"/>
    <w:rsid w:val="00E973A4"/>
    <w:rsid w:val="00E9794E"/>
    <w:rsid w:val="00E979EE"/>
    <w:rsid w:val="00E97B2E"/>
    <w:rsid w:val="00E97B8E"/>
    <w:rsid w:val="00E97C64"/>
    <w:rsid w:val="00E97D24"/>
    <w:rsid w:val="00E97E79"/>
    <w:rsid w:val="00E97FB1"/>
    <w:rsid w:val="00EA070C"/>
    <w:rsid w:val="00EA0710"/>
    <w:rsid w:val="00EA08C8"/>
    <w:rsid w:val="00EA10B2"/>
    <w:rsid w:val="00EA16F5"/>
    <w:rsid w:val="00EA1920"/>
    <w:rsid w:val="00EA1B94"/>
    <w:rsid w:val="00EA1F8C"/>
    <w:rsid w:val="00EA21C6"/>
    <w:rsid w:val="00EA22B0"/>
    <w:rsid w:val="00EA2310"/>
    <w:rsid w:val="00EA25A3"/>
    <w:rsid w:val="00EA2FB6"/>
    <w:rsid w:val="00EA30C2"/>
    <w:rsid w:val="00EA38E5"/>
    <w:rsid w:val="00EA3D1F"/>
    <w:rsid w:val="00EA3EF4"/>
    <w:rsid w:val="00EA3EFC"/>
    <w:rsid w:val="00EA41D1"/>
    <w:rsid w:val="00EA43AF"/>
    <w:rsid w:val="00EA4559"/>
    <w:rsid w:val="00EA4926"/>
    <w:rsid w:val="00EA4A33"/>
    <w:rsid w:val="00EA4A8A"/>
    <w:rsid w:val="00EA4AD7"/>
    <w:rsid w:val="00EA4B54"/>
    <w:rsid w:val="00EA4FCC"/>
    <w:rsid w:val="00EA50CB"/>
    <w:rsid w:val="00EA5419"/>
    <w:rsid w:val="00EA575D"/>
    <w:rsid w:val="00EA57CA"/>
    <w:rsid w:val="00EA5A3B"/>
    <w:rsid w:val="00EA5DBE"/>
    <w:rsid w:val="00EA5EE0"/>
    <w:rsid w:val="00EA6172"/>
    <w:rsid w:val="00EA69DE"/>
    <w:rsid w:val="00EA70AF"/>
    <w:rsid w:val="00EA70D2"/>
    <w:rsid w:val="00EA7193"/>
    <w:rsid w:val="00EA749F"/>
    <w:rsid w:val="00EA78AB"/>
    <w:rsid w:val="00EA7976"/>
    <w:rsid w:val="00EA7AE7"/>
    <w:rsid w:val="00EA7FEF"/>
    <w:rsid w:val="00EB0156"/>
    <w:rsid w:val="00EB07E0"/>
    <w:rsid w:val="00EB0C3F"/>
    <w:rsid w:val="00EB0C64"/>
    <w:rsid w:val="00EB10E6"/>
    <w:rsid w:val="00EB1631"/>
    <w:rsid w:val="00EB17BE"/>
    <w:rsid w:val="00EB18FE"/>
    <w:rsid w:val="00EB1C03"/>
    <w:rsid w:val="00EB1C90"/>
    <w:rsid w:val="00EB1DCC"/>
    <w:rsid w:val="00EB1E27"/>
    <w:rsid w:val="00EB1F2D"/>
    <w:rsid w:val="00EB2594"/>
    <w:rsid w:val="00EB2613"/>
    <w:rsid w:val="00EB2BB5"/>
    <w:rsid w:val="00EB31DF"/>
    <w:rsid w:val="00EB3253"/>
    <w:rsid w:val="00EB363B"/>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AE1"/>
    <w:rsid w:val="00EB5AE4"/>
    <w:rsid w:val="00EB5C17"/>
    <w:rsid w:val="00EB5C29"/>
    <w:rsid w:val="00EB5D65"/>
    <w:rsid w:val="00EB62D1"/>
    <w:rsid w:val="00EB636F"/>
    <w:rsid w:val="00EB680C"/>
    <w:rsid w:val="00EB685D"/>
    <w:rsid w:val="00EB6D0C"/>
    <w:rsid w:val="00EB71D4"/>
    <w:rsid w:val="00EB761D"/>
    <w:rsid w:val="00EB762D"/>
    <w:rsid w:val="00EB774D"/>
    <w:rsid w:val="00EB7797"/>
    <w:rsid w:val="00EB78D5"/>
    <w:rsid w:val="00EB7B1D"/>
    <w:rsid w:val="00EB7D47"/>
    <w:rsid w:val="00EB7FF6"/>
    <w:rsid w:val="00EC004E"/>
    <w:rsid w:val="00EC03DF"/>
    <w:rsid w:val="00EC08E0"/>
    <w:rsid w:val="00EC0D9C"/>
    <w:rsid w:val="00EC11FB"/>
    <w:rsid w:val="00EC12BD"/>
    <w:rsid w:val="00EC133F"/>
    <w:rsid w:val="00EC1564"/>
    <w:rsid w:val="00EC189A"/>
    <w:rsid w:val="00EC1922"/>
    <w:rsid w:val="00EC1B48"/>
    <w:rsid w:val="00EC1BB3"/>
    <w:rsid w:val="00EC1F51"/>
    <w:rsid w:val="00EC21B4"/>
    <w:rsid w:val="00EC21D9"/>
    <w:rsid w:val="00EC225D"/>
    <w:rsid w:val="00EC23D5"/>
    <w:rsid w:val="00EC2706"/>
    <w:rsid w:val="00EC2949"/>
    <w:rsid w:val="00EC297B"/>
    <w:rsid w:val="00EC298C"/>
    <w:rsid w:val="00EC2ED8"/>
    <w:rsid w:val="00EC30DF"/>
    <w:rsid w:val="00EC317E"/>
    <w:rsid w:val="00EC3235"/>
    <w:rsid w:val="00EC33C0"/>
    <w:rsid w:val="00EC35D0"/>
    <w:rsid w:val="00EC3607"/>
    <w:rsid w:val="00EC36B2"/>
    <w:rsid w:val="00EC375C"/>
    <w:rsid w:val="00EC38C5"/>
    <w:rsid w:val="00EC3AC7"/>
    <w:rsid w:val="00EC3C61"/>
    <w:rsid w:val="00EC3FFF"/>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F38"/>
    <w:rsid w:val="00EC6118"/>
    <w:rsid w:val="00EC6180"/>
    <w:rsid w:val="00EC646E"/>
    <w:rsid w:val="00EC652E"/>
    <w:rsid w:val="00EC6697"/>
    <w:rsid w:val="00EC679D"/>
    <w:rsid w:val="00EC6A0D"/>
    <w:rsid w:val="00EC6A6E"/>
    <w:rsid w:val="00EC6C40"/>
    <w:rsid w:val="00EC6D12"/>
    <w:rsid w:val="00EC6D26"/>
    <w:rsid w:val="00EC71D7"/>
    <w:rsid w:val="00EC75D7"/>
    <w:rsid w:val="00EC7950"/>
    <w:rsid w:val="00EC7A49"/>
    <w:rsid w:val="00EC7B53"/>
    <w:rsid w:val="00EC7C28"/>
    <w:rsid w:val="00EC7C2A"/>
    <w:rsid w:val="00EC7D08"/>
    <w:rsid w:val="00EC7DB5"/>
    <w:rsid w:val="00EC7FC9"/>
    <w:rsid w:val="00ED0044"/>
    <w:rsid w:val="00ED0AD6"/>
    <w:rsid w:val="00ED0D1C"/>
    <w:rsid w:val="00ED12C8"/>
    <w:rsid w:val="00ED14E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5005"/>
    <w:rsid w:val="00ED51D7"/>
    <w:rsid w:val="00ED5428"/>
    <w:rsid w:val="00ED5597"/>
    <w:rsid w:val="00ED55E9"/>
    <w:rsid w:val="00ED5A6E"/>
    <w:rsid w:val="00ED5C31"/>
    <w:rsid w:val="00ED5C46"/>
    <w:rsid w:val="00ED5DF0"/>
    <w:rsid w:val="00ED5F7E"/>
    <w:rsid w:val="00ED616C"/>
    <w:rsid w:val="00ED636B"/>
    <w:rsid w:val="00ED641A"/>
    <w:rsid w:val="00ED6427"/>
    <w:rsid w:val="00ED657B"/>
    <w:rsid w:val="00ED661F"/>
    <w:rsid w:val="00ED66F4"/>
    <w:rsid w:val="00ED6706"/>
    <w:rsid w:val="00ED69B1"/>
    <w:rsid w:val="00ED6BEE"/>
    <w:rsid w:val="00ED6DB8"/>
    <w:rsid w:val="00ED6DF5"/>
    <w:rsid w:val="00ED6DFF"/>
    <w:rsid w:val="00ED6F39"/>
    <w:rsid w:val="00ED7081"/>
    <w:rsid w:val="00ED7111"/>
    <w:rsid w:val="00ED7542"/>
    <w:rsid w:val="00ED7670"/>
    <w:rsid w:val="00ED76AA"/>
    <w:rsid w:val="00ED7894"/>
    <w:rsid w:val="00ED7A1D"/>
    <w:rsid w:val="00ED7C53"/>
    <w:rsid w:val="00ED7DB1"/>
    <w:rsid w:val="00EE0071"/>
    <w:rsid w:val="00EE0185"/>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BD1"/>
    <w:rsid w:val="00EE1BEB"/>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589"/>
    <w:rsid w:val="00EE3592"/>
    <w:rsid w:val="00EE36FC"/>
    <w:rsid w:val="00EE40C0"/>
    <w:rsid w:val="00EE4298"/>
    <w:rsid w:val="00EE4318"/>
    <w:rsid w:val="00EE4338"/>
    <w:rsid w:val="00EE439E"/>
    <w:rsid w:val="00EE45C9"/>
    <w:rsid w:val="00EE4663"/>
    <w:rsid w:val="00EE46CF"/>
    <w:rsid w:val="00EE46DF"/>
    <w:rsid w:val="00EE4CAE"/>
    <w:rsid w:val="00EE555D"/>
    <w:rsid w:val="00EE5838"/>
    <w:rsid w:val="00EE584E"/>
    <w:rsid w:val="00EE5863"/>
    <w:rsid w:val="00EE5908"/>
    <w:rsid w:val="00EE5BF5"/>
    <w:rsid w:val="00EE5ECA"/>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8D"/>
    <w:rsid w:val="00EE7415"/>
    <w:rsid w:val="00EE77F6"/>
    <w:rsid w:val="00EE793B"/>
    <w:rsid w:val="00EE7AC1"/>
    <w:rsid w:val="00EE7BB1"/>
    <w:rsid w:val="00EE7C86"/>
    <w:rsid w:val="00EE7CC9"/>
    <w:rsid w:val="00EE7EC3"/>
    <w:rsid w:val="00EE7FB9"/>
    <w:rsid w:val="00EF04BF"/>
    <w:rsid w:val="00EF051E"/>
    <w:rsid w:val="00EF0694"/>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999"/>
    <w:rsid w:val="00EF2E40"/>
    <w:rsid w:val="00EF2EC4"/>
    <w:rsid w:val="00EF2EC8"/>
    <w:rsid w:val="00EF3366"/>
    <w:rsid w:val="00EF3502"/>
    <w:rsid w:val="00EF3529"/>
    <w:rsid w:val="00EF353C"/>
    <w:rsid w:val="00EF3806"/>
    <w:rsid w:val="00EF394D"/>
    <w:rsid w:val="00EF3A8E"/>
    <w:rsid w:val="00EF3C3C"/>
    <w:rsid w:val="00EF3D66"/>
    <w:rsid w:val="00EF409E"/>
    <w:rsid w:val="00EF42FC"/>
    <w:rsid w:val="00EF452A"/>
    <w:rsid w:val="00EF45E2"/>
    <w:rsid w:val="00EF460E"/>
    <w:rsid w:val="00EF47E3"/>
    <w:rsid w:val="00EF49B1"/>
    <w:rsid w:val="00EF5072"/>
    <w:rsid w:val="00EF53F2"/>
    <w:rsid w:val="00EF5B02"/>
    <w:rsid w:val="00EF5E35"/>
    <w:rsid w:val="00EF6005"/>
    <w:rsid w:val="00EF6133"/>
    <w:rsid w:val="00EF62D5"/>
    <w:rsid w:val="00EF62DC"/>
    <w:rsid w:val="00EF6343"/>
    <w:rsid w:val="00EF6455"/>
    <w:rsid w:val="00EF692D"/>
    <w:rsid w:val="00EF6DE2"/>
    <w:rsid w:val="00EF6E0A"/>
    <w:rsid w:val="00EF6F72"/>
    <w:rsid w:val="00EF7077"/>
    <w:rsid w:val="00EF7727"/>
    <w:rsid w:val="00EF7B7C"/>
    <w:rsid w:val="00EF7BD8"/>
    <w:rsid w:val="00EF7C20"/>
    <w:rsid w:val="00F0002B"/>
    <w:rsid w:val="00F00327"/>
    <w:rsid w:val="00F006D0"/>
    <w:rsid w:val="00F00702"/>
    <w:rsid w:val="00F007B5"/>
    <w:rsid w:val="00F008AC"/>
    <w:rsid w:val="00F008FC"/>
    <w:rsid w:val="00F00A92"/>
    <w:rsid w:val="00F00E5C"/>
    <w:rsid w:val="00F00E7B"/>
    <w:rsid w:val="00F01178"/>
    <w:rsid w:val="00F012D1"/>
    <w:rsid w:val="00F01469"/>
    <w:rsid w:val="00F017CE"/>
    <w:rsid w:val="00F01952"/>
    <w:rsid w:val="00F02020"/>
    <w:rsid w:val="00F020B1"/>
    <w:rsid w:val="00F0264D"/>
    <w:rsid w:val="00F026A5"/>
    <w:rsid w:val="00F027B8"/>
    <w:rsid w:val="00F027EF"/>
    <w:rsid w:val="00F0287B"/>
    <w:rsid w:val="00F02C34"/>
    <w:rsid w:val="00F02CF9"/>
    <w:rsid w:val="00F02E97"/>
    <w:rsid w:val="00F02EBC"/>
    <w:rsid w:val="00F02F01"/>
    <w:rsid w:val="00F03E4C"/>
    <w:rsid w:val="00F0414F"/>
    <w:rsid w:val="00F04182"/>
    <w:rsid w:val="00F04207"/>
    <w:rsid w:val="00F04335"/>
    <w:rsid w:val="00F0433B"/>
    <w:rsid w:val="00F044C6"/>
    <w:rsid w:val="00F045B9"/>
    <w:rsid w:val="00F04635"/>
    <w:rsid w:val="00F046D5"/>
    <w:rsid w:val="00F04898"/>
    <w:rsid w:val="00F04E01"/>
    <w:rsid w:val="00F04FCE"/>
    <w:rsid w:val="00F0510B"/>
    <w:rsid w:val="00F0512B"/>
    <w:rsid w:val="00F0526A"/>
    <w:rsid w:val="00F052F8"/>
    <w:rsid w:val="00F05496"/>
    <w:rsid w:val="00F0558F"/>
    <w:rsid w:val="00F055E0"/>
    <w:rsid w:val="00F056E5"/>
    <w:rsid w:val="00F057B0"/>
    <w:rsid w:val="00F057B2"/>
    <w:rsid w:val="00F05A8A"/>
    <w:rsid w:val="00F05C37"/>
    <w:rsid w:val="00F05DDF"/>
    <w:rsid w:val="00F05E4B"/>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2E5"/>
    <w:rsid w:val="00F119FA"/>
    <w:rsid w:val="00F11C09"/>
    <w:rsid w:val="00F11E4A"/>
    <w:rsid w:val="00F11F47"/>
    <w:rsid w:val="00F120EC"/>
    <w:rsid w:val="00F1235D"/>
    <w:rsid w:val="00F123DC"/>
    <w:rsid w:val="00F124BB"/>
    <w:rsid w:val="00F124D8"/>
    <w:rsid w:val="00F12563"/>
    <w:rsid w:val="00F12881"/>
    <w:rsid w:val="00F128AC"/>
    <w:rsid w:val="00F12CD2"/>
    <w:rsid w:val="00F12D07"/>
    <w:rsid w:val="00F12E93"/>
    <w:rsid w:val="00F12EC2"/>
    <w:rsid w:val="00F1327B"/>
    <w:rsid w:val="00F133AA"/>
    <w:rsid w:val="00F135AA"/>
    <w:rsid w:val="00F13699"/>
    <w:rsid w:val="00F13766"/>
    <w:rsid w:val="00F13A09"/>
    <w:rsid w:val="00F13A66"/>
    <w:rsid w:val="00F13AA5"/>
    <w:rsid w:val="00F13B29"/>
    <w:rsid w:val="00F13E02"/>
    <w:rsid w:val="00F13E0B"/>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38"/>
    <w:rsid w:val="00F1579C"/>
    <w:rsid w:val="00F159A9"/>
    <w:rsid w:val="00F15C67"/>
    <w:rsid w:val="00F16097"/>
    <w:rsid w:val="00F1609A"/>
    <w:rsid w:val="00F1639D"/>
    <w:rsid w:val="00F163A3"/>
    <w:rsid w:val="00F163ED"/>
    <w:rsid w:val="00F168E8"/>
    <w:rsid w:val="00F16A87"/>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3B2"/>
    <w:rsid w:val="00F223EC"/>
    <w:rsid w:val="00F224BC"/>
    <w:rsid w:val="00F22A7C"/>
    <w:rsid w:val="00F22AB1"/>
    <w:rsid w:val="00F22B3B"/>
    <w:rsid w:val="00F22CC2"/>
    <w:rsid w:val="00F22E64"/>
    <w:rsid w:val="00F23050"/>
    <w:rsid w:val="00F23378"/>
    <w:rsid w:val="00F23991"/>
    <w:rsid w:val="00F23A4C"/>
    <w:rsid w:val="00F23AA3"/>
    <w:rsid w:val="00F24106"/>
    <w:rsid w:val="00F2415C"/>
    <w:rsid w:val="00F24312"/>
    <w:rsid w:val="00F24457"/>
    <w:rsid w:val="00F24497"/>
    <w:rsid w:val="00F246EB"/>
    <w:rsid w:val="00F24782"/>
    <w:rsid w:val="00F24990"/>
    <w:rsid w:val="00F251EA"/>
    <w:rsid w:val="00F25246"/>
    <w:rsid w:val="00F25792"/>
    <w:rsid w:val="00F257F5"/>
    <w:rsid w:val="00F258BB"/>
    <w:rsid w:val="00F26023"/>
    <w:rsid w:val="00F2613F"/>
    <w:rsid w:val="00F26364"/>
    <w:rsid w:val="00F26801"/>
    <w:rsid w:val="00F26932"/>
    <w:rsid w:val="00F26A20"/>
    <w:rsid w:val="00F26A96"/>
    <w:rsid w:val="00F26D98"/>
    <w:rsid w:val="00F26DF0"/>
    <w:rsid w:val="00F26F4A"/>
    <w:rsid w:val="00F270C7"/>
    <w:rsid w:val="00F27250"/>
    <w:rsid w:val="00F2739C"/>
    <w:rsid w:val="00F27A00"/>
    <w:rsid w:val="00F27D8A"/>
    <w:rsid w:val="00F27DD7"/>
    <w:rsid w:val="00F30850"/>
    <w:rsid w:val="00F30851"/>
    <w:rsid w:val="00F308C0"/>
    <w:rsid w:val="00F30A87"/>
    <w:rsid w:val="00F30CA7"/>
    <w:rsid w:val="00F31141"/>
    <w:rsid w:val="00F31298"/>
    <w:rsid w:val="00F314B4"/>
    <w:rsid w:val="00F314E8"/>
    <w:rsid w:val="00F31506"/>
    <w:rsid w:val="00F3155A"/>
    <w:rsid w:val="00F31FB3"/>
    <w:rsid w:val="00F321CD"/>
    <w:rsid w:val="00F32974"/>
    <w:rsid w:val="00F32A30"/>
    <w:rsid w:val="00F32A67"/>
    <w:rsid w:val="00F32AD4"/>
    <w:rsid w:val="00F32B1E"/>
    <w:rsid w:val="00F32C3D"/>
    <w:rsid w:val="00F33017"/>
    <w:rsid w:val="00F3315C"/>
    <w:rsid w:val="00F3326A"/>
    <w:rsid w:val="00F33498"/>
    <w:rsid w:val="00F33703"/>
    <w:rsid w:val="00F3373D"/>
    <w:rsid w:val="00F33CBE"/>
    <w:rsid w:val="00F33F80"/>
    <w:rsid w:val="00F34697"/>
    <w:rsid w:val="00F346C6"/>
    <w:rsid w:val="00F34764"/>
    <w:rsid w:val="00F3479F"/>
    <w:rsid w:val="00F3481D"/>
    <w:rsid w:val="00F34A41"/>
    <w:rsid w:val="00F34A61"/>
    <w:rsid w:val="00F34C8A"/>
    <w:rsid w:val="00F34CD8"/>
    <w:rsid w:val="00F34CDE"/>
    <w:rsid w:val="00F34E18"/>
    <w:rsid w:val="00F34EAF"/>
    <w:rsid w:val="00F35001"/>
    <w:rsid w:val="00F35284"/>
    <w:rsid w:val="00F356FB"/>
    <w:rsid w:val="00F358A6"/>
    <w:rsid w:val="00F35A66"/>
    <w:rsid w:val="00F35AAB"/>
    <w:rsid w:val="00F36027"/>
    <w:rsid w:val="00F361A4"/>
    <w:rsid w:val="00F36315"/>
    <w:rsid w:val="00F363BD"/>
    <w:rsid w:val="00F36424"/>
    <w:rsid w:val="00F36480"/>
    <w:rsid w:val="00F364E4"/>
    <w:rsid w:val="00F36982"/>
    <w:rsid w:val="00F369F1"/>
    <w:rsid w:val="00F36C24"/>
    <w:rsid w:val="00F36CF6"/>
    <w:rsid w:val="00F36E30"/>
    <w:rsid w:val="00F36F04"/>
    <w:rsid w:val="00F36F35"/>
    <w:rsid w:val="00F36F6A"/>
    <w:rsid w:val="00F36F78"/>
    <w:rsid w:val="00F3738B"/>
    <w:rsid w:val="00F374D0"/>
    <w:rsid w:val="00F37589"/>
    <w:rsid w:val="00F3784A"/>
    <w:rsid w:val="00F37872"/>
    <w:rsid w:val="00F378C0"/>
    <w:rsid w:val="00F378C1"/>
    <w:rsid w:val="00F37A5E"/>
    <w:rsid w:val="00F37A86"/>
    <w:rsid w:val="00F37C9C"/>
    <w:rsid w:val="00F37E0E"/>
    <w:rsid w:val="00F4002B"/>
    <w:rsid w:val="00F400DB"/>
    <w:rsid w:val="00F40138"/>
    <w:rsid w:val="00F40245"/>
    <w:rsid w:val="00F4032C"/>
    <w:rsid w:val="00F4058C"/>
    <w:rsid w:val="00F40C93"/>
    <w:rsid w:val="00F41236"/>
    <w:rsid w:val="00F41887"/>
    <w:rsid w:val="00F418FE"/>
    <w:rsid w:val="00F41A26"/>
    <w:rsid w:val="00F41CD7"/>
    <w:rsid w:val="00F41D11"/>
    <w:rsid w:val="00F42177"/>
    <w:rsid w:val="00F4223F"/>
    <w:rsid w:val="00F42415"/>
    <w:rsid w:val="00F43083"/>
    <w:rsid w:val="00F4319B"/>
    <w:rsid w:val="00F43519"/>
    <w:rsid w:val="00F4366F"/>
    <w:rsid w:val="00F43AD5"/>
    <w:rsid w:val="00F43B49"/>
    <w:rsid w:val="00F43D96"/>
    <w:rsid w:val="00F43DE4"/>
    <w:rsid w:val="00F44054"/>
    <w:rsid w:val="00F4449C"/>
    <w:rsid w:val="00F445C9"/>
    <w:rsid w:val="00F44603"/>
    <w:rsid w:val="00F446B2"/>
    <w:rsid w:val="00F449CA"/>
    <w:rsid w:val="00F44AD1"/>
    <w:rsid w:val="00F44C2C"/>
    <w:rsid w:val="00F44C54"/>
    <w:rsid w:val="00F44CE7"/>
    <w:rsid w:val="00F451D2"/>
    <w:rsid w:val="00F45363"/>
    <w:rsid w:val="00F45461"/>
    <w:rsid w:val="00F45719"/>
    <w:rsid w:val="00F459DE"/>
    <w:rsid w:val="00F45A1A"/>
    <w:rsid w:val="00F45A33"/>
    <w:rsid w:val="00F45D2F"/>
    <w:rsid w:val="00F45D31"/>
    <w:rsid w:val="00F4637B"/>
    <w:rsid w:val="00F4640E"/>
    <w:rsid w:val="00F464CB"/>
    <w:rsid w:val="00F465B9"/>
    <w:rsid w:val="00F4682F"/>
    <w:rsid w:val="00F4690E"/>
    <w:rsid w:val="00F46B84"/>
    <w:rsid w:val="00F46DA5"/>
    <w:rsid w:val="00F46E90"/>
    <w:rsid w:val="00F470D8"/>
    <w:rsid w:val="00F4758C"/>
    <w:rsid w:val="00F475CB"/>
    <w:rsid w:val="00F47676"/>
    <w:rsid w:val="00F47799"/>
    <w:rsid w:val="00F477BD"/>
    <w:rsid w:val="00F47853"/>
    <w:rsid w:val="00F47B03"/>
    <w:rsid w:val="00F47BF4"/>
    <w:rsid w:val="00F47CA0"/>
    <w:rsid w:val="00F47D80"/>
    <w:rsid w:val="00F47FCC"/>
    <w:rsid w:val="00F47FCF"/>
    <w:rsid w:val="00F50235"/>
    <w:rsid w:val="00F509ED"/>
    <w:rsid w:val="00F50C74"/>
    <w:rsid w:val="00F50D2B"/>
    <w:rsid w:val="00F50D3D"/>
    <w:rsid w:val="00F50E22"/>
    <w:rsid w:val="00F5120D"/>
    <w:rsid w:val="00F5125F"/>
    <w:rsid w:val="00F512A6"/>
    <w:rsid w:val="00F513DB"/>
    <w:rsid w:val="00F51587"/>
    <w:rsid w:val="00F515E7"/>
    <w:rsid w:val="00F515F4"/>
    <w:rsid w:val="00F515F6"/>
    <w:rsid w:val="00F51C5F"/>
    <w:rsid w:val="00F5203C"/>
    <w:rsid w:val="00F52247"/>
    <w:rsid w:val="00F524BC"/>
    <w:rsid w:val="00F524D3"/>
    <w:rsid w:val="00F524F4"/>
    <w:rsid w:val="00F52751"/>
    <w:rsid w:val="00F52853"/>
    <w:rsid w:val="00F52AAB"/>
    <w:rsid w:val="00F52AF5"/>
    <w:rsid w:val="00F52B66"/>
    <w:rsid w:val="00F52FBB"/>
    <w:rsid w:val="00F5300D"/>
    <w:rsid w:val="00F53032"/>
    <w:rsid w:val="00F5314A"/>
    <w:rsid w:val="00F531D8"/>
    <w:rsid w:val="00F53513"/>
    <w:rsid w:val="00F5367F"/>
    <w:rsid w:val="00F539DC"/>
    <w:rsid w:val="00F53B8F"/>
    <w:rsid w:val="00F53DA6"/>
    <w:rsid w:val="00F54118"/>
    <w:rsid w:val="00F546FA"/>
    <w:rsid w:val="00F54DCC"/>
    <w:rsid w:val="00F54EE9"/>
    <w:rsid w:val="00F553E4"/>
    <w:rsid w:val="00F55914"/>
    <w:rsid w:val="00F55AE9"/>
    <w:rsid w:val="00F55C84"/>
    <w:rsid w:val="00F55E73"/>
    <w:rsid w:val="00F56032"/>
    <w:rsid w:val="00F5612D"/>
    <w:rsid w:val="00F561C4"/>
    <w:rsid w:val="00F5654E"/>
    <w:rsid w:val="00F566BE"/>
    <w:rsid w:val="00F56A4D"/>
    <w:rsid w:val="00F56A52"/>
    <w:rsid w:val="00F56B6F"/>
    <w:rsid w:val="00F56C59"/>
    <w:rsid w:val="00F56C64"/>
    <w:rsid w:val="00F56CD8"/>
    <w:rsid w:val="00F56EE6"/>
    <w:rsid w:val="00F56F4A"/>
    <w:rsid w:val="00F57269"/>
    <w:rsid w:val="00F573E7"/>
    <w:rsid w:val="00F575B3"/>
    <w:rsid w:val="00F57729"/>
    <w:rsid w:val="00F578BD"/>
    <w:rsid w:val="00F57B5D"/>
    <w:rsid w:val="00F57E90"/>
    <w:rsid w:val="00F57FC5"/>
    <w:rsid w:val="00F600C9"/>
    <w:rsid w:val="00F602E3"/>
    <w:rsid w:val="00F60540"/>
    <w:rsid w:val="00F605AE"/>
    <w:rsid w:val="00F606EC"/>
    <w:rsid w:val="00F6082F"/>
    <w:rsid w:val="00F6096A"/>
    <w:rsid w:val="00F60F08"/>
    <w:rsid w:val="00F61182"/>
    <w:rsid w:val="00F61349"/>
    <w:rsid w:val="00F61438"/>
    <w:rsid w:val="00F614C8"/>
    <w:rsid w:val="00F618EE"/>
    <w:rsid w:val="00F6199D"/>
    <w:rsid w:val="00F61BDD"/>
    <w:rsid w:val="00F61F5E"/>
    <w:rsid w:val="00F61F75"/>
    <w:rsid w:val="00F62025"/>
    <w:rsid w:val="00F62067"/>
    <w:rsid w:val="00F624AF"/>
    <w:rsid w:val="00F62814"/>
    <w:rsid w:val="00F62831"/>
    <w:rsid w:val="00F628C9"/>
    <w:rsid w:val="00F62FD1"/>
    <w:rsid w:val="00F63017"/>
    <w:rsid w:val="00F63270"/>
    <w:rsid w:val="00F63543"/>
    <w:rsid w:val="00F63548"/>
    <w:rsid w:val="00F635DE"/>
    <w:rsid w:val="00F635F6"/>
    <w:rsid w:val="00F63616"/>
    <w:rsid w:val="00F6387A"/>
    <w:rsid w:val="00F638B4"/>
    <w:rsid w:val="00F63905"/>
    <w:rsid w:val="00F63BEB"/>
    <w:rsid w:val="00F64148"/>
    <w:rsid w:val="00F6462D"/>
    <w:rsid w:val="00F64643"/>
    <w:rsid w:val="00F6465F"/>
    <w:rsid w:val="00F647A1"/>
    <w:rsid w:val="00F648A7"/>
    <w:rsid w:val="00F64DB2"/>
    <w:rsid w:val="00F64E40"/>
    <w:rsid w:val="00F65229"/>
    <w:rsid w:val="00F6523C"/>
    <w:rsid w:val="00F652DE"/>
    <w:rsid w:val="00F654EF"/>
    <w:rsid w:val="00F65CE1"/>
    <w:rsid w:val="00F66024"/>
    <w:rsid w:val="00F66533"/>
    <w:rsid w:val="00F66763"/>
    <w:rsid w:val="00F66872"/>
    <w:rsid w:val="00F66A09"/>
    <w:rsid w:val="00F66A45"/>
    <w:rsid w:val="00F66E3C"/>
    <w:rsid w:val="00F673C7"/>
    <w:rsid w:val="00F6740A"/>
    <w:rsid w:val="00F67489"/>
    <w:rsid w:val="00F674F0"/>
    <w:rsid w:val="00F67543"/>
    <w:rsid w:val="00F67590"/>
    <w:rsid w:val="00F67612"/>
    <w:rsid w:val="00F67662"/>
    <w:rsid w:val="00F67BC8"/>
    <w:rsid w:val="00F7001B"/>
    <w:rsid w:val="00F701B1"/>
    <w:rsid w:val="00F704CB"/>
    <w:rsid w:val="00F70A3A"/>
    <w:rsid w:val="00F7162F"/>
    <w:rsid w:val="00F717CF"/>
    <w:rsid w:val="00F71971"/>
    <w:rsid w:val="00F71C0B"/>
    <w:rsid w:val="00F71D15"/>
    <w:rsid w:val="00F71E06"/>
    <w:rsid w:val="00F720D6"/>
    <w:rsid w:val="00F723D5"/>
    <w:rsid w:val="00F72538"/>
    <w:rsid w:val="00F72B25"/>
    <w:rsid w:val="00F72B53"/>
    <w:rsid w:val="00F72DB7"/>
    <w:rsid w:val="00F72DFE"/>
    <w:rsid w:val="00F72F51"/>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AF1"/>
    <w:rsid w:val="00F75CE4"/>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50E"/>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A7"/>
    <w:rsid w:val="00F80CBE"/>
    <w:rsid w:val="00F80D1A"/>
    <w:rsid w:val="00F80D72"/>
    <w:rsid w:val="00F81030"/>
    <w:rsid w:val="00F81173"/>
    <w:rsid w:val="00F81219"/>
    <w:rsid w:val="00F81333"/>
    <w:rsid w:val="00F81596"/>
    <w:rsid w:val="00F81711"/>
    <w:rsid w:val="00F81C9E"/>
    <w:rsid w:val="00F81CD2"/>
    <w:rsid w:val="00F81E1A"/>
    <w:rsid w:val="00F81EDC"/>
    <w:rsid w:val="00F81F55"/>
    <w:rsid w:val="00F8205A"/>
    <w:rsid w:val="00F8208D"/>
    <w:rsid w:val="00F8240D"/>
    <w:rsid w:val="00F82906"/>
    <w:rsid w:val="00F82D7C"/>
    <w:rsid w:val="00F82DB1"/>
    <w:rsid w:val="00F82E61"/>
    <w:rsid w:val="00F830FC"/>
    <w:rsid w:val="00F83273"/>
    <w:rsid w:val="00F8345E"/>
    <w:rsid w:val="00F83600"/>
    <w:rsid w:val="00F838E9"/>
    <w:rsid w:val="00F839F6"/>
    <w:rsid w:val="00F83BF4"/>
    <w:rsid w:val="00F83DAB"/>
    <w:rsid w:val="00F83F09"/>
    <w:rsid w:val="00F83F48"/>
    <w:rsid w:val="00F8430C"/>
    <w:rsid w:val="00F84355"/>
    <w:rsid w:val="00F8439F"/>
    <w:rsid w:val="00F845A4"/>
    <w:rsid w:val="00F84901"/>
    <w:rsid w:val="00F84A61"/>
    <w:rsid w:val="00F84E2F"/>
    <w:rsid w:val="00F8512A"/>
    <w:rsid w:val="00F85152"/>
    <w:rsid w:val="00F854B4"/>
    <w:rsid w:val="00F85568"/>
    <w:rsid w:val="00F85D6D"/>
    <w:rsid w:val="00F862BD"/>
    <w:rsid w:val="00F863AC"/>
    <w:rsid w:val="00F8682A"/>
    <w:rsid w:val="00F8684F"/>
    <w:rsid w:val="00F869CB"/>
    <w:rsid w:val="00F86A20"/>
    <w:rsid w:val="00F86BEC"/>
    <w:rsid w:val="00F86DEA"/>
    <w:rsid w:val="00F870E8"/>
    <w:rsid w:val="00F87121"/>
    <w:rsid w:val="00F8719D"/>
    <w:rsid w:val="00F873B1"/>
    <w:rsid w:val="00F87789"/>
    <w:rsid w:val="00F87A05"/>
    <w:rsid w:val="00F90111"/>
    <w:rsid w:val="00F901CA"/>
    <w:rsid w:val="00F90684"/>
    <w:rsid w:val="00F90A5C"/>
    <w:rsid w:val="00F90B52"/>
    <w:rsid w:val="00F90D43"/>
    <w:rsid w:val="00F90FE6"/>
    <w:rsid w:val="00F9115E"/>
    <w:rsid w:val="00F91389"/>
    <w:rsid w:val="00F913FF"/>
    <w:rsid w:val="00F9146F"/>
    <w:rsid w:val="00F91534"/>
    <w:rsid w:val="00F91915"/>
    <w:rsid w:val="00F91942"/>
    <w:rsid w:val="00F91BC4"/>
    <w:rsid w:val="00F91CEB"/>
    <w:rsid w:val="00F91EFE"/>
    <w:rsid w:val="00F91F95"/>
    <w:rsid w:val="00F92454"/>
    <w:rsid w:val="00F9284F"/>
    <w:rsid w:val="00F92A19"/>
    <w:rsid w:val="00F92AC9"/>
    <w:rsid w:val="00F92BB4"/>
    <w:rsid w:val="00F92FEF"/>
    <w:rsid w:val="00F93315"/>
    <w:rsid w:val="00F935C3"/>
    <w:rsid w:val="00F936F7"/>
    <w:rsid w:val="00F938AB"/>
    <w:rsid w:val="00F938B4"/>
    <w:rsid w:val="00F939F0"/>
    <w:rsid w:val="00F93A2D"/>
    <w:rsid w:val="00F93C25"/>
    <w:rsid w:val="00F93ECC"/>
    <w:rsid w:val="00F93F1B"/>
    <w:rsid w:val="00F942A6"/>
    <w:rsid w:val="00F9459C"/>
    <w:rsid w:val="00F946F1"/>
    <w:rsid w:val="00F94E32"/>
    <w:rsid w:val="00F94F35"/>
    <w:rsid w:val="00F953D9"/>
    <w:rsid w:val="00F954B2"/>
    <w:rsid w:val="00F954FD"/>
    <w:rsid w:val="00F95541"/>
    <w:rsid w:val="00F958C7"/>
    <w:rsid w:val="00F95DF2"/>
    <w:rsid w:val="00F960DD"/>
    <w:rsid w:val="00F9617D"/>
    <w:rsid w:val="00F963BE"/>
    <w:rsid w:val="00F96439"/>
    <w:rsid w:val="00F965C9"/>
    <w:rsid w:val="00F9694D"/>
    <w:rsid w:val="00F969D2"/>
    <w:rsid w:val="00F96AF2"/>
    <w:rsid w:val="00F96B54"/>
    <w:rsid w:val="00F96B82"/>
    <w:rsid w:val="00F9733B"/>
    <w:rsid w:val="00F97495"/>
    <w:rsid w:val="00F9761B"/>
    <w:rsid w:val="00F97796"/>
    <w:rsid w:val="00F97988"/>
    <w:rsid w:val="00FA024C"/>
    <w:rsid w:val="00FA0314"/>
    <w:rsid w:val="00FA0399"/>
    <w:rsid w:val="00FA0577"/>
    <w:rsid w:val="00FA0600"/>
    <w:rsid w:val="00FA06F2"/>
    <w:rsid w:val="00FA0773"/>
    <w:rsid w:val="00FA079D"/>
    <w:rsid w:val="00FA082F"/>
    <w:rsid w:val="00FA0BB7"/>
    <w:rsid w:val="00FA0CA9"/>
    <w:rsid w:val="00FA0E70"/>
    <w:rsid w:val="00FA11DB"/>
    <w:rsid w:val="00FA1356"/>
    <w:rsid w:val="00FA13A4"/>
    <w:rsid w:val="00FA1C04"/>
    <w:rsid w:val="00FA21A1"/>
    <w:rsid w:val="00FA22E5"/>
    <w:rsid w:val="00FA2702"/>
    <w:rsid w:val="00FA2C8A"/>
    <w:rsid w:val="00FA3506"/>
    <w:rsid w:val="00FA37E2"/>
    <w:rsid w:val="00FA38A9"/>
    <w:rsid w:val="00FA3D56"/>
    <w:rsid w:val="00FA3D92"/>
    <w:rsid w:val="00FA4310"/>
    <w:rsid w:val="00FA43DE"/>
    <w:rsid w:val="00FA451D"/>
    <w:rsid w:val="00FA488F"/>
    <w:rsid w:val="00FA4935"/>
    <w:rsid w:val="00FA4B84"/>
    <w:rsid w:val="00FA4D75"/>
    <w:rsid w:val="00FA4F97"/>
    <w:rsid w:val="00FA51E1"/>
    <w:rsid w:val="00FA5249"/>
    <w:rsid w:val="00FA5292"/>
    <w:rsid w:val="00FA56DC"/>
    <w:rsid w:val="00FA5867"/>
    <w:rsid w:val="00FA61BB"/>
    <w:rsid w:val="00FA6235"/>
    <w:rsid w:val="00FA62AC"/>
    <w:rsid w:val="00FA63F4"/>
    <w:rsid w:val="00FA63FD"/>
    <w:rsid w:val="00FA6471"/>
    <w:rsid w:val="00FA65DA"/>
    <w:rsid w:val="00FA67CB"/>
    <w:rsid w:val="00FA68ED"/>
    <w:rsid w:val="00FA6B58"/>
    <w:rsid w:val="00FA6C49"/>
    <w:rsid w:val="00FA6D7B"/>
    <w:rsid w:val="00FA6F41"/>
    <w:rsid w:val="00FA71F3"/>
    <w:rsid w:val="00FA72DE"/>
    <w:rsid w:val="00FA7862"/>
    <w:rsid w:val="00FA790C"/>
    <w:rsid w:val="00FA7A00"/>
    <w:rsid w:val="00FA7A0C"/>
    <w:rsid w:val="00FA7A17"/>
    <w:rsid w:val="00FA7B48"/>
    <w:rsid w:val="00FA7B91"/>
    <w:rsid w:val="00FA7E2E"/>
    <w:rsid w:val="00FA7EDC"/>
    <w:rsid w:val="00FA7EF9"/>
    <w:rsid w:val="00FB0025"/>
    <w:rsid w:val="00FB02B3"/>
    <w:rsid w:val="00FB0502"/>
    <w:rsid w:val="00FB0528"/>
    <w:rsid w:val="00FB0659"/>
    <w:rsid w:val="00FB077B"/>
    <w:rsid w:val="00FB0A21"/>
    <w:rsid w:val="00FB0B15"/>
    <w:rsid w:val="00FB0D13"/>
    <w:rsid w:val="00FB0D73"/>
    <w:rsid w:val="00FB0F4E"/>
    <w:rsid w:val="00FB1166"/>
    <w:rsid w:val="00FB120E"/>
    <w:rsid w:val="00FB12FD"/>
    <w:rsid w:val="00FB132E"/>
    <w:rsid w:val="00FB1565"/>
    <w:rsid w:val="00FB17B6"/>
    <w:rsid w:val="00FB19AA"/>
    <w:rsid w:val="00FB1B41"/>
    <w:rsid w:val="00FB20C4"/>
    <w:rsid w:val="00FB2712"/>
    <w:rsid w:val="00FB2747"/>
    <w:rsid w:val="00FB303A"/>
    <w:rsid w:val="00FB33AE"/>
    <w:rsid w:val="00FB3B75"/>
    <w:rsid w:val="00FB3B79"/>
    <w:rsid w:val="00FB3EA7"/>
    <w:rsid w:val="00FB441F"/>
    <w:rsid w:val="00FB44D0"/>
    <w:rsid w:val="00FB4593"/>
    <w:rsid w:val="00FB45AA"/>
    <w:rsid w:val="00FB45F6"/>
    <w:rsid w:val="00FB4944"/>
    <w:rsid w:val="00FB4999"/>
    <w:rsid w:val="00FB4DFE"/>
    <w:rsid w:val="00FB4FFF"/>
    <w:rsid w:val="00FB516E"/>
    <w:rsid w:val="00FB562C"/>
    <w:rsid w:val="00FB5708"/>
    <w:rsid w:val="00FB5725"/>
    <w:rsid w:val="00FB5C05"/>
    <w:rsid w:val="00FB5E84"/>
    <w:rsid w:val="00FB5F4A"/>
    <w:rsid w:val="00FB5F56"/>
    <w:rsid w:val="00FB5FB3"/>
    <w:rsid w:val="00FB625D"/>
    <w:rsid w:val="00FB64B6"/>
    <w:rsid w:val="00FB64FD"/>
    <w:rsid w:val="00FB68A7"/>
    <w:rsid w:val="00FB6C18"/>
    <w:rsid w:val="00FB6EBF"/>
    <w:rsid w:val="00FB6F19"/>
    <w:rsid w:val="00FB70AB"/>
    <w:rsid w:val="00FB7590"/>
    <w:rsid w:val="00FB79BE"/>
    <w:rsid w:val="00FB7D0C"/>
    <w:rsid w:val="00FC0019"/>
    <w:rsid w:val="00FC00BD"/>
    <w:rsid w:val="00FC0138"/>
    <w:rsid w:val="00FC0259"/>
    <w:rsid w:val="00FC0725"/>
    <w:rsid w:val="00FC0B36"/>
    <w:rsid w:val="00FC0E75"/>
    <w:rsid w:val="00FC0EB4"/>
    <w:rsid w:val="00FC1037"/>
    <w:rsid w:val="00FC1078"/>
    <w:rsid w:val="00FC13D6"/>
    <w:rsid w:val="00FC14F5"/>
    <w:rsid w:val="00FC17E9"/>
    <w:rsid w:val="00FC189A"/>
    <w:rsid w:val="00FC1B4F"/>
    <w:rsid w:val="00FC1C05"/>
    <w:rsid w:val="00FC1FDE"/>
    <w:rsid w:val="00FC22B2"/>
    <w:rsid w:val="00FC22B4"/>
    <w:rsid w:val="00FC2793"/>
    <w:rsid w:val="00FC2829"/>
    <w:rsid w:val="00FC28AC"/>
    <w:rsid w:val="00FC2983"/>
    <w:rsid w:val="00FC301B"/>
    <w:rsid w:val="00FC341B"/>
    <w:rsid w:val="00FC342B"/>
    <w:rsid w:val="00FC3437"/>
    <w:rsid w:val="00FC3526"/>
    <w:rsid w:val="00FC3547"/>
    <w:rsid w:val="00FC3A99"/>
    <w:rsid w:val="00FC3B88"/>
    <w:rsid w:val="00FC3D8B"/>
    <w:rsid w:val="00FC400D"/>
    <w:rsid w:val="00FC4017"/>
    <w:rsid w:val="00FC43F3"/>
    <w:rsid w:val="00FC4462"/>
    <w:rsid w:val="00FC47AB"/>
    <w:rsid w:val="00FC48B4"/>
    <w:rsid w:val="00FC4D5A"/>
    <w:rsid w:val="00FC5128"/>
    <w:rsid w:val="00FC54D8"/>
    <w:rsid w:val="00FC55EA"/>
    <w:rsid w:val="00FC6625"/>
    <w:rsid w:val="00FC6738"/>
    <w:rsid w:val="00FC67FC"/>
    <w:rsid w:val="00FC6921"/>
    <w:rsid w:val="00FC6D64"/>
    <w:rsid w:val="00FC72A0"/>
    <w:rsid w:val="00FC72FD"/>
    <w:rsid w:val="00FC7328"/>
    <w:rsid w:val="00FC754B"/>
    <w:rsid w:val="00FC782B"/>
    <w:rsid w:val="00FC79E2"/>
    <w:rsid w:val="00FC7D0B"/>
    <w:rsid w:val="00FC7D0D"/>
    <w:rsid w:val="00FC7D31"/>
    <w:rsid w:val="00FC7DC9"/>
    <w:rsid w:val="00FC7E4B"/>
    <w:rsid w:val="00FD005C"/>
    <w:rsid w:val="00FD0791"/>
    <w:rsid w:val="00FD0BA0"/>
    <w:rsid w:val="00FD0DE8"/>
    <w:rsid w:val="00FD0E71"/>
    <w:rsid w:val="00FD0FFB"/>
    <w:rsid w:val="00FD105A"/>
    <w:rsid w:val="00FD117F"/>
    <w:rsid w:val="00FD14C2"/>
    <w:rsid w:val="00FD15A2"/>
    <w:rsid w:val="00FD188F"/>
    <w:rsid w:val="00FD1E3D"/>
    <w:rsid w:val="00FD1EE1"/>
    <w:rsid w:val="00FD29C2"/>
    <w:rsid w:val="00FD2B32"/>
    <w:rsid w:val="00FD2E4E"/>
    <w:rsid w:val="00FD2F1A"/>
    <w:rsid w:val="00FD2FE0"/>
    <w:rsid w:val="00FD3167"/>
    <w:rsid w:val="00FD3658"/>
    <w:rsid w:val="00FD36A2"/>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C7B"/>
    <w:rsid w:val="00FD4D4A"/>
    <w:rsid w:val="00FD4DA1"/>
    <w:rsid w:val="00FD4DDB"/>
    <w:rsid w:val="00FD50D4"/>
    <w:rsid w:val="00FD526D"/>
    <w:rsid w:val="00FD534A"/>
    <w:rsid w:val="00FD541B"/>
    <w:rsid w:val="00FD5A0F"/>
    <w:rsid w:val="00FD5AC0"/>
    <w:rsid w:val="00FD5F20"/>
    <w:rsid w:val="00FD61A7"/>
    <w:rsid w:val="00FD61B0"/>
    <w:rsid w:val="00FD630F"/>
    <w:rsid w:val="00FD6476"/>
    <w:rsid w:val="00FD6672"/>
    <w:rsid w:val="00FD6A60"/>
    <w:rsid w:val="00FD6C1B"/>
    <w:rsid w:val="00FD6CF1"/>
    <w:rsid w:val="00FD6E28"/>
    <w:rsid w:val="00FD6E79"/>
    <w:rsid w:val="00FD708B"/>
    <w:rsid w:val="00FD712E"/>
    <w:rsid w:val="00FD7192"/>
    <w:rsid w:val="00FD73B2"/>
    <w:rsid w:val="00FD74C4"/>
    <w:rsid w:val="00FD7863"/>
    <w:rsid w:val="00FD786B"/>
    <w:rsid w:val="00FD7AE5"/>
    <w:rsid w:val="00FD7B10"/>
    <w:rsid w:val="00FD7EC8"/>
    <w:rsid w:val="00FD7ECC"/>
    <w:rsid w:val="00FE0156"/>
    <w:rsid w:val="00FE063D"/>
    <w:rsid w:val="00FE09CD"/>
    <w:rsid w:val="00FE0BDA"/>
    <w:rsid w:val="00FE0D56"/>
    <w:rsid w:val="00FE0D5B"/>
    <w:rsid w:val="00FE0DF0"/>
    <w:rsid w:val="00FE110D"/>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879"/>
    <w:rsid w:val="00FE492A"/>
    <w:rsid w:val="00FE5191"/>
    <w:rsid w:val="00FE5494"/>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D6"/>
    <w:rsid w:val="00FE7676"/>
    <w:rsid w:val="00FE779F"/>
    <w:rsid w:val="00FE7936"/>
    <w:rsid w:val="00FE7B38"/>
    <w:rsid w:val="00FE7BCD"/>
    <w:rsid w:val="00FE7BD0"/>
    <w:rsid w:val="00FE7BE7"/>
    <w:rsid w:val="00FE7E89"/>
    <w:rsid w:val="00FF04A7"/>
    <w:rsid w:val="00FF0B11"/>
    <w:rsid w:val="00FF0B66"/>
    <w:rsid w:val="00FF0D34"/>
    <w:rsid w:val="00FF0EDD"/>
    <w:rsid w:val="00FF10EB"/>
    <w:rsid w:val="00FF12CF"/>
    <w:rsid w:val="00FF166E"/>
    <w:rsid w:val="00FF1AF2"/>
    <w:rsid w:val="00FF1C07"/>
    <w:rsid w:val="00FF1D3D"/>
    <w:rsid w:val="00FF1E27"/>
    <w:rsid w:val="00FF20C1"/>
    <w:rsid w:val="00FF20ED"/>
    <w:rsid w:val="00FF25C0"/>
    <w:rsid w:val="00FF2679"/>
    <w:rsid w:val="00FF269F"/>
    <w:rsid w:val="00FF2767"/>
    <w:rsid w:val="00FF27E3"/>
    <w:rsid w:val="00FF28B0"/>
    <w:rsid w:val="00FF291B"/>
    <w:rsid w:val="00FF2929"/>
    <w:rsid w:val="00FF2B06"/>
    <w:rsid w:val="00FF2C61"/>
    <w:rsid w:val="00FF3039"/>
    <w:rsid w:val="00FF3561"/>
    <w:rsid w:val="00FF361D"/>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80"/>
    <w:rsid w:val="00FF4E74"/>
    <w:rsid w:val="00FF4E9E"/>
    <w:rsid w:val="00FF5187"/>
    <w:rsid w:val="00FF5381"/>
    <w:rsid w:val="00FF55EB"/>
    <w:rsid w:val="00FF5639"/>
    <w:rsid w:val="00FF5644"/>
    <w:rsid w:val="00FF5708"/>
    <w:rsid w:val="00FF572C"/>
    <w:rsid w:val="00FF5732"/>
    <w:rsid w:val="00FF5D18"/>
    <w:rsid w:val="00FF5E75"/>
    <w:rsid w:val="00FF5F3A"/>
    <w:rsid w:val="00FF617E"/>
    <w:rsid w:val="00FF640A"/>
    <w:rsid w:val="00FF6617"/>
    <w:rsid w:val="00FF67CC"/>
    <w:rsid w:val="00FF6A3B"/>
    <w:rsid w:val="00FF6B91"/>
    <w:rsid w:val="00FF6ECC"/>
    <w:rsid w:val="00FF6F65"/>
    <w:rsid w:val="00FF712E"/>
    <w:rsid w:val="00FF7231"/>
    <w:rsid w:val="00FF782E"/>
    <w:rsid w:val="00FF78A1"/>
    <w:rsid w:val="00FF7BD7"/>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C1873F80-D1F2-4030-BE3F-5A29B5FC5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81B5A-B70A-4D02-A5F1-D3A9B0AD9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000CA899-70E4-4113-B493-0603B0D33B9D}">
  <ds:schemaRef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7ed38e77-dc4d-4e77-8159-460feb1a403a"/>
    <ds:schemaRef ds:uri="http://purl.org/dc/dcmitype/"/>
    <ds:schemaRef ds:uri="6d4000a0-b162-4fca-ac2c-ce72dff4cd8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02FFF4B-0C7D-4947-98A0-3148F89AA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912</TotalTime>
  <Pages>21</Pages>
  <Words>5041</Words>
  <Characters>28804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33778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Air Chonticha</cp:lastModifiedBy>
  <cp:revision>574</cp:revision>
  <cp:lastPrinted>2022-11-10T10:27:00Z</cp:lastPrinted>
  <dcterms:created xsi:type="dcterms:W3CDTF">2022-08-08T07:51:00Z</dcterms:created>
  <dcterms:modified xsi:type="dcterms:W3CDTF">2022-11-10T13:00:00Z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