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5A2D7DA8" w:rsidR="00804175" w:rsidRPr="00593DB9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93DB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93DB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93DB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593DB9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8D8B5A5" w14:textId="77777777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593DB9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45722D3B" w:rsidR="00804175" w:rsidRPr="00593DB9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593DB9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บริษัทย่อ</w:t>
      </w:r>
      <w:r w:rsidR="00375E8F"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="00EF1024"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และการรวมธุรกิจภายใต้การควบคุมเดียวกัน</w:t>
      </w:r>
    </w:p>
    <w:p w14:paraId="03B64113" w14:textId="4D8E6D7A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593DB9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593DB9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4BB60B4" w14:textId="148EA248" w:rsidR="00E63169" w:rsidRPr="00593DB9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593DB9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B329EA4" w14:textId="4EC70C40" w:rsidR="00804175" w:rsidRPr="00593DB9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593DB9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452DDE79" w14:textId="117F1EF0" w:rsidR="00532AA8" w:rsidRPr="00593DB9" w:rsidRDefault="00532AA8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EA3FFF0" w14:textId="34A9396B" w:rsidR="0096673C" w:rsidRPr="00593DB9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56E25264" w:rsidR="00B51A41" w:rsidRPr="00593DB9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C71D5DB" w14:textId="04973EA0" w:rsidR="00B11F89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93DB9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394A3B65" w14:textId="65A248B1" w:rsidR="00FC6CF8" w:rsidRDefault="00FC6CF8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หนี้สินที่อาจเกิดขึ้น</w:t>
      </w:r>
    </w:p>
    <w:p w14:paraId="652180C2" w14:textId="5BD8B5D5" w:rsidR="0039531D" w:rsidRPr="00593DB9" w:rsidRDefault="0039531D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39531D">
        <w:rPr>
          <w:rFonts w:asciiTheme="majorBidi" w:hAnsiTheme="majorBidi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B06283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B06283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79145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9145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Pr="0079145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Pr="0079145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79145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37DE848C" w:rsidR="00804175" w:rsidRPr="00B0628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9145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79145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91456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D96D2C">
        <w:rPr>
          <w:rFonts w:asciiTheme="majorBidi" w:hAnsiTheme="majorBidi" w:cstheme="majorBidi"/>
          <w:sz w:val="28"/>
          <w:szCs w:val="28"/>
        </w:rPr>
        <w:t xml:space="preserve"> </w:t>
      </w:r>
      <w:r w:rsidR="000B6799" w:rsidRPr="0039531D">
        <w:rPr>
          <w:rFonts w:asciiTheme="majorBidi" w:hAnsiTheme="majorBidi" w:cstheme="majorBidi"/>
          <w:sz w:val="28"/>
          <w:szCs w:val="28"/>
        </w:rPr>
        <w:t xml:space="preserve">10 </w:t>
      </w:r>
      <w:r w:rsidR="00D4755C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0B6799" w:rsidRPr="003953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6799" w:rsidRPr="0039531D">
        <w:rPr>
          <w:rFonts w:asciiTheme="majorBidi" w:hAnsiTheme="majorBidi" w:cstheme="majorBidi"/>
          <w:sz w:val="28"/>
          <w:szCs w:val="28"/>
        </w:rPr>
        <w:t>2565</w:t>
      </w:r>
    </w:p>
    <w:p w14:paraId="75C2EBFE" w14:textId="77777777" w:rsidR="00804175" w:rsidRPr="00B0628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09F4A" w14:textId="237B8C78" w:rsidR="00C11916" w:rsidRPr="00B06283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B06283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4CAB00EB" w:rsidR="000F4CA1" w:rsidRPr="00B06283" w:rsidRDefault="000F4CA1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34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00190F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>โดย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946EB" w:rsidRPr="00B06283">
        <w:rPr>
          <w:rFonts w:ascii="Angsana New" w:hAnsi="Angsana New" w:cs="Angsana New"/>
          <w:sz w:val="28"/>
          <w:szCs w:val="28"/>
        </w:rPr>
        <w:t xml:space="preserve"> </w:t>
      </w:r>
      <w:r w:rsidR="000B048B" w:rsidRPr="00B06283">
        <w:rPr>
          <w:rFonts w:ascii="Angsana New" w:hAnsi="Angsana New" w:cs="Angsana New"/>
          <w:sz w:val="28"/>
          <w:szCs w:val="28"/>
        </w:rPr>
        <w:t xml:space="preserve"> </w:t>
      </w:r>
      <w:r w:rsidR="000B048B" w:rsidRPr="00B06283">
        <w:rPr>
          <w:rFonts w:ascii="Angsana New" w:hAnsi="Angsana New" w:cs="Angsana New"/>
          <w:sz w:val="28"/>
          <w:szCs w:val="28"/>
        </w:rPr>
        <w:br/>
      </w:r>
      <w:r w:rsidR="008946EB" w:rsidRPr="00B06283">
        <w:rPr>
          <w:rFonts w:ascii="Angsana New" w:hAnsi="Angsana New" w:cs="Angsana New"/>
          <w:sz w:val="28"/>
          <w:szCs w:val="28"/>
        </w:rPr>
        <w:t xml:space="preserve">31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ธันวาคม</w:t>
      </w:r>
      <w:r w:rsidR="008946EB" w:rsidRPr="00B06283">
        <w:rPr>
          <w:rFonts w:ascii="Angsana New" w:hAnsi="Angsana New" w:cs="Angsana New"/>
          <w:sz w:val="28"/>
          <w:szCs w:val="28"/>
        </w:rPr>
        <w:t xml:space="preserve"> 256</w:t>
      </w:r>
      <w:r w:rsidR="00DF0E8E" w:rsidRPr="00B06283">
        <w:rPr>
          <w:rFonts w:ascii="Angsana New" w:hAnsi="Angsana New" w:cs="Angsana New"/>
          <w:sz w:val="28"/>
          <w:szCs w:val="28"/>
        </w:rPr>
        <w:t>4</w:t>
      </w:r>
    </w:p>
    <w:p w14:paraId="74197007" w14:textId="0EEBB841" w:rsidR="000F4CA1" w:rsidRPr="00B06283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29CED256" w:rsidR="007A0AF1" w:rsidRPr="00B06283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B06283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="007A0AF1"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F0E8E" w:rsidRPr="00B06283">
        <w:rPr>
          <w:rFonts w:asciiTheme="majorBidi" w:hAnsiTheme="majorBidi" w:cstheme="majorBidi"/>
          <w:sz w:val="28"/>
          <w:szCs w:val="28"/>
        </w:rPr>
        <w:t>4</w:t>
      </w:r>
    </w:p>
    <w:p w14:paraId="54C78515" w14:textId="77777777" w:rsidR="007B1DB6" w:rsidRPr="00B06283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8A7FCE" w14:textId="4FC1ADFB" w:rsidR="006051C7" w:rsidRPr="00D34F60" w:rsidRDefault="00B218BD" w:rsidP="00EC56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D34F60">
        <w:rPr>
          <w:rFonts w:ascii="Angsana New" w:hAnsi="Angsana New" w:cs="Angsana New"/>
          <w:sz w:val="28"/>
          <w:szCs w:val="28"/>
          <w:u w:val="none"/>
          <w:cs/>
          <w:lang w:val="th-TH"/>
        </w:rPr>
        <w:t>การ</w:t>
      </w:r>
      <w:r w:rsidR="004E67CC" w:rsidRPr="00D34F60">
        <w:rPr>
          <w:rFonts w:ascii="Angsana New" w:hAnsi="Angsana New" w:cs="Angsana New"/>
          <w:sz w:val="28"/>
          <w:szCs w:val="28"/>
          <w:u w:val="none"/>
          <w:cs/>
          <w:lang w:val="th-TH"/>
        </w:rPr>
        <w:t>ซื้อบริษัทย่อย</w:t>
      </w:r>
      <w:r w:rsidR="00EF1024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t>และการรวมธุรกิจภายใต้การควบคุมเดียวกัน</w:t>
      </w:r>
    </w:p>
    <w:p w14:paraId="3D2F0C43" w14:textId="77777777" w:rsidR="005148FE" w:rsidRPr="00B06283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B9CB7A2" w14:textId="7C872AFB" w:rsidR="00A52441" w:rsidRPr="00B06283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06283">
        <w:rPr>
          <w:rFonts w:ascii="Angsana New" w:hAnsi="Angsana New" w:cs="Angsana New"/>
          <w:i/>
          <w:iCs/>
          <w:sz w:val="28"/>
          <w:szCs w:val="28"/>
          <w:cs/>
        </w:rPr>
        <w:t>(ก)</w:t>
      </w:r>
      <w:r w:rsidRPr="00B06283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="00A52441" w:rsidRPr="00B06283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="00792D74" w:rsidRPr="00B0628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เงินลงทุนใน </w:t>
      </w:r>
      <w:r w:rsidR="00792D74" w:rsidRPr="00B06283">
        <w:rPr>
          <w:rFonts w:asciiTheme="majorBidi" w:hAnsiTheme="majorBidi" w:cstheme="majorBidi"/>
          <w:i/>
          <w:iCs/>
          <w:sz w:val="28"/>
          <w:szCs w:val="28"/>
        </w:rPr>
        <w:t>EM Logistics &amp; Warehousing Pte. Ltd. (“EMLOG”)</w:t>
      </w:r>
    </w:p>
    <w:p w14:paraId="487B99BB" w14:textId="1BDB16FA" w:rsidR="00A52441" w:rsidRPr="00B06283" w:rsidRDefault="00A52441" w:rsidP="00A524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7B130BB" w14:textId="5C4BF185" w:rsidR="005B5143" w:rsidRPr="00B06283" w:rsidRDefault="00605468" w:rsidP="00C3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22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2564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 </w:t>
      </w:r>
      <w:r w:rsidRPr="00B06283">
        <w:rPr>
          <w:rFonts w:asciiTheme="majorBidi" w:hAnsiTheme="majorBidi" w:cstheme="majorBidi"/>
          <w:sz w:val="28"/>
          <w:szCs w:val="28"/>
        </w:rPr>
        <w:t xml:space="preserve">EM Logistics &amp; Warehousing Pte. Ltd. (“EMLOG”) </w:t>
      </w:r>
      <w:r w:rsidRPr="00B06283">
        <w:rPr>
          <w:rFonts w:asciiTheme="majorBidi" w:hAnsiTheme="majorBidi" w:cstheme="majorBidi"/>
          <w:sz w:val="28"/>
          <w:szCs w:val="28"/>
          <w:cs/>
        </w:rPr>
        <w:t>ซึ่ง</w:t>
      </w:r>
      <w:r w:rsidR="00C348B1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sz w:val="28"/>
          <w:szCs w:val="28"/>
          <w:cs/>
        </w:rPr>
        <w:t>เป็นบริษัท</w:t>
      </w:r>
      <w:r w:rsidR="00025942" w:rsidRPr="00B06283">
        <w:rPr>
          <w:rFonts w:asciiTheme="majorBidi" w:hAnsiTheme="majorBidi" w:cstheme="majorBidi"/>
          <w:sz w:val="28"/>
          <w:szCs w:val="28"/>
          <w:cs/>
        </w:rPr>
        <w:t>ที่</w:t>
      </w:r>
      <w:r w:rsidR="007D7AD0" w:rsidRPr="00B06283">
        <w:rPr>
          <w:rFonts w:asciiTheme="majorBidi" w:hAnsiTheme="majorBidi" w:cstheme="majorBidi"/>
          <w:sz w:val="28"/>
          <w:szCs w:val="28"/>
          <w:cs/>
        </w:rPr>
        <w:t>จดทะเบียนใน</w:t>
      </w:r>
      <w:r w:rsidR="00B45A9F" w:rsidRPr="00B06283">
        <w:rPr>
          <w:rFonts w:asciiTheme="majorBidi" w:hAnsiTheme="majorBidi" w:cstheme="majorBidi"/>
          <w:sz w:val="28"/>
          <w:szCs w:val="28"/>
          <w:cs/>
        </w:rPr>
        <w:t>สาธารณรัฐ</w:t>
      </w:r>
      <w:r w:rsidR="007D7AD0" w:rsidRPr="00B06283">
        <w:rPr>
          <w:rFonts w:asciiTheme="majorBidi" w:hAnsiTheme="majorBidi" w:cstheme="majorBidi"/>
          <w:sz w:val="28"/>
          <w:szCs w:val="28"/>
          <w:cs/>
        </w:rPr>
        <w:t xml:space="preserve">สิงคโปร์ 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ประกอบธุรกิจ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ลงทุนในบริษัทอื่น โดยการซื้อหุ้นสามัญของบริษัทดังกล่าวจำนวนร้อยละ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10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จากผู้ถือหุ้นเดิมรายหนึ่ง โดยชำระ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เป็น</w:t>
      </w:r>
      <w:r w:rsidRPr="00B06283">
        <w:rPr>
          <w:rFonts w:asciiTheme="majorBidi" w:hAnsiTheme="majorBidi" w:cstheme="majorBidi"/>
          <w:sz w:val="28"/>
          <w:szCs w:val="28"/>
          <w:cs/>
        </w:rPr>
        <w:t>เงิน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>จำนวน</w:t>
      </w:r>
      <w:r w:rsidR="007B06F2"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230AA" w:rsidRPr="00B06283">
        <w:rPr>
          <w:rFonts w:asciiTheme="majorBidi" w:hAnsiTheme="majorBidi" w:cstheme="majorBidi"/>
          <w:sz w:val="28"/>
          <w:szCs w:val="28"/>
        </w:rPr>
        <w:t>20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ล</w:t>
      </w:r>
      <w:r w:rsidR="007A46A5" w:rsidRPr="00B06283">
        <w:rPr>
          <w:rFonts w:asciiTheme="majorBidi" w:hAnsiTheme="majorBidi" w:cstheme="majorBidi"/>
          <w:sz w:val="28"/>
          <w:szCs w:val="28"/>
          <w:cs/>
        </w:rPr>
        <w:t>้</w:t>
      </w:r>
      <w:r w:rsidRPr="00B06283">
        <w:rPr>
          <w:rFonts w:asciiTheme="majorBidi" w:hAnsiTheme="majorBidi" w:cstheme="majorBidi"/>
          <w:sz w:val="28"/>
          <w:szCs w:val="28"/>
          <w:cs/>
        </w:rPr>
        <w:t>านบาท มีผลทำให้</w:t>
      </w:r>
      <w:r w:rsidR="007B12A7" w:rsidRPr="00B0628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บริษัทมีสัดส่วนการถือหุ้นในบริษัทดังกล่าวเพิ่มจากร้อยละ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50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1F2771" w:rsidRPr="00B06283">
        <w:rPr>
          <w:rFonts w:asciiTheme="majorBidi" w:hAnsiTheme="majorBidi" w:cstheme="majorBidi"/>
          <w:sz w:val="28"/>
          <w:szCs w:val="28"/>
        </w:rPr>
        <w:t>60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และเปลี่ยนสถานะจากเงินลงทุนในการร่วมค้าเป็นเงินลงทุนใน</w:t>
      </w:r>
      <w:r w:rsidR="00680D3C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14:paraId="19AA82A3" w14:textId="346F0B94" w:rsidR="00605468" w:rsidRPr="00B06283" w:rsidRDefault="00605468" w:rsidP="005B51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155902" w14:textId="000E2B60" w:rsidR="00A52441" w:rsidRPr="00B06283" w:rsidRDefault="009B5CC1" w:rsidP="009B5C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</w:rPr>
        <w:t xml:space="preserve">EMLOG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มีเงินลงทุนใน </w:t>
      </w:r>
      <w:r w:rsidRPr="00B06283">
        <w:rPr>
          <w:rFonts w:asciiTheme="majorBidi" w:hAnsiTheme="majorBidi" w:cstheme="majorBidi"/>
          <w:sz w:val="28"/>
          <w:szCs w:val="28"/>
        </w:rPr>
        <w:t xml:space="preserve">JWD Asia Logistics (Cambodia) Co., Ltd </w:t>
      </w:r>
      <w:r w:rsidR="000A3A81" w:rsidRPr="00B06283">
        <w:rPr>
          <w:rFonts w:asciiTheme="majorBidi" w:hAnsiTheme="majorBidi" w:cstheme="majorBidi"/>
          <w:sz w:val="28"/>
          <w:szCs w:val="28"/>
        </w:rPr>
        <w:t xml:space="preserve">(“JWDALC”)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โดยถือหุ้นในสัดส่วนร้อยละ </w:t>
      </w:r>
      <w:r w:rsidRPr="00B06283">
        <w:rPr>
          <w:rFonts w:asciiTheme="majorBidi" w:hAnsiTheme="majorBidi" w:cstheme="majorBidi"/>
          <w:sz w:val="28"/>
          <w:szCs w:val="28"/>
        </w:rPr>
        <w:t>100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ดังนั้น</w:t>
      </w:r>
      <w:r w:rsidR="008C3F66" w:rsidRPr="00B06283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8C3F66" w:rsidRPr="00B06283">
        <w:rPr>
          <w:rFonts w:asciiTheme="majorBidi" w:hAnsiTheme="majorBidi" w:cstheme="majorBidi"/>
          <w:sz w:val="28"/>
          <w:szCs w:val="28"/>
        </w:rPr>
        <w:t xml:space="preserve">EMLOG </w:t>
      </w:r>
      <w:r w:rsidRPr="00B06283">
        <w:rPr>
          <w:rFonts w:asciiTheme="majorBidi" w:hAnsiTheme="majorBidi" w:cstheme="majorBidi"/>
          <w:sz w:val="28"/>
          <w:szCs w:val="28"/>
          <w:cs/>
        </w:rPr>
        <w:t>จะ</w:t>
      </w:r>
      <w:r w:rsidR="008C3F66" w:rsidRPr="00B06283">
        <w:rPr>
          <w:rFonts w:asciiTheme="majorBidi" w:hAnsiTheme="majorBidi" w:cstheme="majorBidi"/>
          <w:sz w:val="28"/>
          <w:szCs w:val="28"/>
          <w:cs/>
        </w:rPr>
        <w:t>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1EF84CB2" w14:textId="77777777" w:rsidR="00CD626F" w:rsidRDefault="00CD626F" w:rsidP="00CD626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z w:val="28"/>
          <w:szCs w:val="28"/>
        </w:rPr>
      </w:pPr>
    </w:p>
    <w:p w14:paraId="2A83CB24" w14:textId="71C47988" w:rsidR="0005031C" w:rsidRDefault="00050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p w14:paraId="0EF0FC2A" w14:textId="7A8D4CF2" w:rsidR="00CD626F" w:rsidRPr="00B06283" w:rsidRDefault="00CD626F" w:rsidP="00CD626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6A075A">
        <w:rPr>
          <w:rFonts w:asciiTheme="majorBidi" w:hAnsiTheme="majorBidi" w:cs="Angsana New" w:hint="cs"/>
          <w:sz w:val="28"/>
          <w:szCs w:val="28"/>
          <w:cs/>
        </w:rPr>
        <w:lastRenderedPageBreak/>
        <w:t>ในไตรมาสที่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ของปี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โดย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ณ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กลุ่มบริษัทบันทึกปรับปรุงค่าความนิยมจากการซื้อธุรกิจ</w:t>
      </w:r>
      <w:r>
        <w:rPr>
          <w:rFonts w:asciiTheme="majorBidi" w:hAnsiTheme="majorBidi" w:cs="Angsana New" w:hint="cs"/>
          <w:sz w:val="28"/>
          <w:szCs w:val="28"/>
          <w:cs/>
        </w:rPr>
        <w:t>เพิ่มขึ้น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18.13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6A075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A075A">
        <w:rPr>
          <w:rFonts w:asciiTheme="majorBidi" w:hAnsiTheme="majorBidi" w:cs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6DBD36EC" w14:textId="77777777" w:rsidR="00CD626F" w:rsidRPr="00B06283" w:rsidRDefault="00CD626F" w:rsidP="00CD626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15CEE3" w14:textId="7FD67F0A" w:rsidR="008C3F66" w:rsidRPr="00B06283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62D4A89A" w14:textId="0FAC1AF9" w:rsidR="008C3F66" w:rsidRPr="00B06283" w:rsidRDefault="008C3F66" w:rsidP="00792D74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5C4C49" w:rsidRPr="00B06283" w14:paraId="05436CF6" w14:textId="77777777" w:rsidTr="00F604B2">
        <w:tc>
          <w:tcPr>
            <w:tcW w:w="6300" w:type="dxa"/>
          </w:tcPr>
          <w:p w14:paraId="26BDBBF3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57E02986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A5E820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0C6E36C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0F913C" w14:textId="77777777" w:rsidR="005C4C49" w:rsidRPr="00B06283" w:rsidRDefault="005C4C49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E5570" w:rsidRPr="00B06283" w14:paraId="6A413B5A" w14:textId="77777777" w:rsidTr="00F604B2">
        <w:tc>
          <w:tcPr>
            <w:tcW w:w="6300" w:type="dxa"/>
          </w:tcPr>
          <w:p w14:paraId="06B7DBC2" w14:textId="77777777" w:rsidR="001E5570" w:rsidRPr="00B06283" w:rsidRDefault="001E5570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765267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442AB6" w14:textId="19C50310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627542C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D4DD78" w14:textId="77777777" w:rsidR="001E5570" w:rsidRPr="00B06283" w:rsidRDefault="001E5570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085E" w:rsidRPr="009B0360" w14:paraId="048D7961" w14:textId="77777777" w:rsidTr="00F604B2">
        <w:trPr>
          <w:trHeight w:val="80"/>
        </w:trPr>
        <w:tc>
          <w:tcPr>
            <w:tcW w:w="6300" w:type="dxa"/>
          </w:tcPr>
          <w:p w14:paraId="638EE826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9B036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7C6CEEB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0DE3EC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EDDD0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386FC0FE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25,622</w:t>
            </w:r>
          </w:p>
        </w:tc>
      </w:tr>
      <w:tr w:rsidR="00E4085E" w:rsidRPr="009B0360" w14:paraId="4C9B0ABA" w14:textId="77777777" w:rsidTr="00F604B2">
        <w:tc>
          <w:tcPr>
            <w:tcW w:w="6300" w:type="dxa"/>
          </w:tcPr>
          <w:p w14:paraId="42763B15" w14:textId="79CB09DC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4CC55AFC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4064E4" w14:textId="7A4D224B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36B558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1CAD01FE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32,748</w:t>
            </w:r>
          </w:p>
        </w:tc>
      </w:tr>
      <w:tr w:rsidR="00E4085E" w:rsidRPr="009B0360" w14:paraId="5A7D22BD" w14:textId="77777777" w:rsidTr="00F604B2">
        <w:tc>
          <w:tcPr>
            <w:tcW w:w="6300" w:type="dxa"/>
          </w:tcPr>
          <w:p w14:paraId="3D5B5372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739D0C8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F5DE1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5563D1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73B897" w14:textId="0501F630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776</w:t>
            </w:r>
          </w:p>
        </w:tc>
      </w:tr>
      <w:tr w:rsidR="00E4085E" w:rsidRPr="009B0360" w14:paraId="1C43B1E2" w14:textId="77777777" w:rsidTr="00F604B2">
        <w:tc>
          <w:tcPr>
            <w:tcW w:w="6300" w:type="dxa"/>
          </w:tcPr>
          <w:p w14:paraId="268C9539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A4577C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103553" w14:textId="3613485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6DAA81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6E51C4" w14:textId="374E518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49,516</w:t>
            </w:r>
          </w:p>
        </w:tc>
      </w:tr>
      <w:tr w:rsidR="00E4085E" w:rsidRPr="009B0360" w14:paraId="672917ED" w14:textId="77777777" w:rsidTr="00F604B2">
        <w:tc>
          <w:tcPr>
            <w:tcW w:w="6300" w:type="dxa"/>
          </w:tcPr>
          <w:p w14:paraId="6C0BF13B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2132653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6291EE" w14:textId="1CCB0F0B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518516D9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529A637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609</w:t>
            </w:r>
          </w:p>
        </w:tc>
      </w:tr>
      <w:tr w:rsidR="00E4085E" w:rsidRPr="009B0360" w14:paraId="7313DF37" w14:textId="77777777" w:rsidTr="00F604B2">
        <w:tc>
          <w:tcPr>
            <w:tcW w:w="6300" w:type="dxa"/>
          </w:tcPr>
          <w:p w14:paraId="2E87C287" w14:textId="444165C1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อื่นนอกจากค่าความนิยม</w:t>
            </w:r>
          </w:p>
        </w:tc>
        <w:tc>
          <w:tcPr>
            <w:tcW w:w="255" w:type="dxa"/>
          </w:tcPr>
          <w:p w14:paraId="293E904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32E35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47723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07E68149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19,270</w:t>
            </w:r>
          </w:p>
        </w:tc>
      </w:tr>
      <w:tr w:rsidR="00E4085E" w:rsidRPr="009B0360" w14:paraId="7C8CDE2A" w14:textId="77777777" w:rsidTr="00F604B2">
        <w:tc>
          <w:tcPr>
            <w:tcW w:w="6300" w:type="dxa"/>
          </w:tcPr>
          <w:p w14:paraId="5C672B74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7CFADF5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56595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EAEC89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30FA71B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5,964</w:t>
            </w:r>
          </w:p>
        </w:tc>
      </w:tr>
      <w:tr w:rsidR="00E4085E" w:rsidRPr="009B0360" w14:paraId="1478B631" w14:textId="77777777" w:rsidTr="00F604B2">
        <w:tc>
          <w:tcPr>
            <w:tcW w:w="6300" w:type="dxa"/>
          </w:tcPr>
          <w:p w14:paraId="4333EBB1" w14:textId="47D25142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9B036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5" w:type="dxa"/>
          </w:tcPr>
          <w:p w14:paraId="39E5B7A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CC326A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5AFD71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12E922B2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(39,336)</w:t>
            </w:r>
          </w:p>
        </w:tc>
      </w:tr>
      <w:tr w:rsidR="00E4085E" w:rsidRPr="009B0360" w14:paraId="1CEB6845" w14:textId="77777777" w:rsidTr="00F604B2">
        <w:tc>
          <w:tcPr>
            <w:tcW w:w="6300" w:type="dxa"/>
          </w:tcPr>
          <w:p w14:paraId="75F236B0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6828E35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A56B2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C0B762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14E4B665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(1,946)</w:t>
            </w:r>
          </w:p>
        </w:tc>
      </w:tr>
      <w:tr w:rsidR="00E4085E" w:rsidRPr="009B0360" w14:paraId="4208CA64" w14:textId="77777777" w:rsidTr="00F604B2">
        <w:tc>
          <w:tcPr>
            <w:tcW w:w="6300" w:type="dxa"/>
          </w:tcPr>
          <w:p w14:paraId="499611FF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1D3D429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2FBA32" w14:textId="32670DE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C07043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3A0CC6" w14:textId="25360F38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(46,731)</w:t>
            </w:r>
          </w:p>
        </w:tc>
      </w:tr>
      <w:tr w:rsidR="00E4085E" w:rsidRPr="009B0360" w14:paraId="1C2FF44C" w14:textId="77777777" w:rsidTr="000032BA">
        <w:tc>
          <w:tcPr>
            <w:tcW w:w="6300" w:type="dxa"/>
          </w:tcPr>
          <w:p w14:paraId="66493C96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22A633A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18CD2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84686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25F2989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(610)</w:t>
            </w:r>
          </w:p>
        </w:tc>
      </w:tr>
      <w:tr w:rsidR="00E4085E" w:rsidRPr="009B0360" w14:paraId="3DFB4090" w14:textId="77777777" w:rsidTr="000032BA">
        <w:tc>
          <w:tcPr>
            <w:tcW w:w="6300" w:type="dxa"/>
          </w:tcPr>
          <w:p w14:paraId="76BBBD8E" w14:textId="77777777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1B63E86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D7559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9FC4997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66D5542A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(5,896)</w:t>
            </w:r>
          </w:p>
        </w:tc>
      </w:tr>
      <w:tr w:rsidR="00E4085E" w:rsidRPr="009B0360" w14:paraId="42E5C8DA" w14:textId="77777777" w:rsidTr="003D337F">
        <w:tc>
          <w:tcPr>
            <w:tcW w:w="6300" w:type="dxa"/>
          </w:tcPr>
          <w:p w14:paraId="3D9EADA4" w14:textId="6D9E4992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B784765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57A6D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DA93676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F9B4654" w14:textId="210AB1A4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39,986</w:t>
            </w:r>
          </w:p>
        </w:tc>
      </w:tr>
      <w:tr w:rsidR="00E4085E" w:rsidRPr="009B0360" w14:paraId="312B382C" w14:textId="77777777" w:rsidTr="003D337F">
        <w:tc>
          <w:tcPr>
            <w:tcW w:w="6300" w:type="dxa"/>
          </w:tcPr>
          <w:p w14:paraId="540EA1B5" w14:textId="3B26FAD9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9B0360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505E6E2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B3A58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3E12492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F44E5A9" w14:textId="324DA703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(15,994)</w:t>
            </w:r>
          </w:p>
        </w:tc>
      </w:tr>
      <w:tr w:rsidR="00E4085E" w:rsidRPr="009B0360" w14:paraId="3E2D21B9" w14:textId="77777777" w:rsidTr="003D337F">
        <w:tc>
          <w:tcPr>
            <w:tcW w:w="6300" w:type="dxa"/>
          </w:tcPr>
          <w:p w14:paraId="6AE8A9BA" w14:textId="4C55DFDA" w:rsidR="00E4085E" w:rsidRPr="009B0360" w:rsidRDefault="00E4085E" w:rsidP="00E4085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3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AC44777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F6AD05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0587E58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DF3D487" w14:textId="680CEE09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23,992</w:t>
            </w:r>
          </w:p>
        </w:tc>
      </w:tr>
      <w:tr w:rsidR="00E4085E" w:rsidRPr="009B0360" w14:paraId="5FFEE28B" w14:textId="77777777" w:rsidTr="00F604B2">
        <w:tc>
          <w:tcPr>
            <w:tcW w:w="6300" w:type="dxa"/>
          </w:tcPr>
          <w:p w14:paraId="6BF89172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9F0B761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2B7CC8B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ED53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085E" w:rsidRPr="009B0360" w14:paraId="54B4BD32" w14:textId="77777777" w:rsidTr="00E84052">
        <w:tc>
          <w:tcPr>
            <w:tcW w:w="6300" w:type="dxa"/>
          </w:tcPr>
          <w:p w14:paraId="5045CCAE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20CA156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3A4540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239810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3184251" w14:textId="5314C834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23,992</w:t>
            </w:r>
          </w:p>
        </w:tc>
      </w:tr>
      <w:tr w:rsidR="00E4085E" w:rsidRPr="009B0360" w14:paraId="77CAFC76" w14:textId="77777777" w:rsidTr="0038408F">
        <w:tc>
          <w:tcPr>
            <w:tcW w:w="6300" w:type="dxa"/>
          </w:tcPr>
          <w:p w14:paraId="34CB019B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6B096B00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35ADB14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F9386A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9A270B7" w14:textId="5F51532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sz w:val="28"/>
                <w:szCs w:val="28"/>
              </w:rPr>
              <w:t>115,833</w:t>
            </w:r>
          </w:p>
        </w:tc>
      </w:tr>
      <w:tr w:rsidR="00E4085E" w:rsidRPr="009B0360" w14:paraId="609416B3" w14:textId="77777777" w:rsidTr="0038408F">
        <w:tc>
          <w:tcPr>
            <w:tcW w:w="6300" w:type="dxa"/>
          </w:tcPr>
          <w:p w14:paraId="41442EDB" w14:textId="62FD3868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3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6FC6684A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9BCBD5" w14:textId="464A3D60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8E7620D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964FD" w14:textId="4DF0A87C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36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91,841</w:t>
            </w:r>
          </w:p>
        </w:tc>
      </w:tr>
      <w:tr w:rsidR="00E4085E" w:rsidRPr="009B0360" w14:paraId="65BFAB9D" w14:textId="77777777" w:rsidTr="0038408F">
        <w:tc>
          <w:tcPr>
            <w:tcW w:w="6300" w:type="dxa"/>
          </w:tcPr>
          <w:p w14:paraId="2C37B43C" w14:textId="77777777" w:rsidR="00E4085E" w:rsidRPr="009B0360" w:rsidRDefault="00E4085E" w:rsidP="00E4085E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00A2827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0B34F83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9FE2B6F" w14:textId="77777777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76D508CE" w14:textId="77DD3C96" w:rsidR="00E4085E" w:rsidRPr="009B0360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F7F332" w14:textId="77777777" w:rsidR="00BC7E61" w:rsidRPr="009B0360" w:rsidRDefault="00BC7E61" w:rsidP="005D0508">
      <w:pPr>
        <w:pStyle w:val="BodyText2"/>
        <w:tabs>
          <w:tab w:val="left" w:pos="540"/>
        </w:tabs>
        <w:ind w:left="880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4DA8612B" w14:textId="33FB60E3" w:rsidR="00916F05" w:rsidRPr="009B0360" w:rsidRDefault="00916F05" w:rsidP="00D0338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B0360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3B1DB331" w14:textId="3C6DC1C7" w:rsidR="00381543" w:rsidRPr="009B0360" w:rsidRDefault="00E75293" w:rsidP="00E7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9B0360">
        <w:rPr>
          <w:rFonts w:ascii="Angsana New" w:hAnsi="Angsana New" w:cs="Angsana New"/>
          <w:i/>
          <w:iCs/>
          <w:sz w:val="28"/>
          <w:szCs w:val="28"/>
        </w:rPr>
        <w:lastRenderedPageBreak/>
        <w:t>(</w:t>
      </w:r>
      <w:r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ข</w:t>
      </w:r>
      <w:r w:rsidR="00381543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B572F4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 </w:t>
      </w:r>
      <w:r w:rsidR="0039531D">
        <w:rPr>
          <w:rFonts w:ascii="Angsana New" w:hAnsi="Angsana New" w:cs="Angsana New"/>
          <w:i/>
          <w:iCs/>
          <w:sz w:val="28"/>
          <w:szCs w:val="28"/>
        </w:rPr>
        <w:t xml:space="preserve">     </w:t>
      </w:r>
      <w:r w:rsidR="00381543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การ</w:t>
      </w:r>
      <w:r w:rsidR="0039531D">
        <w:rPr>
          <w:rFonts w:ascii="Angsana New" w:hAnsi="Angsana New" w:cs="Angsana New" w:hint="cs"/>
          <w:i/>
          <w:iCs/>
          <w:sz w:val="28"/>
          <w:szCs w:val="28"/>
          <w:cs/>
        </w:rPr>
        <w:t>ปรับโครงสร้างผู้ถือหุ้น</w:t>
      </w:r>
      <w:r w:rsidR="00D34F60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ใน</w:t>
      </w:r>
      <w:r w:rsidR="00381543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บริษัท แปซิฟิค โลจิสติกส์ โปร จำกัด</w:t>
      </w:r>
      <w:r w:rsidR="00291984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(</w:t>
      </w:r>
      <w:r w:rsidR="00291984" w:rsidRPr="009B0360">
        <w:rPr>
          <w:rFonts w:ascii="Angsana New" w:hAnsi="Angsana New" w:cs="Angsana New"/>
          <w:i/>
          <w:iCs/>
          <w:sz w:val="28"/>
          <w:szCs w:val="28"/>
        </w:rPr>
        <w:t>“PL</w:t>
      </w:r>
      <w:r w:rsidR="00595878" w:rsidRPr="009B0360">
        <w:rPr>
          <w:rFonts w:ascii="Angsana New" w:hAnsi="Angsana New" w:cs="Angsana New"/>
          <w:i/>
          <w:iCs/>
          <w:sz w:val="28"/>
          <w:szCs w:val="28"/>
        </w:rPr>
        <w:t>P</w:t>
      </w:r>
      <w:r w:rsidR="00291984" w:rsidRPr="009B0360">
        <w:rPr>
          <w:rFonts w:ascii="Angsana New" w:hAnsi="Angsana New" w:cs="Angsana New"/>
          <w:i/>
          <w:iCs/>
          <w:sz w:val="28"/>
          <w:szCs w:val="28"/>
        </w:rPr>
        <w:t>”</w:t>
      </w:r>
      <w:r w:rsidR="00291984" w:rsidRPr="009B0360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Pr="009B0360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</w:p>
    <w:p w14:paraId="142BC829" w14:textId="77777777" w:rsidR="00381543" w:rsidRPr="00640766" w:rsidRDefault="00381543" w:rsidP="00381543">
      <w:pPr>
        <w:rPr>
          <w:rFonts w:cs="Arial"/>
          <w:sz w:val="28"/>
          <w:szCs w:val="28"/>
          <w:cs/>
          <w:lang w:val="th-TH"/>
        </w:rPr>
      </w:pPr>
    </w:p>
    <w:p w14:paraId="2DCB1B15" w14:textId="4B2B9CF1" w:rsidR="00D34F60" w:rsidRPr="009B0360" w:rsidRDefault="00D34F60" w:rsidP="0039531D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>21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เมษายน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บริษัทย่อยแห่งหนึ่ง (“บริษัท เจดับเบิ้ลยูดี ทรานสปอร์ต (ประเทศไทย) จำกัด”) ได้ทำสัญญาซื้อหุ้นของบริษัทย่อยทางอ้อมแห่งหนึ่ง (“บริษัท แปซิฟิค โลจิสติกส์ โปร จำกัด”) จากบริษัทย่อยแห่งหนึ่ง (“บริษัท จาแพ็ค โฮลดิ้ง จำกัด”) จำนวน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 xml:space="preserve">399,998 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>หุ้น คิดเป็นสัดส่วนร้อยละ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 xml:space="preserve"> 100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เป็นจำนวนเงิน </w:t>
      </w:r>
      <w:r w:rsidRPr="009B0360">
        <w:rPr>
          <w:rFonts w:asciiTheme="majorBidi" w:hAnsiTheme="majorBidi" w:cstheme="majorBidi"/>
          <w:spacing w:val="-2"/>
          <w:sz w:val="28"/>
          <w:szCs w:val="28"/>
        </w:rPr>
        <w:t xml:space="preserve">44 </w:t>
      </w:r>
      <w:r w:rsidRPr="009B0360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Pr="0039531D">
        <w:rPr>
          <w:rFonts w:asciiTheme="majorBidi" w:hAnsiTheme="majorBidi" w:cstheme="majorBidi"/>
          <w:spacing w:val="-2"/>
          <w:sz w:val="28"/>
          <w:szCs w:val="28"/>
          <w:cs/>
        </w:rPr>
        <w:t>การรวมธุรกิจดังกล่าว</w:t>
      </w:r>
      <w:r w:rsidRPr="0039531D">
        <w:rPr>
          <w:rFonts w:asciiTheme="majorBidi" w:hAnsiTheme="majorBidi" w:cstheme="majorBidi"/>
          <w:sz w:val="28"/>
          <w:szCs w:val="28"/>
          <w:cs/>
        </w:rPr>
        <w:t>ถือเป็นการรวมธุรกิจภายใต้การควบคุมเดียวกัน</w:t>
      </w:r>
      <w:r w:rsidRPr="009B0360">
        <w:rPr>
          <w:rFonts w:asciiTheme="majorBidi" w:hAnsiTheme="majorBidi" w:cstheme="majorBidi"/>
          <w:b/>
          <w:sz w:val="28"/>
          <w:szCs w:val="28"/>
          <w:cs/>
        </w:rPr>
        <w:t xml:space="preserve"> เนื่องจากอยู่ภายใต้การควบคุมของกล</w:t>
      </w:r>
      <w:r w:rsidRPr="009B0360">
        <w:rPr>
          <w:rFonts w:asciiTheme="majorBidi" w:hAnsiTheme="majorBidi" w:cstheme="majorBidi" w:hint="cs"/>
          <w:b/>
          <w:sz w:val="28"/>
          <w:szCs w:val="28"/>
          <w:cs/>
        </w:rPr>
        <w:t>ุ่</w:t>
      </w:r>
      <w:r w:rsidRPr="009B0360">
        <w:rPr>
          <w:rFonts w:asciiTheme="majorBidi" w:hAnsiTheme="majorBidi" w:cstheme="majorBidi"/>
          <w:b/>
          <w:sz w:val="28"/>
          <w:szCs w:val="28"/>
          <w:cs/>
        </w:rPr>
        <w:t>มผู้ถือหุ้นในลำดับสำคัญสูงสุดกลุ่มเดียวกันทั้งก่อนและหลังการรวมธุรกิจ และการควบคุมนั้นไม่เป็นการควบคุมชั่วคราว</w:t>
      </w:r>
    </w:p>
    <w:p w14:paraId="23265BE5" w14:textId="48426389" w:rsidR="00F340BF" w:rsidRPr="0039531D" w:rsidRDefault="00F340BF" w:rsidP="00F340BF">
      <w:pPr>
        <w:pStyle w:val="ListParagraph"/>
        <w:tabs>
          <w:tab w:val="clear" w:pos="454"/>
        </w:tabs>
        <w:spacing w:line="240" w:lineRule="auto"/>
        <w:ind w:left="90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6EE4DA5" w14:textId="6E8FB73D" w:rsidR="00794834" w:rsidRDefault="00207AC0" w:rsidP="0039531D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9531D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งบการเงินได้ถูกจัดขึ้นตามเกณฑ์การรวมธุรกิจที่อยู่ภายใต้การควบคุมเดียวกัน โดยสินทรัพย์สุทธิและส่วนได้เสียของ </w:t>
      </w:r>
      <w:r w:rsidRPr="0039531D">
        <w:rPr>
          <w:rFonts w:asciiTheme="majorBidi" w:hAnsiTheme="majorBidi" w:cstheme="majorBidi"/>
          <w:spacing w:val="-2"/>
          <w:sz w:val="28"/>
          <w:szCs w:val="28"/>
        </w:rPr>
        <w:t>PLP</w:t>
      </w:r>
      <w:r w:rsidRPr="0039531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A3488" w:rsidRPr="0039531D">
        <w:rPr>
          <w:rFonts w:asciiTheme="majorBidi" w:hAnsiTheme="majorBidi" w:cstheme="majorBidi"/>
          <w:spacing w:val="-2"/>
          <w:sz w:val="28"/>
          <w:szCs w:val="28"/>
        </w:rPr>
        <w:br/>
      </w:r>
      <w:r w:rsidR="00AE4077" w:rsidRPr="0039531D">
        <w:rPr>
          <w:rFonts w:asciiTheme="majorBidi" w:hAnsiTheme="majorBidi" w:cstheme="majorBidi"/>
          <w:spacing w:val="-2"/>
          <w:sz w:val="28"/>
          <w:szCs w:val="28"/>
          <w:cs/>
        </w:rPr>
        <w:t>จะบันทึกด้วยมูลค่าตามบัญชี ตามวิธีเสมือนว่าเป็นการรวมส่วนได้เสีย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</w:rPr>
        <w:t>similar to pooling of interests</w:t>
      </w:r>
      <w:r w:rsidR="00B572F4" w:rsidRPr="0039531D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</w:p>
    <w:p w14:paraId="22DEDFB9" w14:textId="5B3992BF" w:rsidR="00D4755C" w:rsidRDefault="00D4755C" w:rsidP="0039531D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2712E3B" w14:textId="507A3C09" w:rsidR="00D4755C" w:rsidRPr="00DB6821" w:rsidRDefault="00D4755C" w:rsidP="00D47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DB6821">
        <w:rPr>
          <w:rFonts w:ascii="Angsana New" w:hAnsi="Angsana New" w:cs="Angsana New"/>
          <w:i/>
          <w:iCs/>
          <w:sz w:val="28"/>
          <w:szCs w:val="28"/>
        </w:rPr>
        <w:t>(</w:t>
      </w:r>
      <w:r w:rsidRPr="00DB6821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ค)  </w:t>
      </w:r>
      <w:r w:rsidRPr="00DB6821">
        <w:rPr>
          <w:rFonts w:ascii="Angsana New" w:hAnsi="Angsana New" w:cs="Angsana New"/>
          <w:i/>
          <w:iCs/>
          <w:sz w:val="28"/>
          <w:szCs w:val="28"/>
        </w:rPr>
        <w:t xml:space="preserve">     </w:t>
      </w:r>
      <w:r w:rsidRPr="00DB6821">
        <w:rPr>
          <w:rFonts w:ascii="Angsana New" w:hAnsi="Angsana New" w:cs="Angsana New" w:hint="cs"/>
          <w:i/>
          <w:iCs/>
          <w:sz w:val="28"/>
          <w:szCs w:val="28"/>
          <w:cs/>
        </w:rPr>
        <w:t>การรับโอนกิจการทั้งหมดจากบริษัท</w:t>
      </w:r>
      <w:r w:rsidR="006044B2" w:rsidRPr="00DB682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จาแพ็ค โฮลดิ้ง จำกัด</w:t>
      </w:r>
      <w:r w:rsidRPr="00DB6821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/>
          <w:i/>
          <w:iCs/>
          <w:sz w:val="28"/>
          <w:szCs w:val="28"/>
        </w:rPr>
        <w:t>(</w:t>
      </w:r>
      <w:r w:rsidRPr="00DB682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“</w:t>
      </w:r>
      <w:r w:rsidR="006044B2" w:rsidRPr="00DB6821">
        <w:rPr>
          <w:rFonts w:asciiTheme="majorBidi" w:hAnsiTheme="majorBidi" w:cstheme="majorBidi"/>
          <w:i/>
          <w:iCs/>
          <w:spacing w:val="-2"/>
          <w:sz w:val="28"/>
          <w:szCs w:val="28"/>
        </w:rPr>
        <w:t>JAPACH</w:t>
      </w:r>
      <w:r w:rsidRPr="00DB682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”</w:t>
      </w:r>
      <w:r w:rsidRPr="00DB6821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</w:p>
    <w:p w14:paraId="47F741CD" w14:textId="77777777" w:rsidR="00D4755C" w:rsidRPr="00DB6821" w:rsidRDefault="00D4755C" w:rsidP="00640766">
      <w:pPr>
        <w:tabs>
          <w:tab w:val="left" w:pos="630"/>
        </w:tabs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1F6DD0B" w14:textId="0A944997" w:rsidR="00416059" w:rsidRPr="00D4755C" w:rsidRDefault="00D4755C" w:rsidP="00416059">
      <w:pPr>
        <w:tabs>
          <w:tab w:val="left" w:pos="63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DB6821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044B2" w:rsidRPr="00DB6821">
        <w:rPr>
          <w:rFonts w:ascii="Angsana New" w:hAnsi="Angsana New" w:cs="Angsana New"/>
          <w:sz w:val="28"/>
          <w:szCs w:val="28"/>
        </w:rPr>
        <w:t xml:space="preserve">5 </w:t>
      </w:r>
      <w:r w:rsidR="006044B2" w:rsidRPr="00DB6821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6044B2" w:rsidRPr="00DB6821">
        <w:rPr>
          <w:rFonts w:ascii="Angsana New" w:hAnsi="Angsana New" w:cs="Angsana New"/>
          <w:sz w:val="28"/>
          <w:szCs w:val="28"/>
        </w:rPr>
        <w:t>2565</w:t>
      </w:r>
      <w:r w:rsidR="006044B2" w:rsidRPr="00DB6821">
        <w:rPr>
          <w:rFonts w:ascii="Angsana New" w:hAnsi="Angsana New"/>
          <w:sz w:val="30"/>
          <w:szCs w:val="30"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บริษัทเข้าทำสัญญาการโอนกิจการ</w:t>
      </w:r>
      <w:r w:rsidR="00640766">
        <w:rPr>
          <w:rFonts w:ascii="Angsana New" w:hAnsi="Angsana New" w:cs="Angsana New" w:hint="cs"/>
          <w:sz w:val="28"/>
          <w:szCs w:val="28"/>
          <w:cs/>
        </w:rPr>
        <w:t>ทั้งหมด</w:t>
      </w:r>
      <w:r w:rsidRPr="00DB6821">
        <w:rPr>
          <w:rFonts w:ascii="Angsana New" w:hAnsi="Angsana New" w:cs="Angsana New" w:hint="cs"/>
          <w:sz w:val="28"/>
          <w:szCs w:val="28"/>
          <w:cs/>
        </w:rPr>
        <w:t>กับ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40766">
        <w:rPr>
          <w:rFonts w:ascii="Angsana New" w:hAnsi="Angsana New" w:cs="Angsana New"/>
          <w:sz w:val="28"/>
          <w:szCs w:val="28"/>
        </w:rPr>
        <w:t xml:space="preserve">JAPACH 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>(“</w:t>
      </w:r>
      <w:r w:rsidR="00640766" w:rsidRPr="00DB6821">
        <w:rPr>
          <w:rFonts w:ascii="Angsana New" w:hAnsi="Angsana New" w:cs="Angsana New" w:hint="cs"/>
          <w:sz w:val="28"/>
          <w:szCs w:val="28"/>
          <w:cs/>
        </w:rPr>
        <w:t>ผู้โอน</w:t>
      </w:r>
      <w:r w:rsidR="00640766" w:rsidRPr="00DB6821">
        <w:rPr>
          <w:rFonts w:ascii="Angsana New" w:hAnsi="Angsana New" w:cs="Angsana New" w:hint="eastAsia"/>
          <w:sz w:val="28"/>
          <w:szCs w:val="28"/>
          <w:cs/>
        </w:rPr>
        <w:t>”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>)</w:t>
      </w:r>
      <w:r w:rsidR="00640766">
        <w:rPr>
          <w:rFonts w:ascii="Angsana New" w:hAnsi="Angsana New" w:cs="Angsana New"/>
          <w:sz w:val="28"/>
          <w:szCs w:val="28"/>
        </w:rPr>
        <w:t xml:space="preserve"> </w:t>
      </w:r>
      <w:r w:rsidR="00640766" w:rsidRPr="00DB6821">
        <w:rPr>
          <w:rFonts w:ascii="Angsana New" w:hAnsi="Angsana New" w:cs="Angsana New" w:hint="cs"/>
          <w:sz w:val="28"/>
          <w:szCs w:val="28"/>
          <w:cs/>
        </w:rPr>
        <w:t>ซึ่งอยู่ภายใต้การควบคุมของกลุ่มผู้ถือหุ้นรายใหญ่กลุ่มเดียวกัน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40766" w:rsidRPr="00DB6821">
        <w:rPr>
          <w:rFonts w:ascii="Angsana New" w:hAnsi="Angsana New" w:cs="Angsana New" w:hint="cs"/>
          <w:sz w:val="28"/>
          <w:szCs w:val="28"/>
          <w:cs/>
        </w:rPr>
        <w:t>การรับโอนกิจการทั้งหมดเป็นไปตามพระราชกฤษฎีกา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 xml:space="preserve"> (</w:t>
      </w:r>
      <w:r w:rsidR="00640766" w:rsidRPr="00DB6821">
        <w:rPr>
          <w:rFonts w:ascii="Angsana New" w:hAnsi="Angsana New" w:cs="Angsana New" w:hint="cs"/>
          <w:sz w:val="28"/>
          <w:szCs w:val="28"/>
          <w:cs/>
        </w:rPr>
        <w:t>ฉบับที่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40766" w:rsidRPr="00DB6821">
        <w:rPr>
          <w:rFonts w:ascii="Angsana New" w:hAnsi="Angsana New" w:cs="Angsana New"/>
          <w:sz w:val="28"/>
          <w:szCs w:val="28"/>
        </w:rPr>
        <w:t>542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 xml:space="preserve">) </w:t>
      </w:r>
      <w:r w:rsidR="00640766" w:rsidRPr="00DB6821">
        <w:rPr>
          <w:rFonts w:ascii="Angsana New" w:hAnsi="Angsana New" w:cs="Angsana New" w:hint="cs"/>
          <w:sz w:val="28"/>
          <w:szCs w:val="28"/>
          <w:cs/>
        </w:rPr>
        <w:t>พ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>.</w:t>
      </w:r>
      <w:r w:rsidR="00640766" w:rsidRPr="00DB6821">
        <w:rPr>
          <w:rFonts w:ascii="Angsana New" w:hAnsi="Angsana New" w:cs="Angsana New" w:hint="cs"/>
          <w:sz w:val="28"/>
          <w:szCs w:val="28"/>
          <w:cs/>
        </w:rPr>
        <w:t>ศ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 xml:space="preserve">. </w:t>
      </w:r>
      <w:r w:rsidR="00640766" w:rsidRPr="00DB6821">
        <w:rPr>
          <w:rFonts w:ascii="Angsana New" w:hAnsi="Angsana New" w:cs="Angsana New"/>
          <w:sz w:val="28"/>
          <w:szCs w:val="28"/>
        </w:rPr>
        <w:t>2555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40766" w:rsidRPr="00DB6821">
        <w:rPr>
          <w:rFonts w:ascii="Angsana New" w:hAnsi="Angsana New" w:cs="Angsana New" w:hint="cs"/>
          <w:sz w:val="28"/>
          <w:szCs w:val="28"/>
          <w:cs/>
        </w:rPr>
        <w:t>ว่าด้วยเรื่องการยกเว้นรัษฎากรสำหรับการโอนกิจการทั้งหมด</w:t>
      </w:r>
      <w:r w:rsidR="00640766"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โดยบริษัทตกลงรับโอนกิจการทั้งหมด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ซึ่งประกอบด้วยสินทรัพย์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ภาระผูกพันทั้งหมดจากผู้โอน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เป็นมูลค่าเท่ากับ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044B2" w:rsidRPr="00DB6821">
        <w:rPr>
          <w:rFonts w:ascii="Angsana New" w:hAnsi="Angsana New" w:cs="Angsana New"/>
          <w:sz w:val="28"/>
          <w:szCs w:val="28"/>
        </w:rPr>
        <w:t>540.18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044B2" w:rsidRPr="00DB6821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DB6821">
        <w:rPr>
          <w:rFonts w:ascii="Angsana New" w:hAnsi="Angsana New" w:cs="Angsana New" w:hint="cs"/>
          <w:sz w:val="28"/>
          <w:szCs w:val="28"/>
          <w:cs/>
        </w:rPr>
        <w:t>บาท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โดยมีผลตั้งแต่วันที่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044B2" w:rsidRPr="00DB6821">
        <w:rPr>
          <w:rFonts w:ascii="Angsana New" w:hAnsi="Angsana New" w:cs="Angsana New"/>
          <w:sz w:val="28"/>
          <w:szCs w:val="28"/>
        </w:rPr>
        <w:t xml:space="preserve">5 </w:t>
      </w:r>
      <w:r w:rsidR="006044B2" w:rsidRPr="00DB6821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6044B2" w:rsidRPr="00DB6821">
        <w:rPr>
          <w:rFonts w:ascii="Angsana New" w:hAnsi="Angsana New" w:cs="Angsana New"/>
          <w:sz w:val="28"/>
          <w:szCs w:val="28"/>
        </w:rPr>
        <w:t>2565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(“</w:t>
      </w:r>
      <w:r w:rsidRPr="00DB6821">
        <w:rPr>
          <w:rFonts w:ascii="Angsana New" w:hAnsi="Angsana New" w:cs="Angsana New" w:hint="cs"/>
          <w:sz w:val="28"/>
          <w:szCs w:val="28"/>
          <w:cs/>
        </w:rPr>
        <w:t>วันที่รับโอนกิจการทั้งหมด</w:t>
      </w:r>
      <w:r w:rsidRPr="00DB6821">
        <w:rPr>
          <w:rFonts w:ascii="Angsana New" w:hAnsi="Angsana New" w:cs="Angsana New" w:hint="eastAsia"/>
          <w:sz w:val="28"/>
          <w:szCs w:val="28"/>
          <w:cs/>
        </w:rPr>
        <w:t>”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) </w:t>
      </w:r>
      <w:r w:rsidRPr="00DB6821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="00640766">
        <w:rPr>
          <w:rFonts w:ascii="Angsana New" w:hAnsi="Angsana New" w:cs="Angsana New" w:hint="cs"/>
          <w:sz w:val="28"/>
          <w:szCs w:val="28"/>
          <w:cs/>
        </w:rPr>
        <w:t>กำหนด</w:t>
      </w:r>
      <w:r w:rsidRPr="00DB6821">
        <w:rPr>
          <w:rFonts w:ascii="Angsana New" w:hAnsi="Angsana New" w:cs="Angsana New" w:hint="cs"/>
          <w:sz w:val="28"/>
          <w:szCs w:val="28"/>
          <w:cs/>
        </w:rPr>
        <w:t>ค่าตอบแทนสำหรับการโอนกิจการทั้งหมดให้กับผู้โอน</w:t>
      </w:r>
      <w:r w:rsidR="006044B2" w:rsidRPr="00DB6821">
        <w:rPr>
          <w:rFonts w:ascii="Angsana New" w:hAnsi="Angsana New" w:cs="Angsana New" w:hint="cs"/>
          <w:sz w:val="28"/>
          <w:szCs w:val="28"/>
          <w:cs/>
        </w:rPr>
        <w:t>เป็น</w:t>
      </w:r>
      <w:r w:rsidRPr="00DB6821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6044B2" w:rsidRPr="00DB6821">
        <w:rPr>
          <w:rFonts w:ascii="Angsana New" w:hAnsi="Angsana New" w:cs="Angsana New"/>
          <w:sz w:val="28"/>
          <w:szCs w:val="28"/>
        </w:rPr>
        <w:t>806.47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CE35F2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Pr="00DB6821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โดย</w:t>
      </w:r>
      <w:r w:rsidR="006044B2" w:rsidRPr="00DB6821">
        <w:rPr>
          <w:rFonts w:ascii="Angsana New" w:hAnsi="Angsana New" w:cs="Angsana New"/>
          <w:sz w:val="28"/>
          <w:szCs w:val="28"/>
        </w:rPr>
        <w:t xml:space="preserve"> JAPACH </w:t>
      </w:r>
      <w:r w:rsidRPr="00DB6821">
        <w:rPr>
          <w:rFonts w:ascii="Angsana New" w:hAnsi="Angsana New" w:cs="Angsana New" w:hint="cs"/>
          <w:sz w:val="28"/>
          <w:szCs w:val="28"/>
          <w:cs/>
        </w:rPr>
        <w:t>ได้ดำเนินการจดทะเบียนเลิกกับกรมพัฒนาธุรกิจการค้า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กระทรวงพาณิชย์</w:t>
      </w:r>
      <w:r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6821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="002A11CB">
        <w:rPr>
          <w:rFonts w:ascii="Angsana New" w:hAnsi="Angsana New" w:cs="Angsana New"/>
          <w:sz w:val="28"/>
          <w:szCs w:val="28"/>
        </w:rPr>
        <w:t xml:space="preserve"> 5</w:t>
      </w:r>
      <w:r w:rsidR="00416059" w:rsidRPr="00DB6821">
        <w:rPr>
          <w:rFonts w:ascii="Angsana New" w:hAnsi="Angsana New" w:cs="Angsana New"/>
          <w:sz w:val="28"/>
          <w:szCs w:val="28"/>
          <w:cs/>
        </w:rPr>
        <w:t xml:space="preserve"> </w:t>
      </w:r>
      <w:r w:rsidR="00416059" w:rsidRPr="00DB6821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2A11CB">
        <w:rPr>
          <w:rFonts w:ascii="Angsana New" w:hAnsi="Angsana New" w:cs="Angsana New"/>
          <w:sz w:val="28"/>
          <w:szCs w:val="28"/>
        </w:rPr>
        <w:t xml:space="preserve"> 2565 </w:t>
      </w:r>
      <w:r w:rsidRPr="00DB6821">
        <w:rPr>
          <w:rFonts w:ascii="Angsana New" w:hAnsi="Angsana New" w:cs="Angsana New" w:hint="cs"/>
          <w:sz w:val="28"/>
          <w:szCs w:val="28"/>
          <w:cs/>
        </w:rPr>
        <w:t>และ</w:t>
      </w:r>
      <w:r w:rsidR="00416059" w:rsidRPr="00DB6821">
        <w:rPr>
          <w:rFonts w:ascii="Angsana New" w:hAnsi="Angsana New" w:cs="Angsana New" w:hint="cs"/>
          <w:sz w:val="28"/>
          <w:szCs w:val="28"/>
          <w:cs/>
        </w:rPr>
        <w:t>จดทะเบียนการชำระบัญชี</w:t>
      </w:r>
      <w:r w:rsidR="006357BF">
        <w:rPr>
          <w:rFonts w:ascii="Angsana New" w:hAnsi="Angsana New" w:cs="Angsana New" w:hint="cs"/>
          <w:sz w:val="28"/>
          <w:szCs w:val="28"/>
          <w:cs/>
        </w:rPr>
        <w:t>เสร็จสิ้น</w:t>
      </w:r>
      <w:r w:rsidR="00416059" w:rsidRPr="00DB6821">
        <w:rPr>
          <w:rFonts w:ascii="Angsana New" w:hAnsi="Angsana New" w:cs="Angsana New" w:hint="cs"/>
          <w:sz w:val="28"/>
          <w:szCs w:val="28"/>
          <w:cs/>
        </w:rPr>
        <w:t xml:space="preserve"> เมื่อวันที่</w:t>
      </w:r>
      <w:r w:rsidR="002A11CB">
        <w:rPr>
          <w:rFonts w:ascii="Angsana New" w:hAnsi="Angsana New" w:cs="Angsana New"/>
          <w:sz w:val="28"/>
          <w:szCs w:val="28"/>
        </w:rPr>
        <w:t xml:space="preserve"> 9 </w:t>
      </w:r>
      <w:r w:rsidR="00416059" w:rsidRPr="00DB6821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683089">
        <w:rPr>
          <w:rFonts w:ascii="Angsana New" w:hAnsi="Angsana New" w:cs="Angsana New"/>
          <w:sz w:val="28"/>
          <w:szCs w:val="28"/>
        </w:rPr>
        <w:t xml:space="preserve"> 2565</w:t>
      </w:r>
      <w:r w:rsidR="00416059" w:rsidRPr="00D4755C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BAC8DC2" w14:textId="77777777" w:rsidR="00D4755C" w:rsidRPr="00D4755C" w:rsidRDefault="00D4755C" w:rsidP="006044B2">
      <w:pPr>
        <w:tabs>
          <w:tab w:val="left" w:pos="63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5C74AEE" w14:textId="3C6BB16E" w:rsidR="00D4755C" w:rsidRPr="006044B2" w:rsidRDefault="00D4755C" w:rsidP="006044B2">
      <w:pPr>
        <w:tabs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D4755C">
        <w:rPr>
          <w:rFonts w:ascii="Angsana New" w:hAnsi="Angsana New" w:cs="Angsana New" w:hint="cs"/>
          <w:sz w:val="28"/>
          <w:szCs w:val="28"/>
          <w:cs/>
        </w:rPr>
        <w:t>รายการดังกล่าวถือเป็นการรวมธุรกิจภายใต้การควบคุมเดียวกัน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เนื่องจากบริษัทและ</w:t>
      </w:r>
      <w:r w:rsidR="006044B2">
        <w:rPr>
          <w:rFonts w:ascii="Angsana New" w:hAnsi="Angsana New" w:cs="Angsana New"/>
          <w:sz w:val="28"/>
          <w:szCs w:val="28"/>
        </w:rPr>
        <w:t xml:space="preserve"> JAPACH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และการควบคุมนั้นไม่เป็นการชั่วคราว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งบการเงินรวมได้ถูกจัดทำขึ้นตามเกณฑ์รวมธุรกิจที่อยู่ภายใต้การควบคุมเดียวกัน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โดยสินทรัพย์สุทธิและส่วนได้เสียของบริษัทดังกล่าวได้ถูกซื้อจะบันทึกด้วยมูลค่าตามบัญชีตามวิธีเสมือนว่าเป็นการรวมส่วนได้เสีย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(</w:t>
      </w:r>
      <w:r w:rsidRPr="006044B2">
        <w:rPr>
          <w:rFonts w:ascii="Angsana New" w:hAnsi="Angsana New" w:cs="Angsana New"/>
          <w:sz w:val="28"/>
          <w:szCs w:val="28"/>
        </w:rPr>
        <w:t xml:space="preserve">similar to pooling of </w:t>
      </w:r>
      <w:proofErr w:type="spellStart"/>
      <w:r w:rsidRPr="006044B2">
        <w:rPr>
          <w:rFonts w:ascii="Angsana New" w:hAnsi="Angsana New" w:cs="Angsana New"/>
          <w:sz w:val="28"/>
          <w:szCs w:val="28"/>
        </w:rPr>
        <w:t>interesrs</w:t>
      </w:r>
      <w:proofErr w:type="spellEnd"/>
      <w:r w:rsidRPr="006044B2">
        <w:rPr>
          <w:rFonts w:ascii="Angsana New" w:hAnsi="Angsana New" w:cs="Angsana New"/>
          <w:sz w:val="28"/>
          <w:szCs w:val="28"/>
        </w:rPr>
        <w:t xml:space="preserve">) </w:t>
      </w:r>
    </w:p>
    <w:p w14:paraId="69926540" w14:textId="77777777" w:rsidR="00D4755C" w:rsidRPr="00D4755C" w:rsidRDefault="00D4755C" w:rsidP="006044B2">
      <w:pPr>
        <w:tabs>
          <w:tab w:val="left" w:pos="63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0432B75" w14:textId="400C51E1" w:rsidR="00D4755C" w:rsidRPr="00D4755C" w:rsidRDefault="00D4755C" w:rsidP="006044B2">
      <w:pPr>
        <w:tabs>
          <w:tab w:val="left" w:pos="630"/>
        </w:tabs>
        <w:ind w:left="54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D4755C">
        <w:rPr>
          <w:rFonts w:ascii="Angsana New" w:hAnsi="Angsana New" w:cs="Angsana New" w:hint="cs"/>
          <w:sz w:val="28"/>
          <w:szCs w:val="28"/>
          <w:cs/>
        </w:rPr>
        <w:t>ผลต่างระหว่างค่าตอบแทนตามสัญญากับมูลค่าตามบัญชีของสินทรัพย์สุทธิของ</w:t>
      </w:r>
      <w:r w:rsidR="006044B2">
        <w:rPr>
          <w:rFonts w:ascii="Angsana New" w:hAnsi="Angsana New" w:cs="Angsana New"/>
          <w:sz w:val="28"/>
          <w:szCs w:val="28"/>
        </w:rPr>
        <w:t xml:space="preserve"> JAPACH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ณ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วันที่เกิดรายการจำนวนเงิน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="006044B2">
        <w:rPr>
          <w:rFonts w:ascii="Angsana New" w:hAnsi="Angsana New" w:cs="Angsana New"/>
          <w:sz w:val="28"/>
          <w:szCs w:val="28"/>
        </w:rPr>
        <w:t>266.29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แสดงเป็นส่วนต่างจากการรวมธุรกิจภายใต้การควบคุมเดียวกัน</w:t>
      </w:r>
      <w:r w:rsidRPr="00D4755C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755C">
        <w:rPr>
          <w:rFonts w:ascii="Angsana New" w:hAnsi="Angsana New" w:cs="Angsana New" w:hint="cs"/>
          <w:sz w:val="28"/>
          <w:szCs w:val="28"/>
          <w:cs/>
        </w:rPr>
        <w:t>ภายใต้ส่วนของผู้ถือหุ้นในงบการเงิน</w:t>
      </w:r>
      <w:r w:rsidR="00153087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</w:p>
    <w:p w14:paraId="1BE6EDDD" w14:textId="77777777" w:rsidR="00D4755C" w:rsidRPr="00D4755C" w:rsidRDefault="00D4755C" w:rsidP="006044B2">
      <w:pPr>
        <w:tabs>
          <w:tab w:val="left" w:pos="63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05400045" w14:textId="1C5614E2" w:rsidR="00D4755C" w:rsidRPr="00D4755C" w:rsidRDefault="00D4755C" w:rsidP="006044B2">
      <w:pPr>
        <w:tabs>
          <w:tab w:val="left" w:pos="630"/>
        </w:tabs>
        <w:ind w:left="540"/>
        <w:jc w:val="thaiDistribute"/>
        <w:outlineLvl w:val="0"/>
        <w:rPr>
          <w:rFonts w:ascii="Angsana New" w:hAnsi="Angsana New"/>
          <w:sz w:val="28"/>
          <w:szCs w:val="28"/>
        </w:rPr>
      </w:pPr>
      <w:r w:rsidRPr="00D4755C">
        <w:rPr>
          <w:rFonts w:ascii="Angsana New" w:hAnsi="Angsana New" w:cs="Angsana New" w:hint="cs"/>
          <w:sz w:val="28"/>
          <w:szCs w:val="28"/>
          <w:cs/>
        </w:rPr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จากการรับโอนกิจการทั้งหมดของ</w:t>
      </w:r>
      <w:r w:rsidR="006044B2">
        <w:rPr>
          <w:rFonts w:ascii="Angsana New" w:hAnsi="Angsana New" w:cs="Angsana New"/>
          <w:sz w:val="28"/>
          <w:szCs w:val="28"/>
        </w:rPr>
        <w:t xml:space="preserve"> JAPACH </w:t>
      </w:r>
      <w:r w:rsidRPr="00D4755C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p w14:paraId="7CDD3D4A" w14:textId="0973D980" w:rsidR="00D4755C" w:rsidRPr="00D4755C" w:rsidRDefault="00D4755C" w:rsidP="00D4755C">
      <w:pPr>
        <w:tabs>
          <w:tab w:val="left" w:pos="630"/>
        </w:tabs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p w14:paraId="6116333D" w14:textId="6C2946C0" w:rsidR="00D4755C" w:rsidRDefault="00D4755C" w:rsidP="0039531D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68C22B9" w14:textId="77777777" w:rsidR="00640766" w:rsidRPr="0039531D" w:rsidRDefault="00640766" w:rsidP="0039531D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1980"/>
      </w:tblGrid>
      <w:tr w:rsidR="006044B2" w:rsidRPr="00DB6821" w14:paraId="6B4160DE" w14:textId="77777777" w:rsidTr="001D20E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0AB8" w14:textId="77777777" w:rsidR="006044B2" w:rsidRPr="006044B2" w:rsidRDefault="006044B2" w:rsidP="001D20E7">
            <w:pPr>
              <w:tabs>
                <w:tab w:val="left" w:pos="63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8C1055" w14:textId="77777777" w:rsidR="006044B2" w:rsidRPr="00DB6821" w:rsidRDefault="006044B2" w:rsidP="001D20E7">
            <w:pPr>
              <w:tabs>
                <w:tab w:val="left" w:pos="790"/>
              </w:tabs>
              <w:ind w:left="70"/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68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5B5E67" w14:textId="77777777" w:rsidR="006044B2" w:rsidRPr="00DB6821" w:rsidRDefault="006044B2" w:rsidP="001D20E7">
            <w:pPr>
              <w:tabs>
                <w:tab w:val="left" w:pos="1150"/>
              </w:tabs>
              <w:ind w:left="7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68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B68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044B2" w:rsidRPr="00DB6821" w14:paraId="21AEFEAB" w14:textId="77777777" w:rsidTr="001D20E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E217B" w14:textId="77777777" w:rsidR="006044B2" w:rsidRPr="00DB6821" w:rsidRDefault="006044B2" w:rsidP="001D20E7">
            <w:pPr>
              <w:tabs>
                <w:tab w:val="left" w:pos="63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C736D5" w14:textId="77777777" w:rsidR="006044B2" w:rsidRPr="00DB6821" w:rsidRDefault="006044B2" w:rsidP="001D20E7">
            <w:pPr>
              <w:tabs>
                <w:tab w:val="left" w:pos="630"/>
              </w:tabs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8F90B3" w14:textId="77777777" w:rsidR="006044B2" w:rsidRPr="00DB6821" w:rsidRDefault="006044B2" w:rsidP="001D20E7">
            <w:pPr>
              <w:tabs>
                <w:tab w:val="left" w:pos="630"/>
              </w:tabs>
              <w:ind w:left="540" w:right="162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</w:tr>
      <w:tr w:rsidR="006044B2" w:rsidRPr="00DB6821" w14:paraId="01C242CD" w14:textId="77777777" w:rsidTr="001D20E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C9F37" w14:textId="77777777" w:rsidR="006044B2" w:rsidRPr="00DB6821" w:rsidRDefault="006044B2" w:rsidP="001D20E7">
            <w:pPr>
              <w:tabs>
                <w:tab w:val="left" w:pos="63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24EA8E" w14:textId="77777777" w:rsidR="006044B2" w:rsidRPr="00DB6821" w:rsidRDefault="006044B2" w:rsidP="001D20E7">
            <w:pPr>
              <w:tabs>
                <w:tab w:val="left" w:pos="606"/>
              </w:tabs>
              <w:ind w:left="540"/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4720CD" w14:textId="77777777" w:rsidR="006044B2" w:rsidRPr="00DB6821" w:rsidRDefault="006044B2" w:rsidP="001D20E7">
            <w:pPr>
              <w:tabs>
                <w:tab w:val="left" w:pos="606"/>
              </w:tabs>
              <w:ind w:left="540" w:right="162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</w:rPr>
              <w:t>539,455</w:t>
            </w:r>
          </w:p>
        </w:tc>
      </w:tr>
      <w:tr w:rsidR="006044B2" w:rsidRPr="00DB6821" w14:paraId="59C91F8F" w14:textId="77777777" w:rsidTr="001D20E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5C49" w14:textId="77777777" w:rsidR="006044B2" w:rsidRPr="00DB6821" w:rsidRDefault="006044B2" w:rsidP="001D20E7">
            <w:pPr>
              <w:tabs>
                <w:tab w:val="left" w:pos="63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A61DA2" w14:textId="77777777" w:rsidR="006044B2" w:rsidRPr="00DB6821" w:rsidRDefault="006044B2" w:rsidP="001D20E7">
            <w:pPr>
              <w:tabs>
                <w:tab w:val="left" w:pos="606"/>
              </w:tabs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CBBAC7" w14:textId="77777777" w:rsidR="006044B2" w:rsidRPr="00DB6821" w:rsidRDefault="006044B2" w:rsidP="001D20E7">
            <w:pPr>
              <w:tabs>
                <w:tab w:val="left" w:pos="606"/>
              </w:tabs>
              <w:ind w:left="540" w:right="162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6044B2" w:rsidRPr="00DB6821" w14:paraId="5A8877E7" w14:textId="77777777" w:rsidTr="001D20E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CA4CB" w14:textId="77777777" w:rsidR="006044B2" w:rsidRPr="00DB6821" w:rsidRDefault="006044B2" w:rsidP="001D20E7">
            <w:pPr>
              <w:tabs>
                <w:tab w:val="left" w:pos="63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AAC2E" w14:textId="77777777" w:rsidR="006044B2" w:rsidRPr="00DB6821" w:rsidRDefault="006044B2" w:rsidP="001D20E7">
            <w:pPr>
              <w:tabs>
                <w:tab w:val="left" w:pos="606"/>
              </w:tabs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C2F89" w14:textId="77777777" w:rsidR="006044B2" w:rsidRPr="00DB6821" w:rsidRDefault="006044B2" w:rsidP="001D20E7">
            <w:pPr>
              <w:tabs>
                <w:tab w:val="left" w:pos="606"/>
              </w:tabs>
              <w:ind w:left="540" w:right="162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B6821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</w:tr>
      <w:tr w:rsidR="006044B2" w:rsidRPr="006044B2" w14:paraId="15CB4A4C" w14:textId="77777777" w:rsidTr="001D20E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D0A7" w14:textId="77777777" w:rsidR="006044B2" w:rsidRPr="00DB6821" w:rsidRDefault="006044B2" w:rsidP="001D20E7">
            <w:pPr>
              <w:tabs>
                <w:tab w:val="left" w:pos="63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8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8D7A8D" w14:textId="77777777" w:rsidR="006044B2" w:rsidRPr="00DB6821" w:rsidRDefault="006044B2" w:rsidP="001D20E7">
            <w:pPr>
              <w:tabs>
                <w:tab w:val="left" w:pos="606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32B92" w14:textId="77777777" w:rsidR="006044B2" w:rsidRPr="006044B2" w:rsidRDefault="006044B2" w:rsidP="001D20E7">
            <w:pPr>
              <w:tabs>
                <w:tab w:val="left" w:pos="606"/>
              </w:tabs>
              <w:ind w:left="540" w:right="162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8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540,175</w:t>
            </w:r>
          </w:p>
        </w:tc>
      </w:tr>
    </w:tbl>
    <w:p w14:paraId="37DE5D69" w14:textId="77777777" w:rsidR="00DB11A0" w:rsidRPr="00C41EDB" w:rsidRDefault="00DB11A0" w:rsidP="0046418C">
      <w:pPr>
        <w:pStyle w:val="ListParagraph"/>
        <w:tabs>
          <w:tab w:val="clear" w:pos="454"/>
          <w:tab w:val="clear" w:pos="907"/>
          <w:tab w:val="left" w:pos="360"/>
        </w:tabs>
        <w:spacing w:line="240" w:lineRule="auto"/>
        <w:ind w:left="360" w:right="45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19F5545E" w14:textId="0843BEEB" w:rsidR="005E6853" w:rsidRPr="00D34F60" w:rsidRDefault="005E6853" w:rsidP="00D34F6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D34F60">
        <w:rPr>
          <w:rFonts w:ascii="Angsana New" w:hAnsi="Angsana New" w:cs="Angsana New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66563E" w:rsidRDefault="005E6853" w:rsidP="005E6853">
      <w:pPr>
        <w:rPr>
          <w:rFonts w:asciiTheme="majorBidi" w:hAnsiTheme="majorBidi" w:cs="Angsana New"/>
          <w:sz w:val="28"/>
          <w:szCs w:val="28"/>
        </w:rPr>
      </w:pPr>
    </w:p>
    <w:p w14:paraId="6BA24EDD" w14:textId="38510722" w:rsidR="00A8737A" w:rsidRPr="00B06283" w:rsidRDefault="00A8737A" w:rsidP="00A8737A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B794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</w:t>
      </w:r>
      <w:r w:rsidR="004132FC">
        <w:rPr>
          <w:rFonts w:asciiTheme="majorBidi" w:hAnsiTheme="majorBidi" w:cstheme="majorBidi" w:hint="cs"/>
          <w:b/>
          <w:sz w:val="28"/>
          <w:szCs w:val="28"/>
          <w:cs/>
        </w:rPr>
        <w:t>บ</w:t>
      </w:r>
      <w:r w:rsidR="009A513F" w:rsidRPr="000B794B">
        <w:rPr>
          <w:rFonts w:ascii="Angsana New" w:hAnsi="Angsana New" w:cs="Angsana New"/>
          <w:b/>
          <w:sz w:val="28"/>
          <w:szCs w:val="28"/>
          <w:cs/>
        </w:rPr>
        <w:t>บริษัทร่วม</w:t>
      </w:r>
      <w:r w:rsidR="009A513F" w:rsidRPr="000B794B">
        <w:rPr>
          <w:rFonts w:ascii="Angsana New" w:hAnsi="Angsana New" w:cs="Angsana New"/>
          <w:b/>
          <w:sz w:val="28"/>
          <w:szCs w:val="28"/>
        </w:rPr>
        <w:t xml:space="preserve"> </w:t>
      </w:r>
      <w:r w:rsidR="009A513F" w:rsidRPr="000B794B">
        <w:rPr>
          <w:rFonts w:ascii="Angsana New" w:hAnsi="Angsana New" w:cs="Angsana New"/>
          <w:b/>
          <w:sz w:val="28"/>
          <w:szCs w:val="28"/>
          <w:cs/>
        </w:rPr>
        <w:t>การร่วมค้า</w:t>
      </w:r>
      <w:r w:rsidR="004132FC">
        <w:rPr>
          <w:rFonts w:ascii="Angsana New" w:hAnsi="Angsana New" w:cs="Angsana New"/>
          <w:b/>
          <w:sz w:val="28"/>
          <w:szCs w:val="28"/>
        </w:rPr>
        <w:t xml:space="preserve"> </w:t>
      </w:r>
      <w:r w:rsidR="004132FC">
        <w:rPr>
          <w:rFonts w:ascii="Angsana New" w:hAnsi="Angsana New" w:cs="Angsana New" w:hint="cs"/>
          <w:b/>
          <w:sz w:val="28"/>
          <w:szCs w:val="28"/>
          <w:cs/>
        </w:rPr>
        <w:t>และ</w:t>
      </w:r>
      <w:r w:rsidR="004132FC" w:rsidRPr="000B794B">
        <w:rPr>
          <w:rFonts w:ascii="Angsana New" w:hAnsi="Angsana New" w:cs="Angsana New"/>
          <w:b/>
          <w:sz w:val="28"/>
          <w:szCs w:val="28"/>
          <w:cs/>
        </w:rPr>
        <w:t>บริษัทย่อย</w:t>
      </w:r>
      <w:r w:rsidRPr="000B794B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Pr="000B794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6418C" w:rsidRPr="000B794B">
        <w:rPr>
          <w:rFonts w:asciiTheme="majorBidi" w:hAnsiTheme="majorBidi" w:cstheme="majorBidi"/>
          <w:bCs/>
          <w:sz w:val="28"/>
          <w:szCs w:val="28"/>
        </w:rPr>
        <w:t>4</w:t>
      </w:r>
      <w:r w:rsidRPr="000B794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0B794B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0B794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6418C" w:rsidRPr="000B794B">
        <w:rPr>
          <w:rFonts w:asciiTheme="majorBidi" w:hAnsiTheme="majorBidi" w:cstheme="majorBidi"/>
          <w:bCs/>
          <w:sz w:val="28"/>
          <w:szCs w:val="28"/>
        </w:rPr>
        <w:t>5</w:t>
      </w:r>
      <w:r w:rsidRPr="00B0628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4CB871F1" w14:textId="3523B07C" w:rsidR="00A8737A" w:rsidRPr="00B06283" w:rsidRDefault="00A8737A" w:rsidP="0036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F3916C4" w14:textId="1F81B4E9" w:rsidR="00D646C0" w:rsidRPr="00B06283" w:rsidRDefault="00D646C0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olor w:val="FF0000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="009B31AD">
        <w:rPr>
          <w:rFonts w:asciiTheme="majorBidi" w:hAnsiTheme="majorBidi" w:cstheme="majorBidi" w:hint="cs"/>
          <w:sz w:val="28"/>
          <w:szCs w:val="28"/>
          <w:cs/>
        </w:rPr>
        <w:t>งวดเก้า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B06283">
        <w:rPr>
          <w:rFonts w:asciiTheme="majorBidi" w:hAnsiTheme="majorBidi" w:cstheme="majorBidi"/>
          <w:sz w:val="28"/>
          <w:szCs w:val="28"/>
          <w:cs/>
        </w:rPr>
        <w:t>สุดว</w:t>
      </w:r>
      <w:r w:rsidRPr="00B06283">
        <w:rPr>
          <w:rFonts w:asciiTheme="majorBidi" w:hAnsiTheme="majorBidi" w:cstheme="majorBidi" w:hint="cs"/>
          <w:sz w:val="28"/>
          <w:szCs w:val="28"/>
          <w:cs/>
        </w:rPr>
        <w:t>ั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="009B31AD">
        <w:rPr>
          <w:rFonts w:asciiTheme="majorBidi" w:hAnsiTheme="majorBidi" w:cstheme="majorBidi"/>
          <w:sz w:val="28"/>
          <w:szCs w:val="28"/>
        </w:rPr>
        <w:t xml:space="preserve">30 </w:t>
      </w:r>
      <w:r w:rsidR="009B31A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2C8DA465" w14:textId="77777777" w:rsidR="00FB0E93" w:rsidRPr="00E52C3E" w:rsidRDefault="00FB0E93" w:rsidP="00FB0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2"/>
        <w:gridCol w:w="270"/>
        <w:gridCol w:w="1088"/>
        <w:gridCol w:w="254"/>
        <w:gridCol w:w="13"/>
        <w:gridCol w:w="1077"/>
        <w:gridCol w:w="270"/>
        <w:gridCol w:w="1084"/>
      </w:tblGrid>
      <w:tr w:rsidR="00FB0E93" w:rsidRPr="00E52C3E" w14:paraId="3E84E4D4" w14:textId="77777777" w:rsidTr="0091671F">
        <w:tc>
          <w:tcPr>
            <w:tcW w:w="2204" w:type="pct"/>
            <w:shd w:val="clear" w:color="auto" w:fill="auto"/>
          </w:tcPr>
          <w:p w14:paraId="50E88909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3"/>
          </w:tcPr>
          <w:p w14:paraId="03DE1004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gridSpan w:val="2"/>
          </w:tcPr>
          <w:p w14:paraId="79191296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pct"/>
            <w:gridSpan w:val="3"/>
          </w:tcPr>
          <w:p w14:paraId="51EAF9FB" w14:textId="77777777" w:rsidR="00FB0E93" w:rsidRPr="00E52C3E" w:rsidRDefault="00FB0E93" w:rsidP="004409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30209" w:rsidRPr="00E52C3E" w14:paraId="341F4D56" w14:textId="77777777" w:rsidTr="000B1349">
        <w:tc>
          <w:tcPr>
            <w:tcW w:w="2204" w:type="pct"/>
          </w:tcPr>
          <w:p w14:paraId="0B4B8045" w14:textId="5A916E25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9" w:type="pct"/>
          </w:tcPr>
          <w:p w14:paraId="6A849614" w14:textId="2C42DE16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7B7E7440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D3EA62C" w14:textId="6BC34F50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gridSpan w:val="2"/>
          </w:tcPr>
          <w:p w14:paraId="2779C79E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5EBC5E1" w14:textId="38471758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112F52C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5467D0" w14:textId="1A575291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30209" w:rsidRPr="00E52C3E" w14:paraId="5BFD46B7" w14:textId="77777777" w:rsidTr="0091671F">
        <w:tc>
          <w:tcPr>
            <w:tcW w:w="2204" w:type="pct"/>
          </w:tcPr>
          <w:p w14:paraId="2FE6AD9E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8"/>
          </w:tcPr>
          <w:p w14:paraId="3F9F43EA" w14:textId="77777777" w:rsidR="00330209" w:rsidRPr="00E52C3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0209" w:rsidRPr="00E52C3E" w14:paraId="1AC23E8A" w14:textId="77777777" w:rsidTr="0091671F">
        <w:tc>
          <w:tcPr>
            <w:tcW w:w="2204" w:type="pct"/>
          </w:tcPr>
          <w:p w14:paraId="1E8ECB1A" w14:textId="77777777" w:rsidR="00330209" w:rsidRPr="00E52C3E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2C3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7125825" w14:textId="77777777" w:rsidR="00330209" w:rsidRPr="003A07E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5CC6A05" w14:textId="77777777" w:rsidR="00330209" w:rsidRPr="003A07E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E0C0ED8" w14:textId="77777777" w:rsidR="00330209" w:rsidRPr="003A07E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FA243D1" w14:textId="77777777" w:rsidR="00330209" w:rsidRPr="003A07E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F10907A" w14:textId="77777777" w:rsidR="00330209" w:rsidRPr="003A07E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9837335" w14:textId="77777777" w:rsidR="00330209" w:rsidRPr="003A07E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2E79EC1" w14:textId="77777777" w:rsidR="00330209" w:rsidRPr="003A07EE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0D2" w:rsidRPr="00D9730E" w14:paraId="7470C0B7" w14:textId="77777777" w:rsidTr="0091671F">
        <w:tc>
          <w:tcPr>
            <w:tcW w:w="2204" w:type="pct"/>
          </w:tcPr>
          <w:p w14:paraId="28E5E13E" w14:textId="5F3E30B5" w:rsidR="002C00D2" w:rsidRPr="00605B2E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ขายสินค้าหรือการ</w:t>
            </w: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15FEC857" w14:textId="0D145533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6A5869A6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CDA0069" w14:textId="286116BC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38" w:type="pct"/>
          </w:tcPr>
          <w:p w14:paraId="324EA6B2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0E5DB962" w14:textId="2FB205DC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21,944</w:t>
            </w:r>
          </w:p>
        </w:tc>
        <w:tc>
          <w:tcPr>
            <w:tcW w:w="147" w:type="pct"/>
          </w:tcPr>
          <w:p w14:paraId="3C9D995A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510E6BE" w14:textId="5B97A169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</w:rPr>
              <w:t>7,763</w:t>
            </w:r>
          </w:p>
        </w:tc>
      </w:tr>
      <w:tr w:rsidR="002C00D2" w:rsidRPr="00D9730E" w14:paraId="4D5C14DF" w14:textId="77777777" w:rsidTr="0091671F">
        <w:tc>
          <w:tcPr>
            <w:tcW w:w="2204" w:type="pct"/>
            <w:vAlign w:val="bottom"/>
          </w:tcPr>
          <w:p w14:paraId="249E2771" w14:textId="77777777" w:rsidR="002C00D2" w:rsidRPr="00605B2E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625BD05F" w14:textId="3096DCF3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7755C0CC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FD24EB7" w14:textId="742D8041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8" w:type="pct"/>
          </w:tcPr>
          <w:p w14:paraId="32229F05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53B42CD" w14:textId="109E2338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49,302</w:t>
            </w:r>
          </w:p>
        </w:tc>
        <w:tc>
          <w:tcPr>
            <w:tcW w:w="147" w:type="pct"/>
          </w:tcPr>
          <w:p w14:paraId="7D7EB751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14BA095" w14:textId="1DB9DA83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</w:rPr>
              <w:t>14,804</w:t>
            </w:r>
          </w:p>
        </w:tc>
      </w:tr>
      <w:tr w:rsidR="002C00D2" w:rsidRPr="00D9730E" w14:paraId="36A9A0A6" w14:textId="77777777" w:rsidTr="0091671F">
        <w:tc>
          <w:tcPr>
            <w:tcW w:w="2204" w:type="pct"/>
            <w:vAlign w:val="bottom"/>
          </w:tcPr>
          <w:p w14:paraId="60999750" w14:textId="77777777" w:rsidR="002C00D2" w:rsidRPr="00605B2E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9" w:type="pct"/>
          </w:tcPr>
          <w:p w14:paraId="7F4EB75E" w14:textId="75FF80B2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09DD9327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462F857" w14:textId="2482C3A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8" w:type="pct"/>
          </w:tcPr>
          <w:p w14:paraId="33DDEBC9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3AB511D" w14:textId="4798B496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61,032</w:t>
            </w:r>
          </w:p>
        </w:tc>
        <w:tc>
          <w:tcPr>
            <w:tcW w:w="147" w:type="pct"/>
          </w:tcPr>
          <w:p w14:paraId="3E53B03C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2B9CBA73" w14:textId="4854ACF1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</w:rPr>
              <w:t>58,108</w:t>
            </w:r>
          </w:p>
        </w:tc>
      </w:tr>
      <w:tr w:rsidR="002C00D2" w:rsidRPr="00D9730E" w14:paraId="2BEBB49D" w14:textId="77777777" w:rsidTr="0091671F">
        <w:tc>
          <w:tcPr>
            <w:tcW w:w="2204" w:type="pct"/>
            <w:vAlign w:val="bottom"/>
          </w:tcPr>
          <w:p w14:paraId="2484D619" w14:textId="77777777" w:rsidR="002C00D2" w:rsidRPr="00605B2E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1716561A" w14:textId="630C293B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4EF1CED4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D987B60" w14:textId="014BFEE1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8" w:type="pct"/>
          </w:tcPr>
          <w:p w14:paraId="4DC1DBFB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120F850" w14:textId="5B7DB7CE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19,262</w:t>
            </w:r>
          </w:p>
        </w:tc>
        <w:tc>
          <w:tcPr>
            <w:tcW w:w="147" w:type="pct"/>
          </w:tcPr>
          <w:p w14:paraId="08E2DD86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2590399" w14:textId="0101514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</w:rPr>
              <w:t>5,676</w:t>
            </w:r>
          </w:p>
        </w:tc>
      </w:tr>
      <w:tr w:rsidR="002C00D2" w:rsidRPr="00D9730E" w14:paraId="4F3F9174" w14:textId="77777777" w:rsidTr="0091671F">
        <w:tc>
          <w:tcPr>
            <w:tcW w:w="2204" w:type="pct"/>
            <w:vAlign w:val="bottom"/>
          </w:tcPr>
          <w:p w14:paraId="0C7CAF13" w14:textId="77777777" w:rsidR="002C00D2" w:rsidRPr="00605B2E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9" w:type="pct"/>
          </w:tcPr>
          <w:p w14:paraId="265533AF" w14:textId="1A5D07BC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2DAC9ADD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1BDE567" w14:textId="26BB93DD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8" w:type="pct"/>
          </w:tcPr>
          <w:p w14:paraId="7D168771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456F0E3" w14:textId="577150CE" w:rsidR="002C00D2" w:rsidRPr="003A07EE" w:rsidRDefault="00C268CC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824E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24E3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47" w:type="pct"/>
          </w:tcPr>
          <w:p w14:paraId="76641199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78041250" w14:textId="5C3784C4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</w:rPr>
              <w:t>109,435</w:t>
            </w:r>
          </w:p>
        </w:tc>
      </w:tr>
      <w:tr w:rsidR="002C00D2" w:rsidRPr="00D9730E" w14:paraId="24814756" w14:textId="77777777" w:rsidTr="0091671F">
        <w:tc>
          <w:tcPr>
            <w:tcW w:w="2204" w:type="pct"/>
            <w:vAlign w:val="bottom"/>
          </w:tcPr>
          <w:p w14:paraId="54BBFBDC" w14:textId="77777777" w:rsidR="002C00D2" w:rsidRPr="00605B2E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9" w:type="pct"/>
          </w:tcPr>
          <w:p w14:paraId="4ABA1644" w14:textId="1F83BE0C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5FF50565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5DCD399" w14:textId="5CFDD203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8" w:type="pct"/>
          </w:tcPr>
          <w:p w14:paraId="13AE819B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28AED5CD" w14:textId="047680AF" w:rsidR="002C00D2" w:rsidRPr="003A07EE" w:rsidRDefault="007824E3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2C00D2" w:rsidRPr="003A07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47" w:type="pct"/>
          </w:tcPr>
          <w:p w14:paraId="564CDFAE" w14:textId="77777777" w:rsidR="002C00D2" w:rsidRPr="003A07EE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5E2DF79E" w14:textId="1190BF5B" w:rsidR="002C00D2" w:rsidRPr="003A07EE" w:rsidRDefault="00C268CC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2C00D2" w:rsidRPr="003A07E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</w:tr>
      <w:tr w:rsidR="00C268CC" w:rsidRPr="00D9730E" w14:paraId="582EF23C" w14:textId="77777777" w:rsidTr="0091671F">
        <w:tc>
          <w:tcPr>
            <w:tcW w:w="2204" w:type="pct"/>
            <w:vAlign w:val="bottom"/>
          </w:tcPr>
          <w:p w14:paraId="0BBDFABF" w14:textId="5BDFC642" w:rsidR="00C268CC" w:rsidRPr="00605B2E" w:rsidRDefault="00C268CC" w:rsidP="00DB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124937AC" w14:textId="4B8C577A" w:rsidR="00C268CC" w:rsidRPr="003A07EE" w:rsidRDefault="00C268CC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1DE98380" w14:textId="77777777" w:rsidR="00C268CC" w:rsidRPr="003A07EE" w:rsidRDefault="00C268CC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26679F4" w14:textId="5E973F40" w:rsidR="00C268CC" w:rsidRPr="003A07EE" w:rsidRDefault="00C268CC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0613ECF" w14:textId="77777777" w:rsidR="00C268CC" w:rsidRPr="003A07EE" w:rsidRDefault="00C268CC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DB37BBE" w14:textId="496980FC" w:rsidR="00C268CC" w:rsidRPr="003A07EE" w:rsidRDefault="00C268CC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23,649</w:t>
            </w:r>
          </w:p>
        </w:tc>
        <w:tc>
          <w:tcPr>
            <w:tcW w:w="147" w:type="pct"/>
          </w:tcPr>
          <w:p w14:paraId="299EFB1F" w14:textId="77777777" w:rsidR="00C268CC" w:rsidRPr="003A07EE" w:rsidRDefault="00C268CC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3149898" w14:textId="0ADAA50B" w:rsidR="00C268CC" w:rsidRPr="003A07EE" w:rsidRDefault="00C268CC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23,056</w:t>
            </w:r>
          </w:p>
        </w:tc>
      </w:tr>
      <w:tr w:rsidR="00DB6821" w:rsidRPr="00D9730E" w14:paraId="625134C9" w14:textId="77777777" w:rsidTr="0091671F">
        <w:tc>
          <w:tcPr>
            <w:tcW w:w="2204" w:type="pct"/>
            <w:vAlign w:val="bottom"/>
          </w:tcPr>
          <w:p w14:paraId="0E9A670B" w14:textId="77777777" w:rsidR="00DB6821" w:rsidRPr="00605B2E" w:rsidRDefault="00DB6821" w:rsidP="00DB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546FB855" w14:textId="579C893C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5CFF7C94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505B2297" w14:textId="451E8774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8" w:type="pct"/>
          </w:tcPr>
          <w:p w14:paraId="534AD91D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9781AB4" w14:textId="3F3F35E5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47" w:type="pct"/>
          </w:tcPr>
          <w:p w14:paraId="0FA55E2F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61AEF0A" w14:textId="77037A5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  <w:cs/>
              </w:rPr>
              <w:t>584</w:t>
            </w:r>
          </w:p>
        </w:tc>
      </w:tr>
      <w:tr w:rsidR="00DB6821" w:rsidRPr="00D9730E" w14:paraId="30AB3B45" w14:textId="77777777" w:rsidTr="0091671F">
        <w:tc>
          <w:tcPr>
            <w:tcW w:w="2204" w:type="pct"/>
            <w:vAlign w:val="bottom"/>
          </w:tcPr>
          <w:p w14:paraId="60630146" w14:textId="77777777" w:rsidR="00DB6821" w:rsidRPr="00605B2E" w:rsidRDefault="00DB6821" w:rsidP="00DB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9" w:type="pct"/>
          </w:tcPr>
          <w:p w14:paraId="5134B6BE" w14:textId="56C74858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    </w:t>
            </w:r>
          </w:p>
        </w:tc>
        <w:tc>
          <w:tcPr>
            <w:tcW w:w="147" w:type="pct"/>
          </w:tcPr>
          <w:p w14:paraId="6E536878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0DBAE72" w14:textId="4FDDD299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38" w:type="pct"/>
          </w:tcPr>
          <w:p w14:paraId="56BFFFCA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1EC4C0F3" w14:textId="0BE513BF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2,115</w:t>
            </w:r>
          </w:p>
        </w:tc>
        <w:tc>
          <w:tcPr>
            <w:tcW w:w="147" w:type="pct"/>
          </w:tcPr>
          <w:p w14:paraId="7D2AF893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748F187C" w14:textId="6E3349E5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</w:rPr>
              <w:t>1,354</w:t>
            </w:r>
          </w:p>
        </w:tc>
      </w:tr>
      <w:tr w:rsidR="00DB6821" w:rsidRPr="00605B2E" w14:paraId="23AE40A1" w14:textId="77777777" w:rsidTr="0091671F">
        <w:tc>
          <w:tcPr>
            <w:tcW w:w="2204" w:type="pct"/>
            <w:vAlign w:val="bottom"/>
          </w:tcPr>
          <w:p w14:paraId="340D8109" w14:textId="77777777" w:rsidR="00DB6821" w:rsidRPr="00605B2E" w:rsidRDefault="00DB6821" w:rsidP="00DB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051C0E3D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05AF714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</w:tcPr>
          <w:p w14:paraId="5CC58797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20EF9714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3" w:type="pct"/>
            <w:gridSpan w:val="2"/>
          </w:tcPr>
          <w:p w14:paraId="2283B156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136E644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vAlign w:val="bottom"/>
          </w:tcPr>
          <w:p w14:paraId="222C971F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6821" w:rsidRPr="00605B2E" w14:paraId="3786F1E3" w14:textId="77777777" w:rsidTr="0091671F">
        <w:tc>
          <w:tcPr>
            <w:tcW w:w="2204" w:type="pct"/>
            <w:vAlign w:val="bottom"/>
          </w:tcPr>
          <w:p w14:paraId="6EF21516" w14:textId="77777777" w:rsidR="00DB6821" w:rsidRPr="00605B2E" w:rsidRDefault="00DB6821" w:rsidP="00DB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9" w:type="pct"/>
          </w:tcPr>
          <w:p w14:paraId="581FDA76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90CC93E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A912A56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E1204C7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44E1078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1DAC50E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60C66E6B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026" w:rsidRPr="00261026" w14:paraId="510935B0" w14:textId="77777777" w:rsidTr="0091671F">
        <w:tc>
          <w:tcPr>
            <w:tcW w:w="2204" w:type="pct"/>
          </w:tcPr>
          <w:p w14:paraId="4EFA6456" w14:textId="771AC5A3" w:rsidR="00261026" w:rsidRPr="00605B2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ขายสินค้าหรือการ</w:t>
            </w: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76E80D08" w14:textId="461EE56E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314</w:t>
            </w:r>
          </w:p>
        </w:tc>
        <w:tc>
          <w:tcPr>
            <w:tcW w:w="147" w:type="pct"/>
          </w:tcPr>
          <w:p w14:paraId="3F48EB49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6B772144" w14:textId="099BA2F0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3,863</w:t>
            </w:r>
          </w:p>
        </w:tc>
        <w:tc>
          <w:tcPr>
            <w:tcW w:w="138" w:type="pct"/>
          </w:tcPr>
          <w:p w14:paraId="54440E0F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1DC4611" w14:textId="06FE66DD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3,022</w:t>
            </w:r>
          </w:p>
        </w:tc>
        <w:tc>
          <w:tcPr>
            <w:tcW w:w="147" w:type="pct"/>
          </w:tcPr>
          <w:p w14:paraId="0A78D43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8730EBC" w14:textId="2E742973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1026" w:rsidRPr="00261026" w14:paraId="06D117D4" w14:textId="77777777" w:rsidTr="0091671F">
        <w:tc>
          <w:tcPr>
            <w:tcW w:w="2204" w:type="pct"/>
          </w:tcPr>
          <w:p w14:paraId="695D7049" w14:textId="77777777" w:rsidR="00261026" w:rsidRPr="00605B2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40A98812" w14:textId="3A03469D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1,773</w:t>
            </w:r>
          </w:p>
        </w:tc>
        <w:tc>
          <w:tcPr>
            <w:tcW w:w="147" w:type="pct"/>
          </w:tcPr>
          <w:p w14:paraId="42D5F56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5353D1A" w14:textId="0BCBDCBF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261026">
              <w:rPr>
                <w:rFonts w:ascii="Angsana New" w:hAnsi="Angsana New" w:cs="Angsana New"/>
                <w:sz w:val="28"/>
                <w:szCs w:val="28"/>
              </w:rPr>
              <w:t>,538</w:t>
            </w:r>
          </w:p>
        </w:tc>
        <w:tc>
          <w:tcPr>
            <w:tcW w:w="138" w:type="pct"/>
          </w:tcPr>
          <w:p w14:paraId="0675D482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1662C55" w14:textId="01C1CE04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BFA00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D6C1793" w14:textId="105FD835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 w:hint="cs"/>
                <w:sz w:val="28"/>
                <w:szCs w:val="28"/>
                <w:cs/>
              </w:rPr>
              <w:t>181</w:t>
            </w:r>
          </w:p>
        </w:tc>
      </w:tr>
      <w:tr w:rsidR="00261026" w:rsidRPr="00261026" w14:paraId="4EBDE5B6" w14:textId="77777777" w:rsidTr="0091671F">
        <w:tc>
          <w:tcPr>
            <w:tcW w:w="2204" w:type="pct"/>
          </w:tcPr>
          <w:p w14:paraId="1E8BE70D" w14:textId="77777777" w:rsidR="00261026" w:rsidRPr="00605B2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</w:tcPr>
          <w:p w14:paraId="782B98B0" w14:textId="497C2150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447</w:t>
            </w:r>
          </w:p>
        </w:tc>
        <w:tc>
          <w:tcPr>
            <w:tcW w:w="147" w:type="pct"/>
          </w:tcPr>
          <w:p w14:paraId="3B8D9644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41CA9222" w14:textId="1B0AFCBA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650</w:t>
            </w:r>
          </w:p>
        </w:tc>
        <w:tc>
          <w:tcPr>
            <w:tcW w:w="138" w:type="pct"/>
          </w:tcPr>
          <w:p w14:paraId="1354FD9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E925304" w14:textId="5D2F7FAA" w:rsidR="00261026" w:rsidRPr="00261026" w:rsidRDefault="00261026" w:rsidP="00102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425</w:t>
            </w:r>
          </w:p>
        </w:tc>
        <w:tc>
          <w:tcPr>
            <w:tcW w:w="147" w:type="pct"/>
          </w:tcPr>
          <w:p w14:paraId="0E879846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2E9646A" w14:textId="26020B26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1026" w:rsidRPr="00261026" w14:paraId="12770D05" w14:textId="77777777" w:rsidTr="0091671F">
        <w:tc>
          <w:tcPr>
            <w:tcW w:w="2204" w:type="pct"/>
            <w:vAlign w:val="bottom"/>
          </w:tcPr>
          <w:p w14:paraId="66226197" w14:textId="0D9A8F73" w:rsidR="00261026" w:rsidRPr="00605B2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05B2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5006D2F8" w14:textId="3FF307FB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0D84A43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4A5C1D5" w14:textId="526AAFF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38" w:type="pct"/>
          </w:tcPr>
          <w:p w14:paraId="1609EBE3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15AB1F56" w14:textId="09DCF67A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0DDDEB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AB6D0DA" w14:textId="78E9575B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1026" w:rsidRPr="00261026" w14:paraId="04F9578B" w14:textId="77777777" w:rsidTr="0091671F">
        <w:tc>
          <w:tcPr>
            <w:tcW w:w="2204" w:type="pct"/>
            <w:vAlign w:val="bottom"/>
          </w:tcPr>
          <w:p w14:paraId="7E4EF43B" w14:textId="6E8C994E" w:rsidR="00261026" w:rsidRPr="00995F41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95F4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</w:t>
            </w:r>
            <w:r w:rsidRPr="00995F4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89" w:type="pct"/>
          </w:tcPr>
          <w:p w14:paraId="35FC678E" w14:textId="044CAEC4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46,488</w:t>
            </w:r>
          </w:p>
        </w:tc>
        <w:tc>
          <w:tcPr>
            <w:tcW w:w="147" w:type="pct"/>
          </w:tcPr>
          <w:p w14:paraId="2F1D909F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C41FC08" w14:textId="050880EF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A6E7156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9FEAD15" w14:textId="67690791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42EB59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44BA4AD" w14:textId="123D8398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4622" w:rsidRPr="00261026" w14:paraId="7D8B413E" w14:textId="77777777" w:rsidTr="0091671F">
        <w:tc>
          <w:tcPr>
            <w:tcW w:w="2204" w:type="pct"/>
            <w:vAlign w:val="bottom"/>
          </w:tcPr>
          <w:p w14:paraId="7C016652" w14:textId="77777777" w:rsidR="00AA4622" w:rsidRPr="00995F41" w:rsidRDefault="00AA4622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5CBF63D4" w14:textId="77777777" w:rsidR="00AA4622" w:rsidRPr="00261026" w:rsidRDefault="00AA4622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565A896" w14:textId="77777777" w:rsidR="00AA4622" w:rsidRPr="00261026" w:rsidRDefault="00AA4622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80163E7" w14:textId="77777777" w:rsidR="00AA4622" w:rsidRPr="00261026" w:rsidRDefault="00AA4622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8624D7E" w14:textId="77777777" w:rsidR="00AA4622" w:rsidRPr="00261026" w:rsidRDefault="00AA4622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E439392" w14:textId="77777777" w:rsidR="00AA4622" w:rsidRPr="00261026" w:rsidRDefault="00AA4622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18115BD" w14:textId="77777777" w:rsidR="00AA4622" w:rsidRPr="00261026" w:rsidRDefault="00AA4622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02BDB5D" w14:textId="77777777" w:rsidR="00AA4622" w:rsidRPr="00261026" w:rsidRDefault="00AA4622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821" w:rsidRPr="00E52C3E" w14:paraId="044E417A" w14:textId="77777777" w:rsidTr="0091671F">
        <w:tc>
          <w:tcPr>
            <w:tcW w:w="2204" w:type="pct"/>
            <w:shd w:val="clear" w:color="auto" w:fill="auto"/>
          </w:tcPr>
          <w:p w14:paraId="5CBC772B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pct"/>
            <w:gridSpan w:val="3"/>
          </w:tcPr>
          <w:p w14:paraId="4534A614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gridSpan w:val="2"/>
          </w:tcPr>
          <w:p w14:paraId="0FD437F7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pct"/>
            <w:gridSpan w:val="3"/>
          </w:tcPr>
          <w:p w14:paraId="5B73CB61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B6821" w:rsidRPr="00E52C3E" w14:paraId="571C83A3" w14:textId="77777777" w:rsidTr="000B1349">
        <w:tc>
          <w:tcPr>
            <w:tcW w:w="2204" w:type="pct"/>
          </w:tcPr>
          <w:p w14:paraId="493294C0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E52C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9" w:type="pct"/>
          </w:tcPr>
          <w:p w14:paraId="348162C4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62B6CAF3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994ACA3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  <w:gridSpan w:val="2"/>
          </w:tcPr>
          <w:p w14:paraId="77AFB351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A7F1CEB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69852BD3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EF304B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B6821" w:rsidRPr="00E52C3E" w14:paraId="1AB0A5C8" w14:textId="77777777" w:rsidTr="0091671F">
        <w:tc>
          <w:tcPr>
            <w:tcW w:w="2204" w:type="pct"/>
          </w:tcPr>
          <w:p w14:paraId="7BF2EE9C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8"/>
          </w:tcPr>
          <w:p w14:paraId="31B8D42E" w14:textId="77777777" w:rsidR="00DB6821" w:rsidRPr="00E52C3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C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6821" w:rsidRPr="00277787" w14:paraId="6ED4859F" w14:textId="77777777" w:rsidTr="0091671F">
        <w:tc>
          <w:tcPr>
            <w:tcW w:w="2204" w:type="pct"/>
          </w:tcPr>
          <w:p w14:paraId="4CF88D41" w14:textId="12068B1B" w:rsidR="00DB6821" w:rsidRPr="00277787" w:rsidRDefault="00DB6821" w:rsidP="00DB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27778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96" w:type="pct"/>
            <w:gridSpan w:val="8"/>
          </w:tcPr>
          <w:p w14:paraId="764FCF66" w14:textId="77777777" w:rsidR="00DB6821" w:rsidRPr="00277787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61026" w:rsidRPr="003A07EE" w14:paraId="215563B3" w14:textId="77777777" w:rsidTr="0091671F">
        <w:tc>
          <w:tcPr>
            <w:tcW w:w="2204" w:type="pct"/>
            <w:vAlign w:val="bottom"/>
          </w:tcPr>
          <w:p w14:paraId="692373E0" w14:textId="7633F100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ขายสินค้าหรือการ</w:t>
            </w: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89" w:type="pct"/>
          </w:tcPr>
          <w:p w14:paraId="10214CBE" w14:textId="442721C6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949</w:t>
            </w:r>
          </w:p>
        </w:tc>
        <w:tc>
          <w:tcPr>
            <w:tcW w:w="147" w:type="pct"/>
          </w:tcPr>
          <w:p w14:paraId="6889CBD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95F025B" w14:textId="4FEC002B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35,181</w:t>
            </w:r>
          </w:p>
        </w:tc>
        <w:tc>
          <w:tcPr>
            <w:tcW w:w="138" w:type="pct"/>
          </w:tcPr>
          <w:p w14:paraId="1CEA1675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B6C3F39" w14:textId="49750C36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611</w:t>
            </w:r>
          </w:p>
        </w:tc>
        <w:tc>
          <w:tcPr>
            <w:tcW w:w="147" w:type="pct"/>
          </w:tcPr>
          <w:p w14:paraId="62C25AC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522564B" w14:textId="1B393109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2,224</w:t>
            </w:r>
          </w:p>
        </w:tc>
      </w:tr>
      <w:tr w:rsidR="00261026" w:rsidRPr="003A07EE" w14:paraId="3F70CCEF" w14:textId="77777777" w:rsidTr="0091671F">
        <w:tc>
          <w:tcPr>
            <w:tcW w:w="2204" w:type="pct"/>
            <w:vAlign w:val="bottom"/>
          </w:tcPr>
          <w:p w14:paraId="60C17971" w14:textId="3B797BDA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</w:tcPr>
          <w:p w14:paraId="795CD6B0" w14:textId="30BDDC6B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7" w:type="pct"/>
          </w:tcPr>
          <w:p w14:paraId="79A51AB1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DFDE2C6" w14:textId="4F3A959F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38" w:type="pct"/>
          </w:tcPr>
          <w:p w14:paraId="1FF1A41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1431D2BE" w14:textId="0997B673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7" w:type="pct"/>
          </w:tcPr>
          <w:p w14:paraId="566E6D35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5606E35" w14:textId="38261CB8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261026" w:rsidRPr="003A07EE" w14:paraId="267D4179" w14:textId="77777777" w:rsidTr="0091671F">
        <w:tc>
          <w:tcPr>
            <w:tcW w:w="2204" w:type="pct"/>
            <w:vAlign w:val="bottom"/>
          </w:tcPr>
          <w:p w14:paraId="6572B2F5" w14:textId="45957C93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รายได้อื่น</w:t>
            </w:r>
            <w:r w:rsidRPr="003A07EE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89" w:type="pct"/>
          </w:tcPr>
          <w:p w14:paraId="7C483B70" w14:textId="153CC5D6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7" w:type="pct"/>
          </w:tcPr>
          <w:p w14:paraId="7A1D411A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5787BE" w14:textId="2587AAF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8" w:type="pct"/>
          </w:tcPr>
          <w:p w14:paraId="6BFF6341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3F8FAFA5" w14:textId="560698E3" w:rsidR="00261026" w:rsidRPr="00261026" w:rsidRDefault="00261026" w:rsidP="00683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65230A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A220742" w14:textId="42A9324D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06EBF886" w14:textId="77777777" w:rsidTr="0091671F">
        <w:tc>
          <w:tcPr>
            <w:tcW w:w="2204" w:type="pct"/>
            <w:vAlign w:val="bottom"/>
          </w:tcPr>
          <w:p w14:paraId="038A9788" w14:textId="1054AA49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</w:tcPr>
          <w:p w14:paraId="76E3F5CC" w14:textId="1E31D09F" w:rsidR="00261026" w:rsidRPr="00261026" w:rsidRDefault="00261026" w:rsidP="00683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259988F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23E6CC1" w14:textId="0E87570B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8" w:type="pct"/>
          </w:tcPr>
          <w:p w14:paraId="0FDF1AE8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D17F43E" w14:textId="4DE40DCD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01F70C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56F390A" w14:textId="2943191E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7F6BA7AD" w14:textId="77777777" w:rsidTr="0091671F">
        <w:tc>
          <w:tcPr>
            <w:tcW w:w="2204" w:type="pct"/>
            <w:vAlign w:val="bottom"/>
          </w:tcPr>
          <w:p w14:paraId="783DAE7E" w14:textId="77777777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0" w:name="_Hlk117253761"/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15C1D5E" w14:textId="1673A252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  <w:tc>
          <w:tcPr>
            <w:tcW w:w="147" w:type="pct"/>
          </w:tcPr>
          <w:p w14:paraId="75DF9A41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E2D9A3D" w14:textId="24ABC33D" w:rsidR="00261026" w:rsidRPr="00261026" w:rsidRDefault="008412AD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8" w:type="pct"/>
          </w:tcPr>
          <w:p w14:paraId="5682DBEB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753BA454" w14:textId="1DB0597B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C1C222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E57F556" w14:textId="7CA4B10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49F3F243" w14:textId="77777777" w:rsidTr="0091671F">
        <w:tc>
          <w:tcPr>
            <w:tcW w:w="2204" w:type="pct"/>
            <w:vAlign w:val="bottom"/>
          </w:tcPr>
          <w:p w14:paraId="10CB9E7D" w14:textId="1AC63870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</w:tcPr>
          <w:p w14:paraId="6E8BE538" w14:textId="223CD84A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07E57DF3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A1D7646" w14:textId="728AD77A" w:rsidR="00261026" w:rsidRPr="00261026" w:rsidRDefault="00261026" w:rsidP="00683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74F083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1DFBD777" w14:textId="6F6825FA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185B8C2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20DE415" w14:textId="70FDA1AE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0"/>
      <w:tr w:rsidR="0091671F" w:rsidRPr="003A07EE" w14:paraId="2F816AC4" w14:textId="77777777" w:rsidTr="0091671F">
        <w:tc>
          <w:tcPr>
            <w:tcW w:w="2204" w:type="pct"/>
            <w:vAlign w:val="bottom"/>
          </w:tcPr>
          <w:p w14:paraId="2A1E7314" w14:textId="77777777" w:rsidR="0091671F" w:rsidRPr="003A07EE" w:rsidRDefault="0091671F" w:rsidP="0082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" w:type="pct"/>
          </w:tcPr>
          <w:p w14:paraId="6D3184AE" w14:textId="77777777" w:rsidR="0091671F" w:rsidRPr="003A07EE" w:rsidRDefault="0091671F" w:rsidP="0082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FBBECD1" w14:textId="77777777" w:rsidR="0091671F" w:rsidRPr="003A07EE" w:rsidRDefault="0091671F" w:rsidP="0082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778CD18" w14:textId="77777777" w:rsidR="0091671F" w:rsidRPr="003A07EE" w:rsidRDefault="0091671F" w:rsidP="0082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060C9EA" w14:textId="77777777" w:rsidR="0091671F" w:rsidRPr="003A07EE" w:rsidRDefault="0091671F" w:rsidP="0082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5C2EF8B0" w14:textId="77777777" w:rsidR="0091671F" w:rsidRPr="003A07EE" w:rsidRDefault="0091671F" w:rsidP="0082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075A3F" w14:textId="77777777" w:rsidR="0091671F" w:rsidRPr="003A07EE" w:rsidRDefault="0091671F" w:rsidP="0082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21DE259" w14:textId="77777777" w:rsidR="0091671F" w:rsidRPr="003A07EE" w:rsidRDefault="0091671F" w:rsidP="00824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821" w:rsidRPr="003A07EE" w14:paraId="2B012AE0" w14:textId="77777777" w:rsidTr="000B1349">
        <w:tc>
          <w:tcPr>
            <w:tcW w:w="2204" w:type="pct"/>
            <w:vAlign w:val="bottom"/>
          </w:tcPr>
          <w:p w14:paraId="3B6ED5FE" w14:textId="17FAB398" w:rsidR="00DB6821" w:rsidRPr="003A07EE" w:rsidRDefault="00DB6821" w:rsidP="00DB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bookmarkStart w:id="1" w:name="_Hlk117253847"/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</w:t>
            </w:r>
            <w:r w:rsidRPr="003A07EE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26145501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0DD822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F298936" w14:textId="1C8FFFBB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6781B601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63038F3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305B465" w14:textId="77777777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CE652BD" w14:textId="463C90E8" w:rsidR="00DB6821" w:rsidRPr="003A07EE" w:rsidRDefault="00DB6821" w:rsidP="00DB6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1349" w:rsidRPr="003A07EE" w14:paraId="686D2FE4" w14:textId="77777777" w:rsidTr="000B1349">
        <w:tc>
          <w:tcPr>
            <w:tcW w:w="2204" w:type="pct"/>
            <w:vAlign w:val="bottom"/>
          </w:tcPr>
          <w:p w14:paraId="3C64B216" w14:textId="12406703" w:rsidR="000B1349" w:rsidRPr="003A07EE" w:rsidRDefault="000B1349" w:rsidP="000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</w:tcPr>
          <w:p w14:paraId="7E10DC9A" w14:textId="06299004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1,067</w:t>
            </w:r>
          </w:p>
        </w:tc>
        <w:tc>
          <w:tcPr>
            <w:tcW w:w="147" w:type="pct"/>
          </w:tcPr>
          <w:p w14:paraId="67EC09F6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54712AF" w14:textId="03869D02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="Angsana New" w:hAnsi="Angsana New" w:cs="Angsana New"/>
                <w:sz w:val="28"/>
                <w:szCs w:val="28"/>
              </w:rPr>
              <w:t>1,528</w:t>
            </w:r>
          </w:p>
        </w:tc>
        <w:tc>
          <w:tcPr>
            <w:tcW w:w="145" w:type="pct"/>
            <w:gridSpan w:val="2"/>
          </w:tcPr>
          <w:p w14:paraId="72A4A820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1D2CAB0" w14:textId="5E420800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EB68D89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C60CB8A" w14:textId="2639E3A2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1349" w:rsidRPr="003A07EE" w14:paraId="630B5185" w14:textId="77777777" w:rsidTr="000B1349">
        <w:tc>
          <w:tcPr>
            <w:tcW w:w="2204" w:type="pct"/>
            <w:vAlign w:val="bottom"/>
          </w:tcPr>
          <w:p w14:paraId="644F60E1" w14:textId="31A78349" w:rsidR="000B1349" w:rsidRPr="003A07EE" w:rsidRDefault="000B1349" w:rsidP="000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54447B8B" w14:textId="15DE8C74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2445B3C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36D0188" w14:textId="60094FCB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gridSpan w:val="2"/>
          </w:tcPr>
          <w:p w14:paraId="37E0BE76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3F778AD" w14:textId="0E347BA5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7DD6D74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BC9E22" w14:textId="0E782BDB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1349" w:rsidRPr="003A07EE" w14:paraId="113EAA8F" w14:textId="77777777" w:rsidTr="000B1349">
        <w:tc>
          <w:tcPr>
            <w:tcW w:w="2204" w:type="pct"/>
            <w:vAlign w:val="bottom"/>
          </w:tcPr>
          <w:p w14:paraId="625AED80" w14:textId="732CA802" w:rsidR="000B1349" w:rsidRPr="003A07EE" w:rsidRDefault="000B1349" w:rsidP="000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9" w:type="pct"/>
          </w:tcPr>
          <w:p w14:paraId="55564561" w14:textId="33372BE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</w:rPr>
              <w:t>35,247</w:t>
            </w:r>
          </w:p>
        </w:tc>
        <w:tc>
          <w:tcPr>
            <w:tcW w:w="147" w:type="pct"/>
          </w:tcPr>
          <w:p w14:paraId="69B07A12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247EA98" w14:textId="0C52EB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33,043</w:t>
            </w:r>
          </w:p>
        </w:tc>
        <w:tc>
          <w:tcPr>
            <w:tcW w:w="145" w:type="pct"/>
            <w:gridSpan w:val="2"/>
          </w:tcPr>
          <w:p w14:paraId="0BFF8BD5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5A43036" w14:textId="641FDD11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23,449</w:t>
            </w:r>
          </w:p>
        </w:tc>
        <w:tc>
          <w:tcPr>
            <w:tcW w:w="147" w:type="pct"/>
          </w:tcPr>
          <w:p w14:paraId="66DA6C8B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4830409" w14:textId="1D4D0E4A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A71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1A718D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0B1349" w:rsidRPr="003A07EE" w14:paraId="5153CD15" w14:textId="77777777" w:rsidTr="000B1349">
        <w:tc>
          <w:tcPr>
            <w:tcW w:w="2204" w:type="pct"/>
            <w:vAlign w:val="bottom"/>
          </w:tcPr>
          <w:p w14:paraId="66D6A3EC" w14:textId="77777777" w:rsidR="000B1349" w:rsidRPr="003A07EE" w:rsidRDefault="000B1349" w:rsidP="000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35B78B0" w14:textId="59ACAD5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47" w:type="pct"/>
          </w:tcPr>
          <w:p w14:paraId="7731DD9D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F0FBC88" w14:textId="465B46DB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45" w:type="pct"/>
            <w:gridSpan w:val="2"/>
          </w:tcPr>
          <w:p w14:paraId="29C087D9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A284C86" w14:textId="1DDD1F2D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47" w:type="pct"/>
          </w:tcPr>
          <w:p w14:paraId="570C8F77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7E89975" w14:textId="33D96BC3" w:rsidR="000B1349" w:rsidRPr="003A07EE" w:rsidRDefault="001A718D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0B1349" w:rsidRPr="003A07EE" w14:paraId="7983DE83" w14:textId="77777777" w:rsidTr="000B1349">
        <w:tc>
          <w:tcPr>
            <w:tcW w:w="2204" w:type="pct"/>
            <w:vAlign w:val="bottom"/>
          </w:tcPr>
          <w:p w14:paraId="16EF8595" w14:textId="77777777" w:rsidR="000B1349" w:rsidRPr="003A07EE" w:rsidRDefault="000B1349" w:rsidP="000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 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DE46EA1" w14:textId="0EC1D476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36,114</w:t>
            </w:r>
          </w:p>
        </w:tc>
        <w:tc>
          <w:tcPr>
            <w:tcW w:w="147" w:type="pct"/>
          </w:tcPr>
          <w:p w14:paraId="3F751DF6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0B296E" w14:textId="55E6F2AC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33,884</w:t>
            </w:r>
          </w:p>
        </w:tc>
        <w:tc>
          <w:tcPr>
            <w:tcW w:w="145" w:type="pct"/>
            <w:gridSpan w:val="2"/>
          </w:tcPr>
          <w:p w14:paraId="46412A3E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CFE58BA" w14:textId="347228BD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23,893</w:t>
            </w:r>
          </w:p>
        </w:tc>
        <w:tc>
          <w:tcPr>
            <w:tcW w:w="147" w:type="pct"/>
          </w:tcPr>
          <w:p w14:paraId="549EA6FE" w14:textId="77777777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5794CCA" w14:textId="1E00C18B" w:rsidR="000B1349" w:rsidRPr="003A07EE" w:rsidRDefault="000B1349" w:rsidP="000B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A7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34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7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</w:t>
            </w:r>
          </w:p>
        </w:tc>
      </w:tr>
      <w:bookmarkEnd w:id="1"/>
    </w:tbl>
    <w:p w14:paraId="3C65E84D" w14:textId="77777777" w:rsidR="00FB0E93" w:rsidRPr="003A07EE" w:rsidRDefault="00FB0E93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082"/>
        <w:gridCol w:w="274"/>
        <w:gridCol w:w="1088"/>
        <w:gridCol w:w="269"/>
        <w:gridCol w:w="1080"/>
        <w:gridCol w:w="276"/>
        <w:gridCol w:w="1084"/>
      </w:tblGrid>
      <w:tr w:rsidR="00BE69AB" w:rsidRPr="003A07EE" w14:paraId="1301C57A" w14:textId="77777777" w:rsidTr="00D72D92">
        <w:tc>
          <w:tcPr>
            <w:tcW w:w="2200" w:type="pct"/>
            <w:shd w:val="clear" w:color="auto" w:fill="auto"/>
            <w:vAlign w:val="bottom"/>
          </w:tcPr>
          <w:p w14:paraId="37C1A515" w14:textId="3E99680E" w:rsidR="00BE69AB" w:rsidRPr="003A07EE" w:rsidRDefault="00BE69AB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07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  <w:r w:rsidRPr="003A07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อื่น</w:t>
            </w:r>
            <w:r w:rsidRPr="003A07E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588" w:type="pct"/>
          </w:tcPr>
          <w:p w14:paraId="1AE6E694" w14:textId="77777777" w:rsidR="00BE69AB" w:rsidRPr="003A07EE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 w:hanging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7288E57" w14:textId="77777777" w:rsidR="00BE69AB" w:rsidRPr="003A07EE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9E95986" w14:textId="77777777" w:rsidR="00BE69AB" w:rsidRPr="003A07EE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81C532D" w14:textId="77777777" w:rsidR="00BE69AB" w:rsidRPr="003A07EE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1AFDBF6" w14:textId="77777777" w:rsidR="00BE69AB" w:rsidRPr="003A07EE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</w:tcPr>
          <w:p w14:paraId="72963472" w14:textId="77777777" w:rsidR="00BE69AB" w:rsidRPr="003A07EE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766EF94" w14:textId="77777777" w:rsidR="00BE69AB" w:rsidRPr="003A07EE" w:rsidRDefault="00BE69AB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026" w:rsidRPr="003A07EE" w14:paraId="75AECFF2" w14:textId="77777777" w:rsidTr="00261026">
        <w:tc>
          <w:tcPr>
            <w:tcW w:w="2200" w:type="pct"/>
            <w:shd w:val="clear" w:color="auto" w:fill="auto"/>
            <w:vAlign w:val="bottom"/>
          </w:tcPr>
          <w:p w14:paraId="4601A273" w14:textId="0A46F32D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ขายสินค้า</w:t>
            </w: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และ</w:t>
            </w: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588" w:type="pct"/>
            <w:shd w:val="clear" w:color="auto" w:fill="auto"/>
          </w:tcPr>
          <w:p w14:paraId="47C1FA68" w14:textId="0797271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939</w:t>
            </w:r>
          </w:p>
        </w:tc>
        <w:tc>
          <w:tcPr>
            <w:tcW w:w="149" w:type="pct"/>
            <w:shd w:val="clear" w:color="auto" w:fill="auto"/>
          </w:tcPr>
          <w:p w14:paraId="77B03F72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F7EE62F" w14:textId="1BC1F650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1,738</w:t>
            </w:r>
          </w:p>
        </w:tc>
        <w:tc>
          <w:tcPr>
            <w:tcW w:w="146" w:type="pct"/>
            <w:shd w:val="clear" w:color="auto" w:fill="auto"/>
          </w:tcPr>
          <w:p w14:paraId="025176F7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A4D85B3" w14:textId="2860506E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 xml:space="preserve"> 1,794</w:t>
            </w:r>
          </w:p>
        </w:tc>
        <w:tc>
          <w:tcPr>
            <w:tcW w:w="150" w:type="pct"/>
            <w:shd w:val="clear" w:color="auto" w:fill="auto"/>
          </w:tcPr>
          <w:p w14:paraId="5B0EDEB2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4824C1D" w14:textId="4DCFBEC4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31398C89" w14:textId="77777777" w:rsidTr="00261026">
        <w:tc>
          <w:tcPr>
            <w:tcW w:w="2200" w:type="pct"/>
            <w:shd w:val="clear" w:color="auto" w:fill="auto"/>
            <w:vAlign w:val="bottom"/>
          </w:tcPr>
          <w:p w14:paraId="4E6C67D5" w14:textId="77777777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8" w:type="pct"/>
            <w:shd w:val="clear" w:color="auto" w:fill="auto"/>
          </w:tcPr>
          <w:p w14:paraId="2FD82607" w14:textId="77379AE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1,156</w:t>
            </w:r>
          </w:p>
        </w:tc>
        <w:tc>
          <w:tcPr>
            <w:tcW w:w="149" w:type="pct"/>
            <w:shd w:val="clear" w:color="auto" w:fill="auto"/>
          </w:tcPr>
          <w:p w14:paraId="1237B79B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E8B7FB5" w14:textId="38156E7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3,083</w:t>
            </w:r>
          </w:p>
        </w:tc>
        <w:tc>
          <w:tcPr>
            <w:tcW w:w="146" w:type="pct"/>
            <w:shd w:val="clear" w:color="auto" w:fill="auto"/>
          </w:tcPr>
          <w:p w14:paraId="48AF511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8C7CA3D" w14:textId="0CF44A45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1,156</w:t>
            </w:r>
          </w:p>
        </w:tc>
        <w:tc>
          <w:tcPr>
            <w:tcW w:w="150" w:type="pct"/>
            <w:shd w:val="clear" w:color="auto" w:fill="auto"/>
          </w:tcPr>
          <w:p w14:paraId="73A62D92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92F28B5" w14:textId="1AF93BD5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3,083</w:t>
            </w:r>
          </w:p>
        </w:tc>
      </w:tr>
      <w:tr w:rsidR="00261026" w:rsidRPr="003A07EE" w14:paraId="026C9F87" w14:textId="77777777" w:rsidTr="00261026">
        <w:tc>
          <w:tcPr>
            <w:tcW w:w="2200" w:type="pct"/>
            <w:shd w:val="clear" w:color="auto" w:fill="auto"/>
            <w:vAlign w:val="bottom"/>
          </w:tcPr>
          <w:p w14:paraId="07D12303" w14:textId="11AF68D8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8" w:type="pct"/>
            <w:shd w:val="clear" w:color="auto" w:fill="auto"/>
          </w:tcPr>
          <w:p w14:paraId="7D38E940" w14:textId="513FCC40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4,447</w:t>
            </w:r>
          </w:p>
        </w:tc>
        <w:tc>
          <w:tcPr>
            <w:tcW w:w="149" w:type="pct"/>
            <w:shd w:val="clear" w:color="auto" w:fill="auto"/>
          </w:tcPr>
          <w:p w14:paraId="0B59412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A2617D0" w14:textId="6076D41A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6C76CF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36169A92" w14:textId="13A7930B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C34B5CC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D2F1606" w14:textId="655C7FD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67DDC88C" w14:textId="77777777" w:rsidTr="00261026">
        <w:tc>
          <w:tcPr>
            <w:tcW w:w="2200" w:type="pct"/>
            <w:shd w:val="clear" w:color="auto" w:fill="auto"/>
            <w:vAlign w:val="bottom"/>
          </w:tcPr>
          <w:p w14:paraId="1B5CFE59" w14:textId="55B5E6EF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88" w:type="pct"/>
            <w:shd w:val="clear" w:color="auto" w:fill="auto"/>
          </w:tcPr>
          <w:p w14:paraId="59966158" w14:textId="4EA674F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921429C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C054C1E" w14:textId="3382FDB6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4245CEAD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168A08" w14:textId="5503A791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ABA1DCF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1168449" w14:textId="23D45C7F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79ED2EDD" w14:textId="77777777" w:rsidTr="00261026">
        <w:tc>
          <w:tcPr>
            <w:tcW w:w="2200" w:type="pct"/>
            <w:shd w:val="clear" w:color="auto" w:fill="auto"/>
            <w:vAlign w:val="bottom"/>
          </w:tcPr>
          <w:p w14:paraId="461268DA" w14:textId="77777777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ค่าเช่า</w:t>
            </w: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8" w:type="pct"/>
            <w:shd w:val="clear" w:color="auto" w:fill="auto"/>
          </w:tcPr>
          <w:p w14:paraId="4B4D4265" w14:textId="24ED4968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DF8F64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30DF178" w14:textId="4F771CD5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</w:rPr>
              <w:t>3,075</w:t>
            </w:r>
          </w:p>
        </w:tc>
        <w:tc>
          <w:tcPr>
            <w:tcW w:w="146" w:type="pct"/>
            <w:shd w:val="clear" w:color="auto" w:fill="auto"/>
          </w:tcPr>
          <w:p w14:paraId="48F5480F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4DA3B86" w14:textId="585D3C4A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32A4684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7E010B1" w14:textId="7D4AFC3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25712CE4" w14:textId="77777777" w:rsidTr="00261026">
        <w:tc>
          <w:tcPr>
            <w:tcW w:w="2200" w:type="pct"/>
            <w:shd w:val="clear" w:color="auto" w:fill="auto"/>
            <w:vAlign w:val="bottom"/>
          </w:tcPr>
          <w:p w14:paraId="1BC8DBD9" w14:textId="77777777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8" w:type="pct"/>
            <w:shd w:val="clear" w:color="auto" w:fill="auto"/>
          </w:tcPr>
          <w:p w14:paraId="03A6D21A" w14:textId="74DAFD0E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,019</w:t>
            </w:r>
          </w:p>
        </w:tc>
        <w:tc>
          <w:tcPr>
            <w:tcW w:w="149" w:type="pct"/>
            <w:shd w:val="clear" w:color="auto" w:fill="auto"/>
          </w:tcPr>
          <w:p w14:paraId="31D6E0C0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B78ED29" w14:textId="5C76C90A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46" w:type="pct"/>
            <w:shd w:val="clear" w:color="auto" w:fill="auto"/>
          </w:tcPr>
          <w:p w14:paraId="092EF558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986F454" w14:textId="56BD90E4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25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  <w:tc>
          <w:tcPr>
            <w:tcW w:w="150" w:type="pct"/>
            <w:shd w:val="clear" w:color="auto" w:fill="auto"/>
          </w:tcPr>
          <w:p w14:paraId="79581FAA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4C3C534" w14:textId="74D64BD5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41EE834B" w14:textId="77777777" w:rsidTr="00261026">
        <w:tc>
          <w:tcPr>
            <w:tcW w:w="2200" w:type="pct"/>
            <w:shd w:val="clear" w:color="auto" w:fill="auto"/>
            <w:vAlign w:val="bottom"/>
          </w:tcPr>
          <w:p w14:paraId="42638F81" w14:textId="510A32F6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8" w:type="pct"/>
            <w:shd w:val="clear" w:color="auto" w:fill="auto"/>
          </w:tcPr>
          <w:p w14:paraId="0085303E" w14:textId="0A559AB5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10986EFA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2E625FE" w14:textId="175CDEE5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124C56F5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5B0B05A" w14:textId="7F6C963F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66A1AC7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F9212F8" w14:textId="6828353C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3A07EE" w14:paraId="062448C3" w14:textId="77777777" w:rsidTr="00261026">
        <w:tc>
          <w:tcPr>
            <w:tcW w:w="2200" w:type="pct"/>
            <w:shd w:val="clear" w:color="auto" w:fill="auto"/>
            <w:vAlign w:val="bottom"/>
          </w:tcPr>
          <w:p w14:paraId="73241AC2" w14:textId="77777777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8" w:type="pct"/>
            <w:shd w:val="clear" w:color="auto" w:fill="auto"/>
          </w:tcPr>
          <w:p w14:paraId="4B2384E7" w14:textId="35F265E0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1,138</w:t>
            </w:r>
          </w:p>
        </w:tc>
        <w:tc>
          <w:tcPr>
            <w:tcW w:w="149" w:type="pct"/>
            <w:shd w:val="clear" w:color="auto" w:fill="auto"/>
          </w:tcPr>
          <w:p w14:paraId="2CAE78A5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C572CE8" w14:textId="058BCBA3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="Angsana New" w:hAnsi="Angsana New" w:cs="Angsana New"/>
                <w:sz w:val="28"/>
                <w:szCs w:val="28"/>
                <w:cs/>
              </w:rPr>
              <w:t>970</w:t>
            </w:r>
          </w:p>
        </w:tc>
        <w:tc>
          <w:tcPr>
            <w:tcW w:w="146" w:type="pct"/>
            <w:shd w:val="clear" w:color="auto" w:fill="auto"/>
          </w:tcPr>
          <w:p w14:paraId="77628763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9F0C945" w14:textId="7E1C8572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566098C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6892383" w14:textId="37FC81A2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026" w:rsidRPr="00B06283" w14:paraId="02591812" w14:textId="77777777" w:rsidTr="00261026">
        <w:tc>
          <w:tcPr>
            <w:tcW w:w="2200" w:type="pct"/>
            <w:shd w:val="clear" w:color="auto" w:fill="auto"/>
            <w:vAlign w:val="bottom"/>
          </w:tcPr>
          <w:p w14:paraId="4530F5C1" w14:textId="76DEB204" w:rsidR="00261026" w:rsidRPr="003A07EE" w:rsidRDefault="00261026" w:rsidP="00261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588" w:type="pct"/>
            <w:shd w:val="clear" w:color="auto" w:fill="auto"/>
          </w:tcPr>
          <w:p w14:paraId="0250D857" w14:textId="1A46DC73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7288324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DFEDD16" w14:textId="5F12C280" w:rsidR="00261026" w:rsidRPr="00261026" w:rsidRDefault="00597935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right="16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146" w:type="pct"/>
            <w:shd w:val="clear" w:color="auto" w:fill="auto"/>
          </w:tcPr>
          <w:p w14:paraId="65748469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2088DE1" w14:textId="7ACB43DE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D37D37E" w14:textId="77777777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60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1B9720C" w14:textId="5008ED2E" w:rsidR="00261026" w:rsidRPr="00261026" w:rsidRDefault="00261026" w:rsidP="00261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2E6E05" w14:textId="77777777" w:rsidR="005E2046" w:rsidRDefault="005E2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54C5ED1" w14:textId="6600FD89" w:rsidR="00A8737A" w:rsidRPr="00B06283" w:rsidRDefault="00A8737A" w:rsidP="0029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9B31AD">
        <w:rPr>
          <w:rFonts w:asciiTheme="majorBidi" w:hAnsiTheme="majorBidi" w:cstheme="majorBidi"/>
          <w:sz w:val="28"/>
          <w:szCs w:val="28"/>
        </w:rPr>
        <w:t xml:space="preserve">30 </w:t>
      </w:r>
      <w:r w:rsidR="009B31A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646C0" w:rsidRPr="00B06283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และ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D646C0" w:rsidRPr="00B06283">
        <w:rPr>
          <w:rFonts w:asciiTheme="majorBidi" w:hAnsiTheme="majorBidi" w:cstheme="majorBidi"/>
          <w:sz w:val="28"/>
          <w:szCs w:val="28"/>
        </w:rPr>
        <w:t>4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DDE6E2A" w14:textId="77777777" w:rsidR="00A8737A" w:rsidRPr="00B06283" w:rsidRDefault="00A8737A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0"/>
        <w:gridCol w:w="1083"/>
        <w:gridCol w:w="268"/>
        <w:gridCol w:w="1080"/>
        <w:gridCol w:w="270"/>
        <w:gridCol w:w="1080"/>
      </w:tblGrid>
      <w:tr w:rsidR="00A8737A" w:rsidRPr="00B06283" w14:paraId="6ED6A4FF" w14:textId="77777777" w:rsidTr="00AC6EC5">
        <w:tc>
          <w:tcPr>
            <w:tcW w:w="2204" w:type="pct"/>
            <w:shd w:val="clear" w:color="auto" w:fill="auto"/>
          </w:tcPr>
          <w:p w14:paraId="19350CDD" w14:textId="77777777" w:rsidR="00A8737A" w:rsidRPr="00B06283" w:rsidRDefault="00A8737A" w:rsidP="00C2781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233B3854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1ECB147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6059C490" w14:textId="77777777" w:rsidR="00A8737A" w:rsidRPr="00B06283" w:rsidRDefault="00A8737A" w:rsidP="00C27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209" w:rsidRPr="00B06283" w14:paraId="596B93E4" w14:textId="77777777" w:rsidTr="00AC6EC5">
        <w:tc>
          <w:tcPr>
            <w:tcW w:w="2204" w:type="pct"/>
            <w:shd w:val="clear" w:color="auto" w:fill="auto"/>
          </w:tcPr>
          <w:p w14:paraId="3B84BEED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E9D6056" w14:textId="01117F23" w:rsidR="00330209" w:rsidRPr="00B06283" w:rsidRDefault="009B31AD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685C612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50C59B5" w14:textId="348440D9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5DA654B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6CE7DB" w14:textId="1F26F1E7" w:rsidR="00330209" w:rsidRPr="00B06283" w:rsidRDefault="009B31AD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B078EE8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C0225A8" w14:textId="4D00AB2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30209" w:rsidRPr="00B06283" w14:paraId="2CFC6842" w14:textId="77777777" w:rsidTr="00AC6EC5">
        <w:tc>
          <w:tcPr>
            <w:tcW w:w="2204" w:type="pct"/>
            <w:shd w:val="clear" w:color="auto" w:fill="auto"/>
          </w:tcPr>
          <w:p w14:paraId="0F158752" w14:textId="62C6A65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7F50112" w14:textId="5CCE5EFB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D36F6CB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0A688C2" w14:textId="5988722A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FD97176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3E2A6CB" w14:textId="4FB6DAC8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9257504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D06E7EE" w14:textId="349864FD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30209" w:rsidRPr="00B06283" w14:paraId="10811D0C" w14:textId="77777777" w:rsidTr="00AC6EC5">
        <w:tc>
          <w:tcPr>
            <w:tcW w:w="2204" w:type="pct"/>
            <w:shd w:val="clear" w:color="auto" w:fill="auto"/>
          </w:tcPr>
          <w:p w14:paraId="6A387ACD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13CBE79D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0209" w:rsidRPr="00B06283" w14:paraId="05FC9CF3" w14:textId="77777777" w:rsidTr="00AC6EC5">
        <w:tc>
          <w:tcPr>
            <w:tcW w:w="2204" w:type="pct"/>
            <w:shd w:val="clear" w:color="auto" w:fill="auto"/>
          </w:tcPr>
          <w:p w14:paraId="083EED6D" w14:textId="79E8357D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7127267E" w14:textId="77777777" w:rsidR="00330209" w:rsidRPr="00B06283" w:rsidRDefault="00330209" w:rsidP="00330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C00D2" w:rsidRPr="00261026" w14:paraId="5B93F019" w14:textId="77777777" w:rsidTr="00AC6EC5">
        <w:tc>
          <w:tcPr>
            <w:tcW w:w="2204" w:type="pct"/>
            <w:shd w:val="clear" w:color="auto" w:fill="auto"/>
          </w:tcPr>
          <w:p w14:paraId="76C436F1" w14:textId="2628453C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607CA473" w14:textId="01E9E75A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8BDB502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0D5D06A" w14:textId="62101FD4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A93F4E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8EE9A81" w14:textId="1FA1E06D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11,224</w:t>
            </w:r>
          </w:p>
        </w:tc>
        <w:tc>
          <w:tcPr>
            <w:tcW w:w="147" w:type="pct"/>
            <w:shd w:val="clear" w:color="auto" w:fill="auto"/>
          </w:tcPr>
          <w:p w14:paraId="74AA3AC6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19DBE22" w14:textId="3C0ED3B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3,197</w:t>
            </w:r>
          </w:p>
        </w:tc>
      </w:tr>
      <w:tr w:rsidR="002C00D2" w:rsidRPr="00261026" w14:paraId="19AF6112" w14:textId="77777777" w:rsidTr="00AC6EC5">
        <w:tc>
          <w:tcPr>
            <w:tcW w:w="2204" w:type="pct"/>
            <w:shd w:val="clear" w:color="auto" w:fill="auto"/>
          </w:tcPr>
          <w:p w14:paraId="27F6F927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0" w:type="pct"/>
            <w:shd w:val="clear" w:color="auto" w:fill="auto"/>
          </w:tcPr>
          <w:p w14:paraId="48C112ED" w14:textId="1FDCD74B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5,774</w:t>
            </w:r>
          </w:p>
        </w:tc>
        <w:tc>
          <w:tcPr>
            <w:tcW w:w="147" w:type="pct"/>
            <w:shd w:val="clear" w:color="auto" w:fill="auto"/>
          </w:tcPr>
          <w:p w14:paraId="31FFEC0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20FCCBF" w14:textId="7AD0D066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5,228</w:t>
            </w:r>
          </w:p>
        </w:tc>
        <w:tc>
          <w:tcPr>
            <w:tcW w:w="146" w:type="pct"/>
            <w:shd w:val="clear" w:color="auto" w:fill="auto"/>
          </w:tcPr>
          <w:p w14:paraId="732E984C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D957E70" w14:textId="37D7D2AA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147" w:type="pct"/>
            <w:shd w:val="clear" w:color="auto" w:fill="auto"/>
          </w:tcPr>
          <w:p w14:paraId="4B207F01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8B52DEB" w14:textId="03C05531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</w:tr>
      <w:tr w:rsidR="002C00D2" w:rsidRPr="00261026" w14:paraId="01460C99" w14:textId="77777777" w:rsidTr="00AC6EC5">
        <w:tc>
          <w:tcPr>
            <w:tcW w:w="2204" w:type="pct"/>
            <w:shd w:val="clear" w:color="auto" w:fill="auto"/>
          </w:tcPr>
          <w:p w14:paraId="4CAD46CE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2E8220D5" w14:textId="0490E21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8,732</w:t>
            </w:r>
          </w:p>
        </w:tc>
        <w:tc>
          <w:tcPr>
            <w:tcW w:w="147" w:type="pct"/>
            <w:shd w:val="clear" w:color="auto" w:fill="auto"/>
          </w:tcPr>
          <w:p w14:paraId="5132569B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331603D" w14:textId="009F3A7E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146" w:type="pct"/>
            <w:shd w:val="clear" w:color="auto" w:fill="auto"/>
          </w:tcPr>
          <w:p w14:paraId="6845B529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543DE27" w14:textId="7793B568" w:rsidR="002C00D2" w:rsidRPr="00261026" w:rsidRDefault="002C00D2" w:rsidP="00F228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7" w:type="pct"/>
            <w:shd w:val="clear" w:color="auto" w:fill="auto"/>
          </w:tcPr>
          <w:p w14:paraId="27AE6C77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5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983D317" w14:textId="2DF95713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0D2" w:rsidRPr="00261026" w14:paraId="4553CB24" w14:textId="77777777" w:rsidTr="00AC6EC5">
        <w:tc>
          <w:tcPr>
            <w:tcW w:w="2204" w:type="pct"/>
            <w:shd w:val="clear" w:color="auto" w:fill="auto"/>
          </w:tcPr>
          <w:p w14:paraId="5D3CBC7A" w14:textId="71EC1DE1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  <w:shd w:val="clear" w:color="auto" w:fill="auto"/>
          </w:tcPr>
          <w:p w14:paraId="7E177C51" w14:textId="4C700100" w:rsidR="002C00D2" w:rsidRPr="00261026" w:rsidRDefault="006B217B" w:rsidP="006B2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609341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A217D7B" w14:textId="4E5B29E4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17,815</w:t>
            </w:r>
          </w:p>
        </w:tc>
        <w:tc>
          <w:tcPr>
            <w:tcW w:w="146" w:type="pct"/>
            <w:shd w:val="clear" w:color="auto" w:fill="auto"/>
          </w:tcPr>
          <w:p w14:paraId="41D78098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36D27CE" w14:textId="1A62F116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9CC27C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05"/>
              </w:tabs>
              <w:spacing w:after="0" w:line="240" w:lineRule="auto"/>
              <w:ind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1DDCECF" w14:textId="66D1364F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0D2" w:rsidRPr="00261026" w14:paraId="7A060340" w14:textId="77777777" w:rsidTr="00AC6EC5">
        <w:tc>
          <w:tcPr>
            <w:tcW w:w="2204" w:type="pct"/>
            <w:shd w:val="clear" w:color="auto" w:fill="auto"/>
          </w:tcPr>
          <w:p w14:paraId="5ABB666D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5399D" w14:textId="031D6805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14,506</w:t>
            </w:r>
          </w:p>
        </w:tc>
        <w:tc>
          <w:tcPr>
            <w:tcW w:w="147" w:type="pct"/>
            <w:shd w:val="clear" w:color="auto" w:fill="auto"/>
          </w:tcPr>
          <w:p w14:paraId="7A9029F4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66164" w14:textId="2B4DBC0E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24,055</w:t>
            </w:r>
          </w:p>
        </w:tc>
        <w:tc>
          <w:tcPr>
            <w:tcW w:w="146" w:type="pct"/>
            <w:shd w:val="clear" w:color="auto" w:fill="auto"/>
          </w:tcPr>
          <w:p w14:paraId="14F2F499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5F0F" w14:textId="6034303D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12,892</w:t>
            </w:r>
          </w:p>
        </w:tc>
        <w:tc>
          <w:tcPr>
            <w:tcW w:w="147" w:type="pct"/>
            <w:shd w:val="clear" w:color="auto" w:fill="auto"/>
          </w:tcPr>
          <w:p w14:paraId="21B1953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60B6" w14:textId="1738DB64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3,913</w:t>
            </w:r>
          </w:p>
        </w:tc>
      </w:tr>
      <w:tr w:rsidR="002C00D2" w:rsidRPr="00261026" w14:paraId="71C40EF9" w14:textId="77777777" w:rsidTr="00AC6EC5">
        <w:trPr>
          <w:trHeight w:val="404"/>
        </w:trPr>
        <w:tc>
          <w:tcPr>
            <w:tcW w:w="2204" w:type="pct"/>
            <w:shd w:val="clear" w:color="auto" w:fill="auto"/>
          </w:tcPr>
          <w:p w14:paraId="6C33B750" w14:textId="58C64A0C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70C61DD" w14:textId="0846C78E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113210B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5E780F4" w14:textId="4AF73205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D4B084C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28A4EE2" w14:textId="3134A052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0116EE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7D998B3" w14:textId="0EDF8D19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0D2" w:rsidRPr="00261026" w14:paraId="7DF2A1BB" w14:textId="77777777" w:rsidTr="00AC6EC5">
        <w:tc>
          <w:tcPr>
            <w:tcW w:w="2204" w:type="pct"/>
            <w:shd w:val="clear" w:color="auto" w:fill="auto"/>
          </w:tcPr>
          <w:p w14:paraId="7491B879" w14:textId="0B9F561C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2610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55EEE40" w14:textId="063FCD8F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5E6BD20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FF27773" w14:textId="04F3563B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3DD5651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D45053D" w14:textId="3BFD7160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BE6EE9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5D0E19" w14:textId="3CB30CC3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0D2" w:rsidRPr="00261026" w14:paraId="56BC3A6F" w14:textId="77777777" w:rsidTr="00AC6EC5">
        <w:tc>
          <w:tcPr>
            <w:tcW w:w="2204" w:type="pct"/>
            <w:shd w:val="clear" w:color="auto" w:fill="auto"/>
          </w:tcPr>
          <w:p w14:paraId="4EFE48C6" w14:textId="3C4A8E43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0C3AC12E" w14:textId="7B45367C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11AEBE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52698F3B" w14:textId="4FBB08D4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A8ACF7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000541B" w14:textId="554E7EFC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25,117</w:t>
            </w:r>
          </w:p>
        </w:tc>
        <w:tc>
          <w:tcPr>
            <w:tcW w:w="147" w:type="pct"/>
            <w:shd w:val="clear" w:color="auto" w:fill="auto"/>
          </w:tcPr>
          <w:p w14:paraId="27A73127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415787D" w14:textId="738FAF4D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26,692</w:t>
            </w:r>
          </w:p>
        </w:tc>
      </w:tr>
      <w:tr w:rsidR="002C00D2" w:rsidRPr="00261026" w14:paraId="5BCF32BD" w14:textId="77777777" w:rsidTr="00AC6EC5">
        <w:tc>
          <w:tcPr>
            <w:tcW w:w="2204" w:type="pct"/>
            <w:shd w:val="clear" w:color="auto" w:fill="auto"/>
          </w:tcPr>
          <w:p w14:paraId="665E8BC7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90" w:type="pct"/>
            <w:shd w:val="clear" w:color="auto" w:fill="auto"/>
          </w:tcPr>
          <w:p w14:paraId="54253938" w14:textId="59CC6D53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21,98</w:t>
            </w:r>
            <w:r w:rsidR="00261026" w:rsidRPr="002610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310F0B6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2BEF4804" w14:textId="14031073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12,631</w:t>
            </w:r>
          </w:p>
        </w:tc>
        <w:tc>
          <w:tcPr>
            <w:tcW w:w="146" w:type="pct"/>
            <w:shd w:val="clear" w:color="auto" w:fill="auto"/>
          </w:tcPr>
          <w:p w14:paraId="15AA8963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A655CD4" w14:textId="549ABD74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47" w:type="pct"/>
            <w:shd w:val="clear" w:color="auto" w:fill="auto"/>
          </w:tcPr>
          <w:p w14:paraId="2DA6FDE5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A66FB9A" w14:textId="226CC689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2C00D2" w:rsidRPr="00261026" w14:paraId="2E2B651D" w14:textId="77777777" w:rsidTr="00AC6EC5">
        <w:tc>
          <w:tcPr>
            <w:tcW w:w="2204" w:type="pct"/>
            <w:shd w:val="clear" w:color="auto" w:fill="auto"/>
          </w:tcPr>
          <w:p w14:paraId="0ED9508E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shd w:val="clear" w:color="auto" w:fill="auto"/>
          </w:tcPr>
          <w:p w14:paraId="41F42211" w14:textId="42093B01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47" w:type="pct"/>
            <w:shd w:val="clear" w:color="auto" w:fill="auto"/>
          </w:tcPr>
          <w:p w14:paraId="4DCBAEC8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9FD08DF" w14:textId="0AAA7A6E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46" w:type="pct"/>
            <w:shd w:val="clear" w:color="auto" w:fill="auto"/>
          </w:tcPr>
          <w:p w14:paraId="1B4A212A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5E70D0C" w14:textId="49278209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47" w:type="pct"/>
            <w:shd w:val="clear" w:color="auto" w:fill="auto"/>
          </w:tcPr>
          <w:p w14:paraId="0BEC2F19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ED78C39" w14:textId="252C2CF0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  <w:tr w:rsidR="002C00D2" w:rsidRPr="00261026" w14:paraId="0B926E75" w14:textId="77777777" w:rsidTr="00AC6EC5">
        <w:tc>
          <w:tcPr>
            <w:tcW w:w="2204" w:type="pct"/>
            <w:shd w:val="clear" w:color="auto" w:fill="auto"/>
          </w:tcPr>
          <w:p w14:paraId="3F66D36F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A2DA7" w14:textId="77BF7E96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22,61</w:t>
            </w:r>
            <w:r w:rsidR="00261026"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754641D2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8138C" w14:textId="474F20F2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13,315</w:t>
            </w:r>
          </w:p>
        </w:tc>
        <w:tc>
          <w:tcPr>
            <w:tcW w:w="146" w:type="pct"/>
            <w:shd w:val="clear" w:color="auto" w:fill="auto"/>
          </w:tcPr>
          <w:p w14:paraId="04F297E3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99184" w14:textId="41AFAD6B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26,124</w:t>
            </w:r>
          </w:p>
        </w:tc>
        <w:tc>
          <w:tcPr>
            <w:tcW w:w="147" w:type="pct"/>
            <w:shd w:val="clear" w:color="auto" w:fill="auto"/>
          </w:tcPr>
          <w:p w14:paraId="0F105BA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9FD2E" w14:textId="17F0DA3F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27,439</w:t>
            </w:r>
          </w:p>
        </w:tc>
      </w:tr>
    </w:tbl>
    <w:p w14:paraId="0BA44072" w14:textId="58C25BC9" w:rsidR="000F0303" w:rsidRPr="00261026" w:rsidRDefault="000F0303" w:rsidP="00A8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05"/>
        <w:gridCol w:w="242"/>
        <w:gridCol w:w="24"/>
        <w:gridCol w:w="1072"/>
        <w:gridCol w:w="28"/>
        <w:gridCol w:w="246"/>
        <w:gridCol w:w="28"/>
        <w:gridCol w:w="1052"/>
        <w:gridCol w:w="28"/>
        <w:gridCol w:w="231"/>
        <w:gridCol w:w="20"/>
        <w:gridCol w:w="1058"/>
      </w:tblGrid>
      <w:tr w:rsidR="00995F41" w:rsidRPr="00261026" w14:paraId="6B915817" w14:textId="77777777" w:rsidTr="00D72D92">
        <w:tc>
          <w:tcPr>
            <w:tcW w:w="2204" w:type="pct"/>
            <w:shd w:val="clear" w:color="auto" w:fill="auto"/>
          </w:tcPr>
          <w:p w14:paraId="38529C16" w14:textId="77777777" w:rsidR="00995F41" w:rsidRPr="00261026" w:rsidRDefault="00995F41" w:rsidP="00D72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796" w:type="pct"/>
            <w:gridSpan w:val="12"/>
            <w:shd w:val="clear" w:color="auto" w:fill="auto"/>
          </w:tcPr>
          <w:p w14:paraId="543AB728" w14:textId="77777777" w:rsidR="00995F41" w:rsidRPr="00261026" w:rsidRDefault="00995F41" w:rsidP="00D72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C00D2" w:rsidRPr="00261026" w14:paraId="68FD9882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41ED4D09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47B134A6" w14:textId="1773AAAA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43DB119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DC00264" w14:textId="49982414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A28AF56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5DB5D92" w14:textId="6CACE349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248,440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BA17006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B5362AF" w14:textId="54C47678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453,920</w:t>
            </w:r>
          </w:p>
        </w:tc>
      </w:tr>
      <w:tr w:rsidR="002C00D2" w:rsidRPr="00261026" w14:paraId="019021D0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63D09142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3618F9B" w14:textId="1001CA70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199,000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0CF0619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9D04B" w14:textId="71E55E75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C286D3E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3AC80" w14:textId="0765A305" w:rsidR="002C00D2" w:rsidRPr="00261026" w:rsidRDefault="002C00D2" w:rsidP="00153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2DB306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14399EDC" w14:textId="65CBB2EA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2C00D2" w:rsidRPr="00261026" w14:paraId="1F25F8F6" w14:textId="77777777" w:rsidTr="00995F41">
        <w:tc>
          <w:tcPr>
            <w:tcW w:w="2204" w:type="pct"/>
            <w:shd w:val="clear" w:color="auto" w:fill="auto"/>
          </w:tcPr>
          <w:p w14:paraId="116DCB68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11A04" w14:textId="529B9765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CEFEA80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406F7" w14:textId="7F21B088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48C2318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B492D" w14:textId="4A7E52BB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248,440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6AA32E0B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A4F04" w14:textId="7ACCC075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458,920</w:t>
            </w:r>
          </w:p>
        </w:tc>
      </w:tr>
      <w:tr w:rsidR="002C00D2" w:rsidRPr="00261026" w14:paraId="5C85339E" w14:textId="77777777" w:rsidTr="00995F41">
        <w:tc>
          <w:tcPr>
            <w:tcW w:w="2204" w:type="pct"/>
            <w:shd w:val="clear" w:color="auto" w:fill="auto"/>
          </w:tcPr>
          <w:p w14:paraId="0ECCCB2A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619ABCE8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84E0865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4A4C4B0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01A5E0B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E96981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7256CC14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06E00DFC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00D2" w:rsidRPr="00261026" w14:paraId="2D8CE587" w14:textId="77777777" w:rsidTr="00D72D92">
        <w:tc>
          <w:tcPr>
            <w:tcW w:w="2204" w:type="pct"/>
            <w:shd w:val="clear" w:color="auto" w:fill="auto"/>
          </w:tcPr>
          <w:p w14:paraId="7D1A21A4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2796" w:type="pct"/>
            <w:gridSpan w:val="12"/>
            <w:shd w:val="clear" w:color="auto" w:fill="auto"/>
          </w:tcPr>
          <w:p w14:paraId="6E898A56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0D2" w:rsidRPr="00261026" w14:paraId="0F9C9386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114E2F42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7F77A7D4" w14:textId="5B2EEFB0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C6E5A57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208C8BDB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ADE18A4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5641B60" w14:textId="5630C126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165E5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5E5F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C7B1CE0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A0F7F8A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921,052</w:t>
            </w:r>
          </w:p>
        </w:tc>
      </w:tr>
      <w:tr w:rsidR="002C00D2" w:rsidRPr="00261026" w14:paraId="67ECF0B9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04D42C9D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2" w:type="pct"/>
            <w:shd w:val="clear" w:color="auto" w:fill="auto"/>
          </w:tcPr>
          <w:p w14:paraId="5AC02799" w14:textId="32AE18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34,170</w:t>
            </w:r>
          </w:p>
        </w:tc>
        <w:tc>
          <w:tcPr>
            <w:tcW w:w="132" w:type="pct"/>
            <w:shd w:val="clear" w:color="auto" w:fill="auto"/>
          </w:tcPr>
          <w:p w14:paraId="18BC0B00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00FEC07E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42,139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82B4BC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40081A38" w14:textId="6B8721A2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1E2A95E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3F883884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0D2" w:rsidRPr="00261026" w14:paraId="753A2F6B" w14:textId="77777777" w:rsidTr="00995F41">
        <w:trPr>
          <w:trHeight w:val="144"/>
        </w:trPr>
        <w:tc>
          <w:tcPr>
            <w:tcW w:w="2204" w:type="pct"/>
            <w:shd w:val="clear" w:color="auto" w:fill="auto"/>
          </w:tcPr>
          <w:p w14:paraId="07DBE212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197C7F7E" w14:textId="11BDD738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20,04</w:t>
            </w:r>
            <w:r w:rsidR="000A1B3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" w:type="pct"/>
            <w:shd w:val="clear" w:color="auto" w:fill="auto"/>
          </w:tcPr>
          <w:p w14:paraId="5833CC07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6271EC7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58,897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5D4AA43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A948A62" w14:textId="23255BC3" w:rsidR="002C00D2" w:rsidRPr="00261026" w:rsidRDefault="00165E5F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A1B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F8D945C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581878F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58,897</w:t>
            </w:r>
          </w:p>
        </w:tc>
      </w:tr>
      <w:tr w:rsidR="002C00D2" w:rsidRPr="00B06283" w14:paraId="25CD0AC3" w14:textId="77777777" w:rsidTr="00995F41">
        <w:tc>
          <w:tcPr>
            <w:tcW w:w="2204" w:type="pct"/>
            <w:shd w:val="clear" w:color="auto" w:fill="auto"/>
          </w:tcPr>
          <w:p w14:paraId="543A1E18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1733B" w14:textId="12926DC2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54,21</w:t>
            </w:r>
            <w:r w:rsidR="000A1B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2" w:type="pct"/>
            <w:shd w:val="clear" w:color="auto" w:fill="auto"/>
          </w:tcPr>
          <w:p w14:paraId="50CE8995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0E93B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101,036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2803694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AA3CF" w14:textId="502398A0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1,350,725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22B0015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F1533" w14:textId="77777777" w:rsidR="002C00D2" w:rsidRPr="00011F6A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979,949</w:t>
            </w:r>
          </w:p>
        </w:tc>
      </w:tr>
    </w:tbl>
    <w:p w14:paraId="6A1FB2FA" w14:textId="27037943" w:rsidR="00AC6EC5" w:rsidRPr="004132FC" w:rsidRDefault="000F0303" w:rsidP="00995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11"/>
        <w:gridCol w:w="241"/>
        <w:gridCol w:w="1103"/>
        <w:gridCol w:w="250"/>
        <w:gridCol w:w="1078"/>
        <w:gridCol w:w="253"/>
        <w:gridCol w:w="1096"/>
      </w:tblGrid>
      <w:tr w:rsidR="00562520" w:rsidRPr="00B06283" w14:paraId="2330891F" w14:textId="77777777" w:rsidTr="00562520">
        <w:trPr>
          <w:tblHeader/>
        </w:trPr>
        <w:tc>
          <w:tcPr>
            <w:tcW w:w="2205" w:type="pct"/>
            <w:vMerge w:val="restart"/>
            <w:shd w:val="clear" w:color="auto" w:fill="auto"/>
          </w:tcPr>
          <w:p w14:paraId="5D220140" w14:textId="256505BB" w:rsidR="00A8737A" w:rsidRPr="00B06283" w:rsidRDefault="00AC6EC5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  <w:p w14:paraId="7C96EBAF" w14:textId="20D9F9C5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44DC86F2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5B31BAD1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3"/>
            <w:shd w:val="clear" w:color="auto" w:fill="auto"/>
          </w:tcPr>
          <w:p w14:paraId="1DD8DA04" w14:textId="77777777" w:rsidR="00A8737A" w:rsidRPr="00B06283" w:rsidRDefault="00A8737A" w:rsidP="0095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30209" w:rsidRPr="00B06283" w14:paraId="604BF6C8" w14:textId="77777777" w:rsidTr="00E739AC">
        <w:trPr>
          <w:tblHeader/>
        </w:trPr>
        <w:tc>
          <w:tcPr>
            <w:tcW w:w="2205" w:type="pct"/>
            <w:vMerge/>
            <w:shd w:val="clear" w:color="auto" w:fill="auto"/>
          </w:tcPr>
          <w:p w14:paraId="1809308C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3982CDF" w14:textId="0ADEB03C" w:rsidR="00330209" w:rsidRPr="00B06283" w:rsidRDefault="009B31AD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firstLine="4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FFE41D2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8301B31" w14:textId="216386D6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</w:tcPr>
          <w:p w14:paraId="388FCAB1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F5FC25C" w14:textId="6C304EB7" w:rsidR="00330209" w:rsidRPr="00B06283" w:rsidRDefault="009B31AD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7B0505D" w14:textId="77777777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6207CCE2" w14:textId="2D760C3A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30209" w:rsidRPr="00261026" w14:paraId="70E22632" w14:textId="77777777" w:rsidTr="00E739AC">
        <w:trPr>
          <w:tblHeader/>
        </w:trPr>
        <w:tc>
          <w:tcPr>
            <w:tcW w:w="2205" w:type="pct"/>
            <w:shd w:val="clear" w:color="auto" w:fill="auto"/>
          </w:tcPr>
          <w:p w14:paraId="5D473A16" w14:textId="4080B75D" w:rsidR="00330209" w:rsidRPr="00B06283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08C3942" w14:textId="718304E2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6E7D5597" w14:textId="77777777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59498009" w14:textId="42E2EEBE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73C1AE9C" w14:textId="77777777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6854929A" w14:textId="7D1EAFD5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F890892" w14:textId="77777777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71A8EBA" w14:textId="32A33BA9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30209" w:rsidRPr="00261026" w14:paraId="22398122" w14:textId="77777777" w:rsidTr="00562520">
        <w:trPr>
          <w:tblHeader/>
        </w:trPr>
        <w:tc>
          <w:tcPr>
            <w:tcW w:w="2205" w:type="pct"/>
            <w:shd w:val="clear" w:color="auto" w:fill="auto"/>
          </w:tcPr>
          <w:p w14:paraId="2EE047F2" w14:textId="77777777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5" w:type="pct"/>
            <w:gridSpan w:val="7"/>
            <w:shd w:val="clear" w:color="auto" w:fill="auto"/>
          </w:tcPr>
          <w:p w14:paraId="6D34EB73" w14:textId="77777777" w:rsidR="00330209" w:rsidRPr="00261026" w:rsidRDefault="00330209" w:rsidP="00330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7E49" w:rsidRPr="00261026" w14:paraId="6F328FC1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5F0D51E3" w14:textId="54404415" w:rsidR="002C7E49" w:rsidRPr="00261026" w:rsidRDefault="002C7E49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5" w:type="pct"/>
            <w:shd w:val="clear" w:color="auto" w:fill="auto"/>
          </w:tcPr>
          <w:p w14:paraId="1D0B58DE" w14:textId="77777777" w:rsidR="002C7E49" w:rsidRPr="00261026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14:paraId="575D0999" w14:textId="77777777" w:rsidR="002C7E49" w:rsidRPr="00261026" w:rsidRDefault="002C7E49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7462154" w14:textId="77777777" w:rsidR="002C7E49" w:rsidRPr="00261026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87958D3" w14:textId="77777777" w:rsidR="002C7E49" w:rsidRPr="00261026" w:rsidRDefault="002C7E49" w:rsidP="00E44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251712A" w14:textId="77777777" w:rsidR="002C7E49" w:rsidRPr="00261026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96F4248" w14:textId="77777777" w:rsidR="002C7E49" w:rsidRPr="00261026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C4E9EE4" w14:textId="77777777" w:rsidR="002C7E49" w:rsidRPr="00261026" w:rsidRDefault="002C7E49" w:rsidP="00E44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0D2" w:rsidRPr="00261026" w14:paraId="3DD044D0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131BADA0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7E0966A" w14:textId="087FD77D" w:rsidR="002C00D2" w:rsidRPr="00261026" w:rsidRDefault="002C00D2" w:rsidP="0021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DF71854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B6D34B8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78C4764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0B9BAB49" w14:textId="4F009555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E06CED5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639ADE1" w14:textId="326C0B8A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2C00D2" w:rsidRPr="00261026" w14:paraId="75E06F7C" w14:textId="77777777" w:rsidTr="00E739AC">
        <w:trPr>
          <w:trHeight w:val="144"/>
        </w:trPr>
        <w:tc>
          <w:tcPr>
            <w:tcW w:w="2205" w:type="pct"/>
            <w:shd w:val="clear" w:color="auto" w:fill="auto"/>
          </w:tcPr>
          <w:p w14:paraId="79ECC29D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F30630" w14:textId="642F749D" w:rsidR="002C00D2" w:rsidRPr="00261026" w:rsidRDefault="002C00D2" w:rsidP="0021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8410A60" w14:textId="4CCADA68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6237BB6C" w14:textId="0C65280C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0F1E0111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D1BB30F" w14:textId="646DCB1F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AB0FDAB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300844D" w14:textId="76036986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2C00D2" w:rsidRPr="00261026" w14:paraId="0979AE31" w14:textId="77777777" w:rsidTr="00E739AC">
        <w:tc>
          <w:tcPr>
            <w:tcW w:w="2205" w:type="pct"/>
            <w:shd w:val="clear" w:color="auto" w:fill="auto"/>
          </w:tcPr>
          <w:p w14:paraId="3E21EF71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6E15D063" w:rsidR="002C00D2" w:rsidRPr="00261026" w:rsidRDefault="002C00D2" w:rsidP="0021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915BC80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A5A4BF6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6" w:type="pct"/>
            <w:shd w:val="clear" w:color="auto" w:fill="auto"/>
          </w:tcPr>
          <w:p w14:paraId="2611BE93" w14:textId="77777777" w:rsidR="002C00D2" w:rsidRPr="00261026" w:rsidRDefault="002C00D2" w:rsidP="002C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63165E05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  <w:tc>
          <w:tcPr>
            <w:tcW w:w="138" w:type="pct"/>
            <w:shd w:val="clear" w:color="auto" w:fill="auto"/>
          </w:tcPr>
          <w:p w14:paraId="6345083A" w14:textId="77777777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3244B16F" w:rsidR="002C00D2" w:rsidRPr="00261026" w:rsidRDefault="002C00D2" w:rsidP="002C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</w:tbl>
    <w:p w14:paraId="27390709" w14:textId="254CA994" w:rsidR="007271DD" w:rsidRPr="00261026" w:rsidRDefault="00727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36"/>
        <w:gridCol w:w="270"/>
        <w:gridCol w:w="1078"/>
      </w:tblGrid>
      <w:tr w:rsidR="00E739AC" w:rsidRPr="00261026" w14:paraId="3263236E" w14:textId="77777777" w:rsidTr="00D01E08">
        <w:tc>
          <w:tcPr>
            <w:tcW w:w="2204" w:type="pct"/>
            <w:shd w:val="clear" w:color="auto" w:fill="auto"/>
          </w:tcPr>
          <w:p w14:paraId="6D38DB4C" w14:textId="46E1DA61" w:rsidR="00E739AC" w:rsidRPr="00261026" w:rsidRDefault="00AC6EC5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2610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และเจ้าหนี้</w:t>
            </w:r>
            <w:r w:rsidR="002D1501" w:rsidRPr="002610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2610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3941F50F" w14:textId="71C7CD2A" w:rsidR="00E739AC" w:rsidRPr="00261026" w:rsidRDefault="00E739AC" w:rsidP="00E7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27146" w:rsidRPr="00261026" w14:paraId="102C642E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20530AC7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CD149A3" w14:textId="114E5609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02C7C8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9B72E22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71862C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5352C2F" w14:textId="6CBE280B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32,127</w:t>
            </w:r>
          </w:p>
        </w:tc>
        <w:tc>
          <w:tcPr>
            <w:tcW w:w="147" w:type="pct"/>
            <w:shd w:val="clear" w:color="auto" w:fill="auto"/>
          </w:tcPr>
          <w:p w14:paraId="43ECFDFC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5D89080" w14:textId="552101A6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78CD">
              <w:rPr>
                <w:rFonts w:asciiTheme="majorBidi" w:hAnsiTheme="majorBidi" w:cstheme="majorBidi"/>
                <w:sz w:val="28"/>
                <w:szCs w:val="28"/>
              </w:rPr>
              <w:t>3,997</w:t>
            </w:r>
          </w:p>
        </w:tc>
      </w:tr>
      <w:tr w:rsidR="00E27146" w:rsidRPr="00261026" w14:paraId="56A17AF9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120BFEEC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13F5EC6" w14:textId="05474B46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14,704</w:t>
            </w:r>
          </w:p>
        </w:tc>
        <w:tc>
          <w:tcPr>
            <w:tcW w:w="147" w:type="pct"/>
            <w:shd w:val="clear" w:color="auto" w:fill="auto"/>
          </w:tcPr>
          <w:p w14:paraId="2723D73B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504AB4E" w14:textId="276D5D2C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78C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5A78C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7" w:type="pct"/>
            <w:shd w:val="clear" w:color="auto" w:fill="auto"/>
          </w:tcPr>
          <w:p w14:paraId="3F2CA401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E9C9DF2" w14:textId="56133218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640FC0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EBD137E" w14:textId="177E3F74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27146" w:rsidRPr="00261026" w14:paraId="41E56BD8" w14:textId="77777777" w:rsidTr="009437DC">
        <w:trPr>
          <w:trHeight w:val="144"/>
        </w:trPr>
        <w:tc>
          <w:tcPr>
            <w:tcW w:w="2204" w:type="pct"/>
            <w:shd w:val="clear" w:color="auto" w:fill="auto"/>
          </w:tcPr>
          <w:p w14:paraId="0BF79720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2610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46D52FC" w14:textId="1B1F7228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1,858</w:t>
            </w:r>
          </w:p>
        </w:tc>
        <w:tc>
          <w:tcPr>
            <w:tcW w:w="147" w:type="pct"/>
            <w:shd w:val="clear" w:color="auto" w:fill="auto"/>
          </w:tcPr>
          <w:p w14:paraId="61155567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0A7A31AE" w14:textId="25047A05" w:rsidR="00E27146" w:rsidRPr="00261026" w:rsidRDefault="005A78CD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7146" w:rsidRPr="00261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47" w:type="pct"/>
            <w:shd w:val="clear" w:color="auto" w:fill="auto"/>
          </w:tcPr>
          <w:p w14:paraId="0CD08AD9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3975A58D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E7CA2F7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6154FB2A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27146" w:rsidRPr="00261026" w14:paraId="02A30F17" w14:textId="77777777" w:rsidTr="009437DC">
        <w:tc>
          <w:tcPr>
            <w:tcW w:w="2204" w:type="pct"/>
            <w:shd w:val="clear" w:color="auto" w:fill="auto"/>
          </w:tcPr>
          <w:p w14:paraId="1967180F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206B2513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16,562</w:t>
            </w:r>
          </w:p>
        </w:tc>
        <w:tc>
          <w:tcPr>
            <w:tcW w:w="147" w:type="pct"/>
            <w:shd w:val="clear" w:color="auto" w:fill="auto"/>
          </w:tcPr>
          <w:p w14:paraId="21AC4FCF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569C0190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78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78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014</w:t>
            </w:r>
          </w:p>
        </w:tc>
        <w:tc>
          <w:tcPr>
            <w:tcW w:w="147" w:type="pct"/>
            <w:shd w:val="clear" w:color="auto" w:fill="auto"/>
          </w:tcPr>
          <w:p w14:paraId="138788E3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715CDC19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32,127</w:t>
            </w:r>
          </w:p>
        </w:tc>
        <w:tc>
          <w:tcPr>
            <w:tcW w:w="147" w:type="pct"/>
            <w:shd w:val="clear" w:color="auto" w:fill="auto"/>
          </w:tcPr>
          <w:p w14:paraId="48AF0081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16B65AAA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A78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78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</w:p>
        </w:tc>
      </w:tr>
    </w:tbl>
    <w:p w14:paraId="20129DE6" w14:textId="24013D05" w:rsidR="00D01E08" w:rsidRPr="00261026" w:rsidRDefault="00D01E08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80"/>
        <w:gridCol w:w="252"/>
        <w:gridCol w:w="1052"/>
      </w:tblGrid>
      <w:tr w:rsidR="001E2D5E" w:rsidRPr="00261026" w14:paraId="3364842F" w14:textId="77777777" w:rsidTr="009A0693">
        <w:tc>
          <w:tcPr>
            <w:tcW w:w="2204" w:type="pct"/>
            <w:shd w:val="clear" w:color="auto" w:fill="auto"/>
          </w:tcPr>
          <w:p w14:paraId="7AE43E8A" w14:textId="77777777" w:rsidR="001E2D5E" w:rsidRPr="00261026" w:rsidRDefault="001E2D5E" w:rsidP="009A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2610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21401B50" w14:textId="77777777" w:rsidR="001E2D5E" w:rsidRPr="00261026" w:rsidRDefault="001E2D5E" w:rsidP="009A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27146" w:rsidRPr="00261026" w14:paraId="10186290" w14:textId="77777777" w:rsidTr="002F6C32">
        <w:tc>
          <w:tcPr>
            <w:tcW w:w="2204" w:type="pct"/>
            <w:shd w:val="clear" w:color="auto" w:fill="auto"/>
          </w:tcPr>
          <w:p w14:paraId="322FDACA" w14:textId="626EDB89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70E93772" w14:textId="3DDB22B3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E00F5DE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45E51D64" w14:textId="7FE9C508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1A553B5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E88FA15" w14:textId="2520C568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50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37" w:type="pct"/>
            <w:shd w:val="clear" w:color="auto" w:fill="auto"/>
          </w:tcPr>
          <w:p w14:paraId="27EEBB5E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C96CBE2" w14:textId="7B30BE34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F11A0B" w:rsidRPr="00261026" w14:paraId="1ADA9C59" w14:textId="77777777" w:rsidTr="002F6C32">
        <w:tc>
          <w:tcPr>
            <w:tcW w:w="2204" w:type="pct"/>
            <w:shd w:val="clear" w:color="auto" w:fill="auto"/>
          </w:tcPr>
          <w:p w14:paraId="0CC8021D" w14:textId="066AA1AA" w:rsidR="00F11A0B" w:rsidRPr="00261026" w:rsidRDefault="00600277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277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5" w:type="pct"/>
            <w:shd w:val="clear" w:color="auto" w:fill="auto"/>
          </w:tcPr>
          <w:p w14:paraId="7005C842" w14:textId="425F8C11" w:rsidR="00F11A0B" w:rsidRPr="00261026" w:rsidRDefault="00CB5DFA" w:rsidP="00CA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147" w:type="pct"/>
            <w:shd w:val="clear" w:color="auto" w:fill="auto"/>
          </w:tcPr>
          <w:p w14:paraId="28E06EE2" w14:textId="77777777" w:rsidR="00F11A0B" w:rsidRPr="00261026" w:rsidRDefault="00F11A0B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450AA4F3" w14:textId="22122DC5" w:rsidR="00F11A0B" w:rsidRPr="00261026" w:rsidRDefault="00280BD8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66D7BE" w14:textId="77777777" w:rsidR="00F11A0B" w:rsidRPr="00261026" w:rsidRDefault="00F11A0B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86F6938" w14:textId="7F19C1FB" w:rsidR="00F11A0B" w:rsidRPr="00261026" w:rsidRDefault="00280BD8" w:rsidP="00280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52450FA" w14:textId="77777777" w:rsidR="00F11A0B" w:rsidRPr="00261026" w:rsidRDefault="00F11A0B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D43532B" w14:textId="2E72A467" w:rsidR="00F11A0B" w:rsidRPr="00261026" w:rsidRDefault="00280BD8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27146" w:rsidRPr="00261026" w14:paraId="7E60D217" w14:textId="77777777" w:rsidTr="002758F5">
        <w:tc>
          <w:tcPr>
            <w:tcW w:w="2204" w:type="pct"/>
            <w:shd w:val="clear" w:color="auto" w:fill="auto"/>
          </w:tcPr>
          <w:p w14:paraId="02287DB6" w14:textId="138648AC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66B7014" w14:textId="0603B722" w:rsidR="00E27146" w:rsidRPr="00261026" w:rsidRDefault="00CA707C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32,336</w:t>
            </w:r>
          </w:p>
        </w:tc>
        <w:tc>
          <w:tcPr>
            <w:tcW w:w="147" w:type="pct"/>
            <w:shd w:val="clear" w:color="auto" w:fill="auto"/>
          </w:tcPr>
          <w:p w14:paraId="42B79B9D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8D9B98B" w14:textId="74035EDD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AFC55C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9335FA5" w14:textId="17FDD6CA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2E91549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2E24AEA" w14:textId="454EC04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E27146" w:rsidRPr="00261026" w14:paraId="0EA5EAEB" w14:textId="77777777" w:rsidTr="002758F5">
        <w:tc>
          <w:tcPr>
            <w:tcW w:w="2204" w:type="pct"/>
            <w:shd w:val="clear" w:color="auto" w:fill="auto"/>
          </w:tcPr>
          <w:p w14:paraId="4E914ACD" w14:textId="1515D852" w:rsidR="00E27146" w:rsidRPr="00261026" w:rsidRDefault="00CA707C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F6E65" w14:textId="0E31EA9A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33,549</w:t>
            </w:r>
          </w:p>
        </w:tc>
        <w:tc>
          <w:tcPr>
            <w:tcW w:w="147" w:type="pct"/>
            <w:shd w:val="clear" w:color="auto" w:fill="auto"/>
          </w:tcPr>
          <w:p w14:paraId="1A6ADCF4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B4254" w14:textId="5D8A4F88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1C4126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BFDDB" w14:textId="0656AD3F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45,000</w:t>
            </w:r>
          </w:p>
        </w:tc>
        <w:tc>
          <w:tcPr>
            <w:tcW w:w="137" w:type="pct"/>
            <w:shd w:val="clear" w:color="auto" w:fill="auto"/>
          </w:tcPr>
          <w:p w14:paraId="1946BD76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F17EE" w14:textId="4640F99E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16A023A" w14:textId="77777777" w:rsidR="001E2D5E" w:rsidRPr="00261026" w:rsidRDefault="001E2D5E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10"/>
        <w:gridCol w:w="270"/>
        <w:gridCol w:w="1100"/>
        <w:gridCol w:w="270"/>
        <w:gridCol w:w="1080"/>
        <w:gridCol w:w="252"/>
        <w:gridCol w:w="1052"/>
      </w:tblGrid>
      <w:tr w:rsidR="00AC6EC5" w:rsidRPr="00261026" w14:paraId="6135571D" w14:textId="77777777" w:rsidTr="00EB0AC6">
        <w:tc>
          <w:tcPr>
            <w:tcW w:w="2204" w:type="pct"/>
            <w:shd w:val="clear" w:color="auto" w:fill="auto"/>
          </w:tcPr>
          <w:p w14:paraId="24E0FEB1" w14:textId="58860B76" w:rsidR="00AC6EC5" w:rsidRPr="00261026" w:rsidRDefault="00AC6EC5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2610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2796" w:type="pct"/>
            <w:gridSpan w:val="7"/>
            <w:shd w:val="clear" w:color="auto" w:fill="auto"/>
          </w:tcPr>
          <w:p w14:paraId="66979B7F" w14:textId="77777777" w:rsidR="00AC6EC5" w:rsidRPr="00261026" w:rsidRDefault="00AC6EC5" w:rsidP="00EB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27146" w:rsidRPr="00261026" w14:paraId="30573511" w14:textId="77777777" w:rsidTr="00EB0AC6">
        <w:tc>
          <w:tcPr>
            <w:tcW w:w="2204" w:type="pct"/>
            <w:shd w:val="clear" w:color="auto" w:fill="auto"/>
          </w:tcPr>
          <w:p w14:paraId="0830DC35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57C88B6" w14:textId="7E859B30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38,444</w:t>
            </w:r>
          </w:p>
        </w:tc>
        <w:tc>
          <w:tcPr>
            <w:tcW w:w="147" w:type="pct"/>
            <w:shd w:val="clear" w:color="auto" w:fill="auto"/>
          </w:tcPr>
          <w:p w14:paraId="25959572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692FC65" w14:textId="7C7C4BDB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sz w:val="28"/>
                <w:szCs w:val="28"/>
              </w:rPr>
              <w:t>42,019</w:t>
            </w:r>
          </w:p>
        </w:tc>
        <w:tc>
          <w:tcPr>
            <w:tcW w:w="147" w:type="pct"/>
            <w:shd w:val="clear" w:color="auto" w:fill="auto"/>
          </w:tcPr>
          <w:p w14:paraId="7FE9A18E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0E7AFF5" w14:textId="78DB49C3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562F16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C5913BD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27146" w:rsidRPr="00B06283" w14:paraId="4F0BA4E7" w14:textId="77777777" w:rsidTr="00EB0AC6">
        <w:tc>
          <w:tcPr>
            <w:tcW w:w="2204" w:type="pct"/>
            <w:shd w:val="clear" w:color="auto" w:fill="auto"/>
          </w:tcPr>
          <w:p w14:paraId="1C9BAD50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48B44" w14:textId="669F6C42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38,444</w:t>
            </w:r>
          </w:p>
        </w:tc>
        <w:tc>
          <w:tcPr>
            <w:tcW w:w="147" w:type="pct"/>
            <w:shd w:val="clear" w:color="auto" w:fill="auto"/>
          </w:tcPr>
          <w:p w14:paraId="156F61D5" w14:textId="77777777" w:rsidR="00E27146" w:rsidRPr="00261026" w:rsidRDefault="00E27146" w:rsidP="00E2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8EFB5" w14:textId="65355305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42,019</w:t>
            </w:r>
          </w:p>
        </w:tc>
        <w:tc>
          <w:tcPr>
            <w:tcW w:w="147" w:type="pct"/>
            <w:shd w:val="clear" w:color="auto" w:fill="auto"/>
          </w:tcPr>
          <w:p w14:paraId="0AE0EFF6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277EC" w14:textId="0FA9BAC0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69F847B" w14:textId="77777777" w:rsidR="00E27146" w:rsidRPr="00261026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A4450" w14:textId="77777777" w:rsidR="00E27146" w:rsidRPr="00AE2020" w:rsidRDefault="00E27146" w:rsidP="00E27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6102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1D9F022" w14:textId="77777777" w:rsidR="00FB1D79" w:rsidRDefault="00FB1D79" w:rsidP="002F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4C623F" w14:textId="15895DA3" w:rsidR="00A8737A" w:rsidRPr="003D47C9" w:rsidRDefault="00A8737A" w:rsidP="003D4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cstheme="minorBidi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09E220A5" w14:textId="77777777" w:rsidR="00A11584" w:rsidRDefault="00A11584" w:rsidP="00EC4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6A5E6C" w14:textId="39A1A921" w:rsidR="00A8737A" w:rsidRPr="00B06283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สัญญาเงินให้กู้ยืมระยะยาว</w:t>
      </w:r>
      <w:r w:rsidR="00AC323C" w:rsidRPr="00B0628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7380287" w14:textId="77777777" w:rsidR="00AC6EC5" w:rsidRDefault="00AC6EC5" w:rsidP="00995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086DF" w14:textId="76AAE1A7" w:rsidR="00280FCF" w:rsidRDefault="004A754C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9B31AD">
        <w:rPr>
          <w:rFonts w:asciiTheme="majorBidi" w:hAnsiTheme="majorBidi" w:cstheme="majorBidi"/>
          <w:sz w:val="28"/>
          <w:szCs w:val="28"/>
          <w:cs/>
        </w:rPr>
        <w:t>งวดเก้า</w:t>
      </w:r>
      <w:r w:rsidRPr="004A754C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9B31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31AD">
        <w:rPr>
          <w:rFonts w:asciiTheme="majorBidi" w:hAnsiTheme="majorBidi" w:cstheme="majorBidi"/>
          <w:sz w:val="28"/>
          <w:szCs w:val="28"/>
        </w:rPr>
        <w:t xml:space="preserve">30 </w:t>
      </w:r>
      <w:r w:rsidR="009B31A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(“บริษัท เจพีเค โคลด์ สโตเรจ จำกัด”)</w:t>
      </w:r>
      <w:r w:rsidR="002F4B25">
        <w:rPr>
          <w:rFonts w:asciiTheme="majorBidi" w:hAnsiTheme="majorBidi" w:cstheme="majorBidi"/>
          <w:sz w:val="28"/>
          <w:szCs w:val="28"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ตั๋วสัญญาใช้เงินหลายฉบับ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ให้แก่บริษัท</w:t>
      </w:r>
      <w:r w:rsidRPr="004A754C">
        <w:rPr>
          <w:rFonts w:asciiTheme="majorBidi" w:hAnsiTheme="majorBidi" w:cstheme="majorBidi"/>
          <w:sz w:val="28"/>
          <w:szCs w:val="28"/>
          <w:cs/>
        </w:rPr>
        <w:t>แทนสัญญาเงินให้กู้ยืมระยะยาวเดิม จำนวน</w:t>
      </w:r>
      <w:r w:rsidR="009B31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</w:rPr>
        <w:t xml:space="preserve">57.00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3.75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และต้องชำระคืนภายในวันที่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754C">
        <w:rPr>
          <w:rFonts w:asciiTheme="majorBidi" w:hAnsiTheme="majorBidi" w:cstheme="majorBidi"/>
          <w:sz w:val="28"/>
          <w:szCs w:val="28"/>
        </w:rPr>
        <w:t xml:space="preserve">2568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จนถึงวันที่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754C">
        <w:rPr>
          <w:rFonts w:asciiTheme="majorBidi" w:hAnsiTheme="majorBidi" w:cstheme="majorBidi"/>
          <w:sz w:val="28"/>
          <w:szCs w:val="28"/>
        </w:rPr>
        <w:t>2570</w:t>
      </w:r>
    </w:p>
    <w:p w14:paraId="20C2CF90" w14:textId="77777777" w:rsidR="00280FCF" w:rsidRDefault="00280FCF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D99904" w14:textId="77777777" w:rsidR="00CF4E74" w:rsidRDefault="00CF4E74" w:rsidP="002F4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D1B8F0" w14:textId="66E52C4F" w:rsidR="00A932AC" w:rsidRPr="002F4B25" w:rsidRDefault="004A754C" w:rsidP="00CF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lastRenderedPageBreak/>
        <w:t>ในระหว่าง</w:t>
      </w:r>
      <w:r w:rsidR="009B31AD">
        <w:rPr>
          <w:rFonts w:asciiTheme="majorBidi" w:hAnsiTheme="majorBidi" w:cstheme="majorBidi"/>
          <w:sz w:val="28"/>
          <w:szCs w:val="28"/>
          <w:cs/>
        </w:rPr>
        <w:t>งวดเก้า</w:t>
      </w:r>
      <w:r w:rsidRPr="004A754C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9B31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31AD">
        <w:rPr>
          <w:rFonts w:asciiTheme="majorBidi" w:hAnsiTheme="majorBidi" w:cstheme="majorBidi"/>
          <w:sz w:val="28"/>
          <w:szCs w:val="28"/>
        </w:rPr>
        <w:t xml:space="preserve">30 </w:t>
      </w:r>
      <w:r w:rsidR="009B31A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(“บริษัท เจดับเบิ้ลยูดี เอเชีย จํากัด”) 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 xml:space="preserve">ให้แก่บริษัท 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>จำนวน</w:t>
      </w:r>
      <w:r w:rsidR="00A932AC" w:rsidRPr="004A754C">
        <w:rPr>
          <w:rFonts w:asciiTheme="majorBidi" w:hAnsiTheme="majorBidi" w:cstheme="majorBidi"/>
          <w:sz w:val="28"/>
          <w:szCs w:val="28"/>
        </w:rPr>
        <w:t> 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 xml:space="preserve">37.00 </w:t>
      </w:r>
      <w:r w:rsidR="00A932AC" w:rsidRPr="004A754C">
        <w:rPr>
          <w:rFonts w:asciiTheme="majorBidi" w:hAnsiTheme="majorBidi" w:cstheme="majorBidi"/>
          <w:sz w:val="28"/>
          <w:szCs w:val="28"/>
        </w:rPr>
        <w:t xml:space="preserve"> 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="00A932AC" w:rsidRPr="004A754C">
        <w:rPr>
          <w:rFonts w:asciiTheme="majorBidi" w:hAnsiTheme="majorBidi" w:cstheme="majorBidi"/>
          <w:sz w:val="28"/>
          <w:szCs w:val="28"/>
        </w:rPr>
        <w:t>5.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>00</w:t>
      </w:r>
      <w:r w:rsidR="00A932AC" w:rsidRPr="004A754C">
        <w:rPr>
          <w:rFonts w:asciiTheme="majorBidi" w:hAnsiTheme="majorBidi" w:cstheme="majorBidi"/>
          <w:sz w:val="28"/>
          <w:szCs w:val="28"/>
        </w:rPr>
        <w:t xml:space="preserve"> 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และต้องชำระคืนภายในวันที่ </w:t>
      </w:r>
      <w:r w:rsidR="00A932AC" w:rsidRPr="004A754C">
        <w:rPr>
          <w:rFonts w:asciiTheme="majorBidi" w:hAnsiTheme="majorBidi" w:cstheme="majorBidi"/>
          <w:sz w:val="28"/>
          <w:szCs w:val="28"/>
        </w:rPr>
        <w:t xml:space="preserve">30 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A932AC" w:rsidRPr="004A754C">
        <w:rPr>
          <w:rFonts w:asciiTheme="majorBidi" w:hAnsiTheme="majorBidi" w:cstheme="majorBidi"/>
          <w:sz w:val="28"/>
          <w:szCs w:val="28"/>
        </w:rPr>
        <w:t>2568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>และได้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>แทนสัญญาเงินให้กู้ยืมระยะยาวเดิม จำนวน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932AC" w:rsidRPr="004A754C">
        <w:rPr>
          <w:rFonts w:asciiTheme="majorBidi" w:hAnsiTheme="majorBidi" w:cstheme="majorBidi"/>
          <w:sz w:val="28"/>
          <w:szCs w:val="28"/>
        </w:rPr>
        <w:t xml:space="preserve">75.19 </w:t>
      </w:r>
      <w:r w:rsidR="00A932AC"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E1FB2" w:rsidRPr="004A754C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อัตราดอกเบี้ยร้อยละ </w:t>
      </w:r>
      <w:r w:rsidR="002E1FB2" w:rsidRPr="004A754C">
        <w:rPr>
          <w:rFonts w:asciiTheme="majorBidi" w:hAnsiTheme="majorBidi" w:cstheme="majorBidi"/>
          <w:sz w:val="28"/>
          <w:szCs w:val="28"/>
        </w:rPr>
        <w:t>4.25</w:t>
      </w:r>
      <w:r w:rsidR="002E1FB2">
        <w:rPr>
          <w:rFonts w:asciiTheme="majorBidi" w:hAnsiTheme="majorBidi" w:cstheme="majorBidi"/>
          <w:sz w:val="28"/>
          <w:szCs w:val="28"/>
        </w:rPr>
        <w:t xml:space="preserve"> </w:t>
      </w:r>
      <w:r w:rsidR="002E1FB2">
        <w:rPr>
          <w:rFonts w:asciiTheme="majorBidi" w:hAnsiTheme="majorBidi" w:cstheme="majorBidi" w:hint="cs"/>
          <w:sz w:val="28"/>
          <w:szCs w:val="28"/>
          <w:cs/>
        </w:rPr>
        <w:t>ต่อปี โดย</w:t>
      </w:r>
      <w:r w:rsidR="002E1FB2" w:rsidRPr="004A754C">
        <w:rPr>
          <w:rFonts w:asciiTheme="majorBidi" w:hAnsiTheme="majorBidi" w:cstheme="majorBidi"/>
          <w:sz w:val="28"/>
          <w:szCs w:val="28"/>
          <w:cs/>
        </w:rPr>
        <w:t xml:space="preserve">ต้องชำระคืนภายในวันที่ </w:t>
      </w:r>
      <w:r w:rsidR="002E1FB2"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="002E1FB2" w:rsidRPr="004A754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E1FB2" w:rsidRPr="004A754C">
        <w:rPr>
          <w:rFonts w:asciiTheme="majorBidi" w:hAnsiTheme="majorBidi" w:cstheme="majorBidi"/>
          <w:sz w:val="28"/>
          <w:szCs w:val="28"/>
        </w:rPr>
        <w:t>2568</w:t>
      </w:r>
      <w:r w:rsidR="002E1FB2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2E1FB2" w:rsidRPr="004A754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E1FB2" w:rsidRPr="004A754C">
        <w:rPr>
          <w:rFonts w:asciiTheme="majorBidi" w:hAnsiTheme="majorBidi" w:cstheme="majorBidi"/>
          <w:sz w:val="28"/>
          <w:szCs w:val="28"/>
        </w:rPr>
        <w:t xml:space="preserve">30 </w:t>
      </w:r>
      <w:r w:rsidR="002E1FB2" w:rsidRPr="004A754C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2E1FB2" w:rsidRPr="004A754C">
        <w:rPr>
          <w:rFonts w:asciiTheme="majorBidi" w:hAnsiTheme="majorBidi" w:cstheme="majorBidi"/>
          <w:sz w:val="28"/>
          <w:szCs w:val="28"/>
        </w:rPr>
        <w:t>2568</w:t>
      </w:r>
      <w:r w:rsidR="002E1FB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1FB2" w:rsidRPr="004A754C">
        <w:rPr>
          <w:rFonts w:asciiTheme="majorBidi" w:hAnsiTheme="majorBidi" w:cstheme="majorBidi"/>
          <w:sz w:val="28"/>
          <w:szCs w:val="28"/>
        </w:rPr>
        <w:t xml:space="preserve"> 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>รวมทั้งสิ้น</w:t>
      </w:r>
      <w:r w:rsidR="00161984">
        <w:rPr>
          <w:rFonts w:ascii="Angsana New" w:hAnsi="Angsana New" w:cs="Angsana New"/>
          <w:sz w:val="28"/>
          <w:szCs w:val="28"/>
        </w:rPr>
        <w:t xml:space="preserve"> </w:t>
      </w:r>
      <w:r w:rsidR="00A932AC">
        <w:rPr>
          <w:rFonts w:asciiTheme="majorBidi" w:hAnsiTheme="majorBidi" w:cstheme="majorBidi" w:hint="cs"/>
          <w:sz w:val="28"/>
          <w:szCs w:val="28"/>
          <w:cs/>
        </w:rPr>
        <w:t xml:space="preserve">112.19 ล้านบาท </w:t>
      </w:r>
    </w:p>
    <w:p w14:paraId="6B90C3B1" w14:textId="33B0A2F5" w:rsidR="00A932AC" w:rsidRPr="00A932AC" w:rsidRDefault="00A932AC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7FCBA82" w14:textId="08AA698C" w:rsidR="00280FCF" w:rsidRDefault="004A754C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9B31AD">
        <w:rPr>
          <w:rFonts w:asciiTheme="majorBidi" w:hAnsiTheme="majorBidi" w:cstheme="majorBidi"/>
          <w:sz w:val="28"/>
          <w:szCs w:val="28"/>
          <w:cs/>
        </w:rPr>
        <w:t>งวดเก้า</w:t>
      </w:r>
      <w:r w:rsidRPr="004A754C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9B31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31AD">
        <w:rPr>
          <w:rFonts w:asciiTheme="majorBidi" w:hAnsiTheme="majorBidi" w:cstheme="majorBidi"/>
          <w:sz w:val="28"/>
          <w:szCs w:val="28"/>
        </w:rPr>
        <w:t xml:space="preserve">30 </w:t>
      </w:r>
      <w:r w:rsidR="009B31A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(“บริษัท เบญจพรแลนด์ จำกัด”)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ตั๋วสัญญาใช้เงินหลายฉบับ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ให้แก่บริษัท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 จำนวน</w:t>
      </w:r>
      <w:r w:rsidRPr="004A754C">
        <w:rPr>
          <w:rFonts w:asciiTheme="majorBidi" w:hAnsiTheme="majorBidi" w:cstheme="majorBidi"/>
          <w:sz w:val="28"/>
          <w:szCs w:val="28"/>
        </w:rPr>
        <w:t xml:space="preserve"> 306.50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5.25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และต้องชำระคืนทั้งหมดภายในวันที่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16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4A754C">
        <w:rPr>
          <w:rFonts w:asciiTheme="majorBidi" w:hAnsiTheme="majorBidi" w:cstheme="majorBidi"/>
          <w:sz w:val="28"/>
          <w:szCs w:val="28"/>
        </w:rPr>
        <w:t>2573</w:t>
      </w:r>
    </w:p>
    <w:p w14:paraId="5B29C457" w14:textId="77777777" w:rsidR="001E2D5E" w:rsidRDefault="001E2D5E" w:rsidP="0028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9DE9A" w14:textId="07648B42" w:rsidR="00384440" w:rsidRDefault="004A754C" w:rsidP="001E2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A754C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9B31AD">
        <w:rPr>
          <w:rFonts w:asciiTheme="majorBidi" w:hAnsiTheme="majorBidi" w:cstheme="majorBidi"/>
          <w:sz w:val="28"/>
          <w:szCs w:val="28"/>
          <w:cs/>
        </w:rPr>
        <w:t>งวดเก้า</w:t>
      </w:r>
      <w:r w:rsidRPr="004A754C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9B31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31AD">
        <w:rPr>
          <w:rFonts w:asciiTheme="majorBidi" w:hAnsiTheme="majorBidi" w:cstheme="majorBidi"/>
          <w:sz w:val="28"/>
          <w:szCs w:val="28"/>
        </w:rPr>
        <w:t xml:space="preserve">30 </w:t>
      </w:r>
      <w:r w:rsidR="009B31A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</w:rPr>
        <w:t xml:space="preserve">2565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บริษัทย่อยแห่งหนึ่ง</w:t>
      </w:r>
      <w:r w:rsidR="002F4B25" w:rsidRPr="004A754C">
        <w:rPr>
          <w:rFonts w:asciiTheme="majorBidi" w:hAnsiTheme="majorBidi" w:cstheme="majorBidi"/>
          <w:sz w:val="28"/>
          <w:szCs w:val="28"/>
        </w:rPr>
        <w:t> 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 xml:space="preserve">(“บริษัท เจดับเบิ้ลยูดี ทรานสปอร์ต </w:t>
      </w:r>
      <w:r w:rsidR="00161984">
        <w:rPr>
          <w:rFonts w:asciiTheme="majorBidi" w:hAnsiTheme="majorBidi" w:cstheme="majorBidi"/>
          <w:sz w:val="28"/>
          <w:szCs w:val="28"/>
        </w:rPr>
        <w:t xml:space="preserve">           </w:t>
      </w:r>
      <w:r w:rsidR="002F4B25" w:rsidRPr="004A754C">
        <w:rPr>
          <w:rFonts w:asciiTheme="majorBidi" w:hAnsiTheme="majorBidi" w:cstheme="majorBidi"/>
          <w:sz w:val="28"/>
          <w:szCs w:val="28"/>
          <w:cs/>
        </w:rPr>
        <w:t>(ประเทศไทย) จำกัด”)</w:t>
      </w:r>
      <w:r w:rsidR="002F4B25" w:rsidRPr="004A754C">
        <w:rPr>
          <w:rFonts w:asciiTheme="majorBidi" w:hAnsiTheme="majorBidi" w:cstheme="majorBidi"/>
          <w:sz w:val="28"/>
          <w:szCs w:val="28"/>
        </w:rPr>
        <w:t> </w:t>
      </w:r>
      <w:r w:rsidRPr="004A754C">
        <w:rPr>
          <w:rFonts w:asciiTheme="majorBidi" w:hAnsiTheme="majorBidi" w:cstheme="majorBidi"/>
          <w:sz w:val="28"/>
          <w:szCs w:val="28"/>
          <w:cs/>
        </w:rPr>
        <w:t>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>ตั๋วสัญญาใช้เงินหลายฉบับ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 xml:space="preserve">ให้แก่บริษัท </w:t>
      </w:r>
      <w:r w:rsidRPr="004A754C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4A754C">
        <w:rPr>
          <w:rFonts w:asciiTheme="majorBidi" w:hAnsiTheme="majorBidi" w:cstheme="majorBidi"/>
          <w:sz w:val="28"/>
          <w:szCs w:val="28"/>
        </w:rPr>
        <w:t> </w:t>
      </w:r>
      <w:r w:rsidR="00A932AC">
        <w:rPr>
          <w:rFonts w:asciiTheme="majorBidi" w:hAnsiTheme="majorBidi" w:cstheme="majorBidi"/>
          <w:sz w:val="28"/>
          <w:szCs w:val="28"/>
        </w:rPr>
        <w:t>179.30</w:t>
      </w:r>
      <w:r w:rsidRPr="004A754C">
        <w:rPr>
          <w:rFonts w:asciiTheme="majorBidi" w:hAnsiTheme="majorBidi" w:cstheme="majorBidi"/>
          <w:sz w:val="28"/>
          <w:szCs w:val="28"/>
        </w:rPr>
        <w:t xml:space="preserve">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5.25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และต้องชำระคืนภายในระหว่างวันที่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A754C">
        <w:rPr>
          <w:rFonts w:asciiTheme="majorBidi" w:hAnsiTheme="majorBidi" w:cstheme="majorBidi"/>
          <w:sz w:val="28"/>
          <w:szCs w:val="28"/>
        </w:rPr>
        <w:t xml:space="preserve">2568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จนถึงวันที่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19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4A754C">
        <w:rPr>
          <w:rFonts w:asciiTheme="majorBidi" w:hAnsiTheme="majorBidi" w:cstheme="majorBidi"/>
          <w:sz w:val="28"/>
          <w:szCs w:val="28"/>
        </w:rPr>
        <w:t xml:space="preserve">2568 </w:t>
      </w:r>
      <w:r w:rsidRPr="004A754C">
        <w:rPr>
          <w:rFonts w:asciiTheme="majorBidi" w:hAnsiTheme="majorBidi" w:cstheme="majorBidi"/>
          <w:sz w:val="28"/>
          <w:szCs w:val="28"/>
          <w:cs/>
        </w:rPr>
        <w:t>และได้</w:t>
      </w:r>
      <w:r w:rsidR="002F4B25">
        <w:rPr>
          <w:rFonts w:asciiTheme="majorBidi" w:hAnsiTheme="majorBidi" w:cstheme="majorBidi" w:hint="cs"/>
          <w:sz w:val="28"/>
          <w:szCs w:val="28"/>
          <w:cs/>
        </w:rPr>
        <w:t>ออก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ตั๋วสัญญาใช้เงินแทนสัญญาเงินให้กู้ยืมระยะยาวเดิม จำนวน </w:t>
      </w:r>
      <w:r w:rsidRPr="004A754C">
        <w:rPr>
          <w:rFonts w:asciiTheme="majorBidi" w:hAnsiTheme="majorBidi" w:cstheme="majorBidi"/>
          <w:sz w:val="28"/>
          <w:szCs w:val="28"/>
        </w:rPr>
        <w:t xml:space="preserve">660.00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4A754C">
        <w:rPr>
          <w:rFonts w:asciiTheme="majorBidi" w:hAnsiTheme="majorBidi" w:cstheme="majorBidi"/>
          <w:sz w:val="28"/>
          <w:szCs w:val="28"/>
        </w:rPr>
        <w:t xml:space="preserve">4.00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ต่อปี และต้องชำระคืนทั้งหมดภายในวันที่ </w:t>
      </w:r>
      <w:r w:rsidRPr="004A754C">
        <w:rPr>
          <w:rFonts w:asciiTheme="majorBidi" w:hAnsiTheme="majorBidi" w:cstheme="majorBidi"/>
          <w:sz w:val="28"/>
          <w:szCs w:val="28"/>
        </w:rPr>
        <w:t xml:space="preserve">31 </w:t>
      </w:r>
      <w:r w:rsidRPr="004A754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754C">
        <w:rPr>
          <w:rFonts w:asciiTheme="majorBidi" w:hAnsiTheme="majorBidi" w:cstheme="majorBidi"/>
          <w:sz w:val="28"/>
          <w:szCs w:val="28"/>
        </w:rPr>
        <w:t>2567</w:t>
      </w:r>
    </w:p>
    <w:p w14:paraId="226F756D" w14:textId="77777777" w:rsidR="001E2D5E" w:rsidRPr="00280FCF" w:rsidRDefault="001E2D5E" w:rsidP="001E2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DEA409A" w14:textId="77777777" w:rsidR="00A8737A" w:rsidRPr="00B06283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B9338D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CED448" w14:textId="4B4E32C1" w:rsidR="00CF2454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 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AC323C" w:rsidRPr="00B06283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B06283">
        <w:rPr>
          <w:rFonts w:asciiTheme="majorBidi" w:hAnsiTheme="majorBidi" w:cstheme="majorBidi"/>
          <w:sz w:val="28"/>
          <w:szCs w:val="28"/>
        </w:rPr>
        <w:t>(“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B06283">
        <w:rPr>
          <w:rFonts w:asciiTheme="majorBidi" w:hAnsiTheme="majorBidi" w:cstheme="majorBidi"/>
          <w:sz w:val="28"/>
          <w:szCs w:val="28"/>
        </w:rPr>
        <w:t>”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) ทำสัญญาเช่าดำเนินงานเพื่อเช่าพื้นที่จอดรถกับบริษัทย่อย </w:t>
      </w:r>
      <w:r w:rsidRPr="00B06283">
        <w:rPr>
          <w:rFonts w:asciiTheme="majorBidi" w:hAnsiTheme="majorBidi" w:cstheme="majorBidi"/>
          <w:sz w:val="28"/>
          <w:szCs w:val="28"/>
        </w:rPr>
        <w:t>(“</w:t>
      </w:r>
      <w:r w:rsidRPr="00B06283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B06283">
        <w:rPr>
          <w:rFonts w:asciiTheme="majorBidi" w:hAnsiTheme="majorBidi" w:cstheme="majorBidi"/>
          <w:sz w:val="28"/>
          <w:szCs w:val="28"/>
        </w:rPr>
        <w:t>”)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</w:t>
      </w:r>
      <w:r w:rsidR="00BA43B3" w:rsidRPr="00B06283">
        <w:rPr>
          <w:rFonts w:asciiTheme="majorBidi" w:hAnsiTheme="majorBidi" w:cstheme="majorBidi"/>
          <w:sz w:val="28"/>
          <w:szCs w:val="28"/>
        </w:rPr>
        <w:t xml:space="preserve"> 1</w:t>
      </w:r>
      <w:r w:rsidRPr="00B06283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ปี</w:t>
      </w:r>
      <w:r w:rsidRPr="006855FC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โดยมีค่าเช่าและค่าบริการในอัตราเดือนละ</w:t>
      </w:r>
      <w:r w:rsidR="00BA43B3" w:rsidRPr="006855FC">
        <w:rPr>
          <w:rFonts w:asciiTheme="majorBidi" w:hAnsiTheme="majorBidi" w:cstheme="majorBidi"/>
          <w:sz w:val="28"/>
          <w:szCs w:val="28"/>
        </w:rPr>
        <w:t xml:space="preserve"> 0.3</w:t>
      </w:r>
      <w:r w:rsidR="00BA43B3" w:rsidRPr="006855FC">
        <w:rPr>
          <w:rFonts w:asciiTheme="majorBidi" w:hAnsiTheme="majorBidi" w:cstheme="majorBidi" w:hint="cs"/>
          <w:sz w:val="28"/>
          <w:szCs w:val="28"/>
          <w:cs/>
        </w:rPr>
        <w:t>0</w:t>
      </w:r>
      <w:r w:rsidR="00BA43B3" w:rsidRPr="006855FC">
        <w:rPr>
          <w:rFonts w:asciiTheme="majorBidi" w:hAnsiTheme="majorBidi" w:cstheme="majorBidi"/>
          <w:sz w:val="28"/>
          <w:szCs w:val="28"/>
        </w:rPr>
        <w:t xml:space="preserve"> </w:t>
      </w:r>
      <w:r w:rsidRPr="006855FC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3FDB3BE" w14:textId="77777777" w:rsidR="001E2D5E" w:rsidRDefault="001E2D5E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8148C" w14:textId="16E567CD" w:rsidR="00A8737A" w:rsidRPr="0006033E" w:rsidRDefault="00A8737A" w:rsidP="0006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17214FDB" w14:textId="77777777" w:rsidR="0006033E" w:rsidRDefault="0006033E" w:rsidP="0006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DFECC" w14:textId="08ED6AA7" w:rsidR="00271EF5" w:rsidRPr="0006033E" w:rsidRDefault="00A8737A" w:rsidP="0006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6033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06033E">
        <w:rPr>
          <w:rFonts w:asciiTheme="majorBidi" w:hAnsiTheme="majorBidi" w:cstheme="majorBidi"/>
          <w:sz w:val="28"/>
          <w:szCs w:val="28"/>
        </w:rPr>
        <w:t>1</w:t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06033E">
        <w:rPr>
          <w:rFonts w:asciiTheme="majorBidi" w:hAnsiTheme="majorBidi" w:cstheme="majorBidi"/>
          <w:sz w:val="28"/>
          <w:szCs w:val="28"/>
        </w:rPr>
        <w:t>256</w:t>
      </w:r>
      <w:r w:rsidR="00AC323C" w:rsidRPr="0006033E">
        <w:rPr>
          <w:rFonts w:asciiTheme="majorBidi" w:hAnsiTheme="majorBidi" w:cstheme="majorBidi"/>
          <w:sz w:val="28"/>
          <w:szCs w:val="28"/>
        </w:rPr>
        <w:t>5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="0067508B" w:rsidRPr="0006033E">
        <w:rPr>
          <w:rFonts w:asciiTheme="majorBidi" w:hAnsiTheme="majorBidi" w:cstheme="majorBidi"/>
          <w:sz w:val="28"/>
          <w:szCs w:val="28"/>
        </w:rPr>
        <w:br/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06033E">
        <w:rPr>
          <w:rFonts w:asciiTheme="majorBidi" w:hAnsiTheme="majorBidi" w:cstheme="majorBidi"/>
          <w:sz w:val="28"/>
          <w:szCs w:val="28"/>
        </w:rPr>
        <w:t>(“</w:t>
      </w:r>
      <w:r w:rsidRPr="0006033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06033E">
        <w:rPr>
          <w:rFonts w:asciiTheme="majorBidi" w:hAnsiTheme="majorBidi" w:cstheme="majorBidi"/>
          <w:sz w:val="28"/>
          <w:szCs w:val="28"/>
        </w:rPr>
        <w:t>”)</w:t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A43B3" w:rsidRPr="0006033E">
        <w:rPr>
          <w:rFonts w:asciiTheme="majorBidi" w:hAnsiTheme="majorBidi" w:cstheme="majorBidi"/>
          <w:sz w:val="28"/>
          <w:szCs w:val="28"/>
        </w:rPr>
        <w:t>0.</w:t>
      </w:r>
      <w:r w:rsidR="00A11584" w:rsidRPr="0006033E">
        <w:rPr>
          <w:rFonts w:asciiTheme="majorBidi" w:hAnsiTheme="majorBidi" w:cstheme="majorBidi"/>
          <w:sz w:val="28"/>
          <w:szCs w:val="28"/>
        </w:rPr>
        <w:t>0</w:t>
      </w:r>
      <w:r w:rsidR="00BA43B3" w:rsidRPr="0006033E">
        <w:rPr>
          <w:rFonts w:asciiTheme="majorBidi" w:hAnsiTheme="majorBidi" w:cstheme="majorBidi"/>
          <w:sz w:val="28"/>
          <w:szCs w:val="28"/>
        </w:rPr>
        <w:t xml:space="preserve">2 </w:t>
      </w:r>
      <w:r w:rsidR="00F32565" w:rsidRPr="0006033E">
        <w:rPr>
          <w:rFonts w:asciiTheme="majorBidi" w:hAnsiTheme="majorBidi" w:cstheme="majorBidi"/>
          <w:sz w:val="28"/>
          <w:szCs w:val="28"/>
        </w:rPr>
        <w:t>-</w:t>
      </w:r>
      <w:r w:rsidR="00BA43B3" w:rsidRPr="0006033E">
        <w:rPr>
          <w:rFonts w:asciiTheme="majorBidi" w:hAnsiTheme="majorBidi" w:cstheme="majorBidi"/>
          <w:sz w:val="28"/>
          <w:szCs w:val="28"/>
        </w:rPr>
        <w:t xml:space="preserve"> 3.25 </w:t>
      </w:r>
      <w:r w:rsidRPr="0006033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06033E">
        <w:rPr>
          <w:rFonts w:asciiTheme="majorBidi" w:hAnsiTheme="majorBidi" w:cstheme="majorBidi"/>
          <w:sz w:val="28"/>
          <w:szCs w:val="28"/>
        </w:rPr>
        <w:t>1</w:t>
      </w:r>
      <w:r w:rsidRPr="0006033E">
        <w:rPr>
          <w:rFonts w:asciiTheme="majorBidi" w:hAnsiTheme="majorBidi" w:cstheme="majorBidi"/>
          <w:sz w:val="28"/>
          <w:szCs w:val="28"/>
        </w:rPr>
        <w:t xml:space="preserve"> </w:t>
      </w:r>
      <w:r w:rsidRPr="0006033E">
        <w:rPr>
          <w:rFonts w:asciiTheme="majorBidi" w:hAnsiTheme="majorBidi" w:cstheme="majorBidi"/>
          <w:sz w:val="28"/>
          <w:szCs w:val="28"/>
          <w:cs/>
        </w:rPr>
        <w:t>ปี</w:t>
      </w:r>
    </w:p>
    <w:p w14:paraId="2F5C2AAB" w14:textId="77777777" w:rsidR="00BB564D" w:rsidRDefault="00BB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DBAFCD" w14:textId="77777777" w:rsidR="00330209" w:rsidRDefault="00330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9BB19F" w14:textId="665B8A76" w:rsidR="00330209" w:rsidRPr="00B06283" w:rsidRDefault="00330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330209" w:rsidRPr="00B06283" w:rsidSect="00F315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4D0953CD" w14:textId="65C10DFB" w:rsidR="00804175" w:rsidRPr="0099075E" w:rsidRDefault="00D75CE8" w:rsidP="007242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4800BEFB" w14:textId="00D5A360" w:rsidR="00B162EE" w:rsidRPr="0099075E" w:rsidRDefault="00B162EE" w:rsidP="00B162EE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1427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153"/>
        <w:gridCol w:w="180"/>
        <w:gridCol w:w="1208"/>
        <w:gridCol w:w="6"/>
        <w:gridCol w:w="242"/>
        <w:gridCol w:w="932"/>
        <w:gridCol w:w="200"/>
        <w:gridCol w:w="864"/>
        <w:gridCol w:w="248"/>
        <w:gridCol w:w="920"/>
        <w:gridCol w:w="181"/>
        <w:gridCol w:w="869"/>
        <w:gridCol w:w="228"/>
      </w:tblGrid>
      <w:tr w:rsidR="00F41A6E" w:rsidRPr="0099075E" w14:paraId="0E1247D2" w14:textId="77777777" w:rsidTr="00480132">
        <w:trPr>
          <w:cantSplit/>
          <w:trHeight w:val="58"/>
          <w:tblHeader/>
        </w:trPr>
        <w:tc>
          <w:tcPr>
            <w:tcW w:w="9587" w:type="dxa"/>
            <w:gridSpan w:val="9"/>
          </w:tcPr>
          <w:p w14:paraId="7699EF41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0A7C8AB6" w14:textId="77777777" w:rsidR="00F41A6E" w:rsidRPr="0099075E" w:rsidRDefault="00F41A6E" w:rsidP="000E541A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66E22E2C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F41A6E" w:rsidRPr="0099075E" w14:paraId="0C93E6F7" w14:textId="77777777" w:rsidTr="006969DA">
        <w:trPr>
          <w:cantSplit/>
          <w:trHeight w:val="440"/>
          <w:tblHeader/>
        </w:trPr>
        <w:tc>
          <w:tcPr>
            <w:tcW w:w="2798" w:type="dxa"/>
          </w:tcPr>
          <w:p w14:paraId="6E5A0419" w14:textId="77777777" w:rsidR="00F41A6E" w:rsidRPr="0099075E" w:rsidRDefault="00F41A6E" w:rsidP="000E541A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0E5C37DC" w14:textId="77777777" w:rsidR="00F41A6E" w:rsidRPr="0099075E" w:rsidRDefault="00F41A6E" w:rsidP="000E541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02D7A14E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553F186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9075E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20656066" w14:textId="77777777" w:rsidR="00F41A6E" w:rsidRPr="0099075E" w:rsidRDefault="00F41A6E" w:rsidP="000E5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1" w:type="dxa"/>
            <w:gridSpan w:val="3"/>
          </w:tcPr>
          <w:p w14:paraId="6C2FF4CE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CF752E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99075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  <w:gridSpan w:val="2"/>
          </w:tcPr>
          <w:p w14:paraId="5FCF2061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281A0BB2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3F7912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0144D01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0" w:type="dxa"/>
            <w:gridSpan w:val="3"/>
          </w:tcPr>
          <w:p w14:paraId="65DAF24F" w14:textId="77777777" w:rsidR="00F41A6E" w:rsidRPr="0099075E" w:rsidRDefault="00F41A6E" w:rsidP="000E541A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1B8E9D77" w14:textId="77777777" w:rsidR="00F41A6E" w:rsidRPr="0099075E" w:rsidRDefault="00F41A6E" w:rsidP="000E541A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9075E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99075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8" w:type="dxa"/>
          </w:tcPr>
          <w:p w14:paraId="493B8CC3" w14:textId="77777777" w:rsidR="00F41A6E" w:rsidRPr="0099075E" w:rsidRDefault="00F41A6E" w:rsidP="003F2701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80132" w:rsidRPr="0099075E" w14:paraId="55098EC0" w14:textId="77777777" w:rsidTr="006969DA">
        <w:trPr>
          <w:cantSplit/>
          <w:trHeight w:val="58"/>
          <w:tblHeader/>
        </w:trPr>
        <w:tc>
          <w:tcPr>
            <w:tcW w:w="2798" w:type="dxa"/>
          </w:tcPr>
          <w:p w14:paraId="21104835" w14:textId="77777777" w:rsidR="00480132" w:rsidRPr="00CA261F" w:rsidRDefault="00480132" w:rsidP="00480132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8AECEC2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3E901D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6CB6C8BA" w14:textId="55F39E4D" w:rsidR="00480132" w:rsidRPr="00CA261F" w:rsidRDefault="009B31AD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  <w:r w:rsidR="00480132"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="00480132"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300" w:type="dxa"/>
            <w:vAlign w:val="bottom"/>
          </w:tcPr>
          <w:p w14:paraId="3B3F6754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A6BE0C1" w14:textId="5AD7BD90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799FA6B" w14:textId="5BEE2E5E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1928BE74" w14:textId="77777777" w:rsidR="00480132" w:rsidRPr="00CA261F" w:rsidRDefault="00480132" w:rsidP="00480132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53" w:type="dxa"/>
            <w:vAlign w:val="bottom"/>
          </w:tcPr>
          <w:p w14:paraId="05C09390" w14:textId="4B6D84D2" w:rsidR="00480132" w:rsidRPr="00CA261F" w:rsidRDefault="009B31AD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  <w:r w:rsidR="00480132"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="00480132"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7E9AD84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6AFB0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A62E355" w14:textId="7E2D4901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gridSpan w:val="2"/>
            <w:vAlign w:val="bottom"/>
          </w:tcPr>
          <w:p w14:paraId="1EB8221A" w14:textId="77777777" w:rsidR="00480132" w:rsidRPr="00CA261F" w:rsidRDefault="00480132" w:rsidP="00480132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32" w:type="dxa"/>
            <w:vAlign w:val="bottom"/>
          </w:tcPr>
          <w:p w14:paraId="5590AC9A" w14:textId="1E97285A" w:rsidR="00480132" w:rsidRPr="00CA261F" w:rsidRDefault="009B31AD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  <w:r w:rsidR="00480132"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="00480132"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200" w:type="dxa"/>
            <w:vAlign w:val="bottom"/>
          </w:tcPr>
          <w:p w14:paraId="2A3A775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32AF603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F8ADEE6" w14:textId="422C8910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8" w:type="dxa"/>
            <w:vAlign w:val="bottom"/>
          </w:tcPr>
          <w:p w14:paraId="3D96093A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  <w:vAlign w:val="bottom"/>
          </w:tcPr>
          <w:p w14:paraId="7B0DAE05" w14:textId="4D62F0D8" w:rsidR="00480132" w:rsidRPr="00CA261F" w:rsidRDefault="009B31AD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  <w:r w:rsidR="00480132"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="00480132" w:rsidRPr="00CA261F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1" w:type="dxa"/>
            <w:vAlign w:val="bottom"/>
          </w:tcPr>
          <w:p w14:paraId="56D9F2B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  <w:vAlign w:val="bottom"/>
          </w:tcPr>
          <w:p w14:paraId="3C101400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43C147C" w14:textId="4FDC29D4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28" w:type="dxa"/>
            <w:vAlign w:val="bottom"/>
          </w:tcPr>
          <w:p w14:paraId="2FEA92AC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480132" w:rsidRPr="0099075E" w14:paraId="5D422F96" w14:textId="77777777" w:rsidTr="00480132">
        <w:trPr>
          <w:cantSplit/>
          <w:trHeight w:val="58"/>
        </w:trPr>
        <w:tc>
          <w:tcPr>
            <w:tcW w:w="2798" w:type="dxa"/>
          </w:tcPr>
          <w:p w14:paraId="6AB6336A" w14:textId="77777777" w:rsidR="00480132" w:rsidRPr="00F304C1" w:rsidRDefault="00480132" w:rsidP="004801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6ADF5747" w14:textId="77777777" w:rsidR="00480132" w:rsidRPr="00F304C1" w:rsidRDefault="00480132" w:rsidP="004801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15241C9B" w14:textId="77777777" w:rsidR="00480132" w:rsidRPr="00F304C1" w:rsidRDefault="00480132" w:rsidP="004801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256A29AC" w14:textId="77777777" w:rsidR="00480132" w:rsidRPr="00F304C1" w:rsidRDefault="00480132" w:rsidP="0048013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547" w:type="dxa"/>
            <w:gridSpan w:val="4"/>
          </w:tcPr>
          <w:p w14:paraId="74CD6A45" w14:textId="46FFC278" w:rsidR="00480132" w:rsidRPr="00F304C1" w:rsidRDefault="00480132" w:rsidP="00480132">
            <w:pPr>
              <w:pStyle w:val="acctfourfigures"/>
              <w:tabs>
                <w:tab w:val="clear" w:pos="765"/>
                <w:tab w:val="decimal" w:pos="1159"/>
              </w:tabs>
              <w:spacing w:line="240" w:lineRule="auto"/>
              <w:ind w:right="644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  <w:t>(</w:t>
            </w:r>
            <w:r w:rsidRPr="00F304C1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หน่วย</w:t>
            </w:r>
            <w:r w:rsidRPr="00F304C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พัน</w:t>
            </w:r>
            <w:r w:rsidRPr="00F304C1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4684" w:type="dxa"/>
            <w:gridSpan w:val="9"/>
          </w:tcPr>
          <w:p w14:paraId="0772E184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F304C1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F304C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480132" w:rsidRPr="0099075E" w14:paraId="20A9A5F3" w14:textId="77777777" w:rsidTr="006969DA">
        <w:trPr>
          <w:cantSplit/>
          <w:trHeight w:val="58"/>
        </w:trPr>
        <w:tc>
          <w:tcPr>
            <w:tcW w:w="2798" w:type="dxa"/>
          </w:tcPr>
          <w:p w14:paraId="4F2874E5" w14:textId="77777777" w:rsidR="00480132" w:rsidRPr="00F304C1" w:rsidRDefault="00480132" w:rsidP="00480132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E194224" w14:textId="77777777" w:rsidR="00480132" w:rsidRPr="00F304C1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0A0B4DD3" w14:textId="77777777" w:rsidR="00480132" w:rsidRPr="00F304C1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EB55CF5" w14:textId="77777777" w:rsidR="00480132" w:rsidRPr="00F304C1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3EBC23E2" w14:textId="77777777" w:rsidR="00480132" w:rsidRPr="00F304C1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52B958C3" w14:textId="77777777" w:rsidR="00480132" w:rsidRPr="00F304C1" w:rsidRDefault="00480132" w:rsidP="00480132">
            <w:pPr>
              <w:spacing w:line="26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8F0B81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9B92576" w14:textId="77777777" w:rsidR="00480132" w:rsidRPr="00F304C1" w:rsidRDefault="00480132" w:rsidP="00480132">
            <w:pPr>
              <w:pStyle w:val="acctfourfigures"/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EDEF24A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731"/>
              </w:tabs>
              <w:spacing w:line="26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0A01D33C" w14:textId="77777777" w:rsidR="00480132" w:rsidRPr="00F304C1" w:rsidRDefault="00480132" w:rsidP="00480132">
            <w:pPr>
              <w:pStyle w:val="acctfourfigures"/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031149D1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0" w:type="dxa"/>
          </w:tcPr>
          <w:p w14:paraId="49498010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23C2B4F1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FA444D5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0" w:type="dxa"/>
          </w:tcPr>
          <w:p w14:paraId="5BF1A3ED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</w:tcPr>
          <w:p w14:paraId="602AA160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5E7DB764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8" w:type="dxa"/>
          </w:tcPr>
          <w:p w14:paraId="17F1572A" w14:textId="77777777" w:rsidR="00480132" w:rsidRPr="00F304C1" w:rsidRDefault="00480132" w:rsidP="00480132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771FF633" w14:textId="77777777" w:rsidTr="006969DA">
        <w:trPr>
          <w:cantSplit/>
          <w:trHeight w:val="58"/>
        </w:trPr>
        <w:tc>
          <w:tcPr>
            <w:tcW w:w="2798" w:type="dxa"/>
          </w:tcPr>
          <w:p w14:paraId="27501DE4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479779A9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9232D53" w14:textId="46470043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8E9653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A29F1CC" w14:textId="46884F54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362E24DB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2348C83E" w14:textId="72E9340C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3A36AE77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ECFF10E" w14:textId="2DD0E83C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A5FA084" w14:textId="77777777" w:rsidR="006969DA" w:rsidRPr="00F304C1" w:rsidRDefault="006969DA" w:rsidP="006969DA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719DE083" w14:textId="3C2CC2FA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200" w:type="dxa"/>
          </w:tcPr>
          <w:p w14:paraId="50BAE565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CFF2B6F" w14:textId="4D5996C7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248" w:type="dxa"/>
          </w:tcPr>
          <w:p w14:paraId="54320FB3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F911FB8" w14:textId="265B99BE" w:rsidR="006969DA" w:rsidRPr="00F304C1" w:rsidRDefault="006969DA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4,837</w:t>
            </w:r>
          </w:p>
        </w:tc>
        <w:tc>
          <w:tcPr>
            <w:tcW w:w="181" w:type="dxa"/>
          </w:tcPr>
          <w:p w14:paraId="1D7A9995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0362A467" w14:textId="48E83242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4,478</w:t>
            </w:r>
          </w:p>
        </w:tc>
        <w:tc>
          <w:tcPr>
            <w:tcW w:w="228" w:type="dxa"/>
          </w:tcPr>
          <w:p w14:paraId="7A49AA87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45A3170D" w14:textId="77777777" w:rsidTr="006969DA">
        <w:trPr>
          <w:cantSplit/>
          <w:trHeight w:val="58"/>
        </w:trPr>
        <w:tc>
          <w:tcPr>
            <w:tcW w:w="2798" w:type="dxa"/>
          </w:tcPr>
          <w:p w14:paraId="2034F7CB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2B12E490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ED73C89" w14:textId="2CE1D891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23A0D89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82642B2" w14:textId="6842BE59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ED97F4E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68F5A89A" w14:textId="777EA578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335210E9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E5F82DF" w14:textId="57EF5E2D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8" w:type="dxa"/>
            <w:gridSpan w:val="2"/>
          </w:tcPr>
          <w:p w14:paraId="612CA91C" w14:textId="77777777" w:rsidR="006969DA" w:rsidRPr="00F304C1" w:rsidRDefault="006969DA" w:rsidP="006969DA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9607A02" w14:textId="1C40BB4D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00" w:type="dxa"/>
          </w:tcPr>
          <w:p w14:paraId="5535423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73B221B" w14:textId="7F156B45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248" w:type="dxa"/>
          </w:tcPr>
          <w:p w14:paraId="329860F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ACDBB6E" w14:textId="7AB3BAB6" w:rsidR="006969DA" w:rsidRPr="00F304C1" w:rsidRDefault="006969DA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8,353</w:t>
            </w:r>
          </w:p>
        </w:tc>
        <w:tc>
          <w:tcPr>
            <w:tcW w:w="181" w:type="dxa"/>
          </w:tcPr>
          <w:p w14:paraId="619C258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3E599413" w14:textId="1522BB3B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7,215</w:t>
            </w:r>
          </w:p>
        </w:tc>
        <w:tc>
          <w:tcPr>
            <w:tcW w:w="228" w:type="dxa"/>
          </w:tcPr>
          <w:p w14:paraId="0D926E6D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028B6C83" w14:textId="77777777" w:rsidTr="006969DA">
        <w:trPr>
          <w:cantSplit/>
          <w:trHeight w:val="58"/>
        </w:trPr>
        <w:tc>
          <w:tcPr>
            <w:tcW w:w="2798" w:type="dxa"/>
          </w:tcPr>
          <w:p w14:paraId="1CB82431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051" w:type="dxa"/>
          </w:tcPr>
          <w:p w14:paraId="5F5136CD" w14:textId="77777777" w:rsidR="006969DA" w:rsidRPr="00F304C1" w:rsidRDefault="006969DA" w:rsidP="006969DA">
            <w:pPr>
              <w:tabs>
                <w:tab w:val="clear" w:pos="227"/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821" w:type="dxa"/>
          </w:tcPr>
          <w:p w14:paraId="49B04FDB" w14:textId="6F3DFE6D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0BF4684B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51AFA8" w14:textId="1F5F3B33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6ACC9286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451E1E5C" w14:textId="509EE933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180" w:type="dxa"/>
          </w:tcPr>
          <w:p w14:paraId="2F7F76AE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47F8C116" w14:textId="69678625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8" w:type="dxa"/>
            <w:gridSpan w:val="2"/>
          </w:tcPr>
          <w:p w14:paraId="2D143499" w14:textId="77777777" w:rsidR="006969DA" w:rsidRPr="00F304C1" w:rsidRDefault="006969DA" w:rsidP="006969DA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</w:tcPr>
          <w:p w14:paraId="7B328F9F" w14:textId="7A5E4193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00" w:type="dxa"/>
          </w:tcPr>
          <w:p w14:paraId="5DBCAFE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2AB46B50" w14:textId="237DA9CB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248" w:type="dxa"/>
          </w:tcPr>
          <w:p w14:paraId="6685995A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2E5901DD" w14:textId="55934BD1" w:rsidR="006969DA" w:rsidRPr="005739CB" w:rsidRDefault="0007140F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D777A">
              <w:rPr>
                <w:rFonts w:asciiTheme="majorBidi" w:hAnsiTheme="majorBidi" w:cstheme="majorBidi"/>
                <w:sz w:val="20"/>
                <w:lang w:val="en-US" w:bidi="th-TH"/>
              </w:rPr>
              <w:t>335,492</w:t>
            </w:r>
          </w:p>
        </w:tc>
        <w:tc>
          <w:tcPr>
            <w:tcW w:w="181" w:type="dxa"/>
          </w:tcPr>
          <w:p w14:paraId="27A951E7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25B7E3DC" w14:textId="3B33EF44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279,390</w:t>
            </w:r>
          </w:p>
        </w:tc>
        <w:tc>
          <w:tcPr>
            <w:tcW w:w="228" w:type="dxa"/>
          </w:tcPr>
          <w:p w14:paraId="1AAD39B4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4E9EF64C" w14:textId="77777777" w:rsidTr="006969DA">
        <w:trPr>
          <w:cantSplit/>
          <w:trHeight w:val="58"/>
        </w:trPr>
        <w:tc>
          <w:tcPr>
            <w:tcW w:w="2798" w:type="dxa"/>
          </w:tcPr>
          <w:p w14:paraId="39CE80F5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F304C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F304C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423606A8" w14:textId="77777777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2DAA28BC" w14:textId="38568DF0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3E975A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E52B0AD" w14:textId="3ED0FC19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2550BB2F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2529C7DA" w14:textId="7B65260F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10,500</w:t>
            </w:r>
          </w:p>
        </w:tc>
        <w:tc>
          <w:tcPr>
            <w:tcW w:w="180" w:type="dxa"/>
          </w:tcPr>
          <w:p w14:paraId="4EE4BE80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86D1934" w14:textId="33593E72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10,500</w:t>
            </w:r>
          </w:p>
        </w:tc>
        <w:tc>
          <w:tcPr>
            <w:tcW w:w="248" w:type="dxa"/>
            <w:gridSpan w:val="2"/>
          </w:tcPr>
          <w:p w14:paraId="4C6CBE86" w14:textId="77777777" w:rsidR="006969DA" w:rsidRPr="00F304C1" w:rsidRDefault="006969DA" w:rsidP="006969DA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02D60455" w14:textId="0D06A4FC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00" w:type="dxa"/>
          </w:tcPr>
          <w:p w14:paraId="6770E8B3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19C013B" w14:textId="29B25DE9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248" w:type="dxa"/>
          </w:tcPr>
          <w:p w14:paraId="08E81BFD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B866D96" w14:textId="375C516A" w:rsidR="006969DA" w:rsidRPr="005739CB" w:rsidRDefault="00B30798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5739CB">
              <w:rPr>
                <w:rFonts w:asciiTheme="majorBidi" w:hAnsiTheme="majorBidi" w:cstheme="majorBidi"/>
                <w:sz w:val="20"/>
                <w:lang w:val="en-US"/>
              </w:rPr>
              <w:t>183,313</w:t>
            </w:r>
          </w:p>
        </w:tc>
        <w:tc>
          <w:tcPr>
            <w:tcW w:w="181" w:type="dxa"/>
          </w:tcPr>
          <w:p w14:paraId="7F26E190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11A85BDC" w14:textId="7278AC53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177,222</w:t>
            </w:r>
          </w:p>
        </w:tc>
        <w:tc>
          <w:tcPr>
            <w:tcW w:w="228" w:type="dxa"/>
          </w:tcPr>
          <w:p w14:paraId="02D8B4DB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74ED5859" w14:textId="77777777" w:rsidTr="006969DA">
        <w:trPr>
          <w:cantSplit/>
          <w:trHeight w:val="308"/>
        </w:trPr>
        <w:tc>
          <w:tcPr>
            <w:tcW w:w="2798" w:type="dxa"/>
          </w:tcPr>
          <w:p w14:paraId="113A1E5B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F304C1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F304C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  <w:r w:rsidRPr="00F304C1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 </w:t>
            </w:r>
          </w:p>
          <w:p w14:paraId="2C0B7798" w14:textId="2DE1FE12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F304C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75C921DA" w14:textId="77777777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1912CB" w14:textId="5BAC230A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6B901138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0973BBF" w14:textId="10F173CE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04DBDDD1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8F2C7A9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5FB359D" w14:textId="4024A5A0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1144888E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2721A29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0D45308" w14:textId="1E629BE5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80" w:type="dxa"/>
          </w:tcPr>
          <w:p w14:paraId="0C820BA0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10B71DF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279B063" w14:textId="74E284BE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8" w:type="dxa"/>
            <w:gridSpan w:val="2"/>
          </w:tcPr>
          <w:p w14:paraId="4170B1C9" w14:textId="77777777" w:rsidR="006969DA" w:rsidRPr="00F304C1" w:rsidRDefault="006969DA" w:rsidP="006969DA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1B61548C" w14:textId="6AC89632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00" w:type="dxa"/>
          </w:tcPr>
          <w:p w14:paraId="7FF5413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ED4E52D" w14:textId="2DB3FE21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248" w:type="dxa"/>
          </w:tcPr>
          <w:p w14:paraId="4868E0B7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263F92B5" w14:textId="77777777" w:rsidR="006969DA" w:rsidRPr="005739CB" w:rsidRDefault="006969DA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D3B519" w14:textId="168E9B9A" w:rsidR="00F304C1" w:rsidRPr="005739CB" w:rsidRDefault="00F304C1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739CB">
              <w:rPr>
                <w:rFonts w:asciiTheme="majorBidi" w:hAnsiTheme="majorBidi" w:cstheme="majorBidi"/>
                <w:sz w:val="20"/>
                <w:lang w:val="en-US" w:bidi="th-TH"/>
              </w:rPr>
              <w:t>4,725</w:t>
            </w:r>
          </w:p>
        </w:tc>
        <w:tc>
          <w:tcPr>
            <w:tcW w:w="181" w:type="dxa"/>
          </w:tcPr>
          <w:p w14:paraId="29D77319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1CC7A68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CC5E70" w14:textId="1F1C53CD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4,143</w:t>
            </w:r>
          </w:p>
        </w:tc>
        <w:tc>
          <w:tcPr>
            <w:tcW w:w="228" w:type="dxa"/>
          </w:tcPr>
          <w:p w14:paraId="674FA156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37D338A3" w14:textId="77777777" w:rsidTr="006969DA">
        <w:trPr>
          <w:cantSplit/>
          <w:trHeight w:val="58"/>
        </w:trPr>
        <w:tc>
          <w:tcPr>
            <w:tcW w:w="2798" w:type="dxa"/>
          </w:tcPr>
          <w:p w14:paraId="5063550D" w14:textId="425D625A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F304C1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F304C1">
              <w:rPr>
                <w:rFonts w:asciiTheme="majorBidi" w:hAnsiTheme="majorBidi" w:cstheme="majorBidi"/>
                <w:sz w:val="20"/>
                <w:szCs w:val="20"/>
              </w:rPr>
              <w:t xml:space="preserve"> Corporation (“TMS”)</w:t>
            </w:r>
          </w:p>
        </w:tc>
        <w:tc>
          <w:tcPr>
            <w:tcW w:w="2051" w:type="dxa"/>
          </w:tcPr>
          <w:p w14:paraId="0DC2C458" w14:textId="77777777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3F317AC" w14:textId="3351412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21.9</w:t>
            </w:r>
            <w:r w:rsidR="002858F3">
              <w:rPr>
                <w:rFonts w:asciiTheme="majorBidi" w:hAnsiTheme="majorBidi" w:cstheme="majorBidi"/>
                <w:sz w:val="20"/>
                <w:lang w:val="en-US"/>
              </w:rPr>
              <w:t>2</w:t>
            </w:r>
          </w:p>
        </w:tc>
        <w:tc>
          <w:tcPr>
            <w:tcW w:w="300" w:type="dxa"/>
          </w:tcPr>
          <w:p w14:paraId="1FDFE1B3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AE25D0D" w14:textId="73FFB1E0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21.78</w:t>
            </w:r>
          </w:p>
        </w:tc>
        <w:tc>
          <w:tcPr>
            <w:tcW w:w="248" w:type="dxa"/>
          </w:tcPr>
          <w:p w14:paraId="0918B170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35BD6F4" w14:textId="4803638D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VND 1,058,715,480</w:t>
            </w:r>
          </w:p>
        </w:tc>
        <w:tc>
          <w:tcPr>
            <w:tcW w:w="180" w:type="dxa"/>
          </w:tcPr>
          <w:p w14:paraId="45520A22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75B9CBB" w14:textId="208BA07D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VND 1,058,715,480</w:t>
            </w:r>
          </w:p>
        </w:tc>
        <w:tc>
          <w:tcPr>
            <w:tcW w:w="248" w:type="dxa"/>
            <w:gridSpan w:val="2"/>
          </w:tcPr>
          <w:p w14:paraId="10989EBC" w14:textId="77777777" w:rsidR="006969DA" w:rsidRPr="00F304C1" w:rsidRDefault="006969DA" w:rsidP="006969DA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A0E3BE2" w14:textId="511B3AE6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672,163</w:t>
            </w:r>
          </w:p>
        </w:tc>
        <w:tc>
          <w:tcPr>
            <w:tcW w:w="200" w:type="dxa"/>
          </w:tcPr>
          <w:p w14:paraId="1F1C1FAD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4F7E9C5" w14:textId="6C84BA6E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656,442</w:t>
            </w:r>
          </w:p>
        </w:tc>
        <w:tc>
          <w:tcPr>
            <w:tcW w:w="248" w:type="dxa"/>
          </w:tcPr>
          <w:p w14:paraId="05CFEDB5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4DEE2A4" w14:textId="0CB5DE5A" w:rsidR="006969DA" w:rsidRPr="005739CB" w:rsidRDefault="00F304C1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739CB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5A53AB">
              <w:rPr>
                <w:rFonts w:asciiTheme="majorBidi" w:hAnsiTheme="majorBidi" w:cstheme="majorBidi"/>
                <w:sz w:val="20"/>
                <w:lang w:val="en-US" w:bidi="th-TH"/>
              </w:rPr>
              <w:t>131,303</w:t>
            </w:r>
          </w:p>
        </w:tc>
        <w:tc>
          <w:tcPr>
            <w:tcW w:w="181" w:type="dxa"/>
          </w:tcPr>
          <w:p w14:paraId="45A975A9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1113A432" w14:textId="6713931B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1,131,169</w:t>
            </w:r>
          </w:p>
        </w:tc>
        <w:tc>
          <w:tcPr>
            <w:tcW w:w="228" w:type="dxa"/>
          </w:tcPr>
          <w:p w14:paraId="398ED6CD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08465449" w14:textId="77777777" w:rsidTr="006969DA">
        <w:trPr>
          <w:cantSplit/>
          <w:trHeight w:val="58"/>
        </w:trPr>
        <w:tc>
          <w:tcPr>
            <w:tcW w:w="2798" w:type="dxa"/>
          </w:tcPr>
          <w:p w14:paraId="14BFE615" w14:textId="7DDECA79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F304C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สมายซัน</w:t>
            </w:r>
            <w:r w:rsidRPr="00F304C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2051" w:type="dxa"/>
          </w:tcPr>
          <w:p w14:paraId="20EA7784" w14:textId="6CE9AC7E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5DF7CC28" w14:textId="4C3BB8F2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29.41</w:t>
            </w:r>
          </w:p>
        </w:tc>
        <w:tc>
          <w:tcPr>
            <w:tcW w:w="300" w:type="dxa"/>
          </w:tcPr>
          <w:p w14:paraId="0660062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D7F389" w14:textId="4D4FCFC1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29.41</w:t>
            </w:r>
          </w:p>
        </w:tc>
        <w:tc>
          <w:tcPr>
            <w:tcW w:w="248" w:type="dxa"/>
          </w:tcPr>
          <w:p w14:paraId="73A6968C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58EA7983" w14:textId="450EFD60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71</w:t>
            </w:r>
          </w:p>
        </w:tc>
        <w:tc>
          <w:tcPr>
            <w:tcW w:w="180" w:type="dxa"/>
          </w:tcPr>
          <w:p w14:paraId="36446BC9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79E7C5A6" w14:textId="018B47F9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71</w:t>
            </w:r>
          </w:p>
        </w:tc>
        <w:tc>
          <w:tcPr>
            <w:tcW w:w="248" w:type="dxa"/>
            <w:gridSpan w:val="2"/>
          </w:tcPr>
          <w:p w14:paraId="4B966405" w14:textId="77777777" w:rsidR="006969DA" w:rsidRPr="00F304C1" w:rsidRDefault="006969DA" w:rsidP="006969DA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6387F140" w14:textId="0DB62030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508,808</w:t>
            </w:r>
          </w:p>
        </w:tc>
        <w:tc>
          <w:tcPr>
            <w:tcW w:w="200" w:type="dxa"/>
          </w:tcPr>
          <w:p w14:paraId="713F117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B8F0889" w14:textId="67C85274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508,808</w:t>
            </w:r>
          </w:p>
        </w:tc>
        <w:tc>
          <w:tcPr>
            <w:tcW w:w="248" w:type="dxa"/>
          </w:tcPr>
          <w:p w14:paraId="594729B0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1A172E70" w14:textId="4DF38FF2" w:rsidR="006969DA" w:rsidRPr="005739CB" w:rsidRDefault="00F304C1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739CB">
              <w:rPr>
                <w:rFonts w:asciiTheme="majorBidi" w:hAnsiTheme="majorBidi" w:cstheme="majorBidi"/>
                <w:sz w:val="20"/>
                <w:lang w:val="en-US" w:bidi="th-TH"/>
              </w:rPr>
              <w:t>562,936</w:t>
            </w:r>
          </w:p>
        </w:tc>
        <w:tc>
          <w:tcPr>
            <w:tcW w:w="181" w:type="dxa"/>
          </w:tcPr>
          <w:p w14:paraId="065D4EF1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44AA1545" w14:textId="3E5686FA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521,906</w:t>
            </w:r>
          </w:p>
        </w:tc>
        <w:tc>
          <w:tcPr>
            <w:tcW w:w="228" w:type="dxa"/>
          </w:tcPr>
          <w:p w14:paraId="4BFEC7DD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25952D7E" w14:textId="77777777" w:rsidTr="006969DA">
        <w:trPr>
          <w:cantSplit/>
          <w:trHeight w:val="58"/>
        </w:trPr>
        <w:tc>
          <w:tcPr>
            <w:tcW w:w="2798" w:type="dxa"/>
          </w:tcPr>
          <w:p w14:paraId="606D5DCC" w14:textId="30AC6BBB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F304C1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F304C1">
              <w:rPr>
                <w:rFonts w:asciiTheme="majorBidi" w:hAnsiTheme="majorBidi" w:cstheme="majorBidi"/>
                <w:sz w:val="20"/>
                <w:szCs w:val="20"/>
              </w:rPr>
              <w:t xml:space="preserve"> Holdings Pte. Ltd.</w:t>
            </w:r>
          </w:p>
        </w:tc>
        <w:tc>
          <w:tcPr>
            <w:tcW w:w="2051" w:type="dxa"/>
          </w:tcPr>
          <w:p w14:paraId="5EB449ED" w14:textId="104EDC44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4584FBBD" w14:textId="2A32E69F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19.75</w:t>
            </w:r>
          </w:p>
        </w:tc>
        <w:tc>
          <w:tcPr>
            <w:tcW w:w="300" w:type="dxa"/>
          </w:tcPr>
          <w:p w14:paraId="19BA580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CD0D520" w14:textId="07310F68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19.75</w:t>
            </w:r>
          </w:p>
        </w:tc>
        <w:tc>
          <w:tcPr>
            <w:tcW w:w="248" w:type="dxa"/>
          </w:tcPr>
          <w:p w14:paraId="128CDD68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41169BC6" w14:textId="6B1B2DF4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80" w:type="dxa"/>
          </w:tcPr>
          <w:p w14:paraId="1B62CF3A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8B4A4CF" w14:textId="281F2B5E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248" w:type="dxa"/>
            <w:gridSpan w:val="2"/>
          </w:tcPr>
          <w:p w14:paraId="052370A5" w14:textId="77777777" w:rsidR="006969DA" w:rsidRPr="00F304C1" w:rsidRDefault="006969DA" w:rsidP="006969DA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3BA51C72" w14:textId="0081A3EE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200" w:type="dxa"/>
          </w:tcPr>
          <w:p w14:paraId="48410539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724450" w14:textId="2D781B99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248" w:type="dxa"/>
          </w:tcPr>
          <w:p w14:paraId="17B3540F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55AC7042" w14:textId="4C48734C" w:rsidR="006969DA" w:rsidRPr="005739CB" w:rsidRDefault="00F304C1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739CB">
              <w:rPr>
                <w:rFonts w:asciiTheme="majorBidi" w:hAnsiTheme="majorBidi" w:cstheme="majorBidi"/>
                <w:sz w:val="20"/>
                <w:lang w:val="en-US" w:bidi="th-TH"/>
              </w:rPr>
              <w:t>200,698</w:t>
            </w:r>
          </w:p>
        </w:tc>
        <w:tc>
          <w:tcPr>
            <w:tcW w:w="181" w:type="dxa"/>
          </w:tcPr>
          <w:p w14:paraId="535B6AC8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751C51DF" w14:textId="08A38EBA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212,014</w:t>
            </w:r>
          </w:p>
        </w:tc>
        <w:tc>
          <w:tcPr>
            <w:tcW w:w="228" w:type="dxa"/>
          </w:tcPr>
          <w:p w14:paraId="5A7DC255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69D0BF08" w14:textId="77777777" w:rsidTr="006969DA">
        <w:trPr>
          <w:cantSplit/>
          <w:trHeight w:val="58"/>
        </w:trPr>
        <w:tc>
          <w:tcPr>
            <w:tcW w:w="2798" w:type="dxa"/>
          </w:tcPr>
          <w:p w14:paraId="56831E98" w14:textId="40ED9482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</w:tcPr>
          <w:p w14:paraId="7F39894D" w14:textId="6B5F452C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5D55583D" w14:textId="4DC3CB68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2E27135F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1EFCFA" w14:textId="1C3C3B83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3BDBD804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BFAD915" w14:textId="40DDE8E4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166ED58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</w:tcPr>
          <w:p w14:paraId="44AC2668" w14:textId="20D5B06C" w:rsidR="006969DA" w:rsidRPr="00F304C1" w:rsidRDefault="006969DA" w:rsidP="006969DA">
            <w:pPr>
              <w:pStyle w:val="acctfourfigures"/>
              <w:tabs>
                <w:tab w:val="clear" w:pos="765"/>
                <w:tab w:val="decimal" w:pos="407"/>
                <w:tab w:val="left" w:pos="730"/>
                <w:tab w:val="decimal" w:pos="1050"/>
              </w:tabs>
              <w:spacing w:line="260" w:lineRule="exact"/>
              <w:ind w:left="-99" w:right="-12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1B4A2AAA" w14:textId="77777777" w:rsidR="006969DA" w:rsidRPr="00F304C1" w:rsidRDefault="006969DA" w:rsidP="006969DA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7538F28" w14:textId="5A77248F" w:rsidR="006969DA" w:rsidRPr="00F304C1" w:rsidRDefault="00F304C1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1,785,611</w:t>
            </w:r>
          </w:p>
        </w:tc>
        <w:tc>
          <w:tcPr>
            <w:tcW w:w="200" w:type="dxa"/>
          </w:tcPr>
          <w:p w14:paraId="2BA7AB61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A666468" w14:textId="6B521B2B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1,769,890</w:t>
            </w:r>
          </w:p>
        </w:tc>
        <w:tc>
          <w:tcPr>
            <w:tcW w:w="248" w:type="dxa"/>
          </w:tcPr>
          <w:p w14:paraId="2526BE27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5A59A5E0" w14:textId="6D5F3AB4" w:rsidR="006969DA" w:rsidRPr="00F304C1" w:rsidRDefault="00F304C1" w:rsidP="006969DA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D777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</w:t>
            </w:r>
            <w:r w:rsidR="0007140F" w:rsidRPr="00FD777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431,657</w:t>
            </w:r>
          </w:p>
        </w:tc>
        <w:tc>
          <w:tcPr>
            <w:tcW w:w="181" w:type="dxa"/>
          </w:tcPr>
          <w:p w14:paraId="3C3D55B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80D66E8" w14:textId="5AAB133A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2,337,537</w:t>
            </w:r>
          </w:p>
        </w:tc>
        <w:tc>
          <w:tcPr>
            <w:tcW w:w="228" w:type="dxa"/>
          </w:tcPr>
          <w:p w14:paraId="5531929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509CEAC8" w14:textId="77777777" w:rsidTr="006969DA">
        <w:trPr>
          <w:cantSplit/>
          <w:trHeight w:val="58"/>
        </w:trPr>
        <w:tc>
          <w:tcPr>
            <w:tcW w:w="2798" w:type="dxa"/>
          </w:tcPr>
          <w:p w14:paraId="16FE32C1" w14:textId="77777777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0EDE610" w14:textId="77777777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19FC66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98A7DE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10C309A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3BB15432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CF7CA3F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916A2AF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46BFE93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900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5E120F90" w14:textId="77777777" w:rsidR="006969DA" w:rsidRPr="00F304C1" w:rsidRDefault="006969DA" w:rsidP="006969DA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5EBF00F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77656D1A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176FD1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2951A8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32E84BB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AA6C695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  <w:vAlign w:val="bottom"/>
          </w:tcPr>
          <w:p w14:paraId="1B1D3B5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8" w:type="dxa"/>
          </w:tcPr>
          <w:p w14:paraId="4B7B3494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969DA" w:rsidRPr="0099075E" w14:paraId="5DD4A2C0" w14:textId="77777777" w:rsidTr="006969DA">
        <w:trPr>
          <w:cantSplit/>
          <w:trHeight w:val="58"/>
        </w:trPr>
        <w:tc>
          <w:tcPr>
            <w:tcW w:w="2798" w:type="dxa"/>
          </w:tcPr>
          <w:p w14:paraId="759A4BB5" w14:textId="16EE2E5C" w:rsidR="006969DA" w:rsidRPr="00F304C1" w:rsidRDefault="006969DA" w:rsidP="006969DA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สยาม เจดับเบิ้ลยูดี </w:t>
            </w:r>
          </w:p>
        </w:tc>
        <w:tc>
          <w:tcPr>
            <w:tcW w:w="2051" w:type="dxa"/>
          </w:tcPr>
          <w:p w14:paraId="3B5765ED" w14:textId="5E6C7BF5" w:rsidR="006969DA" w:rsidRPr="00F304C1" w:rsidRDefault="006969DA" w:rsidP="006969DA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</w:p>
        </w:tc>
        <w:tc>
          <w:tcPr>
            <w:tcW w:w="821" w:type="dxa"/>
          </w:tcPr>
          <w:p w14:paraId="22EE02A7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00" w:type="dxa"/>
          </w:tcPr>
          <w:p w14:paraId="1FE87412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3B9A13E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</w:tcPr>
          <w:p w14:paraId="736BA508" w14:textId="77777777" w:rsidR="006969DA" w:rsidRPr="00F304C1" w:rsidRDefault="006969DA" w:rsidP="006969DA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3A71820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3C552C9D" w14:textId="77777777" w:rsidR="006969DA" w:rsidRPr="00F304C1" w:rsidRDefault="006969DA" w:rsidP="006969DA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A9D4439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6E4F1998" w14:textId="77777777" w:rsidR="006969DA" w:rsidRPr="00F304C1" w:rsidRDefault="006969DA" w:rsidP="006969DA">
            <w:pPr>
              <w:pStyle w:val="acctfourfigures"/>
              <w:tabs>
                <w:tab w:val="decimal" w:pos="551"/>
                <w:tab w:val="decimal" w:pos="900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6B95C2B8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00" w:type="dxa"/>
          </w:tcPr>
          <w:p w14:paraId="6B5BF943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2767940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616541B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31A57111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1" w:type="dxa"/>
          </w:tcPr>
          <w:p w14:paraId="32EF6A2D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  <w:vAlign w:val="bottom"/>
          </w:tcPr>
          <w:p w14:paraId="25C90163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8" w:type="dxa"/>
          </w:tcPr>
          <w:p w14:paraId="2B46FFEB" w14:textId="77777777" w:rsidR="006969DA" w:rsidRPr="00F304C1" w:rsidRDefault="006969DA" w:rsidP="006969DA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1D20E7" w:rsidRPr="0099075E" w14:paraId="3804F05E" w14:textId="77777777" w:rsidTr="001D20E7">
        <w:trPr>
          <w:cantSplit/>
          <w:trHeight w:val="58"/>
        </w:trPr>
        <w:tc>
          <w:tcPr>
            <w:tcW w:w="2798" w:type="dxa"/>
          </w:tcPr>
          <w:p w14:paraId="41748B6C" w14:textId="01098F4F" w:rsidR="001D20E7" w:rsidRPr="00F304C1" w:rsidRDefault="001D20E7" w:rsidP="001D20E7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โลจิสติกส์ จำกัด</w:t>
            </w:r>
          </w:p>
        </w:tc>
        <w:tc>
          <w:tcPr>
            <w:tcW w:w="2051" w:type="dxa"/>
          </w:tcPr>
          <w:p w14:paraId="2F1588C0" w14:textId="69B44F4F" w:rsidR="001D20E7" w:rsidRPr="00F304C1" w:rsidRDefault="001D20E7" w:rsidP="001D20E7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682BF168" w14:textId="7DC618E8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8D923CE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3D3F8DCC" w14:textId="745867AC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A2F9D9B" w14:textId="77777777" w:rsidR="001D20E7" w:rsidRPr="00F304C1" w:rsidRDefault="001D20E7" w:rsidP="001D20E7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FBE1CA0" w14:textId="0CBEE0EE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180" w:type="dxa"/>
          </w:tcPr>
          <w:p w14:paraId="5B5CED61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70B987A" w14:textId="159CACE7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248" w:type="dxa"/>
            <w:gridSpan w:val="2"/>
          </w:tcPr>
          <w:p w14:paraId="32E54BED" w14:textId="77777777" w:rsidR="001D20E7" w:rsidRPr="00F304C1" w:rsidRDefault="001D20E7" w:rsidP="001D20E7">
            <w:pPr>
              <w:pStyle w:val="acctfourfigures"/>
              <w:tabs>
                <w:tab w:val="decimal" w:pos="551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19E8124" w14:textId="356C360C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00" w:type="dxa"/>
          </w:tcPr>
          <w:p w14:paraId="58CD04D7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C3F7FE0" w14:textId="2DA49D82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2,125</w:t>
            </w:r>
          </w:p>
        </w:tc>
        <w:tc>
          <w:tcPr>
            <w:tcW w:w="248" w:type="dxa"/>
          </w:tcPr>
          <w:p w14:paraId="3B199110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5EDEE0BD" w14:textId="02484736" w:rsidR="001D20E7" w:rsidRPr="00F304C1" w:rsidRDefault="00114D28" w:rsidP="001D20E7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3,377</w:t>
            </w:r>
          </w:p>
        </w:tc>
        <w:tc>
          <w:tcPr>
            <w:tcW w:w="181" w:type="dxa"/>
          </w:tcPr>
          <w:p w14:paraId="276088E8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  <w:vAlign w:val="bottom"/>
          </w:tcPr>
          <w:p w14:paraId="3D70E261" w14:textId="3D229355" w:rsidR="001D20E7" w:rsidRPr="00F304C1" w:rsidRDefault="001D20E7" w:rsidP="001D20E7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3,</w:t>
            </w: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</w:p>
        </w:tc>
        <w:tc>
          <w:tcPr>
            <w:tcW w:w="228" w:type="dxa"/>
          </w:tcPr>
          <w:p w14:paraId="2EA982A0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1D20E7" w:rsidRPr="0099075E" w14:paraId="4180AFDE" w14:textId="77777777" w:rsidTr="001D20E7">
        <w:trPr>
          <w:cantSplit/>
          <w:trHeight w:val="58"/>
        </w:trPr>
        <w:tc>
          <w:tcPr>
            <w:tcW w:w="2798" w:type="dxa"/>
          </w:tcPr>
          <w:p w14:paraId="4508B618" w14:textId="4F96CC23" w:rsidR="001D20E7" w:rsidRPr="00F304C1" w:rsidRDefault="001D20E7" w:rsidP="001D20E7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55595991"/>
            <w:r w:rsidRPr="00F304C1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F304C1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F304C1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  <w:bookmarkEnd w:id="2"/>
          </w:p>
        </w:tc>
        <w:tc>
          <w:tcPr>
            <w:tcW w:w="2051" w:type="dxa"/>
          </w:tcPr>
          <w:p w14:paraId="7A3EA097" w14:textId="77777777" w:rsidR="001D20E7" w:rsidRPr="00F304C1" w:rsidRDefault="001D20E7" w:rsidP="001D20E7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FA3B3F2" w14:textId="33B6707F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563B24C1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5FDD1C9" w14:textId="5126706C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F304C1">
              <w:rPr>
                <w:rFonts w:asciiTheme="majorBidi" w:hAnsiTheme="majorBidi" w:cstheme="majorBidi"/>
                <w:sz w:val="20"/>
              </w:rPr>
              <w:t>.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6565E568" w14:textId="77777777" w:rsidR="001D20E7" w:rsidRPr="00F304C1" w:rsidRDefault="001D20E7" w:rsidP="001D20E7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111EBB5F" w14:textId="11C7C489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180" w:type="dxa"/>
          </w:tcPr>
          <w:p w14:paraId="6306F743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D48B7AF" w14:textId="2A051DE6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248" w:type="dxa"/>
            <w:gridSpan w:val="2"/>
          </w:tcPr>
          <w:p w14:paraId="09BB6F19" w14:textId="77777777" w:rsidR="001D20E7" w:rsidRPr="00F304C1" w:rsidRDefault="001D20E7" w:rsidP="001D20E7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6A1C03C" w14:textId="13623404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00" w:type="dxa"/>
          </w:tcPr>
          <w:p w14:paraId="3658B9CE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4DCDEFE" w14:textId="39ADAE7C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66,989</w:t>
            </w:r>
          </w:p>
        </w:tc>
        <w:tc>
          <w:tcPr>
            <w:tcW w:w="248" w:type="dxa"/>
          </w:tcPr>
          <w:p w14:paraId="286370DE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</w:tcPr>
          <w:p w14:paraId="09EDD024" w14:textId="4E4E6745" w:rsidR="001D20E7" w:rsidRPr="00F304C1" w:rsidRDefault="00114D28" w:rsidP="001D20E7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17,822</w:t>
            </w:r>
          </w:p>
        </w:tc>
        <w:tc>
          <w:tcPr>
            <w:tcW w:w="181" w:type="dxa"/>
          </w:tcPr>
          <w:p w14:paraId="0356A03E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  <w:vAlign w:val="bottom"/>
          </w:tcPr>
          <w:p w14:paraId="2D4E0F9D" w14:textId="6BC96440" w:rsidR="001D20E7" w:rsidRPr="00F304C1" w:rsidRDefault="001D20E7" w:rsidP="001D20E7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31,024</w:t>
            </w:r>
          </w:p>
        </w:tc>
        <w:tc>
          <w:tcPr>
            <w:tcW w:w="228" w:type="dxa"/>
          </w:tcPr>
          <w:p w14:paraId="26B9D081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1D20E7" w:rsidRPr="0099075E" w14:paraId="460D50BF" w14:textId="77777777" w:rsidTr="001D20E7">
        <w:trPr>
          <w:cantSplit/>
          <w:trHeight w:val="58"/>
        </w:trPr>
        <w:tc>
          <w:tcPr>
            <w:tcW w:w="2798" w:type="dxa"/>
          </w:tcPr>
          <w:p w14:paraId="4811EB5B" w14:textId="28DC1CDE" w:rsidR="001D20E7" w:rsidRPr="00F304C1" w:rsidRDefault="001D20E7" w:rsidP="001D20E7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F304C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แอลฟา</w:t>
            </w:r>
            <w:r w:rsidRPr="00F304C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อินดัสเทรียล</w:t>
            </w:r>
            <w:r w:rsidRPr="00F304C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>โซลูชั่น</w:t>
            </w:r>
            <w:r w:rsidRPr="00F304C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2051" w:type="dxa"/>
          </w:tcPr>
          <w:p w14:paraId="727EE902" w14:textId="7C9F343E" w:rsidR="001D20E7" w:rsidRPr="00F304C1" w:rsidRDefault="001D20E7" w:rsidP="001D20E7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21" w:type="dxa"/>
          </w:tcPr>
          <w:p w14:paraId="09BDE199" w14:textId="7906877C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49.99</w:t>
            </w:r>
          </w:p>
        </w:tc>
        <w:tc>
          <w:tcPr>
            <w:tcW w:w="300" w:type="dxa"/>
          </w:tcPr>
          <w:p w14:paraId="54846566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7632EA72" w14:textId="714A642E" w:rsidR="001D20E7" w:rsidRPr="00F304C1" w:rsidRDefault="001D20E7" w:rsidP="001D20E7">
            <w:pPr>
              <w:pStyle w:val="acctfourfigures"/>
              <w:tabs>
                <w:tab w:val="clear" w:pos="765"/>
                <w:tab w:val="decimal" w:pos="349"/>
              </w:tabs>
              <w:spacing w:line="260" w:lineRule="exact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49.99</w:t>
            </w:r>
          </w:p>
        </w:tc>
        <w:tc>
          <w:tcPr>
            <w:tcW w:w="248" w:type="dxa"/>
          </w:tcPr>
          <w:p w14:paraId="1A5902F0" w14:textId="77777777" w:rsidR="001D20E7" w:rsidRPr="00F304C1" w:rsidRDefault="001D20E7" w:rsidP="001D20E7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3D27DD6" w14:textId="37CB667B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235,000</w:t>
            </w:r>
          </w:p>
        </w:tc>
        <w:tc>
          <w:tcPr>
            <w:tcW w:w="180" w:type="dxa"/>
          </w:tcPr>
          <w:p w14:paraId="1D3273FB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398139D" w14:textId="60E7C3F0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235,000</w:t>
            </w:r>
          </w:p>
        </w:tc>
        <w:tc>
          <w:tcPr>
            <w:tcW w:w="248" w:type="dxa"/>
            <w:gridSpan w:val="2"/>
          </w:tcPr>
          <w:p w14:paraId="6C35470C" w14:textId="77777777" w:rsidR="001D20E7" w:rsidRPr="00F304C1" w:rsidRDefault="001D20E7" w:rsidP="001D20E7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vAlign w:val="bottom"/>
          </w:tcPr>
          <w:p w14:paraId="52F38F78" w14:textId="39724622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117,500</w:t>
            </w:r>
          </w:p>
        </w:tc>
        <w:tc>
          <w:tcPr>
            <w:tcW w:w="200" w:type="dxa"/>
          </w:tcPr>
          <w:p w14:paraId="64D3CF06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CBA109E" w14:textId="19BA0861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117,500</w:t>
            </w:r>
          </w:p>
        </w:tc>
        <w:tc>
          <w:tcPr>
            <w:tcW w:w="248" w:type="dxa"/>
          </w:tcPr>
          <w:p w14:paraId="791C4567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C9F6F9C" w14:textId="049D432A" w:rsidR="001D20E7" w:rsidRPr="00F304C1" w:rsidRDefault="00114D28" w:rsidP="001D20E7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178,834</w:t>
            </w:r>
          </w:p>
        </w:tc>
        <w:tc>
          <w:tcPr>
            <w:tcW w:w="181" w:type="dxa"/>
          </w:tcPr>
          <w:p w14:paraId="1B89A2CB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  <w:vAlign w:val="bottom"/>
          </w:tcPr>
          <w:p w14:paraId="0A370789" w14:textId="3D99D8FF" w:rsidR="001D20E7" w:rsidRPr="00F304C1" w:rsidRDefault="001D20E7" w:rsidP="001D20E7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116,999</w:t>
            </w:r>
          </w:p>
        </w:tc>
        <w:tc>
          <w:tcPr>
            <w:tcW w:w="228" w:type="dxa"/>
          </w:tcPr>
          <w:p w14:paraId="7C28D8AD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1D20E7" w:rsidRPr="0099075E" w14:paraId="533747F4" w14:textId="77777777" w:rsidTr="00F304C1">
        <w:trPr>
          <w:cantSplit/>
          <w:trHeight w:val="58"/>
        </w:trPr>
        <w:tc>
          <w:tcPr>
            <w:tcW w:w="2798" w:type="dxa"/>
          </w:tcPr>
          <w:p w14:paraId="3C4DA4AC" w14:textId="236A0758" w:rsidR="001D20E7" w:rsidRPr="00F304C1" w:rsidRDefault="001D20E7" w:rsidP="001D20E7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ลิฟลัฟ จำกัด</w:t>
            </w:r>
          </w:p>
        </w:tc>
        <w:tc>
          <w:tcPr>
            <w:tcW w:w="2051" w:type="dxa"/>
          </w:tcPr>
          <w:p w14:paraId="4337FC8F" w14:textId="77777777" w:rsidR="001D20E7" w:rsidRPr="00F304C1" w:rsidRDefault="001D20E7" w:rsidP="001D20E7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="Angsana New"/>
                <w:sz w:val="20"/>
                <w:szCs w:val="20"/>
              </w:rPr>
            </w:pP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ให้บริการจัดหาซอฟต์แวร์และ </w:t>
            </w:r>
          </w:p>
          <w:p w14:paraId="09B32F02" w14:textId="3C4BEABA" w:rsidR="001D20E7" w:rsidRPr="00F304C1" w:rsidRDefault="001D20E7" w:rsidP="001D20E7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="Angsana New" w:hint="cs"/>
                <w:sz w:val="20"/>
                <w:szCs w:val="20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821" w:type="dxa"/>
          </w:tcPr>
          <w:p w14:paraId="0A88879A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A1F0F02" w14:textId="32C6D39F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39.99</w:t>
            </w:r>
          </w:p>
        </w:tc>
        <w:tc>
          <w:tcPr>
            <w:tcW w:w="300" w:type="dxa"/>
          </w:tcPr>
          <w:p w14:paraId="548F8ACE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1669BE73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CCDAD4" w14:textId="71CAE136" w:rsidR="001D20E7" w:rsidRPr="00F304C1" w:rsidRDefault="001D20E7" w:rsidP="001D20E7">
            <w:pPr>
              <w:pStyle w:val="acctfourfigures"/>
              <w:tabs>
                <w:tab w:val="clear" w:pos="765"/>
                <w:tab w:val="decimal" w:pos="349"/>
              </w:tabs>
              <w:spacing w:line="260" w:lineRule="exact"/>
              <w:ind w:left="-79" w:right="-223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39.99</w:t>
            </w:r>
          </w:p>
        </w:tc>
        <w:tc>
          <w:tcPr>
            <w:tcW w:w="248" w:type="dxa"/>
          </w:tcPr>
          <w:p w14:paraId="4AF3B043" w14:textId="77777777" w:rsidR="001D20E7" w:rsidRPr="00F304C1" w:rsidRDefault="001D20E7" w:rsidP="001D20E7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12744B1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1BDCB7E" w14:textId="2A830322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180" w:type="dxa"/>
          </w:tcPr>
          <w:p w14:paraId="69344962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1C64BE34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5F01FAE" w14:textId="7BC8102E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248" w:type="dxa"/>
            <w:gridSpan w:val="2"/>
          </w:tcPr>
          <w:p w14:paraId="37FC0FFB" w14:textId="77777777" w:rsidR="001D20E7" w:rsidRPr="00F304C1" w:rsidRDefault="001D20E7" w:rsidP="001D20E7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6FF96788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FDEBBF" w14:textId="4E05BCCC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600</w:t>
            </w:r>
          </w:p>
        </w:tc>
        <w:tc>
          <w:tcPr>
            <w:tcW w:w="200" w:type="dxa"/>
          </w:tcPr>
          <w:p w14:paraId="3749D6E1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38506E98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C53D12" w14:textId="0D0FDD19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1,200</w:t>
            </w:r>
          </w:p>
        </w:tc>
        <w:tc>
          <w:tcPr>
            <w:tcW w:w="248" w:type="dxa"/>
          </w:tcPr>
          <w:p w14:paraId="77C4B261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FFC2115" w14:textId="0F48BEA4" w:rsidR="001D20E7" w:rsidRPr="00F304C1" w:rsidRDefault="008F5AFC" w:rsidP="001D20E7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</w:p>
        </w:tc>
        <w:tc>
          <w:tcPr>
            <w:tcW w:w="181" w:type="dxa"/>
          </w:tcPr>
          <w:p w14:paraId="168E078F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12E7504C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C4C620" w14:textId="0114DDDE" w:rsidR="001D20E7" w:rsidRPr="00F304C1" w:rsidRDefault="001D20E7" w:rsidP="001D20E7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1,193</w:t>
            </w:r>
          </w:p>
        </w:tc>
        <w:tc>
          <w:tcPr>
            <w:tcW w:w="228" w:type="dxa"/>
          </w:tcPr>
          <w:p w14:paraId="54F196E9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1D20E7" w:rsidRPr="00F304C1" w14:paraId="569FE000" w14:textId="77777777" w:rsidTr="00F304C1">
        <w:trPr>
          <w:cantSplit/>
          <w:trHeight w:val="58"/>
        </w:trPr>
        <w:tc>
          <w:tcPr>
            <w:tcW w:w="2798" w:type="dxa"/>
          </w:tcPr>
          <w:p w14:paraId="3DF2528A" w14:textId="54FB507E" w:rsidR="001D20E7" w:rsidRPr="00F304C1" w:rsidRDefault="001D20E7" w:rsidP="001D20E7">
            <w:pPr>
              <w:spacing w:line="260" w:lineRule="exact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F304C1">
              <w:rPr>
                <w:rFonts w:cs="Angsana New"/>
                <w:sz w:val="20"/>
                <w:szCs w:val="20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2051" w:type="dxa"/>
          </w:tcPr>
          <w:p w14:paraId="14555652" w14:textId="328FE2C4" w:rsidR="001D20E7" w:rsidRPr="00F304C1" w:rsidRDefault="001D20E7" w:rsidP="001D20E7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</w:t>
            </w:r>
            <w:r w:rsidRPr="00F304C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รับฝากสินค้า</w:t>
            </w:r>
          </w:p>
        </w:tc>
        <w:tc>
          <w:tcPr>
            <w:tcW w:w="821" w:type="dxa"/>
          </w:tcPr>
          <w:p w14:paraId="28DD47A1" w14:textId="10B148D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49.99</w:t>
            </w:r>
          </w:p>
        </w:tc>
        <w:tc>
          <w:tcPr>
            <w:tcW w:w="300" w:type="dxa"/>
          </w:tcPr>
          <w:p w14:paraId="4C11BC09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28" w:type="dxa"/>
          </w:tcPr>
          <w:p w14:paraId="5F678939" w14:textId="4D93EDCA" w:rsidR="001D20E7" w:rsidRPr="00F304C1" w:rsidRDefault="001D20E7" w:rsidP="001D20E7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</w:tcPr>
          <w:p w14:paraId="22083563" w14:textId="77777777" w:rsidR="001D20E7" w:rsidRPr="00F304C1" w:rsidRDefault="001D20E7" w:rsidP="001D20E7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FF4DD19" w14:textId="7F1BF81A" w:rsidR="001D20E7" w:rsidRPr="00F304C1" w:rsidRDefault="001D20E7" w:rsidP="001D20E7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F304C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80</w:t>
            </w: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80" w:type="dxa"/>
          </w:tcPr>
          <w:p w14:paraId="5FD2E285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848EB5F" w14:textId="3F1631EE" w:rsidR="001D20E7" w:rsidRPr="00F304C1" w:rsidRDefault="001D20E7" w:rsidP="001D20E7">
            <w:pPr>
              <w:pStyle w:val="acctfourfigures"/>
              <w:tabs>
                <w:tab w:val="clear" w:pos="765"/>
                <w:tab w:val="decimal" w:pos="867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607A7A4B" w14:textId="77777777" w:rsidR="001D20E7" w:rsidRPr="00F304C1" w:rsidRDefault="001D20E7" w:rsidP="001D20E7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55B286D5" w14:textId="4D28C9A2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80,000</w:t>
            </w:r>
          </w:p>
        </w:tc>
        <w:tc>
          <w:tcPr>
            <w:tcW w:w="200" w:type="dxa"/>
          </w:tcPr>
          <w:p w14:paraId="3CEB6F52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</w:tcPr>
          <w:p w14:paraId="2F1A83BE" w14:textId="51863F3E" w:rsidR="001D20E7" w:rsidRPr="00F304C1" w:rsidRDefault="001D20E7" w:rsidP="001D20E7">
            <w:pPr>
              <w:pStyle w:val="acctfourfigures"/>
              <w:tabs>
                <w:tab w:val="clear" w:pos="765"/>
                <w:tab w:val="decimal" w:pos="53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48" w:type="dxa"/>
          </w:tcPr>
          <w:p w14:paraId="273CD988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6471F126" w14:textId="44A20EC1" w:rsidR="001D20E7" w:rsidRPr="00F304C1" w:rsidRDefault="008F5AFC" w:rsidP="001D20E7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62,56</w:t>
            </w:r>
            <w:r w:rsidR="00994C9A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023D283C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7F3D28B6" w14:textId="263507D0" w:rsidR="001D20E7" w:rsidRPr="00F304C1" w:rsidRDefault="001D20E7" w:rsidP="001D20E7">
            <w:pPr>
              <w:pStyle w:val="acctfourfigures"/>
              <w:tabs>
                <w:tab w:val="clear" w:pos="765"/>
                <w:tab w:val="decimal" w:pos="523"/>
              </w:tabs>
              <w:spacing w:line="260" w:lineRule="exact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28" w:type="dxa"/>
          </w:tcPr>
          <w:p w14:paraId="684FC0AF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F304C1" w:rsidRPr="0099075E" w14:paraId="65F27CB8" w14:textId="77777777" w:rsidTr="00F304C1">
        <w:trPr>
          <w:cantSplit/>
          <w:trHeight w:val="58"/>
        </w:trPr>
        <w:tc>
          <w:tcPr>
            <w:tcW w:w="2798" w:type="dxa"/>
          </w:tcPr>
          <w:p w14:paraId="490C409F" w14:textId="77777777" w:rsidR="00F304C1" w:rsidRPr="00F304C1" w:rsidRDefault="00F304C1" w:rsidP="008244CF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304C1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ฟิ้วซ์ โพสต์ จำกัด</w:t>
            </w:r>
          </w:p>
        </w:tc>
        <w:tc>
          <w:tcPr>
            <w:tcW w:w="2051" w:type="dxa"/>
          </w:tcPr>
          <w:p w14:paraId="7617E043" w14:textId="77777777" w:rsidR="00F304C1" w:rsidRPr="00F304C1" w:rsidRDefault="00F304C1" w:rsidP="008244CF">
            <w:pPr>
              <w:tabs>
                <w:tab w:val="left" w:pos="150"/>
              </w:tabs>
              <w:spacing w:line="260" w:lineRule="exact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F304C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D0355A4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37.50</w:t>
            </w:r>
          </w:p>
        </w:tc>
        <w:tc>
          <w:tcPr>
            <w:tcW w:w="300" w:type="dxa"/>
          </w:tcPr>
          <w:p w14:paraId="53F92C40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9236B85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338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EE07FBD" w14:textId="77777777" w:rsidR="00F304C1" w:rsidRPr="00F304C1" w:rsidRDefault="00F304C1" w:rsidP="008244CF">
            <w:pPr>
              <w:tabs>
                <w:tab w:val="clear" w:pos="454"/>
                <w:tab w:val="decimal" w:pos="281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vAlign w:val="bottom"/>
          </w:tcPr>
          <w:p w14:paraId="05917F3B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105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THB 60,000</w:t>
            </w:r>
          </w:p>
        </w:tc>
        <w:tc>
          <w:tcPr>
            <w:tcW w:w="180" w:type="dxa"/>
          </w:tcPr>
          <w:p w14:paraId="39CAC0CB" w14:textId="77777777" w:rsidR="00F304C1" w:rsidRPr="00F304C1" w:rsidRDefault="00F304C1" w:rsidP="008244CF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252F4BA" w14:textId="77777777" w:rsidR="00F304C1" w:rsidRPr="00F304C1" w:rsidRDefault="00F304C1" w:rsidP="00AF1248">
            <w:pPr>
              <w:pStyle w:val="acctfourfigures"/>
              <w:tabs>
                <w:tab w:val="clear" w:pos="765"/>
                <w:tab w:val="decimal" w:pos="867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8" w:type="dxa"/>
            <w:gridSpan w:val="2"/>
          </w:tcPr>
          <w:p w14:paraId="33835A43" w14:textId="77777777" w:rsidR="00F304C1" w:rsidRPr="00F304C1" w:rsidRDefault="00F304C1" w:rsidP="00AF1248">
            <w:pPr>
              <w:pStyle w:val="acctfourfigures"/>
              <w:tabs>
                <w:tab w:val="decimal" w:pos="551"/>
                <w:tab w:val="decimal" w:pos="867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512A9C3F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22,500</w:t>
            </w:r>
          </w:p>
        </w:tc>
        <w:tc>
          <w:tcPr>
            <w:tcW w:w="200" w:type="dxa"/>
          </w:tcPr>
          <w:p w14:paraId="6AB909E8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7BDEE22" w14:textId="77777777" w:rsidR="00F304C1" w:rsidRPr="00F304C1" w:rsidRDefault="00F304C1" w:rsidP="00AF1248">
            <w:pPr>
              <w:pStyle w:val="acctfourfigures"/>
              <w:tabs>
                <w:tab w:val="clear" w:pos="765"/>
                <w:tab w:val="decimal" w:pos="53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48" w:type="dxa"/>
          </w:tcPr>
          <w:p w14:paraId="2C657AED" w14:textId="77777777" w:rsidR="00F304C1" w:rsidRPr="00F304C1" w:rsidRDefault="00F304C1" w:rsidP="00AF1248">
            <w:pPr>
              <w:pStyle w:val="acctfourfigures"/>
              <w:tabs>
                <w:tab w:val="clear" w:pos="765"/>
                <w:tab w:val="decimal" w:pos="530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20" w:type="dxa"/>
            <w:vAlign w:val="bottom"/>
          </w:tcPr>
          <w:p w14:paraId="4C299124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sz w:val="20"/>
                <w:lang w:val="en-US" w:bidi="th-TH"/>
              </w:rPr>
              <w:t>21,568</w:t>
            </w:r>
          </w:p>
        </w:tc>
        <w:tc>
          <w:tcPr>
            <w:tcW w:w="181" w:type="dxa"/>
          </w:tcPr>
          <w:p w14:paraId="71B1F102" w14:textId="77777777" w:rsidR="00F304C1" w:rsidRPr="00F304C1" w:rsidRDefault="00F304C1" w:rsidP="008244CF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9" w:type="dxa"/>
          </w:tcPr>
          <w:p w14:paraId="5277DF3F" w14:textId="77777777" w:rsidR="00F304C1" w:rsidRPr="00AF1248" w:rsidRDefault="00F304C1" w:rsidP="00AF1248">
            <w:pPr>
              <w:pStyle w:val="acctfourfigures"/>
              <w:tabs>
                <w:tab w:val="clear" w:pos="765"/>
                <w:tab w:val="decimal" w:pos="523"/>
              </w:tabs>
              <w:spacing w:line="260" w:lineRule="exact"/>
              <w:ind w:left="-99" w:right="-12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AF124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28" w:type="dxa"/>
          </w:tcPr>
          <w:p w14:paraId="5BBC6819" w14:textId="77777777" w:rsidR="00F304C1" w:rsidRPr="00AF1248" w:rsidRDefault="00F304C1" w:rsidP="00AF1248">
            <w:pPr>
              <w:pStyle w:val="acctfourfigures"/>
              <w:tabs>
                <w:tab w:val="clear" w:pos="765"/>
                <w:tab w:val="decimal" w:pos="523"/>
                <w:tab w:val="decimal" w:pos="590"/>
              </w:tabs>
              <w:spacing w:line="260" w:lineRule="exact"/>
              <w:ind w:left="-99" w:right="-120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1D20E7" w:rsidRPr="0099075E" w14:paraId="44FCD3CB" w14:textId="77777777" w:rsidTr="006969DA">
        <w:trPr>
          <w:cantSplit/>
          <w:trHeight w:val="48"/>
        </w:trPr>
        <w:tc>
          <w:tcPr>
            <w:tcW w:w="2798" w:type="dxa"/>
          </w:tcPr>
          <w:p w14:paraId="00E7AAAC" w14:textId="77777777" w:rsidR="001D20E7" w:rsidRPr="00F304C1" w:rsidRDefault="001D20E7" w:rsidP="001D20E7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528B45DA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44038CF8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743E40D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290BE62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5E49283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0CD58E6C" w14:textId="43643D4B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7C58F1C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7110291E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4065F29" w14:textId="77777777" w:rsidR="001D20E7" w:rsidRPr="00F304C1" w:rsidRDefault="001D20E7" w:rsidP="001D20E7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D53BA" w14:textId="369D7AFA" w:rsidR="001D20E7" w:rsidRPr="00F304C1" w:rsidRDefault="00F304C1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289,714</w:t>
            </w:r>
          </w:p>
        </w:tc>
        <w:tc>
          <w:tcPr>
            <w:tcW w:w="200" w:type="dxa"/>
          </w:tcPr>
          <w:p w14:paraId="0A01EA61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93C9F" w14:textId="3389717B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187,814</w:t>
            </w:r>
          </w:p>
        </w:tc>
        <w:tc>
          <w:tcPr>
            <w:tcW w:w="248" w:type="dxa"/>
          </w:tcPr>
          <w:p w14:paraId="59E747C6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9509F" w14:textId="51FC8B88" w:rsidR="001D20E7" w:rsidRPr="00F304C1" w:rsidRDefault="00F304C1" w:rsidP="001D20E7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284,70</w:t>
            </w:r>
            <w:r w:rsidR="005248F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856A780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94C5" w14:textId="22042C5D" w:rsidR="001D20E7" w:rsidRPr="00F304C1" w:rsidRDefault="001D20E7" w:rsidP="001D20E7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152,417</w:t>
            </w:r>
          </w:p>
        </w:tc>
        <w:tc>
          <w:tcPr>
            <w:tcW w:w="228" w:type="dxa"/>
          </w:tcPr>
          <w:p w14:paraId="60AC170A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D20E7" w:rsidRPr="0099075E" w14:paraId="512714F1" w14:textId="77777777" w:rsidTr="006969DA">
        <w:trPr>
          <w:cantSplit/>
          <w:trHeight w:val="48"/>
        </w:trPr>
        <w:tc>
          <w:tcPr>
            <w:tcW w:w="2798" w:type="dxa"/>
          </w:tcPr>
          <w:p w14:paraId="3255E192" w14:textId="77777777" w:rsidR="001D20E7" w:rsidRPr="00F304C1" w:rsidRDefault="001D20E7" w:rsidP="001D20E7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23BB7B2D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6A713EB8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157FFCBA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A0F23EA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61E1B8A0" w14:textId="77777777" w:rsidR="001D20E7" w:rsidRPr="00F304C1" w:rsidRDefault="001D20E7" w:rsidP="001D20E7">
            <w:pPr>
              <w:tabs>
                <w:tab w:val="clear" w:pos="454"/>
                <w:tab w:val="decimal" w:pos="46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74AC31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5FE9404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02812A7C" w14:textId="77777777" w:rsidR="001D20E7" w:rsidRPr="00F304C1" w:rsidRDefault="001D20E7" w:rsidP="001D20E7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30478009" w14:textId="77777777" w:rsidR="001D20E7" w:rsidRPr="00F304C1" w:rsidRDefault="001D20E7" w:rsidP="001D20E7">
            <w:pPr>
              <w:pStyle w:val="acctfourfigures"/>
              <w:tabs>
                <w:tab w:val="decimal" w:pos="551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2079A76" w14:textId="4AA17BC9" w:rsidR="001D20E7" w:rsidRPr="00F304C1" w:rsidRDefault="00F304C1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2,075,325</w:t>
            </w:r>
          </w:p>
        </w:tc>
        <w:tc>
          <w:tcPr>
            <w:tcW w:w="200" w:type="dxa"/>
          </w:tcPr>
          <w:p w14:paraId="38BD6C65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5F43C20" w14:textId="26EB2683" w:rsidR="001D20E7" w:rsidRPr="00F304C1" w:rsidRDefault="001D20E7" w:rsidP="001D20E7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1,957,704</w:t>
            </w:r>
          </w:p>
        </w:tc>
        <w:tc>
          <w:tcPr>
            <w:tcW w:w="248" w:type="dxa"/>
          </w:tcPr>
          <w:p w14:paraId="15B384E0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2FD3269" w14:textId="0F57BAB5" w:rsidR="001D20E7" w:rsidRPr="00F304C1" w:rsidRDefault="005A53AB" w:rsidP="001D20E7">
            <w:pPr>
              <w:pStyle w:val="acctfourfigures"/>
              <w:tabs>
                <w:tab w:val="clear" w:pos="765"/>
                <w:tab w:val="decimal" w:pos="68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FD777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</w:t>
            </w:r>
            <w:r w:rsidR="0007140F" w:rsidRPr="00FD777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716,365</w:t>
            </w:r>
          </w:p>
        </w:tc>
        <w:tc>
          <w:tcPr>
            <w:tcW w:w="181" w:type="dxa"/>
          </w:tcPr>
          <w:p w14:paraId="66839FFD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629D8F70" w14:textId="7FFFC687" w:rsidR="001D20E7" w:rsidRPr="00F304C1" w:rsidRDefault="001D20E7" w:rsidP="001D20E7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F304C1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2,489,95</w:t>
            </w:r>
            <w:r w:rsidR="002858F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</w:p>
        </w:tc>
        <w:tc>
          <w:tcPr>
            <w:tcW w:w="228" w:type="dxa"/>
          </w:tcPr>
          <w:p w14:paraId="5194B66B" w14:textId="77777777" w:rsidR="001D20E7" w:rsidRPr="00F304C1" w:rsidRDefault="001D20E7" w:rsidP="001D20E7">
            <w:pPr>
              <w:pStyle w:val="acctfourfigures"/>
              <w:tabs>
                <w:tab w:val="clear" w:pos="765"/>
                <w:tab w:val="decimal" w:pos="590"/>
              </w:tabs>
              <w:spacing w:line="26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450" w:tblpY="43"/>
        <w:tblW w:w="143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7"/>
        <w:gridCol w:w="2518"/>
        <w:gridCol w:w="185"/>
        <w:gridCol w:w="981"/>
        <w:gridCol w:w="990"/>
        <w:gridCol w:w="195"/>
        <w:gridCol w:w="1065"/>
        <w:gridCol w:w="208"/>
        <w:gridCol w:w="1052"/>
        <w:gridCol w:w="189"/>
        <w:gridCol w:w="990"/>
        <w:gridCol w:w="178"/>
        <w:gridCol w:w="992"/>
        <w:gridCol w:w="197"/>
      </w:tblGrid>
      <w:tr w:rsidR="00B87317" w:rsidRPr="0073190D" w14:paraId="45E47A40" w14:textId="77777777" w:rsidTr="0073190D">
        <w:trPr>
          <w:cantSplit/>
          <w:trHeight w:val="183"/>
          <w:tblHeader/>
        </w:trPr>
        <w:tc>
          <w:tcPr>
            <w:tcW w:w="4587" w:type="dxa"/>
            <w:shd w:val="clear" w:color="auto" w:fill="auto"/>
          </w:tcPr>
          <w:p w14:paraId="55E349B6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center"/>
          </w:tcPr>
          <w:p w14:paraId="0B8FB4B2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53951F9F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037" w:type="dxa"/>
            <w:gridSpan w:val="11"/>
          </w:tcPr>
          <w:p w14:paraId="5D093934" w14:textId="77777777" w:rsidR="00B87317" w:rsidRPr="0073190D" w:rsidRDefault="00B87317" w:rsidP="0073190D">
            <w:pPr>
              <w:pStyle w:val="acctfourfigures"/>
              <w:tabs>
                <w:tab w:val="clear" w:pos="765"/>
              </w:tabs>
              <w:spacing w:line="240" w:lineRule="exact"/>
              <w:ind w:left="-96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3190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31A52" w:rsidRPr="0073190D" w14:paraId="22D02F72" w14:textId="77777777" w:rsidTr="0073190D">
        <w:trPr>
          <w:cantSplit/>
          <w:trHeight w:val="56"/>
          <w:tblHeader/>
        </w:trPr>
        <w:tc>
          <w:tcPr>
            <w:tcW w:w="4587" w:type="dxa"/>
          </w:tcPr>
          <w:p w14:paraId="6932B47A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5942943F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42D22D78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6968EB82" w14:textId="508A939D" w:rsidR="00C31A52" w:rsidRPr="00CA261F" w:rsidRDefault="00C31A52" w:rsidP="00D710F6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325" w:type="dxa"/>
            <w:gridSpan w:val="3"/>
          </w:tcPr>
          <w:p w14:paraId="535C7E8A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9" w:type="dxa"/>
          </w:tcPr>
          <w:p w14:paraId="1E6F6773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7153D33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34D9CE68" w14:textId="77777777" w:rsidR="00C31A52" w:rsidRPr="00CA261F" w:rsidRDefault="00C31A52" w:rsidP="0073190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</w:tr>
      <w:tr w:rsidR="00480132" w:rsidRPr="0073190D" w14:paraId="16E7CE53" w14:textId="77777777" w:rsidTr="0073190D">
        <w:trPr>
          <w:cantSplit/>
          <w:trHeight w:val="56"/>
          <w:tblHeader/>
        </w:trPr>
        <w:tc>
          <w:tcPr>
            <w:tcW w:w="4587" w:type="dxa"/>
          </w:tcPr>
          <w:p w14:paraId="27B8DCB7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79F82A13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5" w:type="dxa"/>
          </w:tcPr>
          <w:p w14:paraId="3F71FB62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26AC56F" w14:textId="0ED6EED3" w:rsidR="00480132" w:rsidRPr="00CA261F" w:rsidRDefault="009B31AD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19C71949" w14:textId="55F0C743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90" w:type="dxa"/>
            <w:vAlign w:val="bottom"/>
          </w:tcPr>
          <w:p w14:paraId="0621D0E7" w14:textId="18FDE153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A57D70D" w14:textId="3D22A49F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5801B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5" w:type="dxa"/>
            <w:vAlign w:val="bottom"/>
          </w:tcPr>
          <w:p w14:paraId="76E20335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2C7956B7" w14:textId="7313BF93" w:rsidR="00480132" w:rsidRPr="00CA261F" w:rsidRDefault="009B31AD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7D174EAA" w14:textId="46006779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08" w:type="dxa"/>
            <w:vAlign w:val="bottom"/>
          </w:tcPr>
          <w:p w14:paraId="0231BC1C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90A2476" w14:textId="144070CF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52595BE" w14:textId="76FE3E00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9" w:type="dxa"/>
            <w:vAlign w:val="bottom"/>
          </w:tcPr>
          <w:p w14:paraId="2DEE6075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C798C9" w14:textId="16B9AD19" w:rsidR="00480132" w:rsidRPr="00CA261F" w:rsidRDefault="009B31AD" w:rsidP="00480132">
            <w:pPr>
              <w:pStyle w:val="acctfourfigures"/>
              <w:tabs>
                <w:tab w:val="clear" w:pos="765"/>
              </w:tabs>
              <w:spacing w:line="280" w:lineRule="exact"/>
              <w:ind w:left="-110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  <w:p w14:paraId="233D8CB7" w14:textId="293D46BD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B4C0267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4EC8D" w14:textId="5CFFC596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CA261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DF3D3D6" w14:textId="0375904C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A261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CA26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97" w:type="dxa"/>
            <w:vAlign w:val="bottom"/>
          </w:tcPr>
          <w:p w14:paraId="2E1280E6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132" w:rsidRPr="001A3907" w14:paraId="2F044FD9" w14:textId="77777777" w:rsidTr="0073190D">
        <w:trPr>
          <w:cantSplit/>
          <w:trHeight w:val="210"/>
          <w:tblHeader/>
        </w:trPr>
        <w:tc>
          <w:tcPr>
            <w:tcW w:w="4587" w:type="dxa"/>
          </w:tcPr>
          <w:p w14:paraId="55E306AA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</w:tcPr>
          <w:p w14:paraId="018390A9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456442AE" w14:textId="77777777" w:rsidR="00480132" w:rsidRPr="00CA261F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2F516243" w14:textId="12C5B2AD" w:rsidR="00480132" w:rsidRPr="001A3907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4871" w:type="dxa"/>
            <w:gridSpan w:val="8"/>
          </w:tcPr>
          <w:p w14:paraId="60336707" w14:textId="2B4D2E7E" w:rsidR="00480132" w:rsidRPr="001A3907" w:rsidRDefault="009041BB" w:rsidP="009041B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                     </w:t>
            </w:r>
            <w:r w:rsidR="000B5D89"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0B5D89"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="000B5D89"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  <w:r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                                            </w:t>
            </w:r>
            <w:r w:rsidR="000B5D89"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480132"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480132"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="00480132" w:rsidRPr="001A390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80132" w:rsidRPr="001A3907" w14:paraId="035FF603" w14:textId="77777777" w:rsidTr="0073190D">
        <w:trPr>
          <w:cantSplit/>
          <w:trHeight w:val="56"/>
        </w:trPr>
        <w:tc>
          <w:tcPr>
            <w:tcW w:w="7105" w:type="dxa"/>
            <w:gridSpan w:val="2"/>
          </w:tcPr>
          <w:p w14:paraId="537800F6" w14:textId="77777777" w:rsidR="00480132" w:rsidRPr="001A3907" w:rsidRDefault="00480132" w:rsidP="00480132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1A39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85" w:type="dxa"/>
          </w:tcPr>
          <w:p w14:paraId="7F50FE31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6" w:type="dxa"/>
            <w:gridSpan w:val="3"/>
          </w:tcPr>
          <w:p w14:paraId="3DC9C1FF" w14:textId="325EF104" w:rsidR="00480132" w:rsidRPr="001A3907" w:rsidRDefault="00480132" w:rsidP="0048013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0242B4F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8" w:type="dxa"/>
          </w:tcPr>
          <w:p w14:paraId="069E16BF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9DB54D5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6E526779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87CD3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FB98BD5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365AC5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</w:tcPr>
          <w:p w14:paraId="7C452316" w14:textId="77777777" w:rsidR="00480132" w:rsidRPr="001A3907" w:rsidRDefault="00480132" w:rsidP="0048013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1A3907" w14:paraId="494943B3" w14:textId="77777777" w:rsidTr="0073190D">
        <w:trPr>
          <w:cantSplit/>
          <w:trHeight w:val="56"/>
        </w:trPr>
        <w:tc>
          <w:tcPr>
            <w:tcW w:w="4587" w:type="dxa"/>
          </w:tcPr>
          <w:p w14:paraId="136D7DAD" w14:textId="77777777" w:rsidR="007B6E49" w:rsidRPr="001A3907" w:rsidRDefault="007B6E49" w:rsidP="007B6E49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</w:rPr>
              <w:t>Phnom Penh SEZ Plc. (“PPSP”)</w:t>
            </w:r>
          </w:p>
        </w:tc>
        <w:tc>
          <w:tcPr>
            <w:tcW w:w="2518" w:type="dxa"/>
          </w:tcPr>
          <w:p w14:paraId="6A7B0C3E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185" w:type="dxa"/>
          </w:tcPr>
          <w:p w14:paraId="38E691F9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0D91A1C9" w14:textId="1D71EC28" w:rsidR="007B6E49" w:rsidRPr="001A3907" w:rsidRDefault="007B6E49" w:rsidP="007B6E49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990" w:type="dxa"/>
          </w:tcPr>
          <w:p w14:paraId="26F847C8" w14:textId="4F28B8C1" w:rsidR="007B6E49" w:rsidRPr="001A3907" w:rsidRDefault="007B6E49" w:rsidP="007B6E49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95" w:type="dxa"/>
          </w:tcPr>
          <w:p w14:paraId="1DE67A22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2DE81FDA" w14:textId="12C4BBA2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35,938</w:t>
            </w:r>
          </w:p>
        </w:tc>
        <w:tc>
          <w:tcPr>
            <w:tcW w:w="208" w:type="dxa"/>
          </w:tcPr>
          <w:p w14:paraId="3D1ABC32" w14:textId="77777777" w:rsidR="007B6E49" w:rsidRPr="001A3907" w:rsidRDefault="007B6E49" w:rsidP="007B6E4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5B2A760" w14:textId="4E2FDBDF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35,938</w:t>
            </w:r>
          </w:p>
        </w:tc>
        <w:tc>
          <w:tcPr>
            <w:tcW w:w="189" w:type="dxa"/>
          </w:tcPr>
          <w:p w14:paraId="71CBE636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4BABBD" w14:textId="737D2FE1" w:rsidR="007B6E49" w:rsidRPr="001A3907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left="-80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78" w:type="dxa"/>
          </w:tcPr>
          <w:p w14:paraId="100850E6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435DD" w14:textId="51F74019" w:rsidR="007B6E49" w:rsidRPr="001A3907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left="-80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197" w:type="dxa"/>
          </w:tcPr>
          <w:p w14:paraId="64631C80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1A3907" w14:paraId="4FD23E87" w14:textId="77777777" w:rsidTr="0073190D">
        <w:trPr>
          <w:cantSplit/>
          <w:trHeight w:val="232"/>
        </w:trPr>
        <w:tc>
          <w:tcPr>
            <w:tcW w:w="4587" w:type="dxa"/>
          </w:tcPr>
          <w:p w14:paraId="1AB704C5" w14:textId="77777777" w:rsidR="007B6E49" w:rsidRPr="001A3907" w:rsidRDefault="007B6E49" w:rsidP="007B6E49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ซีเจ เจดับเบิ้ลยูดี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A3907">
              <w:rPr>
                <w:rFonts w:asciiTheme="majorBidi" w:hAnsiTheme="majorBidi" w:cstheme="majorBidi"/>
                <w:sz w:val="24"/>
                <w:szCs w:val="24"/>
                <w:cs/>
              </w:rPr>
              <w:t>โลจิสติกส์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1A3907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A39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518" w:type="dxa"/>
          </w:tcPr>
          <w:p w14:paraId="7A3EABC4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ให้บริการขนส่ง</w:t>
            </w:r>
          </w:p>
        </w:tc>
        <w:tc>
          <w:tcPr>
            <w:tcW w:w="185" w:type="dxa"/>
          </w:tcPr>
          <w:p w14:paraId="0268FE62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515072DE" w14:textId="367D829D" w:rsidR="007B6E49" w:rsidRPr="001A3907" w:rsidRDefault="007B6E49" w:rsidP="007B6E49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90" w:type="dxa"/>
          </w:tcPr>
          <w:p w14:paraId="16538172" w14:textId="76A14655" w:rsidR="007B6E49" w:rsidRPr="001A3907" w:rsidRDefault="007B6E49" w:rsidP="007B6E49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1A390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95" w:type="dxa"/>
          </w:tcPr>
          <w:p w14:paraId="1C99C13E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1971E4C" w14:textId="205F043B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THB 2,000</w:t>
            </w:r>
          </w:p>
        </w:tc>
        <w:tc>
          <w:tcPr>
            <w:tcW w:w="208" w:type="dxa"/>
          </w:tcPr>
          <w:p w14:paraId="2D721AFC" w14:textId="77777777" w:rsidR="007B6E49" w:rsidRPr="001A3907" w:rsidRDefault="007B6E49" w:rsidP="007B6E4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D81F311" w14:textId="44AED0D6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THB 2,000</w:t>
            </w:r>
          </w:p>
        </w:tc>
        <w:tc>
          <w:tcPr>
            <w:tcW w:w="189" w:type="dxa"/>
          </w:tcPr>
          <w:p w14:paraId="4D568B85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335DF0" w14:textId="24A2BFDA" w:rsidR="007B6E49" w:rsidRPr="001A3907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78" w:type="dxa"/>
          </w:tcPr>
          <w:p w14:paraId="29A773E4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5B20B" w14:textId="12A5AF84" w:rsidR="007B6E49" w:rsidRPr="001A3907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97" w:type="dxa"/>
          </w:tcPr>
          <w:p w14:paraId="135C1D07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1A3907" w14:paraId="5B7E5DA7" w14:textId="77777777" w:rsidTr="0073190D">
        <w:trPr>
          <w:cantSplit/>
          <w:trHeight w:val="232"/>
        </w:trPr>
        <w:tc>
          <w:tcPr>
            <w:tcW w:w="4587" w:type="dxa"/>
          </w:tcPr>
          <w:p w14:paraId="14A02620" w14:textId="4680CB30" w:rsidR="007B6E49" w:rsidRPr="001A3907" w:rsidRDefault="007B6E49" w:rsidP="007B6E49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1A3907">
              <w:rPr>
                <w:rFonts w:asciiTheme="majorBidi" w:hAnsiTheme="majorBidi" w:cstheme="majorBidi"/>
                <w:sz w:val="24"/>
                <w:szCs w:val="24"/>
              </w:rPr>
              <w:t>MyCloud</w:t>
            </w:r>
            <w:proofErr w:type="spellEnd"/>
            <w:r w:rsidRPr="001A3907">
              <w:rPr>
                <w:rFonts w:asciiTheme="majorBidi" w:hAnsiTheme="majorBidi" w:cstheme="majorBidi"/>
                <w:sz w:val="24"/>
                <w:szCs w:val="24"/>
              </w:rPr>
              <w:t xml:space="preserve"> Holdings Pte. Ltd.</w:t>
            </w:r>
          </w:p>
        </w:tc>
        <w:tc>
          <w:tcPr>
            <w:tcW w:w="2518" w:type="dxa"/>
          </w:tcPr>
          <w:p w14:paraId="5EE36394" w14:textId="607C7549" w:rsidR="007B6E49" w:rsidRPr="001A3907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3907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5" w:type="dxa"/>
          </w:tcPr>
          <w:p w14:paraId="54700952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69225F7C" w14:textId="080890D6" w:rsidR="007B6E49" w:rsidRPr="001A3907" w:rsidRDefault="007B6E49" w:rsidP="007B6E49">
            <w:pPr>
              <w:pStyle w:val="acctfourfigures"/>
              <w:tabs>
                <w:tab w:val="clear" w:pos="765"/>
                <w:tab w:val="decimal" w:pos="45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19.75</w:t>
            </w:r>
          </w:p>
        </w:tc>
        <w:tc>
          <w:tcPr>
            <w:tcW w:w="990" w:type="dxa"/>
          </w:tcPr>
          <w:p w14:paraId="66B609F0" w14:textId="721E7A64" w:rsidR="007B6E49" w:rsidRPr="001A3907" w:rsidRDefault="007B6E49" w:rsidP="007B6E49">
            <w:pPr>
              <w:pStyle w:val="acctfourfigures"/>
              <w:tabs>
                <w:tab w:val="clear" w:pos="765"/>
                <w:tab w:val="decimal" w:pos="374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19.75</w:t>
            </w:r>
          </w:p>
        </w:tc>
        <w:tc>
          <w:tcPr>
            <w:tcW w:w="195" w:type="dxa"/>
          </w:tcPr>
          <w:p w14:paraId="70A8199F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BEBD601" w14:textId="7831FEC2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9,495</w:t>
            </w:r>
          </w:p>
        </w:tc>
        <w:tc>
          <w:tcPr>
            <w:tcW w:w="208" w:type="dxa"/>
          </w:tcPr>
          <w:p w14:paraId="217DDE46" w14:textId="77777777" w:rsidR="007B6E49" w:rsidRPr="001A3907" w:rsidRDefault="007B6E49" w:rsidP="007B6E49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4C4EB48" w14:textId="510FE2C5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80" w:lineRule="exact"/>
              <w:ind w:left="-99" w:right="-10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USD 9,495</w:t>
            </w:r>
          </w:p>
        </w:tc>
        <w:tc>
          <w:tcPr>
            <w:tcW w:w="189" w:type="dxa"/>
          </w:tcPr>
          <w:p w14:paraId="418330C7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F31370" w14:textId="12A6E471" w:rsidR="007B6E49" w:rsidRPr="001A3907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213,608</w:t>
            </w:r>
          </w:p>
        </w:tc>
        <w:tc>
          <w:tcPr>
            <w:tcW w:w="178" w:type="dxa"/>
          </w:tcPr>
          <w:p w14:paraId="683DA506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F0C241" w14:textId="3D6EE95C" w:rsidR="007B6E49" w:rsidRPr="001A3907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8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213,608</w:t>
            </w:r>
          </w:p>
        </w:tc>
        <w:tc>
          <w:tcPr>
            <w:tcW w:w="197" w:type="dxa"/>
          </w:tcPr>
          <w:p w14:paraId="725900BE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80" w:lineRule="exact"/>
              <w:ind w:left="-80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6E49" w:rsidRPr="0073190D" w14:paraId="70C6201D" w14:textId="77777777" w:rsidTr="0073190D">
        <w:trPr>
          <w:cantSplit/>
          <w:trHeight w:val="232"/>
        </w:trPr>
        <w:tc>
          <w:tcPr>
            <w:tcW w:w="4587" w:type="dxa"/>
          </w:tcPr>
          <w:p w14:paraId="13DEC8E9" w14:textId="4A17DE8E" w:rsidR="007B6E49" w:rsidRPr="001A3907" w:rsidRDefault="007B6E49" w:rsidP="007B6E49">
            <w:pPr>
              <w:spacing w:line="26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39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18" w:type="dxa"/>
          </w:tcPr>
          <w:p w14:paraId="64CE5481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6CECB57B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5A8CCC1A" w14:textId="10F39D78" w:rsidR="007B6E49" w:rsidRPr="001A3907" w:rsidRDefault="007B6E49" w:rsidP="007B6E49">
            <w:pPr>
              <w:pStyle w:val="acctfourfigures"/>
              <w:tabs>
                <w:tab w:val="clear" w:pos="765"/>
                <w:tab w:val="decimal" w:pos="66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7EE938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1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" w:type="dxa"/>
          </w:tcPr>
          <w:p w14:paraId="2DC5F923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1EF38DDB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8" w:type="dxa"/>
          </w:tcPr>
          <w:p w14:paraId="0095D1BF" w14:textId="77777777" w:rsidR="007B6E49" w:rsidRPr="001A3907" w:rsidRDefault="007B6E49" w:rsidP="007B6E49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</w:tcPr>
          <w:p w14:paraId="0E9C2EEF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</w:tcPr>
          <w:p w14:paraId="18C13030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626A9B" w14:textId="27967927" w:rsidR="007B6E49" w:rsidRPr="001A3907" w:rsidRDefault="007B6E49" w:rsidP="007B6E49">
            <w:pPr>
              <w:pStyle w:val="acctfourfigures"/>
              <w:tabs>
                <w:tab w:val="clear" w:pos="765"/>
                <w:tab w:val="decimal" w:pos="710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39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450,103</w:t>
            </w:r>
          </w:p>
        </w:tc>
        <w:tc>
          <w:tcPr>
            <w:tcW w:w="178" w:type="dxa"/>
          </w:tcPr>
          <w:p w14:paraId="48A0913D" w14:textId="77777777" w:rsidR="007B6E49" w:rsidRPr="001A3907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6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2F0B9E9" w14:textId="74B2E04E" w:rsidR="007B6E49" w:rsidRPr="00CA261F" w:rsidRDefault="007B6E49" w:rsidP="007B6E49">
            <w:pPr>
              <w:pStyle w:val="acctfourfigures"/>
              <w:tabs>
                <w:tab w:val="clear" w:pos="765"/>
                <w:tab w:val="decimal" w:pos="745"/>
              </w:tabs>
              <w:spacing w:line="2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39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450,103</w:t>
            </w:r>
          </w:p>
        </w:tc>
        <w:tc>
          <w:tcPr>
            <w:tcW w:w="197" w:type="dxa"/>
          </w:tcPr>
          <w:p w14:paraId="7818F6EF" w14:textId="77777777" w:rsidR="007B6E49" w:rsidRPr="00CA261F" w:rsidRDefault="007B6E49" w:rsidP="007B6E49">
            <w:pPr>
              <w:pStyle w:val="acctfourfigures"/>
              <w:tabs>
                <w:tab w:val="clear" w:pos="765"/>
                <w:tab w:val="decimal" w:pos="559"/>
              </w:tabs>
              <w:spacing w:line="240" w:lineRule="exact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46146D5" w14:textId="77777777" w:rsidR="00B162EE" w:rsidRPr="00D710F6" w:rsidRDefault="00B162EE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p w14:paraId="54B40D65" w14:textId="190ADA9D" w:rsidR="006A386B" w:rsidRPr="001A3907" w:rsidRDefault="006A386B" w:rsidP="006A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1A3907">
        <w:rPr>
          <w:rFonts w:asciiTheme="majorBidi" w:hAnsiTheme="majorBidi" w:cstheme="majorBidi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1A3907">
        <w:rPr>
          <w:rFonts w:asciiTheme="majorBidi" w:hAnsiTheme="majorBidi" w:cstheme="majorBidi"/>
          <w:sz w:val="24"/>
          <w:szCs w:val="24"/>
        </w:rPr>
        <w:t xml:space="preserve"> TMS 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1A3907">
        <w:rPr>
          <w:rFonts w:asciiTheme="majorBidi" w:hAnsiTheme="majorBidi" w:cstheme="majorBidi"/>
          <w:sz w:val="24"/>
          <w:szCs w:val="24"/>
        </w:rPr>
        <w:t xml:space="preserve">PPSP </w:t>
      </w:r>
      <w:r w:rsidRPr="001A3907">
        <w:rPr>
          <w:rFonts w:asciiTheme="majorBidi" w:hAnsiTheme="majorBidi" w:cstheme="majorBidi"/>
          <w:sz w:val="24"/>
          <w:szCs w:val="24"/>
          <w:cs/>
        </w:rPr>
        <w:t>ซึ่งเป็นบริษัทจดทะเบียนในตลาดหลักทรัพย์เวียดนามและกัมพูชา</w:t>
      </w:r>
      <w:r w:rsidR="00297A7C" w:rsidRPr="001A3907">
        <w:rPr>
          <w:rFonts w:asciiTheme="majorBidi" w:hAnsiTheme="majorBidi" w:cstheme="majorBidi" w:hint="cs"/>
          <w:sz w:val="24"/>
          <w:szCs w:val="24"/>
          <w:cs/>
        </w:rPr>
        <w:t>ตามลำดับ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ณ วันที่ </w:t>
      </w:r>
      <w:r w:rsidR="009B31AD" w:rsidRPr="001A3907">
        <w:rPr>
          <w:rFonts w:asciiTheme="majorBidi" w:hAnsiTheme="majorBidi" w:cstheme="majorBidi"/>
          <w:sz w:val="24"/>
          <w:szCs w:val="24"/>
        </w:rPr>
        <w:t xml:space="preserve">30 </w:t>
      </w:r>
      <w:r w:rsidR="009B31AD" w:rsidRPr="001A3907">
        <w:rPr>
          <w:rFonts w:asciiTheme="majorBidi" w:hAnsiTheme="majorBidi" w:cstheme="majorBidi"/>
          <w:sz w:val="24"/>
          <w:szCs w:val="24"/>
          <w:cs/>
        </w:rPr>
        <w:t>กันยายน</w:t>
      </w:r>
      <w:r w:rsidR="00407E36"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1F2771" w:rsidRPr="001A3907">
        <w:rPr>
          <w:rFonts w:asciiTheme="majorBidi" w:hAnsiTheme="majorBidi" w:cstheme="majorBidi"/>
          <w:sz w:val="24"/>
          <w:szCs w:val="24"/>
        </w:rPr>
        <w:t>256</w:t>
      </w:r>
      <w:r w:rsidR="00C4595B" w:rsidRPr="001A3907">
        <w:rPr>
          <w:rFonts w:asciiTheme="majorBidi" w:hAnsiTheme="majorBidi" w:cstheme="majorBidi"/>
          <w:sz w:val="24"/>
          <w:szCs w:val="24"/>
        </w:rPr>
        <w:t>5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มีราคาปิดต่อหุ้นอยู่ที่</w:t>
      </w:r>
      <w:r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="008F5AFC" w:rsidRPr="001A3907">
        <w:rPr>
          <w:rFonts w:asciiTheme="majorBidi" w:hAnsiTheme="majorBidi" w:cstheme="majorBidi"/>
          <w:sz w:val="24"/>
          <w:szCs w:val="24"/>
        </w:rPr>
        <w:t xml:space="preserve">62,300  </w:t>
      </w:r>
      <w:r w:rsidRPr="001A3907">
        <w:rPr>
          <w:rFonts w:asciiTheme="majorBidi" w:hAnsiTheme="majorBidi" w:cstheme="majorBidi"/>
          <w:sz w:val="24"/>
          <w:szCs w:val="24"/>
          <w:cs/>
        </w:rPr>
        <w:t>ดองเวียดนามและ</w:t>
      </w:r>
      <w:r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="008F5AFC" w:rsidRPr="001A3907">
        <w:rPr>
          <w:rFonts w:asciiTheme="majorBidi" w:hAnsiTheme="majorBidi" w:cstheme="majorBidi"/>
          <w:sz w:val="24"/>
          <w:szCs w:val="24"/>
        </w:rPr>
        <w:t xml:space="preserve">2,350  </w:t>
      </w:r>
      <w:r w:rsidRPr="001A3907">
        <w:rPr>
          <w:rFonts w:asciiTheme="majorBidi" w:hAnsiTheme="majorBidi" w:cstheme="majorBidi"/>
          <w:sz w:val="24"/>
          <w:szCs w:val="24"/>
          <w:cs/>
        </w:rPr>
        <w:t>เรียลกัมพูชา</w:t>
      </w:r>
      <w:r w:rsidR="00710A2D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ตามลำดับ 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1A3907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1A3907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75,000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ดองเวียดนามและ 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2,070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เรียลกัมพูชา ตามลำดับ)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มูลค่ายุติธรรมของเงินลงทุนใน </w:t>
      </w:r>
      <w:r w:rsidRPr="001A3907">
        <w:rPr>
          <w:rFonts w:asciiTheme="majorBidi" w:hAnsiTheme="majorBidi" w:cstheme="majorBidi"/>
          <w:sz w:val="24"/>
          <w:szCs w:val="24"/>
        </w:rPr>
        <w:t xml:space="preserve">TMS 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1A3907">
        <w:rPr>
          <w:rFonts w:asciiTheme="majorBidi" w:hAnsiTheme="majorBidi" w:cstheme="majorBidi"/>
          <w:sz w:val="24"/>
          <w:szCs w:val="24"/>
        </w:rPr>
        <w:t xml:space="preserve">PPSP </w:t>
      </w:r>
      <w:r w:rsidRPr="001A3907">
        <w:rPr>
          <w:rFonts w:asciiTheme="majorBidi" w:hAnsiTheme="majorBidi" w:cstheme="majorBidi"/>
          <w:sz w:val="24"/>
          <w:szCs w:val="24"/>
          <w:cs/>
        </w:rPr>
        <w:t>เท่ากับ</w:t>
      </w:r>
      <w:r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="008F5AFC" w:rsidRPr="001A3907">
        <w:rPr>
          <w:rFonts w:asciiTheme="majorBidi" w:hAnsiTheme="majorBidi" w:cstheme="majorBidi"/>
          <w:sz w:val="24"/>
          <w:szCs w:val="24"/>
        </w:rPr>
        <w:t xml:space="preserve">1,445,945  </w:t>
      </w:r>
      <w:r w:rsidRPr="001A3907">
        <w:rPr>
          <w:rFonts w:asciiTheme="majorBidi" w:hAnsiTheme="majorBidi" w:cstheme="majorBidi"/>
          <w:sz w:val="24"/>
          <w:szCs w:val="24"/>
          <w:cs/>
        </w:rPr>
        <w:t>ล้านดองเวียดนามและ</w:t>
      </w:r>
      <w:r w:rsidR="00CD0BF5"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="008F5AFC" w:rsidRPr="001A3907">
        <w:rPr>
          <w:rFonts w:asciiTheme="majorBidi" w:hAnsiTheme="majorBidi" w:cstheme="majorBidi"/>
          <w:sz w:val="24"/>
          <w:szCs w:val="24"/>
        </w:rPr>
        <w:t xml:space="preserve">24,677 </w:t>
      </w:r>
      <w:r w:rsidRPr="001A3907">
        <w:rPr>
          <w:rFonts w:asciiTheme="majorBidi" w:hAnsiTheme="majorBidi" w:cstheme="majorBidi"/>
          <w:sz w:val="24"/>
          <w:szCs w:val="24"/>
          <w:cs/>
        </w:rPr>
        <w:t>ล้านเรียลกัมพูชา</w:t>
      </w:r>
      <w:r w:rsidR="00710A2D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  <w:cs/>
        </w:rPr>
        <w:t>ตามลำดับ</w:t>
      </w:r>
      <w:r w:rsidR="0073190D"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1A3907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1A3907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1,729,439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ล้านดองเวียดนาม และ 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21,737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ล้านเรียลกัมพูชา</w:t>
      </w:r>
      <w:r w:rsidR="00710A2D" w:rsidRPr="001A3907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>ตามลำดับ)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เทียบเท่าเงินบาทจำนวน</w:t>
      </w:r>
      <w:r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="008F5AFC" w:rsidRPr="001A3907">
        <w:rPr>
          <w:rFonts w:asciiTheme="majorBidi" w:hAnsiTheme="majorBidi" w:cstheme="majorBidi"/>
          <w:sz w:val="24"/>
          <w:szCs w:val="24"/>
        </w:rPr>
        <w:t xml:space="preserve">2,290.38  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ล้านบาทและ </w:t>
      </w:r>
      <w:r w:rsidR="001574D5" w:rsidRPr="001A3907">
        <w:rPr>
          <w:rFonts w:asciiTheme="majorBidi" w:hAnsiTheme="majorBidi" w:cstheme="majorBidi"/>
          <w:sz w:val="24"/>
          <w:szCs w:val="24"/>
        </w:rPr>
        <w:t xml:space="preserve">226.14 </w:t>
      </w:r>
      <w:r w:rsidRPr="001A3907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="00BA60B9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ตามลำดับ 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1F2771" w:rsidRPr="001A3907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="001F2771" w:rsidRPr="001A3907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2,533.63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ล้านบาทและ </w:t>
      </w:r>
      <w:r w:rsidR="00C4595B" w:rsidRPr="001A3907">
        <w:rPr>
          <w:rFonts w:asciiTheme="majorBidi" w:hAnsiTheme="majorBidi" w:cstheme="majorBidi"/>
          <w:i/>
          <w:iCs/>
          <w:sz w:val="24"/>
          <w:szCs w:val="24"/>
        </w:rPr>
        <w:t>178.42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</w:t>
      </w:r>
      <w:r w:rsidR="00710A2D" w:rsidRPr="001A3907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i/>
          <w:iCs/>
          <w:sz w:val="24"/>
          <w:szCs w:val="24"/>
          <w:cs/>
        </w:rPr>
        <w:t>ตามลำดับ</w:t>
      </w:r>
      <w:r w:rsidRPr="001A3907">
        <w:rPr>
          <w:rFonts w:asciiTheme="majorBidi" w:hAnsiTheme="majorBidi" w:cstheme="majorBidi"/>
          <w:i/>
          <w:iCs/>
          <w:sz w:val="24"/>
          <w:szCs w:val="24"/>
        </w:rPr>
        <w:t>)</w:t>
      </w:r>
    </w:p>
    <w:p w14:paraId="4E1F2E0B" w14:textId="338F3E0A" w:rsidR="00853332" w:rsidRPr="001A3907" w:rsidRDefault="00853332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AA10965" w14:textId="0C99A2CA" w:rsidR="00CD0BF5" w:rsidRPr="001A3907" w:rsidRDefault="00CD0BF5" w:rsidP="00CD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 w:rsidRPr="001A3907">
        <w:rPr>
          <w:rFonts w:asciiTheme="majorBidi" w:hAnsiTheme="majorBidi" w:cstheme="majorBidi" w:hint="cs"/>
          <w:sz w:val="24"/>
          <w:szCs w:val="24"/>
          <w:cs/>
        </w:rPr>
        <w:t>ในระหว่าง</w:t>
      </w:r>
      <w:r w:rsidR="009B31AD" w:rsidRPr="001A3907">
        <w:rPr>
          <w:rFonts w:asciiTheme="majorBidi" w:hAnsiTheme="majorBidi" w:cstheme="majorBidi" w:hint="cs"/>
          <w:sz w:val="24"/>
          <w:szCs w:val="24"/>
          <w:cs/>
        </w:rPr>
        <w:t>งวดเก้า</w:t>
      </w:r>
      <w:r w:rsidR="00777CF3" w:rsidRPr="001A3907">
        <w:rPr>
          <w:rFonts w:asciiTheme="majorBidi" w:hAnsiTheme="majorBidi" w:cstheme="majorBidi" w:hint="cs"/>
          <w:sz w:val="24"/>
          <w:szCs w:val="24"/>
          <w:cs/>
        </w:rPr>
        <w:t>เดือน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 xml:space="preserve">สิ้นสุดวันที่ </w:t>
      </w:r>
      <w:r w:rsidR="009B31AD" w:rsidRPr="001A3907">
        <w:rPr>
          <w:rFonts w:asciiTheme="majorBidi" w:hAnsiTheme="majorBidi" w:cstheme="majorBidi"/>
          <w:sz w:val="24"/>
          <w:szCs w:val="24"/>
        </w:rPr>
        <w:t xml:space="preserve">30 </w:t>
      </w:r>
      <w:r w:rsidR="009B31AD" w:rsidRPr="001A3907">
        <w:rPr>
          <w:rFonts w:asciiTheme="majorBidi" w:hAnsiTheme="majorBidi" w:cstheme="majorBidi"/>
          <w:sz w:val="24"/>
          <w:szCs w:val="24"/>
          <w:cs/>
        </w:rPr>
        <w:t>กันยายน</w:t>
      </w:r>
      <w:r w:rsidR="00371603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371603" w:rsidRPr="001A3907">
        <w:rPr>
          <w:rFonts w:asciiTheme="majorBidi" w:hAnsiTheme="majorBidi" w:cstheme="majorBidi"/>
          <w:sz w:val="24"/>
          <w:szCs w:val="24"/>
        </w:rPr>
        <w:t>2565</w:t>
      </w:r>
      <w:r w:rsidR="00371603"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 xml:space="preserve">กลุ่มบริษัทได้ลงทุนเพิ่มในบริษัท </w:t>
      </w:r>
      <w:r w:rsidRPr="001A3907">
        <w:rPr>
          <w:rFonts w:asciiTheme="majorBidi" w:hAnsiTheme="majorBidi" w:cstheme="majorBidi" w:hint="cs"/>
          <w:sz w:val="24"/>
          <w:szCs w:val="24"/>
        </w:rPr>
        <w:t xml:space="preserve">TMS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 xml:space="preserve">เป็นจำนวน </w:t>
      </w:r>
      <w:r w:rsidR="001574D5" w:rsidRPr="001A3907">
        <w:rPr>
          <w:rFonts w:asciiTheme="majorBidi" w:hAnsiTheme="majorBidi" w:cstheme="majorBidi"/>
          <w:sz w:val="24"/>
          <w:szCs w:val="24"/>
        </w:rPr>
        <w:t>150,200</w:t>
      </w:r>
      <w:r w:rsidR="001574D5" w:rsidRPr="001A3907">
        <w:rPr>
          <w:rFonts w:asciiTheme="majorBidi" w:hAnsiTheme="majorBidi" w:cstheme="majorBidi" w:hint="cs"/>
          <w:sz w:val="24"/>
          <w:szCs w:val="24"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 xml:space="preserve">หุ้น 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ทำให้กลุ่มบริษัทมีส่วนได้เสียใน </w:t>
      </w:r>
      <w:r w:rsidRPr="001A3907">
        <w:rPr>
          <w:rFonts w:asciiTheme="majorBidi" w:hAnsiTheme="majorBidi" w:cstheme="majorBidi"/>
          <w:sz w:val="24"/>
          <w:szCs w:val="24"/>
        </w:rPr>
        <w:t xml:space="preserve">TMS </w:t>
      </w:r>
      <w:r w:rsidRPr="001A3907">
        <w:rPr>
          <w:rFonts w:asciiTheme="majorBidi" w:hAnsiTheme="majorBidi" w:cstheme="majorBidi"/>
          <w:sz w:val="24"/>
          <w:szCs w:val="24"/>
          <w:cs/>
        </w:rPr>
        <w:t>เพิ่มขึ้นจากร้อยละ</w:t>
      </w:r>
      <w:r w:rsidR="0068454D"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="00E07705" w:rsidRPr="001A3907">
        <w:rPr>
          <w:rFonts w:asciiTheme="majorBidi" w:hAnsiTheme="majorBidi" w:cstheme="majorBidi"/>
          <w:sz w:val="24"/>
          <w:szCs w:val="24"/>
        </w:rPr>
        <w:t>21.78</w:t>
      </w:r>
      <w:r w:rsidR="00371603" w:rsidRPr="001A3907">
        <w:rPr>
          <w:rFonts w:asciiTheme="majorBidi" w:hAnsiTheme="majorBidi" w:cstheme="majorBidi" w:hint="cs"/>
          <w:sz w:val="24"/>
          <w:szCs w:val="24"/>
          <w:cs/>
        </w:rPr>
        <w:t xml:space="preserve"> 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เ</w:t>
      </w:r>
      <w:r w:rsidRPr="001A3907">
        <w:rPr>
          <w:rFonts w:asciiTheme="majorBidi" w:hAnsiTheme="majorBidi" w:cstheme="majorBidi"/>
          <w:sz w:val="24"/>
          <w:szCs w:val="24"/>
          <w:cs/>
        </w:rPr>
        <w:t>ป็นร้อยละ</w:t>
      </w:r>
      <w:r w:rsidR="00E07705" w:rsidRPr="001A3907">
        <w:rPr>
          <w:rFonts w:asciiTheme="majorBidi" w:hAnsiTheme="majorBidi" w:cstheme="majorBidi"/>
          <w:sz w:val="24"/>
          <w:szCs w:val="24"/>
        </w:rPr>
        <w:t xml:space="preserve"> 21.9</w:t>
      </w:r>
      <w:r w:rsidR="002858F3">
        <w:rPr>
          <w:rFonts w:asciiTheme="majorBidi" w:hAnsiTheme="majorBidi" w:cstheme="majorBidi"/>
          <w:sz w:val="24"/>
          <w:szCs w:val="24"/>
        </w:rPr>
        <w:t>2</w:t>
      </w:r>
      <w:r w:rsidR="00E07705"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โดยจ่ายชำระเป็นเงินจำนวน</w:t>
      </w:r>
      <w:r w:rsidR="00E04468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371603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1574D5" w:rsidRPr="001A3907">
        <w:rPr>
          <w:rFonts w:asciiTheme="majorBidi" w:hAnsiTheme="majorBidi" w:cstheme="majorBidi"/>
          <w:sz w:val="24"/>
          <w:szCs w:val="24"/>
        </w:rPr>
        <w:t>10</w:t>
      </w:r>
      <w:r w:rsidR="006357BF">
        <w:rPr>
          <w:rFonts w:asciiTheme="majorBidi" w:hAnsiTheme="majorBidi" w:cstheme="majorBidi"/>
          <w:sz w:val="24"/>
          <w:szCs w:val="24"/>
        </w:rPr>
        <w:t>,</w:t>
      </w:r>
      <w:r w:rsidR="001574D5" w:rsidRPr="001A3907">
        <w:rPr>
          <w:rFonts w:asciiTheme="majorBidi" w:hAnsiTheme="majorBidi" w:cstheme="majorBidi"/>
          <w:sz w:val="24"/>
          <w:szCs w:val="24"/>
        </w:rPr>
        <w:t>60</w:t>
      </w:r>
      <w:r w:rsidR="006357BF">
        <w:rPr>
          <w:rFonts w:asciiTheme="majorBidi" w:hAnsiTheme="majorBidi" w:cstheme="majorBidi"/>
          <w:sz w:val="24"/>
          <w:szCs w:val="24"/>
        </w:rPr>
        <w:t xml:space="preserve">0 </w:t>
      </w:r>
      <w:r w:rsidR="001574D5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 xml:space="preserve">ล้านดองเวียดนาม </w:t>
      </w:r>
      <w:r w:rsidR="00B81AD9" w:rsidRPr="001A3907">
        <w:rPr>
          <w:rFonts w:asciiTheme="majorBidi" w:hAnsiTheme="majorBidi" w:cstheme="majorBidi"/>
          <w:sz w:val="24"/>
          <w:szCs w:val="24"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เทียบเท่ากับ</w:t>
      </w:r>
      <w:r w:rsidR="00F91055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1574D5" w:rsidRPr="001A3907">
        <w:rPr>
          <w:rFonts w:asciiTheme="majorBidi" w:hAnsiTheme="majorBidi" w:cstheme="majorBidi"/>
          <w:sz w:val="24"/>
          <w:szCs w:val="24"/>
        </w:rPr>
        <w:t>15.72</w:t>
      </w:r>
      <w:r w:rsidR="001574D5" w:rsidRPr="001A3907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1F4B6652" w14:textId="77777777" w:rsidR="00CD0BF5" w:rsidRPr="001A3907" w:rsidRDefault="00CD0BF5" w:rsidP="00853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2B62AAF" w14:textId="5727CF54" w:rsidR="001B44F5" w:rsidRPr="001A3907" w:rsidRDefault="009D68D1" w:rsidP="009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 w:rsidRPr="001A3907">
        <w:rPr>
          <w:rFonts w:asciiTheme="majorBidi" w:hAnsiTheme="majorBidi" w:cstheme="majorBidi" w:hint="cs"/>
          <w:sz w:val="24"/>
          <w:szCs w:val="24"/>
          <w:cs/>
        </w:rPr>
        <w:t>เมื่อวันที่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5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มกราคม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2565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บริษัทย่อยแห่งหนึ่ง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แปซิฟิค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ห้องเย็น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1A3907">
        <w:rPr>
          <w:rFonts w:asciiTheme="majorBidi" w:hAnsiTheme="majorBidi" w:cstheme="majorBidi" w:hint="eastAsia"/>
          <w:sz w:val="24"/>
          <w:szCs w:val="24"/>
          <w:cs/>
        </w:rPr>
        <w:t>”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)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และบริษัทไทยรวมสินพัฒนาอุตสาหกรรม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1A3907">
        <w:rPr>
          <w:rFonts w:asciiTheme="majorBidi" w:hAnsiTheme="majorBidi" w:cstheme="majorBidi"/>
          <w:sz w:val="24"/>
          <w:szCs w:val="24"/>
        </w:rPr>
        <w:t xml:space="preserve">TUM”) 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ได้ร่วมกันจัดตั้งบริษัทร่วมทุน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ได้แก่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แปซิฟิค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ทียูเอ็ม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โคลด์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สโตเรจ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จํากัด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1A3907">
        <w:rPr>
          <w:rFonts w:asciiTheme="majorBidi" w:hAnsiTheme="majorBidi" w:cstheme="majorBidi"/>
          <w:sz w:val="24"/>
          <w:szCs w:val="24"/>
        </w:rPr>
        <w:t xml:space="preserve">PACT”)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ซึ่งประกอบกิจการก่อสร้างคลังสินค้าห้องเย็น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สําหรับรองรับการจัดเก็บวัตถุดิบ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และสินค้าของบริษัทในกลุ่ม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 xml:space="preserve">TUM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โดยมีบริษัทย่อยเป็นผู้บริหารจัดการ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คลังสินค้าห้องเย็น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และมีทุนจดทะเบียน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1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ต่อมาในการประชุมวิสามัญของผู้ถือหุ้นของบริษัทร่วมทุน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(“</w:t>
      </w:r>
      <w:r w:rsidRPr="001A3907">
        <w:rPr>
          <w:rFonts w:asciiTheme="majorBidi" w:hAnsiTheme="majorBidi" w:cstheme="majorBidi"/>
          <w:sz w:val="24"/>
          <w:szCs w:val="24"/>
        </w:rPr>
        <w:t xml:space="preserve">PACT”)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เมื่อวันที่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21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มกราคม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2565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ผู้ถือหุ้นมีมติอนุมัติการเพิ่มทุนจดทะเบียนจาก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1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เป็น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80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โดยการออกหุ้นสามัญใหม่จำนวน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790,000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หุ้น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มูลค่า</w:t>
      </w:r>
      <w:r w:rsidR="002D1501" w:rsidRPr="001A3907">
        <w:rPr>
          <w:rFonts w:asciiTheme="majorBidi" w:hAnsiTheme="majorBidi" w:cstheme="majorBidi" w:hint="cs"/>
          <w:sz w:val="24"/>
          <w:szCs w:val="24"/>
          <w:cs/>
        </w:rPr>
        <w:t xml:space="preserve">   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หุ้นละ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100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บาท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รวมเป็นจำนวน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79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 w:hint="cs"/>
          <w:sz w:val="24"/>
          <w:szCs w:val="24"/>
          <w:cs/>
        </w:rPr>
        <w:t>ล้านบาทโดยกลุ่มบริษัทถือหุ้นคิดเป็นสัดส่วนร้อยละ</w:t>
      </w:r>
      <w:r w:rsidRPr="001A390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1A3907">
        <w:rPr>
          <w:rFonts w:asciiTheme="majorBidi" w:hAnsiTheme="majorBidi" w:cstheme="majorBidi"/>
          <w:sz w:val="24"/>
          <w:szCs w:val="24"/>
        </w:rPr>
        <w:t>49.99</w:t>
      </w:r>
    </w:p>
    <w:p w14:paraId="2D49AC6C" w14:textId="7E687C14" w:rsidR="00D710F6" w:rsidRPr="001A3907" w:rsidRDefault="00D710F6" w:rsidP="009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096D0B19" w14:textId="6228FF90" w:rsidR="00D710F6" w:rsidRPr="00D710F6" w:rsidRDefault="00D710F6" w:rsidP="00D71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  <w:r w:rsidRPr="001A3907">
        <w:rPr>
          <w:rFonts w:asciiTheme="majorBidi" w:hAnsiTheme="majorBidi" w:cs="Angsana New" w:hint="cs"/>
          <w:sz w:val="24"/>
          <w:szCs w:val="24"/>
          <w:cs/>
        </w:rPr>
        <w:t>เมื่อวันที่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20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กรกฎาคม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2565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บริษัทย่อยแห่งหนึ่ง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(“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บริษัท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เจดับเบิ้ลยูดี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ทรานสปอร์ต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(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ประเทศไทย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)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จํากัด</w:t>
      </w:r>
      <w:r w:rsidRPr="001A3907">
        <w:rPr>
          <w:rFonts w:asciiTheme="majorBidi" w:hAnsiTheme="majorBidi" w:cs="Angsana New" w:hint="eastAsia"/>
          <w:sz w:val="24"/>
          <w:szCs w:val="24"/>
          <w:cs/>
        </w:rPr>
        <w:t>”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)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บริษัท ไปรษณีย์ไทย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จํากัด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และบริษัท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แฟลช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เอ็กซ์เพรส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จำกัด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ได้ร่วมกันจัดตั้งบริษัทร่วมทุน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ได้แก่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บริษัท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ฟิ้วซ์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โพสต์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จำกัด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ซึ่งประกอบธุรกิจขนส่งสินค้าควบคุมอุณหภูมิแบบเร่งด่วน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และมีทุนจดทะเบียน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100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ล้านบาท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1A3907">
        <w:rPr>
          <w:rFonts w:asciiTheme="majorBidi" w:hAnsiTheme="majorBidi" w:cs="Angsana New" w:hint="cs"/>
          <w:sz w:val="24"/>
          <w:szCs w:val="24"/>
          <w:cs/>
        </w:rPr>
        <w:t>โดยกลุ่มบริษัทถือหุ้นคิดเป็นสัดส่วนร้อยละ</w:t>
      </w:r>
      <w:r w:rsidRPr="001A3907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161984">
        <w:rPr>
          <w:rFonts w:asciiTheme="majorBidi" w:hAnsiTheme="majorBidi" w:cs="Angsana New"/>
          <w:sz w:val="24"/>
          <w:szCs w:val="24"/>
        </w:rPr>
        <w:t>37.50</w:t>
      </w:r>
    </w:p>
    <w:p w14:paraId="4D8CEEFC" w14:textId="77777777" w:rsidR="009D68D1" w:rsidRPr="008E3AFE" w:rsidRDefault="009D68D1" w:rsidP="00D71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3F4C7955" w14:textId="6C5241E3" w:rsidR="00102987" w:rsidRPr="008E3AFE" w:rsidRDefault="00102987" w:rsidP="0010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หลักทรัพย์ค้ำประกัน</w:t>
      </w:r>
    </w:p>
    <w:p w14:paraId="62ACBD3E" w14:textId="77777777" w:rsidR="00102987" w:rsidRPr="008E3AFE" w:rsidRDefault="00102987" w:rsidP="00AB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FD2DFEE" w14:textId="12EAB3F0" w:rsidR="00671468" w:rsidRPr="0099075E" w:rsidRDefault="00102987" w:rsidP="00AB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671468" w:rsidRPr="0099075E" w:rsidSect="00407E36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8E3AFE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9B31AD">
        <w:rPr>
          <w:rFonts w:asciiTheme="majorBidi" w:hAnsiTheme="majorBidi" w:cstheme="majorBidi"/>
          <w:sz w:val="24"/>
          <w:szCs w:val="24"/>
        </w:rPr>
        <w:t xml:space="preserve">30 </w:t>
      </w:r>
      <w:r w:rsidR="009B31AD">
        <w:rPr>
          <w:rFonts w:asciiTheme="majorBidi" w:hAnsiTheme="majorBidi" w:cstheme="majorBidi"/>
          <w:sz w:val="24"/>
          <w:szCs w:val="24"/>
          <w:cs/>
        </w:rPr>
        <w:t>กันยายน</w:t>
      </w:r>
      <w:r w:rsidR="00C4595B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4595B" w:rsidRPr="008E3AFE">
        <w:rPr>
          <w:rFonts w:asciiTheme="majorBidi" w:hAnsiTheme="majorBidi" w:cstheme="majorBidi"/>
          <w:sz w:val="24"/>
          <w:szCs w:val="24"/>
        </w:rPr>
        <w:t>2565</w:t>
      </w:r>
      <w:r w:rsidR="00C4595B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>เงินลงทุนในบริษัท</w:t>
      </w:r>
      <w:r w:rsidRPr="008E3AFE">
        <w:rPr>
          <w:rFonts w:asciiTheme="majorBidi" w:hAnsiTheme="majorBidi" w:cstheme="majorBidi"/>
          <w:sz w:val="24"/>
          <w:szCs w:val="24"/>
        </w:rPr>
        <w:t xml:space="preserve"> TMS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 ราคาทุนจำนวน</w:t>
      </w:r>
      <w:r w:rsidR="00E04468" w:rsidRPr="008E3A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371603" w:rsidRPr="008E3AFE">
        <w:rPr>
          <w:rFonts w:asciiTheme="majorBidi" w:hAnsiTheme="majorBidi" w:cstheme="majorBidi"/>
          <w:sz w:val="24"/>
          <w:szCs w:val="24"/>
        </w:rPr>
        <w:t xml:space="preserve">163.80 </w:t>
      </w:r>
      <w:r w:rsidR="00407E36" w:rsidRPr="008E3AFE">
        <w:rPr>
          <w:rFonts w:asciiTheme="majorBidi" w:hAnsiTheme="majorBidi" w:cstheme="majorBidi"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 xml:space="preserve">(31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ธันวาคม </w:t>
      </w:r>
      <w:r w:rsidR="00421C0E" w:rsidRPr="008E3AFE">
        <w:rPr>
          <w:rFonts w:asciiTheme="majorBidi" w:hAnsiTheme="majorBidi" w:cstheme="majorBidi"/>
          <w:i/>
          <w:iCs/>
          <w:sz w:val="24"/>
          <w:szCs w:val="24"/>
        </w:rPr>
        <w:t>2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>56</w:t>
      </w:r>
      <w:r w:rsidR="00C4595B" w:rsidRPr="008E3AFE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 xml:space="preserve">: </w:t>
      </w:r>
      <w:r w:rsidR="00C447AE" w:rsidRPr="008E3AFE">
        <w:rPr>
          <w:rFonts w:asciiTheme="majorBidi" w:hAnsiTheme="majorBidi" w:cstheme="majorBidi"/>
          <w:i/>
          <w:iCs/>
          <w:sz w:val="24"/>
          <w:szCs w:val="24"/>
        </w:rPr>
        <w:t>1</w:t>
      </w:r>
      <w:r w:rsidR="00D07A39" w:rsidRPr="008E3AFE">
        <w:rPr>
          <w:rFonts w:asciiTheme="majorBidi" w:hAnsiTheme="majorBidi" w:cstheme="majorBidi"/>
          <w:i/>
          <w:iCs/>
          <w:sz w:val="24"/>
          <w:szCs w:val="24"/>
        </w:rPr>
        <w:t>63.80</w:t>
      </w:r>
      <w:r w:rsidRPr="008E3AF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8E3AFE">
        <w:rPr>
          <w:rFonts w:asciiTheme="majorBidi" w:hAnsiTheme="majorBidi" w:cstheme="majorBidi"/>
          <w:i/>
          <w:iCs/>
          <w:sz w:val="24"/>
          <w:szCs w:val="24"/>
          <w:cs/>
        </w:rPr>
        <w:t>ล้านบาท)</w:t>
      </w:r>
      <w:r w:rsidR="0020748A" w:rsidRPr="008E3AFE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  <w:r w:rsidR="0020748A" w:rsidRPr="008E3AFE">
        <w:rPr>
          <w:rFonts w:asciiTheme="majorBidi" w:hAnsiTheme="majorBidi" w:cstheme="majorBidi"/>
          <w:sz w:val="24"/>
          <w:szCs w:val="24"/>
        </w:rPr>
        <w:t>(</w:t>
      </w:r>
      <w:r w:rsidR="0020748A" w:rsidRPr="008E3AFE">
        <w:rPr>
          <w:rFonts w:asciiTheme="majorBidi" w:hAnsiTheme="majorBidi" w:cstheme="majorBidi"/>
          <w:sz w:val="24"/>
          <w:szCs w:val="24"/>
          <w:cs/>
        </w:rPr>
        <w:t>ดูหมายเหตุ</w:t>
      </w:r>
      <w:r w:rsidR="00BB3F35" w:rsidRPr="008E3AFE">
        <w:rPr>
          <w:rFonts w:asciiTheme="majorBidi" w:hAnsiTheme="majorBidi" w:cstheme="majorBidi"/>
          <w:sz w:val="24"/>
          <w:szCs w:val="24"/>
          <w:cs/>
        </w:rPr>
        <w:t>ข้อ</w:t>
      </w:r>
      <w:r w:rsidR="0020748A" w:rsidRPr="008E3AF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395C5E">
        <w:rPr>
          <w:rFonts w:asciiTheme="majorBidi" w:hAnsiTheme="majorBidi" w:cstheme="majorBidi"/>
          <w:sz w:val="24"/>
          <w:szCs w:val="24"/>
        </w:rPr>
        <w:t>8</w:t>
      </w:r>
      <w:r w:rsidR="0020748A" w:rsidRPr="008E3AFE">
        <w:rPr>
          <w:rFonts w:asciiTheme="majorBidi" w:hAnsiTheme="majorBidi" w:cstheme="majorBidi"/>
          <w:sz w:val="24"/>
          <w:szCs w:val="24"/>
        </w:rPr>
        <w:t>)</w:t>
      </w:r>
      <w:r w:rsidR="00671468" w:rsidRPr="0099075E">
        <w:rPr>
          <w:rFonts w:asciiTheme="majorBidi" w:hAnsiTheme="majorBidi" w:cstheme="majorBidi"/>
        </w:rPr>
        <w:tab/>
        <w:t xml:space="preserve">               </w:t>
      </w:r>
    </w:p>
    <w:p w14:paraId="5E38919B" w14:textId="77777777" w:rsidR="00EB371C" w:rsidRPr="00EB371C" w:rsidRDefault="00EB371C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01FDBF87" w14:textId="1A043B92" w:rsidR="00EB371C" w:rsidRDefault="00EB371C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080"/>
        <w:gridCol w:w="687"/>
        <w:gridCol w:w="1208"/>
      </w:tblGrid>
      <w:tr w:rsidR="000147B9" w:rsidRPr="00514726" w14:paraId="408636D7" w14:textId="77777777" w:rsidTr="00AD4A6B">
        <w:trPr>
          <w:tblHeader/>
        </w:trPr>
        <w:tc>
          <w:tcPr>
            <w:tcW w:w="6030" w:type="dxa"/>
            <w:vAlign w:val="bottom"/>
          </w:tcPr>
          <w:p w14:paraId="3B16ACB5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6FEC6F99" w14:textId="61BFE0F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E416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416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5C82243C" w14:textId="61C4B7D0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7" w:type="dxa"/>
          </w:tcPr>
          <w:p w14:paraId="07B5021E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D942A9E" w14:textId="77777777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833A679" w14:textId="24A7B733" w:rsidR="000147B9" w:rsidRPr="00B31CF9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147B9" w:rsidRPr="004C3DEB" w14:paraId="1F77F789" w14:textId="77777777" w:rsidTr="00AD4A6B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77F2A97F" w14:textId="448E4D94" w:rsidR="000147B9" w:rsidRPr="004C3DEB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5D73B6" w14:textId="22455191" w:rsidR="000147B9" w:rsidRPr="004C3DEB" w:rsidRDefault="009B31AD" w:rsidP="009B31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C3D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687" w:type="dxa"/>
          </w:tcPr>
          <w:p w14:paraId="232CC949" w14:textId="77777777" w:rsidR="000147B9" w:rsidRPr="004C3DEB" w:rsidRDefault="000147B9" w:rsidP="009B31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14:paraId="0832C9E4" w14:textId="45500A90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C3D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147B9" w:rsidRPr="004C3DEB" w14:paraId="4411A630" w14:textId="77777777" w:rsidTr="00AD4A6B">
        <w:tc>
          <w:tcPr>
            <w:tcW w:w="6030" w:type="dxa"/>
            <w:vAlign w:val="bottom"/>
          </w:tcPr>
          <w:p w14:paraId="58601617" w14:textId="77777777" w:rsidR="000147B9" w:rsidRPr="004C3DEB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3D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93C4998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dxa"/>
          </w:tcPr>
          <w:p w14:paraId="18E032E0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32D1880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7B9" w:rsidRPr="004C3DEB" w14:paraId="2BD41300" w14:textId="77777777" w:rsidTr="00D710F6">
        <w:tc>
          <w:tcPr>
            <w:tcW w:w="6030" w:type="dxa"/>
            <w:vAlign w:val="bottom"/>
          </w:tcPr>
          <w:p w14:paraId="36C80B0D" w14:textId="1F434AED" w:rsidR="000147B9" w:rsidRPr="004C3DEB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DEB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4C3DE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C3DEB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4C3DE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C3DE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C3DEB">
              <w:rPr>
                <w:rFonts w:asciiTheme="majorBidi" w:hAnsiTheme="majorBidi" w:cs="Angsana New" w:hint="cs"/>
                <w:sz w:val="28"/>
                <w:szCs w:val="28"/>
                <w:cs/>
              </w:rPr>
              <w:t>มกราคม</w:t>
            </w:r>
            <w:r w:rsidRPr="004C3DE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C3D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335CB097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dxa"/>
          </w:tcPr>
          <w:p w14:paraId="05EF538C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CCE926C" w14:textId="1374B633" w:rsidR="000147B9" w:rsidRPr="004C3DEB" w:rsidRDefault="00A67026" w:rsidP="00A6702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DEB">
              <w:rPr>
                <w:rFonts w:asciiTheme="majorBidi" w:hAnsiTheme="majorBidi" w:cstheme="majorBidi" w:hint="cs"/>
                <w:sz w:val="28"/>
                <w:szCs w:val="28"/>
              </w:rPr>
              <w:t>3,563,799</w:t>
            </w:r>
          </w:p>
        </w:tc>
      </w:tr>
      <w:tr w:rsidR="000147B9" w:rsidRPr="004C3DEB" w14:paraId="6B8F7BC8" w14:textId="77777777" w:rsidTr="00AD4A6B">
        <w:tc>
          <w:tcPr>
            <w:tcW w:w="6030" w:type="dxa"/>
            <w:vAlign w:val="bottom"/>
          </w:tcPr>
          <w:p w14:paraId="6817DBB2" w14:textId="47BECD12" w:rsidR="000147B9" w:rsidRPr="004C3DEB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3DEB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EF6BE4" w:rsidRPr="004C3DE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ขึ้นจากการเพิ่มทุนของบริษัทย่อย</w:t>
            </w:r>
          </w:p>
        </w:tc>
        <w:tc>
          <w:tcPr>
            <w:tcW w:w="1080" w:type="dxa"/>
          </w:tcPr>
          <w:p w14:paraId="7654253C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dxa"/>
          </w:tcPr>
          <w:p w14:paraId="15256C61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8316F82" w14:textId="77890A3A" w:rsidR="000147B9" w:rsidRPr="004C3DEB" w:rsidRDefault="00857750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3DEB">
              <w:rPr>
                <w:rFonts w:asciiTheme="majorBidi" w:hAnsiTheme="majorBidi" w:cstheme="majorBidi"/>
                <w:sz w:val="28"/>
                <w:szCs w:val="28"/>
              </w:rPr>
              <w:t>205,187</w:t>
            </w:r>
          </w:p>
        </w:tc>
      </w:tr>
      <w:tr w:rsidR="009B31AD" w:rsidRPr="004C3DEB" w14:paraId="3B9B383B" w14:textId="77777777" w:rsidTr="00D710F6">
        <w:tc>
          <w:tcPr>
            <w:tcW w:w="6030" w:type="dxa"/>
            <w:vAlign w:val="bottom"/>
          </w:tcPr>
          <w:p w14:paraId="0E17D8E3" w14:textId="544FCDD0" w:rsidR="009B31AD" w:rsidRPr="004C3DEB" w:rsidRDefault="009B31AD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C3DE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เพิ่มขึ้นจากการรับโอนกิจการทั้งหมด</w:t>
            </w:r>
            <w:r w:rsidR="002858F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</w:t>
            </w:r>
            <w:r w:rsidR="002858F3">
              <w:rPr>
                <w:rFonts w:asciiTheme="majorBidi" w:hAnsiTheme="majorBidi" w:cstheme="majorBidi"/>
                <w:sz w:val="28"/>
                <w:szCs w:val="28"/>
              </w:rPr>
              <w:t>JAPACH</w:t>
            </w:r>
          </w:p>
        </w:tc>
        <w:tc>
          <w:tcPr>
            <w:tcW w:w="1080" w:type="dxa"/>
          </w:tcPr>
          <w:p w14:paraId="43E8437F" w14:textId="218D8ACB" w:rsidR="009B31AD" w:rsidRPr="004C3DEB" w:rsidRDefault="009B31AD" w:rsidP="00AD4A6B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C3DE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87" w:type="dxa"/>
          </w:tcPr>
          <w:p w14:paraId="40724078" w14:textId="77777777" w:rsidR="009B31AD" w:rsidRPr="004C3DEB" w:rsidRDefault="009B31AD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A20138E" w14:textId="49BE3032" w:rsidR="009B31AD" w:rsidRPr="004C3DEB" w:rsidRDefault="004C3DEB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3D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539,455</w:t>
            </w:r>
          </w:p>
        </w:tc>
      </w:tr>
      <w:tr w:rsidR="00D710F6" w:rsidRPr="004C3DEB" w14:paraId="37E9FFC8" w14:textId="77777777" w:rsidTr="00D710F6">
        <w:tc>
          <w:tcPr>
            <w:tcW w:w="6030" w:type="dxa"/>
            <w:vAlign w:val="bottom"/>
          </w:tcPr>
          <w:p w14:paraId="3875ED3E" w14:textId="1BA187DB" w:rsidR="00D710F6" w:rsidRPr="004C3DEB" w:rsidRDefault="005007B2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</w:t>
            </w:r>
            <w:r w:rsidR="004C3DEB" w:rsidRPr="004C3DE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ปิดกิจการ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="002858F3">
              <w:rPr>
                <w:rFonts w:asciiTheme="majorBidi" w:hAnsiTheme="majorBidi" w:cstheme="majorBidi"/>
                <w:sz w:val="28"/>
                <w:szCs w:val="28"/>
              </w:rPr>
              <w:t xml:space="preserve"> JAPACH</w:t>
            </w:r>
          </w:p>
        </w:tc>
        <w:tc>
          <w:tcPr>
            <w:tcW w:w="1080" w:type="dxa"/>
          </w:tcPr>
          <w:p w14:paraId="1F1B34F9" w14:textId="059DF3CD" w:rsidR="00D710F6" w:rsidRPr="004C3DEB" w:rsidRDefault="00D710F6" w:rsidP="00AD4A6B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87" w:type="dxa"/>
          </w:tcPr>
          <w:p w14:paraId="71CBF8F0" w14:textId="77777777" w:rsidR="00D710F6" w:rsidRPr="004C3DEB" w:rsidRDefault="00D710F6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91A1024" w14:textId="48A74F13" w:rsidR="00D710F6" w:rsidRPr="004C3DEB" w:rsidRDefault="004C3DEB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C3DE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(806,469)</w:t>
            </w:r>
          </w:p>
        </w:tc>
      </w:tr>
      <w:tr w:rsidR="000147B9" w:rsidRPr="004C3DEB" w14:paraId="6094E733" w14:textId="77777777" w:rsidTr="00AD4A6B">
        <w:tc>
          <w:tcPr>
            <w:tcW w:w="6030" w:type="dxa"/>
            <w:vAlign w:val="bottom"/>
          </w:tcPr>
          <w:p w14:paraId="02EE45A3" w14:textId="6B87D689" w:rsidR="000147B9" w:rsidRPr="004C3DEB" w:rsidRDefault="000147B9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3D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4C3DE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C3D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4C3DE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B31AD" w:rsidRPr="004C3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B31AD" w:rsidRPr="004C3D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4C3DE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C3D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09F23DC2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dxa"/>
          </w:tcPr>
          <w:p w14:paraId="2D37F028" w14:textId="77777777" w:rsidR="000147B9" w:rsidRPr="004C3DEB" w:rsidRDefault="000147B9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37D14D4" w14:textId="0B5A79F1" w:rsidR="000147B9" w:rsidRPr="004C3DEB" w:rsidRDefault="004C3DEB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3DE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3,501,972</w:t>
            </w:r>
          </w:p>
        </w:tc>
      </w:tr>
    </w:tbl>
    <w:p w14:paraId="758914FA" w14:textId="77777777" w:rsidR="00EB371C" w:rsidRPr="004C3DEB" w:rsidRDefault="00EB371C" w:rsidP="004047A8">
      <w:pPr>
        <w:rPr>
          <w:rFonts w:asciiTheme="majorBidi" w:hAnsiTheme="majorBidi" w:cstheme="majorBidi"/>
          <w:sz w:val="28"/>
          <w:szCs w:val="28"/>
        </w:rPr>
      </w:pPr>
    </w:p>
    <w:p w14:paraId="3CCDC39A" w14:textId="3E96B25B" w:rsidR="00BE5B2C" w:rsidRPr="004C3DEB" w:rsidRDefault="00BE5B2C" w:rsidP="00BE5B2C">
      <w:pPr>
        <w:ind w:left="540"/>
        <w:rPr>
          <w:rFonts w:asciiTheme="majorBidi" w:hAnsiTheme="majorBidi" w:cstheme="majorBidi"/>
          <w:sz w:val="28"/>
          <w:szCs w:val="28"/>
        </w:rPr>
      </w:pPr>
      <w:r w:rsidRPr="004C3DEB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9B31AD" w:rsidRPr="004C3DEB">
        <w:rPr>
          <w:rFonts w:asciiTheme="majorBidi" w:hAnsiTheme="majorBidi" w:cstheme="majorBidi"/>
          <w:sz w:val="28"/>
          <w:szCs w:val="28"/>
          <w:cs/>
        </w:rPr>
        <w:t>งวดเก้า</w:t>
      </w:r>
      <w:r w:rsidR="00525669" w:rsidRPr="004C3DEB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9B31AD" w:rsidRPr="004C3DEB">
        <w:rPr>
          <w:rFonts w:ascii="Angsana New" w:hAnsi="Angsana New" w:cs="Angsana New" w:hint="cs"/>
          <w:sz w:val="28"/>
          <w:szCs w:val="28"/>
        </w:rPr>
        <w:t xml:space="preserve">30 </w:t>
      </w:r>
      <w:r w:rsidR="009B31AD" w:rsidRPr="004C3DE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525669" w:rsidRPr="004C3D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25669" w:rsidRPr="004C3DEB">
        <w:rPr>
          <w:rFonts w:asciiTheme="majorBidi" w:hAnsiTheme="majorBidi" w:cstheme="majorBidi"/>
          <w:sz w:val="28"/>
          <w:szCs w:val="28"/>
        </w:rPr>
        <w:t>2565</w:t>
      </w:r>
      <w:r w:rsidR="00525669" w:rsidRPr="004C3DE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4C3DEB">
        <w:rPr>
          <w:rFonts w:asciiTheme="majorBidi" w:hAnsiTheme="majorBidi" w:cstheme="majorBidi"/>
          <w:sz w:val="28"/>
          <w:szCs w:val="28"/>
          <w:cs/>
        </w:rPr>
        <w:t>บริษัทได้ลงทุนเพิ่มในบริษัทย่อยดังนี้</w:t>
      </w:r>
      <w:r w:rsidR="009B31AD" w:rsidRPr="004C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CD5D186" w14:textId="77777777" w:rsidR="00BE5B2C" w:rsidRPr="004C3DEB" w:rsidRDefault="00BE5B2C" w:rsidP="00BE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4" w:hanging="153"/>
        <w:rPr>
          <w:rFonts w:asciiTheme="majorBidi" w:hAnsiTheme="majorBidi" w:cstheme="majorBidi"/>
          <w:sz w:val="28"/>
          <w:szCs w:val="28"/>
        </w:rPr>
      </w:pPr>
    </w:p>
    <w:p w14:paraId="639DF6FE" w14:textId="269154A0" w:rsidR="0075113F" w:rsidRPr="004C3DEB" w:rsidRDefault="00BA0636" w:rsidP="00CC5CF2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4C3DEB">
        <w:rPr>
          <w:rFonts w:asciiTheme="majorBidi" w:hAnsiTheme="majorBidi" w:cstheme="majorBidi"/>
          <w:sz w:val="28"/>
          <w:szCs w:val="28"/>
          <w:cs/>
        </w:rPr>
        <w:t>บริษัท เบญจพรแลนด์</w:t>
      </w:r>
      <w:r w:rsidRPr="004C3DEB">
        <w:rPr>
          <w:rFonts w:asciiTheme="majorBidi" w:hAnsiTheme="majorBidi" w:cstheme="majorBidi"/>
          <w:sz w:val="28"/>
          <w:szCs w:val="28"/>
        </w:rPr>
        <w:t xml:space="preserve"> 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จำกัด </w:t>
      </w:r>
      <w:r w:rsidR="00197A22" w:rsidRPr="004C3DEB">
        <w:rPr>
          <w:rFonts w:asciiTheme="majorBidi" w:hAnsiTheme="majorBidi" w:cstheme="majorBidi"/>
          <w:sz w:val="28"/>
          <w:szCs w:val="28"/>
        </w:rPr>
        <w:t>(</w:t>
      </w:r>
      <w:r w:rsidRPr="004C3DEB">
        <w:rPr>
          <w:rFonts w:asciiTheme="majorBidi" w:hAnsiTheme="majorBidi" w:cstheme="majorBidi"/>
          <w:sz w:val="28"/>
          <w:szCs w:val="28"/>
        </w:rPr>
        <w:t>“BJL</w:t>
      </w:r>
      <w:r w:rsidR="00197A22" w:rsidRPr="004C3DEB">
        <w:rPr>
          <w:rFonts w:asciiTheme="majorBidi" w:hAnsiTheme="majorBidi" w:cstheme="majorBidi"/>
          <w:sz w:val="28"/>
          <w:szCs w:val="28"/>
        </w:rPr>
        <w:t xml:space="preserve">”) </w:t>
      </w:r>
      <w:r w:rsidR="00BE5B2C" w:rsidRPr="004C3DEB">
        <w:rPr>
          <w:rFonts w:asciiTheme="majorBidi" w:hAnsiTheme="majorBidi" w:cstheme="majorBidi"/>
          <w:sz w:val="28"/>
          <w:szCs w:val="28"/>
          <w:cs/>
        </w:rPr>
        <w:t>โด</w:t>
      </w:r>
      <w:r w:rsidR="0075113F" w:rsidRPr="004C3DEB">
        <w:rPr>
          <w:rFonts w:asciiTheme="majorBidi" w:hAnsiTheme="majorBidi" w:cstheme="majorBidi" w:hint="cs"/>
          <w:sz w:val="28"/>
          <w:szCs w:val="28"/>
          <w:cs/>
        </w:rPr>
        <w:t>ย</w:t>
      </w:r>
      <w:r w:rsidR="004952EC" w:rsidRPr="004C3DEB">
        <w:rPr>
          <w:rFonts w:asciiTheme="majorBidi" w:hAnsiTheme="majorBidi" w:cstheme="majorBidi"/>
          <w:sz w:val="28"/>
          <w:szCs w:val="28"/>
          <w:cs/>
        </w:rPr>
        <w:t xml:space="preserve">ชำระค่าหุ้นเพิ่มเติมร้อยละ </w:t>
      </w:r>
      <w:r w:rsidR="002D1501" w:rsidRPr="004C3DEB">
        <w:rPr>
          <w:rFonts w:asciiTheme="majorBidi" w:hAnsiTheme="majorBidi" w:cstheme="majorBidi"/>
          <w:sz w:val="28"/>
          <w:szCs w:val="28"/>
        </w:rPr>
        <w:t>100</w:t>
      </w:r>
      <w:r w:rsidR="004952EC" w:rsidRPr="004C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E5B2C" w:rsidRPr="004C3DEB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102B3" w:rsidRPr="004C3DEB">
        <w:rPr>
          <w:rFonts w:asciiTheme="majorBidi" w:hAnsiTheme="majorBidi" w:cstheme="majorBidi"/>
          <w:sz w:val="28"/>
          <w:szCs w:val="28"/>
        </w:rPr>
        <w:t>180</w:t>
      </w:r>
      <w:r w:rsidR="00BE5B2C" w:rsidRPr="004C3DEB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B102B3" w:rsidRPr="004C3DEB">
        <w:rPr>
          <w:rFonts w:asciiTheme="majorBidi" w:hAnsiTheme="majorBidi" w:cstheme="majorBidi"/>
          <w:sz w:val="28"/>
          <w:szCs w:val="28"/>
        </w:rPr>
        <w:t>1</w:t>
      </w:r>
      <w:r w:rsidR="004952EC" w:rsidRPr="004C3DEB">
        <w:rPr>
          <w:rFonts w:asciiTheme="majorBidi" w:hAnsiTheme="majorBidi" w:cstheme="majorBidi"/>
          <w:sz w:val="28"/>
          <w:szCs w:val="28"/>
        </w:rPr>
        <w:t xml:space="preserve">,800,000 </w:t>
      </w:r>
      <w:r w:rsidR="00BE5B2C" w:rsidRPr="004C3DEB">
        <w:rPr>
          <w:rFonts w:asciiTheme="majorBidi" w:hAnsiTheme="majorBidi" w:cstheme="majorBidi"/>
          <w:sz w:val="28"/>
          <w:szCs w:val="28"/>
          <w:cs/>
        </w:rPr>
        <w:t>หุ้น มูลค่าหุ้นละ</w:t>
      </w:r>
      <w:r w:rsidR="00B102B3" w:rsidRPr="004C3DEB">
        <w:rPr>
          <w:rFonts w:asciiTheme="majorBidi" w:hAnsiTheme="majorBidi" w:cstheme="majorBidi"/>
          <w:sz w:val="28"/>
          <w:szCs w:val="28"/>
        </w:rPr>
        <w:t xml:space="preserve"> 100</w:t>
      </w:r>
      <w:r w:rsidR="00BE5B2C" w:rsidRPr="004C3DEB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75113F" w:rsidRPr="004C3DEB">
        <w:rPr>
          <w:rFonts w:asciiTheme="majorBidi" w:hAnsiTheme="majorBidi" w:cstheme="majorBidi"/>
          <w:sz w:val="28"/>
          <w:szCs w:val="28"/>
        </w:rPr>
        <w:t>)</w:t>
      </w:r>
    </w:p>
    <w:p w14:paraId="6F00E363" w14:textId="056AE8E4" w:rsidR="0075113F" w:rsidRPr="004C3DEB" w:rsidRDefault="0075113F" w:rsidP="00CC5CF2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4C3DEB">
        <w:rPr>
          <w:rFonts w:asciiTheme="majorBidi" w:hAnsiTheme="majorBidi" w:cstheme="majorBidi"/>
          <w:sz w:val="28"/>
          <w:szCs w:val="28"/>
          <w:cs/>
        </w:rPr>
        <w:t>บริษัท โกลบอล ฟู้ดเซอร์วิส เน็ตเวิร์ค จำกัด</w:t>
      </w:r>
      <w:r w:rsidRPr="004C3DEB">
        <w:rPr>
          <w:rFonts w:asciiTheme="majorBidi" w:hAnsiTheme="majorBidi" w:cstheme="majorBidi"/>
          <w:sz w:val="28"/>
          <w:szCs w:val="28"/>
        </w:rPr>
        <w:t xml:space="preserve"> (“GFS”) 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A66B9F" w:rsidRPr="004C3DEB">
        <w:rPr>
          <w:rFonts w:asciiTheme="majorBidi" w:hAnsiTheme="majorBidi" w:cstheme="majorBidi"/>
          <w:sz w:val="28"/>
          <w:szCs w:val="28"/>
        </w:rPr>
        <w:t>3</w:t>
      </w:r>
      <w:r w:rsidR="004952EC" w:rsidRPr="004C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102B3" w:rsidRPr="004C3DEB">
        <w:rPr>
          <w:rFonts w:asciiTheme="majorBidi" w:hAnsiTheme="majorBidi" w:cstheme="majorBidi"/>
          <w:sz w:val="28"/>
          <w:szCs w:val="28"/>
        </w:rPr>
        <w:t>6.3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A66B9F" w:rsidRPr="004C3DEB">
        <w:rPr>
          <w:rFonts w:asciiTheme="majorBidi" w:hAnsiTheme="majorBidi" w:cstheme="majorBidi"/>
          <w:sz w:val="28"/>
          <w:szCs w:val="28"/>
        </w:rPr>
        <w:t>2,10</w:t>
      </w:r>
      <w:r w:rsidR="00B102B3" w:rsidRPr="004C3DEB">
        <w:rPr>
          <w:rFonts w:asciiTheme="majorBidi" w:hAnsiTheme="majorBidi" w:cstheme="majorBidi"/>
          <w:sz w:val="28"/>
          <w:szCs w:val="28"/>
        </w:rPr>
        <w:t>0,000</w:t>
      </w:r>
      <w:r w:rsidR="004952EC" w:rsidRPr="004C3DEB">
        <w:rPr>
          <w:rFonts w:asciiTheme="majorBidi" w:hAnsiTheme="majorBidi" w:cstheme="majorBidi"/>
          <w:sz w:val="28"/>
          <w:szCs w:val="28"/>
        </w:rPr>
        <w:t xml:space="preserve"> 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9339F0" w:rsidRPr="004C3DEB">
        <w:rPr>
          <w:rFonts w:asciiTheme="majorBidi" w:hAnsiTheme="majorBidi" w:cstheme="majorBidi"/>
          <w:sz w:val="28"/>
          <w:szCs w:val="28"/>
        </w:rPr>
        <w:t>100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6CF0A897" w14:textId="7B78273C" w:rsidR="00857750" w:rsidRPr="004C3DEB" w:rsidRDefault="00857750" w:rsidP="00857750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4C3DEB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เฮลท์ คอนเนคซ์ จำกัด</w:t>
      </w:r>
      <w:r w:rsidRPr="004C3DEB">
        <w:rPr>
          <w:rFonts w:asciiTheme="majorBidi" w:hAnsiTheme="majorBidi" w:cstheme="majorBidi"/>
          <w:sz w:val="28"/>
          <w:szCs w:val="28"/>
        </w:rPr>
        <w:t xml:space="preserve"> (“JHX”) </w:t>
      </w:r>
      <w:r w:rsidRPr="004C3DEB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Pr="004C3DEB">
        <w:rPr>
          <w:rFonts w:asciiTheme="majorBidi" w:hAnsiTheme="majorBidi" w:cstheme="majorBidi"/>
          <w:sz w:val="28"/>
          <w:szCs w:val="28"/>
        </w:rPr>
        <w:t xml:space="preserve"> </w:t>
      </w:r>
      <w:r w:rsidR="006C6CFB" w:rsidRPr="004C3DEB">
        <w:rPr>
          <w:rFonts w:asciiTheme="majorBidi" w:hAnsiTheme="majorBidi" w:cstheme="majorBidi"/>
          <w:sz w:val="28"/>
          <w:szCs w:val="28"/>
        </w:rPr>
        <w:t>20</w:t>
      </w:r>
      <w:r w:rsidRPr="004C3DEB">
        <w:rPr>
          <w:rFonts w:asciiTheme="majorBidi" w:hAnsiTheme="majorBidi" w:cstheme="majorBidi"/>
          <w:sz w:val="28"/>
          <w:szCs w:val="28"/>
        </w:rPr>
        <w:t xml:space="preserve"> 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6C6CFB" w:rsidRPr="004C3DEB">
        <w:rPr>
          <w:rFonts w:asciiTheme="majorBidi" w:hAnsiTheme="majorBidi" w:cstheme="majorBidi"/>
          <w:sz w:val="28"/>
          <w:szCs w:val="28"/>
        </w:rPr>
        <w:t>8.4</w:t>
      </w:r>
      <w:r w:rsidRPr="004C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3DEB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4C3DEB">
        <w:rPr>
          <w:rFonts w:asciiTheme="majorBidi" w:hAnsiTheme="majorBidi" w:cstheme="majorBidi"/>
          <w:sz w:val="28"/>
          <w:szCs w:val="28"/>
        </w:rPr>
        <w:t xml:space="preserve">420,000 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4C3DEB">
        <w:rPr>
          <w:rFonts w:asciiTheme="majorBidi" w:hAnsiTheme="majorBidi" w:cstheme="majorBidi"/>
          <w:sz w:val="28"/>
          <w:szCs w:val="28"/>
        </w:rPr>
        <w:t>100</w:t>
      </w:r>
      <w:r w:rsidRPr="004C3DEB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190FDA0C" w14:textId="77777777" w:rsidR="002055A5" w:rsidRDefault="002055A5" w:rsidP="005007B2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9457BE" w14:textId="77777777" w:rsidR="00F97E54" w:rsidRPr="00AC38E1" w:rsidRDefault="00F97E54" w:rsidP="00F97E54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C38E1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การเพิ่มทุนของบริษัทย่อย</w:t>
      </w:r>
      <w:r w:rsidRPr="00AC38E1">
        <w:rPr>
          <w:rFonts w:asciiTheme="majorBidi" w:hAnsiTheme="majorBidi" w:cs="Angsana New" w:hint="cs"/>
          <w:i/>
          <w:iCs/>
          <w:sz w:val="28"/>
          <w:szCs w:val="28"/>
          <w:cs/>
        </w:rPr>
        <w:t>บริษัท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cs="Angsana New" w:hint="cs"/>
          <w:i/>
          <w:iCs/>
          <w:sz w:val="28"/>
          <w:szCs w:val="28"/>
          <w:cs/>
        </w:rPr>
        <w:t>เจดับเบิ้ลยูดี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cs="Angsana New" w:hint="cs"/>
          <w:i/>
          <w:iCs/>
          <w:sz w:val="28"/>
          <w:szCs w:val="28"/>
          <w:cs/>
        </w:rPr>
        <w:t>สโตร์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cs="Angsana New" w:hint="cs"/>
          <w:i/>
          <w:iCs/>
          <w:sz w:val="28"/>
          <w:szCs w:val="28"/>
          <w:cs/>
        </w:rPr>
        <w:t>อิท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cs="Angsana New" w:hint="cs"/>
          <w:i/>
          <w:iCs/>
          <w:sz w:val="28"/>
          <w:szCs w:val="28"/>
          <w:cs/>
        </w:rPr>
        <w:t>จำกัด</w:t>
      </w:r>
      <w:r w:rsidRPr="00AC38E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AC38E1">
        <w:rPr>
          <w:rFonts w:asciiTheme="majorBidi" w:hAnsiTheme="majorBidi" w:cstheme="minorBidi"/>
          <w:i/>
          <w:iCs/>
          <w:sz w:val="28"/>
          <w:szCs w:val="28"/>
        </w:rPr>
        <w:t>(“</w:t>
      </w:r>
      <w:r w:rsidRPr="00AC38E1">
        <w:rPr>
          <w:rFonts w:asciiTheme="majorBidi" w:hAnsiTheme="majorBidi" w:cstheme="majorBidi"/>
          <w:i/>
          <w:iCs/>
          <w:sz w:val="28"/>
          <w:szCs w:val="28"/>
        </w:rPr>
        <w:t>JWDST”)</w:t>
      </w:r>
    </w:p>
    <w:p w14:paraId="5E4F7AC7" w14:textId="77777777" w:rsidR="006008C7" w:rsidRDefault="006008C7" w:rsidP="00F97E54">
      <w:pPr>
        <w:tabs>
          <w:tab w:val="clear" w:pos="454"/>
          <w:tab w:val="left" w:pos="540"/>
          <w:tab w:val="left" w:pos="10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9D44E4B" w14:textId="329CC3B3" w:rsidR="00375CE4" w:rsidRPr="00D22EAF" w:rsidRDefault="00375CE4" w:rsidP="00D22EAF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9B31AD">
        <w:rPr>
          <w:rFonts w:asciiTheme="majorBidi" w:hAnsiTheme="majorBidi"/>
          <w:sz w:val="28"/>
          <w:szCs w:val="28"/>
        </w:rPr>
        <w:t xml:space="preserve">30 </w:t>
      </w:r>
      <w:r w:rsidR="002055A5">
        <w:rPr>
          <w:rFonts w:asciiTheme="majorBidi" w:hAnsi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บริษัท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สโตร์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อิท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จำกัด</w:t>
      </w:r>
      <w:r w:rsidRPr="00BB21C4">
        <w:rPr>
          <w:rFonts w:asciiTheme="majorBidi" w:hAnsiTheme="majorBidi" w:cstheme="majorBidi"/>
          <w:sz w:val="28"/>
          <w:szCs w:val="28"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ได้เพิ่มทุน</w:t>
      </w:r>
      <w:r>
        <w:rPr>
          <w:rFonts w:asciiTheme="majorBidi" w:hAnsiTheme="majorBidi" w:hint="cs"/>
          <w:sz w:val="28"/>
          <w:szCs w:val="28"/>
          <w:cs/>
        </w:rPr>
        <w:t>จดทะเบียนจ</w:t>
      </w:r>
      <w:r w:rsidRPr="00BB21C4">
        <w:rPr>
          <w:rFonts w:asciiTheme="majorBidi" w:hAnsiTheme="majorBidi" w:hint="cs"/>
          <w:sz w:val="28"/>
          <w:szCs w:val="28"/>
          <w:cs/>
        </w:rPr>
        <w:t>าก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160 </w:t>
      </w:r>
      <w:r w:rsidRPr="00BB21C4">
        <w:rPr>
          <w:rFonts w:asciiTheme="majorBidi" w:hAnsiTheme="majorBidi" w:hint="cs"/>
          <w:sz w:val="28"/>
          <w:szCs w:val="28"/>
          <w:cs/>
        </w:rPr>
        <w:t>ล้านบาทเป็น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240.67 </w:t>
      </w:r>
      <w:r w:rsidR="009650B8">
        <w:rPr>
          <w:rFonts w:asciiTheme="majorBidi" w:hAnsiTheme="majorBidi" w:cstheme="majorBidi"/>
          <w:sz w:val="28"/>
          <w:szCs w:val="28"/>
        </w:rPr>
        <w:t xml:space="preserve">   </w:t>
      </w:r>
      <w:r w:rsidRPr="00BB21C4">
        <w:rPr>
          <w:rFonts w:asciiTheme="majorBidi" w:hAnsiTheme="majorBidi" w:hint="cs"/>
          <w:sz w:val="28"/>
          <w:szCs w:val="28"/>
          <w:cs/>
        </w:rPr>
        <w:t>ล้านบาท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โดย</w:t>
      </w:r>
      <w:r>
        <w:rPr>
          <w:rFonts w:asciiTheme="majorBidi" w:hAnsiTheme="majorBidi" w:hint="cs"/>
          <w:sz w:val="28"/>
          <w:szCs w:val="28"/>
          <w:cs/>
        </w:rPr>
        <w:t>การออกหุ้นสามัญใหม่จำนวน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806,667 </w:t>
      </w:r>
      <w:r w:rsidRPr="00BB21C4">
        <w:rPr>
          <w:rFonts w:asciiTheme="majorBidi" w:hAnsiTheme="majorBidi" w:hint="cs"/>
          <w:sz w:val="28"/>
          <w:szCs w:val="28"/>
          <w:cs/>
        </w:rPr>
        <w:t>หุ้น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hint="cs"/>
          <w:sz w:val="28"/>
          <w:szCs w:val="28"/>
          <w:cs/>
        </w:rPr>
        <w:t>มูลค่า</w:t>
      </w:r>
      <w:r>
        <w:rPr>
          <w:rFonts w:asciiTheme="majorBidi" w:hAnsiTheme="majorBidi" w:hint="cs"/>
          <w:sz w:val="28"/>
          <w:szCs w:val="28"/>
          <w:cs/>
        </w:rPr>
        <w:t>ที่ตราไว้</w:t>
      </w:r>
      <w:r w:rsidRPr="00BB21C4">
        <w:rPr>
          <w:rFonts w:asciiTheme="majorBidi" w:hAnsiTheme="majorBidi" w:hint="cs"/>
          <w:sz w:val="28"/>
          <w:szCs w:val="28"/>
          <w:cs/>
        </w:rPr>
        <w:t>หุ้นละ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 w:rsidRPr="00BB21C4">
        <w:rPr>
          <w:rFonts w:asciiTheme="majorBidi" w:hAnsiTheme="majorBidi" w:cstheme="majorBidi"/>
          <w:sz w:val="28"/>
          <w:szCs w:val="28"/>
        </w:rPr>
        <w:t xml:space="preserve">100 </w:t>
      </w:r>
      <w:r w:rsidRPr="00BB21C4">
        <w:rPr>
          <w:rFonts w:asciiTheme="majorBidi" w:hAnsiTheme="majorBidi" w:hint="cs"/>
          <w:sz w:val="28"/>
          <w:szCs w:val="28"/>
          <w:cs/>
        </w:rPr>
        <w:t>บาท</w:t>
      </w:r>
      <w:r w:rsidRPr="00BB21C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ให้แก่</w:t>
      </w:r>
      <w:r w:rsidRPr="00BB21C4">
        <w:rPr>
          <w:rFonts w:asciiTheme="majorBidi" w:hAnsiTheme="majorBidi" w:hint="cs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เป็</w:t>
      </w:r>
      <w:r w:rsidRPr="00BB21C4">
        <w:rPr>
          <w:rFonts w:asciiTheme="majorBidi" w:hAnsiTheme="majorBidi" w:hint="cs"/>
          <w:sz w:val="28"/>
          <w:szCs w:val="28"/>
          <w:cs/>
        </w:rPr>
        <w:t>นจำนวน</w:t>
      </w:r>
      <w:r w:rsidR="00D22EAF">
        <w:rPr>
          <w:rFonts w:asciiTheme="majorBidi" w:hAnsiTheme="majorBidi"/>
          <w:sz w:val="28"/>
          <w:szCs w:val="28"/>
        </w:rPr>
        <w:t xml:space="preserve">    </w:t>
      </w:r>
      <w:r w:rsidRPr="00D22EAF">
        <w:rPr>
          <w:rFonts w:asciiTheme="majorBidi" w:hAnsiTheme="majorBidi" w:cstheme="majorBidi"/>
          <w:sz w:val="28"/>
          <w:szCs w:val="28"/>
        </w:rPr>
        <w:t>80,667</w:t>
      </w:r>
      <w:r w:rsidR="00D22EAF">
        <w:rPr>
          <w:rFonts w:asciiTheme="majorBidi" w:hAnsiTheme="majorBidi" w:cstheme="majorBidi"/>
          <w:sz w:val="28"/>
          <w:szCs w:val="28"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หุ้น</w:t>
      </w:r>
      <w:r w:rsidR="00D22EAF">
        <w:rPr>
          <w:rFonts w:asciiTheme="majorBidi" w:hAnsiTheme="majorBidi"/>
          <w:sz w:val="28"/>
          <w:szCs w:val="28"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โดยชำระเป็นเงินจำนวน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Theme="majorBidi" w:hAnsiTheme="majorBidi" w:cstheme="majorBidi"/>
          <w:sz w:val="28"/>
          <w:szCs w:val="28"/>
        </w:rPr>
        <w:t xml:space="preserve">10.49 </w:t>
      </w:r>
      <w:r w:rsidRPr="00D22EAF">
        <w:rPr>
          <w:rFonts w:ascii="Angsana New" w:hAnsi="Angsana New" w:hint="cs"/>
          <w:sz w:val="28"/>
          <w:szCs w:val="28"/>
          <w:cs/>
        </w:rPr>
        <w:t>ล้านบาท</w:t>
      </w:r>
      <w:r w:rsidRPr="00D22EAF">
        <w:rPr>
          <w:rFonts w:asciiTheme="majorBidi" w:hAnsiTheme="majorBidi" w:hint="cs"/>
          <w:sz w:val="28"/>
          <w:szCs w:val="28"/>
          <w:cs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ผู้ถือหุ้นรายเดิมเป็นจำนวน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Theme="majorBidi" w:hAnsiTheme="majorBidi" w:cstheme="majorBidi"/>
          <w:sz w:val="28"/>
          <w:szCs w:val="28"/>
        </w:rPr>
        <w:t xml:space="preserve">4,000 </w:t>
      </w:r>
      <w:r w:rsidRPr="00D22EAF">
        <w:rPr>
          <w:rFonts w:ascii="Angsana New" w:hAnsi="Angsana New" w:hint="cs"/>
          <w:sz w:val="28"/>
          <w:szCs w:val="28"/>
          <w:cs/>
        </w:rPr>
        <w:t>หุ้น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โดยชำระเป็นเงินจำนวน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Theme="majorBidi" w:hAnsiTheme="majorBidi" w:cstheme="majorBidi"/>
          <w:sz w:val="28"/>
          <w:szCs w:val="28"/>
        </w:rPr>
        <w:t xml:space="preserve">520,000 </w:t>
      </w:r>
      <w:r w:rsidRPr="00D22EAF">
        <w:rPr>
          <w:rFonts w:ascii="Angsana New" w:hAnsi="Angsana New" w:hint="cs"/>
          <w:sz w:val="28"/>
          <w:szCs w:val="28"/>
          <w:cs/>
        </w:rPr>
        <w:t>บาท</w:t>
      </w:r>
      <w:r w:rsidRPr="00D22EAF">
        <w:rPr>
          <w:rFonts w:asciiTheme="majorBidi" w:hAnsiTheme="majorBidi" w:hint="cs"/>
          <w:sz w:val="28"/>
          <w:szCs w:val="28"/>
          <w:cs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และบริษัท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เซ็นทรัลพัฒนา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จำกัด</w:t>
      </w:r>
      <w:r w:rsidRPr="00D22EAF">
        <w:rPr>
          <w:rFonts w:asciiTheme="majorBidi" w:hAnsiTheme="majorBidi" w:hint="cs"/>
          <w:sz w:val="28"/>
          <w:szCs w:val="28"/>
          <w:cs/>
        </w:rPr>
        <w:t xml:space="preserve"> (</w:t>
      </w:r>
      <w:r w:rsidRPr="00D22EAF">
        <w:rPr>
          <w:rFonts w:ascii="Angsana New" w:hAnsi="Angsana New" w:hint="cs"/>
          <w:sz w:val="28"/>
          <w:szCs w:val="28"/>
          <w:cs/>
        </w:rPr>
        <w:t>มหาชน</w:t>
      </w:r>
      <w:r w:rsidRPr="00D22EAF">
        <w:rPr>
          <w:rFonts w:asciiTheme="majorBidi" w:hAnsiTheme="majorBidi" w:hint="cs"/>
          <w:sz w:val="28"/>
          <w:szCs w:val="28"/>
          <w:cs/>
        </w:rPr>
        <w:t xml:space="preserve">) </w:t>
      </w:r>
      <w:r w:rsidRPr="00D22EAF">
        <w:rPr>
          <w:rFonts w:ascii="Angsana New" w:hAnsi="Angsana New" w:hint="cs"/>
          <w:sz w:val="28"/>
          <w:szCs w:val="28"/>
          <w:cs/>
        </w:rPr>
        <w:t>เป็นจำนวน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Theme="majorBidi" w:hAnsiTheme="majorBidi" w:cstheme="majorBidi"/>
          <w:sz w:val="28"/>
          <w:szCs w:val="28"/>
        </w:rPr>
        <w:t xml:space="preserve">722,000 </w:t>
      </w:r>
      <w:r w:rsidRPr="00D22EAF">
        <w:rPr>
          <w:rFonts w:ascii="Angsana New" w:hAnsi="Angsana New" w:hint="cs"/>
          <w:sz w:val="28"/>
          <w:szCs w:val="28"/>
          <w:cs/>
        </w:rPr>
        <w:t>หุ้น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โดยชำระเป็นเงินจำนวน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Theme="majorBidi" w:hAnsiTheme="majorBidi" w:cstheme="majorBidi"/>
          <w:sz w:val="28"/>
          <w:szCs w:val="28"/>
        </w:rPr>
        <w:t>93.86</w:t>
      </w:r>
      <w:r w:rsidR="00D22EAF">
        <w:rPr>
          <w:rFonts w:asciiTheme="majorBidi" w:hAnsiTheme="majorBidi" w:cstheme="majorBidi"/>
          <w:sz w:val="28"/>
          <w:szCs w:val="28"/>
        </w:rPr>
        <w:t xml:space="preserve">    </w:t>
      </w:r>
      <w:r w:rsidRPr="00D22EAF">
        <w:rPr>
          <w:rFonts w:ascii="Angsana New" w:hAnsi="Angsana New" w:hint="cs"/>
          <w:sz w:val="28"/>
          <w:szCs w:val="28"/>
          <w:cs/>
        </w:rPr>
        <w:t>ล้านบาท</w:t>
      </w:r>
      <w:r w:rsidR="00D22EAF">
        <w:rPr>
          <w:rFonts w:asciiTheme="majorBidi" w:hAnsiTheme="majorBidi"/>
          <w:sz w:val="28"/>
          <w:szCs w:val="28"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ซึ่งคิดเป็นสัดส่วนร้อยละ</w:t>
      </w:r>
      <w:r w:rsidRPr="00D22EAF">
        <w:rPr>
          <w:rFonts w:asciiTheme="majorBidi" w:hAnsiTheme="majorBidi" w:hint="cs"/>
          <w:sz w:val="28"/>
          <w:szCs w:val="28"/>
          <w:cs/>
        </w:rPr>
        <w:t xml:space="preserve"> </w:t>
      </w:r>
      <w:r w:rsidRPr="00D22EAF">
        <w:rPr>
          <w:rFonts w:asciiTheme="majorBidi" w:hAnsiTheme="majorBidi"/>
          <w:sz w:val="28"/>
          <w:szCs w:val="28"/>
        </w:rPr>
        <w:t xml:space="preserve">30 </w:t>
      </w:r>
      <w:r w:rsidRPr="00D22EAF">
        <w:rPr>
          <w:rFonts w:ascii="Angsana New" w:hAnsi="Angsana New" w:hint="cs"/>
          <w:sz w:val="28"/>
          <w:szCs w:val="28"/>
          <w:cs/>
        </w:rPr>
        <w:t>ทำให้กลุ่มบริษัทมีส่วนได้เสียใน</w:t>
      </w:r>
      <w:r w:rsidR="004F40F8" w:rsidRPr="00D22EAF">
        <w:rPr>
          <w:rFonts w:asciiTheme="majorBidi" w:hAnsiTheme="majorBidi" w:hint="cs"/>
          <w:sz w:val="28"/>
          <w:szCs w:val="28"/>
          <w:cs/>
        </w:rPr>
        <w:t xml:space="preserve"> </w:t>
      </w:r>
      <w:r w:rsidR="004F40F8" w:rsidRPr="00D22EAF">
        <w:rPr>
          <w:rFonts w:asciiTheme="majorBidi" w:hAnsiTheme="majorBidi"/>
          <w:sz w:val="28"/>
          <w:szCs w:val="28"/>
        </w:rPr>
        <w:t>JWDST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="Angsana New" w:hAnsi="Angsana New" w:hint="cs"/>
          <w:sz w:val="28"/>
          <w:szCs w:val="28"/>
          <w:cs/>
        </w:rPr>
        <w:t>ลดลงจากร้อยละ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Theme="majorBidi" w:hAnsiTheme="majorBidi" w:cstheme="majorBidi"/>
          <w:sz w:val="28"/>
          <w:szCs w:val="28"/>
        </w:rPr>
        <w:t xml:space="preserve">89 </w:t>
      </w:r>
      <w:r w:rsidRPr="00D22EAF">
        <w:rPr>
          <w:rFonts w:ascii="Angsana New" w:hAnsi="Angsana New" w:hint="cs"/>
          <w:sz w:val="28"/>
          <w:szCs w:val="28"/>
          <w:cs/>
        </w:rPr>
        <w:t>เป็นร้อยละ</w:t>
      </w:r>
      <w:r w:rsidRPr="00D22EAF">
        <w:rPr>
          <w:rFonts w:asciiTheme="majorBidi" w:hAnsiTheme="majorBidi"/>
          <w:sz w:val="28"/>
          <w:szCs w:val="28"/>
          <w:cs/>
        </w:rPr>
        <w:t xml:space="preserve"> </w:t>
      </w:r>
      <w:r w:rsidRPr="00D22EAF">
        <w:rPr>
          <w:rFonts w:asciiTheme="majorBidi" w:hAnsiTheme="majorBidi" w:cstheme="majorBidi"/>
          <w:sz w:val="28"/>
          <w:szCs w:val="28"/>
        </w:rPr>
        <w:t>62.52</w:t>
      </w:r>
    </w:p>
    <w:p w14:paraId="081A31ED" w14:textId="77777777" w:rsidR="005007B2" w:rsidRDefault="005007B2" w:rsidP="005007B2">
      <w:pPr>
        <w:tabs>
          <w:tab w:val="left" w:pos="1080"/>
        </w:tabs>
        <w:ind w:left="630" w:hanging="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31B7FE7" w14:textId="143A8C99" w:rsidR="005007B2" w:rsidRDefault="005007B2" w:rsidP="005007B2">
      <w:pPr>
        <w:tabs>
          <w:tab w:val="left" w:pos="1080"/>
        </w:tabs>
        <w:ind w:left="630" w:hanging="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C3DEB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การรับโอนกิจการทั้งหมด</w:t>
      </w:r>
      <w:r w:rsidR="002858F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จาก </w:t>
      </w:r>
      <w:r w:rsidR="002858F3">
        <w:rPr>
          <w:rFonts w:asciiTheme="majorBidi" w:hAnsiTheme="majorBidi" w:cstheme="majorBidi"/>
          <w:i/>
          <w:iCs/>
          <w:sz w:val="28"/>
          <w:szCs w:val="28"/>
        </w:rPr>
        <w:t>JAPACH</w:t>
      </w:r>
    </w:p>
    <w:p w14:paraId="19656543" w14:textId="77777777" w:rsidR="0021122A" w:rsidRDefault="0021122A" w:rsidP="005007B2">
      <w:pPr>
        <w:tabs>
          <w:tab w:val="left" w:pos="1080"/>
        </w:tabs>
        <w:ind w:left="630" w:hanging="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0692F8" w14:textId="32607EFA" w:rsidR="005007B2" w:rsidRPr="005007B2" w:rsidRDefault="005007B2" w:rsidP="005007B2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5007B2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5007B2">
        <w:rPr>
          <w:rFonts w:asciiTheme="majorBidi" w:hAnsiTheme="majorBidi"/>
          <w:sz w:val="28"/>
          <w:szCs w:val="28"/>
          <w:cs/>
        </w:rPr>
        <w:t xml:space="preserve"> 5 </w:t>
      </w:r>
      <w:r w:rsidRPr="005007B2">
        <w:rPr>
          <w:rFonts w:ascii="Angsana New" w:hAnsi="Angsana New" w:hint="cs"/>
          <w:sz w:val="28"/>
          <w:szCs w:val="28"/>
          <w:cs/>
        </w:rPr>
        <w:t>กรกฎาคม</w:t>
      </w:r>
      <w:r w:rsidRPr="005007B2">
        <w:rPr>
          <w:rFonts w:asciiTheme="majorBidi" w:hAnsiTheme="majorBidi"/>
          <w:sz w:val="28"/>
          <w:szCs w:val="28"/>
          <w:cs/>
        </w:rPr>
        <w:t xml:space="preserve"> 2565 </w:t>
      </w:r>
      <w:r w:rsidRPr="005007B2">
        <w:rPr>
          <w:rFonts w:ascii="Angsana New" w:hAnsi="Angsana New" w:hint="cs"/>
          <w:sz w:val="28"/>
          <w:szCs w:val="28"/>
          <w:cs/>
        </w:rPr>
        <w:t>บริษัทได้รับโอนกิจการทั้งหมดจาก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Theme="majorBidi" w:hAnsiTheme="majorBidi" w:cstheme="majorBidi"/>
          <w:sz w:val="28"/>
          <w:szCs w:val="28"/>
        </w:rPr>
        <w:t xml:space="preserve">JAPACH </w:t>
      </w:r>
      <w:r w:rsidRPr="005007B2">
        <w:rPr>
          <w:rFonts w:ascii="Angsana New" w:hAnsi="Angsana New" w:hint="cs"/>
          <w:sz w:val="28"/>
          <w:szCs w:val="28"/>
          <w:cs/>
        </w:rPr>
        <w:t>ทำให้บริษัทได้รับโอนเงินลงทุนในบริษัทย่อย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="Angsana New" w:hAnsi="Angsana New" w:hint="cs"/>
          <w:sz w:val="28"/>
          <w:szCs w:val="28"/>
          <w:cs/>
        </w:rPr>
        <w:t>บริษัท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="Angsana New" w:hAnsi="Angsana New" w:hint="cs"/>
          <w:sz w:val="28"/>
          <w:szCs w:val="28"/>
          <w:cs/>
        </w:rPr>
        <w:t>แปซิฟิค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="Angsana New" w:hAnsi="Angsana New" w:hint="cs"/>
          <w:sz w:val="28"/>
          <w:szCs w:val="28"/>
          <w:cs/>
        </w:rPr>
        <w:t>ห้องเย็น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="Angsana New" w:hAnsi="Angsana New" w:hint="cs"/>
          <w:sz w:val="28"/>
          <w:szCs w:val="28"/>
          <w:cs/>
        </w:rPr>
        <w:t>จำกัด</w:t>
      </w:r>
      <w:r w:rsidRPr="005007B2">
        <w:rPr>
          <w:rFonts w:asciiTheme="majorBidi" w:hAnsiTheme="majorBidi"/>
          <w:sz w:val="28"/>
          <w:szCs w:val="28"/>
          <w:cs/>
        </w:rPr>
        <w:t xml:space="preserve"> (“</w:t>
      </w:r>
      <w:r w:rsidRPr="005007B2">
        <w:rPr>
          <w:rFonts w:asciiTheme="majorBidi" w:hAnsiTheme="majorBidi" w:cstheme="majorBidi"/>
          <w:sz w:val="28"/>
          <w:szCs w:val="28"/>
        </w:rPr>
        <w:t xml:space="preserve">PCS”) </w:t>
      </w:r>
      <w:r w:rsidRPr="005007B2">
        <w:rPr>
          <w:rFonts w:ascii="Angsana New" w:hAnsi="Angsana New" w:hint="cs"/>
          <w:sz w:val="28"/>
          <w:szCs w:val="28"/>
          <w:cs/>
        </w:rPr>
        <w:t>ทั้งหมดเป็นจำนวน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539.45 </w:t>
      </w:r>
      <w:r w:rsidRPr="005007B2">
        <w:rPr>
          <w:rFonts w:ascii="Angsana New" w:hAnsi="Angsana New" w:hint="cs"/>
          <w:sz w:val="28"/>
          <w:szCs w:val="28"/>
          <w:cs/>
        </w:rPr>
        <w:t>ล้านบาท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="Angsana New" w:hAnsi="Angsana New" w:hint="cs"/>
          <w:sz w:val="28"/>
          <w:szCs w:val="28"/>
          <w:cs/>
        </w:rPr>
        <w:t>และ</w:t>
      </w:r>
      <w:r w:rsidR="0021122A">
        <w:rPr>
          <w:rFonts w:ascii="Angsana New" w:hAnsi="Angsana New" w:hint="cs"/>
          <w:sz w:val="28"/>
          <w:szCs w:val="28"/>
          <w:cs/>
        </w:rPr>
        <w:t>มีผล</w:t>
      </w:r>
      <w:r w:rsidRPr="005007B2">
        <w:rPr>
          <w:rFonts w:ascii="Angsana New" w:hAnsi="Angsana New" w:hint="cs"/>
          <w:sz w:val="28"/>
          <w:szCs w:val="28"/>
          <w:cs/>
        </w:rPr>
        <w:t>ทำให้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Theme="majorBidi" w:hAnsiTheme="majorBidi" w:cstheme="majorBidi"/>
          <w:sz w:val="28"/>
          <w:szCs w:val="28"/>
        </w:rPr>
        <w:t xml:space="preserve">PCS </w:t>
      </w:r>
      <w:r w:rsidRPr="005007B2">
        <w:rPr>
          <w:rFonts w:ascii="Angsana New" w:hAnsi="Angsana New" w:hint="cs"/>
          <w:sz w:val="28"/>
          <w:szCs w:val="28"/>
          <w:cs/>
        </w:rPr>
        <w:t>ได้เปลี่ยนจากบริษัทย่อยทางอ้อมของบริษัท</w:t>
      </w:r>
      <w:r w:rsidRPr="005007B2">
        <w:rPr>
          <w:rFonts w:asciiTheme="majorBidi" w:hAnsiTheme="majorBidi"/>
          <w:sz w:val="28"/>
          <w:szCs w:val="28"/>
          <w:cs/>
        </w:rPr>
        <w:t xml:space="preserve"> </w:t>
      </w:r>
      <w:r w:rsidRPr="005007B2">
        <w:rPr>
          <w:rFonts w:ascii="Angsana New" w:hAnsi="Angsana New" w:hint="cs"/>
          <w:sz w:val="28"/>
          <w:szCs w:val="28"/>
          <w:cs/>
        </w:rPr>
        <w:t>มาเป็นบริษัทย่อยทางตรงของบริษัท</w:t>
      </w:r>
      <w:r>
        <w:rPr>
          <w:rFonts w:ascii="Angsana New" w:hAnsi="Angsana New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>
        <w:rPr>
          <w:rFonts w:asciiTheme="majorBidi" w:hAnsiTheme="majorBidi" w:cstheme="majorBidi"/>
          <w:sz w:val="28"/>
          <w:szCs w:val="28"/>
        </w:rPr>
        <w:t>2</w:t>
      </w:r>
      <w:r w:rsidRPr="0099075E">
        <w:rPr>
          <w:rFonts w:asciiTheme="majorBidi" w:hAnsiTheme="majorBidi" w:cstheme="majorBidi"/>
          <w:sz w:val="28"/>
          <w:szCs w:val="28"/>
          <w:cs/>
        </w:rPr>
        <w:t>)</w:t>
      </w:r>
    </w:p>
    <w:p w14:paraId="4E1C4402" w14:textId="77777777" w:rsidR="006008C7" w:rsidRPr="00BB21C4" w:rsidRDefault="006008C7" w:rsidP="00BB21C4">
      <w:pPr>
        <w:tabs>
          <w:tab w:val="left" w:pos="1080"/>
        </w:tabs>
        <w:rPr>
          <w:rFonts w:asciiTheme="majorBidi" w:hAnsiTheme="majorBidi" w:cstheme="majorBidi"/>
          <w:sz w:val="28"/>
          <w:szCs w:val="28"/>
        </w:rPr>
      </w:pPr>
    </w:p>
    <w:p w14:paraId="566F5E12" w14:textId="4165B325" w:rsidR="00BE5B2C" w:rsidRPr="0061688E" w:rsidRDefault="002055A5" w:rsidP="00BE5B2C">
      <w:pPr>
        <w:ind w:left="540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column"/>
      </w:r>
      <w:r w:rsidR="00443282" w:rsidRPr="0061688E">
        <w:rPr>
          <w:rFonts w:asciiTheme="majorBidi" w:hAnsiTheme="majorBidi" w:cstheme="majorBidi"/>
          <w:sz w:val="28"/>
          <w:szCs w:val="28"/>
          <w:cs/>
        </w:rPr>
        <w:lastRenderedPageBreak/>
        <w:t>ในระหว่าง</w:t>
      </w:r>
      <w:r w:rsidR="009B31AD">
        <w:rPr>
          <w:rFonts w:asciiTheme="majorBidi" w:hAnsiTheme="majorBidi" w:cstheme="majorBidi"/>
          <w:sz w:val="28"/>
          <w:szCs w:val="28"/>
          <w:cs/>
        </w:rPr>
        <w:t>งวดเก้า</w:t>
      </w:r>
      <w:r w:rsidR="00443282" w:rsidRPr="0061688E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9B31AD">
        <w:rPr>
          <w:rFonts w:ascii="Angsana New" w:hAnsi="Angsana New" w:cs="Angsana New" w:hint="cs"/>
          <w:sz w:val="28"/>
          <w:szCs w:val="28"/>
        </w:rPr>
        <w:t xml:space="preserve">30 </w:t>
      </w:r>
      <w:r w:rsidR="009B31A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443282" w:rsidRPr="0061688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3282" w:rsidRPr="0061688E">
        <w:rPr>
          <w:rFonts w:asciiTheme="majorBidi" w:hAnsiTheme="majorBidi" w:cstheme="majorBidi"/>
          <w:sz w:val="28"/>
          <w:szCs w:val="28"/>
        </w:rPr>
        <w:t>2565</w:t>
      </w:r>
      <w:r w:rsidR="00443282" w:rsidRPr="0061688E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BE5B2C" w:rsidRPr="0061688E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กลุ่มบริษัทได้ลงทุนเพิ่มในบริษัทย่อยดังนี้</w:t>
      </w:r>
    </w:p>
    <w:p w14:paraId="0978BA66" w14:textId="77777777" w:rsidR="00BE5B2C" w:rsidRPr="00500700" w:rsidRDefault="00BE5B2C" w:rsidP="00BE5B2C">
      <w:pPr>
        <w:tabs>
          <w:tab w:val="left" w:pos="1080"/>
        </w:tabs>
        <w:rPr>
          <w:rFonts w:asciiTheme="majorBidi" w:hAnsiTheme="majorBidi" w:cstheme="majorBidi"/>
          <w:sz w:val="24"/>
          <w:szCs w:val="24"/>
        </w:rPr>
      </w:pPr>
    </w:p>
    <w:p w14:paraId="3897E2F3" w14:textId="6DA19487" w:rsidR="005E6D6B" w:rsidRPr="0061688E" w:rsidRDefault="005E6D6B" w:rsidP="00CC5CF2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1080"/>
        </w:tabs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61688E">
        <w:rPr>
          <w:rFonts w:asciiTheme="majorBidi" w:hAnsiTheme="majorBidi" w:cstheme="majorBidi"/>
          <w:sz w:val="28"/>
          <w:szCs w:val="28"/>
          <w:cs/>
        </w:rPr>
        <w:t>บริษัท แปซิฟิค โลจิสติกส์ โปร จำกัด</w:t>
      </w:r>
      <w:r w:rsidRPr="0061688E">
        <w:rPr>
          <w:rFonts w:asciiTheme="majorBidi" w:hAnsiTheme="majorBidi" w:cstheme="majorBidi"/>
          <w:sz w:val="28"/>
          <w:szCs w:val="28"/>
        </w:rPr>
        <w:t xml:space="preserve">  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="005C74B1" w:rsidRPr="0061688E">
        <w:rPr>
          <w:rFonts w:asciiTheme="majorBidi" w:hAnsiTheme="majorBidi" w:cstheme="majorBidi"/>
          <w:sz w:val="28"/>
          <w:szCs w:val="28"/>
        </w:rPr>
        <w:t>100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</w:t>
      </w:r>
      <w:r w:rsidR="00EF5256" w:rsidRPr="0061688E">
        <w:rPr>
          <w:rFonts w:asciiTheme="majorBidi" w:hAnsiTheme="majorBidi" w:cstheme="majorBidi"/>
          <w:sz w:val="28"/>
          <w:szCs w:val="28"/>
        </w:rPr>
        <w:t>20</w:t>
      </w:r>
      <w:r w:rsidR="005E3DBD" w:rsidRPr="0061688E">
        <w:rPr>
          <w:rFonts w:asciiTheme="majorBidi" w:hAnsiTheme="majorBidi" w:cstheme="majorBidi"/>
          <w:sz w:val="28"/>
          <w:szCs w:val="28"/>
        </w:rPr>
        <w:t xml:space="preserve"> </w:t>
      </w:r>
      <w:r w:rsidRPr="0061688E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5C74B1" w:rsidRPr="0061688E">
        <w:rPr>
          <w:rFonts w:asciiTheme="majorBidi" w:hAnsiTheme="majorBidi" w:cstheme="majorBidi"/>
          <w:sz w:val="28"/>
          <w:szCs w:val="28"/>
        </w:rPr>
        <w:t>2</w:t>
      </w:r>
      <w:r w:rsidRPr="0061688E">
        <w:rPr>
          <w:rFonts w:asciiTheme="majorBidi" w:hAnsiTheme="majorBidi" w:cstheme="majorBidi"/>
          <w:sz w:val="28"/>
          <w:szCs w:val="28"/>
        </w:rPr>
        <w:t xml:space="preserve">00,000 </w:t>
      </w:r>
      <w:r w:rsidRPr="0061688E">
        <w:rPr>
          <w:rFonts w:asciiTheme="majorBidi" w:hAnsiTheme="majorBidi" w:cstheme="majorBidi"/>
          <w:sz w:val="28"/>
          <w:szCs w:val="28"/>
          <w:cs/>
        </w:rPr>
        <w:t>หุ้น มูลค่าหุ้นละ</w:t>
      </w:r>
      <w:r w:rsidR="005C74B1" w:rsidRPr="0061688E">
        <w:rPr>
          <w:rFonts w:asciiTheme="majorBidi" w:hAnsiTheme="majorBidi" w:cstheme="majorBidi"/>
          <w:sz w:val="28"/>
          <w:szCs w:val="28"/>
        </w:rPr>
        <w:t xml:space="preserve"> 100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61688E">
        <w:rPr>
          <w:rFonts w:asciiTheme="majorBidi" w:hAnsiTheme="majorBidi" w:cstheme="majorBidi"/>
          <w:sz w:val="28"/>
          <w:szCs w:val="28"/>
        </w:rPr>
        <w:t>)</w:t>
      </w:r>
    </w:p>
    <w:p w14:paraId="170D5CD7" w14:textId="5B7D5284" w:rsidR="00375CE4" w:rsidRPr="00375CE4" w:rsidRDefault="00BE5B2C" w:rsidP="00375CE4">
      <w:pPr>
        <w:pStyle w:val="ListParagraph"/>
        <w:numPr>
          <w:ilvl w:val="0"/>
          <w:numId w:val="5"/>
        </w:numPr>
        <w:shd w:val="clear" w:color="auto" w:fill="FFFFFF" w:themeFill="background1"/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  <w:cs/>
        </w:rPr>
      </w:pPr>
      <w:r w:rsidRPr="0061688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F6BE4" w:rsidRPr="006168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91AEC" w:rsidRPr="0061688E">
        <w:rPr>
          <w:rFonts w:asciiTheme="majorBidi" w:hAnsiTheme="majorBidi" w:cstheme="majorBidi"/>
          <w:sz w:val="28"/>
          <w:szCs w:val="28"/>
          <w:cs/>
        </w:rPr>
        <w:t>ฟิวเจอร์ เฮลท์ อินโนเวชั่น</w:t>
      </w:r>
      <w:r w:rsidRPr="0061688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891AEC" w:rsidRPr="0061688E">
        <w:rPr>
          <w:rFonts w:asciiTheme="majorBidi" w:hAnsiTheme="majorBidi" w:cstheme="majorBidi"/>
          <w:sz w:val="28"/>
          <w:szCs w:val="28"/>
          <w:cs/>
        </w:rPr>
        <w:t xml:space="preserve">เทคโนโลยี จำกัด 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="005C74B1" w:rsidRPr="0061688E">
        <w:rPr>
          <w:rFonts w:asciiTheme="majorBidi" w:hAnsiTheme="majorBidi" w:cstheme="majorBidi"/>
          <w:sz w:val="28"/>
          <w:szCs w:val="28"/>
        </w:rPr>
        <w:t xml:space="preserve"> </w:t>
      </w:r>
      <w:r w:rsidR="009B345B">
        <w:rPr>
          <w:rFonts w:asciiTheme="majorBidi" w:hAnsiTheme="majorBidi" w:cstheme="majorBidi" w:hint="cs"/>
          <w:sz w:val="28"/>
          <w:szCs w:val="28"/>
          <w:cs/>
        </w:rPr>
        <w:t>33.17</w:t>
      </w:r>
      <w:r w:rsidR="005E6D6B" w:rsidRPr="0061688E">
        <w:rPr>
          <w:rFonts w:asciiTheme="majorBidi" w:hAnsiTheme="majorBidi" w:cstheme="majorBidi"/>
          <w:sz w:val="28"/>
          <w:szCs w:val="28"/>
        </w:rPr>
        <w:t xml:space="preserve"> 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>ของมูลค่าทุนจดทะเบียนเพิ่มทุนเป็นจำนวนเงิน</w:t>
      </w:r>
      <w:r w:rsidR="000C4408">
        <w:rPr>
          <w:rFonts w:asciiTheme="majorBidi" w:hAnsiTheme="majorBidi" w:cstheme="majorBidi"/>
          <w:sz w:val="28"/>
          <w:szCs w:val="28"/>
        </w:rPr>
        <w:t xml:space="preserve"> 13.93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5C74B1" w:rsidRPr="0061688E">
        <w:rPr>
          <w:rFonts w:asciiTheme="majorBidi" w:hAnsiTheme="majorBidi" w:cstheme="majorBidi"/>
          <w:sz w:val="28"/>
          <w:szCs w:val="28"/>
        </w:rPr>
        <w:t>600</w:t>
      </w:r>
      <w:r w:rsidR="005E6D6B" w:rsidRPr="0061688E">
        <w:rPr>
          <w:rFonts w:asciiTheme="majorBidi" w:hAnsiTheme="majorBidi" w:cstheme="majorBidi"/>
          <w:sz w:val="28"/>
          <w:szCs w:val="28"/>
        </w:rPr>
        <w:t xml:space="preserve">,000 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5C74B1" w:rsidRPr="0061688E">
        <w:rPr>
          <w:rFonts w:asciiTheme="majorBidi" w:hAnsiTheme="majorBidi" w:cstheme="majorBidi"/>
          <w:sz w:val="28"/>
          <w:szCs w:val="28"/>
        </w:rPr>
        <w:t>100</w:t>
      </w:r>
      <w:r w:rsidR="005E6D6B" w:rsidRPr="0061688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01389344" w14:textId="7D89C78B" w:rsidR="00737AB9" w:rsidRDefault="00857750" w:rsidP="00BB21C4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61688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บริษัท แปซิฟิค ห้องเย็น จำกัด </w:t>
      </w:r>
      <w:r w:rsidRPr="0061688E">
        <w:rPr>
          <w:rFonts w:asciiTheme="majorBidi" w:hAnsiTheme="majorBidi" w:cstheme="majorBidi"/>
          <w:sz w:val="28"/>
          <w:szCs w:val="28"/>
          <w:cs/>
        </w:rPr>
        <w:t>โดยชำระค่าหุ้นเพิ่มเติมร้อยละ</w:t>
      </w:r>
      <w:r w:rsidRPr="0061688E">
        <w:rPr>
          <w:rFonts w:asciiTheme="majorBidi" w:hAnsiTheme="majorBidi" w:cstheme="majorBidi"/>
          <w:sz w:val="28"/>
          <w:szCs w:val="28"/>
        </w:rPr>
        <w:t xml:space="preserve"> 100 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B21C4">
        <w:rPr>
          <w:rFonts w:asciiTheme="majorBidi" w:hAnsiTheme="majorBidi" w:cstheme="majorBidi"/>
          <w:sz w:val="28"/>
          <w:szCs w:val="28"/>
        </w:rPr>
        <w:t xml:space="preserve">         </w:t>
      </w:r>
      <w:r w:rsidRPr="0061688E">
        <w:rPr>
          <w:rFonts w:asciiTheme="majorBidi" w:hAnsiTheme="majorBidi" w:cstheme="majorBidi"/>
          <w:sz w:val="28"/>
          <w:szCs w:val="28"/>
        </w:rPr>
        <w:t>28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61688E" w:rsidRPr="0061688E">
        <w:rPr>
          <w:rFonts w:asciiTheme="majorBidi" w:hAnsiTheme="majorBidi" w:cstheme="majorBidi"/>
          <w:sz w:val="28"/>
          <w:szCs w:val="28"/>
        </w:rPr>
        <w:t>280</w:t>
      </w:r>
      <w:r w:rsidRPr="0061688E">
        <w:rPr>
          <w:rFonts w:asciiTheme="majorBidi" w:hAnsiTheme="majorBidi" w:cstheme="majorBidi"/>
          <w:sz w:val="28"/>
          <w:szCs w:val="28"/>
        </w:rPr>
        <w:t xml:space="preserve">,000 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61688E">
        <w:rPr>
          <w:rFonts w:asciiTheme="majorBidi" w:hAnsiTheme="majorBidi" w:cstheme="majorBidi"/>
          <w:sz w:val="28"/>
          <w:szCs w:val="28"/>
        </w:rPr>
        <w:t>1</w:t>
      </w:r>
      <w:r w:rsidR="0061688E" w:rsidRPr="0061688E">
        <w:rPr>
          <w:rFonts w:asciiTheme="majorBidi" w:hAnsiTheme="majorBidi" w:cstheme="majorBidi"/>
          <w:sz w:val="28"/>
          <w:szCs w:val="28"/>
        </w:rPr>
        <w:t>0</w:t>
      </w:r>
      <w:r w:rsidRPr="0061688E">
        <w:rPr>
          <w:rFonts w:asciiTheme="majorBidi" w:hAnsiTheme="majorBidi" w:cstheme="majorBidi"/>
          <w:sz w:val="28"/>
          <w:szCs w:val="28"/>
        </w:rPr>
        <w:t>0</w:t>
      </w:r>
      <w:r w:rsidRPr="0061688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29B92A91" w14:textId="1937A5ED" w:rsidR="00B22A5A" w:rsidRDefault="00B22A5A" w:rsidP="00B22A5A">
      <w:pPr>
        <w:tabs>
          <w:tab w:val="left" w:pos="108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2CD732C4" w14:textId="29292E85" w:rsidR="00B22A5A" w:rsidRDefault="00B22A5A" w:rsidP="00B22A5A">
      <w:pPr>
        <w:tabs>
          <w:tab w:val="clear" w:pos="454"/>
          <w:tab w:val="left" w:pos="540"/>
          <w:tab w:val="left" w:pos="1080"/>
        </w:tabs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61688E"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/>
          <w:sz w:val="28"/>
          <w:szCs w:val="28"/>
          <w:cs/>
        </w:rPr>
        <w:t>งวดเก้า</w:t>
      </w:r>
      <w:r w:rsidRPr="0061688E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z w:val="28"/>
          <w:szCs w:val="28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61688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88E">
        <w:rPr>
          <w:rFonts w:asciiTheme="majorBidi" w:hAnsiTheme="majorBidi" w:cstheme="majorBidi"/>
          <w:sz w:val="28"/>
          <w:szCs w:val="28"/>
        </w:rPr>
        <w:t>2565</w:t>
      </w:r>
      <w:r w:rsidRPr="0061688E">
        <w:rPr>
          <w:rFonts w:asciiTheme="majorBidi" w:hAnsiTheme="majorBidi" w:cstheme="majorBidi"/>
          <w:sz w:val="28"/>
          <w:szCs w:val="28"/>
          <w:cs/>
          <w:lang w:val="en-GB"/>
        </w:rPr>
        <w:t xml:space="preserve"> กลุ่มบริษัทได้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ขาย</w:t>
      </w:r>
      <w:r w:rsidR="00141D86">
        <w:rPr>
          <w:rFonts w:asciiTheme="majorBidi" w:hAnsiTheme="majorBidi" w:cstheme="majorBidi" w:hint="cs"/>
          <w:sz w:val="28"/>
          <w:szCs w:val="28"/>
          <w:cs/>
          <w:lang w:val="en-GB"/>
        </w:rPr>
        <w:t>เงินลงทุน</w:t>
      </w:r>
      <w:r w:rsidRPr="0061688E">
        <w:rPr>
          <w:rFonts w:asciiTheme="majorBidi" w:hAnsiTheme="majorBidi" w:cstheme="majorBidi"/>
          <w:sz w:val="28"/>
          <w:szCs w:val="28"/>
          <w:cs/>
          <w:lang w:val="en-GB"/>
        </w:rPr>
        <w:t>ในบริษัทย่อยดังนี้</w:t>
      </w:r>
    </w:p>
    <w:p w14:paraId="5EE78514" w14:textId="77777777" w:rsidR="00B22A5A" w:rsidRPr="00500700" w:rsidRDefault="00B22A5A" w:rsidP="00B22A5A">
      <w:pPr>
        <w:tabs>
          <w:tab w:val="clear" w:pos="454"/>
          <w:tab w:val="left" w:pos="540"/>
          <w:tab w:val="left" w:pos="108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3C1E6F31" w14:textId="25BC9B99" w:rsidR="00375CE4" w:rsidRPr="0080436F" w:rsidRDefault="00B22A5A" w:rsidP="008244CF">
      <w:pPr>
        <w:pStyle w:val="ListParagraph"/>
        <w:numPr>
          <w:ilvl w:val="0"/>
          <w:numId w:val="5"/>
        </w:numPr>
        <w:tabs>
          <w:tab w:val="left" w:pos="1080"/>
        </w:tabs>
        <w:ind w:left="900" w:hanging="270"/>
        <w:jc w:val="both"/>
        <w:rPr>
          <w:rFonts w:asciiTheme="majorBidi" w:hAnsiTheme="majorBidi" w:cstheme="majorBidi"/>
          <w:sz w:val="28"/>
          <w:szCs w:val="28"/>
        </w:rPr>
      </w:pPr>
      <w:r w:rsidRPr="0080436F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="00141D86">
        <w:rPr>
          <w:rFonts w:asciiTheme="majorBidi" w:hAnsiTheme="majorBidi"/>
          <w:sz w:val="28"/>
          <w:szCs w:val="28"/>
        </w:rPr>
        <w:t xml:space="preserve"> </w:t>
      </w:r>
      <w:r w:rsidR="00141D86" w:rsidRPr="0061688E">
        <w:rPr>
          <w:rFonts w:asciiTheme="majorBidi" w:hAnsiTheme="majorBidi" w:cstheme="majorBidi"/>
          <w:sz w:val="28"/>
          <w:szCs w:val="28"/>
        </w:rPr>
        <w:t>2</w:t>
      </w:r>
      <w:r w:rsidR="00141D86">
        <w:rPr>
          <w:rFonts w:asciiTheme="majorBidi" w:hAnsiTheme="majorBidi" w:cstheme="majorBidi"/>
          <w:sz w:val="28"/>
          <w:szCs w:val="28"/>
        </w:rPr>
        <w:t>3</w:t>
      </w:r>
      <w:r w:rsidRPr="0080436F">
        <w:rPr>
          <w:rFonts w:asciiTheme="majorBidi" w:hAnsiTheme="majorBidi" w:hint="cs"/>
          <w:sz w:val="28"/>
          <w:szCs w:val="28"/>
          <w:cs/>
        </w:rPr>
        <w:t xml:space="preserve"> กันยายน</w:t>
      </w:r>
      <w:r w:rsidR="00141D86">
        <w:rPr>
          <w:rFonts w:asciiTheme="majorBidi" w:hAnsiTheme="majorBidi"/>
          <w:sz w:val="28"/>
          <w:szCs w:val="28"/>
        </w:rPr>
        <w:t xml:space="preserve"> </w:t>
      </w:r>
      <w:r w:rsidR="00141D86" w:rsidRPr="0061688E">
        <w:rPr>
          <w:rFonts w:asciiTheme="majorBidi" w:hAnsiTheme="majorBidi" w:cstheme="majorBidi"/>
          <w:sz w:val="28"/>
          <w:szCs w:val="28"/>
        </w:rPr>
        <w:t>2</w:t>
      </w:r>
      <w:r w:rsidR="00141D86">
        <w:rPr>
          <w:rFonts w:asciiTheme="majorBidi" w:hAnsiTheme="majorBidi" w:cstheme="majorBidi"/>
          <w:sz w:val="28"/>
          <w:szCs w:val="28"/>
        </w:rPr>
        <w:t>565</w:t>
      </w:r>
      <w:r w:rsidR="00141D86">
        <w:rPr>
          <w:rFonts w:asciiTheme="majorBidi" w:hAnsiTheme="majorBidi"/>
          <w:sz w:val="28"/>
          <w:szCs w:val="28"/>
        </w:rPr>
        <w:t xml:space="preserve"> </w:t>
      </w:r>
      <w:r w:rsidRPr="0080436F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เฮลท์ คอนเนคซ์ จำกัด</w:t>
      </w:r>
      <w:r w:rsidRPr="0080436F">
        <w:rPr>
          <w:rFonts w:asciiTheme="majorBidi" w:hAnsiTheme="majorBidi" w:cstheme="majorBidi"/>
          <w:sz w:val="28"/>
          <w:szCs w:val="28"/>
        </w:rPr>
        <w:t xml:space="preserve"> (“JHX”) </w:t>
      </w:r>
      <w:r w:rsidR="009B345B" w:rsidRPr="0080436F">
        <w:rPr>
          <w:rFonts w:asciiTheme="majorBidi" w:hAnsiTheme="majorBidi" w:cstheme="majorBidi" w:hint="cs"/>
          <w:sz w:val="28"/>
          <w:szCs w:val="28"/>
          <w:cs/>
        </w:rPr>
        <w:t xml:space="preserve">ได้ขายเงินทุนทั้งหมดใน </w:t>
      </w:r>
      <w:r w:rsidR="009B345B" w:rsidRPr="0080436F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B345B" w:rsidRPr="008043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345B" w:rsidRPr="0080436F">
        <w:rPr>
          <w:rFonts w:asciiTheme="majorBidi" w:hAnsiTheme="majorBidi" w:cstheme="majorBidi"/>
          <w:sz w:val="28"/>
          <w:szCs w:val="28"/>
          <w:cs/>
        </w:rPr>
        <w:t>ฟิวเจอร์ เฮลท์ อินโนเวชั่น</w:t>
      </w:r>
      <w:r w:rsidR="009B345B" w:rsidRPr="0080436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9B345B" w:rsidRPr="0080436F">
        <w:rPr>
          <w:rFonts w:asciiTheme="majorBidi" w:hAnsiTheme="majorBidi" w:cstheme="majorBidi"/>
          <w:sz w:val="28"/>
          <w:szCs w:val="28"/>
          <w:cs/>
        </w:rPr>
        <w:t xml:space="preserve">เทคโนโลยี จำกัด </w:t>
      </w:r>
      <w:r w:rsidR="009B345B" w:rsidRPr="0080436F">
        <w:rPr>
          <w:rFonts w:asciiTheme="majorBidi" w:hAnsiTheme="majorBidi" w:cstheme="majorBidi"/>
          <w:sz w:val="28"/>
          <w:szCs w:val="28"/>
        </w:rPr>
        <w:t>(“FNH”)</w:t>
      </w:r>
      <w:r w:rsidR="009B345B" w:rsidRPr="0080436F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9B345B" w:rsidRPr="0080436F">
        <w:rPr>
          <w:rFonts w:asciiTheme="majorBidi" w:hAnsiTheme="majorBidi" w:cstheme="majorBidi"/>
          <w:sz w:val="28"/>
          <w:szCs w:val="28"/>
        </w:rPr>
        <w:t xml:space="preserve">600,000 </w:t>
      </w:r>
      <w:r w:rsidR="009B345B" w:rsidRPr="0080436F">
        <w:rPr>
          <w:rFonts w:asciiTheme="majorBidi" w:hAnsiTheme="majorBidi" w:cstheme="majorBidi"/>
          <w:sz w:val="28"/>
          <w:szCs w:val="28"/>
          <w:cs/>
        </w:rPr>
        <w:t xml:space="preserve">หุ้น </w:t>
      </w:r>
      <w:r w:rsidR="0086440F">
        <w:rPr>
          <w:rFonts w:asciiTheme="majorBidi" w:hAnsiTheme="majorBidi" w:cstheme="majorBidi" w:hint="cs"/>
          <w:sz w:val="28"/>
          <w:szCs w:val="28"/>
          <w:cs/>
        </w:rPr>
        <w:t>แก่บุคคลภายนอก</w:t>
      </w:r>
      <w:r w:rsidRPr="0080436F">
        <w:rPr>
          <w:rFonts w:asciiTheme="majorBidi" w:hAnsiTheme="majorBidi" w:hint="cs"/>
          <w:sz w:val="28"/>
          <w:szCs w:val="28"/>
          <w:cs/>
        </w:rPr>
        <w:t>เป็นเงินจำนวน</w:t>
      </w:r>
      <w:r w:rsidRPr="0080436F">
        <w:rPr>
          <w:rFonts w:asciiTheme="majorBidi" w:hAnsiTheme="majorBidi"/>
          <w:sz w:val="28"/>
          <w:szCs w:val="28"/>
          <w:cs/>
        </w:rPr>
        <w:t xml:space="preserve"> </w:t>
      </w:r>
      <w:r w:rsidR="004D1BE8">
        <w:rPr>
          <w:rFonts w:asciiTheme="majorBidi" w:hAnsiTheme="majorBidi" w:cstheme="majorBidi"/>
          <w:sz w:val="28"/>
          <w:szCs w:val="28"/>
        </w:rPr>
        <w:t>10.50</w:t>
      </w:r>
      <w:r w:rsidRPr="0080436F">
        <w:rPr>
          <w:rFonts w:asciiTheme="majorBidi" w:hAnsiTheme="majorBidi" w:cstheme="majorBidi"/>
          <w:sz w:val="28"/>
          <w:szCs w:val="28"/>
        </w:rPr>
        <w:t xml:space="preserve"> </w:t>
      </w:r>
      <w:r w:rsidRPr="0080436F">
        <w:rPr>
          <w:rFonts w:asciiTheme="majorBidi" w:hAnsiTheme="majorBidi" w:hint="cs"/>
          <w:sz w:val="28"/>
          <w:szCs w:val="28"/>
          <w:cs/>
        </w:rPr>
        <w:t>ล้านบาท</w:t>
      </w:r>
      <w:r w:rsidR="00B30798">
        <w:rPr>
          <w:rFonts w:asciiTheme="majorBidi" w:hAnsiTheme="majorBidi" w:hint="cs"/>
          <w:sz w:val="28"/>
          <w:szCs w:val="28"/>
          <w:cs/>
        </w:rPr>
        <w:t xml:space="preserve"> </w:t>
      </w:r>
      <w:r w:rsidR="00141D86">
        <w:rPr>
          <w:rFonts w:asciiTheme="majorBidi" w:hAnsiTheme="majorBidi" w:hint="cs"/>
          <w:sz w:val="28"/>
          <w:szCs w:val="28"/>
          <w:cs/>
        </w:rPr>
        <w:t>กลุ่มบริษัทรับรู้</w:t>
      </w:r>
      <w:r w:rsidR="00B30798">
        <w:rPr>
          <w:rFonts w:asciiTheme="majorBidi" w:hAnsiTheme="majorBidi" w:hint="cs"/>
          <w:sz w:val="28"/>
          <w:szCs w:val="28"/>
          <w:cs/>
        </w:rPr>
        <w:t>ผลขาดทุนจากการขาย</w:t>
      </w:r>
      <w:r w:rsidR="00FA39B1">
        <w:rPr>
          <w:rFonts w:asciiTheme="majorBidi" w:hAnsiTheme="majorBidi" w:hint="cs"/>
          <w:sz w:val="28"/>
          <w:szCs w:val="28"/>
          <w:cs/>
        </w:rPr>
        <w:t>เงินลงทุนดังกล่าว</w:t>
      </w:r>
      <w:r w:rsidR="00CF14A1">
        <w:rPr>
          <w:rFonts w:asciiTheme="majorBidi" w:hAnsiTheme="majorBidi" w:hint="cs"/>
          <w:sz w:val="28"/>
          <w:szCs w:val="28"/>
          <w:cs/>
        </w:rPr>
        <w:t xml:space="preserve"> </w:t>
      </w:r>
      <w:r w:rsidR="00FA39B1">
        <w:rPr>
          <w:rFonts w:asciiTheme="majorBidi" w:hAnsiTheme="majorBidi" w:hint="cs"/>
          <w:sz w:val="28"/>
          <w:szCs w:val="28"/>
          <w:cs/>
        </w:rPr>
        <w:t>จำนวน</w:t>
      </w:r>
      <w:r w:rsidR="00B30798">
        <w:rPr>
          <w:rFonts w:asciiTheme="majorBidi" w:hAnsiTheme="majorBidi" w:hint="cs"/>
          <w:sz w:val="28"/>
          <w:szCs w:val="28"/>
          <w:cs/>
        </w:rPr>
        <w:t xml:space="preserve"> </w:t>
      </w:r>
      <w:r w:rsidR="000D4A20">
        <w:rPr>
          <w:rFonts w:asciiTheme="majorBidi" w:hAnsiTheme="majorBidi"/>
          <w:sz w:val="28"/>
          <w:szCs w:val="28"/>
        </w:rPr>
        <w:t>5</w:t>
      </w:r>
      <w:r w:rsidR="00B30798" w:rsidRPr="00CA2526">
        <w:rPr>
          <w:rFonts w:asciiTheme="majorBidi" w:hAnsiTheme="majorBidi"/>
          <w:sz w:val="28"/>
          <w:szCs w:val="28"/>
        </w:rPr>
        <w:t>.</w:t>
      </w:r>
      <w:r w:rsidR="000D4A20">
        <w:rPr>
          <w:rFonts w:asciiTheme="majorBidi" w:hAnsiTheme="majorBidi"/>
          <w:sz w:val="28"/>
          <w:szCs w:val="28"/>
        </w:rPr>
        <w:t>93</w:t>
      </w:r>
      <w:r w:rsidR="00B30798">
        <w:rPr>
          <w:rFonts w:asciiTheme="majorBidi" w:hAnsiTheme="majorBidi"/>
          <w:sz w:val="28"/>
          <w:szCs w:val="28"/>
        </w:rPr>
        <w:t xml:space="preserve"> </w:t>
      </w:r>
      <w:r w:rsidR="00B30798">
        <w:rPr>
          <w:rFonts w:asciiTheme="majorBidi" w:hAnsiTheme="majorBidi" w:hint="cs"/>
          <w:sz w:val="28"/>
          <w:szCs w:val="28"/>
          <w:cs/>
        </w:rPr>
        <w:t>ล้านบาท</w:t>
      </w:r>
      <w:r w:rsidRPr="0080436F">
        <w:rPr>
          <w:rFonts w:asciiTheme="majorBidi" w:hAnsiTheme="majorBidi" w:hint="cs"/>
          <w:sz w:val="28"/>
          <w:szCs w:val="28"/>
          <w:cs/>
        </w:rPr>
        <w:t xml:space="preserve"> </w:t>
      </w:r>
      <w:r w:rsidR="001E51D5" w:rsidRPr="001E51D5">
        <w:rPr>
          <w:rFonts w:asciiTheme="majorBidi" w:hAnsiTheme="majorBidi" w:hint="cs"/>
          <w:sz w:val="28"/>
          <w:szCs w:val="28"/>
          <w:cs/>
        </w:rPr>
        <w:t>ในงบกำไรขาดทุนเบ็ดเสร็จรวม</w:t>
      </w:r>
    </w:p>
    <w:p w14:paraId="5EAE9D6A" w14:textId="77777777" w:rsidR="0080436F" w:rsidRPr="0080436F" w:rsidRDefault="0080436F" w:rsidP="0080436F">
      <w:pPr>
        <w:pStyle w:val="ListParagraph"/>
        <w:tabs>
          <w:tab w:val="left" w:pos="1080"/>
        </w:tabs>
        <w:ind w:left="90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1A2AF2B" w14:textId="77777777" w:rsidR="00BE5B2C" w:rsidRPr="0099075E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500700" w:rsidRDefault="00BE5B2C" w:rsidP="00BE5B2C">
      <w:pPr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6676708B" w14:textId="51A3FA34" w:rsidR="00EB371C" w:rsidRDefault="00A13EE3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71539175"/>
      <w:r w:rsidRPr="0099075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31AD">
        <w:rPr>
          <w:rFonts w:ascii="Angsana New" w:hAnsi="Angsana New" w:cs="Angsana New"/>
          <w:sz w:val="28"/>
          <w:szCs w:val="28"/>
        </w:rPr>
        <w:t xml:space="preserve">30 </w:t>
      </w:r>
      <w:r w:rsidR="009B31AD">
        <w:rPr>
          <w:rFonts w:ascii="Angsana New" w:hAnsi="Angsana New" w:cs="Angsana New"/>
          <w:sz w:val="28"/>
          <w:szCs w:val="28"/>
          <w:cs/>
        </w:rPr>
        <w:t>กันยายน</w:t>
      </w:r>
      <w:r w:rsidR="00333D1B" w:rsidRPr="00990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D53DC" w:rsidRPr="0099075E">
        <w:rPr>
          <w:rFonts w:asciiTheme="majorBidi" w:hAnsiTheme="majorBidi" w:cstheme="majorBidi"/>
          <w:sz w:val="28"/>
          <w:szCs w:val="28"/>
        </w:rPr>
        <w:t>2</w:t>
      </w:r>
      <w:r w:rsidR="008D53DC" w:rsidRPr="0099075E">
        <w:rPr>
          <w:rFonts w:asciiTheme="majorBidi" w:hAnsiTheme="majorBidi" w:cs="Angsana New"/>
          <w:sz w:val="28"/>
          <w:szCs w:val="28"/>
        </w:rPr>
        <w:t>5</w:t>
      </w:r>
      <w:r w:rsidR="008D53DC" w:rsidRPr="0099075E">
        <w:rPr>
          <w:rFonts w:asciiTheme="majorBidi" w:hAnsiTheme="majorBidi" w:cstheme="majorBidi"/>
          <w:sz w:val="28"/>
          <w:szCs w:val="28"/>
        </w:rPr>
        <w:t>6</w:t>
      </w:r>
      <w:r w:rsidR="00333D1B" w:rsidRPr="0099075E">
        <w:rPr>
          <w:rFonts w:asciiTheme="majorBidi" w:hAnsiTheme="majorBidi" w:cstheme="majorBidi"/>
          <w:sz w:val="28"/>
          <w:szCs w:val="28"/>
        </w:rPr>
        <w:t>5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</w:t>
      </w:r>
      <w:r w:rsidR="004132FC">
        <w:rPr>
          <w:rFonts w:asciiTheme="majorBidi" w:hAnsiTheme="majorBidi" w:cstheme="majorBidi"/>
          <w:sz w:val="28"/>
          <w:szCs w:val="28"/>
        </w:rPr>
        <w:t xml:space="preserve"> </w:t>
      </w:r>
      <w:r w:rsidR="004132FC" w:rsidRPr="004132FC">
        <w:rPr>
          <w:rFonts w:asciiTheme="majorBidi" w:hAnsiTheme="majorBidi" w:cstheme="majorBidi"/>
          <w:sz w:val="28"/>
          <w:szCs w:val="28"/>
        </w:rPr>
        <w:t>JWD Asia Holding Private Limited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132FC">
        <w:rPr>
          <w:rFonts w:asciiTheme="majorBidi" w:hAnsiTheme="majorBidi" w:cstheme="majorBidi"/>
          <w:sz w:val="28"/>
          <w:szCs w:val="28"/>
        </w:rPr>
        <w:t>(“</w:t>
      </w:r>
      <w:r w:rsidRPr="0099075E">
        <w:rPr>
          <w:rFonts w:asciiTheme="majorBidi" w:hAnsiTheme="majorBidi" w:cstheme="majorBidi"/>
          <w:sz w:val="28"/>
          <w:szCs w:val="28"/>
        </w:rPr>
        <w:t>JWDAH</w:t>
      </w:r>
      <w:r w:rsidR="004132FC">
        <w:rPr>
          <w:rFonts w:asciiTheme="majorBidi" w:hAnsiTheme="majorBidi" w:cstheme="majorBidi"/>
          <w:sz w:val="28"/>
          <w:szCs w:val="28"/>
        </w:rPr>
        <w:t>”)</w:t>
      </w:r>
      <w:r w:rsidRPr="0099075E">
        <w:rPr>
          <w:rFonts w:asciiTheme="majorBidi" w:hAnsiTheme="majorBidi" w:cstheme="majorBidi"/>
          <w:sz w:val="28"/>
          <w:szCs w:val="28"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ราคาทุนจํานวน </w:t>
      </w:r>
      <w:r w:rsidR="0061688E">
        <w:rPr>
          <w:rFonts w:asciiTheme="majorBidi" w:hAnsiTheme="majorBidi" w:cstheme="majorBidi"/>
          <w:sz w:val="28"/>
          <w:szCs w:val="28"/>
        </w:rPr>
        <w:t>521.27</w:t>
      </w:r>
      <w:r w:rsidR="003D0BB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50B8">
        <w:rPr>
          <w:rFonts w:asciiTheme="majorBidi" w:hAnsiTheme="majorBidi" w:cstheme="majorBidi"/>
          <w:sz w:val="28"/>
          <w:szCs w:val="28"/>
        </w:rPr>
        <w:t xml:space="preserve">   </w:t>
      </w:r>
      <w:r w:rsidR="00231B1E" w:rsidRPr="0099075E">
        <w:rPr>
          <w:rFonts w:asciiTheme="majorBidi" w:hAnsiTheme="majorBidi" w:cstheme="majorBidi" w:hint="cs"/>
          <w:sz w:val="28"/>
          <w:szCs w:val="28"/>
          <w:cs/>
        </w:rPr>
        <w:t>ล้</w:t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านบาท ใช้เป็นหลักประกันวงเงินกู้ยืมระยะยาวกับสถาบันการเงินแห่งหนึ่ง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lang w:val="en-GB"/>
        </w:rPr>
        <w:t>31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421C0E" w:rsidRPr="0099075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lang w:val="en-GB"/>
        </w:rPr>
        <w:t>56</w:t>
      </w:r>
      <w:r w:rsidR="00333D1B" w:rsidRPr="0099075E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333D1B" w:rsidRPr="009907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66A4">
        <w:rPr>
          <w:rFonts w:asciiTheme="majorBidi" w:hAnsiTheme="majorBidi" w:cstheme="majorBidi"/>
          <w:i/>
          <w:iCs/>
          <w:sz w:val="28"/>
          <w:szCs w:val="28"/>
        </w:rPr>
        <w:t>521.27</w:t>
      </w:r>
      <w:r w:rsidR="006F01E1" w:rsidRPr="0099075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116429">
        <w:rPr>
          <w:rFonts w:asciiTheme="majorBidi" w:hAnsiTheme="majorBidi" w:cstheme="majorBidi"/>
          <w:sz w:val="28"/>
          <w:szCs w:val="28"/>
          <w:cs/>
        </w:rPr>
        <w:br/>
      </w:r>
      <w:r w:rsidRPr="0099075E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395C5E">
        <w:rPr>
          <w:rFonts w:asciiTheme="majorBidi" w:hAnsiTheme="majorBidi" w:cstheme="majorBidi"/>
          <w:sz w:val="28"/>
          <w:szCs w:val="28"/>
        </w:rPr>
        <w:t>8</w:t>
      </w:r>
      <w:r w:rsidRPr="0099075E">
        <w:rPr>
          <w:rFonts w:asciiTheme="majorBidi" w:hAnsiTheme="majorBidi" w:cstheme="majorBidi"/>
          <w:sz w:val="28"/>
          <w:szCs w:val="28"/>
          <w:cs/>
        </w:rPr>
        <w:t>)</w:t>
      </w:r>
    </w:p>
    <w:p w14:paraId="645197C9" w14:textId="77777777" w:rsidR="00737AB9" w:rsidRDefault="00737AB9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3"/>
    <w:p w14:paraId="68207200" w14:textId="046ACF54" w:rsidR="00391C01" w:rsidRPr="00391C01" w:rsidRDefault="003B5C2B" w:rsidP="00391C0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ที่ดิน อาคารและอุปกรณ์</w:t>
      </w: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350"/>
        <w:gridCol w:w="180"/>
        <w:gridCol w:w="1440"/>
      </w:tblGrid>
      <w:tr w:rsidR="003B5C2B" w:rsidRPr="0099075E" w14:paraId="616464EC" w14:textId="77777777" w:rsidTr="00C43978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10CFA0D4" w14:textId="4214B7FE" w:rsidR="003B5C2B" w:rsidRPr="0099075E" w:rsidRDefault="003B5C2B" w:rsidP="00033B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งวดเก้า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9B31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525669"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599A98" w14:textId="7048FFE0" w:rsidR="003B5C2B" w:rsidRPr="0099075E" w:rsidRDefault="003B5C2B" w:rsidP="00033B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8C67D2" w14:textId="62BB3DDF" w:rsidR="003B5C2B" w:rsidRPr="0099075E" w:rsidRDefault="003B5C2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7E2BE" w14:textId="77777777" w:rsidR="003B5C2B" w:rsidRPr="0099075E" w:rsidRDefault="003B5C2B" w:rsidP="00033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26BD0" w14:textId="77777777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62EEDC4" w14:textId="034A536D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3B5C2B" w:rsidRPr="0099075E" w14:paraId="5571B7AA" w14:textId="77777777" w:rsidTr="00C922AF">
        <w:trPr>
          <w:cantSplit/>
          <w:trHeight w:val="434"/>
        </w:trPr>
        <w:tc>
          <w:tcPr>
            <w:tcW w:w="4950" w:type="dxa"/>
            <w:shd w:val="clear" w:color="auto" w:fill="auto"/>
          </w:tcPr>
          <w:p w14:paraId="6380A113" w14:textId="77777777" w:rsidR="003B5C2B" w:rsidRPr="0099075E" w:rsidRDefault="003B5C2B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B052F5" w14:textId="77777777" w:rsidR="003B5C2B" w:rsidRPr="0099075E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F6B60E9" w14:textId="5638C686" w:rsidR="003B5C2B" w:rsidRPr="0099075E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64A96"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922AF" w:rsidRPr="00B66549" w14:paraId="7B2342CD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069FD9B1" w14:textId="7D0D2B90" w:rsidR="00C922AF" w:rsidRPr="00B66549" w:rsidRDefault="00C922AF" w:rsidP="00C922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654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665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D6F021D" w14:textId="77777777" w:rsidR="00C922AF" w:rsidRPr="00B66549" w:rsidRDefault="00C922AF" w:rsidP="00C922A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B0EFD2" w14:textId="3946C2F6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3,842,686</w:t>
            </w:r>
          </w:p>
        </w:tc>
        <w:tc>
          <w:tcPr>
            <w:tcW w:w="180" w:type="dxa"/>
            <w:shd w:val="clear" w:color="auto" w:fill="auto"/>
          </w:tcPr>
          <w:p w14:paraId="2CED2A99" w14:textId="77777777" w:rsidR="00C922AF" w:rsidRPr="00B66549" w:rsidRDefault="00C922AF" w:rsidP="00C922A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80B39" w14:textId="6AB2213F" w:rsidR="00C922AF" w:rsidRPr="00F10EE4" w:rsidRDefault="00C922AF" w:rsidP="00C922AF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0EE4">
              <w:rPr>
                <w:rFonts w:asciiTheme="majorBidi" w:hAnsiTheme="majorBidi" w:cstheme="majorBidi"/>
                <w:sz w:val="28"/>
                <w:szCs w:val="28"/>
              </w:rPr>
              <w:t>101,696</w:t>
            </w:r>
          </w:p>
        </w:tc>
      </w:tr>
      <w:tr w:rsidR="00E02D56" w:rsidRPr="00B66549" w14:paraId="49467068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4F5F1126" w14:textId="152F3DF2" w:rsidR="00E02D56" w:rsidRPr="00B66549" w:rsidRDefault="00E02D56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810" w:type="dxa"/>
            <w:shd w:val="clear" w:color="auto" w:fill="auto"/>
          </w:tcPr>
          <w:p w14:paraId="0D21B8A6" w14:textId="77777777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B5639D" w14:textId="014B6A30" w:rsidR="00E02D56" w:rsidRPr="00E02D56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2D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 w:rsidR="00C268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E02D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="00C268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180" w:type="dxa"/>
            <w:shd w:val="clear" w:color="auto" w:fill="auto"/>
          </w:tcPr>
          <w:p w14:paraId="06BB576E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C15BED2" w14:textId="5426C61B" w:rsidR="00E02D56" w:rsidRPr="00F10EE4" w:rsidRDefault="00E02D56" w:rsidP="00E02D5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8,433</w:t>
            </w:r>
          </w:p>
        </w:tc>
      </w:tr>
      <w:tr w:rsidR="00E02D56" w:rsidRPr="00B66549" w14:paraId="27978D14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00B937B" w14:textId="00BBF40A" w:rsidR="00E02D56" w:rsidRPr="00B66549" w:rsidRDefault="00E02D56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810" w:type="dxa"/>
            <w:shd w:val="clear" w:color="auto" w:fill="auto"/>
          </w:tcPr>
          <w:p w14:paraId="4725ACAD" w14:textId="77777777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5E3E45" w14:textId="09D05FAC" w:rsidR="00E02D56" w:rsidRPr="00E02D56" w:rsidRDefault="00C268CC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02D56" w:rsidRPr="00E02D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E02D56" w:rsidRPr="00E02D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987933E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21287184" w14:textId="6E8AD54B" w:rsidR="00E02D56" w:rsidRPr="00F10EE4" w:rsidRDefault="00E02D56" w:rsidP="00E02D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2D56" w:rsidRPr="00B66549" w14:paraId="271A54C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12C69C0D" w14:textId="586D6A24" w:rsidR="00E02D56" w:rsidRPr="00B66549" w:rsidRDefault="00E02D56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รับโอนจาก</w:t>
            </w: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685D4FA6" w14:textId="04C763B6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EC58498" w14:textId="5F0C2FAC" w:rsidR="00E02D56" w:rsidRPr="00E02D56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02D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23,999</w:t>
            </w:r>
          </w:p>
        </w:tc>
        <w:tc>
          <w:tcPr>
            <w:tcW w:w="180" w:type="dxa"/>
            <w:shd w:val="clear" w:color="auto" w:fill="auto"/>
          </w:tcPr>
          <w:p w14:paraId="5A7CADA2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7C1E07B3" w14:textId="5F259621" w:rsidR="00E02D56" w:rsidRPr="00F10EE4" w:rsidRDefault="00E02D56" w:rsidP="00E02D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2D56" w:rsidRPr="00B66549" w14:paraId="16D29B32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8339F7A" w14:textId="1BAED790" w:rsidR="00E02D56" w:rsidRPr="00B66549" w:rsidRDefault="00E02D56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B6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2F79D9D9" w14:textId="77777777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A71B18" w14:textId="65673A56" w:rsidR="00E02D56" w:rsidRPr="00E02D56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02D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(69,761)</w:t>
            </w:r>
          </w:p>
        </w:tc>
        <w:tc>
          <w:tcPr>
            <w:tcW w:w="180" w:type="dxa"/>
            <w:shd w:val="clear" w:color="auto" w:fill="auto"/>
          </w:tcPr>
          <w:p w14:paraId="55C74993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95E6EEF" w14:textId="3FFD61CE" w:rsidR="00E02D56" w:rsidRPr="00F10EE4" w:rsidRDefault="00E02D56" w:rsidP="00E02D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2D56" w:rsidRPr="00B66549" w14:paraId="45BCC3AC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478B0305" w14:textId="39F5E285" w:rsidR="00E02D56" w:rsidRPr="00B66549" w:rsidRDefault="00C1126C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  <w:shd w:val="clear" w:color="auto" w:fill="auto"/>
          </w:tcPr>
          <w:p w14:paraId="3AFFBA9F" w14:textId="77777777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FA73D80" w14:textId="4435F3F2" w:rsidR="00E02D56" w:rsidRPr="00E02D56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2D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(25,144)</w:t>
            </w:r>
          </w:p>
        </w:tc>
        <w:tc>
          <w:tcPr>
            <w:tcW w:w="180" w:type="dxa"/>
            <w:shd w:val="clear" w:color="auto" w:fill="auto"/>
          </w:tcPr>
          <w:p w14:paraId="4DEF4C3D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704C99FF" w14:textId="4E75E1FE" w:rsidR="00E02D56" w:rsidRPr="00F10EE4" w:rsidRDefault="00E02D56" w:rsidP="00E02D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2D56" w:rsidRPr="00B66549" w14:paraId="57E39C11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4B2FD41F" w14:textId="085AB348" w:rsidR="00E02D56" w:rsidRPr="00B66549" w:rsidRDefault="00C268CC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</w:t>
            </w:r>
            <w:r w:rsidR="00C1126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  <w:r w:rsidR="001E51D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E9814E" w14:textId="77777777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125139" w14:textId="76F52791" w:rsidR="00E02D56" w:rsidRPr="00E02D56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2D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(21,694)</w:t>
            </w:r>
          </w:p>
        </w:tc>
        <w:tc>
          <w:tcPr>
            <w:tcW w:w="180" w:type="dxa"/>
            <w:shd w:val="clear" w:color="auto" w:fill="auto"/>
          </w:tcPr>
          <w:p w14:paraId="12C2C0EA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46F963E" w14:textId="769DF24D" w:rsidR="00E02D56" w:rsidRPr="00F10EE4" w:rsidRDefault="00E02D56" w:rsidP="00E02D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2D56" w:rsidRPr="00B66549" w14:paraId="5FD02C16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7FBCFFE5" w14:textId="23165071" w:rsidR="00E02D56" w:rsidRPr="00B66549" w:rsidRDefault="00E02D56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10B1E3D6" w14:textId="77777777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7E5519" w14:textId="6AED5592" w:rsidR="00E02D56" w:rsidRPr="00E02D56" w:rsidRDefault="002E1FB2" w:rsidP="002E1FB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4,452</w:t>
            </w:r>
          </w:p>
        </w:tc>
        <w:tc>
          <w:tcPr>
            <w:tcW w:w="180" w:type="dxa"/>
            <w:shd w:val="clear" w:color="auto" w:fill="auto"/>
          </w:tcPr>
          <w:p w14:paraId="70935714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F80808B" w14:textId="24656557" w:rsidR="00E02D56" w:rsidRPr="00F10EE4" w:rsidRDefault="00E02D56" w:rsidP="00E02D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2D56" w:rsidRPr="00B66549" w14:paraId="0D234C09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6AE6F72B" w14:textId="7F79A81C" w:rsidR="00E02D56" w:rsidRPr="00B66549" w:rsidRDefault="00E02D56" w:rsidP="00E02D5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54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0" w:type="dxa"/>
            <w:shd w:val="clear" w:color="auto" w:fill="auto"/>
          </w:tcPr>
          <w:p w14:paraId="39A51BBE" w14:textId="77777777" w:rsidR="00E02D56" w:rsidRPr="00B66549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2609E4" w14:textId="6B1F9D49" w:rsidR="00E02D56" w:rsidRPr="00E02D56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02D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(268,575)</w:t>
            </w:r>
          </w:p>
        </w:tc>
        <w:tc>
          <w:tcPr>
            <w:tcW w:w="180" w:type="dxa"/>
            <w:shd w:val="clear" w:color="auto" w:fill="auto"/>
          </w:tcPr>
          <w:p w14:paraId="64561657" w14:textId="77777777" w:rsidR="00E02D56" w:rsidRPr="002055A5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5A3EF61" w14:textId="50E7AD2A" w:rsidR="00E02D56" w:rsidRPr="00F10EE4" w:rsidRDefault="00E02D56" w:rsidP="00F10EE4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10EE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(18,506)</w:t>
            </w:r>
          </w:p>
        </w:tc>
      </w:tr>
      <w:tr w:rsidR="00E02D56" w:rsidRPr="003A07EE" w14:paraId="3B61FE0B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1176EE6A" w14:textId="7AA2CD94" w:rsidR="00E02D56" w:rsidRPr="003A07EE" w:rsidRDefault="00E02D56" w:rsidP="00E02D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A07E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3A07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3A07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1AA51713" w14:textId="77777777" w:rsidR="00E02D56" w:rsidRPr="003A07EE" w:rsidRDefault="00E02D56" w:rsidP="00E02D5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30114" w14:textId="0E3F23F8" w:rsidR="00E02D56" w:rsidRPr="003A07EE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07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4,270</w:t>
            </w:r>
            <w:r w:rsidR="00C112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07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746</w:t>
            </w:r>
          </w:p>
        </w:tc>
        <w:tc>
          <w:tcPr>
            <w:tcW w:w="180" w:type="dxa"/>
            <w:shd w:val="clear" w:color="auto" w:fill="auto"/>
          </w:tcPr>
          <w:p w14:paraId="38FD398D" w14:textId="77777777" w:rsidR="00E02D56" w:rsidRPr="003A07EE" w:rsidRDefault="00E02D56" w:rsidP="00E02D5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5B588" w14:textId="0D430A3A" w:rsidR="00E02D56" w:rsidRPr="003A07EE" w:rsidRDefault="00E02D56" w:rsidP="00E02D5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91,623</w:t>
            </w:r>
          </w:p>
        </w:tc>
      </w:tr>
    </w:tbl>
    <w:p w14:paraId="32D6DFAD" w14:textId="0563C329" w:rsidR="00DC3CB9" w:rsidRPr="003A07EE" w:rsidRDefault="00DC3CB9" w:rsidP="00500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3A07EE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หลักทรัพย์ค้ำประกัน</w:t>
      </w:r>
    </w:p>
    <w:p w14:paraId="784FC3FD" w14:textId="77777777" w:rsidR="00DC3CB9" w:rsidRPr="00EB657C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4"/>
          <w:szCs w:val="24"/>
          <w:cs/>
        </w:rPr>
      </w:pPr>
    </w:p>
    <w:p w14:paraId="37EBF730" w14:textId="7A937532" w:rsidR="00D142DE" w:rsidRPr="003A07EE" w:rsidRDefault="00DC3CB9" w:rsidP="005D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2526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9B31AD" w:rsidRPr="00CA2526">
        <w:rPr>
          <w:rFonts w:ascii="Angsana New" w:hAnsi="Angsana New" w:cs="Angsana New" w:hint="cs"/>
          <w:bCs/>
          <w:sz w:val="28"/>
          <w:szCs w:val="28"/>
        </w:rPr>
        <w:t>30</w:t>
      </w:r>
      <w:r w:rsidR="009B31AD" w:rsidRPr="00CA2526">
        <w:rPr>
          <w:rFonts w:ascii="Angsana New" w:hAnsi="Angsana New" w:cs="Angsana New" w:hint="cs"/>
          <w:b/>
          <w:sz w:val="28"/>
          <w:szCs w:val="28"/>
        </w:rPr>
        <w:t xml:space="preserve"> </w:t>
      </w:r>
      <w:r w:rsidR="009B31AD" w:rsidRPr="00CA2526">
        <w:rPr>
          <w:rFonts w:ascii="Angsana New" w:hAnsi="Angsana New" w:cs="Angsana New" w:hint="cs"/>
          <w:b/>
          <w:sz w:val="28"/>
          <w:szCs w:val="28"/>
          <w:cs/>
        </w:rPr>
        <w:t>กันยายน</w:t>
      </w:r>
      <w:r w:rsidR="00525669" w:rsidRPr="00CA2526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525669" w:rsidRPr="00CA2526">
        <w:rPr>
          <w:rFonts w:asciiTheme="majorBidi" w:hAnsiTheme="majorBidi" w:cstheme="majorBidi"/>
          <w:bCs/>
          <w:sz w:val="28"/>
          <w:szCs w:val="28"/>
        </w:rPr>
        <w:t>2565</w:t>
      </w:r>
      <w:r w:rsidR="009F0349" w:rsidRPr="00CA252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CA2526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F0349" w:rsidRPr="00CA2526">
        <w:rPr>
          <w:rFonts w:asciiTheme="majorBidi" w:hAnsiTheme="majorBidi" w:cstheme="majorBidi" w:hint="cs"/>
          <w:b/>
          <w:sz w:val="28"/>
          <w:szCs w:val="28"/>
          <w:cs/>
        </w:rPr>
        <w:t>และบริษัท</w:t>
      </w:r>
      <w:r w:rsidRPr="00CA2526">
        <w:rPr>
          <w:rFonts w:asciiTheme="majorBidi" w:hAnsiTheme="majorBidi" w:cstheme="majorBidi"/>
          <w:b/>
          <w:sz w:val="28"/>
          <w:szCs w:val="28"/>
          <w:cs/>
        </w:rPr>
        <w:t>ได้นำ</w:t>
      </w:r>
      <w:r w:rsidRPr="00CA2526">
        <w:rPr>
          <w:rFonts w:asciiTheme="majorBidi" w:hAnsiTheme="majorBidi" w:cs="Angsana New" w:hint="cs"/>
          <w:b/>
          <w:sz w:val="28"/>
          <w:szCs w:val="28"/>
          <w:cs/>
        </w:rPr>
        <w:t>ที่ดิน</w:t>
      </w:r>
      <w:r w:rsidRPr="00CA2526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CA2526">
        <w:rPr>
          <w:rFonts w:asciiTheme="majorBidi" w:hAnsiTheme="majorBidi" w:cs="Angsana New" w:hint="cs"/>
          <w:b/>
          <w:sz w:val="28"/>
          <w:szCs w:val="28"/>
          <w:cs/>
        </w:rPr>
        <w:t>อาคารและอุปกรณ์</w:t>
      </w:r>
      <w:r w:rsidRPr="00CA2526">
        <w:rPr>
          <w:rFonts w:asciiTheme="majorBidi" w:hAnsiTheme="majorBidi" w:cstheme="majorBidi"/>
          <w:b/>
          <w:sz w:val="28"/>
          <w:szCs w:val="28"/>
          <w:cs/>
        </w:rPr>
        <w:t xml:space="preserve">ซึ่งมีมูลค่าตามบัญชีสุทธิ </w:t>
      </w:r>
      <w:r w:rsidR="00C1126C" w:rsidRPr="00CA2526">
        <w:rPr>
          <w:rFonts w:asciiTheme="majorBidi" w:hAnsiTheme="majorBidi" w:cs="Angsana New"/>
          <w:bCs/>
          <w:sz w:val="28"/>
          <w:szCs w:val="28"/>
        </w:rPr>
        <w:t>2,450.62</w:t>
      </w:r>
      <w:r w:rsidR="00C1126C" w:rsidRPr="00CA2526">
        <w:rPr>
          <w:rFonts w:asciiTheme="majorBidi" w:hAnsiTheme="majorBidi" w:cs="Angsana New"/>
          <w:b/>
          <w:sz w:val="28"/>
          <w:szCs w:val="28"/>
        </w:rPr>
        <w:t xml:space="preserve"> </w:t>
      </w:r>
      <w:r w:rsidR="009F0349" w:rsidRPr="00CA2526">
        <w:rPr>
          <w:rFonts w:asciiTheme="majorBidi" w:hAnsiTheme="majorBidi" w:cstheme="majorBidi"/>
          <w:b/>
          <w:sz w:val="28"/>
          <w:szCs w:val="28"/>
          <w:cs/>
        </w:rPr>
        <w:t>ล้านบา</w:t>
      </w:r>
      <w:r w:rsidR="009F0349" w:rsidRPr="00CA2526">
        <w:rPr>
          <w:rFonts w:asciiTheme="majorBidi" w:hAnsiTheme="majorBidi" w:cstheme="majorBidi" w:hint="cs"/>
          <w:b/>
          <w:sz w:val="28"/>
          <w:szCs w:val="28"/>
          <w:cs/>
        </w:rPr>
        <w:t xml:space="preserve">ท และ </w:t>
      </w:r>
      <w:r w:rsidR="000839E6" w:rsidRPr="00CA2526">
        <w:rPr>
          <w:rFonts w:asciiTheme="majorBidi" w:hAnsiTheme="majorBidi" w:cstheme="majorBidi"/>
          <w:bCs/>
          <w:sz w:val="28"/>
          <w:szCs w:val="28"/>
        </w:rPr>
        <w:t>10.</w:t>
      </w:r>
      <w:r w:rsidR="000839E6" w:rsidRPr="00CA2526">
        <w:rPr>
          <w:rFonts w:asciiTheme="majorBidi" w:hAnsiTheme="majorBidi" w:cstheme="majorBidi" w:hint="cs"/>
          <w:b/>
          <w:sz w:val="28"/>
          <w:szCs w:val="28"/>
          <w:cs/>
        </w:rPr>
        <w:t>42</w:t>
      </w:r>
      <w:r w:rsidR="000839E6" w:rsidRPr="00CA2526">
        <w:rPr>
          <w:rFonts w:asciiTheme="majorBidi" w:hAnsiTheme="majorBidi" w:cs="Angsana New"/>
          <w:b/>
          <w:sz w:val="28"/>
          <w:szCs w:val="28"/>
        </w:rPr>
        <w:t xml:space="preserve"> </w:t>
      </w:r>
      <w:r w:rsidR="006545A6" w:rsidRPr="00CA2526">
        <w:rPr>
          <w:rFonts w:asciiTheme="majorBidi" w:hAnsiTheme="majorBidi" w:cs="Angsana New" w:hint="cs"/>
          <w:b/>
          <w:sz w:val="28"/>
          <w:szCs w:val="28"/>
          <w:cs/>
        </w:rPr>
        <w:t>ล้าน</w:t>
      </w:r>
      <w:r w:rsidR="006545A6" w:rsidRPr="003A07EE">
        <w:rPr>
          <w:rFonts w:asciiTheme="majorBidi" w:hAnsiTheme="majorBidi" w:cs="Angsana New" w:hint="cs"/>
          <w:b/>
          <w:sz w:val="28"/>
          <w:szCs w:val="28"/>
          <w:cs/>
        </w:rPr>
        <w:t xml:space="preserve">บาท </w:t>
      </w:r>
      <w:r w:rsidR="006545A6" w:rsidRPr="003A07EE">
        <w:rPr>
          <w:rFonts w:asciiTheme="majorBidi" w:hAnsiTheme="majorBidi" w:cstheme="majorBidi" w:hint="cs"/>
          <w:b/>
          <w:sz w:val="28"/>
          <w:szCs w:val="28"/>
          <w:cs/>
        </w:rPr>
        <w:t>ตามลำดับ</w:t>
      </w:r>
      <w:r w:rsidRPr="003A07EE">
        <w:rPr>
          <w:rFonts w:asciiTheme="majorBidi" w:hAnsiTheme="majorBidi" w:cstheme="majorBidi"/>
          <w:b/>
          <w:sz w:val="28"/>
          <w:szCs w:val="28"/>
          <w:cs/>
        </w:rPr>
        <w:t xml:space="preserve"> เป็นสินทรัพย์ค้ำประกันวงเงินสินเชื่อที่ได้รับจากสถาบันการเงิน</w:t>
      </w:r>
      <w:r w:rsidRPr="003A07E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F151B" w:rsidRPr="003A07E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75099" w:rsidRPr="003A07E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EF151B"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F151B" w:rsidRPr="003A07EE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EF151B" w:rsidRPr="003A07E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F151B" w:rsidRPr="003A07E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25669" w:rsidRPr="003A07E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EF151B" w:rsidRPr="003A07EE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F0349" w:rsidRPr="003A07EE">
        <w:rPr>
          <w:rFonts w:asciiTheme="majorBidi" w:hAnsiTheme="majorBidi" w:cstheme="majorBidi"/>
          <w:i/>
          <w:iCs/>
          <w:sz w:val="28"/>
          <w:szCs w:val="28"/>
        </w:rPr>
        <w:br/>
      </w:r>
      <w:r w:rsidR="009F0349" w:rsidRPr="003A07EE">
        <w:rPr>
          <w:rFonts w:asciiTheme="majorBidi" w:hAnsiTheme="majorBidi" w:cs="Angsana New"/>
          <w:bCs/>
          <w:i/>
          <w:iCs/>
          <w:sz w:val="28"/>
          <w:szCs w:val="28"/>
        </w:rPr>
        <w:t>1</w:t>
      </w:r>
      <w:r w:rsidR="009F0349" w:rsidRPr="003A07EE">
        <w:rPr>
          <w:rFonts w:asciiTheme="majorBidi" w:hAnsiTheme="majorBidi" w:cstheme="majorBidi"/>
          <w:i/>
          <w:iCs/>
          <w:sz w:val="28"/>
          <w:szCs w:val="28"/>
        </w:rPr>
        <w:t>,925.75</w:t>
      </w:r>
      <w:r w:rsidR="009F0349" w:rsidRPr="003A07E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ล้านบาท และ </w:t>
      </w:r>
      <w:r w:rsidR="006545A6"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11.37 </w:t>
      </w:r>
      <w:r w:rsidR="006545A6" w:rsidRPr="003A07E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EF151B" w:rsidRPr="003A07E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EF151B" w:rsidRPr="003A07EE">
        <w:rPr>
          <w:rFonts w:asciiTheme="majorBidi" w:hAnsiTheme="majorBidi" w:cstheme="majorBidi"/>
          <w:sz w:val="28"/>
          <w:szCs w:val="28"/>
        </w:rPr>
        <w:t xml:space="preserve"> </w:t>
      </w:r>
      <w:r w:rsidRPr="003A07EE">
        <w:rPr>
          <w:rFonts w:asciiTheme="majorBidi" w:hAnsiTheme="majorBidi" w:cstheme="majorBidi"/>
          <w:sz w:val="28"/>
          <w:szCs w:val="28"/>
        </w:rPr>
        <w:t>(</w:t>
      </w:r>
      <w:r w:rsidRPr="003A07EE">
        <w:rPr>
          <w:rFonts w:asciiTheme="majorBidi" w:hAnsiTheme="majorBidi" w:cstheme="majorBidi"/>
          <w:sz w:val="28"/>
          <w:szCs w:val="28"/>
          <w:cs/>
        </w:rPr>
        <w:t xml:space="preserve">ดูหมายเหตุ </w:t>
      </w:r>
      <w:r w:rsidR="00395C5E" w:rsidRPr="003A07EE">
        <w:rPr>
          <w:rFonts w:asciiTheme="majorBidi" w:hAnsiTheme="majorBidi" w:cstheme="majorBidi"/>
          <w:sz w:val="28"/>
          <w:szCs w:val="28"/>
        </w:rPr>
        <w:t>8</w:t>
      </w:r>
      <w:r w:rsidRPr="003A07EE">
        <w:rPr>
          <w:rFonts w:asciiTheme="majorBidi" w:hAnsiTheme="majorBidi" w:cstheme="majorBidi"/>
          <w:sz w:val="28"/>
          <w:szCs w:val="28"/>
        </w:rPr>
        <w:t>)</w:t>
      </w:r>
      <w:r w:rsidR="00EF151B" w:rsidRPr="003A07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8752431" w14:textId="77777777" w:rsidR="00D142DE" w:rsidRPr="00EB657C" w:rsidRDefault="00D14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12AD80" w14:textId="27157655" w:rsidR="00AD4318" w:rsidRPr="003A07EE" w:rsidRDefault="00AD431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A07E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0414E706" w14:textId="0F172E29" w:rsidR="00304943" w:rsidRPr="00EB657C" w:rsidRDefault="00304943" w:rsidP="00304943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918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98"/>
        <w:gridCol w:w="1440"/>
        <w:gridCol w:w="1347"/>
      </w:tblGrid>
      <w:tr w:rsidR="006545A6" w:rsidRPr="003A07EE" w14:paraId="5D989ADF" w14:textId="77777777" w:rsidTr="006545A6">
        <w:tc>
          <w:tcPr>
            <w:tcW w:w="3483" w:type="pct"/>
          </w:tcPr>
          <w:p w14:paraId="05E49BE9" w14:textId="77777777" w:rsidR="006545A6" w:rsidRPr="003A07EE" w:rsidRDefault="006545A6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E3DF178" w14:textId="7EE908A9" w:rsidR="006545A6" w:rsidRPr="003A07EE" w:rsidRDefault="002D1501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3" w:type="pct"/>
          </w:tcPr>
          <w:p w14:paraId="4D92AC49" w14:textId="77777777" w:rsidR="006545A6" w:rsidRPr="003A07E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545A6" w:rsidRPr="003A07EE" w14:paraId="78E21D31" w14:textId="77777777" w:rsidTr="006545A6">
        <w:tc>
          <w:tcPr>
            <w:tcW w:w="3483" w:type="pct"/>
          </w:tcPr>
          <w:p w14:paraId="427A40F7" w14:textId="77777777" w:rsidR="006545A6" w:rsidRPr="003A07E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671B2968" w14:textId="4E961D3C" w:rsidR="006545A6" w:rsidRPr="003A07EE" w:rsidRDefault="006545A6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733" w:type="pct"/>
          </w:tcPr>
          <w:p w14:paraId="18106748" w14:textId="11E8C953" w:rsidR="006545A6" w:rsidRPr="003A07EE" w:rsidRDefault="002D1501" w:rsidP="002D150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3A07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3A07EE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3A07EE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45A6" w:rsidRPr="003A07EE" w14:paraId="45CA6FCD" w14:textId="77777777" w:rsidTr="006545A6">
        <w:tc>
          <w:tcPr>
            <w:tcW w:w="3483" w:type="pct"/>
          </w:tcPr>
          <w:p w14:paraId="365E67D2" w14:textId="05025414" w:rsidR="006545A6" w:rsidRPr="003A07EE" w:rsidRDefault="002D1501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="006545A6" w:rsidRPr="003A07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</w:p>
        </w:tc>
        <w:tc>
          <w:tcPr>
            <w:tcW w:w="784" w:type="pct"/>
          </w:tcPr>
          <w:p w14:paraId="5EC1C478" w14:textId="77777777" w:rsidR="006545A6" w:rsidRPr="003A07E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</w:tcPr>
          <w:p w14:paraId="4A9B1FFC" w14:textId="77777777" w:rsidR="006545A6" w:rsidRPr="003A07EE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5A6" w:rsidRPr="003A07EE" w14:paraId="3C720E8E" w14:textId="77777777" w:rsidTr="006545A6">
        <w:tc>
          <w:tcPr>
            <w:tcW w:w="3483" w:type="pct"/>
          </w:tcPr>
          <w:p w14:paraId="022FE564" w14:textId="1D6F8342" w:rsidR="006545A6" w:rsidRPr="003A07EE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2D1501"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784" w:type="pct"/>
          </w:tcPr>
          <w:p w14:paraId="027FDF9C" w14:textId="77777777" w:rsidR="006545A6" w:rsidRPr="003A07EE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EB21293" w14:textId="3F369389" w:rsidR="006545A6" w:rsidRPr="003A07EE" w:rsidRDefault="00A6702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 w:hint="cs"/>
                <w:sz w:val="28"/>
                <w:szCs w:val="28"/>
                <w:cs/>
              </w:rPr>
              <w:t>220</w:t>
            </w:r>
            <w:r w:rsidRPr="003A07EE">
              <w:rPr>
                <w:rFonts w:asciiTheme="majorBidi" w:hAnsiTheme="majorBidi" w:cstheme="majorBidi" w:hint="cs"/>
                <w:sz w:val="28"/>
                <w:szCs w:val="28"/>
              </w:rPr>
              <w:t>,250</w:t>
            </w:r>
          </w:p>
        </w:tc>
      </w:tr>
      <w:tr w:rsidR="00C922AF" w:rsidRPr="003A07EE" w14:paraId="18A454BD" w14:textId="77777777" w:rsidTr="006545A6">
        <w:tc>
          <w:tcPr>
            <w:tcW w:w="3483" w:type="pct"/>
          </w:tcPr>
          <w:p w14:paraId="4EDD0194" w14:textId="7E05D940" w:rsidR="00C922AF" w:rsidRPr="003A07EE" w:rsidRDefault="00C922AF" w:rsidP="00C9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ปรับปรุงค่าความนิยมจากการซื้อธุรกิจ</w:t>
            </w:r>
          </w:p>
        </w:tc>
        <w:tc>
          <w:tcPr>
            <w:tcW w:w="784" w:type="pct"/>
          </w:tcPr>
          <w:p w14:paraId="0F927744" w14:textId="0DDDEC11" w:rsidR="00C922AF" w:rsidRPr="003A07EE" w:rsidRDefault="00C922AF" w:rsidP="00C922A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A07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733" w:type="pct"/>
          </w:tcPr>
          <w:p w14:paraId="00F61FC8" w14:textId="19FD373D" w:rsidR="00C922AF" w:rsidRPr="003A07EE" w:rsidRDefault="00C922AF" w:rsidP="00C92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="Angsana New"/>
                <w:sz w:val="28"/>
                <w:szCs w:val="28"/>
              </w:rPr>
            </w:pPr>
            <w:r w:rsidRPr="003A07EE">
              <w:rPr>
                <w:rFonts w:asciiTheme="majorBidi" w:hAnsiTheme="majorBidi" w:cs="Angsana New"/>
                <w:sz w:val="28"/>
                <w:szCs w:val="28"/>
              </w:rPr>
              <w:t>18</w:t>
            </w:r>
            <w:r w:rsidR="00A23799" w:rsidRPr="003A07E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3A07EE">
              <w:rPr>
                <w:rFonts w:asciiTheme="majorBidi" w:hAnsiTheme="majorBidi" w:cs="Angsana New"/>
                <w:sz w:val="28"/>
                <w:szCs w:val="28"/>
              </w:rPr>
              <w:t>125</w:t>
            </w:r>
          </w:p>
        </w:tc>
      </w:tr>
      <w:tr w:rsidR="00AA0984" w:rsidRPr="003A07EE" w14:paraId="4003EFE4" w14:textId="77777777" w:rsidTr="006545A6">
        <w:tc>
          <w:tcPr>
            <w:tcW w:w="3483" w:type="pct"/>
          </w:tcPr>
          <w:p w14:paraId="78DD3885" w14:textId="238D8EAA" w:rsidR="00AA0984" w:rsidRPr="003A07EE" w:rsidRDefault="00AA0984" w:rsidP="00C9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  <w:r w:rsidR="00DE3D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</w:t>
            </w:r>
            <w:r w:rsidR="001E51D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E51D5">
              <w:rPr>
                <w:rFonts w:asciiTheme="majorBidi" w:hAnsiTheme="majorBidi" w:cstheme="majorBidi"/>
                <w:sz w:val="28"/>
                <w:szCs w:val="28"/>
              </w:rPr>
              <w:t>FHN</w:t>
            </w:r>
          </w:p>
        </w:tc>
        <w:tc>
          <w:tcPr>
            <w:tcW w:w="784" w:type="pct"/>
          </w:tcPr>
          <w:p w14:paraId="59CE3210" w14:textId="77777777" w:rsidR="00AA0984" w:rsidRPr="003A07EE" w:rsidRDefault="00AA0984" w:rsidP="00C922AF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33" w:type="pct"/>
          </w:tcPr>
          <w:p w14:paraId="56637171" w14:textId="00B6314A" w:rsidR="00AA0984" w:rsidRPr="003A07EE" w:rsidRDefault="00AA0984" w:rsidP="00C92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="Angsana New"/>
                <w:sz w:val="28"/>
                <w:szCs w:val="28"/>
              </w:rPr>
            </w:pPr>
            <w:r w:rsidRPr="003A07EE">
              <w:rPr>
                <w:rFonts w:asciiTheme="majorBidi" w:hAnsiTheme="majorBidi" w:cs="Angsana New" w:hint="cs"/>
                <w:sz w:val="28"/>
                <w:szCs w:val="28"/>
                <w:cs/>
              </w:rPr>
              <w:t>(4,300)</w:t>
            </w:r>
          </w:p>
        </w:tc>
      </w:tr>
      <w:tr w:rsidR="00C922AF" w:rsidRPr="003A07EE" w14:paraId="64292DB9" w14:textId="77777777" w:rsidTr="006545A6">
        <w:tc>
          <w:tcPr>
            <w:tcW w:w="3483" w:type="pct"/>
          </w:tcPr>
          <w:p w14:paraId="337F5FAD" w14:textId="77777777" w:rsidR="00C922AF" w:rsidRPr="003A07EE" w:rsidRDefault="00C922AF" w:rsidP="00C92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84" w:type="pct"/>
          </w:tcPr>
          <w:p w14:paraId="38863130" w14:textId="77777777" w:rsidR="00C922AF" w:rsidRPr="003A07EE" w:rsidRDefault="00C922AF" w:rsidP="00C922AF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33" w:type="pct"/>
          </w:tcPr>
          <w:p w14:paraId="0F19C0E7" w14:textId="77777777" w:rsidR="00C922AF" w:rsidRPr="003A07EE" w:rsidRDefault="00C922AF" w:rsidP="00C922AF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0984" w:rsidRPr="003A07EE" w14:paraId="0192E305" w14:textId="77777777" w:rsidTr="006545A6">
        <w:tc>
          <w:tcPr>
            <w:tcW w:w="3483" w:type="pct"/>
          </w:tcPr>
          <w:p w14:paraId="1ACBF68A" w14:textId="77777777" w:rsidR="00AA0984" w:rsidRPr="003A07EE" w:rsidRDefault="00AA0984" w:rsidP="00AA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784" w:type="pct"/>
          </w:tcPr>
          <w:p w14:paraId="1DBDC7EE" w14:textId="77777777" w:rsidR="00AA0984" w:rsidRPr="003A07EE" w:rsidRDefault="00AA0984" w:rsidP="00AA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14ABA6FE" w14:textId="22DA2848" w:rsidR="00AA0984" w:rsidRPr="003A07EE" w:rsidRDefault="00AA0984" w:rsidP="00AA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 w:hint="cs"/>
                <w:sz w:val="28"/>
                <w:szCs w:val="28"/>
                <w:cs/>
              </w:rPr>
              <w:t>13,91</w:t>
            </w:r>
            <w:r w:rsidR="00BC607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A0984" w:rsidRPr="00657AF2" w14:paraId="5E6A369E" w14:textId="77777777" w:rsidTr="006545A6">
        <w:tc>
          <w:tcPr>
            <w:tcW w:w="3483" w:type="pct"/>
          </w:tcPr>
          <w:p w14:paraId="7B1BEB0A" w14:textId="68FCC85D" w:rsidR="00AA0984" w:rsidRPr="003A07EE" w:rsidRDefault="00AA0984" w:rsidP="00AA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3A07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3A07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A07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84" w:type="pct"/>
          </w:tcPr>
          <w:p w14:paraId="7914CF9F" w14:textId="77777777" w:rsidR="00AA0984" w:rsidRPr="003A07EE" w:rsidRDefault="00AA0984" w:rsidP="00AA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E6E0F35" w14:textId="36688E5E" w:rsidR="00AA0984" w:rsidRPr="003A07EE" w:rsidRDefault="00AA0984" w:rsidP="00AA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0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247,99</w:t>
            </w:r>
            <w:r w:rsidR="00BC6079" w:rsidRPr="00BC60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0752932B" w14:textId="77777777" w:rsidR="00DC7904" w:rsidRPr="00EB657C" w:rsidRDefault="00DC7904" w:rsidP="00304943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DEF75B7" w14:textId="47D937AE" w:rsidR="00516892" w:rsidRPr="0099075E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Pr="003A454F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1626842" w14:textId="388F66E0" w:rsidR="00AA65D2" w:rsidRPr="00A02B21" w:rsidRDefault="00AA65D2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4" w:name="_Hlk70859767"/>
      <w:r w:rsidRPr="00A02B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4"/>
    <w:p w14:paraId="5AFD86F2" w14:textId="77777777" w:rsidR="0045771F" w:rsidRPr="003A454F" w:rsidRDefault="0045771F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78444051" w14:textId="59F3F0C3" w:rsidR="00F55982" w:rsidRPr="00F6223B" w:rsidRDefault="00F55982" w:rsidP="00F622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bookmarkStart w:id="5" w:name="_Hlk70859526"/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 xml:space="preserve">ในไตรมาสที่ </w:t>
      </w:r>
      <w:r w:rsidR="005D5A88" w:rsidRPr="005D5A88">
        <w:rPr>
          <w:rFonts w:asciiTheme="majorBidi" w:hAnsiTheme="majorBidi" w:cstheme="majorBidi"/>
          <w:bCs/>
          <w:sz w:val="28"/>
          <w:szCs w:val="28"/>
        </w:rPr>
        <w:t>3</w:t>
      </w:r>
      <w:r w:rsidR="00FA728A" w:rsidRPr="00543FF3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 xml:space="preserve">ปี </w:t>
      </w:r>
      <w:r w:rsidRPr="00543FF3">
        <w:rPr>
          <w:rFonts w:asciiTheme="majorBidi" w:hAnsiTheme="majorBidi" w:cstheme="majorBidi"/>
          <w:bCs/>
          <w:sz w:val="28"/>
          <w:szCs w:val="28"/>
        </w:rPr>
        <w:t>2565</w:t>
      </w:r>
      <w:r w:rsidRPr="00543FF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กลุ่มบริษัทได้ทำสัญญาเงินกู้ยืมระยะสั้นที่มีหลักประกันกับสถาบันการเงินในประเทศหลายแห่ง</w:t>
      </w:r>
      <w:r w:rsidR="00B77748" w:rsidRPr="00543FF3">
        <w:rPr>
          <w:rFonts w:asciiTheme="majorBidi" w:hAnsiTheme="majorBidi" w:cstheme="majorBidi"/>
          <w:b/>
          <w:sz w:val="28"/>
          <w:szCs w:val="28"/>
        </w:rPr>
        <w:br/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เป็นจำนว</w:t>
      </w:r>
      <w:r w:rsidRPr="00234C17">
        <w:rPr>
          <w:rFonts w:asciiTheme="majorBidi" w:hAnsiTheme="majorBidi" w:cstheme="majorBidi" w:hint="cs"/>
          <w:b/>
          <w:sz w:val="28"/>
          <w:szCs w:val="28"/>
          <w:cs/>
        </w:rPr>
        <w:t>น</w:t>
      </w:r>
      <w:r w:rsidRPr="0040701F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89111F">
        <w:rPr>
          <w:rFonts w:asciiTheme="majorBidi" w:hAnsiTheme="majorBidi" w:cstheme="majorBidi"/>
          <w:bCs/>
          <w:sz w:val="28"/>
          <w:szCs w:val="28"/>
        </w:rPr>
        <w:t>3</w:t>
      </w:r>
      <w:r w:rsidR="003C5BEE">
        <w:rPr>
          <w:rFonts w:asciiTheme="majorBidi" w:hAnsiTheme="majorBidi" w:cstheme="majorBidi"/>
          <w:bCs/>
          <w:sz w:val="28"/>
          <w:szCs w:val="28"/>
        </w:rPr>
        <w:t>70</w:t>
      </w:r>
      <w:r w:rsidR="0089111F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ล้านบาท เงินกู้ยืมดังกล่าวมีอัตราดอกเบี้ยคงที่ร้อยละ</w:t>
      </w:r>
      <w:r w:rsidRPr="00543FF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6223B">
        <w:rPr>
          <w:rFonts w:asciiTheme="majorBidi" w:hAnsiTheme="majorBidi" w:cstheme="majorBidi"/>
          <w:bCs/>
          <w:sz w:val="28"/>
          <w:szCs w:val="28"/>
        </w:rPr>
        <w:t>2.20</w:t>
      </w:r>
      <w:r w:rsidR="00ED002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6223B">
        <w:rPr>
          <w:rFonts w:asciiTheme="majorBidi" w:hAnsiTheme="majorBidi" w:cstheme="majorBidi"/>
          <w:bCs/>
          <w:sz w:val="28"/>
          <w:szCs w:val="28"/>
        </w:rPr>
        <w:t>-</w:t>
      </w:r>
      <w:r w:rsidR="00ED002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6223B">
        <w:rPr>
          <w:rFonts w:asciiTheme="majorBidi" w:hAnsiTheme="majorBidi" w:cstheme="majorBidi"/>
          <w:bCs/>
          <w:sz w:val="28"/>
          <w:szCs w:val="28"/>
        </w:rPr>
        <w:t>2.60</w:t>
      </w:r>
      <w:r w:rsidR="00395C5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ต่อปี</w:t>
      </w:r>
      <w:r w:rsidRPr="00543FF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543FF3">
        <w:rPr>
          <w:rFonts w:asciiTheme="majorBidi" w:hAnsiTheme="majorBidi" w:cstheme="majorBidi" w:hint="cs"/>
          <w:b/>
          <w:sz w:val="28"/>
          <w:szCs w:val="28"/>
          <w:cs/>
        </w:rPr>
        <w:t>และมีกำหนดชำระคืนภายใน</w:t>
      </w:r>
      <w:r w:rsidRPr="00543FF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theme="majorBidi"/>
          <w:bCs/>
          <w:sz w:val="28"/>
          <w:szCs w:val="28"/>
        </w:rPr>
        <w:t>1</w:t>
      </w:r>
      <w:r w:rsidR="007D7E73">
        <w:rPr>
          <w:rFonts w:asciiTheme="majorBidi" w:hAnsiTheme="majorBidi" w:cstheme="majorBidi"/>
          <w:bCs/>
          <w:sz w:val="28"/>
          <w:szCs w:val="28"/>
        </w:rPr>
        <w:t xml:space="preserve"> - 3</w:t>
      </w:r>
      <w:r w:rsidR="00072B27" w:rsidRPr="00543FF3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72B27" w:rsidRPr="00543FF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072B27" w:rsidRPr="00543FF3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</w:p>
    <w:p w14:paraId="2262E430" w14:textId="7B796B5C" w:rsidR="005134DC" w:rsidRPr="003A454F" w:rsidRDefault="00513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8B4C7B4" w14:textId="0E3BACDA" w:rsidR="00C25EE1" w:rsidRPr="00A02B21" w:rsidRDefault="00C25EE1" w:rsidP="00CA5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02B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49475AD7" w14:textId="77777777" w:rsidR="00EE7361" w:rsidRPr="0099075E" w:rsidRDefault="00EE736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8D4440E" w14:textId="3726D2A6" w:rsidR="00543FF3" w:rsidRDefault="00543FF3" w:rsidP="00543F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A02B21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2565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โดยมีวงเงินสินเชื่อให้กู้จำนวน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12.5</w:t>
      </w:r>
      <w:r>
        <w:rPr>
          <w:rFonts w:asciiTheme="majorBidi" w:hAnsiTheme="majorBidi" w:cs="Angsana New"/>
          <w:sz w:val="28"/>
          <w:szCs w:val="28"/>
        </w:rPr>
        <w:t xml:space="preserve">0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ซึ่ง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ณ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B31AD">
        <w:rPr>
          <w:rFonts w:asciiTheme="majorBidi" w:hAnsiTheme="majorBidi" w:cs="Angsana New"/>
          <w:sz w:val="28"/>
          <w:szCs w:val="28"/>
        </w:rPr>
        <w:t xml:space="preserve">30 </w:t>
      </w:r>
      <w:r w:rsidR="009B31AD">
        <w:rPr>
          <w:rFonts w:asciiTheme="majorBidi" w:hAnsiTheme="majorBidi" w:cs="Angsana New"/>
          <w:sz w:val="28"/>
          <w:szCs w:val="28"/>
          <w:cs/>
        </w:rPr>
        <w:t>กันยายน</w:t>
      </w:r>
      <w:r w:rsidR="008D5B8A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D499A">
        <w:rPr>
          <w:rFonts w:asciiTheme="majorBidi" w:hAnsiTheme="majorBidi" w:cs="Angsana New"/>
          <w:sz w:val="28"/>
          <w:szCs w:val="28"/>
        </w:rPr>
        <w:t>2</w:t>
      </w:r>
      <w:r w:rsidR="008D5B8A">
        <w:rPr>
          <w:rFonts w:asciiTheme="majorBidi" w:hAnsiTheme="majorBidi" w:cs="Angsana New" w:hint="cs"/>
          <w:sz w:val="28"/>
          <w:szCs w:val="28"/>
          <w:cs/>
        </w:rPr>
        <w:t>565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9A643A">
        <w:rPr>
          <w:rFonts w:asciiTheme="majorBidi" w:hAnsiTheme="majorBidi" w:cs="Angsana New" w:hint="cs"/>
          <w:sz w:val="28"/>
          <w:szCs w:val="28"/>
          <w:cs/>
        </w:rPr>
        <w:t>บริษัทย่อยมีการเบิกใช้เงินกู้ดังกล่าว</w:t>
      </w:r>
      <w:r>
        <w:rPr>
          <w:rFonts w:asciiTheme="majorBidi" w:hAnsiTheme="majorBidi" w:cs="Angsana New" w:hint="cs"/>
          <w:sz w:val="28"/>
          <w:szCs w:val="28"/>
          <w:cs/>
        </w:rPr>
        <w:t>เต็มจำนวนแล้ว โดย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มีอัตราดอกเบี้ยคงที่ร้อยละ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2.2</w:t>
      </w:r>
      <w:r w:rsidR="00754AA5">
        <w:rPr>
          <w:rFonts w:asciiTheme="majorBidi" w:hAnsiTheme="majorBidi" w:cs="Angsana New"/>
          <w:sz w:val="28"/>
          <w:szCs w:val="28"/>
        </w:rPr>
        <w:t>0</w:t>
      </w:r>
      <w:r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โดยเริ่มชำระงวดแรกในเดือนมีนาคม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 xml:space="preserve">2565 </w:t>
      </w:r>
      <w:r w:rsidRPr="00A02B21">
        <w:rPr>
          <w:rFonts w:asciiTheme="majorBidi" w:hAnsiTheme="majorBidi" w:cs="Angsana New" w:hint="cs"/>
          <w:sz w:val="28"/>
          <w:szCs w:val="28"/>
          <w:cs/>
        </w:rPr>
        <w:t>และต้องชำระคืนทั้งหมดภายในเดือนมีนาคม</w:t>
      </w:r>
      <w:r w:rsidRPr="00A02B2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02B21">
        <w:rPr>
          <w:rFonts w:asciiTheme="majorBidi" w:hAnsiTheme="majorBidi" w:cs="Angsana New"/>
          <w:sz w:val="28"/>
          <w:szCs w:val="28"/>
        </w:rPr>
        <w:t>2570</w:t>
      </w:r>
    </w:p>
    <w:p w14:paraId="3FEAABF9" w14:textId="77777777" w:rsidR="00543FF3" w:rsidRPr="00EB657C" w:rsidRDefault="00543FF3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7AF0937B" w14:textId="4EC33EC4" w:rsidR="00A02B21" w:rsidRDefault="00A02B2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543FF3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="Angsana New"/>
          <w:sz w:val="28"/>
          <w:szCs w:val="28"/>
        </w:rPr>
        <w:t>13</w:t>
      </w:r>
      <w:r w:rsidRPr="00543FF3">
        <w:rPr>
          <w:rFonts w:asciiTheme="majorBidi" w:hAnsiTheme="majorBidi" w:cs="Angsana New"/>
          <w:sz w:val="28"/>
          <w:szCs w:val="28"/>
        </w:rPr>
        <w:t xml:space="preserve"> </w:t>
      </w:r>
      <w:r w:rsidR="00FA728A" w:rsidRPr="00543FF3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/>
          <w:sz w:val="28"/>
          <w:szCs w:val="28"/>
        </w:rPr>
        <w:t xml:space="preserve">2565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ในประเทศแห่งหนึ่ง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โดยมีวงเงินสินเชื่อให้กู้จำนวน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="Angsana New"/>
          <w:sz w:val="28"/>
          <w:szCs w:val="28"/>
        </w:rPr>
        <w:t>1</w:t>
      </w:r>
      <w:r w:rsidR="0040221B" w:rsidRPr="00543FF3">
        <w:rPr>
          <w:rFonts w:asciiTheme="majorBidi" w:hAnsiTheme="majorBidi" w:cs="Angsana New"/>
          <w:sz w:val="28"/>
          <w:szCs w:val="28"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ณ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B31AD">
        <w:rPr>
          <w:rFonts w:asciiTheme="majorBidi" w:hAnsiTheme="majorBidi" w:cs="Angsana New"/>
          <w:sz w:val="28"/>
          <w:szCs w:val="28"/>
        </w:rPr>
        <w:t xml:space="preserve">30 </w:t>
      </w:r>
      <w:r w:rsidR="009B31AD">
        <w:rPr>
          <w:rFonts w:asciiTheme="majorBidi" w:hAnsiTheme="majorBidi" w:cs="Angsana New"/>
          <w:sz w:val="28"/>
          <w:szCs w:val="28"/>
          <w:cs/>
        </w:rPr>
        <w:t>กันยายน</w:t>
      </w:r>
      <w:r w:rsidR="00AD499A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AD499A">
        <w:rPr>
          <w:rFonts w:asciiTheme="majorBidi" w:hAnsiTheme="majorBidi" w:cs="Angsana New"/>
          <w:sz w:val="28"/>
          <w:szCs w:val="28"/>
        </w:rPr>
        <w:t>2</w:t>
      </w:r>
      <w:r w:rsidR="00AD499A">
        <w:rPr>
          <w:rFonts w:asciiTheme="majorBidi" w:hAnsiTheme="majorBidi" w:cs="Angsana New" w:hint="cs"/>
          <w:sz w:val="28"/>
          <w:szCs w:val="28"/>
          <w:cs/>
        </w:rPr>
        <w:t>565</w:t>
      </w:r>
      <w:r w:rsidR="00AD499A" w:rsidRPr="00A02B21">
        <w:rPr>
          <w:rFonts w:asciiTheme="majorBidi" w:hAnsiTheme="majorBidi" w:cs="Angsana New"/>
          <w:sz w:val="28"/>
          <w:szCs w:val="28"/>
        </w:rPr>
        <w:t xml:space="preserve"> </w:t>
      </w:r>
      <w:r w:rsidR="00C22631" w:rsidRPr="00543FF3">
        <w:rPr>
          <w:rFonts w:asciiTheme="majorBidi" w:hAnsiTheme="majorBidi" w:cs="Angsana New" w:hint="cs"/>
          <w:sz w:val="28"/>
          <w:szCs w:val="28"/>
          <w:cs/>
        </w:rPr>
        <w:t>บริษัทย่อยมีการเบิกใช้เงินกู้ดังกล่าว</w:t>
      </w:r>
      <w:r w:rsidR="00B17407" w:rsidRPr="00543FF3">
        <w:rPr>
          <w:rFonts w:asciiTheme="majorBidi" w:hAnsiTheme="majorBidi" w:cs="Angsana New" w:hint="cs"/>
          <w:sz w:val="28"/>
          <w:szCs w:val="28"/>
          <w:cs/>
        </w:rPr>
        <w:t>เต็มจำนวนแล้ว โดย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มีอัตราดอกเบี้ย</w:t>
      </w:r>
      <w:r w:rsidR="00F6223B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F6223B">
        <w:rPr>
          <w:rFonts w:asciiTheme="majorBidi" w:hAnsiTheme="majorBidi" w:cs="Angsana New"/>
          <w:sz w:val="28"/>
          <w:szCs w:val="28"/>
        </w:rPr>
        <w:t xml:space="preserve">MLR 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ร้อยละ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A728A" w:rsidRPr="00543FF3">
        <w:rPr>
          <w:rFonts w:asciiTheme="majorBidi" w:hAnsiTheme="majorBidi" w:cs="Angsana New"/>
          <w:sz w:val="28"/>
          <w:szCs w:val="28"/>
          <w:lang w:val="en-GB"/>
        </w:rPr>
        <w:t>5</w:t>
      </w:r>
      <w:r w:rsidRPr="00543FF3">
        <w:rPr>
          <w:rFonts w:asciiTheme="majorBidi" w:hAnsiTheme="majorBidi" w:cs="Angsana New"/>
          <w:sz w:val="28"/>
          <w:szCs w:val="28"/>
        </w:rPr>
        <w:t>.</w:t>
      </w:r>
      <w:r w:rsidR="00F6223B">
        <w:rPr>
          <w:rFonts w:asciiTheme="majorBidi" w:hAnsiTheme="majorBidi" w:cs="Angsana New" w:hint="cs"/>
          <w:sz w:val="28"/>
          <w:szCs w:val="28"/>
          <w:cs/>
        </w:rPr>
        <w:t>6</w:t>
      </w:r>
      <w:r w:rsidR="00FA728A" w:rsidRPr="00543FF3">
        <w:rPr>
          <w:rFonts w:asciiTheme="majorBidi" w:hAnsiTheme="majorBidi" w:cs="Angsana New"/>
          <w:sz w:val="28"/>
          <w:szCs w:val="28"/>
        </w:rPr>
        <w:t>5</w:t>
      </w:r>
      <w:r w:rsidRPr="00543FF3">
        <w:rPr>
          <w:rFonts w:asciiTheme="majorBidi" w:hAnsiTheme="majorBidi" w:cs="Angsana New"/>
          <w:sz w:val="28"/>
          <w:szCs w:val="28"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โดยเริ่มชำระงวดแรกในเดือน</w:t>
      </w:r>
      <w:r w:rsidR="008D5B8A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/>
          <w:sz w:val="28"/>
          <w:szCs w:val="28"/>
        </w:rPr>
        <w:t xml:space="preserve">2565 </w:t>
      </w:r>
      <w:r w:rsidRPr="00543FF3">
        <w:rPr>
          <w:rFonts w:asciiTheme="majorBidi" w:hAnsiTheme="majorBidi" w:cs="Angsana New" w:hint="cs"/>
          <w:sz w:val="28"/>
          <w:szCs w:val="28"/>
          <w:cs/>
        </w:rPr>
        <w:t>และต้องชำระคืนทั้งหมดภายในเดือน</w:t>
      </w:r>
      <w:r w:rsidR="00395C5E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543FF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43FF3">
        <w:rPr>
          <w:rFonts w:asciiTheme="majorBidi" w:hAnsiTheme="majorBidi" w:cs="Angsana New"/>
          <w:sz w:val="28"/>
          <w:szCs w:val="28"/>
        </w:rPr>
        <w:t>257</w:t>
      </w:r>
      <w:r w:rsidR="00395C5E">
        <w:rPr>
          <w:rFonts w:asciiTheme="majorBidi" w:hAnsiTheme="majorBidi" w:cs="Angsana New"/>
          <w:sz w:val="28"/>
          <w:szCs w:val="28"/>
        </w:rPr>
        <w:t>0</w:t>
      </w:r>
    </w:p>
    <w:p w14:paraId="692E1C56" w14:textId="6B946499" w:rsidR="00E93D19" w:rsidRPr="0005480F" w:rsidRDefault="00E93D19" w:rsidP="00EB65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Cs/>
          <w:i/>
          <w:iCs/>
          <w:sz w:val="28"/>
          <w:szCs w:val="28"/>
          <w:cs/>
        </w:rPr>
        <w:lastRenderedPageBreak/>
        <w:t>หุ้นกู้</w:t>
      </w:r>
    </w:p>
    <w:p w14:paraId="3316C91B" w14:textId="77777777" w:rsidR="00F17EA1" w:rsidRPr="001A49BA" w:rsidRDefault="00F17EA1" w:rsidP="00CA54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bookmarkEnd w:id="5"/>
    <w:p w14:paraId="4863EDA3" w14:textId="02E3F21B" w:rsidR="00FF416A" w:rsidRPr="003A07EE" w:rsidRDefault="00236479" w:rsidP="00F559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3A07EE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 w:rsidRPr="003A07EE">
        <w:rPr>
          <w:rFonts w:asciiTheme="majorBidi" w:hAnsiTheme="majorBidi" w:cs="Angsana New"/>
          <w:sz w:val="28"/>
          <w:szCs w:val="28"/>
        </w:rPr>
        <w:t>3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 w:rsidRPr="003A07EE">
        <w:rPr>
          <w:rFonts w:asciiTheme="majorBidi" w:hAnsiTheme="majorBidi" w:cs="Angsana New"/>
          <w:sz w:val="28"/>
          <w:szCs w:val="28"/>
        </w:rPr>
        <w:t>2565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บริษัทออกหุ้นกู้ไม่ด้อยสิทธิและไม่มีหลักประกัน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โดยมีมูลค่ารวมจำนวน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ไม่เกิน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 w:rsidRPr="003A07EE">
        <w:rPr>
          <w:rFonts w:asciiTheme="majorBidi" w:hAnsiTheme="majorBidi" w:cs="Angsana New"/>
          <w:sz w:val="28"/>
          <w:szCs w:val="28"/>
        </w:rPr>
        <w:t>500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อายุ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 w:rsidRPr="003A07EE">
        <w:rPr>
          <w:rFonts w:asciiTheme="majorBidi" w:hAnsiTheme="majorBidi" w:cs="Angsana New"/>
          <w:sz w:val="28"/>
          <w:szCs w:val="28"/>
        </w:rPr>
        <w:t>3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ครบกำหนดไถ่ถอนปี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 w:rsidRPr="003A07EE">
        <w:rPr>
          <w:rFonts w:asciiTheme="majorBidi" w:hAnsiTheme="majorBidi" w:cs="Angsana New"/>
          <w:sz w:val="28"/>
          <w:szCs w:val="28"/>
        </w:rPr>
        <w:t>2568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หุ้นกู้ดังกล่าวมีอัตราดอกเบี้ยคงที่ร้อยละ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 w:rsidRPr="003A07EE">
        <w:rPr>
          <w:rFonts w:asciiTheme="majorBidi" w:hAnsiTheme="majorBidi" w:cs="Angsana New"/>
          <w:sz w:val="28"/>
          <w:szCs w:val="28"/>
        </w:rPr>
        <w:t>5.6</w:t>
      </w:r>
      <w:r w:rsidR="00754AA5" w:rsidRPr="003A07EE">
        <w:rPr>
          <w:rFonts w:asciiTheme="majorBidi" w:hAnsiTheme="majorBidi" w:cs="Angsana New"/>
          <w:sz w:val="28"/>
          <w:szCs w:val="28"/>
        </w:rPr>
        <w:t>0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ชำระดอกเบี้ยทุก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40DBF" w:rsidRPr="003A07EE">
        <w:rPr>
          <w:rFonts w:asciiTheme="majorBidi" w:hAnsiTheme="majorBidi" w:cs="Angsana New"/>
          <w:sz w:val="28"/>
          <w:szCs w:val="28"/>
        </w:rPr>
        <w:t>3</w:t>
      </w:r>
      <w:r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A07EE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47B46AE1" w14:textId="77777777" w:rsidR="003A454F" w:rsidRPr="003A07EE" w:rsidRDefault="003A454F" w:rsidP="00F559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3A07EE" w14:paraId="020302FF" w14:textId="77777777" w:rsidTr="00FB3D82">
        <w:trPr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031FD529" w14:textId="77777777" w:rsidR="00E1754D" w:rsidRPr="003A07EE" w:rsidRDefault="00E1754D" w:rsidP="00FB3D8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3A07EE" w:rsidRDefault="00BC6317" w:rsidP="00FB3D8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3A07EE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3"/>
          </w:tcPr>
          <w:p w14:paraId="0E77B0DD" w14:textId="77777777" w:rsidR="00703CBE" w:rsidRPr="003A07EE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3A07EE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3A07EE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3DB" w:rsidRPr="003A07EE" w14:paraId="07397CAF" w14:textId="77777777" w:rsidTr="00395C5E">
        <w:trPr>
          <w:trHeight w:val="641"/>
          <w:tblHeader/>
        </w:trPr>
        <w:tc>
          <w:tcPr>
            <w:tcW w:w="2970" w:type="dxa"/>
            <w:vMerge/>
          </w:tcPr>
          <w:p w14:paraId="48969D4B" w14:textId="77777777" w:rsidR="00FF33DB" w:rsidRPr="003A07EE" w:rsidRDefault="00FF33DB" w:rsidP="00FF33D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FF33DB" w:rsidRPr="003A07EE" w:rsidRDefault="00FF33DB" w:rsidP="00FF33D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FF33DB" w:rsidRPr="003A07EE" w:rsidRDefault="00FF33DB" w:rsidP="00FF33D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C633B" w14:textId="55D3E570" w:rsidR="00FF33DB" w:rsidRPr="003A07EE" w:rsidRDefault="009B31AD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F33DB" w:rsidRPr="003A07E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FF33DB" w:rsidRPr="003A07EE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7CF2D692" w:rsidR="00FF33DB" w:rsidRPr="003A07EE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FF33DB" w:rsidRPr="003A07EE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93121C" w14:textId="094C94A0" w:rsidR="00FF33DB" w:rsidRPr="003A07EE" w:rsidRDefault="009B31AD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F33DB" w:rsidRPr="003A07E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FF33DB" w:rsidRPr="003A07EE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43E9FA1E" w:rsidR="00FF33DB" w:rsidRPr="003A07EE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F33DB" w:rsidRPr="003A07EE" w14:paraId="16BB04F3" w14:textId="77777777" w:rsidTr="00395C5E">
        <w:trPr>
          <w:tblHeader/>
        </w:trPr>
        <w:tc>
          <w:tcPr>
            <w:tcW w:w="2970" w:type="dxa"/>
          </w:tcPr>
          <w:p w14:paraId="43710663" w14:textId="77777777" w:rsidR="00FF33DB" w:rsidRPr="003A07EE" w:rsidRDefault="00FF33DB" w:rsidP="00FF33D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FF33DB" w:rsidRPr="003A07EE" w:rsidRDefault="00FF33DB" w:rsidP="00FF33D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</w:tcPr>
          <w:p w14:paraId="700F519E" w14:textId="77777777" w:rsidR="00FF33DB" w:rsidRPr="003A07EE" w:rsidRDefault="00FF33DB" w:rsidP="00FF33D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089A" w:rsidRPr="003A07EE" w14:paraId="31D1802D" w14:textId="77777777" w:rsidTr="00395C5E">
        <w:tc>
          <w:tcPr>
            <w:tcW w:w="2970" w:type="dxa"/>
          </w:tcPr>
          <w:p w14:paraId="1FB99D25" w14:textId="77777777" w:rsidR="006F089A" w:rsidRPr="003A07EE" w:rsidRDefault="006F089A" w:rsidP="006F08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>(JWDAH)</w:t>
            </w:r>
          </w:p>
        </w:tc>
        <w:tc>
          <w:tcPr>
            <w:tcW w:w="990" w:type="dxa"/>
            <w:vAlign w:val="center"/>
          </w:tcPr>
          <w:p w14:paraId="2ECE5721" w14:textId="00A46A81" w:rsidR="006F089A" w:rsidRPr="003A07EE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80" w:type="dxa"/>
            <w:vAlign w:val="center"/>
          </w:tcPr>
          <w:p w14:paraId="3CF159CA" w14:textId="46DF187E" w:rsidR="006F089A" w:rsidRPr="003A07EE" w:rsidRDefault="00551435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521,267</w:t>
            </w:r>
          </w:p>
        </w:tc>
        <w:tc>
          <w:tcPr>
            <w:tcW w:w="270" w:type="dxa"/>
            <w:vAlign w:val="center"/>
          </w:tcPr>
          <w:p w14:paraId="120E7B31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2147149F" w:rsidR="006F089A" w:rsidRPr="003A07EE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521,267</w:t>
            </w:r>
          </w:p>
        </w:tc>
        <w:tc>
          <w:tcPr>
            <w:tcW w:w="270" w:type="dxa"/>
            <w:vAlign w:val="center"/>
          </w:tcPr>
          <w:p w14:paraId="12175A76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73229ACB" w:rsidR="006F089A" w:rsidRPr="003A07EE" w:rsidRDefault="00E118D4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77777777" w:rsidR="006F089A" w:rsidRPr="003A07EE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3A07EE" w14:paraId="0A0B4E41" w14:textId="77777777" w:rsidTr="00395C5E">
        <w:tc>
          <w:tcPr>
            <w:tcW w:w="2970" w:type="dxa"/>
          </w:tcPr>
          <w:p w14:paraId="4D2F1F14" w14:textId="77777777" w:rsidR="006F089A" w:rsidRPr="003A07EE" w:rsidRDefault="006F089A" w:rsidP="006F08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3A07EE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  <w:vAlign w:val="center"/>
          </w:tcPr>
          <w:p w14:paraId="23C82F37" w14:textId="2D1E419F" w:rsidR="006F089A" w:rsidRPr="003A07EE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14:paraId="51C80880" w14:textId="181EA931" w:rsidR="006F089A" w:rsidRPr="003A07EE" w:rsidRDefault="00E118D4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163,801</w:t>
            </w:r>
          </w:p>
        </w:tc>
        <w:tc>
          <w:tcPr>
            <w:tcW w:w="270" w:type="dxa"/>
            <w:vAlign w:val="center"/>
          </w:tcPr>
          <w:p w14:paraId="01FB0732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39C34539" w:rsidR="006F089A" w:rsidRPr="003A07EE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163,801</w:t>
            </w:r>
          </w:p>
        </w:tc>
        <w:tc>
          <w:tcPr>
            <w:tcW w:w="270" w:type="dxa"/>
            <w:vAlign w:val="center"/>
          </w:tcPr>
          <w:p w14:paraId="0D18A4D7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11994227" w:rsidR="006F089A" w:rsidRPr="003A07EE" w:rsidRDefault="00E118D4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77777777" w:rsidR="006F089A" w:rsidRPr="003A07EE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3A07EE" w14:paraId="3352A9E2" w14:textId="77777777" w:rsidTr="00395C5E">
        <w:tc>
          <w:tcPr>
            <w:tcW w:w="2970" w:type="dxa"/>
          </w:tcPr>
          <w:p w14:paraId="6EC5C92F" w14:textId="77777777" w:rsidR="006F089A" w:rsidRPr="003A07EE" w:rsidRDefault="006F089A" w:rsidP="006F08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6F089A" w:rsidRPr="003A07EE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07E94497" w:rsidR="006F089A" w:rsidRPr="003A07EE" w:rsidRDefault="003A21AC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</w:rPr>
              <w:t>191,184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79326EFD" w:rsidR="006F089A" w:rsidRPr="003A07EE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195,593</w:t>
            </w:r>
          </w:p>
        </w:tc>
        <w:tc>
          <w:tcPr>
            <w:tcW w:w="270" w:type="dxa"/>
            <w:vAlign w:val="center"/>
          </w:tcPr>
          <w:p w14:paraId="43141B15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3F8B94EE" w:rsidR="006F089A" w:rsidRPr="003A07EE" w:rsidRDefault="00E118D4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6F089A" w:rsidRPr="003A07EE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77777777" w:rsidR="006F089A" w:rsidRPr="003A07EE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7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CA2526" w14:paraId="5D3A6223" w14:textId="77777777" w:rsidTr="00395C5E">
        <w:tc>
          <w:tcPr>
            <w:tcW w:w="2970" w:type="dxa"/>
          </w:tcPr>
          <w:p w14:paraId="054C03B2" w14:textId="77777777" w:rsidR="006F089A" w:rsidRPr="00CA2526" w:rsidRDefault="006F089A" w:rsidP="006F08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27DAAA89" w:rsidR="006F089A" w:rsidRPr="00CA2526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A25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0CDF20F9" w:rsidR="006F089A" w:rsidRPr="00CA2526" w:rsidRDefault="003A21AC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4276A" w:rsidRPr="00CA2526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Pr="00CA25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276A" w:rsidRPr="00CA2526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7A1F9280" w:rsidR="006F089A" w:rsidRPr="00CA2526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</w:rPr>
              <w:t>1,925,751</w:t>
            </w:r>
          </w:p>
        </w:tc>
        <w:tc>
          <w:tcPr>
            <w:tcW w:w="270" w:type="dxa"/>
            <w:vAlign w:val="center"/>
          </w:tcPr>
          <w:p w14:paraId="3843A8A6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1915E53C" w:rsidR="006F089A" w:rsidRPr="00CA2526" w:rsidRDefault="00E118D4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10,417</w:t>
            </w:r>
          </w:p>
        </w:tc>
        <w:tc>
          <w:tcPr>
            <w:tcW w:w="270" w:type="dxa"/>
            <w:vAlign w:val="center"/>
          </w:tcPr>
          <w:p w14:paraId="07FA4918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6985DF2C" w:rsidR="006F089A" w:rsidRPr="00CA2526" w:rsidRDefault="006F089A" w:rsidP="006F08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11,373</w:t>
            </w:r>
          </w:p>
        </w:tc>
      </w:tr>
      <w:tr w:rsidR="006F089A" w:rsidRPr="00CA2526" w14:paraId="3AAE5F92" w14:textId="77777777" w:rsidTr="00395C5E">
        <w:tc>
          <w:tcPr>
            <w:tcW w:w="2970" w:type="dxa"/>
          </w:tcPr>
          <w:p w14:paraId="23D3C19E" w14:textId="77777777" w:rsidR="006F089A" w:rsidRPr="00CA2526" w:rsidRDefault="006F089A" w:rsidP="006F08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682D0D6E" w:rsidR="006F089A" w:rsidRPr="00CA2526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3C4B4505" w:rsidR="006F089A" w:rsidRPr="00CA2526" w:rsidRDefault="00E118D4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</w:rPr>
              <w:t>26,634</w:t>
            </w:r>
          </w:p>
        </w:tc>
        <w:tc>
          <w:tcPr>
            <w:tcW w:w="270" w:type="dxa"/>
            <w:vAlign w:val="center"/>
          </w:tcPr>
          <w:p w14:paraId="56C3A121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54B4F8ED" w:rsidR="006F089A" w:rsidRPr="00CA2526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</w:rPr>
              <w:t>27,632</w:t>
            </w:r>
          </w:p>
        </w:tc>
        <w:tc>
          <w:tcPr>
            <w:tcW w:w="270" w:type="dxa"/>
            <w:vAlign w:val="center"/>
          </w:tcPr>
          <w:p w14:paraId="424712A9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68DD423B" w:rsidR="006F089A" w:rsidRPr="00CA2526" w:rsidRDefault="00E118D4" w:rsidP="006F089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77777777" w:rsidR="006F089A" w:rsidRPr="00CA2526" w:rsidRDefault="006F089A" w:rsidP="006F089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25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089A" w:rsidRPr="00CA2526" w14:paraId="3E8AF163" w14:textId="77777777" w:rsidTr="00395C5E">
        <w:tc>
          <w:tcPr>
            <w:tcW w:w="2970" w:type="dxa"/>
          </w:tcPr>
          <w:p w14:paraId="4E953363" w14:textId="77777777" w:rsidR="006F089A" w:rsidRPr="00CA2526" w:rsidRDefault="006F089A" w:rsidP="006F089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6F089A" w:rsidRPr="00CA2526" w:rsidRDefault="006F089A" w:rsidP="006F08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740C545B" w:rsidR="006F089A" w:rsidRPr="00CA2526" w:rsidRDefault="00FA0C28" w:rsidP="00395C5E">
            <w:pPr>
              <w:pStyle w:val="acctfourfigures"/>
              <w:tabs>
                <w:tab w:val="clear" w:pos="765"/>
              </w:tabs>
              <w:spacing w:line="240" w:lineRule="atLeast"/>
              <w:ind w:left="-79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118D4"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438B0"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</w:t>
            </w:r>
            <w:r w:rsidR="00E118D4"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438B0"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4AFA3DDF" w:rsidR="006F089A" w:rsidRPr="00CA2526" w:rsidRDefault="006F089A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2,834,044</w:t>
            </w:r>
          </w:p>
        </w:tc>
        <w:tc>
          <w:tcPr>
            <w:tcW w:w="270" w:type="dxa"/>
            <w:vAlign w:val="center"/>
          </w:tcPr>
          <w:p w14:paraId="4EF8E367" w14:textId="77777777" w:rsidR="006F089A" w:rsidRPr="00CA2526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704A82CD" w:rsidR="006F089A" w:rsidRPr="00AA4622" w:rsidRDefault="00E118D4" w:rsidP="006F08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46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10,417</w:t>
            </w:r>
          </w:p>
        </w:tc>
        <w:tc>
          <w:tcPr>
            <w:tcW w:w="270" w:type="dxa"/>
            <w:vAlign w:val="center"/>
          </w:tcPr>
          <w:p w14:paraId="4739DE5F" w14:textId="77777777" w:rsidR="006F089A" w:rsidRPr="00AA4622" w:rsidRDefault="006F089A" w:rsidP="006F089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110460F3" w:rsidR="006F089A" w:rsidRPr="00CA2526" w:rsidRDefault="006F089A" w:rsidP="006F089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A25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11,373</w:t>
            </w:r>
          </w:p>
        </w:tc>
      </w:tr>
    </w:tbl>
    <w:p w14:paraId="5AC9F6DA" w14:textId="37893C24" w:rsidR="00036185" w:rsidRPr="00CA2526" w:rsidRDefault="00B65957" w:rsidP="002A742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A2526">
        <w:rPr>
          <w:rFonts w:asciiTheme="majorBidi" w:hAnsiTheme="majorBidi" w:cstheme="majorBidi"/>
          <w:sz w:val="28"/>
          <w:szCs w:val="28"/>
        </w:rPr>
        <w:tab/>
      </w:r>
    </w:p>
    <w:p w14:paraId="3D481177" w14:textId="4791A040" w:rsidR="002A742F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A2526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CA2526">
        <w:rPr>
          <w:rFonts w:asciiTheme="majorBidi" w:hAnsiTheme="majorBidi" w:cstheme="majorBidi"/>
          <w:sz w:val="28"/>
          <w:szCs w:val="28"/>
        </w:rPr>
        <w:t xml:space="preserve"> </w:t>
      </w:r>
      <w:r w:rsidR="009B31AD" w:rsidRPr="00CA2526">
        <w:rPr>
          <w:rFonts w:asciiTheme="majorBidi" w:hAnsiTheme="majorBidi" w:cstheme="majorBidi"/>
          <w:sz w:val="28"/>
          <w:szCs w:val="28"/>
        </w:rPr>
        <w:t xml:space="preserve">30 </w:t>
      </w:r>
      <w:r w:rsidR="009B31AD" w:rsidRPr="00CA252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E52C3E" w:rsidRPr="00CA25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CA2526">
        <w:rPr>
          <w:rFonts w:asciiTheme="majorBidi" w:hAnsiTheme="majorBidi" w:cstheme="majorBidi"/>
          <w:sz w:val="28"/>
          <w:szCs w:val="28"/>
        </w:rPr>
        <w:t>2</w:t>
      </w:r>
      <w:r w:rsidR="001F2771" w:rsidRPr="00CA2526">
        <w:rPr>
          <w:rFonts w:asciiTheme="majorBidi" w:hAnsiTheme="majorBidi" w:cstheme="majorBidi"/>
          <w:sz w:val="28"/>
          <w:szCs w:val="28"/>
        </w:rPr>
        <w:t>56</w:t>
      </w:r>
      <w:r w:rsidR="00BE5BF4" w:rsidRPr="00CA2526">
        <w:rPr>
          <w:rFonts w:asciiTheme="majorBidi" w:hAnsiTheme="majorBidi" w:cstheme="majorBidi"/>
          <w:sz w:val="28"/>
          <w:szCs w:val="28"/>
        </w:rPr>
        <w:t>5</w:t>
      </w:r>
      <w:r w:rsidRPr="00CA2526">
        <w:rPr>
          <w:rFonts w:asciiTheme="majorBidi" w:hAnsiTheme="majorBidi" w:cstheme="majorBidi"/>
          <w:sz w:val="28"/>
          <w:szCs w:val="28"/>
        </w:rPr>
        <w:t xml:space="preserve"> </w:t>
      </w:r>
      <w:r w:rsidRPr="00CA252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24F20" w:rsidRPr="00CA2526">
        <w:rPr>
          <w:rFonts w:asciiTheme="majorBidi" w:hAnsiTheme="majorBidi" w:cstheme="majorBidi"/>
          <w:sz w:val="28"/>
          <w:szCs w:val="28"/>
        </w:rPr>
        <w:t xml:space="preserve"> 3</w:t>
      </w:r>
      <w:r w:rsidR="007B5152" w:rsidRPr="00CA2526">
        <w:rPr>
          <w:rFonts w:asciiTheme="majorBidi" w:hAnsiTheme="majorBidi" w:cstheme="majorBidi"/>
          <w:sz w:val="28"/>
          <w:szCs w:val="28"/>
        </w:rPr>
        <w:t>96</w:t>
      </w:r>
      <w:r w:rsidR="00FF33DB" w:rsidRPr="003A07EE">
        <w:rPr>
          <w:rFonts w:asciiTheme="majorBidi" w:hAnsiTheme="majorBidi" w:cstheme="majorBidi"/>
          <w:sz w:val="28"/>
          <w:szCs w:val="28"/>
        </w:rPr>
        <w:t xml:space="preserve"> </w:t>
      </w:r>
      <w:r w:rsidRPr="003A07E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F0349" w:rsidRPr="003A07EE">
        <w:rPr>
          <w:rFonts w:asciiTheme="majorBidi" w:hAnsiTheme="majorBidi" w:cstheme="majorBidi"/>
          <w:sz w:val="28"/>
          <w:szCs w:val="28"/>
        </w:rPr>
        <w:t xml:space="preserve"> </w:t>
      </w:r>
      <w:r w:rsidRPr="003A07EE">
        <w:rPr>
          <w:rFonts w:asciiTheme="majorBidi" w:hAnsiTheme="majorBidi" w:cstheme="majorBidi"/>
          <w:sz w:val="28"/>
          <w:szCs w:val="28"/>
          <w:cs/>
        </w:rPr>
        <w:t>และ</w:t>
      </w:r>
      <w:r w:rsidR="000B1BDD" w:rsidRPr="003A07EE">
        <w:rPr>
          <w:rFonts w:asciiTheme="majorBidi" w:hAnsiTheme="majorBidi" w:cs="Angsana New"/>
          <w:sz w:val="28"/>
          <w:szCs w:val="28"/>
        </w:rPr>
        <w:t xml:space="preserve">       </w:t>
      </w:r>
      <w:r w:rsidR="004E4162" w:rsidRPr="003A07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24F20" w:rsidRPr="003A07EE">
        <w:rPr>
          <w:rFonts w:asciiTheme="majorBidi" w:hAnsiTheme="majorBidi" w:cstheme="majorBidi"/>
          <w:sz w:val="28"/>
          <w:szCs w:val="28"/>
        </w:rPr>
        <w:t xml:space="preserve">78 </w:t>
      </w:r>
      <w:r w:rsidRPr="003A07E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A07EE">
        <w:rPr>
          <w:rFonts w:asciiTheme="majorBidi" w:hAnsiTheme="majorBidi" w:cstheme="majorBidi"/>
          <w:sz w:val="28"/>
          <w:szCs w:val="28"/>
        </w:rPr>
        <w:t xml:space="preserve"> </w:t>
      </w:r>
      <w:r w:rsidRPr="003A07EE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3A07E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F2771" w:rsidRPr="003A07E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C6317"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C6317" w:rsidRPr="003A07E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21C0E" w:rsidRPr="003A07E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3A07EE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BE5BF4" w:rsidRPr="003A07EE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F2771" w:rsidRPr="003A07E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6317" w:rsidRPr="003A07E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8B7EA0" w:rsidRPr="003A07EE">
        <w:rPr>
          <w:rFonts w:asciiTheme="majorBidi" w:hAnsiTheme="majorBidi" w:cstheme="majorBidi"/>
          <w:i/>
          <w:iCs/>
          <w:sz w:val="28"/>
          <w:szCs w:val="28"/>
        </w:rPr>
        <w:t>082</w:t>
      </w:r>
      <w:r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A07E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A07EE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B7EA0" w:rsidRPr="003A07EE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421C0E" w:rsidRPr="003A07EE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3A07E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A07EE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3A07EE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A742F" w:rsidRPr="000548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D596340" w14:textId="77777777" w:rsidR="005108DA" w:rsidRPr="0005480F" w:rsidRDefault="005108DA" w:rsidP="00221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19F4A3F" w14:textId="19011AB4" w:rsidR="00A11329" w:rsidRPr="00EB371C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03913BEB" w14:textId="3A2374D1" w:rsidR="00A11329" w:rsidRPr="001A49BA" w:rsidRDefault="00A11329" w:rsidP="00A11329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D453982" w14:textId="57CF9046" w:rsidR="00D63C8C" w:rsidRPr="0005480F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1A49BA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D8E10C0" w14:textId="5780AFE7" w:rsidR="00A11329" w:rsidRPr="0005480F" w:rsidRDefault="00A11329" w:rsidP="00FF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05480F" w:rsidRDefault="004666EC" w:rsidP="004666EC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1626A1C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บริการด้าน</w:t>
      </w:r>
      <w:r w:rsidR="002C72F6" w:rsidRPr="0005480F">
        <w:rPr>
          <w:rFonts w:asciiTheme="majorBidi" w:hAnsiTheme="majorBidi" w:cstheme="majorBidi"/>
          <w:sz w:val="28"/>
          <w:szCs w:val="28"/>
          <w:cs/>
        </w:rPr>
        <w:t>โลจิสติก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ส์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ซัพพลายเชน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อย่างครบวงจร</w:t>
      </w:r>
      <w:r w:rsidRPr="0005480F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ะการ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75FD62F2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518DB50D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42942710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EB3776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46D8D9BB" w:rsidR="00EB4B50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after="120"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7C5C2D5F" w14:textId="6A226ED2" w:rsidR="00D63C8C" w:rsidRPr="0005480F" w:rsidRDefault="004B20E7" w:rsidP="00B54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  <w:r w:rsidR="00D63C8C"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บริษัท</w:t>
      </w:r>
    </w:p>
    <w:p w14:paraId="34BF8431" w14:textId="77777777" w:rsidR="004666EC" w:rsidRPr="0005480F" w:rsidRDefault="004666EC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05480F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05480F" w:rsidRDefault="006E75A5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05480F" w:rsidRDefault="00B0297E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05480F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05480F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05480F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7A5DA8AF" w14:textId="77777777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35AA2D34" w14:textId="5BD97D0D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05480F" w:rsidSect="00F75CB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15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502"/>
        <w:gridCol w:w="238"/>
        <w:gridCol w:w="477"/>
        <w:gridCol w:w="236"/>
        <w:gridCol w:w="489"/>
        <w:gridCol w:w="236"/>
        <w:gridCol w:w="537"/>
        <w:gridCol w:w="236"/>
        <w:gridCol w:w="439"/>
        <w:gridCol w:w="46"/>
        <w:gridCol w:w="236"/>
        <w:gridCol w:w="514"/>
        <w:gridCol w:w="236"/>
        <w:gridCol w:w="492"/>
        <w:gridCol w:w="236"/>
        <w:gridCol w:w="472"/>
        <w:gridCol w:w="236"/>
        <w:gridCol w:w="523"/>
        <w:gridCol w:w="236"/>
        <w:gridCol w:w="521"/>
        <w:gridCol w:w="236"/>
        <w:gridCol w:w="527"/>
        <w:gridCol w:w="236"/>
        <w:gridCol w:w="507"/>
        <w:gridCol w:w="236"/>
        <w:gridCol w:w="538"/>
        <w:gridCol w:w="238"/>
        <w:gridCol w:w="541"/>
        <w:gridCol w:w="236"/>
        <w:gridCol w:w="509"/>
        <w:gridCol w:w="236"/>
        <w:gridCol w:w="529"/>
        <w:gridCol w:w="236"/>
        <w:gridCol w:w="9"/>
        <w:gridCol w:w="460"/>
        <w:gridCol w:w="236"/>
        <w:gridCol w:w="463"/>
      </w:tblGrid>
      <w:tr w:rsidR="00FF33DB" w:rsidRPr="006339FB" w14:paraId="70C55F0B" w14:textId="77777777" w:rsidTr="00395C5E">
        <w:trPr>
          <w:trHeight w:val="144"/>
        </w:trPr>
        <w:tc>
          <w:tcPr>
            <w:tcW w:w="1955" w:type="dxa"/>
          </w:tcPr>
          <w:p w14:paraId="2AEFB1D9" w14:textId="77777777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111" w:type="dxa"/>
            <w:gridSpan w:val="37"/>
          </w:tcPr>
          <w:p w14:paraId="4886A71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F33DB" w:rsidRPr="006339FB" w14:paraId="4663E187" w14:textId="77777777" w:rsidTr="00395C5E">
        <w:trPr>
          <w:trHeight w:val="144"/>
        </w:trPr>
        <w:tc>
          <w:tcPr>
            <w:tcW w:w="1955" w:type="dxa"/>
          </w:tcPr>
          <w:p w14:paraId="5EDC1797" w14:textId="1F8F2335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3C81D99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5C85589C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02A541F3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8DFC2A0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</w:tcPr>
          <w:p w14:paraId="5B3A2235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03F30EE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</w:tcPr>
          <w:p w14:paraId="734506F4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A28BF71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4845352E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2160B7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42C2A155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3FB41032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9DE319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5C216F7B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6" w:type="dxa"/>
          </w:tcPr>
          <w:p w14:paraId="09BEA4D1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8" w:type="dxa"/>
            <w:gridSpan w:val="4"/>
          </w:tcPr>
          <w:p w14:paraId="71C5A550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FF33DB" w:rsidRPr="006339FB" w14:paraId="3FD4DF61" w14:textId="77777777" w:rsidTr="00BB21C4">
        <w:trPr>
          <w:trHeight w:val="144"/>
        </w:trPr>
        <w:tc>
          <w:tcPr>
            <w:tcW w:w="1955" w:type="dxa"/>
          </w:tcPr>
          <w:p w14:paraId="00CFCE71" w14:textId="13AF208F" w:rsidR="00FF33DB" w:rsidRPr="006339FB" w:rsidRDefault="00BB21C4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งวดเก้า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3F2F62B9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17EB2A5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33C48727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1581AF73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  <w:hideMark/>
          </w:tcPr>
          <w:p w14:paraId="2B347ECF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17F18F3D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  <w:hideMark/>
          </w:tcPr>
          <w:p w14:paraId="2910C7F1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03D3258C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565419C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736E417B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67D3097C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553" w:type="dxa"/>
            <w:gridSpan w:val="4"/>
            <w:hideMark/>
          </w:tcPr>
          <w:p w14:paraId="261FD95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2EE21C7A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336B3270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6" w:type="dxa"/>
          </w:tcPr>
          <w:p w14:paraId="327ABC6B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8" w:type="dxa"/>
            <w:gridSpan w:val="4"/>
            <w:hideMark/>
          </w:tcPr>
          <w:p w14:paraId="299B2486" w14:textId="77777777" w:rsidR="00FF33DB" w:rsidRPr="006339FB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B21C4" w:rsidRPr="006339FB" w14:paraId="554E4ED2" w14:textId="77777777" w:rsidTr="005D6E52">
        <w:trPr>
          <w:trHeight w:val="288"/>
        </w:trPr>
        <w:tc>
          <w:tcPr>
            <w:tcW w:w="1955" w:type="dxa"/>
          </w:tcPr>
          <w:p w14:paraId="648A56A4" w14:textId="6E1655E3" w:rsidR="00BB21C4" w:rsidRPr="006339FB" w:rsidRDefault="00BB21C4" w:rsidP="00201963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502" w:type="dxa"/>
            <w:vAlign w:val="bottom"/>
          </w:tcPr>
          <w:p w14:paraId="2A2AB995" w14:textId="718D8E91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bottom"/>
          </w:tcPr>
          <w:p w14:paraId="441E411A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57B45038" w14:textId="372115EB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3B766303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47C14ECB" w14:textId="37D1E6EB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5DF8A061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262D92E4" w14:textId="02EBE973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3D68ECA6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5" w:type="dxa"/>
            <w:gridSpan w:val="2"/>
            <w:vAlign w:val="bottom"/>
          </w:tcPr>
          <w:p w14:paraId="7D4B8281" w14:textId="3E1FF18B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54DA85C6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5E4AE0F5" w14:textId="211CC490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79A503A6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4A89DFAE" w14:textId="40A314B7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2656F11A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706C3295" w14:textId="0623AF7F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01DD6A8E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264D76C5" w14:textId="2AFDC7E7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04D22B5B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0DD5E6A1" w14:textId="1D721BD3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61FD542D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4E932A33" w14:textId="4D662E03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7EC6B6EC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2864781E" w14:textId="6DF367D9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3160DE75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6C42F3E3" w14:textId="78745276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bottom"/>
          </w:tcPr>
          <w:p w14:paraId="5F932CF2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2C3025E5" w14:textId="23F6A5E8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4E2A7DD5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4F2A44B2" w14:textId="640BA4A6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239A4538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705E460A" w14:textId="154F73F3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6BB1DF85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21D8F51E" w14:textId="236DCBE9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1B4046DC" w14:textId="77777777" w:rsidR="00BB21C4" w:rsidRPr="006339FB" w:rsidRDefault="00BB21C4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bottom"/>
          </w:tcPr>
          <w:p w14:paraId="0BEB19ED" w14:textId="65C4F350" w:rsidR="00BB21C4" w:rsidRPr="006339FB" w:rsidRDefault="00BB21C4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</w:tr>
      <w:tr w:rsidR="00FF33DB" w:rsidRPr="006339FB" w14:paraId="10A1F88F" w14:textId="77777777" w:rsidTr="00BB21C4">
        <w:trPr>
          <w:trHeight w:val="144"/>
        </w:trPr>
        <w:tc>
          <w:tcPr>
            <w:tcW w:w="1955" w:type="dxa"/>
          </w:tcPr>
          <w:p w14:paraId="3832B132" w14:textId="77777777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111" w:type="dxa"/>
            <w:gridSpan w:val="37"/>
          </w:tcPr>
          <w:p w14:paraId="0BC49C04" w14:textId="77777777" w:rsidR="00FF33DB" w:rsidRPr="006339FB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6339FB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FF33DB" w:rsidRPr="006339FB" w14:paraId="45D43C77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30C934C8" w14:textId="77777777" w:rsidR="00FF33DB" w:rsidRPr="006339FB" w:rsidRDefault="00FF33DB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502" w:type="dxa"/>
          </w:tcPr>
          <w:p w14:paraId="31FAA44A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77D773B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23541629" w14:textId="77777777" w:rsidR="00FF33DB" w:rsidRPr="00101935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BE2E2F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7A29B674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497E3F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777D055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24294E7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1F5721AF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6CB40027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5076C03E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6B9EFE6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635418A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20360E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72C698A4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7DAB873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2CE2EAC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555CFD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1DDD0C16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42567FB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6A12E6AA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2809D5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050E16CF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88DC25E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41664858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BF23AA7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66C0D49C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EA94A81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0F9BE493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A9C873C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11FCEC9B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2F0DA7B0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39E6D950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2BABC0" w14:textId="77777777" w:rsidR="00FF33DB" w:rsidRPr="006339FB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</w:tcPr>
          <w:p w14:paraId="6E68CED9" w14:textId="77777777" w:rsidR="00FF33DB" w:rsidRPr="00101935" w:rsidRDefault="00FF33DB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416059" w:rsidRPr="00416059" w14:paraId="7DF26AB0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7A206EC7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502" w:type="dxa"/>
            <w:vAlign w:val="center"/>
          </w:tcPr>
          <w:p w14:paraId="4946C86C" w14:textId="71202093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2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212</w:t>
            </w:r>
          </w:p>
        </w:tc>
        <w:tc>
          <w:tcPr>
            <w:tcW w:w="238" w:type="dxa"/>
            <w:vAlign w:val="center"/>
          </w:tcPr>
          <w:p w14:paraId="3B83A21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43EE1170" w14:textId="7F05DBBD" w:rsidR="00043DEC" w:rsidRPr="006C51F6" w:rsidRDefault="00101935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2,01</w:t>
            </w:r>
            <w:r w:rsidR="007272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1F1FE1A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2520E06B" w14:textId="7E0D6636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</w:t>
            </w:r>
            <w:r w:rsidR="00922FE4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center"/>
          </w:tcPr>
          <w:p w14:paraId="794E426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4A56924E" w14:textId="292C2C2B" w:rsidR="00043DEC" w:rsidRPr="006C51F6" w:rsidRDefault="00101935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435</w:t>
            </w:r>
          </w:p>
        </w:tc>
        <w:tc>
          <w:tcPr>
            <w:tcW w:w="236" w:type="dxa"/>
            <w:vAlign w:val="center"/>
          </w:tcPr>
          <w:p w14:paraId="7637A45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4FA93816" w14:textId="3DD75226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="00922FE4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82" w:type="dxa"/>
            <w:gridSpan w:val="2"/>
            <w:vAlign w:val="center"/>
          </w:tcPr>
          <w:p w14:paraId="29D975B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1686B405" w14:textId="03250184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177</w:t>
            </w:r>
          </w:p>
        </w:tc>
        <w:tc>
          <w:tcPr>
            <w:tcW w:w="236" w:type="dxa"/>
            <w:vAlign w:val="center"/>
          </w:tcPr>
          <w:p w14:paraId="48B4EDE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601842DC" w14:textId="3DB7E75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center"/>
          </w:tcPr>
          <w:p w14:paraId="1DC9E0B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64BFA54C" w14:textId="5332CBE6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88</w:t>
            </w:r>
          </w:p>
        </w:tc>
        <w:tc>
          <w:tcPr>
            <w:tcW w:w="236" w:type="dxa"/>
            <w:vAlign w:val="center"/>
          </w:tcPr>
          <w:p w14:paraId="2735515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437F472F" w14:textId="376A9544" w:rsidR="00043DEC" w:rsidRPr="006C51F6" w:rsidRDefault="001D1994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center"/>
          </w:tcPr>
          <w:p w14:paraId="04DAAD3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5433FA56" w14:textId="4D6D9287" w:rsidR="00043DEC" w:rsidRPr="006C51F6" w:rsidRDefault="00101935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6" w:type="dxa"/>
            <w:vAlign w:val="center"/>
          </w:tcPr>
          <w:p w14:paraId="6917898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center"/>
          </w:tcPr>
          <w:p w14:paraId="470433DF" w14:textId="26067F67" w:rsidR="00043DEC" w:rsidRPr="006C51F6" w:rsidRDefault="003D61AD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236" w:type="dxa"/>
            <w:vAlign w:val="center"/>
          </w:tcPr>
          <w:p w14:paraId="0746C97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center"/>
          </w:tcPr>
          <w:p w14:paraId="41AB4001" w14:textId="17F10525" w:rsidR="00043DEC" w:rsidRPr="006C51F6" w:rsidRDefault="005C7D75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C755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236" w:type="dxa"/>
            <w:vAlign w:val="center"/>
          </w:tcPr>
          <w:p w14:paraId="61C3508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center"/>
          </w:tcPr>
          <w:p w14:paraId="1CF5805F" w14:textId="4BCA3002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322</w:t>
            </w:r>
          </w:p>
        </w:tc>
        <w:tc>
          <w:tcPr>
            <w:tcW w:w="238" w:type="dxa"/>
            <w:vAlign w:val="center"/>
          </w:tcPr>
          <w:p w14:paraId="114A85D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center"/>
          </w:tcPr>
          <w:p w14:paraId="72FE68D1" w14:textId="3B2EEEF7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3,6</w:t>
            </w:r>
            <w:r w:rsidR="005C7D75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60</w:t>
            </w:r>
          </w:p>
        </w:tc>
        <w:tc>
          <w:tcPr>
            <w:tcW w:w="236" w:type="dxa"/>
            <w:vAlign w:val="center"/>
          </w:tcPr>
          <w:p w14:paraId="25080B9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40B18ED3" w14:textId="779DC2CA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76C10ED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center"/>
          </w:tcPr>
          <w:p w14:paraId="676428CC" w14:textId="7A9DABEA" w:rsidR="00043DEC" w:rsidRPr="006C51F6" w:rsidRDefault="005C7D75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087E055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659F64F2" w14:textId="031D3E1D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4,322</w:t>
            </w:r>
          </w:p>
        </w:tc>
        <w:tc>
          <w:tcPr>
            <w:tcW w:w="236" w:type="dxa"/>
            <w:vAlign w:val="center"/>
          </w:tcPr>
          <w:p w14:paraId="2EF0744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center"/>
          </w:tcPr>
          <w:p w14:paraId="59AA8663" w14:textId="13E4916A" w:rsidR="00043DEC" w:rsidRPr="006C51F6" w:rsidRDefault="00043DEC" w:rsidP="00B5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3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660</w:t>
            </w:r>
          </w:p>
        </w:tc>
      </w:tr>
      <w:tr w:rsidR="00416059" w:rsidRPr="00416059" w14:paraId="72F3AD04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57F3E343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42626EF6" w14:textId="42AB4FCC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39</w:t>
            </w:r>
          </w:p>
        </w:tc>
        <w:tc>
          <w:tcPr>
            <w:tcW w:w="238" w:type="dxa"/>
            <w:vAlign w:val="center"/>
          </w:tcPr>
          <w:p w14:paraId="5547A33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384E4D20" w14:textId="06F3694A" w:rsidR="00043DEC" w:rsidRPr="006C51F6" w:rsidRDefault="00727263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36" w:type="dxa"/>
            <w:vAlign w:val="center"/>
          </w:tcPr>
          <w:p w14:paraId="2EF1A90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07EE5AAC" w14:textId="313F6456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309</w:t>
            </w:r>
          </w:p>
        </w:tc>
        <w:tc>
          <w:tcPr>
            <w:tcW w:w="236" w:type="dxa"/>
            <w:vAlign w:val="center"/>
          </w:tcPr>
          <w:p w14:paraId="5E1925E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05CF7885" w14:textId="67F8F9A0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228</w:t>
            </w:r>
          </w:p>
        </w:tc>
        <w:tc>
          <w:tcPr>
            <w:tcW w:w="236" w:type="dxa"/>
            <w:vAlign w:val="center"/>
          </w:tcPr>
          <w:p w14:paraId="034F2DE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0F9FE6FC" w14:textId="670336C1" w:rsidR="00043DEC" w:rsidRPr="006C51F6" w:rsidRDefault="00922FE4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82" w:type="dxa"/>
            <w:gridSpan w:val="2"/>
            <w:vAlign w:val="center"/>
          </w:tcPr>
          <w:p w14:paraId="046D07A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65CB3B53" w14:textId="2D92FF96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236" w:type="dxa"/>
            <w:vAlign w:val="center"/>
          </w:tcPr>
          <w:p w14:paraId="40AFDF0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360CF840" w14:textId="7B63E98B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14:paraId="2A9C72C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4EEB6F91" w14:textId="43036159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236" w:type="dxa"/>
            <w:vAlign w:val="center"/>
          </w:tcPr>
          <w:p w14:paraId="3923E78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317584A0" w14:textId="60615EB2" w:rsidR="00043DEC" w:rsidRPr="006C51F6" w:rsidRDefault="001D1994" w:rsidP="001D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46DC78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028BE12F" w14:textId="1E448605" w:rsidR="00043DEC" w:rsidRPr="006C51F6" w:rsidRDefault="00101935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4B4A6D7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01563A37" w14:textId="4E3F7E77" w:rsidR="00043DEC" w:rsidRPr="006C51F6" w:rsidRDefault="003D61AD" w:rsidP="001D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</w:t>
            </w:r>
          </w:p>
        </w:tc>
        <w:tc>
          <w:tcPr>
            <w:tcW w:w="236" w:type="dxa"/>
            <w:vAlign w:val="center"/>
          </w:tcPr>
          <w:p w14:paraId="6403FB2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7C65F89" w14:textId="2233EB08" w:rsidR="00043DEC" w:rsidRPr="006C51F6" w:rsidRDefault="005C7D75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</w:t>
            </w:r>
            <w:r w:rsidR="00C755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236" w:type="dxa"/>
            <w:vAlign w:val="center"/>
          </w:tcPr>
          <w:p w14:paraId="604BC65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604BA97" w14:textId="4352E02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  <w:r w:rsidR="00146313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8" w:type="dxa"/>
            <w:vAlign w:val="center"/>
          </w:tcPr>
          <w:p w14:paraId="0E771B8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0A6800BC" w14:textId="0FC59A6F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46</w:t>
            </w:r>
            <w:r w:rsidR="005C7D75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center"/>
          </w:tcPr>
          <w:p w14:paraId="52F0D4F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7C279339" w14:textId="271BE73D" w:rsidR="00043DEC" w:rsidRPr="006C51F6" w:rsidRDefault="00B5565D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  <w:r w:rsidR="00D32FD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547DD1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00F92D59" w14:textId="5A76C3DC" w:rsidR="00043DEC" w:rsidRPr="006C51F6" w:rsidRDefault="005C7D75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46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5)</w:t>
            </w:r>
          </w:p>
        </w:tc>
        <w:tc>
          <w:tcPr>
            <w:tcW w:w="236" w:type="dxa"/>
            <w:vAlign w:val="center"/>
          </w:tcPr>
          <w:p w14:paraId="724D641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vAlign w:val="center"/>
          </w:tcPr>
          <w:p w14:paraId="1E054EAD" w14:textId="25B1546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CA8082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654DC10B" w14:textId="4AEFD33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16059" w:rsidRPr="00416059" w14:paraId="64CCA60F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0941737C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F8076F" w14:textId="6CCD5C94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2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251</w:t>
            </w:r>
          </w:p>
        </w:tc>
        <w:tc>
          <w:tcPr>
            <w:tcW w:w="238" w:type="dxa"/>
            <w:vAlign w:val="center"/>
          </w:tcPr>
          <w:p w14:paraId="7C41E75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53FEE6" w14:textId="1D657AE0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2,032</w:t>
            </w:r>
          </w:p>
        </w:tc>
        <w:tc>
          <w:tcPr>
            <w:tcW w:w="236" w:type="dxa"/>
            <w:vAlign w:val="center"/>
          </w:tcPr>
          <w:p w14:paraId="3C66636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FE91E" w14:textId="7D44B853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1,07</w:t>
            </w:r>
            <w:r w:rsidR="0027466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7A9EEC0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2ABDA" w14:textId="6128DFF7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663</w:t>
            </w:r>
          </w:p>
        </w:tc>
        <w:tc>
          <w:tcPr>
            <w:tcW w:w="236" w:type="dxa"/>
            <w:vAlign w:val="center"/>
          </w:tcPr>
          <w:p w14:paraId="5617B13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F6A82E" w14:textId="7824F94B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237</w:t>
            </w:r>
          </w:p>
        </w:tc>
        <w:tc>
          <w:tcPr>
            <w:tcW w:w="282" w:type="dxa"/>
            <w:gridSpan w:val="2"/>
            <w:vAlign w:val="center"/>
          </w:tcPr>
          <w:p w14:paraId="429EC9B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C9B76" w14:textId="3D7CA809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180</w:t>
            </w:r>
          </w:p>
        </w:tc>
        <w:tc>
          <w:tcPr>
            <w:tcW w:w="236" w:type="dxa"/>
            <w:vAlign w:val="center"/>
          </w:tcPr>
          <w:p w14:paraId="58D4E9F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216CDE" w14:textId="7247296C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</w:tcPr>
          <w:p w14:paraId="4C5A784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C64BAF" w14:textId="2F0D115E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91</w:t>
            </w:r>
          </w:p>
        </w:tc>
        <w:tc>
          <w:tcPr>
            <w:tcW w:w="236" w:type="dxa"/>
            <w:vAlign w:val="center"/>
          </w:tcPr>
          <w:p w14:paraId="6352625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4C2A2" w14:textId="1D5A83C3" w:rsidR="00043DEC" w:rsidRPr="006C51F6" w:rsidRDefault="001D1994" w:rsidP="0092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center"/>
          </w:tcPr>
          <w:p w14:paraId="67FB9EC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0862DC" w14:textId="5F0952C7" w:rsidR="00043DEC" w:rsidRPr="006C51F6" w:rsidRDefault="00101935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6" w:type="dxa"/>
            <w:vAlign w:val="center"/>
          </w:tcPr>
          <w:p w14:paraId="4BC56ED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39C435" w14:textId="39E5E26A" w:rsidR="00043DEC" w:rsidRPr="006C51F6" w:rsidRDefault="001D1994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</w:p>
        </w:tc>
        <w:tc>
          <w:tcPr>
            <w:tcW w:w="236" w:type="dxa"/>
            <w:vAlign w:val="center"/>
          </w:tcPr>
          <w:p w14:paraId="7329157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2A86E0" w14:textId="2337C03C" w:rsidR="00043DEC" w:rsidRPr="006C51F6" w:rsidRDefault="005C7D75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260</w:t>
            </w:r>
          </w:p>
        </w:tc>
        <w:tc>
          <w:tcPr>
            <w:tcW w:w="236" w:type="dxa"/>
            <w:vAlign w:val="center"/>
          </w:tcPr>
          <w:p w14:paraId="1C84FBD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BE5759" w14:textId="62CCA75D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</w:t>
            </w:r>
            <w:r w:rsidR="00146313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8" w:type="dxa"/>
            <w:vAlign w:val="center"/>
          </w:tcPr>
          <w:p w14:paraId="0529CEE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3E231" w14:textId="1D5EC6AA" w:rsidR="00043DEC" w:rsidRPr="006C51F6" w:rsidRDefault="00043DEC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4,125</w:t>
            </w:r>
          </w:p>
        </w:tc>
        <w:tc>
          <w:tcPr>
            <w:tcW w:w="236" w:type="dxa"/>
            <w:vAlign w:val="center"/>
          </w:tcPr>
          <w:p w14:paraId="3A393CF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E43D99" w14:textId="5A74163A" w:rsidR="00043DEC" w:rsidRPr="006C51F6" w:rsidRDefault="00B5565D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043DE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  <w:r w:rsidR="00D32FD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F1BF21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26E10" w14:textId="753372B7" w:rsidR="00043DEC" w:rsidRPr="006C51F6" w:rsidRDefault="005C7D75" w:rsidP="005C7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043DE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465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9E5274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</w:tcBorders>
            <w:vAlign w:val="center"/>
          </w:tcPr>
          <w:p w14:paraId="7720322B" w14:textId="02F9DB79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  <w:tc>
          <w:tcPr>
            <w:tcW w:w="236" w:type="dxa"/>
            <w:vAlign w:val="center"/>
          </w:tcPr>
          <w:p w14:paraId="29318CF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FA9901" w14:textId="46655479" w:rsidR="00043DEC" w:rsidRPr="006C51F6" w:rsidRDefault="00043DEC" w:rsidP="00B55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3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,660</w:t>
            </w:r>
          </w:p>
        </w:tc>
      </w:tr>
      <w:tr w:rsidR="00416059" w:rsidRPr="00416059" w14:paraId="59433F72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1A0B8077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464C281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72AB433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2F3F542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B8D141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5E48BD1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78A725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055272A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704C60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1D2E138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0BB0B84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159959A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7110C7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vAlign w:val="center"/>
          </w:tcPr>
          <w:p w14:paraId="241754C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E1BDDD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14:paraId="7E1B280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2DB459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610ABDB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41C6D3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0197CEF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7EBEC3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center"/>
          </w:tcPr>
          <w:p w14:paraId="70D1D7F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3D56155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  <w:vAlign w:val="center"/>
          </w:tcPr>
          <w:p w14:paraId="2A7C731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0358B2D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vAlign w:val="center"/>
          </w:tcPr>
          <w:p w14:paraId="7CD2C33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3C98FE2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14:paraId="545A4BA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715DFD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0D3963E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6DBB114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vAlign w:val="center"/>
          </w:tcPr>
          <w:p w14:paraId="3C92A1A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604FEA1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tcBorders>
              <w:top w:val="double" w:sz="4" w:space="0" w:color="auto"/>
            </w:tcBorders>
            <w:vAlign w:val="center"/>
          </w:tcPr>
          <w:p w14:paraId="74D55D0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85FF25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  <w:vAlign w:val="center"/>
          </w:tcPr>
          <w:p w14:paraId="53E026F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16059" w:rsidRPr="00416059" w14:paraId="63453CE7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03E5EC55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02" w:type="dxa"/>
            <w:vAlign w:val="center"/>
          </w:tcPr>
          <w:p w14:paraId="26A82C4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1CB790D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vAlign w:val="center"/>
          </w:tcPr>
          <w:p w14:paraId="493D256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9D1E12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vAlign w:val="center"/>
          </w:tcPr>
          <w:p w14:paraId="13B84AA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013965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vAlign w:val="center"/>
          </w:tcPr>
          <w:p w14:paraId="2A7B8CF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0DC38F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vAlign w:val="center"/>
          </w:tcPr>
          <w:p w14:paraId="7B818BD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33DF38A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vAlign w:val="center"/>
          </w:tcPr>
          <w:p w14:paraId="158C843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AB99C0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vAlign w:val="center"/>
          </w:tcPr>
          <w:p w14:paraId="4DA4B00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2011E4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vAlign w:val="center"/>
          </w:tcPr>
          <w:p w14:paraId="3FF39D0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FDBEC7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330B395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0A2B92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vAlign w:val="center"/>
          </w:tcPr>
          <w:p w14:paraId="0DA6207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938C63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5218A99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172E9A2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  <w:vAlign w:val="center"/>
          </w:tcPr>
          <w:p w14:paraId="71DCF95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4556BF1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vAlign w:val="center"/>
          </w:tcPr>
          <w:p w14:paraId="2BEDEDF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61CFB67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7897A58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CB5417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vAlign w:val="center"/>
          </w:tcPr>
          <w:p w14:paraId="009E73E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59D0A1B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vAlign w:val="center"/>
          </w:tcPr>
          <w:p w14:paraId="33D8793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12AF1DD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vAlign w:val="center"/>
          </w:tcPr>
          <w:p w14:paraId="6318289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0DA8CF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vAlign w:val="center"/>
          </w:tcPr>
          <w:p w14:paraId="4B5DA9B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16059" w:rsidRPr="00416059" w14:paraId="4ED33A99" w14:textId="77777777" w:rsidTr="00101935">
        <w:trPr>
          <w:trHeight w:val="362"/>
        </w:trPr>
        <w:tc>
          <w:tcPr>
            <w:tcW w:w="1955" w:type="dxa"/>
            <w:vAlign w:val="center"/>
          </w:tcPr>
          <w:p w14:paraId="723E5F2E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02" w:type="dxa"/>
            <w:vAlign w:val="center"/>
          </w:tcPr>
          <w:p w14:paraId="5DD64BD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01275E2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vAlign w:val="center"/>
          </w:tcPr>
          <w:p w14:paraId="5E54C89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5A0972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vAlign w:val="center"/>
          </w:tcPr>
          <w:p w14:paraId="2CD2DAD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021CB0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vAlign w:val="center"/>
          </w:tcPr>
          <w:p w14:paraId="1B75FD5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883F45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vAlign w:val="center"/>
          </w:tcPr>
          <w:p w14:paraId="1941F81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12D64FB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vAlign w:val="center"/>
          </w:tcPr>
          <w:p w14:paraId="42BCC10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E46D19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vAlign w:val="center"/>
          </w:tcPr>
          <w:p w14:paraId="5DE3345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05CE1E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vAlign w:val="center"/>
          </w:tcPr>
          <w:p w14:paraId="36540A8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124B72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08944D4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C64A5E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vAlign w:val="center"/>
          </w:tcPr>
          <w:p w14:paraId="7C3C9ED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CA5E8A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43DC47E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74C064C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  <w:vAlign w:val="center"/>
          </w:tcPr>
          <w:p w14:paraId="13E8098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47C2600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vAlign w:val="center"/>
          </w:tcPr>
          <w:p w14:paraId="06EABA2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75F4E45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4EE93DA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4EE9A9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vAlign w:val="center"/>
          </w:tcPr>
          <w:p w14:paraId="30AE514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2A71CFC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vAlign w:val="center"/>
          </w:tcPr>
          <w:p w14:paraId="6B3C4F0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03B145B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vAlign w:val="center"/>
          </w:tcPr>
          <w:p w14:paraId="42CC6CE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77A913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vAlign w:val="center"/>
          </w:tcPr>
          <w:p w14:paraId="7421C6C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16059" w:rsidRPr="00416059" w14:paraId="583DE4B4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187BE0EB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502" w:type="dxa"/>
            <w:vAlign w:val="center"/>
          </w:tcPr>
          <w:p w14:paraId="637048F9" w14:textId="3C3C8660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2,077</w:t>
            </w:r>
          </w:p>
        </w:tc>
        <w:tc>
          <w:tcPr>
            <w:tcW w:w="238" w:type="dxa"/>
            <w:vAlign w:val="center"/>
          </w:tcPr>
          <w:p w14:paraId="65AC5BB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20482EFD" w14:textId="78FBDA74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1,950</w:t>
            </w:r>
          </w:p>
        </w:tc>
        <w:tc>
          <w:tcPr>
            <w:tcW w:w="236" w:type="dxa"/>
            <w:vAlign w:val="center"/>
          </w:tcPr>
          <w:p w14:paraId="0C3F64C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7709B0A1" w14:textId="14940231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1,07</w:t>
            </w:r>
            <w:r w:rsidR="00D809B4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49CA133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6850E3A6" w14:textId="07C22F5D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236" w:type="dxa"/>
            <w:vAlign w:val="center"/>
          </w:tcPr>
          <w:p w14:paraId="023A450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1075E7D8" w14:textId="3F9FAD1F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82" w:type="dxa"/>
            <w:gridSpan w:val="2"/>
            <w:vAlign w:val="center"/>
          </w:tcPr>
          <w:p w14:paraId="164C10F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7F33360E" w14:textId="6BC149C9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85</w:t>
            </w:r>
          </w:p>
        </w:tc>
        <w:tc>
          <w:tcPr>
            <w:tcW w:w="236" w:type="dxa"/>
            <w:vAlign w:val="center"/>
          </w:tcPr>
          <w:p w14:paraId="6AADB9F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25C4DEFA" w14:textId="7138A7D1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106</w:t>
            </w:r>
          </w:p>
        </w:tc>
        <w:tc>
          <w:tcPr>
            <w:tcW w:w="236" w:type="dxa"/>
            <w:vAlign w:val="center"/>
          </w:tcPr>
          <w:p w14:paraId="0CAADBE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11C3513D" w14:textId="258AEA40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89</w:t>
            </w:r>
          </w:p>
        </w:tc>
        <w:tc>
          <w:tcPr>
            <w:tcW w:w="236" w:type="dxa"/>
            <w:vAlign w:val="center"/>
          </w:tcPr>
          <w:p w14:paraId="0D10519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46173C83" w14:textId="49BE38CA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47956F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3E091DDD" w14:textId="573EFCA1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7ECB779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center"/>
          </w:tcPr>
          <w:p w14:paraId="5EB86AB8" w14:textId="34453DCA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255</w:t>
            </w:r>
          </w:p>
        </w:tc>
        <w:tc>
          <w:tcPr>
            <w:tcW w:w="236" w:type="dxa"/>
            <w:vAlign w:val="center"/>
          </w:tcPr>
          <w:p w14:paraId="63E306F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center"/>
          </w:tcPr>
          <w:p w14:paraId="178ED759" w14:textId="41D1347A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259</w:t>
            </w:r>
          </w:p>
        </w:tc>
        <w:tc>
          <w:tcPr>
            <w:tcW w:w="236" w:type="dxa"/>
            <w:vAlign w:val="center"/>
          </w:tcPr>
          <w:p w14:paraId="5DE82BD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center"/>
          </w:tcPr>
          <w:p w14:paraId="2EE71EB7" w14:textId="0B1C8B2C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3,5</w:t>
            </w:r>
            <w:r w:rsidR="001D1994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238" w:type="dxa"/>
            <w:vAlign w:val="center"/>
          </w:tcPr>
          <w:p w14:paraId="7392281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center"/>
          </w:tcPr>
          <w:p w14:paraId="491A1EB4" w14:textId="0D64AFF1" w:rsidR="00043DEC" w:rsidRPr="006C51F6" w:rsidRDefault="00043DEC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3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,</w:t>
            </w: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035</w:t>
            </w:r>
          </w:p>
        </w:tc>
        <w:tc>
          <w:tcPr>
            <w:tcW w:w="236" w:type="dxa"/>
            <w:vAlign w:val="center"/>
          </w:tcPr>
          <w:p w14:paraId="0A18B98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71925D96" w14:textId="1F28503F" w:rsidR="00043DEC" w:rsidRPr="006C51F6" w:rsidRDefault="001D1994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4)</w:t>
            </w:r>
          </w:p>
        </w:tc>
        <w:tc>
          <w:tcPr>
            <w:tcW w:w="236" w:type="dxa"/>
            <w:vAlign w:val="center"/>
          </w:tcPr>
          <w:p w14:paraId="171D32C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center"/>
          </w:tcPr>
          <w:p w14:paraId="563132A3" w14:textId="424EB034" w:rsidR="00043DEC" w:rsidRPr="006C51F6" w:rsidRDefault="008133CD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462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3870823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4F403A24" w14:textId="39F95C1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2,996</w:t>
            </w:r>
          </w:p>
        </w:tc>
        <w:tc>
          <w:tcPr>
            <w:tcW w:w="236" w:type="dxa"/>
            <w:vAlign w:val="center"/>
          </w:tcPr>
          <w:p w14:paraId="6E035FD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center"/>
          </w:tcPr>
          <w:p w14:paraId="12801F4F" w14:textId="2E4E62ED" w:rsidR="00043DEC" w:rsidRPr="006C51F6" w:rsidRDefault="00043DEC" w:rsidP="00C2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2,573</w:t>
            </w:r>
          </w:p>
        </w:tc>
      </w:tr>
      <w:tr w:rsidR="00416059" w:rsidRPr="00416059" w14:paraId="399FAE4C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597BA069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02" w:type="dxa"/>
            <w:vAlign w:val="center"/>
          </w:tcPr>
          <w:p w14:paraId="76C5BFDF" w14:textId="01EB5E90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B5EC52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1DBE1574" w14:textId="72F76B9A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049C40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48F225EC" w14:textId="1259EDBB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CA59F5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48DF50FB" w14:textId="262DDE1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A328EB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409AD588" w14:textId="4675B800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82" w:type="dxa"/>
            <w:gridSpan w:val="2"/>
            <w:vAlign w:val="center"/>
          </w:tcPr>
          <w:p w14:paraId="0EFE995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584CD39A" w14:textId="5C6CDE98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165E9B9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468448EC" w14:textId="53B442B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BEE67B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640EADFA" w14:textId="010F5C8E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235346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center"/>
          </w:tcPr>
          <w:p w14:paraId="6E271792" w14:textId="335466C0" w:rsidR="00043DEC" w:rsidRPr="006C51F6" w:rsidRDefault="00C72482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center"/>
          </w:tcPr>
          <w:p w14:paraId="6CC02DE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  <w:vAlign w:val="center"/>
          </w:tcPr>
          <w:p w14:paraId="23AEE0E6" w14:textId="4FF2450C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6" w:type="dxa"/>
            <w:vAlign w:val="center"/>
          </w:tcPr>
          <w:p w14:paraId="06F69E8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  <w:vAlign w:val="center"/>
          </w:tcPr>
          <w:p w14:paraId="3E2BE1F4" w14:textId="253A05C9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348829B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7" w:type="dxa"/>
            <w:vAlign w:val="center"/>
          </w:tcPr>
          <w:p w14:paraId="66B5A779" w14:textId="5706ADB3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61E6C42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38" w:type="dxa"/>
            <w:vAlign w:val="center"/>
          </w:tcPr>
          <w:p w14:paraId="6D007F15" w14:textId="073D21C8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8" w:type="dxa"/>
            <w:vAlign w:val="center"/>
          </w:tcPr>
          <w:p w14:paraId="4718443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1" w:type="dxa"/>
            <w:vAlign w:val="center"/>
          </w:tcPr>
          <w:p w14:paraId="08FCAD26" w14:textId="4F45A922" w:rsidR="00043DEC" w:rsidRPr="006C51F6" w:rsidRDefault="00043DEC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899</w:t>
            </w:r>
          </w:p>
        </w:tc>
        <w:tc>
          <w:tcPr>
            <w:tcW w:w="236" w:type="dxa"/>
            <w:vAlign w:val="center"/>
          </w:tcPr>
          <w:p w14:paraId="608B37C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9" w:type="dxa"/>
            <w:vAlign w:val="center"/>
          </w:tcPr>
          <w:p w14:paraId="57E70D14" w14:textId="3E764F06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5ED9EE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vAlign w:val="center"/>
          </w:tcPr>
          <w:p w14:paraId="17F6715E" w14:textId="5BD9218A" w:rsidR="00043DEC" w:rsidRPr="006C51F6" w:rsidRDefault="008133CD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6467EE6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0230C0CE" w14:textId="5BC27291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964</w:t>
            </w:r>
          </w:p>
        </w:tc>
        <w:tc>
          <w:tcPr>
            <w:tcW w:w="236" w:type="dxa"/>
            <w:vAlign w:val="center"/>
          </w:tcPr>
          <w:p w14:paraId="23614FD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3" w:type="dxa"/>
            <w:vAlign w:val="center"/>
          </w:tcPr>
          <w:p w14:paraId="6740BD01" w14:textId="4DB21944" w:rsidR="00043DEC" w:rsidRPr="006C51F6" w:rsidRDefault="00043DEC" w:rsidP="00C2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</w:tr>
      <w:tr w:rsidR="00416059" w:rsidRPr="00416059" w14:paraId="29EF9F90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3DEE78C5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502" w:type="dxa"/>
            <w:vAlign w:val="center"/>
          </w:tcPr>
          <w:p w14:paraId="009BEB45" w14:textId="002A817C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89D776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4BFA933E" w14:textId="5CD88B32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6EF9B6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112964C9" w14:textId="71AC0172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C0C267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792DA7CE" w14:textId="646D9203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78B89B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6F2FF3E5" w14:textId="5A875B6C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282" w:type="dxa"/>
            <w:gridSpan w:val="2"/>
            <w:vAlign w:val="center"/>
          </w:tcPr>
          <w:p w14:paraId="1DAC890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7F11E705" w14:textId="15CB3260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66</w:t>
            </w:r>
          </w:p>
        </w:tc>
        <w:tc>
          <w:tcPr>
            <w:tcW w:w="236" w:type="dxa"/>
            <w:vAlign w:val="center"/>
          </w:tcPr>
          <w:p w14:paraId="6CD8B95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514AB7F0" w14:textId="6AC8AA6A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A7F45B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3FA30514" w14:textId="0C39E5CE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C06AA8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center"/>
          </w:tcPr>
          <w:p w14:paraId="56C9DEB4" w14:textId="25D0B23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971866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  <w:vAlign w:val="center"/>
          </w:tcPr>
          <w:p w14:paraId="333E8758" w14:textId="18AFDAC8" w:rsidR="00043DEC" w:rsidRPr="006C51F6" w:rsidRDefault="00043DEC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00DB17F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  <w:vAlign w:val="center"/>
          </w:tcPr>
          <w:p w14:paraId="7032D570" w14:textId="2F8DFCF1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93315C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7" w:type="dxa"/>
            <w:vAlign w:val="center"/>
          </w:tcPr>
          <w:p w14:paraId="67D88FC5" w14:textId="6B89E25B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A10762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38" w:type="dxa"/>
            <w:vAlign w:val="center"/>
          </w:tcPr>
          <w:p w14:paraId="649153C3" w14:textId="23BDA549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85</w:t>
            </w:r>
          </w:p>
        </w:tc>
        <w:tc>
          <w:tcPr>
            <w:tcW w:w="238" w:type="dxa"/>
            <w:vAlign w:val="center"/>
          </w:tcPr>
          <w:p w14:paraId="3647567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1" w:type="dxa"/>
            <w:vAlign w:val="center"/>
          </w:tcPr>
          <w:p w14:paraId="69CC6838" w14:textId="3D7AAE79" w:rsidR="00043DEC" w:rsidRPr="006C51F6" w:rsidRDefault="00043DEC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66</w:t>
            </w:r>
          </w:p>
        </w:tc>
        <w:tc>
          <w:tcPr>
            <w:tcW w:w="236" w:type="dxa"/>
            <w:vAlign w:val="center"/>
          </w:tcPr>
          <w:p w14:paraId="61C7228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9" w:type="dxa"/>
            <w:vAlign w:val="center"/>
          </w:tcPr>
          <w:p w14:paraId="2F8399DD" w14:textId="2684205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66B2757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vAlign w:val="center"/>
          </w:tcPr>
          <w:p w14:paraId="67507F29" w14:textId="33E88FC3" w:rsidR="00043DEC" w:rsidRPr="006C51F6" w:rsidRDefault="008133CD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162B458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1517FD27" w14:textId="35D96EEA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</w:t>
            </w:r>
          </w:p>
        </w:tc>
        <w:tc>
          <w:tcPr>
            <w:tcW w:w="236" w:type="dxa"/>
            <w:vAlign w:val="center"/>
          </w:tcPr>
          <w:p w14:paraId="54578D3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3" w:type="dxa"/>
            <w:vAlign w:val="center"/>
          </w:tcPr>
          <w:p w14:paraId="3DD18532" w14:textId="7180E185" w:rsidR="00043DEC" w:rsidRPr="006C51F6" w:rsidRDefault="00043DEC" w:rsidP="00C2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66</w:t>
            </w:r>
          </w:p>
        </w:tc>
      </w:tr>
      <w:tr w:rsidR="00416059" w:rsidRPr="00416059" w14:paraId="4158A3DE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68C92D54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08DCDD70" w14:textId="78589556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174</w:t>
            </w:r>
          </w:p>
        </w:tc>
        <w:tc>
          <w:tcPr>
            <w:tcW w:w="238" w:type="dxa"/>
            <w:vAlign w:val="center"/>
          </w:tcPr>
          <w:p w14:paraId="1C27D71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3F72AF05" w14:textId="7966055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82</w:t>
            </w:r>
          </w:p>
        </w:tc>
        <w:tc>
          <w:tcPr>
            <w:tcW w:w="236" w:type="dxa"/>
            <w:vAlign w:val="center"/>
          </w:tcPr>
          <w:p w14:paraId="2DB138B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02D9C5E3" w14:textId="2E940B04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7893D2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66FCCB87" w14:textId="00776E0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11</w:t>
            </w:r>
          </w:p>
        </w:tc>
        <w:tc>
          <w:tcPr>
            <w:tcW w:w="236" w:type="dxa"/>
            <w:vAlign w:val="center"/>
          </w:tcPr>
          <w:p w14:paraId="0B18E54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552038C5" w14:textId="00C4A04B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102</w:t>
            </w:r>
          </w:p>
        </w:tc>
        <w:tc>
          <w:tcPr>
            <w:tcW w:w="282" w:type="dxa"/>
            <w:gridSpan w:val="2"/>
            <w:vAlign w:val="center"/>
          </w:tcPr>
          <w:p w14:paraId="502EB9F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2BA09E0F" w14:textId="124614FF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29</w:t>
            </w:r>
          </w:p>
        </w:tc>
        <w:tc>
          <w:tcPr>
            <w:tcW w:w="236" w:type="dxa"/>
            <w:vAlign w:val="center"/>
          </w:tcPr>
          <w:p w14:paraId="4BDC65D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613AB786" w14:textId="25A03F02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249F7D2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1591031C" w14:textId="3ADAF8B1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  <w:vAlign w:val="center"/>
          </w:tcPr>
          <w:p w14:paraId="7730F6A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2C734853" w14:textId="36F126DF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DAA621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6C828A5C" w14:textId="783B40A9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6702E27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74B77AA6" w14:textId="5AA769FB" w:rsidR="00043DEC" w:rsidRPr="006C51F6" w:rsidRDefault="001D1994" w:rsidP="001D1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14:paraId="3DE916B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321906E1" w14:textId="328376E6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236" w:type="dxa"/>
            <w:vAlign w:val="center"/>
          </w:tcPr>
          <w:p w14:paraId="0529B98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2CBE8CEA" w14:textId="4F845FF4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</w:t>
            </w:r>
            <w:r w:rsidR="001D1994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8" w:type="dxa"/>
            <w:vAlign w:val="center"/>
          </w:tcPr>
          <w:p w14:paraId="2530BAE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59803911" w14:textId="549EEF9F" w:rsidR="00043DEC" w:rsidRPr="006C51F6" w:rsidRDefault="00043DEC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125</w:t>
            </w:r>
          </w:p>
        </w:tc>
        <w:tc>
          <w:tcPr>
            <w:tcW w:w="236" w:type="dxa"/>
            <w:vAlign w:val="center"/>
          </w:tcPr>
          <w:p w14:paraId="271A1DA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2FEFD59A" w14:textId="5B2C251D" w:rsidR="00043DEC" w:rsidRPr="006C51F6" w:rsidRDefault="001D1994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(2)</w:t>
            </w:r>
          </w:p>
        </w:tc>
        <w:tc>
          <w:tcPr>
            <w:tcW w:w="236" w:type="dxa"/>
            <w:vAlign w:val="center"/>
          </w:tcPr>
          <w:p w14:paraId="1EE2313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6685D9C6" w14:textId="0A9F2F75" w:rsidR="00043DEC" w:rsidRPr="006C51F6" w:rsidRDefault="008133CD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  <w:vAlign w:val="center"/>
          </w:tcPr>
          <w:p w14:paraId="38006AE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vAlign w:val="center"/>
          </w:tcPr>
          <w:p w14:paraId="03110D70" w14:textId="04BD882A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277</w:t>
            </w:r>
          </w:p>
        </w:tc>
        <w:tc>
          <w:tcPr>
            <w:tcW w:w="236" w:type="dxa"/>
            <w:vAlign w:val="center"/>
          </w:tcPr>
          <w:p w14:paraId="403D310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068F450C" w14:textId="761D5A38" w:rsidR="00043DEC" w:rsidRPr="006C51F6" w:rsidRDefault="00043DEC" w:rsidP="00C2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122</w:t>
            </w:r>
          </w:p>
        </w:tc>
      </w:tr>
      <w:tr w:rsidR="00416059" w:rsidRPr="00416059" w14:paraId="07079DB4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00935292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35321" w14:textId="5F1B0D10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2,251</w:t>
            </w:r>
          </w:p>
        </w:tc>
        <w:tc>
          <w:tcPr>
            <w:tcW w:w="238" w:type="dxa"/>
            <w:vAlign w:val="center"/>
          </w:tcPr>
          <w:p w14:paraId="7C28D34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3E62A3" w14:textId="2BD0FD00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2,032</w:t>
            </w:r>
          </w:p>
        </w:tc>
        <w:tc>
          <w:tcPr>
            <w:tcW w:w="236" w:type="dxa"/>
            <w:vAlign w:val="center"/>
          </w:tcPr>
          <w:p w14:paraId="055AD19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88267" w14:textId="5A76DB03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1,07</w:t>
            </w:r>
            <w:r w:rsidR="00D809B4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151F616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E8071A" w14:textId="480810A7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663</w:t>
            </w:r>
          </w:p>
        </w:tc>
        <w:tc>
          <w:tcPr>
            <w:tcW w:w="236" w:type="dxa"/>
            <w:vAlign w:val="center"/>
          </w:tcPr>
          <w:p w14:paraId="33655F1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FEC050" w14:textId="7873BA9F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237</w:t>
            </w:r>
          </w:p>
        </w:tc>
        <w:tc>
          <w:tcPr>
            <w:tcW w:w="282" w:type="dxa"/>
            <w:gridSpan w:val="2"/>
            <w:vAlign w:val="center"/>
          </w:tcPr>
          <w:p w14:paraId="1224A2A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1394A" w14:textId="0ACB4B71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180</w:t>
            </w:r>
          </w:p>
        </w:tc>
        <w:tc>
          <w:tcPr>
            <w:tcW w:w="236" w:type="dxa"/>
            <w:vAlign w:val="center"/>
          </w:tcPr>
          <w:p w14:paraId="527F841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FAD5F3" w14:textId="3419F442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</w:tcPr>
          <w:p w14:paraId="31EE873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C6552D" w14:textId="62BC6962" w:rsidR="00043DEC" w:rsidRPr="006C51F6" w:rsidRDefault="00043DEC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91</w:t>
            </w:r>
          </w:p>
        </w:tc>
        <w:tc>
          <w:tcPr>
            <w:tcW w:w="236" w:type="dxa"/>
            <w:vAlign w:val="center"/>
          </w:tcPr>
          <w:p w14:paraId="21BE588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8206F" w14:textId="351996CF" w:rsidR="00043DEC" w:rsidRPr="006C51F6" w:rsidRDefault="00C72482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center"/>
          </w:tcPr>
          <w:p w14:paraId="35E1002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D0A93C" w14:textId="7A7F6786" w:rsidR="00043DEC" w:rsidRPr="006C51F6" w:rsidRDefault="00C72482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6" w:type="dxa"/>
            <w:vAlign w:val="center"/>
          </w:tcPr>
          <w:p w14:paraId="46F92DB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C049F" w14:textId="4BBF5F6E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25</w:t>
            </w:r>
            <w:r w:rsidR="001D1994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236" w:type="dxa"/>
            <w:vAlign w:val="center"/>
          </w:tcPr>
          <w:p w14:paraId="452A2F9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16A6E" w14:textId="11CD83CC" w:rsidR="00043DEC" w:rsidRPr="006C51F6" w:rsidRDefault="00C72482" w:rsidP="005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236" w:type="dxa"/>
            <w:vAlign w:val="center"/>
          </w:tcPr>
          <w:p w14:paraId="600CFA5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CC986" w14:textId="5AF4A3F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</w:t>
            </w:r>
            <w:r w:rsidR="001D1994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8" w:type="dxa"/>
            <w:vAlign w:val="center"/>
          </w:tcPr>
          <w:p w14:paraId="52FC056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69083B" w14:textId="56824DF5" w:rsidR="00043DEC" w:rsidRPr="006C51F6" w:rsidRDefault="00043DEC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4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125</w:t>
            </w:r>
          </w:p>
        </w:tc>
        <w:tc>
          <w:tcPr>
            <w:tcW w:w="236" w:type="dxa"/>
            <w:vAlign w:val="center"/>
          </w:tcPr>
          <w:p w14:paraId="3D6D8CE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C39971" w14:textId="2D387125" w:rsidR="00043DEC" w:rsidRPr="006C51F6" w:rsidRDefault="001D1994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043DE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6)</w:t>
            </w:r>
          </w:p>
        </w:tc>
        <w:tc>
          <w:tcPr>
            <w:tcW w:w="236" w:type="dxa"/>
            <w:vAlign w:val="center"/>
          </w:tcPr>
          <w:p w14:paraId="20E252E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23883" w14:textId="17CF638E" w:rsidR="00043DEC" w:rsidRPr="006C51F6" w:rsidRDefault="008133CD" w:rsidP="0081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465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758ECAF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0D2340" w14:textId="66ACA25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  <w:tc>
          <w:tcPr>
            <w:tcW w:w="236" w:type="dxa"/>
            <w:vAlign w:val="center"/>
          </w:tcPr>
          <w:p w14:paraId="4D0E06A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2C5B6" w14:textId="07DC804F" w:rsidR="00043DEC" w:rsidRPr="006C51F6" w:rsidRDefault="00043DEC" w:rsidP="00C2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3,660</w:t>
            </w:r>
          </w:p>
        </w:tc>
      </w:tr>
      <w:tr w:rsidR="00416059" w:rsidRPr="00416059" w14:paraId="7AA4256E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4A39B9EA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239E105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01E5944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5F7623E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24B88D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36CE8F7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D632B9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508B10E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2141C6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58915A0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5B379F8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7FEEE3F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AD4FB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vAlign w:val="center"/>
          </w:tcPr>
          <w:p w14:paraId="35D8854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E7E1EE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14:paraId="5773840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59C64F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5BDA5DE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352332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638121C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BF9BB7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center"/>
          </w:tcPr>
          <w:p w14:paraId="669A8F5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279C9D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  <w:vAlign w:val="center"/>
          </w:tcPr>
          <w:p w14:paraId="2541BAD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5A898C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vAlign w:val="center"/>
          </w:tcPr>
          <w:p w14:paraId="0FF8D9C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58C6E9C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14:paraId="62034C4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3917F6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6FD277A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7846041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vAlign w:val="center"/>
          </w:tcPr>
          <w:p w14:paraId="31178A8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6F2AEC8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vAlign w:val="center"/>
          </w:tcPr>
          <w:p w14:paraId="5CC0144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FD7257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  <w:vAlign w:val="center"/>
          </w:tcPr>
          <w:p w14:paraId="0BC4094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416059" w:rsidRPr="00416059" w14:paraId="4F4B1B4D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063CE1DA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02" w:type="dxa"/>
            <w:vAlign w:val="center"/>
          </w:tcPr>
          <w:p w14:paraId="68B1297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6F904F5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0E415EC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CDECB5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0A2BC5E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5363E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362CE8A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3E6A7B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72BDB94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737AAF4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44A38E8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19F0F5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5E1BFE4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2F5DD4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5D37BD12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E5D3D2C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1A008E7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26617A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41A6A39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0DE684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center"/>
          </w:tcPr>
          <w:p w14:paraId="5F52CA1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61F1EC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center"/>
          </w:tcPr>
          <w:p w14:paraId="72ECBD5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F29896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center"/>
          </w:tcPr>
          <w:p w14:paraId="77890E8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60004B3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center"/>
          </w:tcPr>
          <w:p w14:paraId="0652003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DE9D7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014B982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4C18D34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center"/>
          </w:tcPr>
          <w:p w14:paraId="6F6F279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164E790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5B863C7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7CB68A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center"/>
          </w:tcPr>
          <w:p w14:paraId="617B391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416059" w:rsidRPr="00416059" w14:paraId="1FBD2A2D" w14:textId="77777777" w:rsidTr="00684031">
        <w:trPr>
          <w:trHeight w:val="144"/>
        </w:trPr>
        <w:tc>
          <w:tcPr>
            <w:tcW w:w="1955" w:type="dxa"/>
            <w:vAlign w:val="center"/>
          </w:tcPr>
          <w:p w14:paraId="0F6325ED" w14:textId="3378A763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 w:rsidR="00663333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 xml:space="preserve">    </w:t>
            </w:r>
            <w:r w:rsidR="00461F7D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การให้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502" w:type="dxa"/>
            <w:vAlign w:val="bottom"/>
          </w:tcPr>
          <w:p w14:paraId="69B2BD7A" w14:textId="050018B6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2,251</w:t>
            </w:r>
          </w:p>
        </w:tc>
        <w:tc>
          <w:tcPr>
            <w:tcW w:w="238" w:type="dxa"/>
            <w:vAlign w:val="bottom"/>
          </w:tcPr>
          <w:p w14:paraId="091BDCFF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0CF9D6CA" w14:textId="6FC0B2F0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2,032</w:t>
            </w:r>
          </w:p>
        </w:tc>
        <w:tc>
          <w:tcPr>
            <w:tcW w:w="236" w:type="dxa"/>
            <w:vAlign w:val="bottom"/>
          </w:tcPr>
          <w:p w14:paraId="67B1C70A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2A2DCBA9" w14:textId="1E2734BE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1,07</w:t>
            </w:r>
            <w:r w:rsidR="00093788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39EAE3FE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033959B3" w14:textId="1098A741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663</w:t>
            </w:r>
          </w:p>
        </w:tc>
        <w:tc>
          <w:tcPr>
            <w:tcW w:w="236" w:type="dxa"/>
            <w:vAlign w:val="bottom"/>
          </w:tcPr>
          <w:p w14:paraId="4A32D403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bottom"/>
          </w:tcPr>
          <w:p w14:paraId="1AFC4279" w14:textId="4B551738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237</w:t>
            </w:r>
          </w:p>
        </w:tc>
        <w:tc>
          <w:tcPr>
            <w:tcW w:w="282" w:type="dxa"/>
            <w:gridSpan w:val="2"/>
            <w:vAlign w:val="bottom"/>
          </w:tcPr>
          <w:p w14:paraId="5A8EDC18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359E7124" w14:textId="1A689870" w:rsidR="00043DEC" w:rsidRPr="006C51F6" w:rsidRDefault="00043DEC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180</w:t>
            </w:r>
          </w:p>
        </w:tc>
        <w:tc>
          <w:tcPr>
            <w:tcW w:w="236" w:type="dxa"/>
            <w:vAlign w:val="bottom"/>
          </w:tcPr>
          <w:p w14:paraId="1A67458D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06E3F30A" w14:textId="63A2778A" w:rsidR="00043DEC" w:rsidRPr="006C51F6" w:rsidRDefault="005D61C5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36" w:type="dxa"/>
            <w:vAlign w:val="bottom"/>
          </w:tcPr>
          <w:p w14:paraId="71EF7EAD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0BDBADF5" w14:textId="5C337710" w:rsidR="00043DEC" w:rsidRPr="006C51F6" w:rsidRDefault="0054192D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bottom"/>
          </w:tcPr>
          <w:p w14:paraId="05AD5444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65867A62" w14:textId="5B409DFD" w:rsidR="00043DEC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311FEF4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146ED26D" w14:textId="67E98D07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A8B55C4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  <w:vAlign w:val="bottom"/>
          </w:tcPr>
          <w:p w14:paraId="4E664CEB" w14:textId="6A402967" w:rsidR="00043DEC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230</w:t>
            </w:r>
          </w:p>
        </w:tc>
        <w:tc>
          <w:tcPr>
            <w:tcW w:w="236" w:type="dxa"/>
            <w:vAlign w:val="bottom"/>
          </w:tcPr>
          <w:p w14:paraId="45A1B201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6736BA03" w14:textId="7A16EC59" w:rsidR="00043DEC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236" w:type="dxa"/>
            <w:vAlign w:val="bottom"/>
          </w:tcPr>
          <w:p w14:paraId="398AE347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203DDAA2" w14:textId="1E0AAB55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3,89</w:t>
            </w:r>
            <w:r w:rsidR="00333C3E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bottom"/>
          </w:tcPr>
          <w:p w14:paraId="7FF94965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1981B203" w14:textId="7B7D2CC4" w:rsidR="00043DEC" w:rsidRPr="006C51F6" w:rsidRDefault="00043DEC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3,1</w:t>
            </w:r>
            <w:r w:rsidR="0019747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78</w:t>
            </w:r>
          </w:p>
        </w:tc>
        <w:tc>
          <w:tcPr>
            <w:tcW w:w="236" w:type="dxa"/>
            <w:vAlign w:val="bottom"/>
          </w:tcPr>
          <w:p w14:paraId="1F96DC8E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799807A7" w14:textId="2075D1E2" w:rsidR="00043DEC" w:rsidRPr="006C51F6" w:rsidRDefault="00333C3E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54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4)</w:t>
            </w:r>
          </w:p>
        </w:tc>
        <w:tc>
          <w:tcPr>
            <w:tcW w:w="236" w:type="dxa"/>
            <w:vAlign w:val="bottom"/>
          </w:tcPr>
          <w:p w14:paraId="586A8A3A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0A45B6F4" w14:textId="34A4FA22" w:rsidR="00043DEC" w:rsidRPr="006C51F6" w:rsidRDefault="00227B5A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433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2F8866FD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1EE3C22B" w14:textId="18C47A69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3,35</w:t>
            </w:r>
            <w:r w:rsidR="00710785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229C9F53" w14:textId="77777777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bottom"/>
          </w:tcPr>
          <w:p w14:paraId="6D98F35D" w14:textId="42F263F0" w:rsidR="00043DEC" w:rsidRPr="006C51F6" w:rsidRDefault="00043DE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2,74</w:t>
            </w:r>
            <w:r w:rsidR="0019747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</w:tr>
      <w:tr w:rsidR="00416059" w:rsidRPr="00416059" w14:paraId="6635922D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3707CFB3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41B7C737" w14:textId="7AEBFC1B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426263D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539E2226" w14:textId="3772A763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490F83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788F9C8A" w14:textId="57D1FF04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875417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055D11EE" w14:textId="2CB2671A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E858491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433B95DA" w14:textId="0EC85C31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82" w:type="dxa"/>
            <w:gridSpan w:val="2"/>
            <w:vAlign w:val="center"/>
          </w:tcPr>
          <w:p w14:paraId="5FF0AA9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2ECDD10E" w14:textId="19206F3B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D9CA4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46319E25" w14:textId="6AD0C1EC" w:rsidR="00043DEC" w:rsidRPr="006C51F6" w:rsidRDefault="005D61C5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center"/>
          </w:tcPr>
          <w:p w14:paraId="788CCC8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4C9038A1" w14:textId="60ABDA8F" w:rsidR="00043DEC" w:rsidRPr="006C51F6" w:rsidRDefault="0054192D" w:rsidP="0054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center"/>
          </w:tcPr>
          <w:p w14:paraId="53D9589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5429A753" w14:textId="19864528" w:rsidR="00043DEC" w:rsidRPr="006C51F6" w:rsidRDefault="00C72482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center"/>
          </w:tcPr>
          <w:p w14:paraId="5D04F3A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3C846" w14:textId="162A180E" w:rsidR="00043DEC" w:rsidRPr="006C51F6" w:rsidRDefault="00C72482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6" w:type="dxa"/>
            <w:vAlign w:val="center"/>
          </w:tcPr>
          <w:p w14:paraId="0626FC4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20A8D0EA" w14:textId="7FDABC75" w:rsidR="00043DEC" w:rsidRPr="006C51F6" w:rsidRDefault="00C72482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333C3E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center"/>
          </w:tcPr>
          <w:p w14:paraId="07635F6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A5097D7" w14:textId="23A4F1B9" w:rsidR="00043DEC" w:rsidRPr="006C51F6" w:rsidRDefault="00C72482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45</w:t>
            </w:r>
          </w:p>
        </w:tc>
        <w:tc>
          <w:tcPr>
            <w:tcW w:w="236" w:type="dxa"/>
            <w:vAlign w:val="center"/>
          </w:tcPr>
          <w:p w14:paraId="50DDD24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68D87FA0" w14:textId="696ED926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333C3E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238" w:type="dxa"/>
            <w:vAlign w:val="center"/>
          </w:tcPr>
          <w:p w14:paraId="54A4FFC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58F66424" w14:textId="77E28524" w:rsidR="00043DEC" w:rsidRPr="006C51F6" w:rsidRDefault="00043DEC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94</w:t>
            </w:r>
            <w:r w:rsidR="0019747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236" w:type="dxa"/>
            <w:vAlign w:val="center"/>
          </w:tcPr>
          <w:p w14:paraId="7F6C9EE7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0518FE5B" w14:textId="77AC8320" w:rsidR="00043DEC" w:rsidRPr="006C51F6" w:rsidRDefault="00333C3E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(22)</w:t>
            </w:r>
          </w:p>
        </w:tc>
        <w:tc>
          <w:tcPr>
            <w:tcW w:w="236" w:type="dxa"/>
            <w:vAlign w:val="center"/>
          </w:tcPr>
          <w:p w14:paraId="2AE2950B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17C9260" w14:textId="20D36882" w:rsidR="00043DEC" w:rsidRPr="006C51F6" w:rsidRDefault="00227B5A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32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33083C6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vAlign w:val="center"/>
          </w:tcPr>
          <w:p w14:paraId="5E00FDFF" w14:textId="26D0DCF1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710785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</w:t>
            </w:r>
          </w:p>
        </w:tc>
        <w:tc>
          <w:tcPr>
            <w:tcW w:w="236" w:type="dxa"/>
            <w:vAlign w:val="center"/>
          </w:tcPr>
          <w:p w14:paraId="671D18A5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62475931" w14:textId="190BBF2D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</w:t>
            </w:r>
            <w:r w:rsidR="0019747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</w:tr>
      <w:tr w:rsidR="00416059" w:rsidRPr="00416059" w14:paraId="4D045C53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4BE3941D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604AF" w14:textId="525EE8F5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2,251</w:t>
            </w:r>
          </w:p>
        </w:tc>
        <w:tc>
          <w:tcPr>
            <w:tcW w:w="238" w:type="dxa"/>
            <w:vAlign w:val="center"/>
          </w:tcPr>
          <w:p w14:paraId="05DE99D9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C0DF71" w14:textId="1E1BEA4E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2,032</w:t>
            </w:r>
          </w:p>
        </w:tc>
        <w:tc>
          <w:tcPr>
            <w:tcW w:w="236" w:type="dxa"/>
            <w:vAlign w:val="center"/>
          </w:tcPr>
          <w:p w14:paraId="4D48C21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A2C70" w14:textId="043B1CF6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1,07</w:t>
            </w:r>
            <w:r w:rsidR="00093788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6797C73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C24CA4" w14:textId="6807A6FD" w:rsidR="00043DEC" w:rsidRPr="006C51F6" w:rsidRDefault="00043DEC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663</w:t>
            </w:r>
          </w:p>
        </w:tc>
        <w:tc>
          <w:tcPr>
            <w:tcW w:w="236" w:type="dxa"/>
            <w:vAlign w:val="center"/>
          </w:tcPr>
          <w:p w14:paraId="6D030A3D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ACBE1F" w14:textId="089E3711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237</w:t>
            </w:r>
          </w:p>
        </w:tc>
        <w:tc>
          <w:tcPr>
            <w:tcW w:w="282" w:type="dxa"/>
            <w:gridSpan w:val="2"/>
            <w:vAlign w:val="center"/>
          </w:tcPr>
          <w:p w14:paraId="06067DC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1354CB" w14:textId="38B34405" w:rsidR="00043DEC" w:rsidRPr="006C51F6" w:rsidRDefault="00043DEC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180</w:t>
            </w:r>
          </w:p>
        </w:tc>
        <w:tc>
          <w:tcPr>
            <w:tcW w:w="236" w:type="dxa"/>
            <w:vAlign w:val="center"/>
          </w:tcPr>
          <w:p w14:paraId="7AA8B70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81713D" w14:textId="50453A2C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center"/>
          </w:tcPr>
          <w:p w14:paraId="41E1FCE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B068FD" w14:textId="0AD59955" w:rsidR="00043DEC" w:rsidRPr="006C51F6" w:rsidRDefault="00043DEC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91</w:t>
            </w:r>
          </w:p>
        </w:tc>
        <w:tc>
          <w:tcPr>
            <w:tcW w:w="236" w:type="dxa"/>
            <w:vAlign w:val="center"/>
          </w:tcPr>
          <w:p w14:paraId="2BB86C6E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248C7B" w14:textId="2756525D" w:rsidR="00043DEC" w:rsidRPr="006C51F6" w:rsidRDefault="00C72482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center"/>
          </w:tcPr>
          <w:p w14:paraId="5E2E2053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9B0198" w14:textId="34743E4A" w:rsidR="00043DEC" w:rsidRPr="006C51F6" w:rsidRDefault="00C72482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6" w:type="dxa"/>
            <w:vAlign w:val="center"/>
          </w:tcPr>
          <w:p w14:paraId="1798FE3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5D16DC" w14:textId="22352747" w:rsidR="00043DEC" w:rsidRPr="006C51F6" w:rsidRDefault="00C72482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</w:t>
            </w:r>
            <w:r w:rsidR="00333C3E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center"/>
          </w:tcPr>
          <w:p w14:paraId="0542ED70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9B8A4C" w14:textId="350CE917" w:rsidR="00043DEC" w:rsidRPr="006C51F6" w:rsidRDefault="00C72482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236" w:type="dxa"/>
            <w:vAlign w:val="center"/>
          </w:tcPr>
          <w:p w14:paraId="311570AF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0B2C8" w14:textId="3C19AE0E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</w:t>
            </w:r>
            <w:r w:rsidR="00333C3E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8" w:type="dxa"/>
            <w:vAlign w:val="center"/>
          </w:tcPr>
          <w:p w14:paraId="302767E4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C9695F" w14:textId="52AAC441" w:rsidR="00043DEC" w:rsidRPr="006C51F6" w:rsidRDefault="00043DEC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  <w:tc>
          <w:tcPr>
            <w:tcW w:w="236" w:type="dxa"/>
            <w:vAlign w:val="center"/>
          </w:tcPr>
          <w:p w14:paraId="33DC4FA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E8BA79" w14:textId="5524AD2F" w:rsidR="00043DEC" w:rsidRPr="006C51F6" w:rsidRDefault="00333C3E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56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6)</w:t>
            </w:r>
          </w:p>
        </w:tc>
        <w:tc>
          <w:tcPr>
            <w:tcW w:w="236" w:type="dxa"/>
            <w:vAlign w:val="center"/>
          </w:tcPr>
          <w:p w14:paraId="6C4670A6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C6F16" w14:textId="06F65C06" w:rsidR="00043DEC" w:rsidRPr="006C51F6" w:rsidRDefault="00227B5A" w:rsidP="0022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043DE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465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261E96A8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866193" w14:textId="78AC876C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  <w:tc>
          <w:tcPr>
            <w:tcW w:w="236" w:type="dxa"/>
            <w:vAlign w:val="center"/>
          </w:tcPr>
          <w:p w14:paraId="045A4D9A" w14:textId="77777777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5FB08A" w14:textId="0DD42563" w:rsidR="00043DEC" w:rsidRPr="006C51F6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3,660</w:t>
            </w:r>
          </w:p>
        </w:tc>
      </w:tr>
      <w:tr w:rsidR="00043DEC" w:rsidRPr="004A620C" w14:paraId="285A1D0A" w14:textId="77777777" w:rsidTr="00101935">
        <w:trPr>
          <w:trHeight w:val="144"/>
        </w:trPr>
        <w:tc>
          <w:tcPr>
            <w:tcW w:w="1955" w:type="dxa"/>
            <w:vAlign w:val="center"/>
          </w:tcPr>
          <w:p w14:paraId="3B56ACDA" w14:textId="77777777" w:rsidR="00043DEC" w:rsidRPr="004A620C" w:rsidRDefault="00043DEC" w:rsidP="0010193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0731F2BA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223980A5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130900D4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5B71720C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2A311692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383B9B35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61BE149F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542A05D5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6B2E8FB2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744B9F44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1429DA6F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24AD8900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vAlign w:val="center"/>
          </w:tcPr>
          <w:p w14:paraId="306D9314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6B02414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14:paraId="5E650DD9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65D11DF7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2277684C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59E8DDBC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558F62FE" w14:textId="77777777" w:rsidR="00043DEC" w:rsidRPr="00101935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8D5811D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center"/>
          </w:tcPr>
          <w:p w14:paraId="31C72362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3FA5252B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  <w:vAlign w:val="center"/>
          </w:tcPr>
          <w:p w14:paraId="3D8FAFCC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4C580265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vAlign w:val="center"/>
          </w:tcPr>
          <w:p w14:paraId="6760BC00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051927A4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14:paraId="311277AD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2C85EB0F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289775AB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5589E514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vAlign w:val="center"/>
          </w:tcPr>
          <w:p w14:paraId="262626CE" w14:textId="77777777" w:rsidR="00043DEC" w:rsidRPr="00101935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20AB6DF3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vAlign w:val="center"/>
          </w:tcPr>
          <w:p w14:paraId="6BA5D732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543D83C9" w14:textId="77777777" w:rsidR="00043DEC" w:rsidRPr="004A620C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  <w:vAlign w:val="center"/>
          </w:tcPr>
          <w:p w14:paraId="56F5A224" w14:textId="77777777" w:rsidR="00043DEC" w:rsidRPr="00101935" w:rsidRDefault="00043DEC" w:rsidP="0010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</w:tr>
    </w:tbl>
    <w:p w14:paraId="5AC4E490" w14:textId="77777777" w:rsidR="00C04563" w:rsidRPr="004A620C" w:rsidRDefault="00C04563">
      <w:r w:rsidRPr="004A620C">
        <w:br w:type="page"/>
      </w:r>
    </w:p>
    <w:tbl>
      <w:tblPr>
        <w:tblStyle w:val="TableGridLight"/>
        <w:tblW w:w="15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502"/>
        <w:gridCol w:w="236"/>
        <w:gridCol w:w="479"/>
        <w:gridCol w:w="236"/>
        <w:gridCol w:w="489"/>
        <w:gridCol w:w="236"/>
        <w:gridCol w:w="537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527"/>
        <w:gridCol w:w="236"/>
        <w:gridCol w:w="507"/>
        <w:gridCol w:w="236"/>
        <w:gridCol w:w="540"/>
        <w:gridCol w:w="236"/>
        <w:gridCol w:w="541"/>
        <w:gridCol w:w="236"/>
        <w:gridCol w:w="558"/>
        <w:gridCol w:w="243"/>
        <w:gridCol w:w="529"/>
        <w:gridCol w:w="8"/>
        <w:gridCol w:w="228"/>
        <w:gridCol w:w="9"/>
        <w:gridCol w:w="460"/>
        <w:gridCol w:w="236"/>
        <w:gridCol w:w="602"/>
        <w:gridCol w:w="12"/>
      </w:tblGrid>
      <w:tr w:rsidR="00FF33DB" w:rsidRPr="004A620C" w14:paraId="4EC58712" w14:textId="77777777" w:rsidTr="00335EA6">
        <w:trPr>
          <w:trHeight w:val="144"/>
        </w:trPr>
        <w:tc>
          <w:tcPr>
            <w:tcW w:w="1952" w:type="dxa"/>
          </w:tcPr>
          <w:p w14:paraId="0ED7F63C" w14:textId="77777777" w:rsidR="00FF33DB" w:rsidRPr="004A620C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4A620C">
              <w:lastRenderedPageBreak/>
              <w:br w:type="page"/>
            </w:r>
          </w:p>
        </w:tc>
        <w:tc>
          <w:tcPr>
            <w:tcW w:w="13320" w:type="dxa"/>
            <w:gridSpan w:val="38"/>
          </w:tcPr>
          <w:p w14:paraId="0E0E1EF0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F33DB" w:rsidRPr="004A620C" w14:paraId="0C48A81F" w14:textId="77777777" w:rsidTr="00335EA6">
        <w:trPr>
          <w:trHeight w:val="144"/>
        </w:trPr>
        <w:tc>
          <w:tcPr>
            <w:tcW w:w="1952" w:type="dxa"/>
          </w:tcPr>
          <w:p w14:paraId="0ADBABFD" w14:textId="320D4B63" w:rsidR="00FF33DB" w:rsidRPr="004A620C" w:rsidRDefault="00FF33DB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2861B259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703C4F7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76A82041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AEA465D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</w:tcPr>
          <w:p w14:paraId="789A3539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EF8CAEF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</w:tcPr>
          <w:p w14:paraId="398E1D26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C010AF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6F0F004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D8B3788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50DE20AA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749805CD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2386D5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78F84881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7" w:type="dxa"/>
            <w:gridSpan w:val="2"/>
          </w:tcPr>
          <w:p w14:paraId="680286B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10" w:type="dxa"/>
            <w:gridSpan w:val="4"/>
          </w:tcPr>
          <w:p w14:paraId="43F7962A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FF33DB" w:rsidRPr="004A620C" w14:paraId="5D627D30" w14:textId="77777777" w:rsidTr="00335EA6">
        <w:trPr>
          <w:trHeight w:val="144"/>
        </w:trPr>
        <w:tc>
          <w:tcPr>
            <w:tcW w:w="1952" w:type="dxa"/>
          </w:tcPr>
          <w:p w14:paraId="5A665F16" w14:textId="286F0E6A" w:rsidR="00FF33DB" w:rsidRPr="004A620C" w:rsidRDefault="00BD6359" w:rsidP="0044091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งวดเก้า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245AC72E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4997F0AC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64F8E2D4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3B22D1E2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hideMark/>
          </w:tcPr>
          <w:p w14:paraId="41DA9009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8D4874D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hideMark/>
          </w:tcPr>
          <w:p w14:paraId="0C57939B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16C653E3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518CF63E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27CF8D01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60612917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553" w:type="dxa"/>
            <w:gridSpan w:val="4"/>
            <w:hideMark/>
          </w:tcPr>
          <w:p w14:paraId="0A724D5F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5E0EEC35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7D889E04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7" w:type="dxa"/>
            <w:gridSpan w:val="2"/>
          </w:tcPr>
          <w:p w14:paraId="7D230DD0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10" w:type="dxa"/>
            <w:gridSpan w:val="4"/>
            <w:hideMark/>
          </w:tcPr>
          <w:p w14:paraId="44D5E943" w14:textId="77777777" w:rsidR="00FF33DB" w:rsidRPr="004A620C" w:rsidRDefault="00FF33DB" w:rsidP="004409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F33DB" w:rsidRPr="004A620C" w14:paraId="2B6A8AE6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26699014" w14:textId="4ABB3E49" w:rsidR="00FF33DB" w:rsidRPr="004A620C" w:rsidRDefault="00BD6359" w:rsidP="00FF33D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502" w:type="dxa"/>
            <w:vAlign w:val="bottom"/>
          </w:tcPr>
          <w:p w14:paraId="3AC9097C" w14:textId="29F8EC60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4D7DB90E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6B313436" w14:textId="34A9786E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59ACEB8F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59D5B52C" w14:textId="06FCE984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76944C39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323D0E7C" w14:textId="56956D2C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6B61748D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14C12655" w14:textId="2E4327E9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50E84DF0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7B02DFD4" w14:textId="1127A475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851BA95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326FB5A1" w14:textId="668EE5D5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297B09E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105F49AF" w14:textId="017A6144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29A7F77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6C18CE3F" w14:textId="240B88E0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0EAD34CF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25CFAEA9" w14:textId="24139BA4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B6C4B7C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74988F76" w14:textId="1318B3CE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BC4A3A5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61C6BB7E" w14:textId="38F385EF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2013C6B6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1BB0A36" w14:textId="08C2AF5F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6F838824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240AB4B5" w14:textId="233016CE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49C33F52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62611623" w14:textId="3AA90C9F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43" w:type="dxa"/>
            <w:vAlign w:val="bottom"/>
          </w:tcPr>
          <w:p w14:paraId="419B2564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77F63DA6" w14:textId="379EC2EE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3CA7FEB8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13E3A499" w14:textId="6254C5C6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bottom"/>
          </w:tcPr>
          <w:p w14:paraId="1F2E4D90" w14:textId="77777777" w:rsidR="00FF33DB" w:rsidRPr="004A620C" w:rsidRDefault="00FF33DB" w:rsidP="00395C5E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vAlign w:val="bottom"/>
          </w:tcPr>
          <w:p w14:paraId="4E6247D5" w14:textId="136ABAEA" w:rsidR="00FF33DB" w:rsidRPr="004A620C" w:rsidRDefault="00FF33DB" w:rsidP="00395C5E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FF33DB" w:rsidRPr="004A620C" w14:paraId="03EB8E4D" w14:textId="77777777" w:rsidTr="00335EA6">
        <w:trPr>
          <w:trHeight w:val="144"/>
        </w:trPr>
        <w:tc>
          <w:tcPr>
            <w:tcW w:w="1952" w:type="dxa"/>
          </w:tcPr>
          <w:p w14:paraId="315F6F33" w14:textId="77777777" w:rsidR="00FF33DB" w:rsidRPr="004A620C" w:rsidRDefault="00FF33DB" w:rsidP="00FF33D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20" w:type="dxa"/>
            <w:gridSpan w:val="38"/>
          </w:tcPr>
          <w:p w14:paraId="3539C29B" w14:textId="77777777" w:rsidR="00FF33DB" w:rsidRPr="004A620C" w:rsidRDefault="00FF33DB" w:rsidP="00FF33DB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FF33DB" w:rsidRPr="004A620C" w14:paraId="0A120184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7EBED937" w14:textId="77777777" w:rsidR="00FF33DB" w:rsidRPr="004A620C" w:rsidRDefault="00FF33DB" w:rsidP="00FF33DB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02" w:type="dxa"/>
          </w:tcPr>
          <w:p w14:paraId="7AA00A7D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8BF52D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9" w:type="dxa"/>
          </w:tcPr>
          <w:p w14:paraId="0ED93468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DBC45C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9" w:type="dxa"/>
          </w:tcPr>
          <w:p w14:paraId="7ACD045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62D11F1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</w:tcPr>
          <w:p w14:paraId="2A16203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DDDE93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4" w:type="dxa"/>
          </w:tcPr>
          <w:p w14:paraId="3549C983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AC4863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14" w:type="dxa"/>
          </w:tcPr>
          <w:p w14:paraId="105D23A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02E72E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92" w:type="dxa"/>
          </w:tcPr>
          <w:p w14:paraId="70FAAD3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D49BC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</w:tcPr>
          <w:p w14:paraId="066A12E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E64761F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3" w:type="dxa"/>
          </w:tcPr>
          <w:p w14:paraId="5F14584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A8C886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</w:tcPr>
          <w:p w14:paraId="6C595F48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A9502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7" w:type="dxa"/>
          </w:tcPr>
          <w:p w14:paraId="6973EF4E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B08411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07" w:type="dxa"/>
          </w:tcPr>
          <w:p w14:paraId="51C735E6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26B9B7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5537CEB7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9021BF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40F6E81C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3341CD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14:paraId="58704830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668E36CC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9" w:type="dxa"/>
          </w:tcPr>
          <w:p w14:paraId="78D91662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5" w:type="dxa"/>
            <w:gridSpan w:val="3"/>
          </w:tcPr>
          <w:p w14:paraId="3B3CAB7B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60" w:type="dxa"/>
          </w:tcPr>
          <w:p w14:paraId="218B6D85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CF54701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02" w:type="dxa"/>
          </w:tcPr>
          <w:p w14:paraId="68B1DA56" w14:textId="77777777" w:rsidR="00FF33DB" w:rsidRPr="004A620C" w:rsidRDefault="00FF33DB" w:rsidP="00FF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2C38FA" w:rsidRPr="004A620C" w14:paraId="1CD520F0" w14:textId="77777777" w:rsidTr="00684031">
        <w:trPr>
          <w:gridAfter w:val="1"/>
          <w:wAfter w:w="12" w:type="dxa"/>
          <w:trHeight w:val="144"/>
        </w:trPr>
        <w:tc>
          <w:tcPr>
            <w:tcW w:w="1952" w:type="dxa"/>
          </w:tcPr>
          <w:p w14:paraId="6FD0EA7C" w14:textId="77777777" w:rsidR="002C38FA" w:rsidRPr="004A620C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02" w:type="dxa"/>
            <w:vAlign w:val="bottom"/>
          </w:tcPr>
          <w:p w14:paraId="3CC08677" w14:textId="23827298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F360F7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vAlign w:val="bottom"/>
          </w:tcPr>
          <w:p w14:paraId="53DBC67C" w14:textId="7D5F7CEC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5A6C53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vAlign w:val="bottom"/>
          </w:tcPr>
          <w:p w14:paraId="74FA677E" w14:textId="19EA26F9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61479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4003EDE1" w14:textId="22EF09F6" w:rsidR="002C38FA" w:rsidRPr="006C51F6" w:rsidRDefault="003C112F" w:rsidP="003C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1C9A6E7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vAlign w:val="bottom"/>
          </w:tcPr>
          <w:p w14:paraId="6014E7C6" w14:textId="0E7B85FE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D0C7A83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361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vAlign w:val="bottom"/>
          </w:tcPr>
          <w:p w14:paraId="02C4B66E" w14:textId="4EECF01D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F974E56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vAlign w:val="bottom"/>
          </w:tcPr>
          <w:p w14:paraId="7AA511CE" w14:textId="72C4691D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29A91781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14:paraId="56F77984" w14:textId="1C6B8B32" w:rsidR="002C38FA" w:rsidRPr="006C51F6" w:rsidRDefault="003C112F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6EFDABFF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bottom"/>
          </w:tcPr>
          <w:p w14:paraId="14BC36D2" w14:textId="3A82631F" w:rsidR="002C38FA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bottom"/>
          </w:tcPr>
          <w:p w14:paraId="138FE06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vAlign w:val="bottom"/>
          </w:tcPr>
          <w:p w14:paraId="11A04ED2" w14:textId="73EA249D" w:rsidR="002C38FA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899</w:t>
            </w:r>
          </w:p>
        </w:tc>
        <w:tc>
          <w:tcPr>
            <w:tcW w:w="236" w:type="dxa"/>
            <w:vAlign w:val="bottom"/>
          </w:tcPr>
          <w:p w14:paraId="4DFC96BF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dxa"/>
            <w:vAlign w:val="bottom"/>
          </w:tcPr>
          <w:p w14:paraId="6E2FE9A9" w14:textId="68C557BC" w:rsidR="002C38FA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36" w:type="dxa"/>
            <w:vAlign w:val="bottom"/>
          </w:tcPr>
          <w:p w14:paraId="3F23F527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7" w:type="dxa"/>
            <w:vAlign w:val="bottom"/>
          </w:tcPr>
          <w:p w14:paraId="61809D47" w14:textId="20050213" w:rsidR="002C38FA" w:rsidRPr="006C51F6" w:rsidRDefault="00557DD9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45</w:t>
            </w:r>
          </w:p>
        </w:tc>
        <w:tc>
          <w:tcPr>
            <w:tcW w:w="236" w:type="dxa"/>
            <w:vAlign w:val="bottom"/>
          </w:tcPr>
          <w:p w14:paraId="1E1E8AE8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C39F28" w14:textId="43ACEB9E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993</w:t>
            </w:r>
          </w:p>
        </w:tc>
        <w:tc>
          <w:tcPr>
            <w:tcW w:w="236" w:type="dxa"/>
            <w:vAlign w:val="bottom"/>
          </w:tcPr>
          <w:p w14:paraId="2FBD6FD7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11784853" w14:textId="62CA8035" w:rsidR="002C38FA" w:rsidRPr="006C51F6" w:rsidRDefault="00557DD9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947</w:t>
            </w:r>
          </w:p>
        </w:tc>
        <w:tc>
          <w:tcPr>
            <w:tcW w:w="236" w:type="dxa"/>
            <w:vAlign w:val="bottom"/>
          </w:tcPr>
          <w:p w14:paraId="4E7B5AFD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vAlign w:val="bottom"/>
          </w:tcPr>
          <w:p w14:paraId="6D5E76A5" w14:textId="28C6F64A" w:rsidR="002C38FA" w:rsidRPr="006C51F6" w:rsidRDefault="00D564D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2C38FA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2)</w:t>
            </w:r>
          </w:p>
        </w:tc>
        <w:tc>
          <w:tcPr>
            <w:tcW w:w="243" w:type="dxa"/>
            <w:vAlign w:val="bottom"/>
          </w:tcPr>
          <w:p w14:paraId="5BFA96DE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9" w:type="dxa"/>
            <w:vAlign w:val="bottom"/>
          </w:tcPr>
          <w:p w14:paraId="377AB776" w14:textId="7A4602D3" w:rsidR="002C38FA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(3</w:t>
            </w:r>
            <w:r w:rsidR="001657A1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5" w:type="dxa"/>
            <w:gridSpan w:val="3"/>
            <w:vAlign w:val="bottom"/>
          </w:tcPr>
          <w:p w14:paraId="79DD0A8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0" w:type="dxa"/>
            <w:vAlign w:val="bottom"/>
          </w:tcPr>
          <w:p w14:paraId="2FE99CA9" w14:textId="029B14E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  <w:r w:rsidR="00D564D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302BBB1D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18B61876" w14:textId="1A05808E" w:rsidR="002C38FA" w:rsidRPr="006C51F6" w:rsidRDefault="002E5B5B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915</w:t>
            </w:r>
          </w:p>
        </w:tc>
      </w:tr>
      <w:tr w:rsidR="002C38FA" w:rsidRPr="004A620C" w14:paraId="012321CD" w14:textId="77777777" w:rsidTr="00684031">
        <w:trPr>
          <w:gridAfter w:val="1"/>
          <w:wAfter w:w="12" w:type="dxa"/>
          <w:trHeight w:val="144"/>
        </w:trPr>
        <w:tc>
          <w:tcPr>
            <w:tcW w:w="1952" w:type="dxa"/>
          </w:tcPr>
          <w:p w14:paraId="375D6843" w14:textId="77777777" w:rsidR="002C38FA" w:rsidRPr="004A620C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bottom"/>
          </w:tcPr>
          <w:p w14:paraId="15759A59" w14:textId="11A57BED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251</w:t>
            </w:r>
          </w:p>
        </w:tc>
        <w:tc>
          <w:tcPr>
            <w:tcW w:w="236" w:type="dxa"/>
            <w:vAlign w:val="bottom"/>
          </w:tcPr>
          <w:p w14:paraId="5BAF1129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tcBorders>
              <w:bottom w:val="single" w:sz="4" w:space="0" w:color="auto"/>
            </w:tcBorders>
            <w:vAlign w:val="bottom"/>
          </w:tcPr>
          <w:p w14:paraId="66324103" w14:textId="148FE05B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2,032</w:t>
            </w:r>
          </w:p>
        </w:tc>
        <w:tc>
          <w:tcPr>
            <w:tcW w:w="236" w:type="dxa"/>
            <w:vAlign w:val="bottom"/>
          </w:tcPr>
          <w:p w14:paraId="30F4F83E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14:paraId="40E4286F" w14:textId="0FFE3041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07</w:t>
            </w:r>
            <w:r w:rsidR="00710785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0BEFEFDC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bottom"/>
          </w:tcPr>
          <w:p w14:paraId="0ED193FB" w14:textId="4F2A1093" w:rsidR="002C38FA" w:rsidRPr="006C51F6" w:rsidRDefault="003C112F" w:rsidP="003C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663</w:t>
            </w:r>
          </w:p>
        </w:tc>
        <w:tc>
          <w:tcPr>
            <w:tcW w:w="236" w:type="dxa"/>
            <w:vAlign w:val="bottom"/>
          </w:tcPr>
          <w:p w14:paraId="1926BB7C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14:paraId="7DF33978" w14:textId="068A93CC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237</w:t>
            </w:r>
          </w:p>
        </w:tc>
        <w:tc>
          <w:tcPr>
            <w:tcW w:w="236" w:type="dxa"/>
            <w:vAlign w:val="bottom"/>
          </w:tcPr>
          <w:p w14:paraId="76F09DFC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7E9D43F" w14:textId="0D549DD4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180</w:t>
            </w:r>
          </w:p>
        </w:tc>
        <w:tc>
          <w:tcPr>
            <w:tcW w:w="236" w:type="dxa"/>
            <w:vAlign w:val="bottom"/>
          </w:tcPr>
          <w:p w14:paraId="30802691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bottom"/>
          </w:tcPr>
          <w:p w14:paraId="3F544C90" w14:textId="023781A5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236" w:type="dxa"/>
            <w:vAlign w:val="bottom"/>
          </w:tcPr>
          <w:p w14:paraId="2009F98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vAlign w:val="bottom"/>
          </w:tcPr>
          <w:p w14:paraId="39B6288D" w14:textId="5DEF9CCE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</w:t>
            </w:r>
            <w:r w:rsidR="003C112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1C3E7CC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bottom"/>
          </w:tcPr>
          <w:p w14:paraId="2445595A" w14:textId="4841C52C" w:rsidR="002C38FA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38185A0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bottom"/>
          </w:tcPr>
          <w:p w14:paraId="6AEFF9E1" w14:textId="41B5799C" w:rsidR="002C38FA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35213C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4ECD16C0" w14:textId="057F81AA" w:rsidR="002C38FA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564D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36" w:type="dxa"/>
            <w:vAlign w:val="bottom"/>
          </w:tcPr>
          <w:p w14:paraId="2CEEA7B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bottom"/>
          </w:tcPr>
          <w:p w14:paraId="5AA48A11" w14:textId="434483CA" w:rsidR="002C38FA" w:rsidRPr="006C51F6" w:rsidRDefault="00557DD9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215</w:t>
            </w:r>
          </w:p>
        </w:tc>
        <w:tc>
          <w:tcPr>
            <w:tcW w:w="236" w:type="dxa"/>
            <w:vAlign w:val="bottom"/>
          </w:tcPr>
          <w:p w14:paraId="75519AAB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6A792EC" w14:textId="660A898F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3,89</w:t>
            </w:r>
            <w:r w:rsidR="00D564D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75BC4ADD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5390E609" w14:textId="6605DE04" w:rsidR="002C38FA" w:rsidRPr="006C51F6" w:rsidRDefault="00557DD9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3,178</w:t>
            </w:r>
          </w:p>
        </w:tc>
        <w:tc>
          <w:tcPr>
            <w:tcW w:w="236" w:type="dxa"/>
            <w:vAlign w:val="bottom"/>
          </w:tcPr>
          <w:p w14:paraId="78D5DAE1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vAlign w:val="bottom"/>
          </w:tcPr>
          <w:p w14:paraId="3F3AF45B" w14:textId="63086D6E" w:rsidR="002C38FA" w:rsidRPr="006C51F6" w:rsidRDefault="00D564D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(544)</w:t>
            </w:r>
          </w:p>
        </w:tc>
        <w:tc>
          <w:tcPr>
            <w:tcW w:w="243" w:type="dxa"/>
            <w:vAlign w:val="bottom"/>
          </w:tcPr>
          <w:p w14:paraId="53BD2265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bottom"/>
          </w:tcPr>
          <w:p w14:paraId="19DD66A5" w14:textId="3950E8DF" w:rsidR="002C38FA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(433)</w:t>
            </w:r>
          </w:p>
        </w:tc>
        <w:tc>
          <w:tcPr>
            <w:tcW w:w="245" w:type="dxa"/>
            <w:gridSpan w:val="3"/>
            <w:vAlign w:val="bottom"/>
          </w:tcPr>
          <w:p w14:paraId="5DB77546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bottom"/>
          </w:tcPr>
          <w:p w14:paraId="621AD425" w14:textId="759723D9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3,35</w:t>
            </w:r>
            <w:r w:rsidR="00D564DC"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3A4987DA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1ED8C10" w14:textId="4F21DEBB" w:rsidR="002C38FA" w:rsidRPr="006C51F6" w:rsidRDefault="00794D08" w:rsidP="007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</w:t>
            </w:r>
            <w:r w:rsidR="002E5B5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745</w:t>
            </w:r>
          </w:p>
        </w:tc>
      </w:tr>
      <w:tr w:rsidR="002C38FA" w:rsidRPr="004A620C" w14:paraId="1B904731" w14:textId="77777777" w:rsidTr="00684031">
        <w:trPr>
          <w:gridAfter w:val="1"/>
          <w:wAfter w:w="12" w:type="dxa"/>
          <w:trHeight w:val="144"/>
        </w:trPr>
        <w:tc>
          <w:tcPr>
            <w:tcW w:w="1952" w:type="dxa"/>
          </w:tcPr>
          <w:p w14:paraId="3BD45CBC" w14:textId="77777777" w:rsidR="002C38FA" w:rsidRPr="004A620C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67907" w14:textId="0CF853CB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2,251</w:t>
            </w:r>
          </w:p>
        </w:tc>
        <w:tc>
          <w:tcPr>
            <w:tcW w:w="236" w:type="dxa"/>
            <w:vAlign w:val="bottom"/>
          </w:tcPr>
          <w:p w14:paraId="768DF9F3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ADB82" w14:textId="2DB35A9B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2,032</w:t>
            </w:r>
          </w:p>
        </w:tc>
        <w:tc>
          <w:tcPr>
            <w:tcW w:w="236" w:type="dxa"/>
            <w:vAlign w:val="bottom"/>
          </w:tcPr>
          <w:p w14:paraId="7E83EA5B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2A6FC" w14:textId="50EC8AE9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1,07</w:t>
            </w:r>
            <w:r w:rsidR="00710785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378CEA30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108B5" w14:textId="3EC646E3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663</w:t>
            </w:r>
          </w:p>
        </w:tc>
        <w:tc>
          <w:tcPr>
            <w:tcW w:w="236" w:type="dxa"/>
            <w:vAlign w:val="bottom"/>
          </w:tcPr>
          <w:p w14:paraId="26B7D65B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72949" w14:textId="579A59DD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237</w:t>
            </w:r>
          </w:p>
        </w:tc>
        <w:tc>
          <w:tcPr>
            <w:tcW w:w="236" w:type="dxa"/>
            <w:vAlign w:val="bottom"/>
          </w:tcPr>
          <w:p w14:paraId="28E7D99F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4653A" w14:textId="57766699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180</w:t>
            </w:r>
          </w:p>
        </w:tc>
        <w:tc>
          <w:tcPr>
            <w:tcW w:w="236" w:type="dxa"/>
            <w:vAlign w:val="bottom"/>
          </w:tcPr>
          <w:p w14:paraId="14FC5251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EA4A6" w14:textId="744AEA53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236" w:type="dxa"/>
            <w:vAlign w:val="bottom"/>
          </w:tcPr>
          <w:p w14:paraId="142F4920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51BC6" w14:textId="790C5DD2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91</w:t>
            </w:r>
          </w:p>
        </w:tc>
        <w:tc>
          <w:tcPr>
            <w:tcW w:w="236" w:type="dxa"/>
            <w:vAlign w:val="bottom"/>
          </w:tcPr>
          <w:p w14:paraId="45D78240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CACE2" w14:textId="6587DE20" w:rsidR="002C38FA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964</w:t>
            </w:r>
          </w:p>
        </w:tc>
        <w:tc>
          <w:tcPr>
            <w:tcW w:w="236" w:type="dxa"/>
            <w:vAlign w:val="bottom"/>
          </w:tcPr>
          <w:p w14:paraId="36715FED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9CA76" w14:textId="4D6CE5B1" w:rsidR="002C38FA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899</w:t>
            </w:r>
          </w:p>
        </w:tc>
        <w:tc>
          <w:tcPr>
            <w:tcW w:w="236" w:type="dxa"/>
            <w:vAlign w:val="bottom"/>
          </w:tcPr>
          <w:p w14:paraId="7958CFA7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3421C" w14:textId="688149E2" w:rsidR="002C38FA" w:rsidRPr="006C51F6" w:rsidRDefault="00C72482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</w:t>
            </w:r>
            <w:r w:rsidR="00D564D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66AC2388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BFFCE" w14:textId="7360D31F" w:rsidR="002C38FA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260</w:t>
            </w:r>
          </w:p>
        </w:tc>
        <w:tc>
          <w:tcPr>
            <w:tcW w:w="236" w:type="dxa"/>
            <w:vAlign w:val="bottom"/>
          </w:tcPr>
          <w:p w14:paraId="36F17527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8219F" w14:textId="2DD2022C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</w:t>
            </w:r>
            <w:r w:rsidR="00D564DC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669EC366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B1CCF" w14:textId="1B0C9317" w:rsidR="002C38FA" w:rsidRPr="006C51F6" w:rsidRDefault="002C38FA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125</w:t>
            </w:r>
          </w:p>
        </w:tc>
        <w:tc>
          <w:tcPr>
            <w:tcW w:w="236" w:type="dxa"/>
            <w:vAlign w:val="bottom"/>
          </w:tcPr>
          <w:p w14:paraId="6C4D1B98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893B9" w14:textId="032DF0E8" w:rsidR="002C38FA" w:rsidRPr="006C51F6" w:rsidRDefault="00D564DC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2C38FA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56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6)</w:t>
            </w:r>
          </w:p>
        </w:tc>
        <w:tc>
          <w:tcPr>
            <w:tcW w:w="243" w:type="dxa"/>
            <w:vAlign w:val="bottom"/>
          </w:tcPr>
          <w:p w14:paraId="60B803A3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05F7B" w14:textId="249D2435" w:rsidR="002C38FA" w:rsidRPr="006C51F6" w:rsidRDefault="00C72482" w:rsidP="00C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2C38FA"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465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80BAE4E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double" w:sz="4" w:space="0" w:color="auto"/>
            </w:tcBorders>
            <w:vAlign w:val="bottom"/>
          </w:tcPr>
          <w:p w14:paraId="432A97CA" w14:textId="0EB35576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4,322</w:t>
            </w:r>
          </w:p>
        </w:tc>
        <w:tc>
          <w:tcPr>
            <w:tcW w:w="236" w:type="dxa"/>
            <w:vAlign w:val="bottom"/>
          </w:tcPr>
          <w:p w14:paraId="540DF5BA" w14:textId="77777777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8B624" w14:textId="10E251F5" w:rsidR="002C38FA" w:rsidRPr="006C51F6" w:rsidRDefault="002C38FA" w:rsidP="0068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3,660</w:t>
            </w:r>
          </w:p>
        </w:tc>
      </w:tr>
      <w:tr w:rsidR="002C38FA" w:rsidRPr="004A620C" w14:paraId="625887E1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0907DA8D" w14:textId="77777777" w:rsidR="002C38FA" w:rsidRPr="004A620C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02" w:type="dxa"/>
          </w:tcPr>
          <w:p w14:paraId="0D580C1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05D4C964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9" w:type="dxa"/>
          </w:tcPr>
          <w:p w14:paraId="4F3EBE8B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520C3B2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</w:tcPr>
          <w:p w14:paraId="45005E67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A326DFC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</w:tcPr>
          <w:p w14:paraId="3BB22AD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D22998E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4" w:type="dxa"/>
          </w:tcPr>
          <w:p w14:paraId="7369A470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6D6644F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</w:tcPr>
          <w:p w14:paraId="59D2FBD8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0E1482CF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</w:tcPr>
          <w:p w14:paraId="43EB03E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2A01CAC7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</w:tcPr>
          <w:p w14:paraId="21CCF290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4E822F9D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</w:tcPr>
          <w:p w14:paraId="736987CD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28BC7A6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</w:tcPr>
          <w:p w14:paraId="3776EEAB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68AED4E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</w:tcPr>
          <w:p w14:paraId="162AD0BB" w14:textId="2BB205E4" w:rsidR="002C38FA" w:rsidRPr="009F6D5F" w:rsidRDefault="002C38FA" w:rsidP="00D5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0396407F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7" w:type="dxa"/>
          </w:tcPr>
          <w:p w14:paraId="36350235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2AA27C54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0" w:type="dxa"/>
          </w:tcPr>
          <w:p w14:paraId="36886A86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2A6B5F83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1" w:type="dxa"/>
          </w:tcPr>
          <w:p w14:paraId="743BED58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A0D311F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58" w:type="dxa"/>
          </w:tcPr>
          <w:p w14:paraId="27223852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43" w:type="dxa"/>
          </w:tcPr>
          <w:p w14:paraId="66D77542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9" w:type="dxa"/>
          </w:tcPr>
          <w:p w14:paraId="72BA4C26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70085293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</w:tcPr>
          <w:p w14:paraId="0A54CC83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</w:tcPr>
          <w:p w14:paraId="723681D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30204DE1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</w:p>
        </w:tc>
      </w:tr>
      <w:tr w:rsidR="002C38FA" w:rsidRPr="004A620C" w14:paraId="68EAE501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7961A617" w14:textId="77777777" w:rsidR="002C38FA" w:rsidRPr="004A620C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</w:t>
            </w:r>
          </w:p>
          <w:p w14:paraId="322DBB04" w14:textId="77777777" w:rsidR="002C38FA" w:rsidRPr="004A620C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502" w:type="dxa"/>
            <w:vAlign w:val="bottom"/>
          </w:tcPr>
          <w:p w14:paraId="1843941E" w14:textId="50365BF5" w:rsidR="002C38FA" w:rsidRPr="00FA281A" w:rsidRDefault="0030423D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</w:t>
            </w:r>
            <w:r w:rsidR="003E449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7395F147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vAlign w:val="bottom"/>
          </w:tcPr>
          <w:p w14:paraId="3463BDD6" w14:textId="1C0E663A" w:rsidR="002C38FA" w:rsidRPr="00FA281A" w:rsidRDefault="002E5B5B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635</w:t>
            </w:r>
          </w:p>
        </w:tc>
        <w:tc>
          <w:tcPr>
            <w:tcW w:w="236" w:type="dxa"/>
            <w:vAlign w:val="bottom"/>
          </w:tcPr>
          <w:p w14:paraId="71767D6D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vAlign w:val="bottom"/>
          </w:tcPr>
          <w:p w14:paraId="20CE66B9" w14:textId="0F837883" w:rsidR="002C38FA" w:rsidRPr="00FA281A" w:rsidRDefault="0030423D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C64F59"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29479BBA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6F647D0E" w14:textId="3446CD54" w:rsidR="002C38FA" w:rsidRPr="00FA281A" w:rsidRDefault="002E5B5B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236" w:type="dxa"/>
            <w:vAlign w:val="bottom"/>
          </w:tcPr>
          <w:p w14:paraId="7D1E826F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vAlign w:val="bottom"/>
          </w:tcPr>
          <w:p w14:paraId="1CBF2EB4" w14:textId="55638EDA" w:rsidR="002C38FA" w:rsidRPr="00FA281A" w:rsidRDefault="0030423D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2C38FA"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36" w:type="dxa"/>
            <w:vAlign w:val="bottom"/>
          </w:tcPr>
          <w:p w14:paraId="6D6F8136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vAlign w:val="bottom"/>
          </w:tcPr>
          <w:p w14:paraId="0D4E98FA" w14:textId="45F9776D" w:rsidR="002C38FA" w:rsidRPr="00FA281A" w:rsidRDefault="00FA281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36" w:type="dxa"/>
            <w:vAlign w:val="bottom"/>
          </w:tcPr>
          <w:p w14:paraId="1B4F5BEE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vAlign w:val="bottom"/>
          </w:tcPr>
          <w:p w14:paraId="180DADD8" w14:textId="7692C736" w:rsidR="002C38FA" w:rsidRPr="00FA281A" w:rsidRDefault="00EE5E0C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236" w:type="dxa"/>
            <w:vAlign w:val="bottom"/>
          </w:tcPr>
          <w:p w14:paraId="5FD2E5D9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14:paraId="03BD8E52" w14:textId="4F5E924F" w:rsidR="002C38FA" w:rsidRPr="00FA281A" w:rsidRDefault="00FA281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1A09948B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bottom"/>
          </w:tcPr>
          <w:p w14:paraId="5F7B6967" w14:textId="1B0BC9EA" w:rsidR="002C38FA" w:rsidRPr="00FA281A" w:rsidRDefault="00EE5E0C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236" w:type="dxa"/>
            <w:vAlign w:val="bottom"/>
          </w:tcPr>
          <w:p w14:paraId="1C878F87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vAlign w:val="bottom"/>
          </w:tcPr>
          <w:p w14:paraId="07EE8027" w14:textId="4402481C" w:rsidR="002C38FA" w:rsidRPr="00FA281A" w:rsidRDefault="00FA281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236" w:type="dxa"/>
            <w:vAlign w:val="bottom"/>
          </w:tcPr>
          <w:p w14:paraId="63B70CEA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7FED8A90" w14:textId="7DE61C12" w:rsidR="002C38FA" w:rsidRPr="00FA281A" w:rsidRDefault="00EE5E0C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</w:t>
            </w:r>
          </w:p>
        </w:tc>
        <w:tc>
          <w:tcPr>
            <w:tcW w:w="236" w:type="dxa"/>
            <w:vAlign w:val="bottom"/>
          </w:tcPr>
          <w:p w14:paraId="56E9B145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3A0CE620" w14:textId="7FC71584" w:rsidR="002C38FA" w:rsidRPr="00FA281A" w:rsidRDefault="00FA281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BE51B0A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F4B1810" w14:textId="57B8BB28" w:rsidR="002C38FA" w:rsidRPr="00FA281A" w:rsidRDefault="00EE5E0C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</w:t>
            </w:r>
            <w:r w:rsidR="003E449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3EE6F7F4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3DC312D3" w14:textId="17128F5C" w:rsidR="002C38FA" w:rsidRPr="00FA281A" w:rsidRDefault="00FA281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963</w:t>
            </w:r>
          </w:p>
        </w:tc>
        <w:tc>
          <w:tcPr>
            <w:tcW w:w="236" w:type="dxa"/>
            <w:vAlign w:val="bottom"/>
          </w:tcPr>
          <w:p w14:paraId="7FB5F18E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0200CAAD" w14:textId="1EC8F8B5" w:rsidR="002C38FA" w:rsidRPr="00FA281A" w:rsidRDefault="006C623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(38)</w:t>
            </w:r>
          </w:p>
        </w:tc>
        <w:tc>
          <w:tcPr>
            <w:tcW w:w="243" w:type="dxa"/>
            <w:vAlign w:val="bottom"/>
          </w:tcPr>
          <w:p w14:paraId="736C0C83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1328EA3E" w14:textId="13C84E65" w:rsidR="002C38FA" w:rsidRPr="00FA281A" w:rsidRDefault="00FA281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(58)</w:t>
            </w:r>
          </w:p>
        </w:tc>
        <w:tc>
          <w:tcPr>
            <w:tcW w:w="236" w:type="dxa"/>
            <w:gridSpan w:val="2"/>
            <w:vAlign w:val="bottom"/>
          </w:tcPr>
          <w:p w14:paraId="23AEFF40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0B8312F8" w14:textId="3A6EA0E1" w:rsidR="002C38FA" w:rsidRPr="00FA281A" w:rsidRDefault="006C623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  <w:r w:rsidR="003E449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3E7B69F8" w14:textId="77777777" w:rsidR="002C38FA" w:rsidRPr="00FA281A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vAlign w:val="bottom"/>
          </w:tcPr>
          <w:p w14:paraId="1F9D1993" w14:textId="1A2FC276" w:rsidR="002C38FA" w:rsidRPr="00FA281A" w:rsidRDefault="00FA281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905</w:t>
            </w:r>
          </w:p>
        </w:tc>
      </w:tr>
      <w:tr w:rsidR="002C38FA" w:rsidRPr="004A620C" w14:paraId="02BAF1AF" w14:textId="77777777" w:rsidTr="00335EA6">
        <w:trPr>
          <w:gridAfter w:val="1"/>
          <w:wAfter w:w="12" w:type="dxa"/>
          <w:trHeight w:val="144"/>
        </w:trPr>
        <w:tc>
          <w:tcPr>
            <w:tcW w:w="1952" w:type="dxa"/>
          </w:tcPr>
          <w:p w14:paraId="044A8CCA" w14:textId="77777777" w:rsidR="002C38FA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สินทรัพย์ส่วนงาน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091A86B4" w14:textId="26314ED9" w:rsidR="002C38FA" w:rsidRPr="00250F8A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 xml:space="preserve">30 </w:t>
            </w:r>
            <w:r w:rsidRPr="003D69C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กันยายน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02" w:type="dxa"/>
          </w:tcPr>
          <w:p w14:paraId="4FCEE201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378CA73" w14:textId="25BD2820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D777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11,2</w:t>
            </w:r>
            <w:r w:rsidR="00082D2E" w:rsidRPr="00FD777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374DD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1BFB57ED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</w:tcPr>
          <w:p w14:paraId="5FEC1C03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41E262E" w14:textId="74074F8D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11,048</w:t>
            </w:r>
          </w:p>
        </w:tc>
        <w:tc>
          <w:tcPr>
            <w:tcW w:w="236" w:type="dxa"/>
          </w:tcPr>
          <w:p w14:paraId="63AB7BEA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6E46C987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B6D2CDB" w14:textId="2252DF04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2,718</w:t>
            </w:r>
          </w:p>
        </w:tc>
        <w:tc>
          <w:tcPr>
            <w:tcW w:w="236" w:type="dxa"/>
          </w:tcPr>
          <w:p w14:paraId="665E9556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2F2C38F4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A8C9A50" w14:textId="0E58479A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2,497</w:t>
            </w:r>
          </w:p>
        </w:tc>
        <w:tc>
          <w:tcPr>
            <w:tcW w:w="236" w:type="dxa"/>
          </w:tcPr>
          <w:p w14:paraId="6F08AFB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</w:tcPr>
          <w:p w14:paraId="44C5898F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AFADA22" w14:textId="1D7B1BFF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199</w:t>
            </w:r>
          </w:p>
        </w:tc>
        <w:tc>
          <w:tcPr>
            <w:tcW w:w="236" w:type="dxa"/>
          </w:tcPr>
          <w:p w14:paraId="748F1BB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1A88C5FF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06A66C7" w14:textId="662977F4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236" w:type="dxa"/>
          </w:tcPr>
          <w:p w14:paraId="1CF5B185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5EBF006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7CEB3A24" w14:textId="714CFB6A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="00E272D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672266F2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</w:tcPr>
          <w:p w14:paraId="320F8990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0B9101D" w14:textId="03D0CD0F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216</w:t>
            </w:r>
          </w:p>
        </w:tc>
        <w:tc>
          <w:tcPr>
            <w:tcW w:w="236" w:type="dxa"/>
          </w:tcPr>
          <w:p w14:paraId="16ABEDB2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10E9C936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259206D" w14:textId="45D554A3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E272D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14:paraId="103DCF84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63712F53" w14:textId="77777777" w:rsid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B5885B4" w14:textId="60C103CD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33D5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058</w:t>
            </w:r>
          </w:p>
        </w:tc>
        <w:tc>
          <w:tcPr>
            <w:tcW w:w="236" w:type="dxa"/>
          </w:tcPr>
          <w:p w14:paraId="2E0E18FE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6A0B3F75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171829A" w14:textId="7EF191E7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4,1</w:t>
            </w:r>
            <w:r w:rsidR="00E272D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AAC0A6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0E879346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0841518" w14:textId="6B8FDFD5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4,305</w:t>
            </w:r>
          </w:p>
        </w:tc>
        <w:tc>
          <w:tcPr>
            <w:tcW w:w="236" w:type="dxa"/>
          </w:tcPr>
          <w:p w14:paraId="6629E720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</w:tcPr>
          <w:p w14:paraId="12BAD9AD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EE43D75" w14:textId="2B77F9BA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19,4</w:t>
            </w:r>
            <w:r w:rsidR="00374DD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236" w:type="dxa"/>
          </w:tcPr>
          <w:p w14:paraId="65165970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458AEEA2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4E071CA" w14:textId="503F9505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19,315</w:t>
            </w:r>
          </w:p>
        </w:tc>
        <w:tc>
          <w:tcPr>
            <w:tcW w:w="236" w:type="dxa"/>
          </w:tcPr>
          <w:p w14:paraId="517A0D47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</w:tcPr>
          <w:p w14:paraId="3773FE61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25C2DCA" w14:textId="21FDF25F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(6,309)</w:t>
            </w:r>
          </w:p>
        </w:tc>
        <w:tc>
          <w:tcPr>
            <w:tcW w:w="243" w:type="dxa"/>
          </w:tcPr>
          <w:p w14:paraId="355585C9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3324F7C0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2CFA3CF9" w14:textId="3F3419BF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(6,710)</w:t>
            </w:r>
          </w:p>
        </w:tc>
        <w:tc>
          <w:tcPr>
            <w:tcW w:w="236" w:type="dxa"/>
            <w:gridSpan w:val="2"/>
          </w:tcPr>
          <w:p w14:paraId="1701E4D7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5F51C627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9D2AA06" w14:textId="44D77554" w:rsidR="002C38FA" w:rsidRPr="009F6D5F" w:rsidRDefault="008E7B11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D777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13,1</w:t>
            </w:r>
            <w:r w:rsidR="00374DD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236" w:type="dxa"/>
          </w:tcPr>
          <w:p w14:paraId="61D16BD7" w14:textId="77777777" w:rsidR="002C38FA" w:rsidRPr="009F6D5F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</w:tcPr>
          <w:p w14:paraId="272D83D5" w14:textId="77777777" w:rsidR="002C38FA" w:rsidRPr="009F6D5F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9A1E429" w14:textId="7B6287E4" w:rsidR="002C38FA" w:rsidRPr="009F6D5F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D5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12,605</w:t>
            </w:r>
          </w:p>
        </w:tc>
      </w:tr>
      <w:tr w:rsidR="002C38FA" w:rsidRPr="009F6D5F" w14:paraId="6822AE57" w14:textId="77777777" w:rsidTr="009F6D5F">
        <w:trPr>
          <w:gridAfter w:val="1"/>
          <w:wAfter w:w="12" w:type="dxa"/>
          <w:trHeight w:val="144"/>
        </w:trPr>
        <w:tc>
          <w:tcPr>
            <w:tcW w:w="1952" w:type="dxa"/>
          </w:tcPr>
          <w:p w14:paraId="5C1B8EDC" w14:textId="77777777" w:rsidR="002C38FA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หนี้สินส่วนงาน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35F5A355" w14:textId="46BA9784" w:rsidR="002C38FA" w:rsidRPr="00250F8A" w:rsidRDefault="002C38FA" w:rsidP="002C38FA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 xml:space="preserve">30 </w:t>
            </w:r>
            <w:r w:rsidRPr="003D69CB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กันยายน</w:t>
            </w:r>
            <w:r>
              <w:rPr>
                <w:rFonts w:asciiTheme="majorBidi" w:hAnsiTheme="majorBidi" w:cs="Angsana New"/>
                <w:b/>
                <w:sz w:val="22"/>
                <w:szCs w:val="22"/>
              </w:rPr>
              <w:t>/</w:t>
            </w:r>
            <w:r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02" w:type="dxa"/>
          </w:tcPr>
          <w:p w14:paraId="3629C320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011E9E1" w14:textId="12D14F41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</w:t>
            </w:r>
            <w:r w:rsidR="00745744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547</w:t>
            </w:r>
          </w:p>
        </w:tc>
        <w:tc>
          <w:tcPr>
            <w:tcW w:w="236" w:type="dxa"/>
          </w:tcPr>
          <w:p w14:paraId="1A4609D9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</w:tcPr>
          <w:p w14:paraId="64D594C9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F77BA5A" w14:textId="63F94375" w:rsidR="002C38FA" w:rsidRPr="00C0238E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6,818</w:t>
            </w:r>
          </w:p>
        </w:tc>
        <w:tc>
          <w:tcPr>
            <w:tcW w:w="236" w:type="dxa"/>
          </w:tcPr>
          <w:p w14:paraId="6F34E370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21528CCD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68F2507" w14:textId="2C84524D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</w:t>
            </w:r>
            <w:r w:rsidR="004D314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</w:t>
            </w:r>
          </w:p>
        </w:tc>
        <w:tc>
          <w:tcPr>
            <w:tcW w:w="236" w:type="dxa"/>
          </w:tcPr>
          <w:p w14:paraId="0C8C403C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7EF8D96C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DA8B29B" w14:textId="4DF4DA6B" w:rsidR="002C38FA" w:rsidRPr="00C0238E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1,380</w:t>
            </w:r>
          </w:p>
        </w:tc>
        <w:tc>
          <w:tcPr>
            <w:tcW w:w="236" w:type="dxa"/>
          </w:tcPr>
          <w:p w14:paraId="5BD8B1DC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</w:tcPr>
          <w:p w14:paraId="1B51828A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EA210A3" w14:textId="2109A6A0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146</w:t>
            </w:r>
          </w:p>
        </w:tc>
        <w:tc>
          <w:tcPr>
            <w:tcW w:w="236" w:type="dxa"/>
          </w:tcPr>
          <w:p w14:paraId="5A654116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0A4A0E56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2F90988" w14:textId="24055A17" w:rsidR="002C38FA" w:rsidRPr="00C0238E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236" w:type="dxa"/>
          </w:tcPr>
          <w:p w14:paraId="76EF60C6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73553373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80A076A" w14:textId="60290446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4D314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03CB1F6A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</w:tcPr>
          <w:p w14:paraId="7447FFD2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3E8CF08" w14:textId="23A98598" w:rsidR="002C38FA" w:rsidRPr="00C0238E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236" w:type="dxa"/>
          </w:tcPr>
          <w:p w14:paraId="555B2C43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474C34D4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3871145" w14:textId="1ECD33D7" w:rsidR="002C38FA" w:rsidRPr="00C0238E" w:rsidRDefault="004D314B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563</w:t>
            </w:r>
          </w:p>
        </w:tc>
        <w:tc>
          <w:tcPr>
            <w:tcW w:w="236" w:type="dxa"/>
          </w:tcPr>
          <w:p w14:paraId="6FAE3D9C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25ECDC41" w14:textId="77777777" w:rsidR="009F6D5F" w:rsidRPr="00C0238E" w:rsidRDefault="009F6D5F" w:rsidP="009F6D5F">
            <w:pPr>
              <w:pStyle w:val="Caption"/>
              <w:ind w:right="-110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09C493B" w14:textId="603E16C8" w:rsidR="002C38FA" w:rsidRPr="00C0238E" w:rsidRDefault="009F6D5F" w:rsidP="00C02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236" w:type="dxa"/>
          </w:tcPr>
          <w:p w14:paraId="76B2299B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13CEC596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990F064" w14:textId="5448869E" w:rsidR="002C38FA" w:rsidRPr="00C0238E" w:rsidRDefault="00A571C2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1,965</w:t>
            </w:r>
          </w:p>
        </w:tc>
        <w:tc>
          <w:tcPr>
            <w:tcW w:w="236" w:type="dxa"/>
          </w:tcPr>
          <w:p w14:paraId="3862E892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60BB92E4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191C0D4" w14:textId="406BE171" w:rsidR="002C38FA" w:rsidRPr="00C0238E" w:rsidRDefault="009F6D5F" w:rsidP="009F6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1,943</w:t>
            </w:r>
          </w:p>
        </w:tc>
        <w:tc>
          <w:tcPr>
            <w:tcW w:w="236" w:type="dxa"/>
          </w:tcPr>
          <w:p w14:paraId="4F9F3259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</w:tcPr>
          <w:p w14:paraId="558B9DA2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0010E3C" w14:textId="14024552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11,8</w:t>
            </w:r>
            <w:r w:rsidR="00C5459D"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A571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338BE1A6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5ABD3F0A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CBE4A5A" w14:textId="64E5F22E" w:rsidR="002C38FA" w:rsidRPr="00C0238E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10,969</w:t>
            </w:r>
          </w:p>
        </w:tc>
        <w:tc>
          <w:tcPr>
            <w:tcW w:w="236" w:type="dxa"/>
          </w:tcPr>
          <w:p w14:paraId="1B371758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</w:tcPr>
          <w:p w14:paraId="0BB550D1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B874ABC" w14:textId="069496D4" w:rsidR="002C38FA" w:rsidRPr="00C0238E" w:rsidRDefault="0035256D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2C38FA"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2,80</w:t>
            </w:r>
            <w:r w:rsidR="00A571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952A63"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004AD7E1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40D95B5D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GB"/>
              </w:rPr>
            </w:pPr>
          </w:p>
          <w:p w14:paraId="52489473" w14:textId="0F05A707" w:rsidR="002C38FA" w:rsidRPr="00C0238E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(2,343)</w:t>
            </w:r>
          </w:p>
        </w:tc>
        <w:tc>
          <w:tcPr>
            <w:tcW w:w="236" w:type="dxa"/>
            <w:gridSpan w:val="2"/>
          </w:tcPr>
          <w:p w14:paraId="4573E515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37DD6928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293405F" w14:textId="3FC83CD6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9,0</w:t>
            </w:r>
            <w:r w:rsidR="00A571C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</w:t>
            </w:r>
          </w:p>
        </w:tc>
        <w:tc>
          <w:tcPr>
            <w:tcW w:w="236" w:type="dxa"/>
          </w:tcPr>
          <w:p w14:paraId="261945B8" w14:textId="77777777" w:rsidR="002C38FA" w:rsidRPr="00C0238E" w:rsidRDefault="002C38FA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</w:tcPr>
          <w:p w14:paraId="6691007E" w14:textId="77777777" w:rsidR="002C38FA" w:rsidRPr="00C0238E" w:rsidRDefault="002C38FA" w:rsidP="002C38FA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28FF7D1" w14:textId="09EA2696" w:rsidR="002C38FA" w:rsidRPr="00C0238E" w:rsidRDefault="009F6D5F" w:rsidP="002C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0238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8,626</w:t>
            </w:r>
          </w:p>
        </w:tc>
      </w:tr>
    </w:tbl>
    <w:p w14:paraId="15874043" w14:textId="77777777" w:rsidR="00FF33DB" w:rsidRPr="006339FB" w:rsidRDefault="00FF33DB" w:rsidP="00FF33DB"/>
    <w:p w14:paraId="00B9101A" w14:textId="77777777" w:rsidR="00FF33DB" w:rsidRPr="006339FB" w:rsidRDefault="00FF33DB" w:rsidP="00FF33DB"/>
    <w:p w14:paraId="3DF0BA0E" w14:textId="571E88AC" w:rsidR="00FF33DB" w:rsidRDefault="00FF33DB">
      <w:pPr>
        <w:rPr>
          <w:rFonts w:cstheme="minorBidi"/>
        </w:rPr>
      </w:pPr>
    </w:p>
    <w:p w14:paraId="496E034E" w14:textId="1C81927E" w:rsidR="00FF33DB" w:rsidRDefault="00FF33DB">
      <w:pPr>
        <w:rPr>
          <w:rFonts w:cstheme="minorBidi"/>
        </w:rPr>
      </w:pPr>
    </w:p>
    <w:p w14:paraId="31DDA65E" w14:textId="1F443FA3" w:rsidR="00FF33DB" w:rsidRDefault="00FF33DB">
      <w:pPr>
        <w:rPr>
          <w:rFonts w:cstheme="minorBidi"/>
        </w:rPr>
      </w:pPr>
    </w:p>
    <w:p w14:paraId="184A21BD" w14:textId="33A60D15" w:rsidR="00FF33DB" w:rsidRDefault="00FF33DB">
      <w:pPr>
        <w:rPr>
          <w:rFonts w:cstheme="minorBidi"/>
        </w:rPr>
      </w:pPr>
    </w:p>
    <w:p w14:paraId="7F05FE00" w14:textId="23EE3785" w:rsidR="00FF33DB" w:rsidRDefault="00FF33DB">
      <w:pPr>
        <w:rPr>
          <w:rFonts w:cstheme="minorBidi"/>
        </w:rPr>
      </w:pPr>
    </w:p>
    <w:p w14:paraId="04D4A3FD" w14:textId="6CA3DD00" w:rsidR="00FF33DB" w:rsidRDefault="00FF33DB">
      <w:pPr>
        <w:rPr>
          <w:rFonts w:cstheme="minorBidi"/>
        </w:rPr>
      </w:pPr>
    </w:p>
    <w:p w14:paraId="1867B814" w14:textId="77777777" w:rsidR="00BE5BF4" w:rsidRDefault="00BE5BF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659B786C" w:rsidR="00BE5BF4" w:rsidRPr="0005480F" w:rsidRDefault="00BE5BF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  <w:sectPr w:rsidR="00BE5BF4" w:rsidRPr="0005480F" w:rsidSect="00A75EAB">
          <w:headerReference w:type="default" r:id="rId16"/>
          <w:footerReference w:type="default" r:id="rId17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p w14:paraId="48CA7E2A" w14:textId="4F128CAA" w:rsidR="009C5101" w:rsidRPr="005B5B63" w:rsidRDefault="009C5101" w:rsidP="005B5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Style w:val="TableGrid"/>
        <w:tblW w:w="921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710"/>
        <w:gridCol w:w="270"/>
        <w:gridCol w:w="1592"/>
      </w:tblGrid>
      <w:tr w:rsidR="00FF33DB" w:rsidRPr="006339FB" w14:paraId="3856E08A" w14:textId="77777777" w:rsidTr="00152F51">
        <w:trPr>
          <w:trHeight w:val="152"/>
        </w:trPr>
        <w:tc>
          <w:tcPr>
            <w:tcW w:w="5643" w:type="dxa"/>
          </w:tcPr>
          <w:p w14:paraId="3529071C" w14:textId="77777777" w:rsidR="00FF33DB" w:rsidRPr="006339FB" w:rsidRDefault="00FF33DB" w:rsidP="0044091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339F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6339FB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3572" w:type="dxa"/>
            <w:gridSpan w:val="3"/>
          </w:tcPr>
          <w:p w14:paraId="02029691" w14:textId="77777777" w:rsidR="00FF33DB" w:rsidRPr="006339FB" w:rsidRDefault="00FF33DB" w:rsidP="00440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339FB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</w:tc>
      </w:tr>
      <w:tr w:rsidR="00FF33DB" w:rsidRPr="006339FB" w14:paraId="51A62E9F" w14:textId="77777777" w:rsidTr="00152F51">
        <w:trPr>
          <w:trHeight w:val="152"/>
        </w:trPr>
        <w:tc>
          <w:tcPr>
            <w:tcW w:w="5643" w:type="dxa"/>
          </w:tcPr>
          <w:p w14:paraId="77F0D9E2" w14:textId="5DA4720D" w:rsidR="00FF33DB" w:rsidRPr="006339FB" w:rsidRDefault="00FF33DB" w:rsidP="004409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633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10" w:type="dxa"/>
          </w:tcPr>
          <w:p w14:paraId="6DE3BC71" w14:textId="3180607B" w:rsidR="00FF33DB" w:rsidRPr="006339FB" w:rsidRDefault="00FF33DB" w:rsidP="004409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2565</w:t>
            </w:r>
          </w:p>
        </w:tc>
        <w:tc>
          <w:tcPr>
            <w:tcW w:w="270" w:type="dxa"/>
          </w:tcPr>
          <w:p w14:paraId="54C1394E" w14:textId="77777777" w:rsidR="00FF33DB" w:rsidRPr="006339FB" w:rsidRDefault="00FF33DB" w:rsidP="0044091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</w:tcPr>
          <w:p w14:paraId="13C041BA" w14:textId="14E678A7" w:rsidR="00FF33DB" w:rsidRPr="006339FB" w:rsidRDefault="00FF33DB" w:rsidP="0044091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F33DB" w:rsidRPr="006339FB" w14:paraId="2F2F9822" w14:textId="77777777" w:rsidTr="00152F51">
        <w:trPr>
          <w:trHeight w:val="152"/>
        </w:trPr>
        <w:tc>
          <w:tcPr>
            <w:tcW w:w="5643" w:type="dxa"/>
          </w:tcPr>
          <w:p w14:paraId="6F57707C" w14:textId="77777777" w:rsidR="00FF33DB" w:rsidRPr="006339FB" w:rsidRDefault="00FF33DB" w:rsidP="0044091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</w:tcPr>
          <w:p w14:paraId="08834660" w14:textId="77777777" w:rsidR="00FF33DB" w:rsidRPr="006339FB" w:rsidRDefault="00FF33DB" w:rsidP="0044091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83A86" w:rsidRPr="006339FB" w14:paraId="6A2C93A0" w14:textId="77777777" w:rsidTr="00152F51">
        <w:trPr>
          <w:trHeight w:val="152"/>
        </w:trPr>
        <w:tc>
          <w:tcPr>
            <w:tcW w:w="5643" w:type="dxa"/>
          </w:tcPr>
          <w:p w14:paraId="4FEC2039" w14:textId="39EE8F9C" w:rsidR="00C83A86" w:rsidRPr="00DE2301" w:rsidRDefault="00C83A86" w:rsidP="00C83A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710" w:type="dxa"/>
          </w:tcPr>
          <w:p w14:paraId="309D1CAD" w14:textId="69B1E6A1" w:rsidR="00C83A86" w:rsidRPr="003E4493" w:rsidRDefault="0007176A" w:rsidP="004C416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AA462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9</w:t>
            </w:r>
            <w:r w:rsidR="00F71A50" w:rsidRPr="00AA462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="003E449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3E4493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770</w:t>
            </w:r>
          </w:p>
        </w:tc>
        <w:tc>
          <w:tcPr>
            <w:tcW w:w="270" w:type="dxa"/>
          </w:tcPr>
          <w:p w14:paraId="1661D6E4" w14:textId="77777777" w:rsidR="00C83A86" w:rsidRPr="00AA4622" w:rsidRDefault="00C83A86" w:rsidP="00C83A86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427DAB97" w14:textId="534B329A" w:rsidR="00C83A86" w:rsidRPr="00AA4622" w:rsidRDefault="0007176A" w:rsidP="00C83A8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A46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904</w:t>
            </w:r>
            <w:r w:rsidRPr="00AA46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A462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9</w:t>
            </w:r>
            <w:r w:rsidR="001F66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</w:p>
        </w:tc>
      </w:tr>
      <w:tr w:rsidR="0007176A" w:rsidRPr="006339FB" w14:paraId="2A25CB60" w14:textId="77777777" w:rsidTr="002D233F">
        <w:trPr>
          <w:trHeight w:val="152"/>
        </w:trPr>
        <w:tc>
          <w:tcPr>
            <w:tcW w:w="5643" w:type="dxa"/>
          </w:tcPr>
          <w:p w14:paraId="4B283DD0" w14:textId="77777777" w:rsidR="0007176A" w:rsidRPr="00DE2301" w:rsidRDefault="0007176A" w:rsidP="0007176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</w:tcPr>
          <w:p w14:paraId="61D8227C" w14:textId="29832A40" w:rsidR="0007176A" w:rsidRPr="00AA4622" w:rsidRDefault="0007176A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AFEBA7" w14:textId="77777777" w:rsidR="0007176A" w:rsidRPr="00AA4622" w:rsidRDefault="0007176A" w:rsidP="0007176A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66F04221" w14:textId="7BBC4EEB" w:rsidR="0007176A" w:rsidRPr="00AA4622" w:rsidRDefault="0007176A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7176A" w:rsidRPr="006339FB" w14:paraId="5C5A9A4B" w14:textId="77777777" w:rsidTr="008244CF">
        <w:trPr>
          <w:trHeight w:val="152"/>
        </w:trPr>
        <w:tc>
          <w:tcPr>
            <w:tcW w:w="5643" w:type="dxa"/>
          </w:tcPr>
          <w:p w14:paraId="2A09212E" w14:textId="13658F1A" w:rsidR="0007176A" w:rsidRPr="00DE2301" w:rsidRDefault="0007176A" w:rsidP="0007176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3B4AB482" w14:textId="6F1C0AD5" w:rsidR="0007176A" w:rsidRPr="00AA4622" w:rsidRDefault="00633BD6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07176A" w:rsidRPr="00AA46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67252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DF29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BFBAE0D" w14:textId="77777777" w:rsidR="0007176A" w:rsidRPr="00AA4622" w:rsidRDefault="0007176A" w:rsidP="0007176A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vAlign w:val="bottom"/>
          </w:tcPr>
          <w:p w14:paraId="415105DC" w14:textId="7C1D1274" w:rsidR="0007176A" w:rsidRPr="00AA4622" w:rsidRDefault="0007176A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975AB1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75AB1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232</w:t>
            </w:r>
          </w:p>
        </w:tc>
      </w:tr>
      <w:tr w:rsidR="0007176A" w:rsidRPr="006339FB" w14:paraId="27D8236D" w14:textId="77777777" w:rsidTr="008244CF">
        <w:trPr>
          <w:trHeight w:val="152"/>
        </w:trPr>
        <w:tc>
          <w:tcPr>
            <w:tcW w:w="5643" w:type="dxa"/>
          </w:tcPr>
          <w:p w14:paraId="012C6807" w14:textId="6CF945D9" w:rsidR="0007176A" w:rsidRPr="00DE2301" w:rsidRDefault="0007176A" w:rsidP="0007176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710" w:type="dxa"/>
          </w:tcPr>
          <w:p w14:paraId="1F9F865F" w14:textId="3DEEEFAC" w:rsidR="0007176A" w:rsidRPr="00AA4622" w:rsidRDefault="0007176A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AA462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(8</w:t>
            </w:r>
            <w:r w:rsidR="0067252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90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67252A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356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5F2BC56" w14:textId="77777777" w:rsidR="0007176A" w:rsidRPr="00AA4622" w:rsidRDefault="0007176A" w:rsidP="0007176A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0C2FFBB6" w14:textId="077967BE" w:rsidR="0007176A" w:rsidRPr="00AA4622" w:rsidRDefault="0007176A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AA462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(6</w:t>
            </w:r>
            <w:r w:rsidR="00975AB1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91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75AB1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C058C3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F66D3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7176A" w:rsidRPr="006339FB" w14:paraId="5748E116" w14:textId="77777777" w:rsidTr="008244CF">
        <w:trPr>
          <w:trHeight w:val="152"/>
        </w:trPr>
        <w:tc>
          <w:tcPr>
            <w:tcW w:w="5643" w:type="dxa"/>
          </w:tcPr>
          <w:p w14:paraId="06F7DE1F" w14:textId="77777777" w:rsidR="0007176A" w:rsidRPr="00DE2301" w:rsidRDefault="0007176A" w:rsidP="0007176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ของการร่วมค้าและบริษัทร่วมที่ใช้วิธีส่วนได้เสีย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E11003C" w14:textId="67E94E91" w:rsidR="0007176A" w:rsidRPr="00AA4622" w:rsidRDefault="0007176A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A46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F2814" w:rsidRPr="00AA46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  <w:r w:rsidRPr="00AA46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F2814" w:rsidRPr="00AA46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270" w:type="dxa"/>
          </w:tcPr>
          <w:p w14:paraId="1D42E7BF" w14:textId="77777777" w:rsidR="0007176A" w:rsidRPr="00AA4622" w:rsidRDefault="0007176A" w:rsidP="0007176A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2AC15E3C" w14:textId="308F6A7C" w:rsidR="0007176A" w:rsidRPr="00AA4622" w:rsidRDefault="0007176A" w:rsidP="000717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A46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72,817</w:t>
            </w:r>
          </w:p>
        </w:tc>
      </w:tr>
      <w:tr w:rsidR="0007176A" w:rsidRPr="006339FB" w14:paraId="4DCAE58D" w14:textId="77777777" w:rsidTr="00152F51">
        <w:trPr>
          <w:trHeight w:val="152"/>
        </w:trPr>
        <w:tc>
          <w:tcPr>
            <w:tcW w:w="5643" w:type="dxa"/>
          </w:tcPr>
          <w:p w14:paraId="21EFF929" w14:textId="6BEEA05B" w:rsidR="0007176A" w:rsidRPr="00DE2301" w:rsidRDefault="00A32898" w:rsidP="0007176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E367084" w14:textId="7A0BB8B4" w:rsidR="0007176A" w:rsidRPr="00AA4622" w:rsidRDefault="0007176A" w:rsidP="0007176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A46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505302" w:rsidRPr="00AA46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3E44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AA46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3E44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270" w:type="dxa"/>
          </w:tcPr>
          <w:p w14:paraId="59872A87" w14:textId="77777777" w:rsidR="0007176A" w:rsidRPr="00AA4622" w:rsidRDefault="0007176A" w:rsidP="000717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31776E30" w14:textId="1D4F7CE9" w:rsidR="0007176A" w:rsidRPr="00AA4622" w:rsidRDefault="0007176A" w:rsidP="0007176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AA46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444,7</w:t>
            </w:r>
            <w:r w:rsidR="00061644" w:rsidRPr="00AA462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32</w:t>
            </w:r>
          </w:p>
        </w:tc>
      </w:tr>
    </w:tbl>
    <w:p w14:paraId="7BD54250" w14:textId="77777777" w:rsidR="00FF33DB" w:rsidRPr="006339FB" w:rsidRDefault="00FF33DB" w:rsidP="00FF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9F42566" w14:textId="066F7147" w:rsidR="00532AA8" w:rsidRPr="008E5535" w:rsidRDefault="00532AA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8E5535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เงินปันผล</w:t>
      </w:r>
    </w:p>
    <w:p w14:paraId="58430C3D" w14:textId="77777777" w:rsidR="00532AA8" w:rsidRPr="00A85A48" w:rsidRDefault="00532AA8" w:rsidP="00A85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73"/>
        <w:gridCol w:w="1329"/>
        <w:gridCol w:w="1093"/>
        <w:gridCol w:w="236"/>
        <w:gridCol w:w="1181"/>
      </w:tblGrid>
      <w:tr w:rsidR="00532AA8" w:rsidRPr="008E5535" w14:paraId="7A31C393" w14:textId="77777777" w:rsidTr="00440910">
        <w:trPr>
          <w:trHeight w:val="392"/>
          <w:tblHeader/>
        </w:trPr>
        <w:tc>
          <w:tcPr>
            <w:tcW w:w="3780" w:type="dxa"/>
            <w:vAlign w:val="bottom"/>
          </w:tcPr>
          <w:p w14:paraId="1F396A0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78A5A7FE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329" w:type="dxa"/>
            <w:vAlign w:val="bottom"/>
          </w:tcPr>
          <w:p w14:paraId="062ABB7B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93" w:type="dxa"/>
            <w:vAlign w:val="bottom"/>
          </w:tcPr>
          <w:p w14:paraId="30670911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BD3B188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034E9EE1" w14:textId="77777777" w:rsidR="00532AA8" w:rsidRPr="008E5535" w:rsidDel="00D43E7A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532AA8" w:rsidRPr="008E5535" w14:paraId="67F9DF18" w14:textId="77777777" w:rsidTr="00440910">
        <w:trPr>
          <w:trHeight w:val="392"/>
          <w:tblHeader/>
        </w:trPr>
        <w:tc>
          <w:tcPr>
            <w:tcW w:w="3780" w:type="dxa"/>
          </w:tcPr>
          <w:p w14:paraId="6228D431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53613B0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4229CF0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4EEB86C4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C9DF667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302A82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2AA8" w:rsidRPr="008E5535" w14:paraId="68226A81" w14:textId="77777777" w:rsidTr="00440910">
        <w:trPr>
          <w:trHeight w:val="382"/>
        </w:trPr>
        <w:tc>
          <w:tcPr>
            <w:tcW w:w="3780" w:type="dxa"/>
          </w:tcPr>
          <w:p w14:paraId="77F09061" w14:textId="08CA7C94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573" w:type="dxa"/>
          </w:tcPr>
          <w:p w14:paraId="62DFD252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3F948202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F4C67FC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3DFF8B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2815EE5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AA8" w:rsidRPr="008E5535" w14:paraId="12E13341" w14:textId="77777777" w:rsidTr="00440910">
        <w:trPr>
          <w:trHeight w:val="382"/>
        </w:trPr>
        <w:tc>
          <w:tcPr>
            <w:tcW w:w="3780" w:type="dxa"/>
          </w:tcPr>
          <w:p w14:paraId="0B5CC5B0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73" w:type="dxa"/>
          </w:tcPr>
          <w:p w14:paraId="011896DB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275FFF97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28DD07E5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849879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3DA2598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532AA8" w:rsidRPr="008E5535" w14:paraId="1153C75B" w14:textId="77777777" w:rsidTr="00440910">
        <w:trPr>
          <w:trHeight w:val="382"/>
        </w:trPr>
        <w:tc>
          <w:tcPr>
            <w:tcW w:w="3780" w:type="dxa"/>
          </w:tcPr>
          <w:p w14:paraId="647801FA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6AF0CAF4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32A6EB80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48A566E4" w14:textId="6A99AD44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</w:rPr>
              <w:t>8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8E5535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เมษายน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8E5535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256</w:t>
            </w:r>
            <w:r w:rsidRPr="008E5535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</w:p>
        </w:tc>
        <w:tc>
          <w:tcPr>
            <w:tcW w:w="1329" w:type="dxa"/>
          </w:tcPr>
          <w:p w14:paraId="0C69070F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4406FD7" w14:textId="04E586FF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093" w:type="dxa"/>
          </w:tcPr>
          <w:p w14:paraId="270F5716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28CA184" w14:textId="51EEDC84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0.2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81CF31C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9A74ED1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2877301" w14:textId="3188C642" w:rsidR="00532AA8" w:rsidRPr="008E5535" w:rsidRDefault="004D7997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</w:rPr>
              <w:t>255,000</w:t>
            </w:r>
          </w:p>
        </w:tc>
      </w:tr>
      <w:tr w:rsidR="00532AA8" w:rsidRPr="008E5535" w14:paraId="2467EA85" w14:textId="77777777" w:rsidTr="00440910">
        <w:trPr>
          <w:trHeight w:val="392"/>
        </w:trPr>
        <w:tc>
          <w:tcPr>
            <w:tcW w:w="3780" w:type="dxa"/>
          </w:tcPr>
          <w:p w14:paraId="5613A74E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</w:tcPr>
          <w:p w14:paraId="4B062C7C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46E56005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68A18AE3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A15F6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3093CA2" w14:textId="77777777" w:rsidR="00532AA8" w:rsidRPr="008E5535" w:rsidRDefault="00532AA8" w:rsidP="00440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AA8" w:rsidRPr="008E5535" w14:paraId="193D8008" w14:textId="77777777" w:rsidTr="00440910">
        <w:trPr>
          <w:trHeight w:val="392"/>
        </w:trPr>
        <w:tc>
          <w:tcPr>
            <w:tcW w:w="3780" w:type="dxa"/>
          </w:tcPr>
          <w:p w14:paraId="419CB7B9" w14:textId="4A4DA110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8E55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573" w:type="dxa"/>
          </w:tcPr>
          <w:p w14:paraId="34411205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3F5D0D2D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93" w:type="dxa"/>
          </w:tcPr>
          <w:p w14:paraId="6FCF5C80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1C7C96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CE43120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2AA8" w:rsidRPr="008E5535" w14:paraId="3C8FCEC6" w14:textId="77777777" w:rsidTr="00440910">
        <w:trPr>
          <w:trHeight w:val="392"/>
        </w:trPr>
        <w:tc>
          <w:tcPr>
            <w:tcW w:w="3780" w:type="dxa"/>
          </w:tcPr>
          <w:p w14:paraId="676564F5" w14:textId="78672982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73" w:type="dxa"/>
          </w:tcPr>
          <w:p w14:paraId="37DEF1BB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9" w:type="dxa"/>
          </w:tcPr>
          <w:p w14:paraId="7EEC6DE5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093" w:type="dxa"/>
          </w:tcPr>
          <w:p w14:paraId="4F40D7A9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9E56C6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6739E62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532AA8" w:rsidRPr="006339FB" w14:paraId="229E6CCD" w14:textId="77777777" w:rsidTr="00440910">
        <w:trPr>
          <w:trHeight w:val="392"/>
        </w:trPr>
        <w:tc>
          <w:tcPr>
            <w:tcW w:w="3780" w:type="dxa"/>
          </w:tcPr>
          <w:p w14:paraId="1313DAD4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บริษัท เจดับเบิ้ลยูดี อินโฟโลจิสติกส์ จำกัด </w:t>
            </w:r>
          </w:p>
          <w:p w14:paraId="3100A145" w14:textId="7BBEBD25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73" w:type="dxa"/>
          </w:tcPr>
          <w:p w14:paraId="2EE66EA8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FE153F0" w14:textId="592FE26B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</w:rPr>
              <w:t xml:space="preserve">29 </w:t>
            </w:r>
            <w:r w:rsidRPr="008E5535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2564</w:t>
            </w:r>
          </w:p>
        </w:tc>
        <w:tc>
          <w:tcPr>
            <w:tcW w:w="1329" w:type="dxa"/>
          </w:tcPr>
          <w:p w14:paraId="407BB78F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E17559A" w14:textId="653DCC61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พฤษภาคม </w:t>
            </w:r>
            <w:r w:rsidRPr="008E5535">
              <w:rPr>
                <w:rFonts w:asciiTheme="majorBidi" w:hAnsiTheme="majorBidi" w:cs="Angsana New"/>
                <w:sz w:val="28"/>
                <w:szCs w:val="28"/>
              </w:rPr>
              <w:t>2564</w:t>
            </w:r>
          </w:p>
        </w:tc>
        <w:tc>
          <w:tcPr>
            <w:tcW w:w="1093" w:type="dxa"/>
          </w:tcPr>
          <w:p w14:paraId="560C917B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51256A71" w14:textId="3B35F380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  <w:cs/>
              </w:rPr>
              <w:t>0.22</w:t>
            </w:r>
          </w:p>
        </w:tc>
        <w:tc>
          <w:tcPr>
            <w:tcW w:w="236" w:type="dxa"/>
          </w:tcPr>
          <w:p w14:paraId="23714EDD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5031609" w14:textId="77777777" w:rsidR="00532AA8" w:rsidRPr="008E5535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76C29A17" w14:textId="727141BD" w:rsidR="00532AA8" w:rsidRPr="006339FB" w:rsidRDefault="00532AA8" w:rsidP="0053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535">
              <w:rPr>
                <w:rFonts w:asciiTheme="majorBidi" w:hAnsiTheme="majorBidi" w:cs="Angsana New"/>
                <w:sz w:val="28"/>
                <w:szCs w:val="28"/>
              </w:rPr>
              <w:t>224,400</w:t>
            </w:r>
          </w:p>
        </w:tc>
      </w:tr>
    </w:tbl>
    <w:p w14:paraId="7C596C0F" w14:textId="77777777" w:rsidR="00532AA8" w:rsidRPr="00F70358" w:rsidRDefault="00532AA8" w:rsidP="00F7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AB1320D" w14:textId="08568334" w:rsidR="00783963" w:rsidRPr="00F70358" w:rsidRDefault="00202B12" w:rsidP="00F7035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F7035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2574BD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2574BD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574B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2574BD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6E34AD9B" w:rsidR="00703CBE" w:rsidRPr="002574BD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2574BD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2574B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11CF1E14" w14:textId="3EC5240D" w:rsidR="00703CBE" w:rsidRPr="002574BD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703CBE" w:rsidRPr="002574BD" w:rsidSect="0059240F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2574BD" w14:paraId="30234867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0F70B31E" w14:textId="77777777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19431B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D44B6B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2574BD" w14:paraId="4A084A92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549D65CB" w14:textId="77777777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556F670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438EA6C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768612D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08E9C21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2574BD" w14:paraId="5D363370" w14:textId="77777777" w:rsidTr="00461562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3B219FCD" w14:textId="1A82FFD8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13FC505F" w14:textId="65595F89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51A3F845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784BE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04B8C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319EA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EA0703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FED2DC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9EC480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94AD3A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C6852D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CEFF9F9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D558B3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25CA9AF1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8A6E0D9" w14:textId="77777777" w:rsidR="00461562" w:rsidRPr="002574BD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50CC1BE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57178D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2574BD" w14:paraId="3AAC2D60" w14:textId="77777777" w:rsidTr="00461562">
        <w:trPr>
          <w:trHeight w:val="261"/>
        </w:trPr>
        <w:tc>
          <w:tcPr>
            <w:tcW w:w="1980" w:type="dxa"/>
          </w:tcPr>
          <w:p w14:paraId="03602D47" w14:textId="77777777" w:rsidR="00461562" w:rsidRPr="002574BD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BB5AB40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23778168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2574BD" w14:paraId="593404A2" w14:textId="77777777" w:rsidTr="00461562">
        <w:trPr>
          <w:trHeight w:val="261"/>
        </w:trPr>
        <w:tc>
          <w:tcPr>
            <w:tcW w:w="1980" w:type="dxa"/>
          </w:tcPr>
          <w:p w14:paraId="7A55975C" w14:textId="0671515B" w:rsidR="00461562" w:rsidRPr="002574BD" w:rsidRDefault="00461562" w:rsidP="0046156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409C9C4F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3254E27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2574BD" w14:paraId="2C829A5C" w14:textId="77777777" w:rsidTr="00461562">
        <w:trPr>
          <w:trHeight w:val="261"/>
        </w:trPr>
        <w:tc>
          <w:tcPr>
            <w:tcW w:w="1980" w:type="dxa"/>
            <w:hideMark/>
          </w:tcPr>
          <w:p w14:paraId="3BA2AC38" w14:textId="77777777" w:rsidR="00461562" w:rsidRPr="002574BD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AB5B35D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EDA83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A01CAB9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CB1411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CDA97D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AEC0E07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CE318C8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F3A7C43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BDD462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A89765E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68EA18E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8D8A146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AFC85A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7A6214E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58636F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8EB78B5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2574BD" w14:paraId="665DADE8" w14:textId="77777777" w:rsidTr="00461562">
        <w:trPr>
          <w:trHeight w:val="261"/>
        </w:trPr>
        <w:tc>
          <w:tcPr>
            <w:tcW w:w="1980" w:type="dxa"/>
            <w:hideMark/>
          </w:tcPr>
          <w:p w14:paraId="296896C3" w14:textId="77777777" w:rsidR="00461562" w:rsidRPr="002574BD" w:rsidRDefault="00461562" w:rsidP="0046156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C6C7A6D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A17B4B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03C1F7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934F2C8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F52922A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E0EE1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4D9B5D" w14:textId="77777777" w:rsidR="00461562" w:rsidRPr="000F1CAC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4E1F85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31BF7E7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021071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3D8961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0CC2F45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3E4C9A" w14:textId="77777777" w:rsidR="00461562" w:rsidRPr="000F1CAC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0D5DF4" w14:textId="77777777" w:rsidR="00461562" w:rsidRPr="000F1CAC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A2158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73E26A7" w14:textId="77777777" w:rsidR="00461562" w:rsidRPr="000F1CAC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7B502F" w:rsidRPr="00012B07" w14:paraId="75B9D646" w14:textId="77777777" w:rsidTr="00461562">
        <w:trPr>
          <w:trHeight w:val="261"/>
        </w:trPr>
        <w:tc>
          <w:tcPr>
            <w:tcW w:w="1980" w:type="dxa"/>
            <w:hideMark/>
          </w:tcPr>
          <w:p w14:paraId="32E583EF" w14:textId="77777777" w:rsidR="007B502F" w:rsidRPr="00012B07" w:rsidRDefault="007B502F" w:rsidP="007B50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A033BD2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1AB284" w14:textId="1C3BD0E4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</w:rPr>
              <w:t>94,487</w:t>
            </w:r>
          </w:p>
        </w:tc>
        <w:tc>
          <w:tcPr>
            <w:tcW w:w="270" w:type="dxa"/>
          </w:tcPr>
          <w:p w14:paraId="703F59E0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67E41B" w14:textId="608B1C75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278,16</w:t>
            </w:r>
            <w:r w:rsidR="000F1CA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270" w:type="dxa"/>
          </w:tcPr>
          <w:p w14:paraId="31A6B1D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01F46D" w14:textId="5928621C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D0AD994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9F6C2" w14:textId="3C0D73BA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372,65</w:t>
            </w:r>
            <w:r w:rsidR="000F1CA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0</w:t>
            </w:r>
          </w:p>
        </w:tc>
        <w:tc>
          <w:tcPr>
            <w:tcW w:w="270" w:type="dxa"/>
            <w:vAlign w:val="bottom"/>
          </w:tcPr>
          <w:p w14:paraId="248C2AD9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548D6A" w14:textId="6B4E6222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248,185</w:t>
            </w:r>
          </w:p>
        </w:tc>
        <w:tc>
          <w:tcPr>
            <w:tcW w:w="270" w:type="dxa"/>
            <w:vAlign w:val="bottom"/>
          </w:tcPr>
          <w:p w14:paraId="36C1F965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896205" w14:textId="5ADF5DB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823ADA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18794B" w14:textId="743FD998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124,46</w:t>
            </w:r>
            <w:r w:rsidR="000F1CA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270" w:type="dxa"/>
          </w:tcPr>
          <w:p w14:paraId="73F1D94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0299159" w14:textId="636729C0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372,65</w:t>
            </w:r>
            <w:r w:rsidR="000F1CA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0</w:t>
            </w:r>
          </w:p>
        </w:tc>
      </w:tr>
      <w:tr w:rsidR="007B502F" w:rsidRPr="00012B07" w14:paraId="6D4D0C69" w14:textId="77777777" w:rsidTr="00461562">
        <w:trPr>
          <w:trHeight w:val="261"/>
        </w:trPr>
        <w:tc>
          <w:tcPr>
            <w:tcW w:w="1980" w:type="dxa"/>
            <w:hideMark/>
          </w:tcPr>
          <w:p w14:paraId="755E3E8D" w14:textId="77777777" w:rsidR="007B502F" w:rsidRPr="00012B07" w:rsidRDefault="007B502F" w:rsidP="007B50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3B92A2A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375DAA0" w14:textId="23F7755A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</w:t>
            </w:r>
            <w:r w:rsidR="004D2E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5B50E15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E105A4" w14:textId="1FD9FB83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A25245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D3B1E46" w14:textId="7B006DE4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0052AFE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4EF14B" w14:textId="18CBA56F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</w:t>
            </w:r>
            <w:r w:rsidR="008903F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2C8BABB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547F257" w14:textId="6861B80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4289912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4851A7D" w14:textId="1F28C8DA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</w:t>
            </w:r>
            <w:r w:rsidR="008903F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</w:tcPr>
          <w:p w14:paraId="5155E3C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115117" w14:textId="0FDCE1CC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60D7D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4452FF2" w14:textId="02343B4C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</w:t>
            </w:r>
            <w:r w:rsidR="008903F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</w:p>
        </w:tc>
      </w:tr>
      <w:tr w:rsidR="007B502F" w:rsidRPr="00012B07" w14:paraId="6C87226C" w14:textId="77777777" w:rsidTr="00461562">
        <w:trPr>
          <w:trHeight w:val="261"/>
        </w:trPr>
        <w:tc>
          <w:tcPr>
            <w:tcW w:w="1980" w:type="dxa"/>
            <w:hideMark/>
          </w:tcPr>
          <w:p w14:paraId="3FE20C82" w14:textId="77777777" w:rsidR="007B502F" w:rsidRPr="00012B07" w:rsidRDefault="007B502F" w:rsidP="007B50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5E06B48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7E4E6" w14:textId="5FE27C72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94,66</w:t>
            </w:r>
            <w:r w:rsidR="004D2E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5B25273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243" w14:textId="5CAB969B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278,16</w:t>
            </w:r>
            <w:r w:rsidR="000F1C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270" w:type="dxa"/>
          </w:tcPr>
          <w:p w14:paraId="088F678E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46372" w14:textId="109D56FD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1E7AA02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20543" w14:textId="3B54F613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372,82</w:t>
            </w:r>
            <w:r w:rsidR="0089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70" w:type="dxa"/>
            <w:vAlign w:val="bottom"/>
          </w:tcPr>
          <w:p w14:paraId="3440CE5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94BEE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22BF40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0FF9A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8673D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CD492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7C4DA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4BB325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7B502F" w:rsidRPr="00012B07" w14:paraId="2577E38B" w14:textId="77777777" w:rsidTr="00461562">
        <w:trPr>
          <w:trHeight w:val="261"/>
        </w:trPr>
        <w:tc>
          <w:tcPr>
            <w:tcW w:w="1980" w:type="dxa"/>
          </w:tcPr>
          <w:p w14:paraId="17407BE1" w14:textId="77777777" w:rsidR="007B502F" w:rsidRPr="00012B07" w:rsidRDefault="007B502F" w:rsidP="007B50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FDD16E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C50757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4B789DE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30EDD4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020B23D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287E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059106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997A0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EBD58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AAA15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0B908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DEB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D0FCF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866AB0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7ABE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4BB552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7B502F" w:rsidRPr="00012B07" w14:paraId="6C78D6BE" w14:textId="77777777" w:rsidTr="00461562">
        <w:trPr>
          <w:trHeight w:val="261"/>
        </w:trPr>
        <w:tc>
          <w:tcPr>
            <w:tcW w:w="1980" w:type="dxa"/>
          </w:tcPr>
          <w:p w14:paraId="03611814" w14:textId="77777777" w:rsidR="007B502F" w:rsidRPr="00012B07" w:rsidRDefault="007B502F" w:rsidP="007B50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12B0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EE55CCE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2624C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25CB264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347B99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D76799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229979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66A314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8B143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93C65D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2DE10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1FDF47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C5970A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401202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FF931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BBCF2D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07ACB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3A07EE" w:rsidRPr="00012B07" w14:paraId="5EB0DA9D" w14:textId="77777777" w:rsidTr="00D72D92">
        <w:trPr>
          <w:trHeight w:val="261"/>
        </w:trPr>
        <w:tc>
          <w:tcPr>
            <w:tcW w:w="1980" w:type="dxa"/>
            <w:hideMark/>
          </w:tcPr>
          <w:p w14:paraId="72D32C0F" w14:textId="77777777" w:rsidR="003A07EE" w:rsidRPr="00012B07" w:rsidRDefault="003A07EE" w:rsidP="003A07E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12B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A4E312A" w14:textId="06E19FA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0D986" w14:textId="5F1A79A3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F1CA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565A52C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7E6B5D" w14:textId="0107B6D2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7E9BB94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CE1313" w14:textId="0D61FEEE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(2,963,684)</w:t>
            </w:r>
          </w:p>
        </w:tc>
        <w:tc>
          <w:tcPr>
            <w:tcW w:w="270" w:type="dxa"/>
          </w:tcPr>
          <w:p w14:paraId="68BEB8E9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A9E5" w14:textId="648D512B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(2,963,684)</w:t>
            </w:r>
          </w:p>
        </w:tc>
        <w:tc>
          <w:tcPr>
            <w:tcW w:w="270" w:type="dxa"/>
          </w:tcPr>
          <w:p w14:paraId="682A9B91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9F00BD" w14:textId="4FE1B9F5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EC1E2F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04EF4E0" w14:textId="246E2DA5" w:rsidR="003A07EE" w:rsidRPr="00C1219C" w:rsidRDefault="001E51D5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1219C" w:rsidRPr="00C1219C">
              <w:rPr>
                <w:rFonts w:asciiTheme="majorBidi" w:hAnsiTheme="majorBidi" w:cstheme="majorBidi"/>
                <w:sz w:val="24"/>
                <w:szCs w:val="24"/>
              </w:rPr>
              <w:t>2,8</w:t>
            </w:r>
            <w:r w:rsidR="00B8055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1219C" w:rsidRPr="00C12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80553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CF0C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014FC56" w14:textId="77777777" w:rsidR="003A07EE" w:rsidRPr="00C1219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21233F" w14:textId="3DDA9FF8" w:rsidR="003A07EE" w:rsidRPr="00C1219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1219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251DD9C" w14:textId="77777777" w:rsidR="003A07EE" w:rsidRPr="00C1219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9AF8C93" w14:textId="3016B4DE" w:rsidR="003A07EE" w:rsidRPr="00C1219C" w:rsidRDefault="00CF0C6C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C1219C" w:rsidRPr="00C121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2,8</w:t>
            </w:r>
            <w:r w:rsidR="00B8055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  <w:r w:rsidR="00C1219C" w:rsidRPr="00C1219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B80553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851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3A07EE" w:rsidRPr="00012B07" w14:paraId="5717E31C" w14:textId="77777777" w:rsidTr="00461562">
        <w:trPr>
          <w:trHeight w:val="261"/>
        </w:trPr>
        <w:tc>
          <w:tcPr>
            <w:tcW w:w="1980" w:type="dxa"/>
          </w:tcPr>
          <w:p w14:paraId="41BF9293" w14:textId="77777777" w:rsidR="003A07EE" w:rsidRPr="00012B07" w:rsidRDefault="003A07EE" w:rsidP="003A07E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12B0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6D66ED90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B49730" w14:textId="0737BA0D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(57,235)</w:t>
            </w:r>
          </w:p>
        </w:tc>
        <w:tc>
          <w:tcPr>
            <w:tcW w:w="270" w:type="dxa"/>
          </w:tcPr>
          <w:p w14:paraId="4B18D93D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352D9F8" w14:textId="2E800C55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80CCA4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37AFB5" w14:textId="3F3A0D39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75C7D9C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4B8EC3" w14:textId="311A1A40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(57,235)</w:t>
            </w:r>
          </w:p>
        </w:tc>
        <w:tc>
          <w:tcPr>
            <w:tcW w:w="270" w:type="dxa"/>
            <w:vAlign w:val="bottom"/>
          </w:tcPr>
          <w:p w14:paraId="27B06E16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7C1205" w14:textId="0037B4D3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0CC13FF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27F0BC" w14:textId="30374495" w:rsidR="003A07EE" w:rsidRPr="000F1CAC" w:rsidRDefault="00CF0C6C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3A07EE"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57,235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74B20A1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2FB380" w14:textId="25F16593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062EBC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D3BB83D" w14:textId="375F39AF" w:rsidR="003A07EE" w:rsidRPr="000F1CAC" w:rsidRDefault="00CF0C6C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3A07EE"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57,235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3A07EE" w:rsidRPr="00461562" w14:paraId="3AE323E4" w14:textId="77777777" w:rsidTr="000B6799">
        <w:trPr>
          <w:trHeight w:val="261"/>
        </w:trPr>
        <w:tc>
          <w:tcPr>
            <w:tcW w:w="1980" w:type="dxa"/>
            <w:hideMark/>
          </w:tcPr>
          <w:p w14:paraId="4A70990A" w14:textId="77777777" w:rsidR="003A07EE" w:rsidRPr="00012B07" w:rsidRDefault="003A07EE" w:rsidP="003A07E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2B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CABF5BD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F3D15" w14:textId="7FB757E9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(57,235)</w:t>
            </w:r>
          </w:p>
        </w:tc>
        <w:tc>
          <w:tcPr>
            <w:tcW w:w="270" w:type="dxa"/>
          </w:tcPr>
          <w:p w14:paraId="19D73E46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CCFA1" w14:textId="21CD9B09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C364946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5F0F3" w14:textId="01F6CDBC" w:rsidR="003A07EE" w:rsidRPr="00994C9A" w:rsidRDefault="000F1CAC" w:rsidP="000F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994C9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(2,963,684)</w:t>
            </w:r>
          </w:p>
        </w:tc>
        <w:tc>
          <w:tcPr>
            <w:tcW w:w="270" w:type="dxa"/>
          </w:tcPr>
          <w:p w14:paraId="5E19710B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299E0" w14:textId="3819FC10" w:rsidR="003A07EE" w:rsidRPr="000F1CAC" w:rsidRDefault="00273221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7322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(3,020,919)</w:t>
            </w:r>
          </w:p>
        </w:tc>
        <w:tc>
          <w:tcPr>
            <w:tcW w:w="270" w:type="dxa"/>
            <w:vAlign w:val="bottom"/>
          </w:tcPr>
          <w:p w14:paraId="11A5E8EA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E517E0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D1AF11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35C59E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EAF8D9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594405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934D95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1417D5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36E4AFAE" w14:textId="77777777" w:rsidR="00461562" w:rsidRPr="00461562" w:rsidRDefault="00461562" w:rsidP="00461562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461562" w14:paraId="2118D182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39F2184D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79B086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319E4DBB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461562" w14:paraId="49A8AE7D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2A2225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B6CCEF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84BC3C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2DA357A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E65924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461562" w14:paraId="49E53BF3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673ADA62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D8CDCC" w14:textId="6372CD43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35BF00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9147C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04EE7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23DEA5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C5480B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0DA0C20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0FEA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B0EAF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F32A35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4B09DB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769E506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27FC66E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AEC2E38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1B60665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F2001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461562" w14:paraId="576F0A4D" w14:textId="77777777" w:rsidTr="0017182F">
        <w:trPr>
          <w:trHeight w:val="261"/>
        </w:trPr>
        <w:tc>
          <w:tcPr>
            <w:tcW w:w="1980" w:type="dxa"/>
          </w:tcPr>
          <w:p w14:paraId="7A39C492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537197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7DD7B60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4615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461562" w14:paraId="2C356743" w14:textId="77777777" w:rsidTr="0017182F">
        <w:trPr>
          <w:trHeight w:val="261"/>
        </w:trPr>
        <w:tc>
          <w:tcPr>
            <w:tcW w:w="1980" w:type="dxa"/>
          </w:tcPr>
          <w:p w14:paraId="59EB0B3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2919C4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CA4755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6FEBC9FA" w14:textId="77777777" w:rsidTr="0017182F">
        <w:trPr>
          <w:trHeight w:val="261"/>
        </w:trPr>
        <w:tc>
          <w:tcPr>
            <w:tcW w:w="1980" w:type="dxa"/>
            <w:hideMark/>
          </w:tcPr>
          <w:p w14:paraId="17C7501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57E7D4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5A4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56B79E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7318D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152D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7E259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74F94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A8B25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3AE3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439AC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1959E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FA2ED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E4889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D58BF8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0B974F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5C9F5E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084A6615" w14:textId="77777777" w:rsidTr="0017182F">
        <w:trPr>
          <w:trHeight w:val="261"/>
        </w:trPr>
        <w:tc>
          <w:tcPr>
            <w:tcW w:w="1980" w:type="dxa"/>
            <w:hideMark/>
          </w:tcPr>
          <w:p w14:paraId="43B06FF6" w14:textId="77777777" w:rsidR="00461562" w:rsidRPr="00461562" w:rsidRDefault="00461562" w:rsidP="0017182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62C3F8D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32D82E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404BAD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481279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D8C95B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B1B1C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FDF3BD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7C685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3BB7A7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551AA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ECCEE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C9C03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FF198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44387A" w14:textId="77777777" w:rsidR="00461562" w:rsidRPr="00461562" w:rsidRDefault="00461562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37552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CA4874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2DA42B5C" w14:textId="77777777" w:rsidTr="0017182F">
        <w:trPr>
          <w:trHeight w:val="261"/>
        </w:trPr>
        <w:tc>
          <w:tcPr>
            <w:tcW w:w="1980" w:type="dxa"/>
            <w:hideMark/>
          </w:tcPr>
          <w:p w14:paraId="293AE23C" w14:textId="77777777" w:rsidR="00461562" w:rsidRPr="00461562" w:rsidRDefault="00461562" w:rsidP="001718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5305F0E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F70D2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</w:rPr>
              <w:t>94,531</w:t>
            </w:r>
          </w:p>
        </w:tc>
        <w:tc>
          <w:tcPr>
            <w:tcW w:w="270" w:type="dxa"/>
          </w:tcPr>
          <w:p w14:paraId="11C179F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7029C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304,828</w:t>
            </w:r>
          </w:p>
        </w:tc>
        <w:tc>
          <w:tcPr>
            <w:tcW w:w="270" w:type="dxa"/>
          </w:tcPr>
          <w:p w14:paraId="57FEC01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BBFD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A9B8F9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E18B8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399,359</w:t>
            </w:r>
          </w:p>
        </w:tc>
        <w:tc>
          <w:tcPr>
            <w:tcW w:w="270" w:type="dxa"/>
            <w:vAlign w:val="bottom"/>
          </w:tcPr>
          <w:p w14:paraId="73B349F4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91C96" w14:textId="59357071" w:rsidR="00461562" w:rsidRPr="00C5230B" w:rsidRDefault="002E22D7" w:rsidP="002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274</w:t>
            </w:r>
            <w:r w:rsid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</w:t>
            </w:r>
          </w:p>
        </w:tc>
        <w:tc>
          <w:tcPr>
            <w:tcW w:w="270" w:type="dxa"/>
            <w:vAlign w:val="bottom"/>
          </w:tcPr>
          <w:p w14:paraId="043A8595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23457F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5230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82E04F5" w14:textId="77777777" w:rsidR="00461562" w:rsidRPr="00C5230B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811374" w14:textId="75ED1666" w:rsidR="00461562" w:rsidRPr="00C5230B" w:rsidRDefault="002E22D7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124</w:t>
            </w:r>
            <w:r w:rsidR="00232E8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,5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</w:t>
            </w:r>
          </w:p>
        </w:tc>
        <w:tc>
          <w:tcPr>
            <w:tcW w:w="270" w:type="dxa"/>
          </w:tcPr>
          <w:p w14:paraId="1AD42AE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7F7B2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399,359</w:t>
            </w:r>
          </w:p>
        </w:tc>
      </w:tr>
      <w:tr w:rsidR="00461562" w:rsidRPr="00461562" w14:paraId="4561C578" w14:textId="77777777" w:rsidTr="0017182F">
        <w:trPr>
          <w:trHeight w:val="261"/>
        </w:trPr>
        <w:tc>
          <w:tcPr>
            <w:tcW w:w="1980" w:type="dxa"/>
            <w:hideMark/>
          </w:tcPr>
          <w:p w14:paraId="0E203800" w14:textId="77777777" w:rsidR="00461562" w:rsidRPr="00461562" w:rsidRDefault="00461562" w:rsidP="001718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051107B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9625F7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</w:tcPr>
          <w:p w14:paraId="4DF4F32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9201A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FB592B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3CA858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B710FB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74B58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3763B70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7727FD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E9EEFD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264B0D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2BE069B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43796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6943C0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FD0B94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461562" w:rsidRPr="00461562" w14:paraId="13FCC4FF" w14:textId="77777777" w:rsidTr="0017182F">
        <w:trPr>
          <w:trHeight w:val="261"/>
        </w:trPr>
        <w:tc>
          <w:tcPr>
            <w:tcW w:w="1980" w:type="dxa"/>
            <w:hideMark/>
          </w:tcPr>
          <w:p w14:paraId="52E16828" w14:textId="77777777" w:rsidR="00461562" w:rsidRPr="00461562" w:rsidRDefault="00461562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C659F0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2708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94,704</w:t>
            </w:r>
          </w:p>
        </w:tc>
        <w:tc>
          <w:tcPr>
            <w:tcW w:w="270" w:type="dxa"/>
          </w:tcPr>
          <w:p w14:paraId="79F3286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62F1C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304,828</w:t>
            </w:r>
          </w:p>
        </w:tc>
        <w:tc>
          <w:tcPr>
            <w:tcW w:w="270" w:type="dxa"/>
          </w:tcPr>
          <w:p w14:paraId="6EE350C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E3C6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E7F40E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A052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399,532</w:t>
            </w:r>
          </w:p>
        </w:tc>
        <w:tc>
          <w:tcPr>
            <w:tcW w:w="270" w:type="dxa"/>
            <w:vAlign w:val="bottom"/>
          </w:tcPr>
          <w:p w14:paraId="66D4B98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F574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231AD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5C9E68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9E826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4FD280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F42A2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80286D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61562" w:rsidRPr="00461562" w14:paraId="493096CB" w14:textId="77777777" w:rsidTr="0017182F">
        <w:trPr>
          <w:trHeight w:val="261"/>
        </w:trPr>
        <w:tc>
          <w:tcPr>
            <w:tcW w:w="1980" w:type="dxa"/>
          </w:tcPr>
          <w:p w14:paraId="631E3616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190DE6D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5CF7A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95BB0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35C57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2E4C3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CBAA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D17FE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53FE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11391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C8F05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BA100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05BA2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C258C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D5C85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7405A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209B34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34042CDE" w14:textId="77777777" w:rsidTr="0017182F">
        <w:trPr>
          <w:trHeight w:val="261"/>
        </w:trPr>
        <w:tc>
          <w:tcPr>
            <w:tcW w:w="1980" w:type="dxa"/>
          </w:tcPr>
          <w:p w14:paraId="6815D352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858DF0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7030F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14048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FF2FF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E0376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9487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1F1C3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890E1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ED779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11DEC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9B787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694BB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8A873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371493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131B8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413BB4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1027E5BF" w14:textId="77777777" w:rsidTr="0017182F">
        <w:trPr>
          <w:trHeight w:val="261"/>
        </w:trPr>
        <w:tc>
          <w:tcPr>
            <w:tcW w:w="1980" w:type="dxa"/>
            <w:hideMark/>
          </w:tcPr>
          <w:p w14:paraId="1F3A229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144D711E" w14:textId="30260F4D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F94E35" w14:textId="77777777" w:rsidR="00461562" w:rsidRPr="00461562" w:rsidRDefault="00461562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C3A3D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167159A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AB480B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BA1F0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450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,856)</w:t>
            </w:r>
          </w:p>
        </w:tc>
        <w:tc>
          <w:tcPr>
            <w:tcW w:w="270" w:type="dxa"/>
          </w:tcPr>
          <w:p w14:paraId="34444A3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1276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450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856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6AB1966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9E49EA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2A82CD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CCED59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460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,217</w:t>
            </w: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8BA66D8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083B7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0DD492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44B19C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2,460,217</w:t>
            </w: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61562" w:rsidRPr="00461562" w14:paraId="50A4AAD6" w14:textId="77777777" w:rsidTr="0017182F">
        <w:trPr>
          <w:trHeight w:val="261"/>
        </w:trPr>
        <w:tc>
          <w:tcPr>
            <w:tcW w:w="1980" w:type="dxa"/>
          </w:tcPr>
          <w:p w14:paraId="65A58D27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1B24F6E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188D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58B500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8B32E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32BBD0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FE8BF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34CF3FF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39795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9F0FA9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CB241C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835468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DF625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(28,598)</w:t>
            </w:r>
          </w:p>
        </w:tc>
        <w:tc>
          <w:tcPr>
            <w:tcW w:w="270" w:type="dxa"/>
            <w:vAlign w:val="bottom"/>
          </w:tcPr>
          <w:p w14:paraId="1ACD61E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31A5C5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FB16204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09F91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461562" w:rsidRPr="00461562" w14:paraId="08805691" w14:textId="77777777" w:rsidTr="0017182F">
        <w:trPr>
          <w:trHeight w:val="261"/>
        </w:trPr>
        <w:tc>
          <w:tcPr>
            <w:tcW w:w="1980" w:type="dxa"/>
            <w:hideMark/>
          </w:tcPr>
          <w:p w14:paraId="583AAD48" w14:textId="77777777" w:rsidR="00461562" w:rsidRPr="00461562" w:rsidRDefault="00461562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E167F5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F304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(28,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78CC6B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AF9ADE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1D5085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D0B2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2D92B1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10FF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479,454</w:t>
            </w: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C8D5C87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38813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28235D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AE14DD2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73637B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BC38A1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D55540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3344D26" w14:textId="77777777" w:rsidR="00461562" w:rsidRPr="00461562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21C0736F" w14:textId="03B7D4AF" w:rsidR="00461562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E66E091" w14:textId="77777777" w:rsidR="00461562" w:rsidRDefault="0046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2574BD" w14:paraId="355F499E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3B1F3030" w14:textId="77777777" w:rsidR="004E16DD" w:rsidRPr="004E16D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688767B" w14:textId="77777777" w:rsidR="004E16DD" w:rsidRPr="004E16D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2C362CB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งบเฉพาะกิจการ</w:t>
            </w:r>
          </w:p>
        </w:tc>
      </w:tr>
      <w:tr w:rsidR="004E16DD" w:rsidRPr="002574BD" w14:paraId="3F59C104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23980F03" w14:textId="77777777" w:rsidR="004E16DD" w:rsidRPr="002574B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B84AD0D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BEF7FB9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03B84B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FC1F827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2574BD" w14:paraId="44260A28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714E8FEA" w14:textId="3E80A473" w:rsidR="004E16DD" w:rsidRPr="002574B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DF3FF90" w14:textId="1666E341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4A02562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EC6F3F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8B5DD8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A9C0A01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F38765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21E237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2F051B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7C9FDE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00DEA2F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70DDD21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8D154A3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1A89EFF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CE875CE" w14:textId="77777777" w:rsidR="004E16DD" w:rsidRPr="002574BD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574B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1CFC1929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0E5DEBA6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2574BD" w14:paraId="19048E1D" w14:textId="77777777" w:rsidTr="004E16DD">
        <w:trPr>
          <w:trHeight w:val="261"/>
        </w:trPr>
        <w:tc>
          <w:tcPr>
            <w:tcW w:w="1980" w:type="dxa"/>
          </w:tcPr>
          <w:p w14:paraId="02608BFC" w14:textId="77777777" w:rsidR="004E16DD" w:rsidRPr="002574BD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CE6E1CB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070F8C5" w14:textId="77777777" w:rsidR="004E16DD" w:rsidRPr="002574B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2574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2F1DB6" w14:paraId="12638B6A" w14:textId="77777777" w:rsidTr="004E16DD">
        <w:trPr>
          <w:trHeight w:val="261"/>
        </w:trPr>
        <w:tc>
          <w:tcPr>
            <w:tcW w:w="1980" w:type="dxa"/>
          </w:tcPr>
          <w:p w14:paraId="5ECC9B44" w14:textId="05A91483" w:rsidR="004E16DD" w:rsidRPr="002F1DB6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6A6D6A66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297BE13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2F1DB6" w14:paraId="4B693769" w14:textId="77777777" w:rsidTr="004E16DD">
        <w:trPr>
          <w:trHeight w:val="261"/>
        </w:trPr>
        <w:tc>
          <w:tcPr>
            <w:tcW w:w="1980" w:type="dxa"/>
            <w:hideMark/>
          </w:tcPr>
          <w:p w14:paraId="0FE810F1" w14:textId="77777777" w:rsidR="004E16DD" w:rsidRPr="002F1DB6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DEB734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2734EE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E269602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5594D5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3B7B81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BFDF2AF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53EFED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7283475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7152C8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2819A40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0749B0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FA2C6DF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B43300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615669C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E0E3FD2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3B32A43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0F1CAC" w14:paraId="6B848F54" w14:textId="77777777" w:rsidTr="004E16DD">
        <w:trPr>
          <w:trHeight w:val="261"/>
        </w:trPr>
        <w:tc>
          <w:tcPr>
            <w:tcW w:w="1980" w:type="dxa"/>
            <w:hideMark/>
          </w:tcPr>
          <w:p w14:paraId="1E7FA6A4" w14:textId="77777777" w:rsidR="004E16DD" w:rsidRPr="002F1DB6" w:rsidRDefault="004E16DD" w:rsidP="004E16D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2289FD8" w14:textId="77777777" w:rsidR="004E16DD" w:rsidRPr="002F1DB6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88F923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CA7B20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2E23213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AA7C644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6DDD7E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70CDB" w14:textId="77777777" w:rsidR="004E16DD" w:rsidRPr="000F1CAC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14FE7C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73951D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C70F8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F6C876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754622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7107C83" w14:textId="77777777" w:rsidR="004E16DD" w:rsidRPr="000F1CAC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859896" w14:textId="77777777" w:rsidR="004E16DD" w:rsidRPr="000F1CAC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B9B04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7B6D133" w14:textId="77777777" w:rsidR="004E16DD" w:rsidRPr="000F1CAC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7B502F" w:rsidRPr="000F1CAC" w14:paraId="2D61786E" w14:textId="77777777" w:rsidTr="004E16DD">
        <w:trPr>
          <w:trHeight w:val="261"/>
        </w:trPr>
        <w:tc>
          <w:tcPr>
            <w:tcW w:w="1980" w:type="dxa"/>
            <w:hideMark/>
          </w:tcPr>
          <w:p w14:paraId="577B88BE" w14:textId="77777777" w:rsidR="007B502F" w:rsidRPr="002F1DB6" w:rsidRDefault="007B502F" w:rsidP="007B50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939CB59" w14:textId="77777777" w:rsidR="007B502F" w:rsidRPr="002F1DB6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3AE581" w14:textId="0037F8EF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836D56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406769A" w14:textId="20CFED5C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278,16</w:t>
            </w:r>
            <w:r w:rsidR="000F1CAC" w:rsidRPr="000F1CAC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</w:tcPr>
          <w:p w14:paraId="4700BD2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26628EA" w14:textId="03C6B3C6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43C4A0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7F026FD" w14:textId="19BF843D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278,1</w:t>
            </w:r>
            <w:r w:rsidR="000F1CAC" w:rsidRPr="000F1CAC">
              <w:rPr>
                <w:rFonts w:asciiTheme="majorBidi" w:hAnsiTheme="majorBidi" w:cstheme="majorBidi" w:hint="cs"/>
                <w:sz w:val="24"/>
                <w:szCs w:val="24"/>
                <w:cs/>
              </w:rPr>
              <w:t>63</w:t>
            </w:r>
          </w:p>
        </w:tc>
        <w:tc>
          <w:tcPr>
            <w:tcW w:w="270" w:type="dxa"/>
          </w:tcPr>
          <w:p w14:paraId="131496D9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7EBBBA1" w14:textId="789C62C5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248,185</w:t>
            </w:r>
          </w:p>
        </w:tc>
        <w:tc>
          <w:tcPr>
            <w:tcW w:w="270" w:type="dxa"/>
          </w:tcPr>
          <w:p w14:paraId="4989DD30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8F76223" w14:textId="0ECE16B2" w:rsidR="007B502F" w:rsidRPr="000F1CAC" w:rsidRDefault="007B502F" w:rsidP="00C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57CC18A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E19A965" w14:textId="4C2C4BB5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29,97</w:t>
            </w:r>
            <w:r w:rsidR="000F1CAC" w:rsidRPr="000F1CAC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29844E80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C450ED" w14:textId="019BF205" w:rsidR="007B502F" w:rsidRPr="000F1CAC" w:rsidRDefault="007B502F" w:rsidP="00CF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7B502F" w:rsidRPr="000F1CAC" w14:paraId="7DF1ED79" w14:textId="77777777" w:rsidTr="004E16DD">
        <w:trPr>
          <w:trHeight w:val="261"/>
        </w:trPr>
        <w:tc>
          <w:tcPr>
            <w:tcW w:w="1980" w:type="dxa"/>
            <w:hideMark/>
          </w:tcPr>
          <w:p w14:paraId="0F55CFC2" w14:textId="77777777" w:rsidR="007B502F" w:rsidRPr="002F1DB6" w:rsidRDefault="007B502F" w:rsidP="007B502F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6A0FF700" w14:textId="77777777" w:rsidR="007B502F" w:rsidRPr="002F1DB6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183BDAE" w14:textId="39C3A4B2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</w:t>
            </w:r>
            <w:r w:rsidR="009505A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610674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E579319" w14:textId="61923322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0B2E5C5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A259F8B" w14:textId="34C209C8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0665D6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21A2450" w14:textId="10F478BB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</w:t>
            </w:r>
            <w:r w:rsidR="009505A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1FF0007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4F4C58" w14:textId="696091BD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E30A7C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BA08483" w14:textId="7BC92FC1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</w:t>
            </w:r>
            <w:r w:rsidR="009505A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2808508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20755EA" w14:textId="6A6C511F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E77D54A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63E4535" w14:textId="7B10433D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</w:t>
            </w:r>
            <w:r w:rsidR="009505A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B502F" w:rsidRPr="000F1CAC" w14:paraId="0BD29DB4" w14:textId="77777777" w:rsidTr="004E16DD">
        <w:trPr>
          <w:trHeight w:val="261"/>
        </w:trPr>
        <w:tc>
          <w:tcPr>
            <w:tcW w:w="1980" w:type="dxa"/>
            <w:hideMark/>
          </w:tcPr>
          <w:p w14:paraId="45303863" w14:textId="77777777" w:rsidR="007B502F" w:rsidRPr="002F1DB6" w:rsidRDefault="007B502F" w:rsidP="007B50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5F00A80" w14:textId="77777777" w:rsidR="007B502F" w:rsidRPr="002F1DB6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FB6DA" w14:textId="7D183825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17</w:t>
            </w:r>
            <w:r w:rsidR="009505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FA6A7AD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7B99EC" w14:textId="4A6835F5" w:rsidR="007B502F" w:rsidRPr="00994C9A" w:rsidRDefault="004561DC" w:rsidP="0045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C9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278,163</w:t>
            </w:r>
          </w:p>
        </w:tc>
        <w:tc>
          <w:tcPr>
            <w:tcW w:w="270" w:type="dxa"/>
          </w:tcPr>
          <w:p w14:paraId="0BCCD92A" w14:textId="77777777" w:rsidR="007B502F" w:rsidRPr="00246965" w:rsidRDefault="007B502F" w:rsidP="0024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3DF59" w14:textId="751B12AF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B8C30ED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DB489" w14:textId="5AF60326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1CA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278,3</w:t>
            </w:r>
            <w:r w:rsidR="001935C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="009505A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</w:tcPr>
          <w:p w14:paraId="2643CDB4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37356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B078C8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BA7CD8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8542E9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664B05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CD2529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C177AE5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7B502F" w:rsidRPr="000F1CAC" w14:paraId="0A13DDB9" w14:textId="77777777" w:rsidTr="004E16DD">
        <w:trPr>
          <w:trHeight w:val="261"/>
        </w:trPr>
        <w:tc>
          <w:tcPr>
            <w:tcW w:w="1980" w:type="dxa"/>
          </w:tcPr>
          <w:p w14:paraId="29F8B532" w14:textId="77777777" w:rsidR="007B502F" w:rsidRPr="002F1DB6" w:rsidRDefault="007B502F" w:rsidP="007B50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54BF87C" w14:textId="77777777" w:rsidR="007B502F" w:rsidRPr="002F1DB6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88852A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69671D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A5889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77015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97C698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E9864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D260D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DAC1C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5497BE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237A74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F1D81B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A053D1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6047FE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5AAB84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16B3D1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7B502F" w:rsidRPr="000F1CAC" w14:paraId="59DCA35A" w14:textId="77777777" w:rsidTr="004E16DD">
        <w:trPr>
          <w:trHeight w:val="261"/>
        </w:trPr>
        <w:tc>
          <w:tcPr>
            <w:tcW w:w="1980" w:type="dxa"/>
          </w:tcPr>
          <w:p w14:paraId="372DBC6E" w14:textId="77777777" w:rsidR="007B502F" w:rsidRPr="002F1DB6" w:rsidRDefault="007B502F" w:rsidP="007B50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F1DB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0A28C1B" w14:textId="77777777" w:rsidR="007B502F" w:rsidRPr="002F1DB6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E5DC8C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B4AC0B2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DCF64B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57006A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B7D719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C3A5D5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3BDCEB8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3B049E1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0EF8D4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26CD0C7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2548F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C2CBF0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F1695CB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07D844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A47A6F3" w14:textId="77777777" w:rsidR="007B502F" w:rsidRPr="000F1CAC" w:rsidRDefault="007B502F" w:rsidP="007B5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3A07EE" w:rsidRPr="000F1CAC" w14:paraId="16F870B0" w14:textId="77777777" w:rsidTr="004E16DD">
        <w:trPr>
          <w:trHeight w:val="261"/>
        </w:trPr>
        <w:tc>
          <w:tcPr>
            <w:tcW w:w="1980" w:type="dxa"/>
            <w:hideMark/>
          </w:tcPr>
          <w:p w14:paraId="0073884B" w14:textId="77777777" w:rsidR="003A07EE" w:rsidRPr="002F1DB6" w:rsidRDefault="003A07EE" w:rsidP="003A07E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F1DB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B405B7E" w14:textId="3F25C3B5" w:rsidR="003A07EE" w:rsidRPr="002F1DB6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02DE19" w14:textId="1AEC3B30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C0F24B2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BFFA2AB" w14:textId="73A761D9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106A71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5D02F51" w14:textId="1F7EA52F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(2,963,684)</w:t>
            </w:r>
          </w:p>
        </w:tc>
        <w:tc>
          <w:tcPr>
            <w:tcW w:w="270" w:type="dxa"/>
          </w:tcPr>
          <w:p w14:paraId="3EB40E18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C8D7621" w14:textId="542768BD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(2,963,684)</w:t>
            </w:r>
          </w:p>
        </w:tc>
        <w:tc>
          <w:tcPr>
            <w:tcW w:w="270" w:type="dxa"/>
          </w:tcPr>
          <w:p w14:paraId="79F9876F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4CD970C" w14:textId="5950F4F5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E288C97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4A63F9E" w14:textId="04D7FD8F" w:rsidR="003A07EE" w:rsidRPr="000F1CAC" w:rsidRDefault="00B80553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1219C">
              <w:rPr>
                <w:rFonts w:asciiTheme="majorBidi" w:hAnsiTheme="majorBidi" w:cstheme="majorBidi"/>
                <w:sz w:val="24"/>
                <w:szCs w:val="24"/>
              </w:rPr>
              <w:t>2,8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C12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851)</w:t>
            </w:r>
          </w:p>
        </w:tc>
        <w:tc>
          <w:tcPr>
            <w:tcW w:w="270" w:type="dxa"/>
            <w:vAlign w:val="bottom"/>
          </w:tcPr>
          <w:p w14:paraId="38E3642B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686A250" w14:textId="7043B782" w:rsidR="003A07EE" w:rsidRPr="000F1CAC" w:rsidRDefault="00CF0C6C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F1CAC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60D7E9F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EBF965D" w14:textId="0CEA733B" w:rsidR="003A07EE" w:rsidRPr="000F1CAC" w:rsidRDefault="00B80553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1219C">
              <w:rPr>
                <w:rFonts w:asciiTheme="majorBidi" w:hAnsiTheme="majorBidi" w:cstheme="majorBidi"/>
                <w:sz w:val="24"/>
                <w:szCs w:val="24"/>
              </w:rPr>
              <w:t>2,8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C1219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851)</w:t>
            </w:r>
          </w:p>
        </w:tc>
      </w:tr>
      <w:tr w:rsidR="003A07EE" w:rsidRPr="000F1CAC" w14:paraId="27E0DC8D" w14:textId="77777777" w:rsidTr="004E16DD">
        <w:trPr>
          <w:trHeight w:val="261"/>
        </w:trPr>
        <w:tc>
          <w:tcPr>
            <w:tcW w:w="1980" w:type="dxa"/>
            <w:hideMark/>
          </w:tcPr>
          <w:p w14:paraId="5407D000" w14:textId="77777777" w:rsidR="003A07EE" w:rsidRPr="002F1DB6" w:rsidRDefault="003A07EE" w:rsidP="003A07E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1D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AC37574" w14:textId="77777777" w:rsidR="003A07EE" w:rsidRPr="002F1DB6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BABB" w14:textId="4BF69ABE" w:rsidR="003A07EE" w:rsidRPr="00994C9A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C9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D717EBC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17D43A" w14:textId="4E9B4DDA" w:rsidR="003A07EE" w:rsidRPr="00994C9A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C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B359E6C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B578B" w14:textId="04A33B89" w:rsidR="003A07EE" w:rsidRPr="00994C9A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C9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(2,963,684)</w:t>
            </w:r>
          </w:p>
        </w:tc>
        <w:tc>
          <w:tcPr>
            <w:tcW w:w="270" w:type="dxa"/>
          </w:tcPr>
          <w:p w14:paraId="152A662F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EE820" w14:textId="0D8760E4" w:rsidR="003A07EE" w:rsidRPr="00994C9A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C9A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(2,963,684)</w:t>
            </w:r>
          </w:p>
        </w:tc>
        <w:tc>
          <w:tcPr>
            <w:tcW w:w="270" w:type="dxa"/>
          </w:tcPr>
          <w:p w14:paraId="693BDF4D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8F27858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8FFACF9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39BA09B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6D0D1C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69CCADA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1F0BAC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A0FB6B3" w14:textId="77777777" w:rsidR="003A07EE" w:rsidRPr="000F1CAC" w:rsidRDefault="003A07EE" w:rsidP="003A0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6CA15146" w14:textId="0BC1EDDA" w:rsidR="00703CB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9CE6923" w14:textId="51FAAD40" w:rsidR="004E16DD" w:rsidRDefault="004E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4E16DD" w14:paraId="2FB51077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4951887C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EDD80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A84B23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งบเฉพาะกิจการ</w:t>
            </w:r>
          </w:p>
        </w:tc>
      </w:tr>
      <w:tr w:rsidR="004E16DD" w:rsidRPr="004E16DD" w14:paraId="074AE828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457913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442B18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DA284C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CBB6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82DFCE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4E16DD" w14:paraId="1D096DC9" w14:textId="77777777" w:rsidTr="0017182F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5FB904A5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57F41E08" w14:textId="33AC6E12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B310EE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4162A6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166AEB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49FD9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091A86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F538BA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8E06D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3A96D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5C96A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B106E1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05B256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3B6556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4F735B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4AD4C3D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5F6ABE0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4E16DD" w14:paraId="10059F0A" w14:textId="77777777" w:rsidTr="0017182F">
        <w:trPr>
          <w:trHeight w:val="261"/>
        </w:trPr>
        <w:tc>
          <w:tcPr>
            <w:tcW w:w="1980" w:type="dxa"/>
          </w:tcPr>
          <w:p w14:paraId="0DC57DEE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C7CD8F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C9D77B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  <w:t>(</w:t>
            </w:r>
            <w:r w:rsidRPr="004E16D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4E16DD" w14:paraId="257F3247" w14:textId="77777777" w:rsidTr="0017182F">
        <w:trPr>
          <w:trHeight w:val="261"/>
        </w:trPr>
        <w:tc>
          <w:tcPr>
            <w:tcW w:w="1980" w:type="dxa"/>
          </w:tcPr>
          <w:p w14:paraId="42B2FF06" w14:textId="77A851EA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67EE727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41A9ADD9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33FEB70F" w14:textId="77777777" w:rsidTr="0017182F">
        <w:trPr>
          <w:trHeight w:val="261"/>
        </w:trPr>
        <w:tc>
          <w:tcPr>
            <w:tcW w:w="1980" w:type="dxa"/>
            <w:hideMark/>
          </w:tcPr>
          <w:p w14:paraId="1BB89C78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45776C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5235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DA63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729FE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040CD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6E79D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44004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BCA490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5F763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47078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EF7AC7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9F36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0C08A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1B3E82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DEB81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449884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0CFF3BD4" w14:textId="77777777" w:rsidTr="0017182F">
        <w:trPr>
          <w:trHeight w:val="261"/>
        </w:trPr>
        <w:tc>
          <w:tcPr>
            <w:tcW w:w="1980" w:type="dxa"/>
            <w:hideMark/>
          </w:tcPr>
          <w:p w14:paraId="4DC1800F" w14:textId="77777777" w:rsidR="004E16DD" w:rsidRPr="004E16DD" w:rsidRDefault="004E16DD" w:rsidP="0017182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135A8F7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3EEE8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D505A4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A4FF7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EA04C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C5F9C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0BCC3D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A719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8C047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937B8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6F6DC6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717C7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C1759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C8115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4D41D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7E4BBA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F566D" w:rsidRPr="004E16DD" w14:paraId="4C1E3D29" w14:textId="77777777" w:rsidTr="0017182F">
        <w:trPr>
          <w:trHeight w:val="261"/>
        </w:trPr>
        <w:tc>
          <w:tcPr>
            <w:tcW w:w="1980" w:type="dxa"/>
            <w:hideMark/>
          </w:tcPr>
          <w:p w14:paraId="36A6DECD" w14:textId="77777777" w:rsidR="001F566D" w:rsidRPr="004E16DD" w:rsidRDefault="001F566D" w:rsidP="001F566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ABE2D73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E2597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28FD98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39967C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0F2E7B83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54508A4" w14:textId="2E57829A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46929F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17B868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4AE5B44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42C915" w14:textId="18163567" w:rsidR="001F566D" w:rsidRPr="00232E83" w:rsidRDefault="00AE485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232E83" w:rsidRP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</w:t>
            </w:r>
          </w:p>
        </w:tc>
        <w:tc>
          <w:tcPr>
            <w:tcW w:w="270" w:type="dxa"/>
          </w:tcPr>
          <w:p w14:paraId="42292609" w14:textId="77777777" w:rsidR="001F566D" w:rsidRPr="00232E83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FA50754" w14:textId="77777777" w:rsidR="001F566D" w:rsidRPr="00232E83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916F61C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0EC6CC9" w14:textId="5DBE73BF" w:rsidR="001F566D" w:rsidRPr="004E16DD" w:rsidRDefault="00AE485D" w:rsidP="00C5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29,979</w:t>
            </w:r>
            <w:r w:rsidR="00232E8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    </w:t>
            </w:r>
          </w:p>
        </w:tc>
        <w:tc>
          <w:tcPr>
            <w:tcW w:w="270" w:type="dxa"/>
          </w:tcPr>
          <w:p w14:paraId="491621FA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224E2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304,828</w:t>
            </w:r>
          </w:p>
        </w:tc>
      </w:tr>
      <w:tr w:rsidR="001F566D" w:rsidRPr="004E16DD" w14:paraId="4FFFD85E" w14:textId="77777777" w:rsidTr="0017182F">
        <w:trPr>
          <w:trHeight w:val="261"/>
        </w:trPr>
        <w:tc>
          <w:tcPr>
            <w:tcW w:w="1980" w:type="dxa"/>
            <w:hideMark/>
          </w:tcPr>
          <w:p w14:paraId="3F1D30E0" w14:textId="77777777" w:rsidR="001F566D" w:rsidRPr="004E16DD" w:rsidRDefault="001F566D" w:rsidP="001F566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5DE8D93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1022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7B1C1B0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045063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0BB0B6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2871C53" w14:textId="44778556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45654B9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EFD1C5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7F360FD8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0ADF9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4312D2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9EF87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  <w:vAlign w:val="bottom"/>
          </w:tcPr>
          <w:p w14:paraId="36AE639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B2E7AF4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12FD53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31321A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173</w:t>
            </w:r>
          </w:p>
        </w:tc>
      </w:tr>
      <w:tr w:rsidR="001F566D" w:rsidRPr="004E16DD" w14:paraId="0E45D6F0" w14:textId="77777777" w:rsidTr="0017182F">
        <w:trPr>
          <w:trHeight w:val="261"/>
        </w:trPr>
        <w:tc>
          <w:tcPr>
            <w:tcW w:w="1980" w:type="dxa"/>
            <w:hideMark/>
          </w:tcPr>
          <w:p w14:paraId="251C64EB" w14:textId="77777777" w:rsidR="001F566D" w:rsidRPr="004E16DD" w:rsidRDefault="001F566D" w:rsidP="001F566D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D584BE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4060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173</w:t>
            </w:r>
          </w:p>
        </w:tc>
        <w:tc>
          <w:tcPr>
            <w:tcW w:w="270" w:type="dxa"/>
          </w:tcPr>
          <w:p w14:paraId="4B47133A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B9812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304,828</w:t>
            </w:r>
          </w:p>
        </w:tc>
        <w:tc>
          <w:tcPr>
            <w:tcW w:w="270" w:type="dxa"/>
          </w:tcPr>
          <w:p w14:paraId="679B4F1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4F99F" w14:textId="7D13293B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275921C7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1A10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305,001</w:t>
            </w:r>
          </w:p>
        </w:tc>
        <w:tc>
          <w:tcPr>
            <w:tcW w:w="270" w:type="dxa"/>
          </w:tcPr>
          <w:p w14:paraId="1F3BDCFE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99C660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5C435D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291359B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7C24796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411BE2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3D79781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0DBE0A5" w14:textId="77777777" w:rsidR="001F566D" w:rsidRPr="004E16DD" w:rsidRDefault="001F566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6EFD5F43" w14:textId="77777777" w:rsidTr="0017182F">
        <w:trPr>
          <w:trHeight w:val="261"/>
        </w:trPr>
        <w:tc>
          <w:tcPr>
            <w:tcW w:w="1980" w:type="dxa"/>
          </w:tcPr>
          <w:p w14:paraId="2853631F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220E688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DCBDC9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0DA662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8CFD4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CDE7E7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A5F38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7C04D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D195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4FE65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6458B6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501AD6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674B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1D96DD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D578C4C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2AE2C7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ED41A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212EAB59" w14:textId="77777777" w:rsidTr="0017182F">
        <w:trPr>
          <w:trHeight w:val="261"/>
        </w:trPr>
        <w:tc>
          <w:tcPr>
            <w:tcW w:w="1980" w:type="dxa"/>
          </w:tcPr>
          <w:p w14:paraId="093C903E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3765A9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E11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8348A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887236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66267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0DEB3C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A34EE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15DE1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F4DAD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F7D1BF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DA697B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B1812A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590D7E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B79215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D6C0F7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259A07E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E16DD" w:rsidRPr="004E16DD" w14:paraId="2DB1FD12" w14:textId="77777777" w:rsidTr="0017182F">
        <w:trPr>
          <w:trHeight w:val="261"/>
        </w:trPr>
        <w:tc>
          <w:tcPr>
            <w:tcW w:w="1980" w:type="dxa"/>
            <w:hideMark/>
          </w:tcPr>
          <w:p w14:paraId="16703B2B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A9A9F2F" w14:textId="26D1BC3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9C19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4E5815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F0619" w14:textId="77777777" w:rsidR="004E16DD" w:rsidRPr="004E16DD" w:rsidRDefault="004E16D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16B9C8B9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0561A4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323BE5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EE2032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7F9FBA1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DB31D2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4B71894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AC402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460,217</w:t>
            </w: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42636C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3910D1AE" w14:textId="77777777" w:rsidR="004E16DD" w:rsidRPr="004E16DD" w:rsidRDefault="004E16DD" w:rsidP="00A6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48C21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34A1FC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>2,460,217</w:t>
            </w: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E16DD" w:rsidRPr="004E16DD" w14:paraId="6EF2E885" w14:textId="77777777" w:rsidTr="0017182F">
        <w:trPr>
          <w:trHeight w:val="261"/>
        </w:trPr>
        <w:tc>
          <w:tcPr>
            <w:tcW w:w="1980" w:type="dxa"/>
            <w:hideMark/>
          </w:tcPr>
          <w:p w14:paraId="204664F9" w14:textId="77777777" w:rsidR="004E16DD" w:rsidRPr="004E16DD" w:rsidRDefault="004E16DD" w:rsidP="0017182F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79C583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1BCF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BEBB21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1BEC15" w14:textId="77777777" w:rsidR="004E16DD" w:rsidRPr="004E16DD" w:rsidRDefault="004E16DD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763C9F4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7ECE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4107CF5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A987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(2,450,856)</w:t>
            </w:r>
          </w:p>
        </w:tc>
        <w:tc>
          <w:tcPr>
            <w:tcW w:w="270" w:type="dxa"/>
          </w:tcPr>
          <w:p w14:paraId="22A724B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37FEB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C324BA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08C20F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D9F2A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63FF19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E2371B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CD4C3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18D548AB" w14:textId="77777777" w:rsidR="00461562" w:rsidRPr="0005480F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05480F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  <w:sectPr w:rsidR="002E4D34" w:rsidRPr="0005480F" w:rsidSect="0059240F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05480F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05480F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05480F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05480F" w14:paraId="5E771DFC" w14:textId="77777777" w:rsidTr="00BA50BC">
        <w:trPr>
          <w:tblHeader/>
        </w:trPr>
        <w:tc>
          <w:tcPr>
            <w:tcW w:w="2520" w:type="dxa"/>
          </w:tcPr>
          <w:p w14:paraId="558032E0" w14:textId="77777777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05480F" w14:paraId="6D24CBBB" w14:textId="77777777" w:rsidTr="00BA50BC">
        <w:tc>
          <w:tcPr>
            <w:tcW w:w="2520" w:type="dxa"/>
          </w:tcPr>
          <w:p w14:paraId="3E24AF9E" w14:textId="464C092E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05480F" w14:paraId="0D23F03D" w14:textId="77777777" w:rsidTr="00BA50BC">
        <w:tc>
          <w:tcPr>
            <w:tcW w:w="2520" w:type="dxa"/>
          </w:tcPr>
          <w:p w14:paraId="6293E99C" w14:textId="305AA17A" w:rsidR="000F6818" w:rsidRPr="0005480F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62D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5F75EB7F" w14:textId="77777777" w:rsidR="000F6818" w:rsidRPr="0005480F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49D86192" w14:textId="2AB8291B" w:rsidR="000F6818" w:rsidRPr="0005480F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(</w:t>
            </w:r>
            <w:r w:rsidRPr="001B69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Observable Market Data)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ปรับด้วยค่าความเสี่ยงด้านเครดิตของคู่ค้าแต่ละราย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ไม่รวมความเสี่ยงด้านเครดิตของกลุ่มบริษัท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และค่าความเสี่ยงด้านอื่นๆ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05480F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270"/>
        <w:gridCol w:w="2250"/>
        <w:gridCol w:w="236"/>
        <w:gridCol w:w="2194"/>
        <w:gridCol w:w="270"/>
        <w:gridCol w:w="2704"/>
      </w:tblGrid>
      <w:tr w:rsidR="00DD1AFF" w:rsidRPr="0005480F" w14:paraId="139CE958" w14:textId="77777777" w:rsidTr="007F5B3A">
        <w:trPr>
          <w:tblHeader/>
        </w:trPr>
        <w:tc>
          <w:tcPr>
            <w:tcW w:w="1170" w:type="dxa"/>
            <w:vAlign w:val="bottom"/>
          </w:tcPr>
          <w:p w14:paraId="5668F877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410C19A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61DFF8A6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</w:tcPr>
          <w:p w14:paraId="511A5026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7981A874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vAlign w:val="bottom"/>
          </w:tcPr>
          <w:p w14:paraId="7E28647F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4" w:type="dxa"/>
            <w:vAlign w:val="bottom"/>
          </w:tcPr>
          <w:p w14:paraId="6EA44DCD" w14:textId="77777777" w:rsidR="00DD1AFF" w:rsidRPr="005252E5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049A071" w14:textId="77777777" w:rsidR="00DD1AFF" w:rsidRPr="005252E5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52E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D1AFF" w:rsidRPr="0005480F" w14:paraId="33F636DC" w14:textId="77777777" w:rsidTr="007F5B3A">
        <w:trPr>
          <w:trHeight w:val="1019"/>
        </w:trPr>
        <w:tc>
          <w:tcPr>
            <w:tcW w:w="1170" w:type="dxa"/>
          </w:tcPr>
          <w:p w14:paraId="05B083BA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252E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FBA373B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</w:tcPr>
          <w:p w14:paraId="05E5C946" w14:textId="48A53CBF" w:rsidR="00DD1AFF" w:rsidRPr="005252E5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252E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</w:t>
            </w:r>
            <w:r w:rsidR="0004060E" w:rsidRPr="005252E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คิดลดกระแสเงินสด</w:t>
            </w:r>
            <w:r w:rsidRPr="005252E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</w:tcPr>
          <w:p w14:paraId="22049186" w14:textId="66C4725F" w:rsidR="00DD1AFF" w:rsidRPr="005252E5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252E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44F8771" w14:textId="77777777" w:rsidR="00DD1AFF" w:rsidRPr="005252E5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4" w:type="dxa"/>
            <w:shd w:val="clear" w:color="auto" w:fill="auto"/>
          </w:tcPr>
          <w:p w14:paraId="1A0BB1A6" w14:textId="77777777" w:rsidR="00DD1AFF" w:rsidRPr="005252E5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252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5252E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  <w:r w:rsidRPr="005252E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ต่ำลง</w:t>
            </w:r>
            <w:r w:rsidRPr="005252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(</w:t>
            </w:r>
            <w:r w:rsidRPr="005252E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สูงขึ้น</w:t>
            </w:r>
            <w:r w:rsidRPr="005252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  <w:p w14:paraId="4DAAFE9A" w14:textId="77777777" w:rsidR="00DD1AFF" w:rsidRPr="005252E5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48866595" w14:textId="519913A5" w:rsidR="005E5183" w:rsidRPr="0005480F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6F3DF57" w14:textId="77777777" w:rsidR="005E5183" w:rsidRPr="0005480F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05480F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05480F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05480F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05480F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05480F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810"/>
        <w:gridCol w:w="990"/>
        <w:gridCol w:w="182"/>
        <w:gridCol w:w="1191"/>
        <w:gridCol w:w="180"/>
        <w:gridCol w:w="916"/>
        <w:gridCol w:w="182"/>
        <w:gridCol w:w="918"/>
      </w:tblGrid>
      <w:tr w:rsidR="00006D55" w:rsidRPr="0005480F" w14:paraId="31102723" w14:textId="77777777" w:rsidTr="00997FD6">
        <w:trPr>
          <w:cantSplit/>
          <w:trHeight w:val="354"/>
          <w:tblHeader/>
        </w:trPr>
        <w:tc>
          <w:tcPr>
            <w:tcW w:w="3960" w:type="dxa"/>
            <w:vAlign w:val="bottom"/>
            <w:hideMark/>
          </w:tcPr>
          <w:p w14:paraId="51A911CE" w14:textId="24090E9E" w:rsidR="00006D55" w:rsidRPr="0005480F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6" w:name="_Hlk74905001"/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5E1CEAFE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152C33" w14:paraId="43B2C042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</w:tcPr>
          <w:p w14:paraId="53BA3085" w14:textId="44920AB4" w:rsidR="00006D55" w:rsidRPr="00152C33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งวดเก้า</w:t>
            </w:r>
            <w:r w:rsidR="00777CF3"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="004E16DD" w:rsidRPr="00152C3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421C0E"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4E16DD" w:rsidRPr="00152C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10" w:type="dxa"/>
          </w:tcPr>
          <w:p w14:paraId="28E4511C" w14:textId="77777777" w:rsidR="00006D55" w:rsidRPr="00152C33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DE9E9E0" w14:textId="77777777" w:rsidR="00006D55" w:rsidRPr="00152C33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BDE7E7" w14:textId="77777777" w:rsidR="00006D55" w:rsidRPr="00152C33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152C33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152C33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152C33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152C33" w14:paraId="003E2FC4" w14:textId="77777777" w:rsidTr="00ED2179">
        <w:trPr>
          <w:cantSplit/>
          <w:trHeight w:val="164"/>
          <w:tblHeader/>
        </w:trPr>
        <w:tc>
          <w:tcPr>
            <w:tcW w:w="3960" w:type="dxa"/>
            <w:vAlign w:val="bottom"/>
            <w:hideMark/>
          </w:tcPr>
          <w:p w14:paraId="3B867A85" w14:textId="63AD6902" w:rsidR="00006D55" w:rsidRPr="00152C33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117124A" w14:textId="0E6F75F4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152C33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52C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 w:rsidRPr="00152C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52C3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5156" w:rsidRPr="00152C33" w14:paraId="465C8C01" w14:textId="77777777" w:rsidTr="00793668">
        <w:trPr>
          <w:cantSplit/>
          <w:trHeight w:val="323"/>
        </w:trPr>
        <w:tc>
          <w:tcPr>
            <w:tcW w:w="3960" w:type="dxa"/>
          </w:tcPr>
          <w:p w14:paraId="6CBB1917" w14:textId="334646F2" w:rsidR="001B5156" w:rsidRPr="00152C33" w:rsidRDefault="001B5156" w:rsidP="001B515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60BE6B9C" w14:textId="650CBA2D" w:rsidR="001B5156" w:rsidRPr="00152C33" w:rsidRDefault="001B5156" w:rsidP="001B5156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4332940" w14:textId="340E8BFA" w:rsidR="001B5156" w:rsidRPr="00C41EDB" w:rsidRDefault="00643D7A" w:rsidP="001B515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B5156" w:rsidRPr="00C41E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82" w:type="dxa"/>
          </w:tcPr>
          <w:p w14:paraId="39C22D1B" w14:textId="77777777" w:rsidR="001B5156" w:rsidRPr="00C41EDB" w:rsidRDefault="001B5156" w:rsidP="001B515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4928C4" w14:textId="7D128DAC" w:rsidR="001B5156" w:rsidRPr="00C41EDB" w:rsidRDefault="00643D7A" w:rsidP="001B515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(995)</w:t>
            </w:r>
          </w:p>
        </w:tc>
        <w:tc>
          <w:tcPr>
            <w:tcW w:w="180" w:type="dxa"/>
          </w:tcPr>
          <w:p w14:paraId="36ADDDBE" w14:textId="77777777" w:rsidR="001B5156" w:rsidRPr="00AA4622" w:rsidRDefault="001B5156" w:rsidP="001B515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2016EDD1" w:rsidR="001B5156" w:rsidRPr="00AA4622" w:rsidRDefault="00643D7A" w:rsidP="00643D7A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 57</w:t>
            </w:r>
          </w:p>
        </w:tc>
        <w:tc>
          <w:tcPr>
            <w:tcW w:w="182" w:type="dxa"/>
          </w:tcPr>
          <w:p w14:paraId="4553A9A2" w14:textId="0F539532" w:rsidR="001B5156" w:rsidRPr="00AA4622" w:rsidRDefault="001B5156" w:rsidP="001B515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59F967A" w14:textId="4B79AF9C" w:rsidR="001B5156" w:rsidRPr="00AA4622" w:rsidRDefault="001B5156" w:rsidP="001B515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A462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="00643D7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264</w:t>
            </w:r>
            <w:r w:rsidRPr="00AA462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1B5156" w:rsidRPr="0005480F" w14:paraId="6B3AACC7" w14:textId="77777777" w:rsidTr="00997FD6">
        <w:trPr>
          <w:cantSplit/>
          <w:trHeight w:val="338"/>
        </w:trPr>
        <w:tc>
          <w:tcPr>
            <w:tcW w:w="3960" w:type="dxa"/>
          </w:tcPr>
          <w:p w14:paraId="49D1E4DB" w14:textId="5A675301" w:rsidR="001B5156" w:rsidRPr="00152C33" w:rsidRDefault="001B5156" w:rsidP="001B5156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2C3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152C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810" w:type="dxa"/>
          </w:tcPr>
          <w:p w14:paraId="14457848" w14:textId="39C196EC" w:rsidR="001B5156" w:rsidRPr="00152C33" w:rsidRDefault="001B5156" w:rsidP="001B5156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0590D0F0" w:rsidR="001B5156" w:rsidRPr="00AA4622" w:rsidRDefault="001B5156" w:rsidP="001B515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46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6C9659" w14:textId="77777777" w:rsidR="001B5156" w:rsidRPr="00AA4622" w:rsidRDefault="001B5156" w:rsidP="001B515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D0A555" w14:textId="1FAC405C" w:rsidR="001B5156" w:rsidRPr="00AA4622" w:rsidRDefault="001B5156" w:rsidP="001B515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46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(1,621)</w:t>
            </w:r>
          </w:p>
        </w:tc>
        <w:tc>
          <w:tcPr>
            <w:tcW w:w="180" w:type="dxa"/>
          </w:tcPr>
          <w:p w14:paraId="5D636EEA" w14:textId="77777777" w:rsidR="001B5156" w:rsidRPr="00AA4622" w:rsidRDefault="001B5156" w:rsidP="001B515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2E2DD39A" w:rsidR="001B5156" w:rsidRPr="00AA4622" w:rsidRDefault="001B5156" w:rsidP="00C2521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A462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6A0A88" w14:textId="77777777" w:rsidR="001B5156" w:rsidRPr="00AA4622" w:rsidRDefault="001B5156" w:rsidP="001B515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2F1B8E0B" w:rsidR="001B5156" w:rsidRPr="00AA4622" w:rsidRDefault="001B5156" w:rsidP="001B515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AA462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E120B" w:rsidRPr="0005480F" w14:paraId="4828538E" w14:textId="77777777" w:rsidTr="00997FD6">
        <w:trPr>
          <w:cantSplit/>
          <w:trHeight w:val="338"/>
        </w:trPr>
        <w:tc>
          <w:tcPr>
            <w:tcW w:w="3960" w:type="dxa"/>
          </w:tcPr>
          <w:p w14:paraId="1DD99911" w14:textId="598269CE" w:rsidR="00CE120B" w:rsidRPr="002574BD" w:rsidRDefault="00CE120B" w:rsidP="00CE120B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FD1DA92" w14:textId="77777777" w:rsidR="00CE120B" w:rsidRPr="002574BD" w:rsidRDefault="00CE120B" w:rsidP="00CE120B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0BAF21F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EE77C5B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19A9AE2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49230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52D91D38" w14:textId="77777777" w:rsidR="00CE120B" w:rsidRPr="007416EC" w:rsidRDefault="00CE120B" w:rsidP="00CE120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E42C8C1" w14:textId="77777777" w:rsidR="00CE120B" w:rsidRPr="002574BD" w:rsidRDefault="00CE120B" w:rsidP="00CE12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131C8509" w14:textId="77777777" w:rsidR="00CE120B" w:rsidRPr="007416EC" w:rsidRDefault="00CE120B" w:rsidP="00CE120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</w:tr>
      <w:bookmarkEnd w:id="6"/>
    </w:tbl>
    <w:p w14:paraId="51434DF8" w14:textId="291DEE53" w:rsidR="00741CF8" w:rsidRPr="0005480F" w:rsidRDefault="00741CF8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C4CB174" w14:textId="77777777" w:rsidR="00741CF8" w:rsidRPr="0005480F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05480F">
        <w:rPr>
          <w:rFonts w:asciiTheme="majorBidi" w:hAnsiTheme="majorBidi" w:cstheme="majorBidi"/>
          <w:sz w:val="28"/>
          <w:szCs w:val="28"/>
        </w:rPr>
        <w:br w:type="page"/>
      </w:r>
    </w:p>
    <w:p w14:paraId="6B8189F2" w14:textId="77777777" w:rsidR="00CE5F83" w:rsidRPr="00EB371C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6418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</w:t>
      </w: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</w:t>
      </w:r>
    </w:p>
    <w:p w14:paraId="49C4B61E" w14:textId="5BF9B413" w:rsidR="00CE5F83" w:rsidRPr="0005480F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05480F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46971B54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4E16DD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16DD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4E16DD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01296E" w:rsidRPr="0001296E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01296E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129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1296E" w:rsidRPr="0001296E" w14:paraId="29B16A5D" w14:textId="77777777" w:rsidTr="00C3321D">
        <w:tc>
          <w:tcPr>
            <w:tcW w:w="3395" w:type="pct"/>
          </w:tcPr>
          <w:p w14:paraId="396C9E1F" w14:textId="63CC400C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34" w:type="pct"/>
            <w:vAlign w:val="bottom"/>
          </w:tcPr>
          <w:p w14:paraId="16FAE122" w14:textId="77777777" w:rsidR="003F3FBA" w:rsidRPr="0001296E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19B8EF9" w14:textId="77777777" w:rsidR="003F3FBA" w:rsidRPr="0001296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7C8B415" w14:textId="77777777" w:rsidR="003F3FBA" w:rsidRPr="0001296E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296E" w:rsidRPr="0001296E" w14:paraId="53F1367D" w14:textId="77777777" w:rsidTr="00C3321D">
        <w:tc>
          <w:tcPr>
            <w:tcW w:w="3395" w:type="pct"/>
          </w:tcPr>
          <w:p w14:paraId="164A385F" w14:textId="77777777" w:rsidR="006C5C0C" w:rsidRPr="0001296E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38614C09" w14:textId="557DFBBB" w:rsidR="006C5C0C" w:rsidRPr="001B5156" w:rsidRDefault="00E118D4" w:rsidP="00944978">
            <w:pPr>
              <w:pStyle w:val="acctfourfigures"/>
              <w:tabs>
                <w:tab w:val="clear" w:pos="765"/>
                <w:tab w:val="decimal" w:pos="1112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32,568</w:t>
            </w:r>
          </w:p>
        </w:tc>
        <w:tc>
          <w:tcPr>
            <w:tcW w:w="132" w:type="pct"/>
          </w:tcPr>
          <w:p w14:paraId="07AEBF9A" w14:textId="77777777" w:rsidR="006C5C0C" w:rsidRPr="001B5156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5F9319D" w14:textId="41D4121D" w:rsidR="006C5C0C" w:rsidRPr="001B5156" w:rsidRDefault="00E118D4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6,693</w:t>
            </w:r>
          </w:p>
        </w:tc>
      </w:tr>
      <w:tr w:rsidR="0001296E" w:rsidRPr="0001296E" w14:paraId="4586DB7E" w14:textId="77777777" w:rsidTr="00C3321D">
        <w:tc>
          <w:tcPr>
            <w:tcW w:w="3395" w:type="pct"/>
          </w:tcPr>
          <w:p w14:paraId="67C44D2C" w14:textId="77777777" w:rsidR="006C5C0C" w:rsidRPr="0001296E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70D1832C" w14:textId="5D2F1FA1" w:rsidR="006C5C0C" w:rsidRPr="001B5156" w:rsidRDefault="00E118D4" w:rsidP="00944978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61,146</w:t>
            </w:r>
          </w:p>
        </w:tc>
        <w:tc>
          <w:tcPr>
            <w:tcW w:w="132" w:type="pct"/>
          </w:tcPr>
          <w:p w14:paraId="30A2284B" w14:textId="77777777" w:rsidR="006C5C0C" w:rsidRPr="001B5156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7F0A215" w14:textId="7FC7AC09" w:rsidR="006C5C0C" w:rsidRPr="001B5156" w:rsidRDefault="00E118D4" w:rsidP="004E4A5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1296E" w:rsidRPr="0001296E" w14:paraId="509ADE1C" w14:textId="77777777" w:rsidTr="00E118D4">
        <w:trPr>
          <w:trHeight w:val="425"/>
        </w:trPr>
        <w:tc>
          <w:tcPr>
            <w:tcW w:w="3395" w:type="pct"/>
          </w:tcPr>
          <w:p w14:paraId="34BD97E8" w14:textId="5EA0FD40" w:rsidR="00D1294D" w:rsidRPr="0001296E" w:rsidRDefault="00D1294D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6879663C" w14:textId="73DD5680" w:rsidR="00D1294D" w:rsidRPr="001B5156" w:rsidRDefault="00E118D4" w:rsidP="00944978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760</w:t>
            </w:r>
          </w:p>
        </w:tc>
        <w:tc>
          <w:tcPr>
            <w:tcW w:w="132" w:type="pct"/>
          </w:tcPr>
          <w:p w14:paraId="14540C87" w14:textId="77777777" w:rsidR="00D1294D" w:rsidRPr="001B5156" w:rsidRDefault="00D1294D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77714CC3" w14:textId="2A1FDCBE" w:rsidR="00D1294D" w:rsidRPr="001B5156" w:rsidRDefault="00E118D4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</w:tr>
      <w:tr w:rsidR="00DC0B3C" w:rsidRPr="00624352" w14:paraId="595F241C" w14:textId="77777777" w:rsidTr="00E118D4">
        <w:trPr>
          <w:trHeight w:val="425"/>
        </w:trPr>
        <w:tc>
          <w:tcPr>
            <w:tcW w:w="3395" w:type="pct"/>
          </w:tcPr>
          <w:p w14:paraId="44A8CAB3" w14:textId="6C095D27" w:rsidR="00DC0B3C" w:rsidRPr="0001296E" w:rsidRDefault="00CF4B39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34" w:type="pct"/>
          </w:tcPr>
          <w:p w14:paraId="1A750E32" w14:textId="68E9E481" w:rsidR="00DC0B3C" w:rsidRPr="00A45441" w:rsidRDefault="00A45441" w:rsidP="00944978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132" w:type="pct"/>
          </w:tcPr>
          <w:p w14:paraId="17AE4D7D" w14:textId="77777777" w:rsidR="00DC0B3C" w:rsidRPr="001B5156" w:rsidRDefault="00DC0B3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4DF662A" w14:textId="46A068FF" w:rsidR="00D55782" w:rsidRPr="00624352" w:rsidRDefault="00624352" w:rsidP="0062435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43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1296E" w:rsidRPr="0001296E" w14:paraId="5F8DF678" w14:textId="77777777" w:rsidTr="000B5DFC">
        <w:tc>
          <w:tcPr>
            <w:tcW w:w="3395" w:type="pct"/>
          </w:tcPr>
          <w:p w14:paraId="1D380924" w14:textId="77777777" w:rsidR="006C5C0C" w:rsidRPr="0001296E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602E" w14:textId="04A8BE64" w:rsidR="006C5C0C" w:rsidRPr="001B5156" w:rsidRDefault="00E118D4" w:rsidP="0094497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530D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1B5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30D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356</w:t>
            </w:r>
          </w:p>
        </w:tc>
        <w:tc>
          <w:tcPr>
            <w:tcW w:w="132" w:type="pct"/>
          </w:tcPr>
          <w:p w14:paraId="274D7DBC" w14:textId="77777777" w:rsidR="006C5C0C" w:rsidRPr="001B5156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D518A" w14:textId="663852A1" w:rsidR="006C5C0C" w:rsidRPr="001B5156" w:rsidRDefault="00E118D4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7,393</w:t>
            </w:r>
          </w:p>
        </w:tc>
      </w:tr>
      <w:tr w:rsidR="0001296E" w:rsidRPr="0001296E" w14:paraId="19C0541C" w14:textId="77777777" w:rsidTr="000B5DFC">
        <w:tc>
          <w:tcPr>
            <w:tcW w:w="3395" w:type="pct"/>
          </w:tcPr>
          <w:p w14:paraId="55DDCBD6" w14:textId="77777777" w:rsidR="000B5DFC" w:rsidRPr="0001296E" w:rsidRDefault="000B5DFC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8E1BAB1" w14:textId="77777777" w:rsidR="000B5DFC" w:rsidRPr="001B5156" w:rsidRDefault="000B5DF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</w:tcPr>
          <w:p w14:paraId="46C3EBFF" w14:textId="77777777" w:rsidR="000B5DFC" w:rsidRPr="001B5156" w:rsidRDefault="000B5DFC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65416B5A" w14:textId="77777777" w:rsidR="000B5DFC" w:rsidRPr="001B5156" w:rsidRDefault="000B5DF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F3FBA" w:rsidRPr="006F089A" w14:paraId="1F3EF767" w14:textId="77777777" w:rsidTr="00C3321D">
        <w:tc>
          <w:tcPr>
            <w:tcW w:w="3395" w:type="pct"/>
          </w:tcPr>
          <w:p w14:paraId="26B92786" w14:textId="3602A1B2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DB42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734" w:type="pct"/>
          </w:tcPr>
          <w:p w14:paraId="282E0956" w14:textId="77777777" w:rsidR="003F3FBA" w:rsidRPr="001B5156" w:rsidRDefault="003F3FBA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928F0ED" w14:textId="77777777" w:rsidR="003F3FBA" w:rsidRPr="001B5156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AF6EEC" w14:textId="77777777" w:rsidR="003F3FBA" w:rsidRPr="001B5156" w:rsidRDefault="003F3FBA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F3FBA" w:rsidRPr="0001296E" w14:paraId="78F0530F" w14:textId="77777777" w:rsidTr="00C3321D">
        <w:tc>
          <w:tcPr>
            <w:tcW w:w="3395" w:type="pct"/>
          </w:tcPr>
          <w:p w14:paraId="4DA5EF94" w14:textId="77777777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71E4E458" w14:textId="2FBFF1F0" w:rsidR="003F3FBA" w:rsidRPr="001B5156" w:rsidRDefault="00E118D4" w:rsidP="00BB64B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="00BB64B4"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B64B4"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505</w:t>
            </w:r>
          </w:p>
        </w:tc>
        <w:tc>
          <w:tcPr>
            <w:tcW w:w="132" w:type="pct"/>
          </w:tcPr>
          <w:p w14:paraId="7518ED2A" w14:textId="77777777" w:rsidR="003F3FBA" w:rsidRPr="001B5156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584F655C" w14:textId="2FDD8D06" w:rsidR="003F3FBA" w:rsidRPr="001B5156" w:rsidRDefault="00E118D4" w:rsidP="00596466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67,902</w:t>
            </w:r>
          </w:p>
        </w:tc>
      </w:tr>
      <w:tr w:rsidR="003F3FBA" w:rsidRPr="0001296E" w14:paraId="1A79A867" w14:textId="77777777" w:rsidTr="00881CA2">
        <w:tc>
          <w:tcPr>
            <w:tcW w:w="3395" w:type="pct"/>
          </w:tcPr>
          <w:p w14:paraId="36AF6215" w14:textId="1E01FD96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="00DB4225" w:rsidRPr="000129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29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8E62" w14:textId="7D96CBF2" w:rsidR="003F3FBA" w:rsidRPr="001B5156" w:rsidRDefault="00E118D4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85,056</w:t>
            </w:r>
          </w:p>
        </w:tc>
        <w:tc>
          <w:tcPr>
            <w:tcW w:w="132" w:type="pct"/>
          </w:tcPr>
          <w:p w14:paraId="572CF568" w14:textId="77777777" w:rsidR="003F3FBA" w:rsidRPr="001B5156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F6C46" w14:textId="6177EFA7" w:rsidR="003F3FBA" w:rsidRPr="001B5156" w:rsidRDefault="00E118D4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84,856</w:t>
            </w:r>
          </w:p>
        </w:tc>
      </w:tr>
      <w:tr w:rsidR="003F3FBA" w:rsidRPr="0001296E" w14:paraId="0D3C82DF" w14:textId="77777777" w:rsidTr="00881CA2">
        <w:trPr>
          <w:trHeight w:val="100"/>
        </w:trPr>
        <w:tc>
          <w:tcPr>
            <w:tcW w:w="3395" w:type="pct"/>
          </w:tcPr>
          <w:p w14:paraId="483E2B58" w14:textId="77777777" w:rsidR="003F3FBA" w:rsidRPr="0001296E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29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1A417" w14:textId="3510D323" w:rsidR="003F3FBA" w:rsidRPr="001B5156" w:rsidRDefault="00BB64B4" w:rsidP="00BB64B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257</w:t>
            </w:r>
            <w:r w:rsidR="00E118D4" w:rsidRPr="001B5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B5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561</w:t>
            </w:r>
          </w:p>
        </w:tc>
        <w:tc>
          <w:tcPr>
            <w:tcW w:w="132" w:type="pct"/>
            <w:vAlign w:val="bottom"/>
          </w:tcPr>
          <w:p w14:paraId="03D0C706" w14:textId="77777777" w:rsidR="003F3FBA" w:rsidRPr="001B5156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DB49" w14:textId="5131B6A7" w:rsidR="003F3FBA" w:rsidRPr="001B5156" w:rsidRDefault="00E118D4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5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152,758</w:t>
            </w:r>
          </w:p>
        </w:tc>
      </w:tr>
      <w:tr w:rsidR="00881CA2" w:rsidRPr="002574BD" w14:paraId="043DD97C" w14:textId="77777777" w:rsidTr="00596466">
        <w:trPr>
          <w:trHeight w:val="71"/>
        </w:trPr>
        <w:tc>
          <w:tcPr>
            <w:tcW w:w="3395" w:type="pct"/>
          </w:tcPr>
          <w:p w14:paraId="5174A12B" w14:textId="77777777" w:rsidR="00881CA2" w:rsidRPr="002574BD" w:rsidRDefault="00881CA2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57CD1C" w14:textId="77777777" w:rsidR="00881CA2" w:rsidRPr="002574BD" w:rsidRDefault="00881CA2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7D646084" w14:textId="77777777" w:rsidR="00881CA2" w:rsidRPr="002574BD" w:rsidRDefault="00881CA2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D7B4C0" w14:textId="77777777" w:rsidR="00881CA2" w:rsidRPr="002574BD" w:rsidRDefault="00881CA2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9A586A4" w14:textId="5C1DC5A0" w:rsidR="00756F98" w:rsidRPr="002574BD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74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31AD">
        <w:rPr>
          <w:rFonts w:asciiTheme="majorBidi" w:hAnsiTheme="majorBidi" w:cstheme="majorBidi"/>
          <w:sz w:val="28"/>
          <w:szCs w:val="28"/>
        </w:rPr>
        <w:t xml:space="preserve">30 </w:t>
      </w:r>
      <w:r w:rsidR="009B31A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4200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E16DD" w:rsidRPr="002574BD">
        <w:rPr>
          <w:rFonts w:asciiTheme="majorBidi" w:hAnsiTheme="majorBidi" w:cstheme="majorBidi"/>
          <w:sz w:val="28"/>
          <w:szCs w:val="28"/>
        </w:rPr>
        <w:t>2565</w:t>
      </w:r>
      <w:r w:rsidR="004E16DD" w:rsidRPr="002574B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</w:t>
      </w:r>
      <w:r w:rsidR="00EC7F5E" w:rsidRPr="002574BD">
        <w:rPr>
          <w:rFonts w:asciiTheme="majorBidi" w:hAnsiTheme="majorBidi" w:cstheme="majorBidi"/>
          <w:sz w:val="28"/>
          <w:szCs w:val="28"/>
          <w:cs/>
        </w:rPr>
        <w:t>และ</w:t>
      </w:r>
      <w:r w:rsidRPr="002574BD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อสังหาริมทรัพย์เพื่อการลงทุนเป็นหลักประกัน</w:t>
      </w:r>
    </w:p>
    <w:p w14:paraId="5113DED8" w14:textId="7A77F0CD" w:rsidR="00862853" w:rsidRPr="002574BD" w:rsidRDefault="00862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9782AC7" w14:textId="77777777" w:rsidR="00D161F8" w:rsidRDefault="00756F98" w:rsidP="00706D1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  <w:sectPr w:rsidR="00D161F8" w:rsidSect="0059240F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1B515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B31AD" w:rsidRPr="001B5156">
        <w:rPr>
          <w:rFonts w:asciiTheme="majorBidi" w:hAnsiTheme="majorBidi" w:cstheme="majorBidi"/>
          <w:sz w:val="28"/>
          <w:szCs w:val="28"/>
        </w:rPr>
        <w:t xml:space="preserve">30 </w:t>
      </w:r>
      <w:r w:rsidR="009B31AD" w:rsidRPr="001B515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4200E6" w:rsidRPr="001B51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E16DD" w:rsidRPr="001B5156">
        <w:rPr>
          <w:rFonts w:asciiTheme="majorBidi" w:hAnsiTheme="majorBidi" w:cstheme="majorBidi"/>
          <w:sz w:val="28"/>
          <w:szCs w:val="28"/>
        </w:rPr>
        <w:t>2565</w:t>
      </w:r>
      <w:r w:rsidR="004E16DD" w:rsidRPr="001B515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1B5156">
        <w:rPr>
          <w:rFonts w:asciiTheme="majorBidi" w:hAnsiTheme="majorBidi" w:cstheme="majorBidi"/>
          <w:sz w:val="28"/>
          <w:szCs w:val="28"/>
          <w:cs/>
        </w:rPr>
        <w:t>เงินฝากธนาคารของกลุ่มบริษัทและบริษัทจำนวนเงิน</w:t>
      </w:r>
      <w:r w:rsidR="00CF3376" w:rsidRPr="001B51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294D" w:rsidRPr="001B5156">
        <w:rPr>
          <w:rFonts w:asciiTheme="majorBidi" w:hAnsiTheme="majorBidi" w:cs="Angsana New"/>
          <w:sz w:val="28"/>
          <w:szCs w:val="28"/>
        </w:rPr>
        <w:t>24.</w:t>
      </w:r>
      <w:r w:rsidR="00E118D4" w:rsidRPr="001B5156">
        <w:rPr>
          <w:rFonts w:asciiTheme="majorBidi" w:hAnsiTheme="majorBidi" w:cs="Angsana New"/>
          <w:sz w:val="28"/>
          <w:szCs w:val="28"/>
        </w:rPr>
        <w:t>36</w:t>
      </w:r>
      <w:r w:rsidRPr="001B5156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F81720" w:rsidRPr="001B5156">
        <w:rPr>
          <w:rFonts w:asciiTheme="majorBidi" w:hAnsiTheme="majorBidi" w:cstheme="majorBidi"/>
          <w:sz w:val="28"/>
          <w:szCs w:val="28"/>
        </w:rPr>
        <w:t xml:space="preserve"> </w:t>
      </w:r>
      <w:r w:rsidR="00D1294D" w:rsidRPr="001B5156">
        <w:rPr>
          <w:rFonts w:asciiTheme="majorBidi" w:hAnsiTheme="majorBidi" w:cstheme="majorBidi"/>
          <w:sz w:val="28"/>
          <w:szCs w:val="28"/>
        </w:rPr>
        <w:t>8.16</w:t>
      </w:r>
      <w:r w:rsidR="00F81720" w:rsidRPr="001B5156">
        <w:rPr>
          <w:rFonts w:asciiTheme="majorBidi" w:hAnsiTheme="majorBidi" w:cstheme="majorBidi"/>
          <w:sz w:val="28"/>
          <w:szCs w:val="28"/>
        </w:rPr>
        <w:t xml:space="preserve"> </w:t>
      </w:r>
      <w:r w:rsidRPr="001B5156">
        <w:rPr>
          <w:rFonts w:asciiTheme="majorBidi" w:hAnsiTheme="majorBidi" w:cstheme="majorBidi"/>
          <w:sz w:val="28"/>
          <w:szCs w:val="28"/>
          <w:cs/>
        </w:rPr>
        <w:t>ล้านบา</w:t>
      </w:r>
      <w:r w:rsidR="00CF3376" w:rsidRPr="001B5156">
        <w:rPr>
          <w:rFonts w:asciiTheme="majorBidi" w:hAnsiTheme="majorBidi" w:cstheme="majorBidi" w:hint="cs"/>
          <w:sz w:val="28"/>
          <w:szCs w:val="28"/>
          <w:cs/>
        </w:rPr>
        <w:t>ท</w:t>
      </w:r>
      <w:r w:rsidR="00385F9A" w:rsidRPr="001B5156">
        <w:rPr>
          <w:rFonts w:asciiTheme="majorBidi" w:hAnsiTheme="majorBidi" w:cstheme="majorBidi"/>
          <w:sz w:val="28"/>
          <w:szCs w:val="28"/>
        </w:rPr>
        <w:t xml:space="preserve"> </w:t>
      </w:r>
      <w:r w:rsidRPr="001B5156">
        <w:rPr>
          <w:rFonts w:asciiTheme="majorBidi" w:hAnsiTheme="majorBidi" w:cstheme="majorBidi"/>
          <w:sz w:val="28"/>
          <w:szCs w:val="28"/>
          <w:cs/>
        </w:rPr>
        <w:t xml:space="preserve">ตามลำดับ ใช้เป็นหลักประกันหนังสือค้ำประกันจากธนาคารและอื่นๆ </w:t>
      </w:r>
      <w:r w:rsidRPr="001B515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26523" w:rsidRPr="001B515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F26523" w:rsidRPr="001B515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21C0E" w:rsidRPr="001B515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1B5156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4E16DD" w:rsidRPr="001B5156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1B515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E16DD" w:rsidRPr="001B515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476B7" w:rsidRPr="001B5156">
        <w:rPr>
          <w:rFonts w:asciiTheme="majorBidi" w:hAnsiTheme="majorBidi" w:cstheme="majorBidi"/>
          <w:i/>
          <w:iCs/>
          <w:sz w:val="28"/>
          <w:szCs w:val="28"/>
        </w:rPr>
        <w:t>5.34</w:t>
      </w:r>
      <w:r w:rsidRPr="001B515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1F2771" w:rsidRPr="001B5156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1B515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2771" w:rsidRPr="001B515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E16DD" w:rsidRPr="001B5156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66333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      </w:t>
      </w:r>
      <w:r w:rsidR="005E3292" w:rsidRPr="001B515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1B515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1B515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B515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42EE52D1" w14:textId="6DCD9ECB" w:rsidR="0009503D" w:rsidRPr="00CB098E" w:rsidRDefault="001F71A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B098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4868234B" w14:textId="77777777" w:rsidR="00517C7C" w:rsidRPr="00D161F8" w:rsidRDefault="00517C7C" w:rsidP="00517C7C">
      <w:pPr>
        <w:rPr>
          <w:rFonts w:cstheme="minorBidi"/>
          <w:spacing w:val="-6"/>
          <w:sz w:val="28"/>
          <w:szCs w:val="28"/>
          <w:cs/>
          <w:lang w:val="th-TH"/>
        </w:rPr>
      </w:pPr>
    </w:p>
    <w:p w14:paraId="0F745D29" w14:textId="7245B84D" w:rsidR="00222970" w:rsidRDefault="00326378" w:rsidP="00D96D2C">
      <w:pPr>
        <w:tabs>
          <w:tab w:val="clear" w:pos="454"/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6378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theme="majorBidi"/>
          <w:sz w:val="28"/>
          <w:szCs w:val="28"/>
        </w:rPr>
        <w:t xml:space="preserve">26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theme="majorBidi"/>
          <w:sz w:val="28"/>
          <w:szCs w:val="28"/>
        </w:rPr>
        <w:t xml:space="preserve">2565 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ที่ประชุมคณะกรรมการบริษัทได้มีมติเห็นชอบให้เสนอที่ประชุมผู้ถือหุ้นเพื่อพิจารณาอนุมัติการรวมกิจการโดยการแลกหุ้นสามัญเพิ่มทุนของบริษัทฯ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กับหุ้นสามัญของบริษัท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แมเนจเม้นท์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จํากัด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326378">
        <w:rPr>
          <w:rFonts w:asciiTheme="majorBidi" w:hAnsiTheme="majorBidi" w:cstheme="majorBidi"/>
          <w:sz w:val="28"/>
          <w:szCs w:val="28"/>
        </w:rPr>
        <w:t xml:space="preserve">SCGL”)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ในการแลกหุ้นนี้จะดําเนินการโดยบริษัทจะซื้อหุ้นสามัญทั้งหมดของ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theme="majorBidi"/>
          <w:sz w:val="28"/>
          <w:szCs w:val="28"/>
        </w:rPr>
        <w:t xml:space="preserve">SCGL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ซึ่งประกอบกิจการโลจิสติกส์จา</w:t>
      </w:r>
      <w:r>
        <w:rPr>
          <w:rFonts w:asciiTheme="majorBidi" w:hAnsiTheme="majorBidi" w:cs="Angsana New" w:hint="cs"/>
          <w:sz w:val="28"/>
          <w:szCs w:val="28"/>
          <w:cs/>
        </w:rPr>
        <w:t>ก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ซิเมนต์</w:t>
      </w:r>
      <w:r w:rsidRPr="00326378">
        <w:rPr>
          <w:rFonts w:asciiTheme="majorBidi" w:hAnsiTheme="majorBidi" w:cs="Angsana New"/>
          <w:sz w:val="28"/>
          <w:szCs w:val="28"/>
          <w:cs/>
        </w:rPr>
        <w:t>-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ผลิตภัณฑ์ก่อสร้าง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จํากัด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ดิสทริบิวชั่น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จํากัด</w:t>
      </w:r>
      <w:r w:rsidRPr="00326378">
        <w:rPr>
          <w:rFonts w:asciiTheme="majorBidi" w:hAnsiTheme="majorBidi" w:cstheme="majorBidi"/>
          <w:sz w:val="28"/>
          <w:szCs w:val="28"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326378">
        <w:rPr>
          <w:rFonts w:asciiTheme="majorBidi" w:hAnsiTheme="majorBidi" w:cstheme="majorBidi"/>
          <w:sz w:val="28"/>
          <w:szCs w:val="28"/>
        </w:rPr>
        <w:t xml:space="preserve"> Yamato Holdings Co., Ltd. </w:t>
      </w:r>
      <w:r w:rsidR="00190E47">
        <w:rPr>
          <w:rFonts w:asciiTheme="majorBidi" w:hAnsiTheme="majorBidi" w:cstheme="majorBidi"/>
          <w:sz w:val="28"/>
          <w:szCs w:val="28"/>
        </w:rPr>
        <w:t xml:space="preserve">          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โดยบริษัทคาดว่า</w:t>
      </w:r>
      <w:r w:rsidR="00190E47">
        <w:rPr>
          <w:rFonts w:asciiTheme="majorBidi" w:hAnsiTheme="majorBidi" w:cs="Angsana New"/>
          <w:sz w:val="28"/>
          <w:szCs w:val="28"/>
        </w:rPr>
        <w:t xml:space="preserve">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ธุรกรรมการรวมกิจการจะดําเนินการแล้วเสร็จภายในไตรมาสที่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theme="majorBidi"/>
          <w:sz w:val="28"/>
          <w:szCs w:val="28"/>
        </w:rPr>
        <w:t xml:space="preserve">1 </w:t>
      </w:r>
      <w:r w:rsidRPr="00326378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32637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26378">
        <w:rPr>
          <w:rFonts w:asciiTheme="majorBidi" w:hAnsiTheme="majorBidi" w:cstheme="majorBidi"/>
          <w:sz w:val="28"/>
          <w:szCs w:val="28"/>
        </w:rPr>
        <w:t>2566</w:t>
      </w:r>
    </w:p>
    <w:p w14:paraId="59CDE2E6" w14:textId="77777777" w:rsidR="00ED5C1C" w:rsidRDefault="00ED5C1C" w:rsidP="00D96D2C">
      <w:pPr>
        <w:tabs>
          <w:tab w:val="clear" w:pos="454"/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4E89CE" w14:textId="0A86479F" w:rsidR="00D161F8" w:rsidRDefault="00ED5C1C" w:rsidP="00D161F8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6551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511B">
        <w:rPr>
          <w:rFonts w:asciiTheme="majorBidi" w:hAnsiTheme="majorBidi" w:cstheme="majorBidi"/>
          <w:sz w:val="28"/>
          <w:szCs w:val="28"/>
        </w:rPr>
        <w:t xml:space="preserve">26 </w:t>
      </w:r>
      <w:r w:rsidR="0065511B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65511B">
        <w:rPr>
          <w:rFonts w:asciiTheme="majorBidi" w:hAnsiTheme="majorBidi" w:cstheme="majorBidi"/>
          <w:sz w:val="28"/>
          <w:szCs w:val="28"/>
        </w:rPr>
        <w:t xml:space="preserve">2565 </w:t>
      </w:r>
      <w:r w:rsidR="00F0691C" w:rsidRPr="00326378">
        <w:rPr>
          <w:rFonts w:asciiTheme="majorBidi" w:hAnsiTheme="majorBidi" w:cs="Angsana New" w:hint="cs"/>
          <w:sz w:val="28"/>
          <w:szCs w:val="28"/>
          <w:cs/>
        </w:rPr>
        <w:t>ที่ประชุมคณะกรรมการบริษัทได้มีมติ</w:t>
      </w:r>
      <w:r w:rsidR="00840A69">
        <w:rPr>
          <w:rFonts w:asciiTheme="majorBidi" w:hAnsiTheme="majorBidi" w:cs="Angsana New" w:hint="cs"/>
          <w:sz w:val="28"/>
          <w:szCs w:val="28"/>
          <w:cs/>
        </w:rPr>
        <w:t>อนุมัติให้บริษัท</w:t>
      </w:r>
      <w:r w:rsidR="0063480B" w:rsidRPr="0063480B">
        <w:rPr>
          <w:rFonts w:asciiTheme="majorBidi" w:hAnsiTheme="majorBidi" w:cs="Angsana New" w:hint="cs"/>
          <w:sz w:val="28"/>
          <w:szCs w:val="28"/>
          <w:cs/>
        </w:rPr>
        <w:t>เข้าทำ</w:t>
      </w:r>
      <w:r w:rsidR="00840A69" w:rsidRPr="0063480B">
        <w:rPr>
          <w:rFonts w:asciiTheme="majorBidi" w:hAnsiTheme="majorBidi" w:cs="Angsana New" w:hint="cs"/>
          <w:sz w:val="28"/>
          <w:szCs w:val="28"/>
          <w:cs/>
        </w:rPr>
        <w:t>สัญญาเป็นผู้สนับสนุนวงเงินกู้</w:t>
      </w:r>
      <w:r w:rsidR="00840A69" w:rsidRPr="0063480B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840A69" w:rsidRPr="0063480B">
        <w:rPr>
          <w:rFonts w:asciiTheme="majorBidi" w:hAnsiTheme="majorBidi" w:cstheme="majorBidi"/>
          <w:sz w:val="28"/>
          <w:szCs w:val="28"/>
        </w:rPr>
        <w:t xml:space="preserve">Undertaking) </w:t>
      </w:r>
      <w:r w:rsidR="00840A69" w:rsidRPr="0063480B">
        <w:rPr>
          <w:rFonts w:asciiTheme="majorBidi" w:hAnsiTheme="majorBidi" w:cs="Angsana New" w:hint="cs"/>
          <w:sz w:val="28"/>
          <w:szCs w:val="28"/>
          <w:cs/>
        </w:rPr>
        <w:t>โครงการ</w:t>
      </w:r>
      <w:r w:rsidR="00840A69" w:rsidRPr="0063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0A69" w:rsidRPr="0063480B">
        <w:rPr>
          <w:rFonts w:asciiTheme="majorBidi" w:hAnsiTheme="majorBidi" w:cs="Angsana New" w:hint="cs"/>
          <w:sz w:val="28"/>
          <w:szCs w:val="28"/>
          <w:cs/>
        </w:rPr>
        <w:t>แอลฟา</w:t>
      </w:r>
      <w:r w:rsidR="00840A69" w:rsidRPr="0063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0A69" w:rsidRPr="0063480B">
        <w:rPr>
          <w:rFonts w:asciiTheme="majorBidi" w:hAnsiTheme="majorBidi" w:cs="Angsana New" w:hint="cs"/>
          <w:sz w:val="28"/>
          <w:szCs w:val="28"/>
          <w:cs/>
        </w:rPr>
        <w:t>อินดัสเทรียล</w:t>
      </w:r>
      <w:r w:rsidR="00840A69" w:rsidRPr="0063480B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0A69" w:rsidRPr="0063480B">
        <w:rPr>
          <w:rFonts w:asciiTheme="majorBidi" w:hAnsiTheme="majorBidi" w:cs="Angsana New" w:hint="cs"/>
          <w:sz w:val="28"/>
          <w:szCs w:val="28"/>
          <w:cs/>
        </w:rPr>
        <w:t>รังสิต</w:t>
      </w:r>
      <w:r w:rsidR="00860488">
        <w:rPr>
          <w:rFonts w:asciiTheme="majorBidi" w:hAnsiTheme="majorBidi" w:cs="Angsana New" w:hint="cs"/>
          <w:sz w:val="28"/>
          <w:szCs w:val="28"/>
          <w:cs/>
        </w:rPr>
        <w:t xml:space="preserve"> และ</w:t>
      </w:r>
      <w:r w:rsidR="00860488" w:rsidRPr="00F0691C">
        <w:rPr>
          <w:rFonts w:asciiTheme="majorBidi" w:hAnsiTheme="majorBidi" w:cs="Angsana New" w:hint="cs"/>
          <w:sz w:val="28"/>
          <w:szCs w:val="28"/>
          <w:cs/>
        </w:rPr>
        <w:t>โครงการ</w:t>
      </w:r>
      <w:r w:rsidR="00860488" w:rsidRPr="00F0691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488" w:rsidRPr="00F0691C">
        <w:rPr>
          <w:rFonts w:asciiTheme="majorBidi" w:hAnsiTheme="majorBidi" w:cs="Angsana New" w:hint="cs"/>
          <w:sz w:val="28"/>
          <w:szCs w:val="28"/>
          <w:cs/>
        </w:rPr>
        <w:t>แอลฟา</w:t>
      </w:r>
      <w:r w:rsidR="00860488" w:rsidRPr="00F0691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488" w:rsidRPr="00F0691C">
        <w:rPr>
          <w:rFonts w:asciiTheme="majorBidi" w:hAnsiTheme="majorBidi" w:cs="Angsana New" w:hint="cs"/>
          <w:sz w:val="28"/>
          <w:szCs w:val="28"/>
          <w:cs/>
        </w:rPr>
        <w:t>อินดัสเทรียล</w:t>
      </w:r>
      <w:r w:rsidR="00860488" w:rsidRPr="00F0691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488" w:rsidRPr="00F0691C">
        <w:rPr>
          <w:rFonts w:asciiTheme="majorBidi" w:hAnsiTheme="majorBidi" w:cs="Angsana New" w:hint="cs"/>
          <w:sz w:val="28"/>
          <w:szCs w:val="28"/>
          <w:cs/>
        </w:rPr>
        <w:t>กม</w:t>
      </w:r>
      <w:r w:rsidR="00860488" w:rsidRPr="00F0691C">
        <w:rPr>
          <w:rFonts w:asciiTheme="majorBidi" w:hAnsiTheme="majorBidi" w:cs="Angsana New"/>
          <w:sz w:val="28"/>
          <w:szCs w:val="28"/>
          <w:cs/>
        </w:rPr>
        <w:t>.</w:t>
      </w:r>
      <w:r w:rsidR="00860488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604528">
        <w:rPr>
          <w:rFonts w:asciiTheme="majorBidi" w:hAnsiTheme="majorBidi" w:cs="Angsana New"/>
          <w:sz w:val="28"/>
          <w:szCs w:val="28"/>
        </w:rPr>
        <w:t>1</w:t>
      </w:r>
      <w:r w:rsidR="00860488">
        <w:rPr>
          <w:rFonts w:asciiTheme="majorBidi" w:hAnsiTheme="majorBidi" w:cs="Angsana New"/>
          <w:sz w:val="28"/>
          <w:szCs w:val="28"/>
        </w:rPr>
        <w:t>9</w:t>
      </w:r>
      <w:r w:rsidR="00860488" w:rsidRPr="00F0691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40A69" w:rsidRPr="0063480B">
        <w:rPr>
          <w:rFonts w:asciiTheme="majorBidi" w:hAnsiTheme="majorBidi" w:cs="Angsana New" w:hint="cs"/>
          <w:sz w:val="28"/>
          <w:szCs w:val="28"/>
          <w:cs/>
        </w:rPr>
        <w:t>กับ</w:t>
      </w:r>
      <w:r w:rsidR="00190E47">
        <w:rPr>
          <w:rFonts w:asciiTheme="majorBidi" w:hAnsiTheme="majorBidi" w:cs="Angsana New" w:hint="cs"/>
          <w:sz w:val="28"/>
          <w:szCs w:val="28"/>
          <w:cs/>
        </w:rPr>
        <w:t>สถาบันการเงิน</w:t>
      </w:r>
      <w:r w:rsidR="00190E47">
        <w:rPr>
          <w:rFonts w:asciiTheme="majorBidi" w:hAnsiTheme="majorBidi" w:cs="Angsana New"/>
          <w:sz w:val="28"/>
          <w:szCs w:val="28"/>
        </w:rPr>
        <w:t xml:space="preserve">             </w:t>
      </w:r>
      <w:r w:rsidR="00190E47">
        <w:rPr>
          <w:rFonts w:asciiTheme="majorBidi" w:hAnsiTheme="majorBidi" w:cs="Angsana New" w:hint="cs"/>
          <w:sz w:val="28"/>
          <w:szCs w:val="28"/>
          <w:cs/>
        </w:rPr>
        <w:t>ในประเทศหลายแห่ง</w:t>
      </w:r>
      <w:r w:rsidR="008A0DC0">
        <w:rPr>
          <w:rFonts w:asciiTheme="majorBidi" w:hAnsiTheme="majorBidi" w:cs="Angsana New" w:hint="cs"/>
          <w:sz w:val="28"/>
          <w:szCs w:val="28"/>
          <w:cs/>
        </w:rPr>
        <w:t xml:space="preserve"> </w:t>
      </w:r>
    </w:p>
    <w:p w14:paraId="15180646" w14:textId="77777777" w:rsidR="00D161F8" w:rsidRDefault="00D161F8" w:rsidP="00D161F8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55B56B45" w14:textId="77777777" w:rsidR="00D161F8" w:rsidRDefault="00D161F8" w:rsidP="00D161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หนี้สินที่อาจเกิดขึ้น</w:t>
      </w:r>
    </w:p>
    <w:p w14:paraId="2BE1069E" w14:textId="77777777" w:rsidR="00D161F8" w:rsidRPr="00A87DE4" w:rsidRDefault="00D161F8" w:rsidP="00D161F8">
      <w:pPr>
        <w:rPr>
          <w:rFonts w:cstheme="minorBidi"/>
          <w:sz w:val="28"/>
          <w:szCs w:val="28"/>
          <w:lang w:val="th-TH"/>
        </w:rPr>
      </w:pPr>
    </w:p>
    <w:p w14:paraId="72C798FD" w14:textId="35F9C5B0" w:rsidR="00D161F8" w:rsidRDefault="00190E47" w:rsidP="00D161F8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9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 w:rsidR="00D161F8" w:rsidRPr="00FC6CF8">
        <w:rPr>
          <w:rFonts w:asciiTheme="majorBidi" w:hAnsiTheme="majorBidi" w:cstheme="majorBidi" w:hint="cs"/>
          <w:sz w:val="28"/>
          <w:szCs w:val="28"/>
          <w:cs/>
        </w:rPr>
        <w:t>บริษัทได้ถูก</w:t>
      </w:r>
      <w:r w:rsidR="00D161F8">
        <w:rPr>
          <w:rFonts w:asciiTheme="majorBidi" w:hAnsiTheme="majorBidi" w:cstheme="majorBidi" w:hint="cs"/>
          <w:sz w:val="28"/>
          <w:szCs w:val="28"/>
          <w:cs/>
        </w:rPr>
        <w:t>ฟ้องร้อง</w:t>
      </w:r>
      <w:r w:rsidR="00D161F8" w:rsidRPr="00FC6CF8">
        <w:rPr>
          <w:rFonts w:asciiTheme="majorBidi" w:hAnsiTheme="majorBidi" w:cstheme="majorBidi" w:hint="cs"/>
          <w:sz w:val="28"/>
          <w:szCs w:val="28"/>
          <w:cs/>
        </w:rPr>
        <w:t>เรียกค่าเสียหายจากกรมศุลกากร เนื่องจาก</w:t>
      </w:r>
      <w:r w:rsidR="00D161F8">
        <w:rPr>
          <w:rFonts w:asciiTheme="majorBidi" w:hAnsiTheme="majorBidi" w:cstheme="majorBidi" w:hint="cs"/>
          <w:sz w:val="28"/>
          <w:szCs w:val="28"/>
          <w:cs/>
        </w:rPr>
        <w:t>สินค้าของคู่ค้าสูญหายในระหว่างขนย้ายมายังเขตปลอดอากรของบริษัท เป็นจำนวนเงิน</w:t>
      </w:r>
      <w:r w:rsidR="00D161F8">
        <w:rPr>
          <w:rFonts w:asciiTheme="majorBidi" w:hAnsiTheme="majorBidi" w:cstheme="majorBidi"/>
          <w:sz w:val="28"/>
          <w:szCs w:val="28"/>
        </w:rPr>
        <w:t xml:space="preserve"> 13.29 </w:t>
      </w:r>
      <w:r w:rsidR="00D161F8">
        <w:rPr>
          <w:rFonts w:asciiTheme="majorBidi" w:hAnsiTheme="majorBidi" w:cstheme="majorBidi" w:hint="cs"/>
          <w:sz w:val="28"/>
          <w:szCs w:val="28"/>
          <w:cs/>
        </w:rPr>
        <w:t>ล้านบาท ปั</w:t>
      </w:r>
      <w:r w:rsidR="00D161F8" w:rsidRPr="00A76139">
        <w:rPr>
          <w:rFonts w:asciiTheme="majorBidi" w:hAnsiTheme="majorBidi" w:cs="Angsana New" w:hint="cs"/>
          <w:sz w:val="28"/>
          <w:szCs w:val="28"/>
          <w:cs/>
        </w:rPr>
        <w:t>จจุบันคดีความยังอยู่ในระหว่างการพิจารณาของศาลแพ่ง</w:t>
      </w:r>
      <w:r w:rsidR="00D161F8" w:rsidRPr="00A761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161F8" w:rsidRPr="00A76139">
        <w:rPr>
          <w:rFonts w:asciiTheme="majorBidi" w:hAnsiTheme="majorBidi" w:cs="Angsana New" w:hint="cs"/>
          <w:sz w:val="28"/>
          <w:szCs w:val="28"/>
          <w:cs/>
        </w:rPr>
        <w:t>บริษัทเชื่อว่าคดีดังกล่าวบริษัทจะสามารถต่อสู้ข้อกล่าวหาได้</w:t>
      </w:r>
      <w:r w:rsidR="00D161F8" w:rsidRPr="00A761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161F8" w:rsidRPr="00A76139">
        <w:rPr>
          <w:rFonts w:asciiTheme="majorBidi" w:hAnsiTheme="majorBidi" w:cs="Angsana New" w:hint="cs"/>
          <w:sz w:val="28"/>
          <w:szCs w:val="28"/>
          <w:cs/>
        </w:rPr>
        <w:t>ดังนั้น</w:t>
      </w:r>
      <w:r w:rsidR="00D161F8" w:rsidRPr="00A761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161F8" w:rsidRPr="00A76139">
        <w:rPr>
          <w:rFonts w:asciiTheme="majorBidi" w:hAnsiTheme="majorBidi" w:cs="Angsana New" w:hint="cs"/>
          <w:sz w:val="28"/>
          <w:szCs w:val="28"/>
          <w:cs/>
        </w:rPr>
        <w:t>บริษัทจึงไม่ได้บันทึกประมาณการหนี้สินดังกล่าวในงบการเงิน</w:t>
      </w:r>
    </w:p>
    <w:p w14:paraId="50FEB3E3" w14:textId="77777777" w:rsidR="00D161F8" w:rsidRDefault="00D161F8" w:rsidP="00D161F8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E86AA33" w14:textId="77777777" w:rsidR="00D161F8" w:rsidRDefault="00D161F8" w:rsidP="00D161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sectPr w:rsidR="00D161F8" w:rsidSect="0059240F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17262D5" w14:textId="68FF204A" w:rsidR="00D161F8" w:rsidRDefault="00D161F8" w:rsidP="00D161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การจัดประเภทรายการใหม่</w:t>
      </w:r>
    </w:p>
    <w:p w14:paraId="7C46831B" w14:textId="77777777" w:rsidR="00D161F8" w:rsidRPr="00A87DE4" w:rsidRDefault="00D161F8" w:rsidP="00D161F8">
      <w:pPr>
        <w:rPr>
          <w:rFonts w:cs="Arial"/>
          <w:sz w:val="28"/>
          <w:szCs w:val="28"/>
          <w:cs/>
          <w:lang w:val="th-TH"/>
        </w:rPr>
      </w:pPr>
    </w:p>
    <w:p w14:paraId="759FB018" w14:textId="1039AED5" w:rsidR="00FF1E61" w:rsidRDefault="00D161F8" w:rsidP="00D161F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5E2D">
        <w:rPr>
          <w:rFonts w:asciiTheme="majorBidi" w:hAnsiTheme="majorBidi" w:cstheme="majorBidi" w:hint="cs"/>
          <w:sz w:val="28"/>
          <w:szCs w:val="28"/>
          <w:cs/>
        </w:rPr>
        <w:t>รายการบางรายการในงบแสดงฐานะการเงิน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/>
          <w:sz w:val="28"/>
          <w:szCs w:val="28"/>
        </w:rPr>
        <w:t>31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/>
          <w:sz w:val="28"/>
          <w:szCs w:val="28"/>
        </w:rPr>
        <w:t>2564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สำหรับงวดสามเดือนและเก้าเดือน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2564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ซึ่งรวมอยู่ในงบการเงินระหว่างกาลปี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เพื่อวัตถุประสงค์ในการเปรียบเทียบ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ระหว่างกาลปี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ดังนี้</w:t>
      </w:r>
    </w:p>
    <w:p w14:paraId="3D7CF3E8" w14:textId="77777777" w:rsidR="00D161F8" w:rsidRPr="00D161F8" w:rsidRDefault="00D161F8" w:rsidP="00D161F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FF1E61" w:rsidRPr="007F4BE0" w14:paraId="4081FDE1" w14:textId="77777777" w:rsidTr="009A0693">
        <w:trPr>
          <w:trHeight w:val="421"/>
          <w:tblHeader/>
        </w:trPr>
        <w:tc>
          <w:tcPr>
            <w:tcW w:w="3330" w:type="dxa"/>
          </w:tcPr>
          <w:p w14:paraId="0A337897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73A5F3AC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FF1E61" w:rsidRPr="007F4BE0" w14:paraId="0392E542" w14:textId="77777777" w:rsidTr="009A0693">
        <w:trPr>
          <w:trHeight w:val="410"/>
          <w:tblHeader/>
        </w:trPr>
        <w:tc>
          <w:tcPr>
            <w:tcW w:w="3330" w:type="dxa"/>
          </w:tcPr>
          <w:p w14:paraId="55F565E5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52F522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F1E61" w:rsidRPr="007F4BE0" w14:paraId="66269BBA" w14:textId="77777777" w:rsidTr="009A0693">
        <w:trPr>
          <w:trHeight w:val="164"/>
          <w:tblHeader/>
        </w:trPr>
        <w:tc>
          <w:tcPr>
            <w:tcW w:w="3330" w:type="dxa"/>
          </w:tcPr>
          <w:p w14:paraId="3571C887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26BBAE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DFAFDD9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0E91611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390078C5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225FB4D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F1E61" w:rsidRPr="007F4BE0" w14:paraId="4189E1CB" w14:textId="77777777" w:rsidTr="009A0693">
        <w:trPr>
          <w:trHeight w:val="400"/>
          <w:tblHeader/>
        </w:trPr>
        <w:tc>
          <w:tcPr>
            <w:tcW w:w="3330" w:type="dxa"/>
          </w:tcPr>
          <w:p w14:paraId="723117D8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06C9B2C" w14:textId="77777777" w:rsidR="00FF1E61" w:rsidRPr="007F4BE0" w:rsidRDefault="00FF1E61" w:rsidP="009A0693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E61" w:rsidRPr="007F4BE0" w14:paraId="742F51E1" w14:textId="77777777" w:rsidTr="009A0693">
        <w:trPr>
          <w:trHeight w:val="400"/>
        </w:trPr>
        <w:tc>
          <w:tcPr>
            <w:tcW w:w="3330" w:type="dxa"/>
          </w:tcPr>
          <w:p w14:paraId="61A7F76B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2C33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03CBB970" w14:textId="77777777" w:rsidR="00FF1E61" w:rsidRPr="007F4BE0" w:rsidRDefault="00FF1E61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995B0F0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EB1CA51" w14:textId="77777777" w:rsidR="00FF1E61" w:rsidRPr="007F4BE0" w:rsidRDefault="00FF1E61" w:rsidP="009A069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5AB6B2E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3B90D0" w14:textId="77777777" w:rsidR="00FF1E61" w:rsidRPr="007F4BE0" w:rsidRDefault="00FF1E61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E61" w:rsidRPr="007F4BE0" w14:paraId="36CB1BC8" w14:textId="77777777" w:rsidTr="009A0693">
        <w:trPr>
          <w:trHeight w:val="400"/>
        </w:trPr>
        <w:tc>
          <w:tcPr>
            <w:tcW w:w="3330" w:type="dxa"/>
          </w:tcPr>
          <w:p w14:paraId="5665082B" w14:textId="77777777" w:rsidR="00FF1E61" w:rsidRPr="007F4BE0" w:rsidRDefault="00FF1E61" w:rsidP="009A0693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7CF734F5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2B784F4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574587C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1B7370B4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B77332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E61" w:rsidRPr="007F4BE0" w14:paraId="18554C13" w14:textId="77777777" w:rsidTr="009A0693">
        <w:trPr>
          <w:trHeight w:val="400"/>
        </w:trPr>
        <w:tc>
          <w:tcPr>
            <w:tcW w:w="3330" w:type="dxa"/>
          </w:tcPr>
          <w:p w14:paraId="28F5A099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82C33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721ED85C" w14:textId="77777777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868,238</w:t>
            </w:r>
          </w:p>
        </w:tc>
        <w:tc>
          <w:tcPr>
            <w:tcW w:w="450" w:type="dxa"/>
            <w:shd w:val="clear" w:color="auto" w:fill="auto"/>
          </w:tcPr>
          <w:p w14:paraId="245F25E7" w14:textId="77777777" w:rsidR="00FF1E61" w:rsidRPr="007F4BE0" w:rsidRDefault="00FF1E61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13DD8B8" w14:textId="1DB5C8AF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E19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19D1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6CB007D2" w14:textId="77777777" w:rsidR="00FF1E61" w:rsidRPr="007F4BE0" w:rsidRDefault="00FF1E61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8290298" w14:textId="67243E9C" w:rsidR="00FF1E61" w:rsidRPr="007F4BE0" w:rsidRDefault="00FF1E6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D1870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D1870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C41EDB" w:rsidRPr="007F4BE0" w14:paraId="7EA449FC" w14:textId="77777777" w:rsidTr="009A0693">
        <w:trPr>
          <w:trHeight w:val="400"/>
        </w:trPr>
        <w:tc>
          <w:tcPr>
            <w:tcW w:w="3330" w:type="dxa"/>
          </w:tcPr>
          <w:p w14:paraId="5F9C55ED" w14:textId="7678ECD8" w:rsidR="00C41EDB" w:rsidRPr="00482C33" w:rsidRDefault="00C41EDB" w:rsidP="00C41E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0B995186" w14:textId="18231C66" w:rsidR="00C41EDB" w:rsidRDefault="00C41EDB" w:rsidP="00C4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85,193</w:t>
            </w:r>
          </w:p>
        </w:tc>
        <w:tc>
          <w:tcPr>
            <w:tcW w:w="450" w:type="dxa"/>
            <w:shd w:val="clear" w:color="auto" w:fill="auto"/>
          </w:tcPr>
          <w:p w14:paraId="13D92ECA" w14:textId="77777777" w:rsidR="00C41EDB" w:rsidRPr="007F4BE0" w:rsidRDefault="00C41EDB" w:rsidP="00C41E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DE4BC33" w14:textId="16052756" w:rsidR="00C41EDB" w:rsidRPr="00482C33" w:rsidRDefault="00C41EDB" w:rsidP="00C4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(19,425)</w:t>
            </w:r>
          </w:p>
        </w:tc>
        <w:tc>
          <w:tcPr>
            <w:tcW w:w="540" w:type="dxa"/>
            <w:shd w:val="clear" w:color="auto" w:fill="auto"/>
          </w:tcPr>
          <w:p w14:paraId="1B14A894" w14:textId="77777777" w:rsidR="00C41EDB" w:rsidRPr="007F4BE0" w:rsidRDefault="00C41EDB" w:rsidP="00C41E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93E426" w14:textId="5EC2BD25" w:rsidR="00C41EDB" w:rsidRDefault="00C41EDB" w:rsidP="00C4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65,768</w:t>
            </w:r>
          </w:p>
        </w:tc>
      </w:tr>
      <w:tr w:rsidR="00C41EDB" w:rsidRPr="007F4BE0" w14:paraId="7A50EDC1" w14:textId="77777777" w:rsidTr="009A0693">
        <w:trPr>
          <w:trHeight w:val="400"/>
        </w:trPr>
        <w:tc>
          <w:tcPr>
            <w:tcW w:w="3330" w:type="dxa"/>
          </w:tcPr>
          <w:p w14:paraId="1B5439FD" w14:textId="77777777" w:rsidR="00C41EDB" w:rsidRPr="007F4BE0" w:rsidRDefault="00C41EDB" w:rsidP="00C41E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82C33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09416486" w14:textId="77777777" w:rsidR="00C41EDB" w:rsidRDefault="00C41EDB" w:rsidP="00C4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65,266</w:t>
            </w:r>
          </w:p>
        </w:tc>
        <w:tc>
          <w:tcPr>
            <w:tcW w:w="450" w:type="dxa"/>
            <w:shd w:val="clear" w:color="auto" w:fill="auto"/>
          </w:tcPr>
          <w:p w14:paraId="2CBA1257" w14:textId="77777777" w:rsidR="00C41EDB" w:rsidRPr="007F4BE0" w:rsidRDefault="00C41EDB" w:rsidP="00C41E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95E6D24" w14:textId="77777777" w:rsidR="00C41EDB" w:rsidRDefault="00C41EDB" w:rsidP="00C4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2C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,478</w:t>
            </w:r>
          </w:p>
        </w:tc>
        <w:tc>
          <w:tcPr>
            <w:tcW w:w="540" w:type="dxa"/>
            <w:shd w:val="clear" w:color="auto" w:fill="auto"/>
          </w:tcPr>
          <w:p w14:paraId="368E009B" w14:textId="77777777" w:rsidR="00C41EDB" w:rsidRPr="007F4BE0" w:rsidRDefault="00C41EDB" w:rsidP="00C41E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B9FDF9" w14:textId="77777777" w:rsidR="00C41EDB" w:rsidRDefault="00C41EDB" w:rsidP="00C4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90,744</w:t>
            </w:r>
          </w:p>
        </w:tc>
      </w:tr>
      <w:tr w:rsidR="00C41EDB" w:rsidRPr="007F4BE0" w14:paraId="29C84EAA" w14:textId="77777777" w:rsidTr="009A0693">
        <w:trPr>
          <w:trHeight w:val="400"/>
        </w:trPr>
        <w:tc>
          <w:tcPr>
            <w:tcW w:w="3330" w:type="dxa"/>
          </w:tcPr>
          <w:p w14:paraId="0DBDFD14" w14:textId="77777777" w:rsidR="00C41EDB" w:rsidRPr="007F4BE0" w:rsidRDefault="00C41EDB" w:rsidP="00C41E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A29FF0" w14:textId="77777777" w:rsidR="00C41EDB" w:rsidRPr="007F4BE0" w:rsidRDefault="00C41EDB" w:rsidP="00C41E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5DE9275" w14:textId="77777777" w:rsidR="00C41EDB" w:rsidRPr="007F4BE0" w:rsidRDefault="00C41EDB" w:rsidP="00C41E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544EF" w14:textId="77777777" w:rsidR="00C41EDB" w:rsidRPr="007F4BE0" w:rsidRDefault="00C41EDB" w:rsidP="00C41E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5D5241AA" w14:textId="77777777" w:rsidR="00C41EDB" w:rsidRPr="007F4BE0" w:rsidRDefault="00C41EDB" w:rsidP="00C41E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AE037B" w14:textId="77777777" w:rsidR="00C41EDB" w:rsidRPr="007F4BE0" w:rsidRDefault="00C41EDB" w:rsidP="00C41E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47EA674" w14:textId="720571F6" w:rsidR="00FF1E61" w:rsidRDefault="00FF1E61" w:rsidP="00FF1E61">
      <w:pPr>
        <w:rPr>
          <w:rFonts w:cs="Arial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BB786B" w:rsidRPr="007F4BE0" w14:paraId="7A7729F3" w14:textId="77777777" w:rsidTr="009A0693">
        <w:trPr>
          <w:trHeight w:val="421"/>
          <w:tblHeader/>
        </w:trPr>
        <w:tc>
          <w:tcPr>
            <w:tcW w:w="3330" w:type="dxa"/>
          </w:tcPr>
          <w:p w14:paraId="17871D66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357F94A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BB786B" w:rsidRPr="007F4BE0" w14:paraId="0C16DB24" w14:textId="77777777" w:rsidTr="009A0693">
        <w:trPr>
          <w:trHeight w:val="410"/>
          <w:tblHeader/>
        </w:trPr>
        <w:tc>
          <w:tcPr>
            <w:tcW w:w="3330" w:type="dxa"/>
          </w:tcPr>
          <w:p w14:paraId="48915A92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C604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B786B" w:rsidRPr="007F4BE0" w14:paraId="213B47E5" w14:textId="77777777" w:rsidTr="009A0693">
        <w:trPr>
          <w:trHeight w:val="164"/>
          <w:tblHeader/>
        </w:trPr>
        <w:tc>
          <w:tcPr>
            <w:tcW w:w="3330" w:type="dxa"/>
          </w:tcPr>
          <w:p w14:paraId="63E1A8E7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31981EE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649A6365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11E41507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76076044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14050FC9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BB786B" w:rsidRPr="007F4BE0" w14:paraId="6FD7D5A4" w14:textId="77777777" w:rsidTr="009A0693">
        <w:trPr>
          <w:trHeight w:val="400"/>
          <w:tblHeader/>
        </w:trPr>
        <w:tc>
          <w:tcPr>
            <w:tcW w:w="3330" w:type="dxa"/>
          </w:tcPr>
          <w:p w14:paraId="7A41E6A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4D3B1D17" w14:textId="77777777" w:rsidR="00BB786B" w:rsidRPr="007F4BE0" w:rsidRDefault="00BB786B" w:rsidP="009A0693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86B" w:rsidRPr="007F4BE0" w14:paraId="7ECD260B" w14:textId="77777777" w:rsidTr="009A0693">
        <w:trPr>
          <w:trHeight w:val="400"/>
        </w:trPr>
        <w:tc>
          <w:tcPr>
            <w:tcW w:w="3330" w:type="dxa"/>
          </w:tcPr>
          <w:p w14:paraId="462BF00F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B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EA5567A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7F356C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5586BB" w14:textId="77777777" w:rsidR="00BB786B" w:rsidRPr="007F4BE0" w:rsidRDefault="00BB786B" w:rsidP="009A0693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51E9DBC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95FB0D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786B" w:rsidRPr="007F4BE0" w14:paraId="5F4862FB" w14:textId="77777777" w:rsidTr="009A0693">
        <w:trPr>
          <w:trHeight w:val="400"/>
        </w:trPr>
        <w:tc>
          <w:tcPr>
            <w:tcW w:w="3330" w:type="dxa"/>
          </w:tcPr>
          <w:p w14:paraId="1F396BCF" w14:textId="0095061C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78E9A8C1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6FBFC09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00ABEC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0D087F4" w14:textId="77777777" w:rsidR="00BB786B" w:rsidRPr="007F4BE0" w:rsidRDefault="00BB786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FC6200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86B" w:rsidRPr="007F4BE0" w14:paraId="44E6DF47" w14:textId="77777777" w:rsidTr="009A0693">
        <w:trPr>
          <w:trHeight w:val="400"/>
        </w:trPr>
        <w:tc>
          <w:tcPr>
            <w:tcW w:w="3330" w:type="dxa"/>
          </w:tcPr>
          <w:p w14:paraId="770A0DDF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57C32A48" w14:textId="7A974AF0" w:rsidR="00BB786B" w:rsidRPr="004258FD" w:rsidRDefault="00CF0C6C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7539F92D" w14:textId="77777777" w:rsidR="00BB786B" w:rsidRPr="004258FD" w:rsidRDefault="00BB786B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C191833" w14:textId="35E6C517" w:rsidR="00BB786B" w:rsidRPr="004258FD" w:rsidRDefault="0027145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37AC" w:rsidRPr="004258F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258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37AC" w:rsidRPr="004258FD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4258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79C2493F" w14:textId="77777777" w:rsidR="00BB786B" w:rsidRPr="004258FD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80E53B" w14:textId="4A97B45D" w:rsidR="00BB786B" w:rsidRPr="004258FD" w:rsidRDefault="0027145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37AC" w:rsidRPr="004258F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258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0E02" w:rsidRPr="004258FD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4258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786B" w:rsidRPr="007F4BE0" w14:paraId="5F41524C" w14:textId="77777777" w:rsidTr="009A0693">
        <w:trPr>
          <w:trHeight w:val="400"/>
        </w:trPr>
        <w:tc>
          <w:tcPr>
            <w:tcW w:w="3330" w:type="dxa"/>
          </w:tcPr>
          <w:p w14:paraId="68106E46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50BC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59635835" w14:textId="21B23FB3" w:rsidR="00BB786B" w:rsidRPr="004258FD" w:rsidRDefault="00A32A20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(24,855)</w:t>
            </w:r>
          </w:p>
        </w:tc>
        <w:tc>
          <w:tcPr>
            <w:tcW w:w="450" w:type="dxa"/>
            <w:shd w:val="clear" w:color="auto" w:fill="auto"/>
          </w:tcPr>
          <w:p w14:paraId="533BCEDB" w14:textId="77777777" w:rsidR="00BB786B" w:rsidRPr="004258FD" w:rsidRDefault="00BB786B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87B8D16" w14:textId="7398A44A" w:rsidR="00BB786B" w:rsidRPr="004258FD" w:rsidRDefault="00780031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7145B" w:rsidRPr="004258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8FD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540" w:type="dxa"/>
            <w:shd w:val="clear" w:color="auto" w:fill="auto"/>
          </w:tcPr>
          <w:p w14:paraId="76E0638C" w14:textId="77777777" w:rsidR="00BB786B" w:rsidRPr="004258FD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57FAE8" w14:textId="4C4BCAAC" w:rsidR="00BB786B" w:rsidRPr="004258FD" w:rsidRDefault="0027145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031" w:rsidRPr="004258F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258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80031" w:rsidRPr="004258FD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Pr="004258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786B" w:rsidRPr="00CB098E" w14:paraId="3009198E" w14:textId="77777777" w:rsidTr="009A0693">
        <w:trPr>
          <w:trHeight w:val="400"/>
        </w:trPr>
        <w:tc>
          <w:tcPr>
            <w:tcW w:w="3330" w:type="dxa"/>
          </w:tcPr>
          <w:p w14:paraId="67FF1A67" w14:textId="77777777" w:rsidR="00BB786B" w:rsidRPr="00750BCB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AC1DE9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40A4D7BB" w14:textId="393C9FBB" w:rsidR="00BB786B" w:rsidRPr="004258FD" w:rsidRDefault="00A32A20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171,033</w:t>
            </w:r>
          </w:p>
        </w:tc>
        <w:tc>
          <w:tcPr>
            <w:tcW w:w="450" w:type="dxa"/>
            <w:shd w:val="clear" w:color="auto" w:fill="auto"/>
          </w:tcPr>
          <w:p w14:paraId="0EF4F382" w14:textId="77777777" w:rsidR="00BB786B" w:rsidRPr="004258FD" w:rsidRDefault="00BB786B" w:rsidP="009A0693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62E7C25" w14:textId="1EB777D0" w:rsidR="00BB786B" w:rsidRPr="004258FD" w:rsidRDefault="0027145B" w:rsidP="009A0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80031" w:rsidRPr="004258FD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540" w:type="dxa"/>
            <w:shd w:val="clear" w:color="auto" w:fill="auto"/>
          </w:tcPr>
          <w:p w14:paraId="205D80F1" w14:textId="77777777" w:rsidR="00BB786B" w:rsidRPr="004258FD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E286DCD" w14:textId="55BF0758" w:rsidR="00BB786B" w:rsidRPr="004258FD" w:rsidRDefault="0027145B" w:rsidP="00C85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258FD">
              <w:rPr>
                <w:rFonts w:asciiTheme="majorBidi" w:hAnsiTheme="majorBidi" w:cstheme="majorBidi"/>
                <w:sz w:val="28"/>
                <w:szCs w:val="28"/>
              </w:rPr>
              <w:t>172,4</w:t>
            </w:r>
            <w:r w:rsidR="00780031" w:rsidRPr="004258FD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BB786B" w:rsidRPr="007F4BE0" w14:paraId="198E3411" w14:textId="77777777" w:rsidTr="009A0693">
        <w:trPr>
          <w:trHeight w:val="400"/>
        </w:trPr>
        <w:tc>
          <w:tcPr>
            <w:tcW w:w="3330" w:type="dxa"/>
          </w:tcPr>
          <w:p w14:paraId="68262C62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B81969A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57B541B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6788E" w14:textId="77777777" w:rsidR="00BB786B" w:rsidRPr="007F4BE0" w:rsidRDefault="00BB786B" w:rsidP="009A069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4B5BDD3E" w14:textId="77777777" w:rsidR="00BB786B" w:rsidRPr="007F4BE0" w:rsidRDefault="00BB786B" w:rsidP="009A0693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435E87" w14:textId="77777777" w:rsidR="00BB786B" w:rsidRPr="007F4BE0" w:rsidRDefault="00BB786B" w:rsidP="009A0693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F856A76" w14:textId="6B84CE42" w:rsidR="00BB786B" w:rsidRDefault="00BB786B" w:rsidP="00FF1E61">
      <w:pPr>
        <w:rPr>
          <w:rFonts w:cs="Arial"/>
          <w:cs/>
          <w:lang w:val="th-TH"/>
        </w:rPr>
      </w:pPr>
    </w:p>
    <w:p w14:paraId="60E9B9E1" w14:textId="018CC8FB" w:rsidR="00155610" w:rsidRDefault="00155610" w:rsidP="00FF1E61">
      <w:pPr>
        <w:rPr>
          <w:rFonts w:cs="Arial"/>
          <w:cs/>
          <w:lang w:val="th-TH"/>
        </w:rPr>
      </w:pPr>
    </w:p>
    <w:p w14:paraId="1106E94D" w14:textId="5130F794" w:rsidR="00155610" w:rsidRDefault="00155610" w:rsidP="00FF1E61">
      <w:pPr>
        <w:rPr>
          <w:rFonts w:cs="Arial"/>
          <w:cs/>
          <w:lang w:val="th-TH"/>
        </w:rPr>
      </w:pPr>
    </w:p>
    <w:p w14:paraId="671BE74E" w14:textId="348593D2" w:rsidR="00155610" w:rsidRPr="00A87DE4" w:rsidRDefault="00155610" w:rsidP="00FF1E61">
      <w:pPr>
        <w:rPr>
          <w:rFonts w:cstheme="minorBidi"/>
          <w:cs/>
          <w:lang w:val="th-TH"/>
        </w:rPr>
      </w:pPr>
    </w:p>
    <w:p w14:paraId="0384BC21" w14:textId="77777777" w:rsidR="00155610" w:rsidRPr="00482C33" w:rsidRDefault="00155610" w:rsidP="00FF1E61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FF1E61" w:rsidRPr="004029DB" w14:paraId="4BBBEB12" w14:textId="77777777" w:rsidTr="00D07345">
        <w:trPr>
          <w:tblHeader/>
        </w:trPr>
        <w:tc>
          <w:tcPr>
            <w:tcW w:w="3330" w:type="dxa"/>
          </w:tcPr>
          <w:p w14:paraId="09C469B0" w14:textId="77777777" w:rsidR="00FF1E61" w:rsidRPr="007F4BE0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F174B98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FF1E61" w:rsidRPr="004029DB" w14:paraId="5D1361B3" w14:textId="77777777" w:rsidTr="00D07345">
        <w:trPr>
          <w:tblHeader/>
        </w:trPr>
        <w:tc>
          <w:tcPr>
            <w:tcW w:w="3330" w:type="dxa"/>
          </w:tcPr>
          <w:p w14:paraId="0335FE1D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25994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029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F1E61" w:rsidRPr="004029DB" w14:paraId="7D33CD17" w14:textId="77777777" w:rsidTr="00D07345">
        <w:trPr>
          <w:tblHeader/>
        </w:trPr>
        <w:tc>
          <w:tcPr>
            <w:tcW w:w="3330" w:type="dxa"/>
          </w:tcPr>
          <w:p w14:paraId="4B980630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324A70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7E5E6CD9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0782A996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3AB09092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22A709E8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F1E61" w:rsidRPr="004029DB" w14:paraId="2E89C798" w14:textId="77777777" w:rsidTr="00D07345">
        <w:trPr>
          <w:tblHeader/>
        </w:trPr>
        <w:tc>
          <w:tcPr>
            <w:tcW w:w="3330" w:type="dxa"/>
          </w:tcPr>
          <w:p w14:paraId="474FD3F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5C83275B" w14:textId="77777777" w:rsidR="00FF1E61" w:rsidRPr="004029DB" w:rsidRDefault="00FF1E61" w:rsidP="004029DB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E61" w:rsidRPr="004029DB" w14:paraId="7943B7B0" w14:textId="77777777" w:rsidTr="00D07345">
        <w:tc>
          <w:tcPr>
            <w:tcW w:w="3330" w:type="dxa"/>
          </w:tcPr>
          <w:p w14:paraId="76BADD8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79D12635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7B3B8DC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C7C8A1" w14:textId="77777777" w:rsidR="00FF1E61" w:rsidRPr="004029DB" w:rsidRDefault="00FF1E61" w:rsidP="004029D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F68BA3B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BD3915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E61" w:rsidRPr="004029DB" w14:paraId="093D1198" w14:textId="77777777" w:rsidTr="00D07345">
        <w:tc>
          <w:tcPr>
            <w:tcW w:w="3330" w:type="dxa"/>
          </w:tcPr>
          <w:p w14:paraId="35EACBB5" w14:textId="66381EAB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B31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0B95A078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639DA8A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481836C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279BB548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864621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E61" w:rsidRPr="004029DB" w14:paraId="6AEC9C16" w14:textId="77777777" w:rsidTr="00D07345">
        <w:tc>
          <w:tcPr>
            <w:tcW w:w="3330" w:type="dxa"/>
          </w:tcPr>
          <w:p w14:paraId="06D8B124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4210590B" w14:textId="7210B60B" w:rsidR="00FF1E61" w:rsidRPr="00F11D56" w:rsidRDefault="00CF0C6C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0834BFDC" w14:textId="77777777" w:rsidR="00FF1E61" w:rsidRPr="00F11D56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AB10B9F" w14:textId="3F9344D3" w:rsidR="00FF1E61" w:rsidRPr="00F11D56" w:rsidRDefault="006774C2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0E24" w:rsidRPr="00F11D56">
              <w:rPr>
                <w:rFonts w:asciiTheme="majorBidi" w:hAnsiTheme="majorBidi" w:cstheme="majorBidi"/>
                <w:sz w:val="28"/>
                <w:szCs w:val="28"/>
              </w:rPr>
              <w:t>27,932</w:t>
            </w:r>
            <w:r w:rsidRPr="00F11D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2517D583" w14:textId="77777777" w:rsidR="00FF1E61" w:rsidRPr="00F11D56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E66DB02" w14:textId="36D6D196" w:rsidR="00FF1E61" w:rsidRPr="00F11D56" w:rsidRDefault="00A32A20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10E24" w:rsidRPr="00F11D56">
              <w:rPr>
                <w:rFonts w:asciiTheme="majorBidi" w:hAnsiTheme="majorBidi" w:cstheme="majorBidi"/>
                <w:sz w:val="28"/>
                <w:szCs w:val="28"/>
              </w:rPr>
              <w:t>27,932</w:t>
            </w:r>
            <w:r w:rsidRPr="00F11D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1E61" w:rsidRPr="004029DB" w14:paraId="7B241725" w14:textId="77777777" w:rsidTr="00D07345">
        <w:tc>
          <w:tcPr>
            <w:tcW w:w="3330" w:type="dxa"/>
          </w:tcPr>
          <w:p w14:paraId="122CF952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6265860B" w14:textId="0FB54F3C" w:rsidR="00FF1E61" w:rsidRPr="00F11D56" w:rsidRDefault="006774C2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(61,446)</w:t>
            </w:r>
          </w:p>
        </w:tc>
        <w:tc>
          <w:tcPr>
            <w:tcW w:w="450" w:type="dxa"/>
            <w:shd w:val="clear" w:color="auto" w:fill="auto"/>
          </w:tcPr>
          <w:p w14:paraId="6BD44A3B" w14:textId="77777777" w:rsidR="00FF1E61" w:rsidRPr="00F11D56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A30AB66" w14:textId="61DE015E" w:rsidR="00FF1E61" w:rsidRPr="00F11D56" w:rsidRDefault="00170CD8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562EBB" w:rsidRPr="00F11D56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540" w:type="dxa"/>
            <w:shd w:val="clear" w:color="auto" w:fill="auto"/>
          </w:tcPr>
          <w:p w14:paraId="482C4C89" w14:textId="77777777" w:rsidR="00FF1E61" w:rsidRPr="00F11D56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80ED7F" w14:textId="074E33CA" w:rsidR="00FF1E61" w:rsidRPr="00F11D56" w:rsidRDefault="00A32A20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6FB3" w:rsidRPr="00F11D56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F1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6FB3" w:rsidRPr="00F11D56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F11D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1E61" w:rsidRPr="004029DB" w14:paraId="65296AD0" w14:textId="77777777" w:rsidTr="00D07345">
        <w:tc>
          <w:tcPr>
            <w:tcW w:w="3330" w:type="dxa"/>
          </w:tcPr>
          <w:p w14:paraId="3298E9DE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2F50B434" w14:textId="3A765E2B" w:rsidR="00FF1E61" w:rsidRPr="00F11D56" w:rsidRDefault="00FB39CA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6774C2" w:rsidRPr="00F11D56">
              <w:rPr>
                <w:rFonts w:asciiTheme="majorBidi" w:hAnsiTheme="majorBidi" w:cstheme="majorBidi"/>
                <w:sz w:val="28"/>
                <w:szCs w:val="28"/>
              </w:rPr>
              <w:t>477,690</w:t>
            </w:r>
          </w:p>
        </w:tc>
        <w:tc>
          <w:tcPr>
            <w:tcW w:w="450" w:type="dxa"/>
            <w:shd w:val="clear" w:color="auto" w:fill="auto"/>
          </w:tcPr>
          <w:p w14:paraId="461DFE77" w14:textId="77777777" w:rsidR="00FF1E61" w:rsidRPr="00F11D56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7B7F154" w14:textId="027495F7" w:rsidR="00FF1E61" w:rsidRPr="00F11D56" w:rsidRDefault="006774C2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562EBB" w:rsidRPr="00F11D5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540" w:type="dxa"/>
            <w:shd w:val="clear" w:color="auto" w:fill="auto"/>
          </w:tcPr>
          <w:p w14:paraId="36B1CBAE" w14:textId="77777777" w:rsidR="00FF1E61" w:rsidRPr="00F11D56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DDF9379" w14:textId="151FA0A2" w:rsidR="00FF1E61" w:rsidRPr="00F11D56" w:rsidRDefault="00A32A20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F11D56">
              <w:rPr>
                <w:rFonts w:asciiTheme="majorBidi" w:hAnsiTheme="majorBidi" w:cstheme="majorBidi"/>
                <w:sz w:val="28"/>
                <w:szCs w:val="28"/>
              </w:rPr>
              <w:t>479,1</w:t>
            </w:r>
            <w:r w:rsidR="00BF6FB3" w:rsidRPr="00F11D5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FF1E61" w:rsidRPr="004029DB" w14:paraId="17A1B10B" w14:textId="77777777" w:rsidTr="00D07345">
        <w:tc>
          <w:tcPr>
            <w:tcW w:w="3330" w:type="dxa"/>
          </w:tcPr>
          <w:p w14:paraId="00F38FF3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AE5FD59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4350F4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981B3C" w14:textId="77777777" w:rsidR="00FF1E61" w:rsidRPr="004029DB" w:rsidRDefault="00FF1E61" w:rsidP="004029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20596F01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043CEA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111AE87" w14:textId="1687720A" w:rsidR="00FF1E61" w:rsidRPr="004029DB" w:rsidRDefault="00FF1E61" w:rsidP="004029D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BB786B" w:rsidRPr="004029DB" w14:paraId="5237003F" w14:textId="77777777" w:rsidTr="00D07345">
        <w:trPr>
          <w:tblHeader/>
        </w:trPr>
        <w:tc>
          <w:tcPr>
            <w:tcW w:w="3330" w:type="dxa"/>
          </w:tcPr>
          <w:p w14:paraId="06262EA3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1D7E348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B786B" w:rsidRPr="004029DB" w14:paraId="1C8B9A7E" w14:textId="77777777" w:rsidTr="00D07345">
        <w:trPr>
          <w:tblHeader/>
        </w:trPr>
        <w:tc>
          <w:tcPr>
            <w:tcW w:w="3330" w:type="dxa"/>
          </w:tcPr>
          <w:p w14:paraId="2311487B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66E1F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029D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B786B" w:rsidRPr="004029DB" w14:paraId="44845777" w14:textId="77777777" w:rsidTr="00D07345">
        <w:trPr>
          <w:tblHeader/>
        </w:trPr>
        <w:tc>
          <w:tcPr>
            <w:tcW w:w="3330" w:type="dxa"/>
          </w:tcPr>
          <w:p w14:paraId="32B29796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86E17BC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2912A4B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16102C0E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0576E065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3C8B3BDD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BB786B" w:rsidRPr="004029DB" w14:paraId="6B66C4D8" w14:textId="77777777" w:rsidTr="00D07345">
        <w:trPr>
          <w:tblHeader/>
        </w:trPr>
        <w:tc>
          <w:tcPr>
            <w:tcW w:w="3330" w:type="dxa"/>
          </w:tcPr>
          <w:p w14:paraId="241C4354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B4FB1D9" w14:textId="77777777" w:rsidR="00BB786B" w:rsidRPr="004029DB" w:rsidRDefault="00BB786B" w:rsidP="004029DB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86B" w:rsidRPr="004029DB" w14:paraId="70AAB9A0" w14:textId="77777777" w:rsidTr="00D07345">
        <w:tc>
          <w:tcPr>
            <w:tcW w:w="3330" w:type="dxa"/>
          </w:tcPr>
          <w:p w14:paraId="609A8BC7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3F12E22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68383D9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E661032" w14:textId="77777777" w:rsidR="00BB786B" w:rsidRPr="004029DB" w:rsidRDefault="00BB786B" w:rsidP="004029D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C882B74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F7BA16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786B" w:rsidRPr="004029DB" w14:paraId="6F095940" w14:textId="77777777" w:rsidTr="00D07345">
        <w:tc>
          <w:tcPr>
            <w:tcW w:w="3330" w:type="dxa"/>
          </w:tcPr>
          <w:p w14:paraId="60A034F2" w14:textId="406E3101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7D1C11A2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8DD7F5E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6C1B62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2633719" w14:textId="77777777" w:rsidR="00BB786B" w:rsidRPr="004029DB" w:rsidRDefault="00BB786B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459247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86B" w:rsidRPr="004029DB" w14:paraId="73126F46" w14:textId="77777777" w:rsidTr="00D07345">
        <w:tc>
          <w:tcPr>
            <w:tcW w:w="3330" w:type="dxa"/>
          </w:tcPr>
          <w:p w14:paraId="54B1D393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450E9AD3" w14:textId="2ACE57A9" w:rsidR="00BB786B" w:rsidRPr="004029DB" w:rsidRDefault="00CF0C6C" w:rsidP="00CF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5C56641F" w14:textId="77777777" w:rsidR="00BB786B" w:rsidRPr="004029DB" w:rsidRDefault="00BB786B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94BE06F" w14:textId="7CAE0466" w:rsidR="00BB786B" w:rsidRPr="004029DB" w:rsidRDefault="007A361F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(3,810)</w:t>
            </w:r>
          </w:p>
        </w:tc>
        <w:tc>
          <w:tcPr>
            <w:tcW w:w="540" w:type="dxa"/>
            <w:shd w:val="clear" w:color="auto" w:fill="auto"/>
          </w:tcPr>
          <w:p w14:paraId="6EEE0718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C931ED4" w14:textId="2E2674F3" w:rsidR="00BB786B" w:rsidRPr="004029DB" w:rsidRDefault="007A361F" w:rsidP="00C3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decimal" w:pos="1427"/>
              </w:tabs>
              <w:spacing w:after="0" w:line="240" w:lineRule="auto"/>
              <w:ind w:left="340" w:right="-382" w:firstLine="4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(3,810)</w:t>
            </w:r>
          </w:p>
        </w:tc>
      </w:tr>
      <w:tr w:rsidR="00BB786B" w:rsidRPr="004029DB" w14:paraId="211EA468" w14:textId="77777777" w:rsidTr="00D07345">
        <w:tc>
          <w:tcPr>
            <w:tcW w:w="3330" w:type="dxa"/>
          </w:tcPr>
          <w:p w14:paraId="2543BC7A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32A26B77" w14:textId="2A034255" w:rsidR="00BB786B" w:rsidRPr="004029DB" w:rsidRDefault="004919C3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(7,346)</w:t>
            </w:r>
          </w:p>
        </w:tc>
        <w:tc>
          <w:tcPr>
            <w:tcW w:w="450" w:type="dxa"/>
            <w:shd w:val="clear" w:color="auto" w:fill="auto"/>
          </w:tcPr>
          <w:p w14:paraId="1C01713A" w14:textId="77777777" w:rsidR="00BB786B" w:rsidRPr="004029DB" w:rsidRDefault="00BB786B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E616BFF" w14:textId="2DC6FA23" w:rsidR="00BB786B" w:rsidRPr="004029DB" w:rsidRDefault="004919C3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3,810</w:t>
            </w:r>
          </w:p>
        </w:tc>
        <w:tc>
          <w:tcPr>
            <w:tcW w:w="540" w:type="dxa"/>
            <w:shd w:val="clear" w:color="auto" w:fill="auto"/>
          </w:tcPr>
          <w:p w14:paraId="7A792319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44473E4" w14:textId="1D40D92C" w:rsidR="00BB786B" w:rsidRPr="004029DB" w:rsidRDefault="007A361F" w:rsidP="00C3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1427"/>
              </w:tabs>
              <w:spacing w:after="0" w:line="240" w:lineRule="auto"/>
              <w:ind w:left="340" w:right="-292" w:firstLine="4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(3,536)</w:t>
            </w:r>
          </w:p>
        </w:tc>
      </w:tr>
      <w:tr w:rsidR="00BB786B" w:rsidRPr="004029DB" w14:paraId="26BAB3BB" w14:textId="77777777" w:rsidTr="00D07345">
        <w:tc>
          <w:tcPr>
            <w:tcW w:w="3330" w:type="dxa"/>
          </w:tcPr>
          <w:p w14:paraId="2F95F490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6D3F66E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CA1A3B1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18CF3" w14:textId="77777777" w:rsidR="00BB786B" w:rsidRPr="004029DB" w:rsidRDefault="00BB786B" w:rsidP="004029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4C592356" w14:textId="77777777" w:rsidR="00BB786B" w:rsidRPr="004029DB" w:rsidRDefault="00BB786B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2AD8B03" w14:textId="77777777" w:rsidR="00BB786B" w:rsidRPr="004029DB" w:rsidRDefault="00BB786B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52EB3A9" w14:textId="16CB1D90" w:rsidR="00FF1E61" w:rsidRPr="004029DB" w:rsidRDefault="00FF1E61" w:rsidP="004029DB">
      <w:pPr>
        <w:tabs>
          <w:tab w:val="left" w:pos="540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FF1E61" w:rsidRPr="004029DB" w14:paraId="19DAB1C3" w14:textId="77777777" w:rsidTr="00D07345">
        <w:trPr>
          <w:tblHeader/>
        </w:trPr>
        <w:tc>
          <w:tcPr>
            <w:tcW w:w="3330" w:type="dxa"/>
          </w:tcPr>
          <w:p w14:paraId="0E6143BB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4700E20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FF1E61" w:rsidRPr="004029DB" w14:paraId="2EBF15CC" w14:textId="77777777" w:rsidTr="00D07345">
        <w:trPr>
          <w:tblHeader/>
        </w:trPr>
        <w:tc>
          <w:tcPr>
            <w:tcW w:w="3330" w:type="dxa"/>
          </w:tcPr>
          <w:p w14:paraId="75E2569C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1978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029D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F1E61" w:rsidRPr="004029DB" w14:paraId="223D3B68" w14:textId="77777777" w:rsidTr="00D07345">
        <w:trPr>
          <w:tblHeader/>
        </w:trPr>
        <w:tc>
          <w:tcPr>
            <w:tcW w:w="3330" w:type="dxa"/>
          </w:tcPr>
          <w:p w14:paraId="73B4015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A40BFE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3F6D01B0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3E6A4CA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524CA9C8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21A33AC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4029D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FF1E61" w:rsidRPr="004029DB" w14:paraId="0964CE91" w14:textId="77777777" w:rsidTr="00D07345">
        <w:trPr>
          <w:tblHeader/>
        </w:trPr>
        <w:tc>
          <w:tcPr>
            <w:tcW w:w="3330" w:type="dxa"/>
          </w:tcPr>
          <w:p w14:paraId="221CCA2B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45848EBD" w14:textId="77777777" w:rsidR="00FF1E61" w:rsidRPr="004029DB" w:rsidRDefault="00FF1E61" w:rsidP="004029DB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E61" w:rsidRPr="004029DB" w14:paraId="39571144" w14:textId="77777777" w:rsidTr="00D07345">
        <w:tc>
          <w:tcPr>
            <w:tcW w:w="3330" w:type="dxa"/>
          </w:tcPr>
          <w:p w14:paraId="7B55455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1525BC6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F9778E6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105CB5A" w14:textId="77777777" w:rsidR="00FF1E61" w:rsidRPr="004029DB" w:rsidRDefault="00FF1E61" w:rsidP="004029DB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656ED3A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D78004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E61" w:rsidRPr="004029DB" w14:paraId="52ABB140" w14:textId="77777777" w:rsidTr="00D07345">
        <w:tc>
          <w:tcPr>
            <w:tcW w:w="3330" w:type="dxa"/>
          </w:tcPr>
          <w:p w14:paraId="5C3E2243" w14:textId="5D3CCD0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9B31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งวดเก้า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B31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029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029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56B545E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3474F11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1B0EFBA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5BE9A762" w14:textId="77777777" w:rsidR="00FF1E61" w:rsidRPr="004029DB" w:rsidRDefault="00FF1E61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C75243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E61" w:rsidRPr="004029DB" w14:paraId="55BF1733" w14:textId="77777777" w:rsidTr="00D07345">
        <w:tc>
          <w:tcPr>
            <w:tcW w:w="3330" w:type="dxa"/>
          </w:tcPr>
          <w:p w14:paraId="1FBBC71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800" w:type="dxa"/>
            <w:shd w:val="clear" w:color="auto" w:fill="auto"/>
          </w:tcPr>
          <w:p w14:paraId="01D13A83" w14:textId="0E4ACACB" w:rsidR="00FF1E61" w:rsidRPr="004029DB" w:rsidRDefault="00CF0C6C" w:rsidP="00CF0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52BE6AD0" w14:textId="77777777" w:rsidR="00FF1E61" w:rsidRPr="004029DB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E148262" w14:textId="1A967B15" w:rsidR="00FF1E61" w:rsidRPr="004029DB" w:rsidRDefault="004919C3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(8,143)</w:t>
            </w:r>
          </w:p>
        </w:tc>
        <w:tc>
          <w:tcPr>
            <w:tcW w:w="540" w:type="dxa"/>
            <w:shd w:val="clear" w:color="auto" w:fill="auto"/>
          </w:tcPr>
          <w:p w14:paraId="23DACBC2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C7A985" w14:textId="1D25D67E" w:rsidR="00FF1E61" w:rsidRPr="004029DB" w:rsidRDefault="003206E9" w:rsidP="00320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1424"/>
              </w:tabs>
              <w:spacing w:after="0" w:line="240" w:lineRule="auto"/>
              <w:ind w:left="340" w:right="-114" w:firstLine="2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4919C3">
              <w:rPr>
                <w:rFonts w:asciiTheme="majorBidi" w:hAnsiTheme="majorBidi" w:cstheme="majorBidi"/>
                <w:sz w:val="28"/>
                <w:szCs w:val="28"/>
              </w:rPr>
              <w:t>(8,143)</w:t>
            </w:r>
          </w:p>
        </w:tc>
      </w:tr>
      <w:tr w:rsidR="00FF1E61" w:rsidRPr="004029DB" w14:paraId="74A02F16" w14:textId="77777777" w:rsidTr="00D07345">
        <w:tc>
          <w:tcPr>
            <w:tcW w:w="3330" w:type="dxa"/>
          </w:tcPr>
          <w:p w14:paraId="1EE9EF19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029DB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</w:tcPr>
          <w:p w14:paraId="0F865752" w14:textId="2E348DF9" w:rsidR="00FF1E61" w:rsidRPr="004029DB" w:rsidRDefault="00454F84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(18,854)</w:t>
            </w:r>
          </w:p>
        </w:tc>
        <w:tc>
          <w:tcPr>
            <w:tcW w:w="450" w:type="dxa"/>
            <w:shd w:val="clear" w:color="auto" w:fill="auto"/>
          </w:tcPr>
          <w:p w14:paraId="2FD091F9" w14:textId="77777777" w:rsidR="00FF1E61" w:rsidRPr="004029DB" w:rsidRDefault="00FF1E61" w:rsidP="004029DB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F7CC53C" w14:textId="67A13A86" w:rsidR="00FF1E61" w:rsidRPr="004029DB" w:rsidRDefault="004919C3" w:rsidP="00402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8,143</w:t>
            </w:r>
          </w:p>
        </w:tc>
        <w:tc>
          <w:tcPr>
            <w:tcW w:w="540" w:type="dxa"/>
            <w:shd w:val="clear" w:color="auto" w:fill="auto"/>
          </w:tcPr>
          <w:p w14:paraId="20A78F73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3703F8" w14:textId="45583ED9" w:rsidR="00FF1E61" w:rsidRPr="004029DB" w:rsidRDefault="003206E9" w:rsidP="00320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  <w:tab w:val="decimal" w:pos="1424"/>
              </w:tabs>
              <w:spacing w:after="0" w:line="240" w:lineRule="auto"/>
              <w:ind w:left="340" w:right="-114" w:firstLine="2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4919C3">
              <w:rPr>
                <w:rFonts w:asciiTheme="majorBidi" w:hAnsiTheme="majorBidi" w:cstheme="majorBidi"/>
                <w:sz w:val="28"/>
                <w:szCs w:val="28"/>
              </w:rPr>
              <w:t>(10,711)</w:t>
            </w:r>
          </w:p>
        </w:tc>
      </w:tr>
      <w:tr w:rsidR="00FF1E61" w:rsidRPr="007F4BE0" w14:paraId="39C11B4F" w14:textId="77777777" w:rsidTr="00D07345">
        <w:tc>
          <w:tcPr>
            <w:tcW w:w="3330" w:type="dxa"/>
          </w:tcPr>
          <w:p w14:paraId="403B51B5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EBA6A31" w14:textId="77777777" w:rsidR="00FF1E61" w:rsidRPr="004029DB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088A0B0" w14:textId="77777777" w:rsidR="00FF1E61" w:rsidRPr="004029DB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92CF8" w14:textId="77777777" w:rsidR="00FF1E61" w:rsidRPr="007F4BE0" w:rsidRDefault="00FF1E61" w:rsidP="004029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29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7D8F064C" w14:textId="77777777" w:rsidR="00FF1E61" w:rsidRPr="007F4BE0" w:rsidRDefault="00FF1E61" w:rsidP="004029D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F19A80" w14:textId="77777777" w:rsidR="00FF1E61" w:rsidRPr="007F4BE0" w:rsidRDefault="00FF1E61" w:rsidP="004029DB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0417473" w14:textId="77777777" w:rsidR="00FF1E61" w:rsidRPr="00445CC4" w:rsidRDefault="00FF1E61" w:rsidP="007A1A29">
      <w:pPr>
        <w:jc w:val="thaiDistribute"/>
        <w:rPr>
          <w:rFonts w:asciiTheme="majorBidi" w:hAnsiTheme="majorBidi" w:cs="Angsana New"/>
          <w:sz w:val="28"/>
          <w:szCs w:val="28"/>
        </w:rPr>
      </w:pPr>
    </w:p>
    <w:sectPr w:rsidR="00FF1E61" w:rsidRPr="00445CC4" w:rsidSect="0059240F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C50B" w14:textId="77777777" w:rsidR="001E3A8A" w:rsidRDefault="001E3A8A">
      <w:r>
        <w:separator/>
      </w:r>
    </w:p>
  </w:endnote>
  <w:endnote w:type="continuationSeparator" w:id="0">
    <w:p w14:paraId="442E8E60" w14:textId="77777777" w:rsidR="001E3A8A" w:rsidRDefault="001E3A8A">
      <w:r>
        <w:continuationSeparator/>
      </w:r>
    </w:p>
  </w:endnote>
  <w:endnote w:type="continuationNotice" w:id="1">
    <w:p w14:paraId="57A9300A" w14:textId="77777777" w:rsidR="001E3A8A" w:rsidRDefault="001E3A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3EAB" w14:textId="77777777" w:rsidR="008E2469" w:rsidRDefault="008E24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36661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5CA3039" w14:textId="22C60FD0" w:rsidR="001D20E7" w:rsidRPr="001D7B60" w:rsidRDefault="001D20E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1D7B6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1D7B6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1D7B6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B502F">
          <w:rPr>
            <w:rFonts w:asciiTheme="majorBidi" w:hAnsiTheme="majorBidi" w:cstheme="majorBidi"/>
            <w:noProof/>
            <w:sz w:val="28"/>
            <w:szCs w:val="28"/>
          </w:rPr>
          <w:t>30</w:t>
        </w:r>
        <w:r w:rsidRPr="001D7B6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5EDD" w14:textId="77777777" w:rsidR="008E2469" w:rsidRDefault="008E24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67744982" w:rsidR="001D20E7" w:rsidRPr="00E42AFD" w:rsidRDefault="001D20E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B502F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7111EDEE" w:rsidR="001D20E7" w:rsidRPr="00E42AFD" w:rsidRDefault="001D20E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B502F">
          <w:rPr>
            <w:rFonts w:asciiTheme="majorBidi" w:hAnsiTheme="majorBidi" w:cstheme="majorBidi"/>
            <w:noProof/>
            <w:sz w:val="28"/>
            <w:szCs w:val="28"/>
          </w:rPr>
          <w:t>35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075E72" w:rsidR="001D20E7" w:rsidRPr="00E42AFD" w:rsidRDefault="001D20E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B502F">
          <w:rPr>
            <w:rFonts w:asciiTheme="majorBidi" w:hAnsiTheme="majorBidi" w:cstheme="majorBidi"/>
            <w:noProof/>
            <w:sz w:val="28"/>
            <w:szCs w:val="28"/>
          </w:rPr>
          <w:t>36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66005E49" w:rsidR="001D20E7" w:rsidRPr="00E42AFD" w:rsidRDefault="001D20E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B502F">
          <w:rPr>
            <w:rFonts w:asciiTheme="majorBidi" w:hAnsiTheme="majorBidi" w:cstheme="majorBidi"/>
            <w:noProof/>
            <w:sz w:val="28"/>
            <w:szCs w:val="28"/>
          </w:rPr>
          <w:t>40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01E7409C" w:rsidR="001D20E7" w:rsidRPr="00E42AFD" w:rsidRDefault="001D20E7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B502F">
          <w:rPr>
            <w:rFonts w:asciiTheme="majorBidi" w:hAnsiTheme="majorBidi" w:cstheme="majorBidi"/>
            <w:noProof/>
            <w:sz w:val="28"/>
            <w:szCs w:val="28"/>
          </w:rPr>
          <w:t>44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CECB1" w14:textId="77777777" w:rsidR="001E3A8A" w:rsidRDefault="001E3A8A">
      <w:r>
        <w:separator/>
      </w:r>
    </w:p>
  </w:footnote>
  <w:footnote w:type="continuationSeparator" w:id="0">
    <w:p w14:paraId="1A2F2905" w14:textId="77777777" w:rsidR="001E3A8A" w:rsidRDefault="001E3A8A">
      <w:r>
        <w:continuationSeparator/>
      </w:r>
    </w:p>
  </w:footnote>
  <w:footnote w:type="continuationNotice" w:id="1">
    <w:p w14:paraId="69557901" w14:textId="77777777" w:rsidR="001E3A8A" w:rsidRDefault="001E3A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8CC0" w14:textId="77777777" w:rsidR="008E2469" w:rsidRDefault="008E24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8D65D" w14:textId="77777777" w:rsidR="001D20E7" w:rsidRPr="00B206A1" w:rsidRDefault="001D20E7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</w:p>
  <w:p w14:paraId="2244AB38" w14:textId="77777777" w:rsidR="001D20E7" w:rsidRPr="00B206A1" w:rsidRDefault="001D20E7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3F69395E" w14:textId="165E3043" w:rsidR="001D20E7" w:rsidRPr="00B206A1" w:rsidRDefault="001D20E7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</w:rPr>
      <w:t>และเก้าเดือน</w:t>
    </w:r>
    <w:r w:rsidRPr="00606B89">
      <w:rPr>
        <w:rFonts w:ascii="Angsana New" w:hAnsi="Angsana New" w:cs="Angsana New"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30 </w:t>
    </w:r>
    <w:r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5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42CAA390" w14:textId="77777777" w:rsidR="001D20E7" w:rsidRPr="00FB0E93" w:rsidRDefault="001D20E7" w:rsidP="00B20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AD62" w14:textId="77777777" w:rsidR="008E2469" w:rsidRDefault="008E24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4BDD" w14:textId="24B72B53" w:rsidR="001D20E7" w:rsidRPr="0025022B" w:rsidRDefault="001D20E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1D20E7" w:rsidRPr="0025022B" w:rsidRDefault="001D20E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4B48FC9A" w:rsidR="001D20E7" w:rsidRPr="00D710F6" w:rsidRDefault="001D20E7" w:rsidP="00D25572">
    <w:pPr>
      <w:pStyle w:val="acctmainheading"/>
      <w:spacing w:after="0" w:line="240" w:lineRule="atLeast"/>
      <w:rPr>
        <w:rFonts w:ascii="Angsana New" w:hAnsi="Angsana New" w:cs="Angsana New"/>
        <w:sz w:val="30"/>
        <w:szCs w:val="30"/>
        <w:lang w:val="en-US"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และเก้าดือน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 xml:space="preserve">30 </w:t>
    </w:r>
    <w:r w:rsidRPr="00D710F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กันยายน</w:t>
    </w:r>
    <w:r w:rsidRPr="00D710F6">
      <w:rPr>
        <w:rFonts w:ascii="Angsana New" w:hAnsi="Angsana New" w:cs="Angsana New" w:hint="cs"/>
        <w:sz w:val="30"/>
        <w:szCs w:val="30"/>
        <w:rtl/>
        <w:cs/>
        <w:lang w:val="en-US"/>
      </w:rPr>
      <w:t xml:space="preserve"> </w:t>
    </w:r>
    <w:r w:rsidRPr="00D710F6">
      <w:rPr>
        <w:rFonts w:ascii="Angsana New" w:hAnsi="Angsana New" w:cs="Angsana New"/>
        <w:sz w:val="30"/>
        <w:szCs w:val="30"/>
        <w:lang w:val="en-US" w:bidi="th-TH"/>
      </w:rPr>
      <w:t>2565 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710F6">
      <w:rPr>
        <w:rFonts w:asciiTheme="majorBidi" w:hAnsiTheme="majorBidi" w:cstheme="majorBidi"/>
        <w:sz w:val="30"/>
        <w:szCs w:val="30"/>
        <w:lang w:bidi="th-TH"/>
      </w:rPr>
      <w:t>)</w:t>
    </w:r>
  </w:p>
  <w:p w14:paraId="726E70C0" w14:textId="77777777" w:rsidR="001D20E7" w:rsidRPr="00410770" w:rsidRDefault="001D20E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D0AB4" w14:textId="3C651424" w:rsidR="001D20E7" w:rsidRPr="0025022B" w:rsidRDefault="001D20E7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1D20E7" w:rsidRPr="0025022B" w:rsidRDefault="001D20E7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0C964722" w:rsidR="001D20E7" w:rsidRPr="0025022B" w:rsidRDefault="001D20E7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และเก้าเดือน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)</w:t>
    </w:r>
  </w:p>
  <w:p w14:paraId="7A235944" w14:textId="77777777" w:rsidR="001D20E7" w:rsidRPr="00410770" w:rsidRDefault="001D20E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0647" w14:textId="77777777" w:rsidR="001D20E7" w:rsidRPr="0025022B" w:rsidRDefault="001D20E7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EF9B0E1" w14:textId="77777777" w:rsidR="001D20E7" w:rsidRPr="0025022B" w:rsidRDefault="001D20E7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A48E31F" w14:textId="52848047" w:rsidR="001D20E7" w:rsidRPr="0025022B" w:rsidRDefault="001D20E7" w:rsidP="004200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และเก้าเดือน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155610">
      <w:rPr>
        <w:rFonts w:asciiTheme="majorBidi" w:hAnsiTheme="majorBidi" w:cstheme="majorBidi"/>
        <w:sz w:val="30"/>
        <w:szCs w:val="30"/>
        <w:lang w:bidi="th-TH"/>
      </w:rPr>
      <w:t>)</w:t>
    </w:r>
  </w:p>
  <w:p w14:paraId="5AB1DD6A" w14:textId="77777777" w:rsidR="001D20E7" w:rsidRPr="00410770" w:rsidRDefault="001D20E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C147" w14:textId="49316CEF" w:rsidR="001D20E7" w:rsidRPr="007D32A3" w:rsidRDefault="001D20E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1D20E7" w:rsidRPr="007D32A3" w:rsidRDefault="001D20E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3DF92C" w14:textId="31B717A8" w:rsidR="001D20E7" w:rsidRPr="0025022B" w:rsidRDefault="001D20E7" w:rsidP="004200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และเก้าเดือน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155610">
      <w:rPr>
        <w:rFonts w:asciiTheme="majorBidi" w:hAnsiTheme="majorBidi" w:cstheme="majorBidi"/>
        <w:sz w:val="30"/>
        <w:szCs w:val="30"/>
        <w:lang w:bidi="th-TH"/>
      </w:rPr>
      <w:t>)</w:t>
    </w:r>
  </w:p>
  <w:p w14:paraId="2EAED60C" w14:textId="77777777" w:rsidR="001D20E7" w:rsidRPr="00410770" w:rsidRDefault="001D20E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1829" w14:textId="77777777" w:rsidR="001D20E7" w:rsidRPr="007D32A3" w:rsidRDefault="001D20E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16D9876" w14:textId="77777777" w:rsidR="001D20E7" w:rsidRPr="007D32A3" w:rsidRDefault="001D20E7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98CEFD2" w14:textId="448648FC" w:rsidR="001D20E7" w:rsidRPr="0025022B" w:rsidRDefault="001D20E7" w:rsidP="004200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และเก้าเดือน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0"/>
        <w:szCs w:val="30"/>
        <w:lang w:val="en-US" w:bidi="th-TH"/>
      </w:rPr>
      <w:t>30</w:t>
    </w:r>
    <w:r w:rsidRPr="00FF33DB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กันยายน</w:t>
    </w:r>
    <w:r w:rsidRPr="00B206A1">
      <w:rPr>
        <w:rFonts w:asciiTheme="majorBidi" w:hAnsiTheme="majorBidi" w:cstheme="majorBidi" w:hint="cs"/>
        <w:bCs/>
        <w:sz w:val="30"/>
        <w:szCs w:val="30"/>
        <w:rtl/>
        <w:cs/>
      </w:rPr>
      <w:t xml:space="preserve"> </w:t>
    </w:r>
    <w:r w:rsidRPr="00B206A1">
      <w:rPr>
        <w:rFonts w:asciiTheme="majorBidi" w:hAnsiTheme="majorBidi" w:cstheme="majorBidi"/>
        <w:bCs/>
        <w:sz w:val="30"/>
        <w:szCs w:val="30"/>
      </w:rPr>
      <w:t>256</w:t>
    </w:r>
    <w:r w:rsidRPr="00B13220">
      <w:rPr>
        <w:rFonts w:asciiTheme="majorBidi" w:hAnsiTheme="majorBidi" w:cstheme="majorBidi"/>
        <w:sz w:val="30"/>
        <w:szCs w:val="30"/>
      </w:rPr>
      <w:t>5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155610">
      <w:rPr>
        <w:rFonts w:asciiTheme="majorBidi" w:hAnsiTheme="majorBidi" w:cstheme="majorBidi"/>
        <w:sz w:val="30"/>
        <w:szCs w:val="30"/>
        <w:lang w:bidi="th-TH"/>
      </w:rPr>
      <w:t>)</w:t>
    </w:r>
  </w:p>
  <w:p w14:paraId="4006B6A8" w14:textId="77777777" w:rsidR="001D20E7" w:rsidRPr="00410770" w:rsidRDefault="001D20E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7283782"/>
    <w:multiLevelType w:val="hybridMultilevel"/>
    <w:tmpl w:val="7048F640"/>
    <w:lvl w:ilvl="0" w:tplc="A7084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47263C93"/>
    <w:multiLevelType w:val="multilevel"/>
    <w:tmpl w:val="A9FE28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1151F01"/>
    <w:multiLevelType w:val="hybridMultilevel"/>
    <w:tmpl w:val="D012FDFC"/>
    <w:lvl w:ilvl="0" w:tplc="7B8AFC26">
      <w:start w:val="31"/>
      <w:numFmt w:val="bullet"/>
      <w:lvlText w:val=""/>
      <w:lvlJc w:val="left"/>
      <w:pPr>
        <w:ind w:left="740" w:hanging="380"/>
      </w:pPr>
      <w:rPr>
        <w:rFonts w:ascii="Wingdings" w:eastAsia="Times New Roman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7100514"/>
    <w:multiLevelType w:val="hybridMultilevel"/>
    <w:tmpl w:val="F17011F4"/>
    <w:lvl w:ilvl="0" w:tplc="12C680E8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5"/>
  </w:num>
  <w:num w:numId="1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754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BF9"/>
    <w:rsid w:val="00006D55"/>
    <w:rsid w:val="000077D6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C60"/>
    <w:rsid w:val="00011F6A"/>
    <w:rsid w:val="00012208"/>
    <w:rsid w:val="0001251A"/>
    <w:rsid w:val="000126EE"/>
    <w:rsid w:val="0001296E"/>
    <w:rsid w:val="00012B07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98"/>
    <w:rsid w:val="000147B9"/>
    <w:rsid w:val="00014A12"/>
    <w:rsid w:val="00014A3B"/>
    <w:rsid w:val="00014A4A"/>
    <w:rsid w:val="00014B3C"/>
    <w:rsid w:val="00014C07"/>
    <w:rsid w:val="0001562E"/>
    <w:rsid w:val="00015990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0F55"/>
    <w:rsid w:val="00021255"/>
    <w:rsid w:val="00021837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426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979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11"/>
    <w:rsid w:val="00030E6B"/>
    <w:rsid w:val="000313B7"/>
    <w:rsid w:val="00031583"/>
    <w:rsid w:val="000315C3"/>
    <w:rsid w:val="000316A7"/>
    <w:rsid w:val="00031980"/>
    <w:rsid w:val="00031A44"/>
    <w:rsid w:val="00031ADE"/>
    <w:rsid w:val="00031B57"/>
    <w:rsid w:val="00031F4C"/>
    <w:rsid w:val="00032236"/>
    <w:rsid w:val="000324D0"/>
    <w:rsid w:val="0003250C"/>
    <w:rsid w:val="00032716"/>
    <w:rsid w:val="00032ABF"/>
    <w:rsid w:val="00032D35"/>
    <w:rsid w:val="00032DB7"/>
    <w:rsid w:val="0003340E"/>
    <w:rsid w:val="00033483"/>
    <w:rsid w:val="00033950"/>
    <w:rsid w:val="000339D5"/>
    <w:rsid w:val="00033B02"/>
    <w:rsid w:val="00033B05"/>
    <w:rsid w:val="00033D3C"/>
    <w:rsid w:val="00033EFB"/>
    <w:rsid w:val="0003464D"/>
    <w:rsid w:val="00034A8A"/>
    <w:rsid w:val="00034B76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576"/>
    <w:rsid w:val="00036714"/>
    <w:rsid w:val="000367E5"/>
    <w:rsid w:val="00036C21"/>
    <w:rsid w:val="00036C24"/>
    <w:rsid w:val="00036E95"/>
    <w:rsid w:val="00036F52"/>
    <w:rsid w:val="00036FD3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10D5"/>
    <w:rsid w:val="00041597"/>
    <w:rsid w:val="000417FD"/>
    <w:rsid w:val="00041C82"/>
    <w:rsid w:val="00041DDF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DEC"/>
    <w:rsid w:val="00043EF5"/>
    <w:rsid w:val="000440BA"/>
    <w:rsid w:val="0004445C"/>
    <w:rsid w:val="000444A8"/>
    <w:rsid w:val="00044500"/>
    <w:rsid w:val="00044872"/>
    <w:rsid w:val="00044DAA"/>
    <w:rsid w:val="00044F32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F33"/>
    <w:rsid w:val="00047017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70F"/>
    <w:rsid w:val="000528EF"/>
    <w:rsid w:val="000529F4"/>
    <w:rsid w:val="00052EB3"/>
    <w:rsid w:val="00052FF6"/>
    <w:rsid w:val="00053483"/>
    <w:rsid w:val="00053ACF"/>
    <w:rsid w:val="00053B5C"/>
    <w:rsid w:val="00053EB4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08"/>
    <w:rsid w:val="00055CA5"/>
    <w:rsid w:val="00055CBD"/>
    <w:rsid w:val="00055ED0"/>
    <w:rsid w:val="00055F34"/>
    <w:rsid w:val="0005621A"/>
    <w:rsid w:val="0005638A"/>
    <w:rsid w:val="00056664"/>
    <w:rsid w:val="000569A6"/>
    <w:rsid w:val="00056B58"/>
    <w:rsid w:val="00056DFE"/>
    <w:rsid w:val="00056F2D"/>
    <w:rsid w:val="000570A0"/>
    <w:rsid w:val="0005782A"/>
    <w:rsid w:val="00057A0E"/>
    <w:rsid w:val="00057A80"/>
    <w:rsid w:val="00057AD1"/>
    <w:rsid w:val="00057F6B"/>
    <w:rsid w:val="0006033E"/>
    <w:rsid w:val="00060AB1"/>
    <w:rsid w:val="00060F8A"/>
    <w:rsid w:val="00061270"/>
    <w:rsid w:val="00061623"/>
    <w:rsid w:val="00061644"/>
    <w:rsid w:val="0006165F"/>
    <w:rsid w:val="000616BD"/>
    <w:rsid w:val="00061955"/>
    <w:rsid w:val="00061A77"/>
    <w:rsid w:val="00061B0E"/>
    <w:rsid w:val="00061CD1"/>
    <w:rsid w:val="00061CDD"/>
    <w:rsid w:val="00061E0B"/>
    <w:rsid w:val="00062766"/>
    <w:rsid w:val="0006276B"/>
    <w:rsid w:val="000629BD"/>
    <w:rsid w:val="00062B25"/>
    <w:rsid w:val="00062BB1"/>
    <w:rsid w:val="0006324D"/>
    <w:rsid w:val="000632B1"/>
    <w:rsid w:val="000632F6"/>
    <w:rsid w:val="00063541"/>
    <w:rsid w:val="000639A9"/>
    <w:rsid w:val="00063A6E"/>
    <w:rsid w:val="00063C4C"/>
    <w:rsid w:val="00063DC3"/>
    <w:rsid w:val="000640C2"/>
    <w:rsid w:val="000641F4"/>
    <w:rsid w:val="000643EC"/>
    <w:rsid w:val="00064837"/>
    <w:rsid w:val="00064DF1"/>
    <w:rsid w:val="00064F1D"/>
    <w:rsid w:val="00065008"/>
    <w:rsid w:val="00065017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B40"/>
    <w:rsid w:val="00066D59"/>
    <w:rsid w:val="00066FA3"/>
    <w:rsid w:val="00067218"/>
    <w:rsid w:val="000672DA"/>
    <w:rsid w:val="000672F9"/>
    <w:rsid w:val="00067335"/>
    <w:rsid w:val="000675C1"/>
    <w:rsid w:val="000675C4"/>
    <w:rsid w:val="0006774B"/>
    <w:rsid w:val="00067BEB"/>
    <w:rsid w:val="000704B7"/>
    <w:rsid w:val="00070559"/>
    <w:rsid w:val="000705CC"/>
    <w:rsid w:val="0007075C"/>
    <w:rsid w:val="000708C8"/>
    <w:rsid w:val="000708D6"/>
    <w:rsid w:val="00070C82"/>
    <w:rsid w:val="00070D1D"/>
    <w:rsid w:val="0007140F"/>
    <w:rsid w:val="0007176A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2B2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5C1"/>
    <w:rsid w:val="000826F9"/>
    <w:rsid w:val="00082881"/>
    <w:rsid w:val="00082944"/>
    <w:rsid w:val="00082D2E"/>
    <w:rsid w:val="00082EAE"/>
    <w:rsid w:val="00082F4B"/>
    <w:rsid w:val="00083497"/>
    <w:rsid w:val="000839E6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174"/>
    <w:rsid w:val="000911C3"/>
    <w:rsid w:val="000911E1"/>
    <w:rsid w:val="000913A0"/>
    <w:rsid w:val="00091CA0"/>
    <w:rsid w:val="00092224"/>
    <w:rsid w:val="00092435"/>
    <w:rsid w:val="000926A7"/>
    <w:rsid w:val="000926FD"/>
    <w:rsid w:val="000928C3"/>
    <w:rsid w:val="00092A40"/>
    <w:rsid w:val="00092B09"/>
    <w:rsid w:val="00092EEE"/>
    <w:rsid w:val="0009316C"/>
    <w:rsid w:val="0009338A"/>
    <w:rsid w:val="000933E3"/>
    <w:rsid w:val="0009353D"/>
    <w:rsid w:val="00093788"/>
    <w:rsid w:val="000937A8"/>
    <w:rsid w:val="00093AFC"/>
    <w:rsid w:val="00093B30"/>
    <w:rsid w:val="00093B78"/>
    <w:rsid w:val="000941C0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C44"/>
    <w:rsid w:val="00095E09"/>
    <w:rsid w:val="00095E95"/>
    <w:rsid w:val="000967D6"/>
    <w:rsid w:val="00096A7A"/>
    <w:rsid w:val="00096A8E"/>
    <w:rsid w:val="00096F65"/>
    <w:rsid w:val="00097067"/>
    <w:rsid w:val="000970FD"/>
    <w:rsid w:val="000974B3"/>
    <w:rsid w:val="00097659"/>
    <w:rsid w:val="00097B9C"/>
    <w:rsid w:val="00097EE3"/>
    <w:rsid w:val="00097F4A"/>
    <w:rsid w:val="000A0547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2A2"/>
    <w:rsid w:val="000A1423"/>
    <w:rsid w:val="000A1458"/>
    <w:rsid w:val="000A15E3"/>
    <w:rsid w:val="000A164C"/>
    <w:rsid w:val="000A171A"/>
    <w:rsid w:val="000A1B33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D1"/>
    <w:rsid w:val="000B0D32"/>
    <w:rsid w:val="000B1006"/>
    <w:rsid w:val="000B132A"/>
    <w:rsid w:val="000B1349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335"/>
    <w:rsid w:val="000B268E"/>
    <w:rsid w:val="000B283C"/>
    <w:rsid w:val="000B287F"/>
    <w:rsid w:val="000B288E"/>
    <w:rsid w:val="000B2AAF"/>
    <w:rsid w:val="000B2D84"/>
    <w:rsid w:val="000B33FE"/>
    <w:rsid w:val="000B356F"/>
    <w:rsid w:val="000B3600"/>
    <w:rsid w:val="000B360F"/>
    <w:rsid w:val="000B3712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D89"/>
    <w:rsid w:val="000B5DFC"/>
    <w:rsid w:val="000B5F3F"/>
    <w:rsid w:val="000B6244"/>
    <w:rsid w:val="000B6799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7F1"/>
    <w:rsid w:val="000B794B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2074"/>
    <w:rsid w:val="000C21DB"/>
    <w:rsid w:val="000C2252"/>
    <w:rsid w:val="000C24E3"/>
    <w:rsid w:val="000C25AF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356"/>
    <w:rsid w:val="000C4408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279"/>
    <w:rsid w:val="000D165D"/>
    <w:rsid w:val="000D16F5"/>
    <w:rsid w:val="000D1730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738"/>
    <w:rsid w:val="000D4842"/>
    <w:rsid w:val="000D4881"/>
    <w:rsid w:val="000D4978"/>
    <w:rsid w:val="000D4A20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5E2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16"/>
    <w:rsid w:val="000E015E"/>
    <w:rsid w:val="000E0629"/>
    <w:rsid w:val="000E069E"/>
    <w:rsid w:val="000E075C"/>
    <w:rsid w:val="000E0BB8"/>
    <w:rsid w:val="000E0EDC"/>
    <w:rsid w:val="000E0F5D"/>
    <w:rsid w:val="000E0FA4"/>
    <w:rsid w:val="000E10DB"/>
    <w:rsid w:val="000E1181"/>
    <w:rsid w:val="000E14C0"/>
    <w:rsid w:val="000E16D7"/>
    <w:rsid w:val="000E1BF7"/>
    <w:rsid w:val="000E23F3"/>
    <w:rsid w:val="000E28E6"/>
    <w:rsid w:val="000E2C49"/>
    <w:rsid w:val="000E2EAF"/>
    <w:rsid w:val="000E2EC2"/>
    <w:rsid w:val="000E2F85"/>
    <w:rsid w:val="000E2FA6"/>
    <w:rsid w:val="000E3283"/>
    <w:rsid w:val="000E33CC"/>
    <w:rsid w:val="000E3890"/>
    <w:rsid w:val="000E39D3"/>
    <w:rsid w:val="000E3BCF"/>
    <w:rsid w:val="000E3C99"/>
    <w:rsid w:val="000E41ED"/>
    <w:rsid w:val="000E42B7"/>
    <w:rsid w:val="000E4370"/>
    <w:rsid w:val="000E43C2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F52"/>
    <w:rsid w:val="000E5FA0"/>
    <w:rsid w:val="000E66D3"/>
    <w:rsid w:val="000E6788"/>
    <w:rsid w:val="000E6856"/>
    <w:rsid w:val="000E6943"/>
    <w:rsid w:val="000E69D1"/>
    <w:rsid w:val="000E6DE5"/>
    <w:rsid w:val="000E7766"/>
    <w:rsid w:val="000E7AEE"/>
    <w:rsid w:val="000E7C7D"/>
    <w:rsid w:val="000F0217"/>
    <w:rsid w:val="000F021D"/>
    <w:rsid w:val="000F0303"/>
    <w:rsid w:val="000F0637"/>
    <w:rsid w:val="000F07BE"/>
    <w:rsid w:val="000F0832"/>
    <w:rsid w:val="000F08E2"/>
    <w:rsid w:val="000F0B7B"/>
    <w:rsid w:val="000F0BC6"/>
    <w:rsid w:val="000F0CD7"/>
    <w:rsid w:val="000F16A3"/>
    <w:rsid w:val="000F172B"/>
    <w:rsid w:val="000F173C"/>
    <w:rsid w:val="000F1A6F"/>
    <w:rsid w:val="000F1BC9"/>
    <w:rsid w:val="000F1C55"/>
    <w:rsid w:val="000F1CAC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810"/>
    <w:rsid w:val="000F59B5"/>
    <w:rsid w:val="000F603B"/>
    <w:rsid w:val="000F6169"/>
    <w:rsid w:val="000F6231"/>
    <w:rsid w:val="000F65F5"/>
    <w:rsid w:val="000F6818"/>
    <w:rsid w:val="000F6A8C"/>
    <w:rsid w:val="000F6F02"/>
    <w:rsid w:val="000F6F4B"/>
    <w:rsid w:val="000F6FBD"/>
    <w:rsid w:val="000F700F"/>
    <w:rsid w:val="000F714A"/>
    <w:rsid w:val="000F71DD"/>
    <w:rsid w:val="000F7354"/>
    <w:rsid w:val="000F751A"/>
    <w:rsid w:val="000F78AF"/>
    <w:rsid w:val="00100142"/>
    <w:rsid w:val="001003C4"/>
    <w:rsid w:val="0010049A"/>
    <w:rsid w:val="00100550"/>
    <w:rsid w:val="0010067E"/>
    <w:rsid w:val="0010079F"/>
    <w:rsid w:val="00100A6A"/>
    <w:rsid w:val="00100F95"/>
    <w:rsid w:val="001010B3"/>
    <w:rsid w:val="001011B7"/>
    <w:rsid w:val="00101935"/>
    <w:rsid w:val="00101A27"/>
    <w:rsid w:val="00101A8B"/>
    <w:rsid w:val="00101B0B"/>
    <w:rsid w:val="00101CFC"/>
    <w:rsid w:val="00101DCE"/>
    <w:rsid w:val="00101DD6"/>
    <w:rsid w:val="00101E1D"/>
    <w:rsid w:val="001028C1"/>
    <w:rsid w:val="00102987"/>
    <w:rsid w:val="00102C3B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688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7004"/>
    <w:rsid w:val="0010767C"/>
    <w:rsid w:val="00107748"/>
    <w:rsid w:val="0010779D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28"/>
    <w:rsid w:val="00114D64"/>
    <w:rsid w:val="00114DEB"/>
    <w:rsid w:val="00115431"/>
    <w:rsid w:val="00115594"/>
    <w:rsid w:val="00115A1F"/>
    <w:rsid w:val="00115B5F"/>
    <w:rsid w:val="00115B7F"/>
    <w:rsid w:val="00115D9F"/>
    <w:rsid w:val="00116429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4D9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CF"/>
    <w:rsid w:val="0012508D"/>
    <w:rsid w:val="001254A5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A0"/>
    <w:rsid w:val="00131191"/>
    <w:rsid w:val="001311D3"/>
    <w:rsid w:val="001314A3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FEA"/>
    <w:rsid w:val="00134349"/>
    <w:rsid w:val="001345D6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BB9"/>
    <w:rsid w:val="001417B3"/>
    <w:rsid w:val="00141A20"/>
    <w:rsid w:val="00141A23"/>
    <w:rsid w:val="00141A30"/>
    <w:rsid w:val="00141D2E"/>
    <w:rsid w:val="00141D86"/>
    <w:rsid w:val="00141FC7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2CF1"/>
    <w:rsid w:val="00143097"/>
    <w:rsid w:val="001430E7"/>
    <w:rsid w:val="0014329A"/>
    <w:rsid w:val="001435C0"/>
    <w:rsid w:val="00143A1A"/>
    <w:rsid w:val="00143A89"/>
    <w:rsid w:val="00143F40"/>
    <w:rsid w:val="001441A1"/>
    <w:rsid w:val="0014423D"/>
    <w:rsid w:val="001447D3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13"/>
    <w:rsid w:val="00146334"/>
    <w:rsid w:val="0014656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0D59"/>
    <w:rsid w:val="00151146"/>
    <w:rsid w:val="0015162A"/>
    <w:rsid w:val="00151734"/>
    <w:rsid w:val="00151AD7"/>
    <w:rsid w:val="00151CA8"/>
    <w:rsid w:val="00151CAE"/>
    <w:rsid w:val="001520E7"/>
    <w:rsid w:val="001525FB"/>
    <w:rsid w:val="0015288D"/>
    <w:rsid w:val="00152942"/>
    <w:rsid w:val="0015294C"/>
    <w:rsid w:val="00152C33"/>
    <w:rsid w:val="00152E00"/>
    <w:rsid w:val="00152E38"/>
    <w:rsid w:val="00152F51"/>
    <w:rsid w:val="00153087"/>
    <w:rsid w:val="00153A70"/>
    <w:rsid w:val="00153B37"/>
    <w:rsid w:val="00153B4E"/>
    <w:rsid w:val="00153B92"/>
    <w:rsid w:val="00153E26"/>
    <w:rsid w:val="00153EDB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367"/>
    <w:rsid w:val="00155479"/>
    <w:rsid w:val="00155582"/>
    <w:rsid w:val="00155610"/>
    <w:rsid w:val="001557BD"/>
    <w:rsid w:val="00155A0C"/>
    <w:rsid w:val="00155A8A"/>
    <w:rsid w:val="00155B88"/>
    <w:rsid w:val="00155D02"/>
    <w:rsid w:val="00155D10"/>
    <w:rsid w:val="00155DCD"/>
    <w:rsid w:val="00156307"/>
    <w:rsid w:val="001565C2"/>
    <w:rsid w:val="00156719"/>
    <w:rsid w:val="001569A1"/>
    <w:rsid w:val="00156D01"/>
    <w:rsid w:val="001572A8"/>
    <w:rsid w:val="001573FD"/>
    <w:rsid w:val="00157412"/>
    <w:rsid w:val="001574D5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4B9"/>
    <w:rsid w:val="00161720"/>
    <w:rsid w:val="0016178C"/>
    <w:rsid w:val="00161810"/>
    <w:rsid w:val="00161866"/>
    <w:rsid w:val="0016195C"/>
    <w:rsid w:val="00161984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A9F"/>
    <w:rsid w:val="00163F77"/>
    <w:rsid w:val="00163FB1"/>
    <w:rsid w:val="001644CC"/>
    <w:rsid w:val="001647E3"/>
    <w:rsid w:val="00164A1F"/>
    <w:rsid w:val="00164BF3"/>
    <w:rsid w:val="00164FA7"/>
    <w:rsid w:val="00164FF7"/>
    <w:rsid w:val="0016501A"/>
    <w:rsid w:val="0016556C"/>
    <w:rsid w:val="00165663"/>
    <w:rsid w:val="001657A1"/>
    <w:rsid w:val="001657B2"/>
    <w:rsid w:val="00165A2C"/>
    <w:rsid w:val="00165AFD"/>
    <w:rsid w:val="00165CD4"/>
    <w:rsid w:val="00165E5F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CD8"/>
    <w:rsid w:val="00170D50"/>
    <w:rsid w:val="00170EB5"/>
    <w:rsid w:val="0017111E"/>
    <w:rsid w:val="00171321"/>
    <w:rsid w:val="00171347"/>
    <w:rsid w:val="00171351"/>
    <w:rsid w:val="00171361"/>
    <w:rsid w:val="001713B2"/>
    <w:rsid w:val="00171584"/>
    <w:rsid w:val="0017166C"/>
    <w:rsid w:val="00171730"/>
    <w:rsid w:val="001717D4"/>
    <w:rsid w:val="0017182F"/>
    <w:rsid w:val="00171862"/>
    <w:rsid w:val="00171880"/>
    <w:rsid w:val="001718B0"/>
    <w:rsid w:val="001719AF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A44"/>
    <w:rsid w:val="00173A66"/>
    <w:rsid w:val="00173ABE"/>
    <w:rsid w:val="00173BBB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70E"/>
    <w:rsid w:val="001768D4"/>
    <w:rsid w:val="00176AC9"/>
    <w:rsid w:val="00176B89"/>
    <w:rsid w:val="00176C9D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1B2"/>
    <w:rsid w:val="0018127B"/>
    <w:rsid w:val="001816E8"/>
    <w:rsid w:val="001818DA"/>
    <w:rsid w:val="00181B40"/>
    <w:rsid w:val="00181B8C"/>
    <w:rsid w:val="00181D49"/>
    <w:rsid w:val="00181DB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846"/>
    <w:rsid w:val="0018795F"/>
    <w:rsid w:val="001879C1"/>
    <w:rsid w:val="00187C40"/>
    <w:rsid w:val="00187C92"/>
    <w:rsid w:val="00187D20"/>
    <w:rsid w:val="00190035"/>
    <w:rsid w:val="00190070"/>
    <w:rsid w:val="001902EA"/>
    <w:rsid w:val="00190404"/>
    <w:rsid w:val="00190501"/>
    <w:rsid w:val="00190538"/>
    <w:rsid w:val="001906D8"/>
    <w:rsid w:val="00190CD1"/>
    <w:rsid w:val="00190D01"/>
    <w:rsid w:val="00190E47"/>
    <w:rsid w:val="00190F96"/>
    <w:rsid w:val="00191077"/>
    <w:rsid w:val="001914D8"/>
    <w:rsid w:val="00191564"/>
    <w:rsid w:val="00191823"/>
    <w:rsid w:val="00191940"/>
    <w:rsid w:val="0019198D"/>
    <w:rsid w:val="00191B25"/>
    <w:rsid w:val="00191B7A"/>
    <w:rsid w:val="00191E5F"/>
    <w:rsid w:val="00191F5C"/>
    <w:rsid w:val="001921AD"/>
    <w:rsid w:val="001921AF"/>
    <w:rsid w:val="0019248E"/>
    <w:rsid w:val="00192946"/>
    <w:rsid w:val="00192AEA"/>
    <w:rsid w:val="00192B72"/>
    <w:rsid w:val="00192F3E"/>
    <w:rsid w:val="00193035"/>
    <w:rsid w:val="001935CB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741"/>
    <w:rsid w:val="00195772"/>
    <w:rsid w:val="0019592A"/>
    <w:rsid w:val="00195AD7"/>
    <w:rsid w:val="00195B1F"/>
    <w:rsid w:val="00195DC1"/>
    <w:rsid w:val="00196228"/>
    <w:rsid w:val="001964A9"/>
    <w:rsid w:val="00196789"/>
    <w:rsid w:val="00196B08"/>
    <w:rsid w:val="00196C0A"/>
    <w:rsid w:val="00196CB8"/>
    <w:rsid w:val="00196CBF"/>
    <w:rsid w:val="00196E07"/>
    <w:rsid w:val="0019726E"/>
    <w:rsid w:val="0019739F"/>
    <w:rsid w:val="001973AB"/>
    <w:rsid w:val="001973B5"/>
    <w:rsid w:val="00197471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89F"/>
    <w:rsid w:val="001A1C23"/>
    <w:rsid w:val="001A1FC0"/>
    <w:rsid w:val="001A2208"/>
    <w:rsid w:val="001A269D"/>
    <w:rsid w:val="001A26BA"/>
    <w:rsid w:val="001A2797"/>
    <w:rsid w:val="001A2944"/>
    <w:rsid w:val="001A2ACE"/>
    <w:rsid w:val="001A2BD3"/>
    <w:rsid w:val="001A3281"/>
    <w:rsid w:val="001A339F"/>
    <w:rsid w:val="001A35BC"/>
    <w:rsid w:val="001A3648"/>
    <w:rsid w:val="001A3907"/>
    <w:rsid w:val="001A442F"/>
    <w:rsid w:val="001A44B4"/>
    <w:rsid w:val="001A4825"/>
    <w:rsid w:val="001A485D"/>
    <w:rsid w:val="001A49BA"/>
    <w:rsid w:val="001A4A19"/>
    <w:rsid w:val="001A4B2B"/>
    <w:rsid w:val="001A5651"/>
    <w:rsid w:val="001A5B12"/>
    <w:rsid w:val="001A5CAA"/>
    <w:rsid w:val="001A5E35"/>
    <w:rsid w:val="001A61B6"/>
    <w:rsid w:val="001A6578"/>
    <w:rsid w:val="001A65B3"/>
    <w:rsid w:val="001A6B60"/>
    <w:rsid w:val="001A6BB5"/>
    <w:rsid w:val="001A6CCC"/>
    <w:rsid w:val="001A718D"/>
    <w:rsid w:val="001A727B"/>
    <w:rsid w:val="001A72D9"/>
    <w:rsid w:val="001A74B6"/>
    <w:rsid w:val="001A76CF"/>
    <w:rsid w:val="001A77F0"/>
    <w:rsid w:val="001A7A47"/>
    <w:rsid w:val="001A7C47"/>
    <w:rsid w:val="001A7E47"/>
    <w:rsid w:val="001B025A"/>
    <w:rsid w:val="001B0394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B48"/>
    <w:rsid w:val="001B1BE6"/>
    <w:rsid w:val="001B1D03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156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62B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E1F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E8F"/>
    <w:rsid w:val="001C50F2"/>
    <w:rsid w:val="001C5927"/>
    <w:rsid w:val="001C5939"/>
    <w:rsid w:val="001C60E4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1994"/>
    <w:rsid w:val="001D20E7"/>
    <w:rsid w:val="001D2450"/>
    <w:rsid w:val="001D2824"/>
    <w:rsid w:val="001D2C80"/>
    <w:rsid w:val="001D2FEC"/>
    <w:rsid w:val="001D31A9"/>
    <w:rsid w:val="001D322E"/>
    <w:rsid w:val="001D38AB"/>
    <w:rsid w:val="001D3B5D"/>
    <w:rsid w:val="001D3DA4"/>
    <w:rsid w:val="001D3DFA"/>
    <w:rsid w:val="001D4174"/>
    <w:rsid w:val="001D5075"/>
    <w:rsid w:val="001D522E"/>
    <w:rsid w:val="001D5645"/>
    <w:rsid w:val="001D5663"/>
    <w:rsid w:val="001D5D99"/>
    <w:rsid w:val="001D65E4"/>
    <w:rsid w:val="001D6F41"/>
    <w:rsid w:val="001D7291"/>
    <w:rsid w:val="001D73E2"/>
    <w:rsid w:val="001D792D"/>
    <w:rsid w:val="001D7B60"/>
    <w:rsid w:val="001D7DA1"/>
    <w:rsid w:val="001E060F"/>
    <w:rsid w:val="001E0976"/>
    <w:rsid w:val="001E0CE4"/>
    <w:rsid w:val="001E0F16"/>
    <w:rsid w:val="001E0F6A"/>
    <w:rsid w:val="001E152F"/>
    <w:rsid w:val="001E16E3"/>
    <w:rsid w:val="001E177F"/>
    <w:rsid w:val="001E185E"/>
    <w:rsid w:val="001E1C32"/>
    <w:rsid w:val="001E1CD2"/>
    <w:rsid w:val="001E1D0C"/>
    <w:rsid w:val="001E1E06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D5E"/>
    <w:rsid w:val="001E2FAD"/>
    <w:rsid w:val="001E30B8"/>
    <w:rsid w:val="001E36BA"/>
    <w:rsid w:val="001E3A83"/>
    <w:rsid w:val="001E3A8A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1D5"/>
    <w:rsid w:val="001E5203"/>
    <w:rsid w:val="001E528E"/>
    <w:rsid w:val="001E5570"/>
    <w:rsid w:val="001E56F2"/>
    <w:rsid w:val="001E5803"/>
    <w:rsid w:val="001E6380"/>
    <w:rsid w:val="001E656B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771"/>
    <w:rsid w:val="001F2821"/>
    <w:rsid w:val="001F2870"/>
    <w:rsid w:val="001F2920"/>
    <w:rsid w:val="001F2E68"/>
    <w:rsid w:val="001F2E8C"/>
    <w:rsid w:val="001F2ECD"/>
    <w:rsid w:val="001F2F98"/>
    <w:rsid w:val="001F2FAA"/>
    <w:rsid w:val="001F3012"/>
    <w:rsid w:val="001F3562"/>
    <w:rsid w:val="001F3A53"/>
    <w:rsid w:val="001F3A8F"/>
    <w:rsid w:val="001F3CD1"/>
    <w:rsid w:val="001F3D49"/>
    <w:rsid w:val="001F4ABA"/>
    <w:rsid w:val="001F566D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6D3"/>
    <w:rsid w:val="001F680F"/>
    <w:rsid w:val="001F69AD"/>
    <w:rsid w:val="001F6DAD"/>
    <w:rsid w:val="001F71A3"/>
    <w:rsid w:val="001F73DD"/>
    <w:rsid w:val="001F7627"/>
    <w:rsid w:val="001F7799"/>
    <w:rsid w:val="001F7BC6"/>
    <w:rsid w:val="001F7CA1"/>
    <w:rsid w:val="001F7ECB"/>
    <w:rsid w:val="001F7FFA"/>
    <w:rsid w:val="002005CE"/>
    <w:rsid w:val="00200685"/>
    <w:rsid w:val="00200861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963"/>
    <w:rsid w:val="00201AA0"/>
    <w:rsid w:val="00201CF8"/>
    <w:rsid w:val="00201D87"/>
    <w:rsid w:val="00201FB1"/>
    <w:rsid w:val="0020205A"/>
    <w:rsid w:val="002022E2"/>
    <w:rsid w:val="00202491"/>
    <w:rsid w:val="0020292E"/>
    <w:rsid w:val="00202B12"/>
    <w:rsid w:val="00202C47"/>
    <w:rsid w:val="00202E18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5A5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AC0"/>
    <w:rsid w:val="00207C56"/>
    <w:rsid w:val="00210987"/>
    <w:rsid w:val="00210A44"/>
    <w:rsid w:val="00211165"/>
    <w:rsid w:val="0021122A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BA3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5FE"/>
    <w:rsid w:val="0021589E"/>
    <w:rsid w:val="002158F7"/>
    <w:rsid w:val="00215947"/>
    <w:rsid w:val="00215A71"/>
    <w:rsid w:val="00215D9C"/>
    <w:rsid w:val="002160F0"/>
    <w:rsid w:val="002162A1"/>
    <w:rsid w:val="00216313"/>
    <w:rsid w:val="00216832"/>
    <w:rsid w:val="00216ADD"/>
    <w:rsid w:val="00216F5C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14A"/>
    <w:rsid w:val="0022048A"/>
    <w:rsid w:val="00220777"/>
    <w:rsid w:val="00220853"/>
    <w:rsid w:val="00220884"/>
    <w:rsid w:val="00220ACE"/>
    <w:rsid w:val="00220AF3"/>
    <w:rsid w:val="00220D28"/>
    <w:rsid w:val="00220F09"/>
    <w:rsid w:val="00220F81"/>
    <w:rsid w:val="00220FDE"/>
    <w:rsid w:val="0022127F"/>
    <w:rsid w:val="0022144C"/>
    <w:rsid w:val="0022159F"/>
    <w:rsid w:val="0022182F"/>
    <w:rsid w:val="0022193F"/>
    <w:rsid w:val="00221C10"/>
    <w:rsid w:val="00221C3F"/>
    <w:rsid w:val="00221C45"/>
    <w:rsid w:val="00221D80"/>
    <w:rsid w:val="00221EB8"/>
    <w:rsid w:val="00221ECC"/>
    <w:rsid w:val="00221F0A"/>
    <w:rsid w:val="00222200"/>
    <w:rsid w:val="00222360"/>
    <w:rsid w:val="002223E2"/>
    <w:rsid w:val="00222558"/>
    <w:rsid w:val="00222634"/>
    <w:rsid w:val="00222661"/>
    <w:rsid w:val="00222793"/>
    <w:rsid w:val="0022283B"/>
    <w:rsid w:val="00222970"/>
    <w:rsid w:val="00222AB6"/>
    <w:rsid w:val="002232D8"/>
    <w:rsid w:val="00223650"/>
    <w:rsid w:val="002238A7"/>
    <w:rsid w:val="002238C4"/>
    <w:rsid w:val="0022392A"/>
    <w:rsid w:val="002239D8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969"/>
    <w:rsid w:val="00227B5A"/>
    <w:rsid w:val="00227E99"/>
    <w:rsid w:val="00230032"/>
    <w:rsid w:val="00230246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EF"/>
    <w:rsid w:val="00232A65"/>
    <w:rsid w:val="00232B4D"/>
    <w:rsid w:val="00232E83"/>
    <w:rsid w:val="00232F4A"/>
    <w:rsid w:val="002335BC"/>
    <w:rsid w:val="00233853"/>
    <w:rsid w:val="002338AE"/>
    <w:rsid w:val="00233F08"/>
    <w:rsid w:val="00234014"/>
    <w:rsid w:val="0023412E"/>
    <w:rsid w:val="0023434C"/>
    <w:rsid w:val="00234B12"/>
    <w:rsid w:val="00234C17"/>
    <w:rsid w:val="0023559E"/>
    <w:rsid w:val="002359D4"/>
    <w:rsid w:val="00235A02"/>
    <w:rsid w:val="00236096"/>
    <w:rsid w:val="00236430"/>
    <w:rsid w:val="00236479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336"/>
    <w:rsid w:val="0024154A"/>
    <w:rsid w:val="00241910"/>
    <w:rsid w:val="00241923"/>
    <w:rsid w:val="00241BE6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76A"/>
    <w:rsid w:val="00242804"/>
    <w:rsid w:val="00242AF0"/>
    <w:rsid w:val="00243234"/>
    <w:rsid w:val="0024351C"/>
    <w:rsid w:val="00243551"/>
    <w:rsid w:val="00243648"/>
    <w:rsid w:val="00243786"/>
    <w:rsid w:val="002438B0"/>
    <w:rsid w:val="0024396F"/>
    <w:rsid w:val="0024399A"/>
    <w:rsid w:val="00243B9A"/>
    <w:rsid w:val="00243C61"/>
    <w:rsid w:val="002442ED"/>
    <w:rsid w:val="002443B7"/>
    <w:rsid w:val="002447E4"/>
    <w:rsid w:val="00244B90"/>
    <w:rsid w:val="00244D1A"/>
    <w:rsid w:val="00245271"/>
    <w:rsid w:val="00245379"/>
    <w:rsid w:val="00245444"/>
    <w:rsid w:val="00245490"/>
    <w:rsid w:val="0024593F"/>
    <w:rsid w:val="00245AA3"/>
    <w:rsid w:val="0024616C"/>
    <w:rsid w:val="002463B9"/>
    <w:rsid w:val="00246965"/>
    <w:rsid w:val="002469A7"/>
    <w:rsid w:val="00246C27"/>
    <w:rsid w:val="00246C64"/>
    <w:rsid w:val="00246D8F"/>
    <w:rsid w:val="00246EB1"/>
    <w:rsid w:val="00247039"/>
    <w:rsid w:val="0024704D"/>
    <w:rsid w:val="002470E8"/>
    <w:rsid w:val="00247214"/>
    <w:rsid w:val="00247D36"/>
    <w:rsid w:val="00247E7D"/>
    <w:rsid w:val="00247ED7"/>
    <w:rsid w:val="00247EE4"/>
    <w:rsid w:val="0025022B"/>
    <w:rsid w:val="00250290"/>
    <w:rsid w:val="002502F0"/>
    <w:rsid w:val="00250423"/>
    <w:rsid w:val="00250A7F"/>
    <w:rsid w:val="00250B66"/>
    <w:rsid w:val="00250F8A"/>
    <w:rsid w:val="0025105F"/>
    <w:rsid w:val="0025142D"/>
    <w:rsid w:val="0025164D"/>
    <w:rsid w:val="00251BB8"/>
    <w:rsid w:val="00251BEC"/>
    <w:rsid w:val="00251F58"/>
    <w:rsid w:val="002525CD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4BD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26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877"/>
    <w:rsid w:val="00267B76"/>
    <w:rsid w:val="00267BDE"/>
    <w:rsid w:val="00267F98"/>
    <w:rsid w:val="002700DB"/>
    <w:rsid w:val="0027019A"/>
    <w:rsid w:val="002701B3"/>
    <w:rsid w:val="00270429"/>
    <w:rsid w:val="00270C49"/>
    <w:rsid w:val="00270E9F"/>
    <w:rsid w:val="00270F60"/>
    <w:rsid w:val="0027107E"/>
    <w:rsid w:val="00271216"/>
    <w:rsid w:val="002712A3"/>
    <w:rsid w:val="0027145B"/>
    <w:rsid w:val="0027152F"/>
    <w:rsid w:val="0027174C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221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666"/>
    <w:rsid w:val="00274B49"/>
    <w:rsid w:val="00274CDE"/>
    <w:rsid w:val="002758F5"/>
    <w:rsid w:val="0027597A"/>
    <w:rsid w:val="002759A8"/>
    <w:rsid w:val="00275AD1"/>
    <w:rsid w:val="00275B69"/>
    <w:rsid w:val="00275C7F"/>
    <w:rsid w:val="00275D10"/>
    <w:rsid w:val="00275E19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787"/>
    <w:rsid w:val="0028029D"/>
    <w:rsid w:val="002803F6"/>
    <w:rsid w:val="002806ED"/>
    <w:rsid w:val="002807E8"/>
    <w:rsid w:val="00280AB1"/>
    <w:rsid w:val="00280B2C"/>
    <w:rsid w:val="00280BD8"/>
    <w:rsid w:val="00280CB6"/>
    <w:rsid w:val="00280E29"/>
    <w:rsid w:val="00280F3D"/>
    <w:rsid w:val="00280FCF"/>
    <w:rsid w:val="00280FFC"/>
    <w:rsid w:val="002811B8"/>
    <w:rsid w:val="00281317"/>
    <w:rsid w:val="00281832"/>
    <w:rsid w:val="00281D4E"/>
    <w:rsid w:val="0028220C"/>
    <w:rsid w:val="00282528"/>
    <w:rsid w:val="00282592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E05"/>
    <w:rsid w:val="00284FE0"/>
    <w:rsid w:val="002853AE"/>
    <w:rsid w:val="00285442"/>
    <w:rsid w:val="0028559F"/>
    <w:rsid w:val="002858DA"/>
    <w:rsid w:val="002858F3"/>
    <w:rsid w:val="00285AF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5CC"/>
    <w:rsid w:val="002917D4"/>
    <w:rsid w:val="002917DD"/>
    <w:rsid w:val="00291853"/>
    <w:rsid w:val="00291984"/>
    <w:rsid w:val="0029199E"/>
    <w:rsid w:val="00291A03"/>
    <w:rsid w:val="00291D68"/>
    <w:rsid w:val="00291FC2"/>
    <w:rsid w:val="0029204D"/>
    <w:rsid w:val="0029226B"/>
    <w:rsid w:val="002925F7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EEF"/>
    <w:rsid w:val="00293F37"/>
    <w:rsid w:val="00293F45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A7C"/>
    <w:rsid w:val="00297BE8"/>
    <w:rsid w:val="00297D7A"/>
    <w:rsid w:val="002A000B"/>
    <w:rsid w:val="002A0047"/>
    <w:rsid w:val="002A039F"/>
    <w:rsid w:val="002A03F0"/>
    <w:rsid w:val="002A09C2"/>
    <w:rsid w:val="002A10CD"/>
    <w:rsid w:val="002A11CB"/>
    <w:rsid w:val="002A11D5"/>
    <w:rsid w:val="002A1252"/>
    <w:rsid w:val="002A13A6"/>
    <w:rsid w:val="002A13CA"/>
    <w:rsid w:val="002A1436"/>
    <w:rsid w:val="002A16E9"/>
    <w:rsid w:val="002A1922"/>
    <w:rsid w:val="002A1F87"/>
    <w:rsid w:val="002A1F8B"/>
    <w:rsid w:val="002A251D"/>
    <w:rsid w:val="002A27D5"/>
    <w:rsid w:val="002A28E1"/>
    <w:rsid w:val="002A2D02"/>
    <w:rsid w:val="002A2D24"/>
    <w:rsid w:val="002A2DBB"/>
    <w:rsid w:val="002A2FA5"/>
    <w:rsid w:val="002A33C9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941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129"/>
    <w:rsid w:val="002B0130"/>
    <w:rsid w:val="002B0878"/>
    <w:rsid w:val="002B0A59"/>
    <w:rsid w:val="002B1773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4F7"/>
    <w:rsid w:val="002B2910"/>
    <w:rsid w:val="002B2B6C"/>
    <w:rsid w:val="002B2C8C"/>
    <w:rsid w:val="002B2D77"/>
    <w:rsid w:val="002B2E0A"/>
    <w:rsid w:val="002B3096"/>
    <w:rsid w:val="002B30A8"/>
    <w:rsid w:val="002B3323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C9A"/>
    <w:rsid w:val="002B4F5D"/>
    <w:rsid w:val="002B4FA3"/>
    <w:rsid w:val="002B5240"/>
    <w:rsid w:val="002B52F1"/>
    <w:rsid w:val="002B547B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0D2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18BE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8FA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691"/>
    <w:rsid w:val="002C7739"/>
    <w:rsid w:val="002C7A26"/>
    <w:rsid w:val="002C7B8D"/>
    <w:rsid w:val="002C7E4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501"/>
    <w:rsid w:val="002D16AB"/>
    <w:rsid w:val="002D1894"/>
    <w:rsid w:val="002D18B5"/>
    <w:rsid w:val="002D19F2"/>
    <w:rsid w:val="002D1C3F"/>
    <w:rsid w:val="002D23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82A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AF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1FB2"/>
    <w:rsid w:val="002E22BF"/>
    <w:rsid w:val="002E22D7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4D34"/>
    <w:rsid w:val="002E50A6"/>
    <w:rsid w:val="002E5360"/>
    <w:rsid w:val="002E5B5B"/>
    <w:rsid w:val="002E5D6C"/>
    <w:rsid w:val="002E5E86"/>
    <w:rsid w:val="002E5FAD"/>
    <w:rsid w:val="002E6147"/>
    <w:rsid w:val="002E6263"/>
    <w:rsid w:val="002E63E7"/>
    <w:rsid w:val="002E654A"/>
    <w:rsid w:val="002E6591"/>
    <w:rsid w:val="002E69EB"/>
    <w:rsid w:val="002E6C5F"/>
    <w:rsid w:val="002E6C8E"/>
    <w:rsid w:val="002E6CAB"/>
    <w:rsid w:val="002E6D73"/>
    <w:rsid w:val="002E6EE9"/>
    <w:rsid w:val="002E6F62"/>
    <w:rsid w:val="002E7173"/>
    <w:rsid w:val="002E71A4"/>
    <w:rsid w:val="002E729E"/>
    <w:rsid w:val="002E73A7"/>
    <w:rsid w:val="002E7852"/>
    <w:rsid w:val="002E7A59"/>
    <w:rsid w:val="002E7AF2"/>
    <w:rsid w:val="002E7B7D"/>
    <w:rsid w:val="002E7D2E"/>
    <w:rsid w:val="002F03D8"/>
    <w:rsid w:val="002F0911"/>
    <w:rsid w:val="002F0A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DB6"/>
    <w:rsid w:val="002F1F54"/>
    <w:rsid w:val="002F22BB"/>
    <w:rsid w:val="002F27A5"/>
    <w:rsid w:val="002F2ED6"/>
    <w:rsid w:val="002F2F86"/>
    <w:rsid w:val="002F33BD"/>
    <w:rsid w:val="002F373D"/>
    <w:rsid w:val="002F3F31"/>
    <w:rsid w:val="002F4442"/>
    <w:rsid w:val="002F48A4"/>
    <w:rsid w:val="002F4B25"/>
    <w:rsid w:val="002F4B48"/>
    <w:rsid w:val="002F4C49"/>
    <w:rsid w:val="002F4D3F"/>
    <w:rsid w:val="002F516A"/>
    <w:rsid w:val="002F5220"/>
    <w:rsid w:val="002F54D6"/>
    <w:rsid w:val="002F54DF"/>
    <w:rsid w:val="002F573C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C32"/>
    <w:rsid w:val="002F6F5B"/>
    <w:rsid w:val="002F6FC6"/>
    <w:rsid w:val="002F7041"/>
    <w:rsid w:val="002F73E4"/>
    <w:rsid w:val="002F78A1"/>
    <w:rsid w:val="002F7BA1"/>
    <w:rsid w:val="002F7E78"/>
    <w:rsid w:val="002F7EA5"/>
    <w:rsid w:val="0030022C"/>
    <w:rsid w:val="0030056D"/>
    <w:rsid w:val="00300750"/>
    <w:rsid w:val="0030077F"/>
    <w:rsid w:val="00300904"/>
    <w:rsid w:val="00300CAF"/>
    <w:rsid w:val="00300E71"/>
    <w:rsid w:val="003018D5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3FC"/>
    <w:rsid w:val="003025D2"/>
    <w:rsid w:val="00302E85"/>
    <w:rsid w:val="00302EE6"/>
    <w:rsid w:val="00303409"/>
    <w:rsid w:val="003034E8"/>
    <w:rsid w:val="003035D9"/>
    <w:rsid w:val="00303D44"/>
    <w:rsid w:val="00303DFD"/>
    <w:rsid w:val="00303F71"/>
    <w:rsid w:val="0030423D"/>
    <w:rsid w:val="00304718"/>
    <w:rsid w:val="00304745"/>
    <w:rsid w:val="0030490B"/>
    <w:rsid w:val="00304943"/>
    <w:rsid w:val="00304997"/>
    <w:rsid w:val="00304D2A"/>
    <w:rsid w:val="00304D39"/>
    <w:rsid w:val="00305010"/>
    <w:rsid w:val="00305255"/>
    <w:rsid w:val="00305581"/>
    <w:rsid w:val="003055F1"/>
    <w:rsid w:val="0030566A"/>
    <w:rsid w:val="003056F8"/>
    <w:rsid w:val="003058D4"/>
    <w:rsid w:val="00305B15"/>
    <w:rsid w:val="00305B25"/>
    <w:rsid w:val="00305B63"/>
    <w:rsid w:val="00305E7F"/>
    <w:rsid w:val="00305F00"/>
    <w:rsid w:val="0030636F"/>
    <w:rsid w:val="00306552"/>
    <w:rsid w:val="00306676"/>
    <w:rsid w:val="00306853"/>
    <w:rsid w:val="0030698E"/>
    <w:rsid w:val="00306DA0"/>
    <w:rsid w:val="00307352"/>
    <w:rsid w:val="003075E8"/>
    <w:rsid w:val="00307BC3"/>
    <w:rsid w:val="00307C65"/>
    <w:rsid w:val="00307CB8"/>
    <w:rsid w:val="00307EA0"/>
    <w:rsid w:val="00307F22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49"/>
    <w:rsid w:val="003125CC"/>
    <w:rsid w:val="00312CDE"/>
    <w:rsid w:val="00312D54"/>
    <w:rsid w:val="0031309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BC0"/>
    <w:rsid w:val="00314D92"/>
    <w:rsid w:val="00315348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866"/>
    <w:rsid w:val="00317A6E"/>
    <w:rsid w:val="00317C3A"/>
    <w:rsid w:val="00317D07"/>
    <w:rsid w:val="00317D45"/>
    <w:rsid w:val="00317E7E"/>
    <w:rsid w:val="0032044C"/>
    <w:rsid w:val="003206E9"/>
    <w:rsid w:val="00320792"/>
    <w:rsid w:val="0032083B"/>
    <w:rsid w:val="00320843"/>
    <w:rsid w:val="003209F0"/>
    <w:rsid w:val="00320D03"/>
    <w:rsid w:val="00320EB2"/>
    <w:rsid w:val="00321924"/>
    <w:rsid w:val="00322774"/>
    <w:rsid w:val="0032287A"/>
    <w:rsid w:val="003228CC"/>
    <w:rsid w:val="00322B55"/>
    <w:rsid w:val="00322BB6"/>
    <w:rsid w:val="00322CAA"/>
    <w:rsid w:val="00322CC6"/>
    <w:rsid w:val="00322E3E"/>
    <w:rsid w:val="00322ED7"/>
    <w:rsid w:val="003230CE"/>
    <w:rsid w:val="00323554"/>
    <w:rsid w:val="0032361C"/>
    <w:rsid w:val="00323A26"/>
    <w:rsid w:val="00323B28"/>
    <w:rsid w:val="00323F29"/>
    <w:rsid w:val="0032405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D6"/>
    <w:rsid w:val="00325FA9"/>
    <w:rsid w:val="00326130"/>
    <w:rsid w:val="003261CD"/>
    <w:rsid w:val="003262C7"/>
    <w:rsid w:val="00326361"/>
    <w:rsid w:val="00326378"/>
    <w:rsid w:val="003267BF"/>
    <w:rsid w:val="00326801"/>
    <w:rsid w:val="00326C3F"/>
    <w:rsid w:val="00327557"/>
    <w:rsid w:val="00327683"/>
    <w:rsid w:val="00327892"/>
    <w:rsid w:val="00330209"/>
    <w:rsid w:val="00330278"/>
    <w:rsid w:val="00330745"/>
    <w:rsid w:val="00330856"/>
    <w:rsid w:val="0033085C"/>
    <w:rsid w:val="00330D8A"/>
    <w:rsid w:val="00330E9E"/>
    <w:rsid w:val="00331012"/>
    <w:rsid w:val="00331205"/>
    <w:rsid w:val="00331383"/>
    <w:rsid w:val="00331A47"/>
    <w:rsid w:val="00331BDC"/>
    <w:rsid w:val="00331ECC"/>
    <w:rsid w:val="00332506"/>
    <w:rsid w:val="0033276F"/>
    <w:rsid w:val="00332962"/>
    <w:rsid w:val="00332D2E"/>
    <w:rsid w:val="003331FA"/>
    <w:rsid w:val="00333482"/>
    <w:rsid w:val="0033396E"/>
    <w:rsid w:val="00333C3E"/>
    <w:rsid w:val="00333CEF"/>
    <w:rsid w:val="00333D1B"/>
    <w:rsid w:val="00333E34"/>
    <w:rsid w:val="00333F6D"/>
    <w:rsid w:val="00334526"/>
    <w:rsid w:val="0033481B"/>
    <w:rsid w:val="003348E7"/>
    <w:rsid w:val="00334EDE"/>
    <w:rsid w:val="003353E4"/>
    <w:rsid w:val="0033583F"/>
    <w:rsid w:val="00335950"/>
    <w:rsid w:val="00335A99"/>
    <w:rsid w:val="00335D0D"/>
    <w:rsid w:val="00335DF3"/>
    <w:rsid w:val="00335EA6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D25"/>
    <w:rsid w:val="00337F2B"/>
    <w:rsid w:val="00340401"/>
    <w:rsid w:val="00340488"/>
    <w:rsid w:val="003405C6"/>
    <w:rsid w:val="00340952"/>
    <w:rsid w:val="00340AD1"/>
    <w:rsid w:val="00340B12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50F"/>
    <w:rsid w:val="003435CE"/>
    <w:rsid w:val="003435E9"/>
    <w:rsid w:val="003438EA"/>
    <w:rsid w:val="00343BD8"/>
    <w:rsid w:val="00344210"/>
    <w:rsid w:val="003448E6"/>
    <w:rsid w:val="00344BA3"/>
    <w:rsid w:val="00344E37"/>
    <w:rsid w:val="0034501F"/>
    <w:rsid w:val="0034504C"/>
    <w:rsid w:val="00345179"/>
    <w:rsid w:val="00345374"/>
    <w:rsid w:val="0034562C"/>
    <w:rsid w:val="0034571E"/>
    <w:rsid w:val="0034576D"/>
    <w:rsid w:val="00345C3D"/>
    <w:rsid w:val="00345D2B"/>
    <w:rsid w:val="00345FDC"/>
    <w:rsid w:val="00346051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0F7D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56D"/>
    <w:rsid w:val="0035264E"/>
    <w:rsid w:val="0035281F"/>
    <w:rsid w:val="00353173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744"/>
    <w:rsid w:val="0035475E"/>
    <w:rsid w:val="003547D7"/>
    <w:rsid w:val="00354899"/>
    <w:rsid w:val="0035498F"/>
    <w:rsid w:val="003549F5"/>
    <w:rsid w:val="00354A33"/>
    <w:rsid w:val="00354FD5"/>
    <w:rsid w:val="00355252"/>
    <w:rsid w:val="00355452"/>
    <w:rsid w:val="0035564A"/>
    <w:rsid w:val="0035585D"/>
    <w:rsid w:val="00355CA1"/>
    <w:rsid w:val="00355CA7"/>
    <w:rsid w:val="00355F44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6A7"/>
    <w:rsid w:val="00360B28"/>
    <w:rsid w:val="00360CFD"/>
    <w:rsid w:val="00360D7C"/>
    <w:rsid w:val="003610A2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BF"/>
    <w:rsid w:val="003651FC"/>
    <w:rsid w:val="003652BB"/>
    <w:rsid w:val="00365305"/>
    <w:rsid w:val="003653F3"/>
    <w:rsid w:val="0036574B"/>
    <w:rsid w:val="0036579A"/>
    <w:rsid w:val="003657EC"/>
    <w:rsid w:val="003658D4"/>
    <w:rsid w:val="00365977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DDB"/>
    <w:rsid w:val="00367E0E"/>
    <w:rsid w:val="00367E33"/>
    <w:rsid w:val="00367E35"/>
    <w:rsid w:val="00367E97"/>
    <w:rsid w:val="00367E9C"/>
    <w:rsid w:val="0037028F"/>
    <w:rsid w:val="003702BE"/>
    <w:rsid w:val="00370C36"/>
    <w:rsid w:val="00370CD5"/>
    <w:rsid w:val="00370EEC"/>
    <w:rsid w:val="00371225"/>
    <w:rsid w:val="00371360"/>
    <w:rsid w:val="00371603"/>
    <w:rsid w:val="00371AC8"/>
    <w:rsid w:val="00371BBF"/>
    <w:rsid w:val="00371C96"/>
    <w:rsid w:val="0037226D"/>
    <w:rsid w:val="00372353"/>
    <w:rsid w:val="0037242C"/>
    <w:rsid w:val="0037248A"/>
    <w:rsid w:val="00372711"/>
    <w:rsid w:val="00372A4F"/>
    <w:rsid w:val="00372AAC"/>
    <w:rsid w:val="00372D8D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1"/>
    <w:rsid w:val="00374DD8"/>
    <w:rsid w:val="00375291"/>
    <w:rsid w:val="003752ED"/>
    <w:rsid w:val="0037559B"/>
    <w:rsid w:val="00375BE7"/>
    <w:rsid w:val="00375CE4"/>
    <w:rsid w:val="00375D98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FB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0FB9"/>
    <w:rsid w:val="0038139A"/>
    <w:rsid w:val="00381543"/>
    <w:rsid w:val="003815E8"/>
    <w:rsid w:val="0038165B"/>
    <w:rsid w:val="00381692"/>
    <w:rsid w:val="00381ACE"/>
    <w:rsid w:val="00381C16"/>
    <w:rsid w:val="00382179"/>
    <w:rsid w:val="003821E0"/>
    <w:rsid w:val="0038278D"/>
    <w:rsid w:val="00382906"/>
    <w:rsid w:val="003829AB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C48"/>
    <w:rsid w:val="0038408F"/>
    <w:rsid w:val="003841DC"/>
    <w:rsid w:val="00384418"/>
    <w:rsid w:val="00384440"/>
    <w:rsid w:val="0038462C"/>
    <w:rsid w:val="00384667"/>
    <w:rsid w:val="003849C8"/>
    <w:rsid w:val="00384B8F"/>
    <w:rsid w:val="00384CFF"/>
    <w:rsid w:val="00385469"/>
    <w:rsid w:val="003854E4"/>
    <w:rsid w:val="003854F8"/>
    <w:rsid w:val="00385570"/>
    <w:rsid w:val="0038573F"/>
    <w:rsid w:val="00385781"/>
    <w:rsid w:val="003858C5"/>
    <w:rsid w:val="00385CB5"/>
    <w:rsid w:val="00385CFC"/>
    <w:rsid w:val="00385F9A"/>
    <w:rsid w:val="0038609D"/>
    <w:rsid w:val="0038642A"/>
    <w:rsid w:val="0038654D"/>
    <w:rsid w:val="003865CD"/>
    <w:rsid w:val="003865F6"/>
    <w:rsid w:val="003869CF"/>
    <w:rsid w:val="00386C2C"/>
    <w:rsid w:val="00386C5D"/>
    <w:rsid w:val="00386EBB"/>
    <w:rsid w:val="00387034"/>
    <w:rsid w:val="0038715F"/>
    <w:rsid w:val="003871CA"/>
    <w:rsid w:val="00387232"/>
    <w:rsid w:val="0038759D"/>
    <w:rsid w:val="00387720"/>
    <w:rsid w:val="003878E6"/>
    <w:rsid w:val="003879F1"/>
    <w:rsid w:val="00387E46"/>
    <w:rsid w:val="00387E76"/>
    <w:rsid w:val="00387FBD"/>
    <w:rsid w:val="00390943"/>
    <w:rsid w:val="0039094B"/>
    <w:rsid w:val="00390979"/>
    <w:rsid w:val="00390B1E"/>
    <w:rsid w:val="00390BE7"/>
    <w:rsid w:val="00390F37"/>
    <w:rsid w:val="00390FD4"/>
    <w:rsid w:val="003911A9"/>
    <w:rsid w:val="003913A6"/>
    <w:rsid w:val="00391515"/>
    <w:rsid w:val="0039191A"/>
    <w:rsid w:val="00391A73"/>
    <w:rsid w:val="00391AC0"/>
    <w:rsid w:val="00391B41"/>
    <w:rsid w:val="00391C01"/>
    <w:rsid w:val="00391CD1"/>
    <w:rsid w:val="00392195"/>
    <w:rsid w:val="003923AC"/>
    <w:rsid w:val="0039276B"/>
    <w:rsid w:val="003927F4"/>
    <w:rsid w:val="00392AA4"/>
    <w:rsid w:val="00392BAB"/>
    <w:rsid w:val="00392CCB"/>
    <w:rsid w:val="00392E38"/>
    <w:rsid w:val="0039387A"/>
    <w:rsid w:val="00393EA9"/>
    <w:rsid w:val="00393F1F"/>
    <w:rsid w:val="00394135"/>
    <w:rsid w:val="00394291"/>
    <w:rsid w:val="0039456C"/>
    <w:rsid w:val="00394858"/>
    <w:rsid w:val="00394A24"/>
    <w:rsid w:val="00394C1B"/>
    <w:rsid w:val="00394C4C"/>
    <w:rsid w:val="003950C5"/>
    <w:rsid w:val="0039531D"/>
    <w:rsid w:val="0039558C"/>
    <w:rsid w:val="003955B1"/>
    <w:rsid w:val="003959E1"/>
    <w:rsid w:val="00395C5E"/>
    <w:rsid w:val="00395D09"/>
    <w:rsid w:val="00395FF3"/>
    <w:rsid w:val="00396074"/>
    <w:rsid w:val="003964BC"/>
    <w:rsid w:val="003964E8"/>
    <w:rsid w:val="00396930"/>
    <w:rsid w:val="003969BF"/>
    <w:rsid w:val="003969E7"/>
    <w:rsid w:val="00396B31"/>
    <w:rsid w:val="00396DDB"/>
    <w:rsid w:val="003973FB"/>
    <w:rsid w:val="003974DD"/>
    <w:rsid w:val="003975C2"/>
    <w:rsid w:val="003976EF"/>
    <w:rsid w:val="00397B22"/>
    <w:rsid w:val="003A000F"/>
    <w:rsid w:val="003A00DB"/>
    <w:rsid w:val="003A01DA"/>
    <w:rsid w:val="003A02A1"/>
    <w:rsid w:val="003A07EE"/>
    <w:rsid w:val="003A0936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93A"/>
    <w:rsid w:val="003A1DAF"/>
    <w:rsid w:val="003A1E92"/>
    <w:rsid w:val="003A1FE0"/>
    <w:rsid w:val="003A20B0"/>
    <w:rsid w:val="003A21AC"/>
    <w:rsid w:val="003A24E7"/>
    <w:rsid w:val="003A2747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4F"/>
    <w:rsid w:val="003A4598"/>
    <w:rsid w:val="003A466D"/>
    <w:rsid w:val="003A4876"/>
    <w:rsid w:val="003A49D9"/>
    <w:rsid w:val="003A4C7C"/>
    <w:rsid w:val="003A4CF9"/>
    <w:rsid w:val="003A4FF8"/>
    <w:rsid w:val="003A52E8"/>
    <w:rsid w:val="003A537A"/>
    <w:rsid w:val="003A545A"/>
    <w:rsid w:val="003A551C"/>
    <w:rsid w:val="003A560F"/>
    <w:rsid w:val="003A5627"/>
    <w:rsid w:val="003A5703"/>
    <w:rsid w:val="003A59A5"/>
    <w:rsid w:val="003A5C03"/>
    <w:rsid w:val="003A5CFF"/>
    <w:rsid w:val="003A61C3"/>
    <w:rsid w:val="003A6400"/>
    <w:rsid w:val="003A6475"/>
    <w:rsid w:val="003A6754"/>
    <w:rsid w:val="003A699A"/>
    <w:rsid w:val="003A6A6D"/>
    <w:rsid w:val="003A6AF3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4054"/>
    <w:rsid w:val="003B5005"/>
    <w:rsid w:val="003B507A"/>
    <w:rsid w:val="003B50D2"/>
    <w:rsid w:val="003B532E"/>
    <w:rsid w:val="003B5339"/>
    <w:rsid w:val="003B5403"/>
    <w:rsid w:val="003B580C"/>
    <w:rsid w:val="003B5936"/>
    <w:rsid w:val="003B5962"/>
    <w:rsid w:val="003B5A52"/>
    <w:rsid w:val="003B5C2B"/>
    <w:rsid w:val="003B6776"/>
    <w:rsid w:val="003B68AE"/>
    <w:rsid w:val="003B68CF"/>
    <w:rsid w:val="003B6B27"/>
    <w:rsid w:val="003B6DDD"/>
    <w:rsid w:val="003B6E17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2F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513B"/>
    <w:rsid w:val="003C5519"/>
    <w:rsid w:val="003C5BEE"/>
    <w:rsid w:val="003C5F0F"/>
    <w:rsid w:val="003C602B"/>
    <w:rsid w:val="003C617E"/>
    <w:rsid w:val="003C62CC"/>
    <w:rsid w:val="003C675C"/>
    <w:rsid w:val="003C681F"/>
    <w:rsid w:val="003C6D9F"/>
    <w:rsid w:val="003C6FAF"/>
    <w:rsid w:val="003C71E0"/>
    <w:rsid w:val="003C7367"/>
    <w:rsid w:val="003C7386"/>
    <w:rsid w:val="003C763B"/>
    <w:rsid w:val="003C78F0"/>
    <w:rsid w:val="003C7FBB"/>
    <w:rsid w:val="003D032E"/>
    <w:rsid w:val="003D06F4"/>
    <w:rsid w:val="003D0875"/>
    <w:rsid w:val="003D08E1"/>
    <w:rsid w:val="003D0B8A"/>
    <w:rsid w:val="003D0BB8"/>
    <w:rsid w:val="003D0DA6"/>
    <w:rsid w:val="003D0F14"/>
    <w:rsid w:val="003D1281"/>
    <w:rsid w:val="003D14F4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7C9"/>
    <w:rsid w:val="003D49F3"/>
    <w:rsid w:val="003D4A53"/>
    <w:rsid w:val="003D4C0D"/>
    <w:rsid w:val="003D525F"/>
    <w:rsid w:val="003D5362"/>
    <w:rsid w:val="003D5472"/>
    <w:rsid w:val="003D5683"/>
    <w:rsid w:val="003D5AC4"/>
    <w:rsid w:val="003D5B91"/>
    <w:rsid w:val="003D5F01"/>
    <w:rsid w:val="003D61AD"/>
    <w:rsid w:val="003D66DE"/>
    <w:rsid w:val="003D676A"/>
    <w:rsid w:val="003D6828"/>
    <w:rsid w:val="003D68F9"/>
    <w:rsid w:val="003D69CB"/>
    <w:rsid w:val="003D69E3"/>
    <w:rsid w:val="003D6BA4"/>
    <w:rsid w:val="003D7078"/>
    <w:rsid w:val="003D7150"/>
    <w:rsid w:val="003D77F5"/>
    <w:rsid w:val="003D78FA"/>
    <w:rsid w:val="003D79DF"/>
    <w:rsid w:val="003D7C1B"/>
    <w:rsid w:val="003D7D08"/>
    <w:rsid w:val="003E00F9"/>
    <w:rsid w:val="003E09D6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5AB"/>
    <w:rsid w:val="003E265E"/>
    <w:rsid w:val="003E2695"/>
    <w:rsid w:val="003E276F"/>
    <w:rsid w:val="003E2849"/>
    <w:rsid w:val="003E2897"/>
    <w:rsid w:val="003E2A2F"/>
    <w:rsid w:val="003E2C31"/>
    <w:rsid w:val="003E3222"/>
    <w:rsid w:val="003E34A2"/>
    <w:rsid w:val="003E3602"/>
    <w:rsid w:val="003E3873"/>
    <w:rsid w:val="003E3B7C"/>
    <w:rsid w:val="003E3CB1"/>
    <w:rsid w:val="003E4295"/>
    <w:rsid w:val="003E4493"/>
    <w:rsid w:val="003E44C3"/>
    <w:rsid w:val="003E45EC"/>
    <w:rsid w:val="003E46FA"/>
    <w:rsid w:val="003E4800"/>
    <w:rsid w:val="003E5835"/>
    <w:rsid w:val="003E5C38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F001F"/>
    <w:rsid w:val="003F022D"/>
    <w:rsid w:val="003F0385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688"/>
    <w:rsid w:val="003F4842"/>
    <w:rsid w:val="003F4A01"/>
    <w:rsid w:val="003F4B0E"/>
    <w:rsid w:val="003F4CA6"/>
    <w:rsid w:val="003F4D4E"/>
    <w:rsid w:val="003F51A4"/>
    <w:rsid w:val="003F52A6"/>
    <w:rsid w:val="003F5326"/>
    <w:rsid w:val="003F542D"/>
    <w:rsid w:val="003F553D"/>
    <w:rsid w:val="003F58F4"/>
    <w:rsid w:val="003F598C"/>
    <w:rsid w:val="003F5A18"/>
    <w:rsid w:val="003F5A7F"/>
    <w:rsid w:val="003F5ED7"/>
    <w:rsid w:val="003F61FA"/>
    <w:rsid w:val="003F62FF"/>
    <w:rsid w:val="003F691F"/>
    <w:rsid w:val="003F6B7A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3D7"/>
    <w:rsid w:val="004005F5"/>
    <w:rsid w:val="00400819"/>
    <w:rsid w:val="00400995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7F0"/>
    <w:rsid w:val="00402907"/>
    <w:rsid w:val="0040297E"/>
    <w:rsid w:val="004029DB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7A8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6FF4"/>
    <w:rsid w:val="0040701F"/>
    <w:rsid w:val="00407035"/>
    <w:rsid w:val="00407303"/>
    <w:rsid w:val="00407484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450"/>
    <w:rsid w:val="00411565"/>
    <w:rsid w:val="004119BC"/>
    <w:rsid w:val="004123F4"/>
    <w:rsid w:val="00412542"/>
    <w:rsid w:val="00412856"/>
    <w:rsid w:val="0041295F"/>
    <w:rsid w:val="0041299E"/>
    <w:rsid w:val="00412B1C"/>
    <w:rsid w:val="00412D7B"/>
    <w:rsid w:val="004132FC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843"/>
    <w:rsid w:val="004148AE"/>
    <w:rsid w:val="00414BD3"/>
    <w:rsid w:val="00415041"/>
    <w:rsid w:val="004150D3"/>
    <w:rsid w:val="0041541C"/>
    <w:rsid w:val="004154EB"/>
    <w:rsid w:val="004156EF"/>
    <w:rsid w:val="004157CA"/>
    <w:rsid w:val="00415BA7"/>
    <w:rsid w:val="00415DFA"/>
    <w:rsid w:val="00415E1A"/>
    <w:rsid w:val="00415E3E"/>
    <w:rsid w:val="0041605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9"/>
    <w:rsid w:val="00417AF8"/>
    <w:rsid w:val="00417B69"/>
    <w:rsid w:val="00417E56"/>
    <w:rsid w:val="00417F29"/>
    <w:rsid w:val="004200E6"/>
    <w:rsid w:val="00420121"/>
    <w:rsid w:val="00420591"/>
    <w:rsid w:val="0042064A"/>
    <w:rsid w:val="0042070F"/>
    <w:rsid w:val="00420763"/>
    <w:rsid w:val="00420884"/>
    <w:rsid w:val="004208A0"/>
    <w:rsid w:val="0042095D"/>
    <w:rsid w:val="00420EDC"/>
    <w:rsid w:val="00420F73"/>
    <w:rsid w:val="004210F2"/>
    <w:rsid w:val="00421243"/>
    <w:rsid w:val="00421340"/>
    <w:rsid w:val="00421498"/>
    <w:rsid w:val="00421508"/>
    <w:rsid w:val="00421814"/>
    <w:rsid w:val="00421AE1"/>
    <w:rsid w:val="00421C0E"/>
    <w:rsid w:val="00421D7F"/>
    <w:rsid w:val="00421E82"/>
    <w:rsid w:val="00421FDF"/>
    <w:rsid w:val="004221FD"/>
    <w:rsid w:val="00422565"/>
    <w:rsid w:val="00422743"/>
    <w:rsid w:val="0042290E"/>
    <w:rsid w:val="00422A61"/>
    <w:rsid w:val="00422AAB"/>
    <w:rsid w:val="00422E9E"/>
    <w:rsid w:val="004230AE"/>
    <w:rsid w:val="0042329B"/>
    <w:rsid w:val="00423AB8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F20"/>
    <w:rsid w:val="00424FCC"/>
    <w:rsid w:val="0042534C"/>
    <w:rsid w:val="0042587C"/>
    <w:rsid w:val="004258FD"/>
    <w:rsid w:val="00425A7C"/>
    <w:rsid w:val="00426127"/>
    <w:rsid w:val="00426249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2E0"/>
    <w:rsid w:val="00427443"/>
    <w:rsid w:val="004274AC"/>
    <w:rsid w:val="004274B7"/>
    <w:rsid w:val="0042765C"/>
    <w:rsid w:val="00427724"/>
    <w:rsid w:val="0042781E"/>
    <w:rsid w:val="00427903"/>
    <w:rsid w:val="00427BE9"/>
    <w:rsid w:val="00427BF1"/>
    <w:rsid w:val="00427D4A"/>
    <w:rsid w:val="00427DFD"/>
    <w:rsid w:val="00427EB9"/>
    <w:rsid w:val="00427FCC"/>
    <w:rsid w:val="004301E6"/>
    <w:rsid w:val="00430AD3"/>
    <w:rsid w:val="00430C52"/>
    <w:rsid w:val="00430D53"/>
    <w:rsid w:val="00430D70"/>
    <w:rsid w:val="00431917"/>
    <w:rsid w:val="004319EC"/>
    <w:rsid w:val="00431EC7"/>
    <w:rsid w:val="00432632"/>
    <w:rsid w:val="00432AA6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6E0"/>
    <w:rsid w:val="00433753"/>
    <w:rsid w:val="00433893"/>
    <w:rsid w:val="00433AB7"/>
    <w:rsid w:val="00433BD3"/>
    <w:rsid w:val="00433D45"/>
    <w:rsid w:val="00433D56"/>
    <w:rsid w:val="00433D8A"/>
    <w:rsid w:val="00433E84"/>
    <w:rsid w:val="00433F1F"/>
    <w:rsid w:val="0043416E"/>
    <w:rsid w:val="00434231"/>
    <w:rsid w:val="004342D5"/>
    <w:rsid w:val="0043454B"/>
    <w:rsid w:val="00434ECA"/>
    <w:rsid w:val="0043508A"/>
    <w:rsid w:val="004350AE"/>
    <w:rsid w:val="0043526D"/>
    <w:rsid w:val="00435B64"/>
    <w:rsid w:val="00435C4D"/>
    <w:rsid w:val="00435D22"/>
    <w:rsid w:val="00435DC0"/>
    <w:rsid w:val="00436627"/>
    <w:rsid w:val="00436913"/>
    <w:rsid w:val="004369E5"/>
    <w:rsid w:val="00436BA2"/>
    <w:rsid w:val="00436E1F"/>
    <w:rsid w:val="004370F4"/>
    <w:rsid w:val="0043728C"/>
    <w:rsid w:val="004372CF"/>
    <w:rsid w:val="004373E7"/>
    <w:rsid w:val="0043740F"/>
    <w:rsid w:val="004374F2"/>
    <w:rsid w:val="00437BA7"/>
    <w:rsid w:val="00437C5D"/>
    <w:rsid w:val="00437D0D"/>
    <w:rsid w:val="00440002"/>
    <w:rsid w:val="0044005E"/>
    <w:rsid w:val="00440222"/>
    <w:rsid w:val="004402DF"/>
    <w:rsid w:val="004403B5"/>
    <w:rsid w:val="00440684"/>
    <w:rsid w:val="004406AA"/>
    <w:rsid w:val="00440816"/>
    <w:rsid w:val="00440910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74C"/>
    <w:rsid w:val="0044275B"/>
    <w:rsid w:val="00442AFD"/>
    <w:rsid w:val="00442B5E"/>
    <w:rsid w:val="0044312A"/>
    <w:rsid w:val="0044317E"/>
    <w:rsid w:val="00443282"/>
    <w:rsid w:val="0044348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CC4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9A1"/>
    <w:rsid w:val="00447BB8"/>
    <w:rsid w:val="00447D84"/>
    <w:rsid w:val="00447DC2"/>
    <w:rsid w:val="00450012"/>
    <w:rsid w:val="004500F2"/>
    <w:rsid w:val="00450237"/>
    <w:rsid w:val="0045028F"/>
    <w:rsid w:val="00450356"/>
    <w:rsid w:val="00450590"/>
    <w:rsid w:val="0045074C"/>
    <w:rsid w:val="00450CFA"/>
    <w:rsid w:val="004511FA"/>
    <w:rsid w:val="0045141E"/>
    <w:rsid w:val="00451501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3416"/>
    <w:rsid w:val="00453583"/>
    <w:rsid w:val="00453E77"/>
    <w:rsid w:val="00453F18"/>
    <w:rsid w:val="0045414E"/>
    <w:rsid w:val="00454215"/>
    <w:rsid w:val="00454289"/>
    <w:rsid w:val="0045432D"/>
    <w:rsid w:val="00454455"/>
    <w:rsid w:val="0045490C"/>
    <w:rsid w:val="00454974"/>
    <w:rsid w:val="00454F8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1DC"/>
    <w:rsid w:val="004562B5"/>
    <w:rsid w:val="004567A8"/>
    <w:rsid w:val="0045682A"/>
    <w:rsid w:val="004568A2"/>
    <w:rsid w:val="00456B53"/>
    <w:rsid w:val="00456C36"/>
    <w:rsid w:val="00456D0B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62"/>
    <w:rsid w:val="00461586"/>
    <w:rsid w:val="00461670"/>
    <w:rsid w:val="00461869"/>
    <w:rsid w:val="004619D1"/>
    <w:rsid w:val="00461B7F"/>
    <w:rsid w:val="00461D84"/>
    <w:rsid w:val="00461F7D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18C"/>
    <w:rsid w:val="00464215"/>
    <w:rsid w:val="004647C4"/>
    <w:rsid w:val="004648C8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BBC"/>
    <w:rsid w:val="00465BC8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010"/>
    <w:rsid w:val="004670B1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61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371"/>
    <w:rsid w:val="00476655"/>
    <w:rsid w:val="004768BE"/>
    <w:rsid w:val="0047722A"/>
    <w:rsid w:val="00477345"/>
    <w:rsid w:val="00477656"/>
    <w:rsid w:val="0047777E"/>
    <w:rsid w:val="00477904"/>
    <w:rsid w:val="00477B34"/>
    <w:rsid w:val="00480132"/>
    <w:rsid w:val="00480171"/>
    <w:rsid w:val="0048057C"/>
    <w:rsid w:val="0048094F"/>
    <w:rsid w:val="00480B16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C33"/>
    <w:rsid w:val="00482D8E"/>
    <w:rsid w:val="00482DAC"/>
    <w:rsid w:val="00482E45"/>
    <w:rsid w:val="004830E6"/>
    <w:rsid w:val="00483120"/>
    <w:rsid w:val="00483359"/>
    <w:rsid w:val="0048361E"/>
    <w:rsid w:val="004836C5"/>
    <w:rsid w:val="00483CAD"/>
    <w:rsid w:val="00483CC4"/>
    <w:rsid w:val="004840A6"/>
    <w:rsid w:val="00484610"/>
    <w:rsid w:val="00484833"/>
    <w:rsid w:val="00484A91"/>
    <w:rsid w:val="00484B3E"/>
    <w:rsid w:val="00484C1E"/>
    <w:rsid w:val="004850EE"/>
    <w:rsid w:val="00485432"/>
    <w:rsid w:val="004857EA"/>
    <w:rsid w:val="00485AA2"/>
    <w:rsid w:val="00485F1D"/>
    <w:rsid w:val="00485F7F"/>
    <w:rsid w:val="0048611D"/>
    <w:rsid w:val="00486203"/>
    <w:rsid w:val="004862C4"/>
    <w:rsid w:val="00486725"/>
    <w:rsid w:val="00486847"/>
    <w:rsid w:val="00486BAC"/>
    <w:rsid w:val="00486BB9"/>
    <w:rsid w:val="004873C5"/>
    <w:rsid w:val="004876A8"/>
    <w:rsid w:val="004876E2"/>
    <w:rsid w:val="004878AA"/>
    <w:rsid w:val="00487A07"/>
    <w:rsid w:val="00487B1B"/>
    <w:rsid w:val="00487EB9"/>
    <w:rsid w:val="00487F3F"/>
    <w:rsid w:val="00490624"/>
    <w:rsid w:val="00490C34"/>
    <w:rsid w:val="00490F5C"/>
    <w:rsid w:val="004910CA"/>
    <w:rsid w:val="0049138A"/>
    <w:rsid w:val="00491395"/>
    <w:rsid w:val="004913CD"/>
    <w:rsid w:val="004919C3"/>
    <w:rsid w:val="00491B2A"/>
    <w:rsid w:val="00491E6B"/>
    <w:rsid w:val="0049218C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EC"/>
    <w:rsid w:val="004952F4"/>
    <w:rsid w:val="004953F4"/>
    <w:rsid w:val="00495765"/>
    <w:rsid w:val="0049602D"/>
    <w:rsid w:val="00496218"/>
    <w:rsid w:val="0049688E"/>
    <w:rsid w:val="00496913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12F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20C"/>
    <w:rsid w:val="004A651F"/>
    <w:rsid w:val="004A69B8"/>
    <w:rsid w:val="004A6A7D"/>
    <w:rsid w:val="004A6D26"/>
    <w:rsid w:val="004A6E6E"/>
    <w:rsid w:val="004A6EC1"/>
    <w:rsid w:val="004A71C1"/>
    <w:rsid w:val="004A72D3"/>
    <w:rsid w:val="004A754C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51"/>
    <w:rsid w:val="004B076E"/>
    <w:rsid w:val="004B0A87"/>
    <w:rsid w:val="004B0B2C"/>
    <w:rsid w:val="004B0CFB"/>
    <w:rsid w:val="004B1A85"/>
    <w:rsid w:val="004B1A95"/>
    <w:rsid w:val="004B20E7"/>
    <w:rsid w:val="004B226C"/>
    <w:rsid w:val="004B234C"/>
    <w:rsid w:val="004B295E"/>
    <w:rsid w:val="004B2C1F"/>
    <w:rsid w:val="004B34A7"/>
    <w:rsid w:val="004B359E"/>
    <w:rsid w:val="004B35B1"/>
    <w:rsid w:val="004B3719"/>
    <w:rsid w:val="004B374D"/>
    <w:rsid w:val="004B37C0"/>
    <w:rsid w:val="004B37E7"/>
    <w:rsid w:val="004B3B45"/>
    <w:rsid w:val="004B3DCB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5280"/>
    <w:rsid w:val="004B54A9"/>
    <w:rsid w:val="004B5840"/>
    <w:rsid w:val="004B591E"/>
    <w:rsid w:val="004B5B8D"/>
    <w:rsid w:val="004B5C1C"/>
    <w:rsid w:val="004B5EF7"/>
    <w:rsid w:val="004B63B8"/>
    <w:rsid w:val="004B6776"/>
    <w:rsid w:val="004B67A3"/>
    <w:rsid w:val="004B69C3"/>
    <w:rsid w:val="004B6BB8"/>
    <w:rsid w:val="004B6C07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EC6"/>
    <w:rsid w:val="004B7F7B"/>
    <w:rsid w:val="004C05CB"/>
    <w:rsid w:val="004C067E"/>
    <w:rsid w:val="004C08CA"/>
    <w:rsid w:val="004C0ADE"/>
    <w:rsid w:val="004C0BCC"/>
    <w:rsid w:val="004C0C97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331E"/>
    <w:rsid w:val="004C3578"/>
    <w:rsid w:val="004C3CA7"/>
    <w:rsid w:val="004C3DEB"/>
    <w:rsid w:val="004C3E0C"/>
    <w:rsid w:val="004C3E2A"/>
    <w:rsid w:val="004C3F70"/>
    <w:rsid w:val="004C3F86"/>
    <w:rsid w:val="004C4163"/>
    <w:rsid w:val="004C446A"/>
    <w:rsid w:val="004C44DC"/>
    <w:rsid w:val="004C455E"/>
    <w:rsid w:val="004C4660"/>
    <w:rsid w:val="004C470E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344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BE8"/>
    <w:rsid w:val="004D1DDC"/>
    <w:rsid w:val="004D1E33"/>
    <w:rsid w:val="004D1F6C"/>
    <w:rsid w:val="004D21E7"/>
    <w:rsid w:val="004D247A"/>
    <w:rsid w:val="004D2606"/>
    <w:rsid w:val="004D28AB"/>
    <w:rsid w:val="004D2947"/>
    <w:rsid w:val="004D2E06"/>
    <w:rsid w:val="004D2F54"/>
    <w:rsid w:val="004D303B"/>
    <w:rsid w:val="004D314B"/>
    <w:rsid w:val="004D3318"/>
    <w:rsid w:val="004D3953"/>
    <w:rsid w:val="004D3FA0"/>
    <w:rsid w:val="004D4008"/>
    <w:rsid w:val="004D43B4"/>
    <w:rsid w:val="004D45EB"/>
    <w:rsid w:val="004D478A"/>
    <w:rsid w:val="004D4C0F"/>
    <w:rsid w:val="004D5277"/>
    <w:rsid w:val="004D5762"/>
    <w:rsid w:val="004D591D"/>
    <w:rsid w:val="004D65F8"/>
    <w:rsid w:val="004D67E8"/>
    <w:rsid w:val="004D69E8"/>
    <w:rsid w:val="004D6A80"/>
    <w:rsid w:val="004D74E8"/>
    <w:rsid w:val="004D7997"/>
    <w:rsid w:val="004D7A1D"/>
    <w:rsid w:val="004D7A58"/>
    <w:rsid w:val="004D7CC1"/>
    <w:rsid w:val="004D7F6C"/>
    <w:rsid w:val="004E023E"/>
    <w:rsid w:val="004E04DA"/>
    <w:rsid w:val="004E0550"/>
    <w:rsid w:val="004E0553"/>
    <w:rsid w:val="004E085B"/>
    <w:rsid w:val="004E095C"/>
    <w:rsid w:val="004E0BCD"/>
    <w:rsid w:val="004E0CB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6C7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49A"/>
    <w:rsid w:val="004E44F3"/>
    <w:rsid w:val="004E4565"/>
    <w:rsid w:val="004E478A"/>
    <w:rsid w:val="004E4941"/>
    <w:rsid w:val="004E4A39"/>
    <w:rsid w:val="004E4A5E"/>
    <w:rsid w:val="004E4CC8"/>
    <w:rsid w:val="004E519D"/>
    <w:rsid w:val="004E532E"/>
    <w:rsid w:val="004E55D6"/>
    <w:rsid w:val="004E5C96"/>
    <w:rsid w:val="004E5D53"/>
    <w:rsid w:val="004E63B1"/>
    <w:rsid w:val="004E67CC"/>
    <w:rsid w:val="004E68DF"/>
    <w:rsid w:val="004E69B8"/>
    <w:rsid w:val="004E70DA"/>
    <w:rsid w:val="004E790C"/>
    <w:rsid w:val="004E7A2C"/>
    <w:rsid w:val="004E7A55"/>
    <w:rsid w:val="004E7C71"/>
    <w:rsid w:val="004F00B5"/>
    <w:rsid w:val="004F0116"/>
    <w:rsid w:val="004F03FB"/>
    <w:rsid w:val="004F04EA"/>
    <w:rsid w:val="004F06BB"/>
    <w:rsid w:val="004F11F7"/>
    <w:rsid w:val="004F128B"/>
    <w:rsid w:val="004F13B3"/>
    <w:rsid w:val="004F1647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D3F"/>
    <w:rsid w:val="004F2FA3"/>
    <w:rsid w:val="004F307C"/>
    <w:rsid w:val="004F354C"/>
    <w:rsid w:val="004F3823"/>
    <w:rsid w:val="004F3962"/>
    <w:rsid w:val="004F39BB"/>
    <w:rsid w:val="004F3B29"/>
    <w:rsid w:val="004F3FA9"/>
    <w:rsid w:val="004F40F8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7037"/>
    <w:rsid w:val="004F7159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700"/>
    <w:rsid w:val="00500768"/>
    <w:rsid w:val="005007B2"/>
    <w:rsid w:val="00500B7F"/>
    <w:rsid w:val="00500C77"/>
    <w:rsid w:val="00500D2C"/>
    <w:rsid w:val="00500E0C"/>
    <w:rsid w:val="00500F1C"/>
    <w:rsid w:val="0050129F"/>
    <w:rsid w:val="00501565"/>
    <w:rsid w:val="005015EB"/>
    <w:rsid w:val="005015F2"/>
    <w:rsid w:val="005019BB"/>
    <w:rsid w:val="00501C87"/>
    <w:rsid w:val="00501ED5"/>
    <w:rsid w:val="005020EF"/>
    <w:rsid w:val="00502195"/>
    <w:rsid w:val="0050226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551"/>
    <w:rsid w:val="005046AB"/>
    <w:rsid w:val="005048E0"/>
    <w:rsid w:val="00504DC5"/>
    <w:rsid w:val="00504DF9"/>
    <w:rsid w:val="00505302"/>
    <w:rsid w:val="005053F1"/>
    <w:rsid w:val="0050544E"/>
    <w:rsid w:val="0050546F"/>
    <w:rsid w:val="00505869"/>
    <w:rsid w:val="00505872"/>
    <w:rsid w:val="00505ACE"/>
    <w:rsid w:val="00506248"/>
    <w:rsid w:val="0050643C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5B1"/>
    <w:rsid w:val="00510665"/>
    <w:rsid w:val="005108DA"/>
    <w:rsid w:val="00510CCA"/>
    <w:rsid w:val="00510E24"/>
    <w:rsid w:val="00510E28"/>
    <w:rsid w:val="0051161C"/>
    <w:rsid w:val="00511CF3"/>
    <w:rsid w:val="00511F29"/>
    <w:rsid w:val="00511F35"/>
    <w:rsid w:val="005127E5"/>
    <w:rsid w:val="0051291B"/>
    <w:rsid w:val="00512BB5"/>
    <w:rsid w:val="00512C41"/>
    <w:rsid w:val="00512F27"/>
    <w:rsid w:val="00512FE9"/>
    <w:rsid w:val="00512FED"/>
    <w:rsid w:val="005130CE"/>
    <w:rsid w:val="005134DC"/>
    <w:rsid w:val="00513618"/>
    <w:rsid w:val="00513669"/>
    <w:rsid w:val="0051371B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4BE1"/>
    <w:rsid w:val="005151A9"/>
    <w:rsid w:val="005154AD"/>
    <w:rsid w:val="00515595"/>
    <w:rsid w:val="00515A9C"/>
    <w:rsid w:val="005164E5"/>
    <w:rsid w:val="00516892"/>
    <w:rsid w:val="00516C5E"/>
    <w:rsid w:val="00516DAB"/>
    <w:rsid w:val="00516EF2"/>
    <w:rsid w:val="005170FF"/>
    <w:rsid w:val="00517106"/>
    <w:rsid w:val="005171A5"/>
    <w:rsid w:val="005174BA"/>
    <w:rsid w:val="00517632"/>
    <w:rsid w:val="00517A12"/>
    <w:rsid w:val="00517B65"/>
    <w:rsid w:val="00517C7C"/>
    <w:rsid w:val="00517CC6"/>
    <w:rsid w:val="005200AE"/>
    <w:rsid w:val="00520831"/>
    <w:rsid w:val="00520D97"/>
    <w:rsid w:val="00521054"/>
    <w:rsid w:val="005212C2"/>
    <w:rsid w:val="00521460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CB9"/>
    <w:rsid w:val="00523CEF"/>
    <w:rsid w:val="00523DA1"/>
    <w:rsid w:val="00523DF7"/>
    <w:rsid w:val="005240BF"/>
    <w:rsid w:val="005242CE"/>
    <w:rsid w:val="005243D5"/>
    <w:rsid w:val="005245C2"/>
    <w:rsid w:val="0052466E"/>
    <w:rsid w:val="005248FC"/>
    <w:rsid w:val="005249ED"/>
    <w:rsid w:val="00524B6E"/>
    <w:rsid w:val="00524CC1"/>
    <w:rsid w:val="00524CDA"/>
    <w:rsid w:val="005250BE"/>
    <w:rsid w:val="0052527F"/>
    <w:rsid w:val="005252E5"/>
    <w:rsid w:val="00525463"/>
    <w:rsid w:val="00525669"/>
    <w:rsid w:val="00525BB3"/>
    <w:rsid w:val="00526B80"/>
    <w:rsid w:val="00526E2F"/>
    <w:rsid w:val="0052765D"/>
    <w:rsid w:val="00530411"/>
    <w:rsid w:val="00530BAE"/>
    <w:rsid w:val="00530DC1"/>
    <w:rsid w:val="00530DE0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21B6"/>
    <w:rsid w:val="00532490"/>
    <w:rsid w:val="00532874"/>
    <w:rsid w:val="00532AA8"/>
    <w:rsid w:val="00532C28"/>
    <w:rsid w:val="00532E62"/>
    <w:rsid w:val="00532F1D"/>
    <w:rsid w:val="0053356B"/>
    <w:rsid w:val="0053366B"/>
    <w:rsid w:val="00533A59"/>
    <w:rsid w:val="00533A8F"/>
    <w:rsid w:val="00533D9A"/>
    <w:rsid w:val="00533DB2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B7E"/>
    <w:rsid w:val="00535CFF"/>
    <w:rsid w:val="00535DB6"/>
    <w:rsid w:val="0053619C"/>
    <w:rsid w:val="005364D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7E"/>
    <w:rsid w:val="005412CA"/>
    <w:rsid w:val="0054148D"/>
    <w:rsid w:val="0054192D"/>
    <w:rsid w:val="00541A47"/>
    <w:rsid w:val="00541A72"/>
    <w:rsid w:val="00541B64"/>
    <w:rsid w:val="00541D7B"/>
    <w:rsid w:val="00541DCE"/>
    <w:rsid w:val="00541EC7"/>
    <w:rsid w:val="00542104"/>
    <w:rsid w:val="0054218D"/>
    <w:rsid w:val="005422C9"/>
    <w:rsid w:val="005423A1"/>
    <w:rsid w:val="00542549"/>
    <w:rsid w:val="005425D6"/>
    <w:rsid w:val="005426CF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3DD6"/>
    <w:rsid w:val="00543FF3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FFC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F02"/>
    <w:rsid w:val="0055005D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0E6A"/>
    <w:rsid w:val="00551221"/>
    <w:rsid w:val="00551353"/>
    <w:rsid w:val="00551435"/>
    <w:rsid w:val="00551A12"/>
    <w:rsid w:val="00551C78"/>
    <w:rsid w:val="00551FB4"/>
    <w:rsid w:val="00552099"/>
    <w:rsid w:val="005526C1"/>
    <w:rsid w:val="005528DF"/>
    <w:rsid w:val="00552AA6"/>
    <w:rsid w:val="00552C6E"/>
    <w:rsid w:val="005530FC"/>
    <w:rsid w:val="0055327A"/>
    <w:rsid w:val="0055337A"/>
    <w:rsid w:val="00553810"/>
    <w:rsid w:val="00553D3B"/>
    <w:rsid w:val="00554523"/>
    <w:rsid w:val="005548FA"/>
    <w:rsid w:val="0055491B"/>
    <w:rsid w:val="00554CEC"/>
    <w:rsid w:val="00554E22"/>
    <w:rsid w:val="00555292"/>
    <w:rsid w:val="005554BC"/>
    <w:rsid w:val="00555547"/>
    <w:rsid w:val="005555A1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BFF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DD9"/>
    <w:rsid w:val="00557E92"/>
    <w:rsid w:val="00560059"/>
    <w:rsid w:val="005606B7"/>
    <w:rsid w:val="005609B3"/>
    <w:rsid w:val="00560E27"/>
    <w:rsid w:val="0056100B"/>
    <w:rsid w:val="00561043"/>
    <w:rsid w:val="00561060"/>
    <w:rsid w:val="00561125"/>
    <w:rsid w:val="00561430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2EBB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F2"/>
    <w:rsid w:val="0056454E"/>
    <w:rsid w:val="00564934"/>
    <w:rsid w:val="00564985"/>
    <w:rsid w:val="00564B1F"/>
    <w:rsid w:val="00564B30"/>
    <w:rsid w:val="00564C84"/>
    <w:rsid w:val="005650B0"/>
    <w:rsid w:val="005654C0"/>
    <w:rsid w:val="0056581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9DB"/>
    <w:rsid w:val="00570DF9"/>
    <w:rsid w:val="00570E22"/>
    <w:rsid w:val="0057161B"/>
    <w:rsid w:val="005716CB"/>
    <w:rsid w:val="00571D76"/>
    <w:rsid w:val="00571D9F"/>
    <w:rsid w:val="00572134"/>
    <w:rsid w:val="0057213F"/>
    <w:rsid w:val="00572333"/>
    <w:rsid w:val="0057240D"/>
    <w:rsid w:val="00572823"/>
    <w:rsid w:val="005728F5"/>
    <w:rsid w:val="00572AE8"/>
    <w:rsid w:val="00572BE0"/>
    <w:rsid w:val="00572D19"/>
    <w:rsid w:val="00572D2A"/>
    <w:rsid w:val="00572E21"/>
    <w:rsid w:val="00572F22"/>
    <w:rsid w:val="00572F97"/>
    <w:rsid w:val="005734D5"/>
    <w:rsid w:val="005739CB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1B6"/>
    <w:rsid w:val="0058029F"/>
    <w:rsid w:val="005804B6"/>
    <w:rsid w:val="00580BEC"/>
    <w:rsid w:val="00580C31"/>
    <w:rsid w:val="0058145B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D4"/>
    <w:rsid w:val="00583CF9"/>
    <w:rsid w:val="00583D32"/>
    <w:rsid w:val="0058435E"/>
    <w:rsid w:val="005843DB"/>
    <w:rsid w:val="00584474"/>
    <w:rsid w:val="00584A3F"/>
    <w:rsid w:val="00584D46"/>
    <w:rsid w:val="00584D79"/>
    <w:rsid w:val="00585144"/>
    <w:rsid w:val="005852BB"/>
    <w:rsid w:val="00585334"/>
    <w:rsid w:val="00585537"/>
    <w:rsid w:val="00585881"/>
    <w:rsid w:val="00585A2B"/>
    <w:rsid w:val="00585C1E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20A"/>
    <w:rsid w:val="00590634"/>
    <w:rsid w:val="00590857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3E1"/>
    <w:rsid w:val="0059240F"/>
    <w:rsid w:val="005925BC"/>
    <w:rsid w:val="0059292F"/>
    <w:rsid w:val="00592B04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3DB9"/>
    <w:rsid w:val="00594193"/>
    <w:rsid w:val="005941B3"/>
    <w:rsid w:val="00594653"/>
    <w:rsid w:val="00594704"/>
    <w:rsid w:val="00594B30"/>
    <w:rsid w:val="00594B93"/>
    <w:rsid w:val="0059526D"/>
    <w:rsid w:val="00595288"/>
    <w:rsid w:val="0059571B"/>
    <w:rsid w:val="005957C0"/>
    <w:rsid w:val="00595878"/>
    <w:rsid w:val="00595A86"/>
    <w:rsid w:val="00595C95"/>
    <w:rsid w:val="00595E8C"/>
    <w:rsid w:val="00596466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35"/>
    <w:rsid w:val="005979E3"/>
    <w:rsid w:val="00597D00"/>
    <w:rsid w:val="00597F53"/>
    <w:rsid w:val="00597FDD"/>
    <w:rsid w:val="005A0266"/>
    <w:rsid w:val="005A0990"/>
    <w:rsid w:val="005A1021"/>
    <w:rsid w:val="005A1437"/>
    <w:rsid w:val="005A16E0"/>
    <w:rsid w:val="005A177B"/>
    <w:rsid w:val="005A1825"/>
    <w:rsid w:val="005A1978"/>
    <w:rsid w:val="005A1C0B"/>
    <w:rsid w:val="005A1F71"/>
    <w:rsid w:val="005A21F3"/>
    <w:rsid w:val="005A23F4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3AB"/>
    <w:rsid w:val="005A5412"/>
    <w:rsid w:val="005A58B4"/>
    <w:rsid w:val="005A5E1C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C9D"/>
    <w:rsid w:val="005A7252"/>
    <w:rsid w:val="005A7400"/>
    <w:rsid w:val="005A7402"/>
    <w:rsid w:val="005A7500"/>
    <w:rsid w:val="005A78CD"/>
    <w:rsid w:val="005A7BB3"/>
    <w:rsid w:val="005A7BC0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37B"/>
    <w:rsid w:val="005B545E"/>
    <w:rsid w:val="005B5466"/>
    <w:rsid w:val="005B5476"/>
    <w:rsid w:val="005B5837"/>
    <w:rsid w:val="005B5840"/>
    <w:rsid w:val="005B5B63"/>
    <w:rsid w:val="005B5C62"/>
    <w:rsid w:val="005B631B"/>
    <w:rsid w:val="005B63D6"/>
    <w:rsid w:val="005B64A8"/>
    <w:rsid w:val="005B6585"/>
    <w:rsid w:val="005B677E"/>
    <w:rsid w:val="005B696F"/>
    <w:rsid w:val="005B6BA4"/>
    <w:rsid w:val="005B6C6A"/>
    <w:rsid w:val="005B6E1D"/>
    <w:rsid w:val="005B6E9F"/>
    <w:rsid w:val="005B6EE0"/>
    <w:rsid w:val="005B6F42"/>
    <w:rsid w:val="005B6F5D"/>
    <w:rsid w:val="005B730D"/>
    <w:rsid w:val="005B7577"/>
    <w:rsid w:val="005B762D"/>
    <w:rsid w:val="005B76D1"/>
    <w:rsid w:val="005B7A78"/>
    <w:rsid w:val="005B7CBC"/>
    <w:rsid w:val="005C00AF"/>
    <w:rsid w:val="005C0329"/>
    <w:rsid w:val="005C0464"/>
    <w:rsid w:val="005C094D"/>
    <w:rsid w:val="005C0AA0"/>
    <w:rsid w:val="005C0C9E"/>
    <w:rsid w:val="005C0E8F"/>
    <w:rsid w:val="005C109C"/>
    <w:rsid w:val="005C11FD"/>
    <w:rsid w:val="005C1245"/>
    <w:rsid w:val="005C162A"/>
    <w:rsid w:val="005C1997"/>
    <w:rsid w:val="005C19E7"/>
    <w:rsid w:val="005C1A3F"/>
    <w:rsid w:val="005C1A8A"/>
    <w:rsid w:val="005C1C2D"/>
    <w:rsid w:val="005C21F2"/>
    <w:rsid w:val="005C227D"/>
    <w:rsid w:val="005C240A"/>
    <w:rsid w:val="005C2437"/>
    <w:rsid w:val="005C2857"/>
    <w:rsid w:val="005C2A74"/>
    <w:rsid w:val="005C2AAD"/>
    <w:rsid w:val="005C2ADF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BA"/>
    <w:rsid w:val="005C68F0"/>
    <w:rsid w:val="005C6B86"/>
    <w:rsid w:val="005C6E7F"/>
    <w:rsid w:val="005C7039"/>
    <w:rsid w:val="005C74B1"/>
    <w:rsid w:val="005C758A"/>
    <w:rsid w:val="005C76AF"/>
    <w:rsid w:val="005C76C7"/>
    <w:rsid w:val="005C77EF"/>
    <w:rsid w:val="005C7D75"/>
    <w:rsid w:val="005C7D79"/>
    <w:rsid w:val="005C7F51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3F6"/>
    <w:rsid w:val="005D36EC"/>
    <w:rsid w:val="005D3838"/>
    <w:rsid w:val="005D42BA"/>
    <w:rsid w:val="005D438D"/>
    <w:rsid w:val="005D465E"/>
    <w:rsid w:val="005D4827"/>
    <w:rsid w:val="005D48CB"/>
    <w:rsid w:val="005D4981"/>
    <w:rsid w:val="005D4ED9"/>
    <w:rsid w:val="005D4F41"/>
    <w:rsid w:val="005D539C"/>
    <w:rsid w:val="005D5503"/>
    <w:rsid w:val="005D5728"/>
    <w:rsid w:val="005D585D"/>
    <w:rsid w:val="005D5A88"/>
    <w:rsid w:val="005D5FD6"/>
    <w:rsid w:val="005D6004"/>
    <w:rsid w:val="005D606D"/>
    <w:rsid w:val="005D6132"/>
    <w:rsid w:val="005D61C5"/>
    <w:rsid w:val="005D64CE"/>
    <w:rsid w:val="005D68B5"/>
    <w:rsid w:val="005D6B8D"/>
    <w:rsid w:val="005D6E52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046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4112"/>
    <w:rsid w:val="005E44EB"/>
    <w:rsid w:val="005E4626"/>
    <w:rsid w:val="005E47BB"/>
    <w:rsid w:val="005E4C1E"/>
    <w:rsid w:val="005E4DC2"/>
    <w:rsid w:val="005E4E7F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A65"/>
    <w:rsid w:val="005E6BC5"/>
    <w:rsid w:val="005E6D6B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0D4A"/>
    <w:rsid w:val="005F1278"/>
    <w:rsid w:val="005F14E1"/>
    <w:rsid w:val="005F17FF"/>
    <w:rsid w:val="005F187E"/>
    <w:rsid w:val="005F1A71"/>
    <w:rsid w:val="005F1B1D"/>
    <w:rsid w:val="005F1B80"/>
    <w:rsid w:val="005F1C96"/>
    <w:rsid w:val="005F1CC2"/>
    <w:rsid w:val="005F1E8D"/>
    <w:rsid w:val="005F243E"/>
    <w:rsid w:val="005F25DA"/>
    <w:rsid w:val="005F278E"/>
    <w:rsid w:val="005F2EC0"/>
    <w:rsid w:val="005F2FB8"/>
    <w:rsid w:val="005F303F"/>
    <w:rsid w:val="005F347B"/>
    <w:rsid w:val="005F3D92"/>
    <w:rsid w:val="005F3E86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06"/>
    <w:rsid w:val="005F75F9"/>
    <w:rsid w:val="005F76CC"/>
    <w:rsid w:val="005F786D"/>
    <w:rsid w:val="005F7A59"/>
    <w:rsid w:val="005F7A65"/>
    <w:rsid w:val="005F7A85"/>
    <w:rsid w:val="005F7B16"/>
    <w:rsid w:val="005F7BF8"/>
    <w:rsid w:val="005F7CE2"/>
    <w:rsid w:val="00600114"/>
    <w:rsid w:val="00600248"/>
    <w:rsid w:val="00600277"/>
    <w:rsid w:val="00600698"/>
    <w:rsid w:val="0060075A"/>
    <w:rsid w:val="006008C7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08F"/>
    <w:rsid w:val="00603102"/>
    <w:rsid w:val="006031EC"/>
    <w:rsid w:val="00603295"/>
    <w:rsid w:val="00603468"/>
    <w:rsid w:val="00603A65"/>
    <w:rsid w:val="00603E96"/>
    <w:rsid w:val="006040AC"/>
    <w:rsid w:val="006040EA"/>
    <w:rsid w:val="00604264"/>
    <w:rsid w:val="00604343"/>
    <w:rsid w:val="006044B2"/>
    <w:rsid w:val="00604528"/>
    <w:rsid w:val="006046AE"/>
    <w:rsid w:val="00604977"/>
    <w:rsid w:val="00604DEE"/>
    <w:rsid w:val="00604FE8"/>
    <w:rsid w:val="006051C7"/>
    <w:rsid w:val="00605468"/>
    <w:rsid w:val="006055A7"/>
    <w:rsid w:val="006057E5"/>
    <w:rsid w:val="00605A61"/>
    <w:rsid w:val="00605B2E"/>
    <w:rsid w:val="00605E2D"/>
    <w:rsid w:val="006062BA"/>
    <w:rsid w:val="006065B7"/>
    <w:rsid w:val="00606970"/>
    <w:rsid w:val="00606B89"/>
    <w:rsid w:val="006073CA"/>
    <w:rsid w:val="00607480"/>
    <w:rsid w:val="00607A93"/>
    <w:rsid w:val="00607BC2"/>
    <w:rsid w:val="00607C19"/>
    <w:rsid w:val="00607C99"/>
    <w:rsid w:val="00607E3F"/>
    <w:rsid w:val="00610152"/>
    <w:rsid w:val="00610588"/>
    <w:rsid w:val="006105FB"/>
    <w:rsid w:val="0061071E"/>
    <w:rsid w:val="00610728"/>
    <w:rsid w:val="00610873"/>
    <w:rsid w:val="00610948"/>
    <w:rsid w:val="00610971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8D3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23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88E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239"/>
    <w:rsid w:val="00621781"/>
    <w:rsid w:val="00621CC1"/>
    <w:rsid w:val="00621FF2"/>
    <w:rsid w:val="00622540"/>
    <w:rsid w:val="006227D4"/>
    <w:rsid w:val="006228C5"/>
    <w:rsid w:val="0062292C"/>
    <w:rsid w:val="00622933"/>
    <w:rsid w:val="00622A8D"/>
    <w:rsid w:val="00622AD3"/>
    <w:rsid w:val="00622FCE"/>
    <w:rsid w:val="006230F8"/>
    <w:rsid w:val="0062318B"/>
    <w:rsid w:val="00623851"/>
    <w:rsid w:val="00624027"/>
    <w:rsid w:val="00624352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973"/>
    <w:rsid w:val="00625A0F"/>
    <w:rsid w:val="00625C7C"/>
    <w:rsid w:val="00625E34"/>
    <w:rsid w:val="00625E9B"/>
    <w:rsid w:val="00626477"/>
    <w:rsid w:val="00626618"/>
    <w:rsid w:val="0062681D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71"/>
    <w:rsid w:val="006301F2"/>
    <w:rsid w:val="0063022F"/>
    <w:rsid w:val="00630245"/>
    <w:rsid w:val="00630931"/>
    <w:rsid w:val="00630C48"/>
    <w:rsid w:val="00630CCC"/>
    <w:rsid w:val="00631000"/>
    <w:rsid w:val="006311F1"/>
    <w:rsid w:val="00631288"/>
    <w:rsid w:val="0063134C"/>
    <w:rsid w:val="0063146B"/>
    <w:rsid w:val="0063167D"/>
    <w:rsid w:val="00631852"/>
    <w:rsid w:val="006318DA"/>
    <w:rsid w:val="00631B03"/>
    <w:rsid w:val="00631CA8"/>
    <w:rsid w:val="006323E4"/>
    <w:rsid w:val="00632EE5"/>
    <w:rsid w:val="00632FF1"/>
    <w:rsid w:val="006331CB"/>
    <w:rsid w:val="006339FB"/>
    <w:rsid w:val="00633BD6"/>
    <w:rsid w:val="00633DDC"/>
    <w:rsid w:val="00634010"/>
    <w:rsid w:val="00634018"/>
    <w:rsid w:val="00634118"/>
    <w:rsid w:val="00634258"/>
    <w:rsid w:val="006345A4"/>
    <w:rsid w:val="006345AA"/>
    <w:rsid w:val="0063480B"/>
    <w:rsid w:val="00634C65"/>
    <w:rsid w:val="00634C7D"/>
    <w:rsid w:val="00634CFC"/>
    <w:rsid w:val="00634F15"/>
    <w:rsid w:val="00635521"/>
    <w:rsid w:val="006356C3"/>
    <w:rsid w:val="00635746"/>
    <w:rsid w:val="0063579A"/>
    <w:rsid w:val="006357BF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C2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33C"/>
    <w:rsid w:val="00640547"/>
    <w:rsid w:val="00640766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D7A"/>
    <w:rsid w:val="00643E5C"/>
    <w:rsid w:val="00643F0D"/>
    <w:rsid w:val="006440B2"/>
    <w:rsid w:val="00644354"/>
    <w:rsid w:val="006443B0"/>
    <w:rsid w:val="00644B04"/>
    <w:rsid w:val="00644E8D"/>
    <w:rsid w:val="00644FE7"/>
    <w:rsid w:val="00645069"/>
    <w:rsid w:val="00645243"/>
    <w:rsid w:val="00645A3A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598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835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3DD"/>
    <w:rsid w:val="0065459B"/>
    <w:rsid w:val="006545A6"/>
    <w:rsid w:val="00654632"/>
    <w:rsid w:val="0065473B"/>
    <w:rsid w:val="0065490D"/>
    <w:rsid w:val="00654A44"/>
    <w:rsid w:val="00654A8B"/>
    <w:rsid w:val="00654D6A"/>
    <w:rsid w:val="00654DCE"/>
    <w:rsid w:val="00654FAC"/>
    <w:rsid w:val="0065511B"/>
    <w:rsid w:val="00655179"/>
    <w:rsid w:val="006552CD"/>
    <w:rsid w:val="00655467"/>
    <w:rsid w:val="006558FD"/>
    <w:rsid w:val="006559B3"/>
    <w:rsid w:val="006559B4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AC0"/>
    <w:rsid w:val="00657AF2"/>
    <w:rsid w:val="00657B15"/>
    <w:rsid w:val="00657D2D"/>
    <w:rsid w:val="00657F55"/>
    <w:rsid w:val="0066007E"/>
    <w:rsid w:val="006602C9"/>
    <w:rsid w:val="006605CB"/>
    <w:rsid w:val="00660747"/>
    <w:rsid w:val="00660A56"/>
    <w:rsid w:val="00660D74"/>
    <w:rsid w:val="00660DC7"/>
    <w:rsid w:val="00660F5F"/>
    <w:rsid w:val="006610BF"/>
    <w:rsid w:val="006611E7"/>
    <w:rsid w:val="00661543"/>
    <w:rsid w:val="00661AA4"/>
    <w:rsid w:val="00661CFD"/>
    <w:rsid w:val="00661E49"/>
    <w:rsid w:val="00661ECC"/>
    <w:rsid w:val="00661F8D"/>
    <w:rsid w:val="00661F96"/>
    <w:rsid w:val="00662173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333"/>
    <w:rsid w:val="0066372A"/>
    <w:rsid w:val="006637F7"/>
    <w:rsid w:val="00663FB5"/>
    <w:rsid w:val="006640BB"/>
    <w:rsid w:val="00664117"/>
    <w:rsid w:val="00664374"/>
    <w:rsid w:val="00664481"/>
    <w:rsid w:val="00664A43"/>
    <w:rsid w:val="00664C33"/>
    <w:rsid w:val="006650DA"/>
    <w:rsid w:val="00665120"/>
    <w:rsid w:val="006654B7"/>
    <w:rsid w:val="00665596"/>
    <w:rsid w:val="0066563E"/>
    <w:rsid w:val="006656A0"/>
    <w:rsid w:val="0066589B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822"/>
    <w:rsid w:val="00671C1C"/>
    <w:rsid w:val="006720D4"/>
    <w:rsid w:val="0067252A"/>
    <w:rsid w:val="00672712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647"/>
    <w:rsid w:val="00674945"/>
    <w:rsid w:val="00674E6D"/>
    <w:rsid w:val="0067508B"/>
    <w:rsid w:val="006752B8"/>
    <w:rsid w:val="0067536C"/>
    <w:rsid w:val="0067542F"/>
    <w:rsid w:val="00675476"/>
    <w:rsid w:val="0067584C"/>
    <w:rsid w:val="0067599B"/>
    <w:rsid w:val="00675B33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DE9"/>
    <w:rsid w:val="00676FEE"/>
    <w:rsid w:val="00677171"/>
    <w:rsid w:val="006774C2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3CB"/>
    <w:rsid w:val="0068156C"/>
    <w:rsid w:val="0068160F"/>
    <w:rsid w:val="00681696"/>
    <w:rsid w:val="0068173F"/>
    <w:rsid w:val="00681E31"/>
    <w:rsid w:val="00681FC8"/>
    <w:rsid w:val="0068229C"/>
    <w:rsid w:val="00682877"/>
    <w:rsid w:val="00682982"/>
    <w:rsid w:val="00682A48"/>
    <w:rsid w:val="00682B0F"/>
    <w:rsid w:val="00682D9D"/>
    <w:rsid w:val="00683089"/>
    <w:rsid w:val="006836CC"/>
    <w:rsid w:val="006837BA"/>
    <w:rsid w:val="00683869"/>
    <w:rsid w:val="00683FA9"/>
    <w:rsid w:val="00683FEA"/>
    <w:rsid w:val="00684031"/>
    <w:rsid w:val="006841EC"/>
    <w:rsid w:val="0068426B"/>
    <w:rsid w:val="00684291"/>
    <w:rsid w:val="0068454D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8E8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AA4"/>
    <w:rsid w:val="00690B03"/>
    <w:rsid w:val="00690CA1"/>
    <w:rsid w:val="006914C5"/>
    <w:rsid w:val="00691757"/>
    <w:rsid w:val="00691985"/>
    <w:rsid w:val="00691AC7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9DA"/>
    <w:rsid w:val="00696A00"/>
    <w:rsid w:val="00696CA8"/>
    <w:rsid w:val="00696D7E"/>
    <w:rsid w:val="0069714C"/>
    <w:rsid w:val="0069765B"/>
    <w:rsid w:val="00697663"/>
    <w:rsid w:val="00697B2F"/>
    <w:rsid w:val="00697FAC"/>
    <w:rsid w:val="006A0094"/>
    <w:rsid w:val="006A0115"/>
    <w:rsid w:val="006A0451"/>
    <w:rsid w:val="006A0722"/>
    <w:rsid w:val="006A075A"/>
    <w:rsid w:val="006A0E0F"/>
    <w:rsid w:val="006A10A5"/>
    <w:rsid w:val="006A1376"/>
    <w:rsid w:val="006A14CC"/>
    <w:rsid w:val="006A1667"/>
    <w:rsid w:val="006A18D5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4E59"/>
    <w:rsid w:val="006A551C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968"/>
    <w:rsid w:val="006A7B72"/>
    <w:rsid w:val="006A7BD2"/>
    <w:rsid w:val="006A7FF2"/>
    <w:rsid w:val="006B0233"/>
    <w:rsid w:val="006B0636"/>
    <w:rsid w:val="006B073D"/>
    <w:rsid w:val="006B0BC4"/>
    <w:rsid w:val="006B0C71"/>
    <w:rsid w:val="006B105C"/>
    <w:rsid w:val="006B121A"/>
    <w:rsid w:val="006B1442"/>
    <w:rsid w:val="006B1916"/>
    <w:rsid w:val="006B1C94"/>
    <w:rsid w:val="006B217B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E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97"/>
    <w:rsid w:val="006B6CD2"/>
    <w:rsid w:val="006B6E94"/>
    <w:rsid w:val="006B7072"/>
    <w:rsid w:val="006B7172"/>
    <w:rsid w:val="006B73B8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50C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067"/>
    <w:rsid w:val="006C41D3"/>
    <w:rsid w:val="006C4564"/>
    <w:rsid w:val="006C47B3"/>
    <w:rsid w:val="006C4825"/>
    <w:rsid w:val="006C4E1F"/>
    <w:rsid w:val="006C4F22"/>
    <w:rsid w:val="006C4F56"/>
    <w:rsid w:val="006C51F6"/>
    <w:rsid w:val="006C566A"/>
    <w:rsid w:val="006C56F6"/>
    <w:rsid w:val="006C5943"/>
    <w:rsid w:val="006C5BEF"/>
    <w:rsid w:val="006C5C0C"/>
    <w:rsid w:val="006C5D8A"/>
    <w:rsid w:val="006C6231"/>
    <w:rsid w:val="006C624D"/>
    <w:rsid w:val="006C6253"/>
    <w:rsid w:val="006C6284"/>
    <w:rsid w:val="006C62AD"/>
    <w:rsid w:val="006C6B9A"/>
    <w:rsid w:val="006C6CFB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1D0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BF9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EFC"/>
    <w:rsid w:val="006D44D8"/>
    <w:rsid w:val="006D4582"/>
    <w:rsid w:val="006D4A57"/>
    <w:rsid w:val="006D4ADE"/>
    <w:rsid w:val="006D4E95"/>
    <w:rsid w:val="006D4F0A"/>
    <w:rsid w:val="006D50B9"/>
    <w:rsid w:val="006D53EA"/>
    <w:rsid w:val="006D548B"/>
    <w:rsid w:val="006D55D3"/>
    <w:rsid w:val="006D5691"/>
    <w:rsid w:val="006D5751"/>
    <w:rsid w:val="006D5992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1F2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152"/>
    <w:rsid w:val="006E5306"/>
    <w:rsid w:val="006E5361"/>
    <w:rsid w:val="006E5C1C"/>
    <w:rsid w:val="006E5CD9"/>
    <w:rsid w:val="006E60F2"/>
    <w:rsid w:val="006E616C"/>
    <w:rsid w:val="006E62AF"/>
    <w:rsid w:val="006E6698"/>
    <w:rsid w:val="006E66A2"/>
    <w:rsid w:val="006E697F"/>
    <w:rsid w:val="006E6A4A"/>
    <w:rsid w:val="006E6A53"/>
    <w:rsid w:val="006E6FF8"/>
    <w:rsid w:val="006E75A5"/>
    <w:rsid w:val="006E7736"/>
    <w:rsid w:val="006E7928"/>
    <w:rsid w:val="006E79B6"/>
    <w:rsid w:val="006E7A01"/>
    <w:rsid w:val="006E7AA7"/>
    <w:rsid w:val="006E7FF5"/>
    <w:rsid w:val="006F01E1"/>
    <w:rsid w:val="006F03F0"/>
    <w:rsid w:val="006F0660"/>
    <w:rsid w:val="006F07C6"/>
    <w:rsid w:val="006F089A"/>
    <w:rsid w:val="006F0E9C"/>
    <w:rsid w:val="006F12B7"/>
    <w:rsid w:val="006F167B"/>
    <w:rsid w:val="006F18C1"/>
    <w:rsid w:val="006F1A94"/>
    <w:rsid w:val="006F1B26"/>
    <w:rsid w:val="006F1BB5"/>
    <w:rsid w:val="006F1EC1"/>
    <w:rsid w:val="006F1EEB"/>
    <w:rsid w:val="006F23B4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68C"/>
    <w:rsid w:val="006F3A73"/>
    <w:rsid w:val="006F3F1C"/>
    <w:rsid w:val="006F3FA6"/>
    <w:rsid w:val="006F40D9"/>
    <w:rsid w:val="006F41C1"/>
    <w:rsid w:val="006F46BC"/>
    <w:rsid w:val="006F4724"/>
    <w:rsid w:val="006F486A"/>
    <w:rsid w:val="006F49F7"/>
    <w:rsid w:val="006F4FD7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C34"/>
    <w:rsid w:val="006F7E7B"/>
    <w:rsid w:val="00700790"/>
    <w:rsid w:val="0070080E"/>
    <w:rsid w:val="00700847"/>
    <w:rsid w:val="00700B4F"/>
    <w:rsid w:val="00700BF4"/>
    <w:rsid w:val="007015DC"/>
    <w:rsid w:val="00701B4E"/>
    <w:rsid w:val="00701C8E"/>
    <w:rsid w:val="00702243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8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57"/>
    <w:rsid w:val="00705F7F"/>
    <w:rsid w:val="00705F9D"/>
    <w:rsid w:val="00706117"/>
    <w:rsid w:val="00706252"/>
    <w:rsid w:val="007063BB"/>
    <w:rsid w:val="00706534"/>
    <w:rsid w:val="00706A5B"/>
    <w:rsid w:val="00706CA1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785"/>
    <w:rsid w:val="007108B1"/>
    <w:rsid w:val="007108C2"/>
    <w:rsid w:val="00710A2D"/>
    <w:rsid w:val="00710A62"/>
    <w:rsid w:val="00710AA6"/>
    <w:rsid w:val="00710C38"/>
    <w:rsid w:val="00710D29"/>
    <w:rsid w:val="0071119A"/>
    <w:rsid w:val="00711215"/>
    <w:rsid w:val="0071123B"/>
    <w:rsid w:val="00711316"/>
    <w:rsid w:val="00711598"/>
    <w:rsid w:val="00711848"/>
    <w:rsid w:val="00711B35"/>
    <w:rsid w:val="00712042"/>
    <w:rsid w:val="00712554"/>
    <w:rsid w:val="0071274F"/>
    <w:rsid w:val="007129EE"/>
    <w:rsid w:val="00712D37"/>
    <w:rsid w:val="00712E63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B99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5D0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61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1DD"/>
    <w:rsid w:val="00727263"/>
    <w:rsid w:val="007272AD"/>
    <w:rsid w:val="007275CC"/>
    <w:rsid w:val="00727C3E"/>
    <w:rsid w:val="00727CBD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90D"/>
    <w:rsid w:val="00731DBF"/>
    <w:rsid w:val="007320B0"/>
    <w:rsid w:val="007321DF"/>
    <w:rsid w:val="00732268"/>
    <w:rsid w:val="007326CC"/>
    <w:rsid w:val="0073272A"/>
    <w:rsid w:val="0073278F"/>
    <w:rsid w:val="00732AB2"/>
    <w:rsid w:val="00732D89"/>
    <w:rsid w:val="0073350B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5FFE"/>
    <w:rsid w:val="00736188"/>
    <w:rsid w:val="007361C2"/>
    <w:rsid w:val="007362B4"/>
    <w:rsid w:val="00736598"/>
    <w:rsid w:val="00736801"/>
    <w:rsid w:val="00736F65"/>
    <w:rsid w:val="00736FAC"/>
    <w:rsid w:val="00737196"/>
    <w:rsid w:val="007372B7"/>
    <w:rsid w:val="00737909"/>
    <w:rsid w:val="00737AB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A3C"/>
    <w:rsid w:val="00743A68"/>
    <w:rsid w:val="00743ABB"/>
    <w:rsid w:val="00743ADA"/>
    <w:rsid w:val="00743E72"/>
    <w:rsid w:val="0074414F"/>
    <w:rsid w:val="00744503"/>
    <w:rsid w:val="00744973"/>
    <w:rsid w:val="00744F2E"/>
    <w:rsid w:val="007451D0"/>
    <w:rsid w:val="00745527"/>
    <w:rsid w:val="00745534"/>
    <w:rsid w:val="007455AC"/>
    <w:rsid w:val="00745744"/>
    <w:rsid w:val="00745AAA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47C"/>
    <w:rsid w:val="0074786B"/>
    <w:rsid w:val="0074797D"/>
    <w:rsid w:val="00747D37"/>
    <w:rsid w:val="00747D78"/>
    <w:rsid w:val="00747F02"/>
    <w:rsid w:val="00750196"/>
    <w:rsid w:val="007501BE"/>
    <w:rsid w:val="007503E4"/>
    <w:rsid w:val="007508BE"/>
    <w:rsid w:val="00750ADB"/>
    <w:rsid w:val="00750BCB"/>
    <w:rsid w:val="00750E34"/>
    <w:rsid w:val="00750EC8"/>
    <w:rsid w:val="00750ED8"/>
    <w:rsid w:val="00751058"/>
    <w:rsid w:val="0075113F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37C"/>
    <w:rsid w:val="00754709"/>
    <w:rsid w:val="0075483B"/>
    <w:rsid w:val="00754A86"/>
    <w:rsid w:val="00754AA5"/>
    <w:rsid w:val="00754AD9"/>
    <w:rsid w:val="00754BC8"/>
    <w:rsid w:val="00754E32"/>
    <w:rsid w:val="00754FD8"/>
    <w:rsid w:val="00755191"/>
    <w:rsid w:val="00755249"/>
    <w:rsid w:val="0075526E"/>
    <w:rsid w:val="00755579"/>
    <w:rsid w:val="00755727"/>
    <w:rsid w:val="00755825"/>
    <w:rsid w:val="00755B48"/>
    <w:rsid w:val="00755C02"/>
    <w:rsid w:val="007564C5"/>
    <w:rsid w:val="0075676B"/>
    <w:rsid w:val="00756834"/>
    <w:rsid w:val="00756868"/>
    <w:rsid w:val="00756CC1"/>
    <w:rsid w:val="00756F98"/>
    <w:rsid w:val="00756FCA"/>
    <w:rsid w:val="00757032"/>
    <w:rsid w:val="00757263"/>
    <w:rsid w:val="007574C2"/>
    <w:rsid w:val="00757547"/>
    <w:rsid w:val="0075760D"/>
    <w:rsid w:val="00757E1B"/>
    <w:rsid w:val="007601A2"/>
    <w:rsid w:val="007604FC"/>
    <w:rsid w:val="007607C0"/>
    <w:rsid w:val="007609E6"/>
    <w:rsid w:val="00760CC9"/>
    <w:rsid w:val="00760E1A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D0"/>
    <w:rsid w:val="007622CB"/>
    <w:rsid w:val="00762588"/>
    <w:rsid w:val="00762654"/>
    <w:rsid w:val="007628B2"/>
    <w:rsid w:val="0076290E"/>
    <w:rsid w:val="00762A03"/>
    <w:rsid w:val="00762D0F"/>
    <w:rsid w:val="007632FE"/>
    <w:rsid w:val="007633D6"/>
    <w:rsid w:val="00763626"/>
    <w:rsid w:val="0076385F"/>
    <w:rsid w:val="0076390A"/>
    <w:rsid w:val="00763B81"/>
    <w:rsid w:val="0076432E"/>
    <w:rsid w:val="007644B1"/>
    <w:rsid w:val="00764726"/>
    <w:rsid w:val="007649DC"/>
    <w:rsid w:val="00764A46"/>
    <w:rsid w:val="00764E6F"/>
    <w:rsid w:val="00764F19"/>
    <w:rsid w:val="00765145"/>
    <w:rsid w:val="007653A8"/>
    <w:rsid w:val="0076549E"/>
    <w:rsid w:val="007658AA"/>
    <w:rsid w:val="007658F3"/>
    <w:rsid w:val="00765B1C"/>
    <w:rsid w:val="00765D64"/>
    <w:rsid w:val="0076626D"/>
    <w:rsid w:val="007664DC"/>
    <w:rsid w:val="00766856"/>
    <w:rsid w:val="00766BC9"/>
    <w:rsid w:val="00766E2E"/>
    <w:rsid w:val="00767427"/>
    <w:rsid w:val="0076769E"/>
    <w:rsid w:val="007676DA"/>
    <w:rsid w:val="00767AED"/>
    <w:rsid w:val="00767B43"/>
    <w:rsid w:val="00767C41"/>
    <w:rsid w:val="00767EA6"/>
    <w:rsid w:val="00767F03"/>
    <w:rsid w:val="00767F9F"/>
    <w:rsid w:val="00770086"/>
    <w:rsid w:val="007704E8"/>
    <w:rsid w:val="007709FB"/>
    <w:rsid w:val="00770BFB"/>
    <w:rsid w:val="00770E7F"/>
    <w:rsid w:val="007711FC"/>
    <w:rsid w:val="00771255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B68"/>
    <w:rsid w:val="00777BE9"/>
    <w:rsid w:val="00777CB5"/>
    <w:rsid w:val="00777CF3"/>
    <w:rsid w:val="00777E80"/>
    <w:rsid w:val="00777EA8"/>
    <w:rsid w:val="00777FAD"/>
    <w:rsid w:val="00780031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1ED0"/>
    <w:rsid w:val="007822B0"/>
    <w:rsid w:val="007823EA"/>
    <w:rsid w:val="007824E3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3EDC"/>
    <w:rsid w:val="007840E5"/>
    <w:rsid w:val="0078456B"/>
    <w:rsid w:val="00784597"/>
    <w:rsid w:val="00784B47"/>
    <w:rsid w:val="00784DBB"/>
    <w:rsid w:val="00784E75"/>
    <w:rsid w:val="007855B8"/>
    <w:rsid w:val="00785703"/>
    <w:rsid w:val="00785919"/>
    <w:rsid w:val="007859BE"/>
    <w:rsid w:val="00785C0F"/>
    <w:rsid w:val="00785CE9"/>
    <w:rsid w:val="00786018"/>
    <w:rsid w:val="0078614E"/>
    <w:rsid w:val="007863D2"/>
    <w:rsid w:val="00786729"/>
    <w:rsid w:val="0078692E"/>
    <w:rsid w:val="007869F8"/>
    <w:rsid w:val="00786B05"/>
    <w:rsid w:val="00786EDA"/>
    <w:rsid w:val="007870A7"/>
    <w:rsid w:val="00787202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12"/>
    <w:rsid w:val="00791069"/>
    <w:rsid w:val="00791139"/>
    <w:rsid w:val="00791185"/>
    <w:rsid w:val="00791456"/>
    <w:rsid w:val="007916B1"/>
    <w:rsid w:val="007917B3"/>
    <w:rsid w:val="0079185B"/>
    <w:rsid w:val="00791B8A"/>
    <w:rsid w:val="00791D8F"/>
    <w:rsid w:val="00791DC6"/>
    <w:rsid w:val="0079210E"/>
    <w:rsid w:val="00792D74"/>
    <w:rsid w:val="00792ECE"/>
    <w:rsid w:val="00792F49"/>
    <w:rsid w:val="0079301C"/>
    <w:rsid w:val="00793209"/>
    <w:rsid w:val="00793293"/>
    <w:rsid w:val="007934E7"/>
    <w:rsid w:val="00793522"/>
    <w:rsid w:val="00793668"/>
    <w:rsid w:val="007938B5"/>
    <w:rsid w:val="00793A49"/>
    <w:rsid w:val="00793BCB"/>
    <w:rsid w:val="00793CC2"/>
    <w:rsid w:val="00793CF0"/>
    <w:rsid w:val="00793FBF"/>
    <w:rsid w:val="0079406C"/>
    <w:rsid w:val="00794259"/>
    <w:rsid w:val="007944E0"/>
    <w:rsid w:val="00794714"/>
    <w:rsid w:val="00794834"/>
    <w:rsid w:val="00794A7A"/>
    <w:rsid w:val="00794C37"/>
    <w:rsid w:val="00794D08"/>
    <w:rsid w:val="00794FFB"/>
    <w:rsid w:val="0079526B"/>
    <w:rsid w:val="00795621"/>
    <w:rsid w:val="00795833"/>
    <w:rsid w:val="00795880"/>
    <w:rsid w:val="00795A84"/>
    <w:rsid w:val="00795BE6"/>
    <w:rsid w:val="00795F9A"/>
    <w:rsid w:val="0079600D"/>
    <w:rsid w:val="0079650D"/>
    <w:rsid w:val="00796BD2"/>
    <w:rsid w:val="00796BDE"/>
    <w:rsid w:val="00796C65"/>
    <w:rsid w:val="0079709C"/>
    <w:rsid w:val="007970A2"/>
    <w:rsid w:val="00797103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297"/>
    <w:rsid w:val="007A1A29"/>
    <w:rsid w:val="007A1AB1"/>
    <w:rsid w:val="007A1DA3"/>
    <w:rsid w:val="007A1DDE"/>
    <w:rsid w:val="007A2141"/>
    <w:rsid w:val="007A21F2"/>
    <w:rsid w:val="007A2521"/>
    <w:rsid w:val="007A283F"/>
    <w:rsid w:val="007A2B25"/>
    <w:rsid w:val="007A2BED"/>
    <w:rsid w:val="007A31E6"/>
    <w:rsid w:val="007A3333"/>
    <w:rsid w:val="007A361F"/>
    <w:rsid w:val="007A3770"/>
    <w:rsid w:val="007A3996"/>
    <w:rsid w:val="007A3BA2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50F2"/>
    <w:rsid w:val="007A55B2"/>
    <w:rsid w:val="007A581F"/>
    <w:rsid w:val="007A5CD9"/>
    <w:rsid w:val="007A5E39"/>
    <w:rsid w:val="007A5FA5"/>
    <w:rsid w:val="007A614F"/>
    <w:rsid w:val="007A626D"/>
    <w:rsid w:val="007A646F"/>
    <w:rsid w:val="007A6A96"/>
    <w:rsid w:val="007A6AC6"/>
    <w:rsid w:val="007A6BAA"/>
    <w:rsid w:val="007A6BBC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439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27E"/>
    <w:rsid w:val="007B2BF0"/>
    <w:rsid w:val="007B2D39"/>
    <w:rsid w:val="007B301B"/>
    <w:rsid w:val="007B3736"/>
    <w:rsid w:val="007B39E9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02F"/>
    <w:rsid w:val="007B5152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71A"/>
    <w:rsid w:val="007B676B"/>
    <w:rsid w:val="007B6A57"/>
    <w:rsid w:val="007B6CCA"/>
    <w:rsid w:val="007B6DDF"/>
    <w:rsid w:val="007B6E49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F18"/>
    <w:rsid w:val="007C031C"/>
    <w:rsid w:val="007C0D2F"/>
    <w:rsid w:val="007C109F"/>
    <w:rsid w:val="007C1236"/>
    <w:rsid w:val="007C1364"/>
    <w:rsid w:val="007C14D5"/>
    <w:rsid w:val="007C1574"/>
    <w:rsid w:val="007C2014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6D0"/>
    <w:rsid w:val="007C4A4A"/>
    <w:rsid w:val="007C4A74"/>
    <w:rsid w:val="007C4B59"/>
    <w:rsid w:val="007C4BDD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64E"/>
    <w:rsid w:val="007D07F0"/>
    <w:rsid w:val="007D0C9F"/>
    <w:rsid w:val="007D0DCF"/>
    <w:rsid w:val="007D1019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2F7"/>
    <w:rsid w:val="007D2364"/>
    <w:rsid w:val="007D23C0"/>
    <w:rsid w:val="007D2454"/>
    <w:rsid w:val="007D2B1B"/>
    <w:rsid w:val="007D2B7F"/>
    <w:rsid w:val="007D2DB6"/>
    <w:rsid w:val="007D3285"/>
    <w:rsid w:val="007D32A3"/>
    <w:rsid w:val="007D3715"/>
    <w:rsid w:val="007D390C"/>
    <w:rsid w:val="007D3A10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B61"/>
    <w:rsid w:val="007D5D85"/>
    <w:rsid w:val="007D5FEC"/>
    <w:rsid w:val="007D6097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D7E73"/>
    <w:rsid w:val="007E026B"/>
    <w:rsid w:val="007E03D1"/>
    <w:rsid w:val="007E0578"/>
    <w:rsid w:val="007E0CD3"/>
    <w:rsid w:val="007E0E6D"/>
    <w:rsid w:val="007E0FB0"/>
    <w:rsid w:val="007E1056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E6C"/>
    <w:rsid w:val="007E2EB7"/>
    <w:rsid w:val="007E32E8"/>
    <w:rsid w:val="007E34F2"/>
    <w:rsid w:val="007E35AB"/>
    <w:rsid w:val="007E35F5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8D0"/>
    <w:rsid w:val="007E4A65"/>
    <w:rsid w:val="007E4BEE"/>
    <w:rsid w:val="007E4DB7"/>
    <w:rsid w:val="007E4E13"/>
    <w:rsid w:val="007E5029"/>
    <w:rsid w:val="007E50E9"/>
    <w:rsid w:val="007E5398"/>
    <w:rsid w:val="007E54FF"/>
    <w:rsid w:val="007E5646"/>
    <w:rsid w:val="007E5777"/>
    <w:rsid w:val="007E5962"/>
    <w:rsid w:val="007E5AB0"/>
    <w:rsid w:val="007E5B6B"/>
    <w:rsid w:val="007E5CC9"/>
    <w:rsid w:val="007E63AD"/>
    <w:rsid w:val="007E6534"/>
    <w:rsid w:val="007E6626"/>
    <w:rsid w:val="007E6906"/>
    <w:rsid w:val="007E6924"/>
    <w:rsid w:val="007E6B8E"/>
    <w:rsid w:val="007E6F26"/>
    <w:rsid w:val="007E6FA2"/>
    <w:rsid w:val="007E7559"/>
    <w:rsid w:val="007E760C"/>
    <w:rsid w:val="007E785A"/>
    <w:rsid w:val="007E79C6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799"/>
    <w:rsid w:val="007F081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465D"/>
    <w:rsid w:val="007F46E0"/>
    <w:rsid w:val="007F4A8F"/>
    <w:rsid w:val="007F4AA1"/>
    <w:rsid w:val="007F4ACF"/>
    <w:rsid w:val="007F528A"/>
    <w:rsid w:val="007F5702"/>
    <w:rsid w:val="007F5768"/>
    <w:rsid w:val="007F5AB8"/>
    <w:rsid w:val="007F5B3A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BC3"/>
    <w:rsid w:val="00801C43"/>
    <w:rsid w:val="00801C67"/>
    <w:rsid w:val="00801D91"/>
    <w:rsid w:val="0080231E"/>
    <w:rsid w:val="008023B6"/>
    <w:rsid w:val="00802769"/>
    <w:rsid w:val="00802A7B"/>
    <w:rsid w:val="00802ACA"/>
    <w:rsid w:val="0080375F"/>
    <w:rsid w:val="00803A47"/>
    <w:rsid w:val="00803DEF"/>
    <w:rsid w:val="008040B2"/>
    <w:rsid w:val="00804175"/>
    <w:rsid w:val="0080436F"/>
    <w:rsid w:val="008043F2"/>
    <w:rsid w:val="008046B7"/>
    <w:rsid w:val="008048BF"/>
    <w:rsid w:val="00804AF0"/>
    <w:rsid w:val="00804E07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3CD"/>
    <w:rsid w:val="00813479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D5"/>
    <w:rsid w:val="0082143C"/>
    <w:rsid w:val="008217A3"/>
    <w:rsid w:val="00821AC9"/>
    <w:rsid w:val="00821B99"/>
    <w:rsid w:val="00821C85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F59"/>
    <w:rsid w:val="008244CF"/>
    <w:rsid w:val="00824769"/>
    <w:rsid w:val="00824B74"/>
    <w:rsid w:val="00824F69"/>
    <w:rsid w:val="008252B1"/>
    <w:rsid w:val="008254EC"/>
    <w:rsid w:val="0082556F"/>
    <w:rsid w:val="008255DF"/>
    <w:rsid w:val="00825756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AC"/>
    <w:rsid w:val="00827890"/>
    <w:rsid w:val="00827A66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915"/>
    <w:rsid w:val="00832A5B"/>
    <w:rsid w:val="008331DC"/>
    <w:rsid w:val="00833880"/>
    <w:rsid w:val="00833AA5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88F"/>
    <w:rsid w:val="00837ED3"/>
    <w:rsid w:val="00837FCA"/>
    <w:rsid w:val="00840532"/>
    <w:rsid w:val="008407D1"/>
    <w:rsid w:val="0084091C"/>
    <w:rsid w:val="008409B4"/>
    <w:rsid w:val="008409E1"/>
    <w:rsid w:val="00840A69"/>
    <w:rsid w:val="00840DDA"/>
    <w:rsid w:val="008410C6"/>
    <w:rsid w:val="008412AD"/>
    <w:rsid w:val="00841324"/>
    <w:rsid w:val="008413BA"/>
    <w:rsid w:val="008415F4"/>
    <w:rsid w:val="0084162B"/>
    <w:rsid w:val="00841636"/>
    <w:rsid w:val="008416E3"/>
    <w:rsid w:val="00841875"/>
    <w:rsid w:val="008419DB"/>
    <w:rsid w:val="00841A8E"/>
    <w:rsid w:val="00841C09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410"/>
    <w:rsid w:val="008435F0"/>
    <w:rsid w:val="008435F4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4A89"/>
    <w:rsid w:val="00845663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A7"/>
    <w:rsid w:val="00850030"/>
    <w:rsid w:val="00850177"/>
    <w:rsid w:val="008501C9"/>
    <w:rsid w:val="0085075D"/>
    <w:rsid w:val="0085083E"/>
    <w:rsid w:val="00850982"/>
    <w:rsid w:val="00850A5B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2DCA"/>
    <w:rsid w:val="00853332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50"/>
    <w:rsid w:val="00857781"/>
    <w:rsid w:val="008577F7"/>
    <w:rsid w:val="008579FD"/>
    <w:rsid w:val="00857B46"/>
    <w:rsid w:val="00857F49"/>
    <w:rsid w:val="008601EB"/>
    <w:rsid w:val="00860316"/>
    <w:rsid w:val="00860488"/>
    <w:rsid w:val="0086050C"/>
    <w:rsid w:val="00860646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0F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A50"/>
    <w:rsid w:val="00865B66"/>
    <w:rsid w:val="00866107"/>
    <w:rsid w:val="00866595"/>
    <w:rsid w:val="00866BA5"/>
    <w:rsid w:val="00866EED"/>
    <w:rsid w:val="00866F52"/>
    <w:rsid w:val="00867625"/>
    <w:rsid w:val="008679F9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789"/>
    <w:rsid w:val="00871879"/>
    <w:rsid w:val="008719F2"/>
    <w:rsid w:val="00871A34"/>
    <w:rsid w:val="00871A4C"/>
    <w:rsid w:val="00871BAD"/>
    <w:rsid w:val="00871C01"/>
    <w:rsid w:val="00871F4D"/>
    <w:rsid w:val="0087241D"/>
    <w:rsid w:val="008726FD"/>
    <w:rsid w:val="00872944"/>
    <w:rsid w:val="00872BE2"/>
    <w:rsid w:val="008732D9"/>
    <w:rsid w:val="00873370"/>
    <w:rsid w:val="00873538"/>
    <w:rsid w:val="00873C66"/>
    <w:rsid w:val="00873FFE"/>
    <w:rsid w:val="00874016"/>
    <w:rsid w:val="0087449A"/>
    <w:rsid w:val="00874729"/>
    <w:rsid w:val="00874923"/>
    <w:rsid w:val="00874932"/>
    <w:rsid w:val="008749BC"/>
    <w:rsid w:val="008749E8"/>
    <w:rsid w:val="00874CB4"/>
    <w:rsid w:val="00874D28"/>
    <w:rsid w:val="00874FD5"/>
    <w:rsid w:val="00875397"/>
    <w:rsid w:val="008753BF"/>
    <w:rsid w:val="00875485"/>
    <w:rsid w:val="00875CDB"/>
    <w:rsid w:val="00875D06"/>
    <w:rsid w:val="00875E91"/>
    <w:rsid w:val="0087613F"/>
    <w:rsid w:val="008762E1"/>
    <w:rsid w:val="008763EB"/>
    <w:rsid w:val="0087672C"/>
    <w:rsid w:val="0087673B"/>
    <w:rsid w:val="008768F5"/>
    <w:rsid w:val="00876979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4"/>
    <w:rsid w:val="008834BE"/>
    <w:rsid w:val="0088383B"/>
    <w:rsid w:val="0088396D"/>
    <w:rsid w:val="00883D0A"/>
    <w:rsid w:val="00884310"/>
    <w:rsid w:val="00884721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5FF3"/>
    <w:rsid w:val="00886076"/>
    <w:rsid w:val="00886177"/>
    <w:rsid w:val="008862AE"/>
    <w:rsid w:val="008863A1"/>
    <w:rsid w:val="00886691"/>
    <w:rsid w:val="008867B5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3F5"/>
    <w:rsid w:val="00890A92"/>
    <w:rsid w:val="00890BAB"/>
    <w:rsid w:val="008910D4"/>
    <w:rsid w:val="0089111F"/>
    <w:rsid w:val="0089113C"/>
    <w:rsid w:val="008911DD"/>
    <w:rsid w:val="00891318"/>
    <w:rsid w:val="008913DC"/>
    <w:rsid w:val="008914CE"/>
    <w:rsid w:val="008917DC"/>
    <w:rsid w:val="008918B1"/>
    <w:rsid w:val="00891AE3"/>
    <w:rsid w:val="00891AEC"/>
    <w:rsid w:val="00891DDF"/>
    <w:rsid w:val="00891E6B"/>
    <w:rsid w:val="00892596"/>
    <w:rsid w:val="008925E3"/>
    <w:rsid w:val="008927FE"/>
    <w:rsid w:val="0089297F"/>
    <w:rsid w:val="00892D9A"/>
    <w:rsid w:val="00893085"/>
    <w:rsid w:val="008930F4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9F"/>
    <w:rsid w:val="00895713"/>
    <w:rsid w:val="008957BE"/>
    <w:rsid w:val="008959A0"/>
    <w:rsid w:val="0089621A"/>
    <w:rsid w:val="00896426"/>
    <w:rsid w:val="00896465"/>
    <w:rsid w:val="008964FF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0DC0"/>
    <w:rsid w:val="008A129D"/>
    <w:rsid w:val="008A14D8"/>
    <w:rsid w:val="008A152B"/>
    <w:rsid w:val="008A159E"/>
    <w:rsid w:val="008A178B"/>
    <w:rsid w:val="008A188D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12D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A71"/>
    <w:rsid w:val="008A6214"/>
    <w:rsid w:val="008A6608"/>
    <w:rsid w:val="008A663B"/>
    <w:rsid w:val="008A6741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C04"/>
    <w:rsid w:val="008B0D29"/>
    <w:rsid w:val="008B10F1"/>
    <w:rsid w:val="008B1252"/>
    <w:rsid w:val="008B14F6"/>
    <w:rsid w:val="008B169A"/>
    <w:rsid w:val="008B1BBE"/>
    <w:rsid w:val="008B1C3A"/>
    <w:rsid w:val="008B1DF8"/>
    <w:rsid w:val="008B1F18"/>
    <w:rsid w:val="008B1F21"/>
    <w:rsid w:val="008B224B"/>
    <w:rsid w:val="008B2275"/>
    <w:rsid w:val="008B22E8"/>
    <w:rsid w:val="008B24BC"/>
    <w:rsid w:val="008B2535"/>
    <w:rsid w:val="008B2636"/>
    <w:rsid w:val="008B2905"/>
    <w:rsid w:val="008B2C5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885"/>
    <w:rsid w:val="008B5A83"/>
    <w:rsid w:val="008B5E77"/>
    <w:rsid w:val="008B5F5D"/>
    <w:rsid w:val="008B60BE"/>
    <w:rsid w:val="008B6322"/>
    <w:rsid w:val="008B6A78"/>
    <w:rsid w:val="008B6D30"/>
    <w:rsid w:val="008B6D6D"/>
    <w:rsid w:val="008B6D83"/>
    <w:rsid w:val="008B6DD8"/>
    <w:rsid w:val="008B7177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7E"/>
    <w:rsid w:val="008C17A9"/>
    <w:rsid w:val="008C1928"/>
    <w:rsid w:val="008C1996"/>
    <w:rsid w:val="008C1A65"/>
    <w:rsid w:val="008C1AE2"/>
    <w:rsid w:val="008C1B32"/>
    <w:rsid w:val="008C1B7C"/>
    <w:rsid w:val="008C1BFD"/>
    <w:rsid w:val="008C1D9F"/>
    <w:rsid w:val="008C2195"/>
    <w:rsid w:val="008C228F"/>
    <w:rsid w:val="008C23F8"/>
    <w:rsid w:val="008C2531"/>
    <w:rsid w:val="008C28AB"/>
    <w:rsid w:val="008C2C97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930"/>
    <w:rsid w:val="008C5CE7"/>
    <w:rsid w:val="008C5E39"/>
    <w:rsid w:val="008C63B6"/>
    <w:rsid w:val="008C63F7"/>
    <w:rsid w:val="008C6491"/>
    <w:rsid w:val="008C651F"/>
    <w:rsid w:val="008C6874"/>
    <w:rsid w:val="008C6A31"/>
    <w:rsid w:val="008C6AB4"/>
    <w:rsid w:val="008C6B48"/>
    <w:rsid w:val="008C6B65"/>
    <w:rsid w:val="008C709A"/>
    <w:rsid w:val="008C70E5"/>
    <w:rsid w:val="008C7154"/>
    <w:rsid w:val="008C77A3"/>
    <w:rsid w:val="008C784B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072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88A"/>
    <w:rsid w:val="008D5B84"/>
    <w:rsid w:val="008D5B8A"/>
    <w:rsid w:val="008D5DB6"/>
    <w:rsid w:val="008D5EAC"/>
    <w:rsid w:val="008D5EE7"/>
    <w:rsid w:val="008D611E"/>
    <w:rsid w:val="008D6387"/>
    <w:rsid w:val="008D664C"/>
    <w:rsid w:val="008D679C"/>
    <w:rsid w:val="008D67FF"/>
    <w:rsid w:val="008D7146"/>
    <w:rsid w:val="008D7981"/>
    <w:rsid w:val="008D7989"/>
    <w:rsid w:val="008D7FD8"/>
    <w:rsid w:val="008E027F"/>
    <w:rsid w:val="008E0440"/>
    <w:rsid w:val="008E0457"/>
    <w:rsid w:val="008E05A7"/>
    <w:rsid w:val="008E08AE"/>
    <w:rsid w:val="008E0AFE"/>
    <w:rsid w:val="008E0BF4"/>
    <w:rsid w:val="008E0D4B"/>
    <w:rsid w:val="008E0F73"/>
    <w:rsid w:val="008E105F"/>
    <w:rsid w:val="008E1511"/>
    <w:rsid w:val="008E16A6"/>
    <w:rsid w:val="008E19D1"/>
    <w:rsid w:val="008E1C50"/>
    <w:rsid w:val="008E1E2D"/>
    <w:rsid w:val="008E1EFE"/>
    <w:rsid w:val="008E1F7A"/>
    <w:rsid w:val="008E202E"/>
    <w:rsid w:val="008E2151"/>
    <w:rsid w:val="008E2469"/>
    <w:rsid w:val="008E26C9"/>
    <w:rsid w:val="008E2A44"/>
    <w:rsid w:val="008E2AF2"/>
    <w:rsid w:val="008E3094"/>
    <w:rsid w:val="008E320D"/>
    <w:rsid w:val="008E33B7"/>
    <w:rsid w:val="008E389A"/>
    <w:rsid w:val="008E3AFE"/>
    <w:rsid w:val="008E3B21"/>
    <w:rsid w:val="008E3C1A"/>
    <w:rsid w:val="008E411C"/>
    <w:rsid w:val="008E4133"/>
    <w:rsid w:val="008E43F9"/>
    <w:rsid w:val="008E443A"/>
    <w:rsid w:val="008E4A62"/>
    <w:rsid w:val="008E4EC4"/>
    <w:rsid w:val="008E50AE"/>
    <w:rsid w:val="008E5535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6F15"/>
    <w:rsid w:val="008E716F"/>
    <w:rsid w:val="008E72D2"/>
    <w:rsid w:val="008E77DC"/>
    <w:rsid w:val="008E77FF"/>
    <w:rsid w:val="008E795E"/>
    <w:rsid w:val="008E7B11"/>
    <w:rsid w:val="008E7DE7"/>
    <w:rsid w:val="008E7F7A"/>
    <w:rsid w:val="008F0650"/>
    <w:rsid w:val="008F09DC"/>
    <w:rsid w:val="008F0B05"/>
    <w:rsid w:val="008F0B59"/>
    <w:rsid w:val="008F0ED8"/>
    <w:rsid w:val="008F1006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D82"/>
    <w:rsid w:val="008F3F48"/>
    <w:rsid w:val="008F4184"/>
    <w:rsid w:val="008F47A3"/>
    <w:rsid w:val="008F47D1"/>
    <w:rsid w:val="008F47F1"/>
    <w:rsid w:val="008F4A7A"/>
    <w:rsid w:val="008F4ABC"/>
    <w:rsid w:val="008F4BD5"/>
    <w:rsid w:val="008F50B2"/>
    <w:rsid w:val="008F511C"/>
    <w:rsid w:val="008F5468"/>
    <w:rsid w:val="008F569E"/>
    <w:rsid w:val="008F56A5"/>
    <w:rsid w:val="008F5AFC"/>
    <w:rsid w:val="008F5CB3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FAE"/>
    <w:rsid w:val="00900156"/>
    <w:rsid w:val="0090022D"/>
    <w:rsid w:val="009003EB"/>
    <w:rsid w:val="009005EB"/>
    <w:rsid w:val="009009EF"/>
    <w:rsid w:val="00900C3D"/>
    <w:rsid w:val="009010EC"/>
    <w:rsid w:val="009020A5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1BB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9CC"/>
    <w:rsid w:val="00906A07"/>
    <w:rsid w:val="00906B63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12"/>
    <w:rsid w:val="00911EC9"/>
    <w:rsid w:val="009122D0"/>
    <w:rsid w:val="009123A2"/>
    <w:rsid w:val="009123B9"/>
    <w:rsid w:val="00912605"/>
    <w:rsid w:val="009126CD"/>
    <w:rsid w:val="009129CA"/>
    <w:rsid w:val="00912CD5"/>
    <w:rsid w:val="00912EEE"/>
    <w:rsid w:val="00913498"/>
    <w:rsid w:val="009138F6"/>
    <w:rsid w:val="00913AF3"/>
    <w:rsid w:val="00914108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71F"/>
    <w:rsid w:val="00916B48"/>
    <w:rsid w:val="00916C6E"/>
    <w:rsid w:val="00916E00"/>
    <w:rsid w:val="00916E8F"/>
    <w:rsid w:val="00916F05"/>
    <w:rsid w:val="00916F3D"/>
    <w:rsid w:val="00916F59"/>
    <w:rsid w:val="00917300"/>
    <w:rsid w:val="009174A7"/>
    <w:rsid w:val="00917866"/>
    <w:rsid w:val="00917C5F"/>
    <w:rsid w:val="00920455"/>
    <w:rsid w:val="0092077E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94"/>
    <w:rsid w:val="00922CFD"/>
    <w:rsid w:val="00922E47"/>
    <w:rsid w:val="00922FE4"/>
    <w:rsid w:val="009230AA"/>
    <w:rsid w:val="009230E7"/>
    <w:rsid w:val="0092341B"/>
    <w:rsid w:val="009234F7"/>
    <w:rsid w:val="00924343"/>
    <w:rsid w:val="00924345"/>
    <w:rsid w:val="00924365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BB1"/>
    <w:rsid w:val="00926DB5"/>
    <w:rsid w:val="00926FFB"/>
    <w:rsid w:val="0092719E"/>
    <w:rsid w:val="00927635"/>
    <w:rsid w:val="009277EF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FA"/>
    <w:rsid w:val="00930E3E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FE"/>
    <w:rsid w:val="009339F0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0D21"/>
    <w:rsid w:val="0094155C"/>
    <w:rsid w:val="0094165C"/>
    <w:rsid w:val="00941A30"/>
    <w:rsid w:val="00941E9B"/>
    <w:rsid w:val="0094225A"/>
    <w:rsid w:val="009424AF"/>
    <w:rsid w:val="009424DD"/>
    <w:rsid w:val="009425BC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6EF"/>
    <w:rsid w:val="009437DC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978"/>
    <w:rsid w:val="00944A9F"/>
    <w:rsid w:val="00944AD0"/>
    <w:rsid w:val="00944E1C"/>
    <w:rsid w:val="00944E2C"/>
    <w:rsid w:val="00944EB8"/>
    <w:rsid w:val="0094511A"/>
    <w:rsid w:val="00945295"/>
    <w:rsid w:val="009456E6"/>
    <w:rsid w:val="00945D8E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5AE"/>
    <w:rsid w:val="00950A4B"/>
    <w:rsid w:val="009510D7"/>
    <w:rsid w:val="00951236"/>
    <w:rsid w:val="0095146C"/>
    <w:rsid w:val="00951492"/>
    <w:rsid w:val="00951844"/>
    <w:rsid w:val="00951A7E"/>
    <w:rsid w:val="00952351"/>
    <w:rsid w:val="00952367"/>
    <w:rsid w:val="00952372"/>
    <w:rsid w:val="009523C4"/>
    <w:rsid w:val="009526A7"/>
    <w:rsid w:val="009527FE"/>
    <w:rsid w:val="0095280E"/>
    <w:rsid w:val="009529E5"/>
    <w:rsid w:val="009529F3"/>
    <w:rsid w:val="00952A63"/>
    <w:rsid w:val="00952E16"/>
    <w:rsid w:val="0095302A"/>
    <w:rsid w:val="009533D1"/>
    <w:rsid w:val="00953460"/>
    <w:rsid w:val="00953613"/>
    <w:rsid w:val="00953616"/>
    <w:rsid w:val="00953716"/>
    <w:rsid w:val="0095389F"/>
    <w:rsid w:val="009539BB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384"/>
    <w:rsid w:val="009563D4"/>
    <w:rsid w:val="009563FB"/>
    <w:rsid w:val="009564DD"/>
    <w:rsid w:val="009567A4"/>
    <w:rsid w:val="0095685C"/>
    <w:rsid w:val="00956E1F"/>
    <w:rsid w:val="00957082"/>
    <w:rsid w:val="009572CC"/>
    <w:rsid w:val="009573C6"/>
    <w:rsid w:val="009576B1"/>
    <w:rsid w:val="00957775"/>
    <w:rsid w:val="009579F4"/>
    <w:rsid w:val="00957B02"/>
    <w:rsid w:val="00957BC2"/>
    <w:rsid w:val="00957E8C"/>
    <w:rsid w:val="00957F1E"/>
    <w:rsid w:val="00957F81"/>
    <w:rsid w:val="00957FE8"/>
    <w:rsid w:val="009603F3"/>
    <w:rsid w:val="00960536"/>
    <w:rsid w:val="00960645"/>
    <w:rsid w:val="00960F0A"/>
    <w:rsid w:val="009610D0"/>
    <w:rsid w:val="00961100"/>
    <w:rsid w:val="0096119C"/>
    <w:rsid w:val="009611C1"/>
    <w:rsid w:val="009616AE"/>
    <w:rsid w:val="009616C4"/>
    <w:rsid w:val="00961853"/>
    <w:rsid w:val="0096189C"/>
    <w:rsid w:val="00961FBB"/>
    <w:rsid w:val="0096252B"/>
    <w:rsid w:val="0096265C"/>
    <w:rsid w:val="00962804"/>
    <w:rsid w:val="00962AA5"/>
    <w:rsid w:val="00962B86"/>
    <w:rsid w:val="00962BD6"/>
    <w:rsid w:val="00962CAD"/>
    <w:rsid w:val="0096318F"/>
    <w:rsid w:val="0096325F"/>
    <w:rsid w:val="0096329C"/>
    <w:rsid w:val="00963358"/>
    <w:rsid w:val="00963423"/>
    <w:rsid w:val="00963523"/>
    <w:rsid w:val="00963808"/>
    <w:rsid w:val="00963FF7"/>
    <w:rsid w:val="009642C4"/>
    <w:rsid w:val="0096449D"/>
    <w:rsid w:val="00964505"/>
    <w:rsid w:val="00964774"/>
    <w:rsid w:val="00964B1F"/>
    <w:rsid w:val="00964DCD"/>
    <w:rsid w:val="00965025"/>
    <w:rsid w:val="0096505E"/>
    <w:rsid w:val="009650B8"/>
    <w:rsid w:val="009651AB"/>
    <w:rsid w:val="009651B2"/>
    <w:rsid w:val="00965493"/>
    <w:rsid w:val="009654B8"/>
    <w:rsid w:val="009659D7"/>
    <w:rsid w:val="00965A2C"/>
    <w:rsid w:val="00965EE7"/>
    <w:rsid w:val="0096604D"/>
    <w:rsid w:val="0096627A"/>
    <w:rsid w:val="00966689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0D8"/>
    <w:rsid w:val="009704F5"/>
    <w:rsid w:val="009709AD"/>
    <w:rsid w:val="00970A58"/>
    <w:rsid w:val="00970BB9"/>
    <w:rsid w:val="00971206"/>
    <w:rsid w:val="009713EE"/>
    <w:rsid w:val="00971413"/>
    <w:rsid w:val="00971A94"/>
    <w:rsid w:val="00971AFF"/>
    <w:rsid w:val="00971BB0"/>
    <w:rsid w:val="00971F7E"/>
    <w:rsid w:val="009723D3"/>
    <w:rsid w:val="0097260E"/>
    <w:rsid w:val="009726A6"/>
    <w:rsid w:val="009728D3"/>
    <w:rsid w:val="009729AA"/>
    <w:rsid w:val="009729F0"/>
    <w:rsid w:val="00972B5A"/>
    <w:rsid w:val="00972CC9"/>
    <w:rsid w:val="00972ECF"/>
    <w:rsid w:val="0097305F"/>
    <w:rsid w:val="00973707"/>
    <w:rsid w:val="00973A74"/>
    <w:rsid w:val="00973C1A"/>
    <w:rsid w:val="00973DAD"/>
    <w:rsid w:val="0097445E"/>
    <w:rsid w:val="00974514"/>
    <w:rsid w:val="0097458D"/>
    <w:rsid w:val="00974AB7"/>
    <w:rsid w:val="00974B5C"/>
    <w:rsid w:val="00974C8D"/>
    <w:rsid w:val="00974D5D"/>
    <w:rsid w:val="0097506E"/>
    <w:rsid w:val="009756C4"/>
    <w:rsid w:val="00975769"/>
    <w:rsid w:val="00975AB1"/>
    <w:rsid w:val="009766C9"/>
    <w:rsid w:val="00976A1E"/>
    <w:rsid w:val="00976D77"/>
    <w:rsid w:val="00976DF4"/>
    <w:rsid w:val="00976E10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A"/>
    <w:rsid w:val="00983B44"/>
    <w:rsid w:val="00983D89"/>
    <w:rsid w:val="00983FB3"/>
    <w:rsid w:val="009840FC"/>
    <w:rsid w:val="0098425D"/>
    <w:rsid w:val="00984426"/>
    <w:rsid w:val="009846BF"/>
    <w:rsid w:val="009848B5"/>
    <w:rsid w:val="009849BE"/>
    <w:rsid w:val="00984BFA"/>
    <w:rsid w:val="00984CA9"/>
    <w:rsid w:val="00984FF9"/>
    <w:rsid w:val="009859AA"/>
    <w:rsid w:val="00985B41"/>
    <w:rsid w:val="00985EC8"/>
    <w:rsid w:val="00985FAB"/>
    <w:rsid w:val="00986140"/>
    <w:rsid w:val="009863D1"/>
    <w:rsid w:val="0098653C"/>
    <w:rsid w:val="009865EE"/>
    <w:rsid w:val="00986632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A76"/>
    <w:rsid w:val="00987B67"/>
    <w:rsid w:val="00987DE5"/>
    <w:rsid w:val="0099003B"/>
    <w:rsid w:val="00990138"/>
    <w:rsid w:val="009902B1"/>
    <w:rsid w:val="009905B8"/>
    <w:rsid w:val="0099075E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A0"/>
    <w:rsid w:val="00994967"/>
    <w:rsid w:val="009949BE"/>
    <w:rsid w:val="00994C9A"/>
    <w:rsid w:val="00994D83"/>
    <w:rsid w:val="00994F06"/>
    <w:rsid w:val="00994FA8"/>
    <w:rsid w:val="009955E2"/>
    <w:rsid w:val="00995751"/>
    <w:rsid w:val="00995815"/>
    <w:rsid w:val="009959B3"/>
    <w:rsid w:val="00995C97"/>
    <w:rsid w:val="00995CF5"/>
    <w:rsid w:val="00995DB6"/>
    <w:rsid w:val="00995F08"/>
    <w:rsid w:val="00995F41"/>
    <w:rsid w:val="00995FDA"/>
    <w:rsid w:val="00996307"/>
    <w:rsid w:val="0099641B"/>
    <w:rsid w:val="009966A3"/>
    <w:rsid w:val="00996852"/>
    <w:rsid w:val="00996A0B"/>
    <w:rsid w:val="00996BAC"/>
    <w:rsid w:val="00996CD5"/>
    <w:rsid w:val="00996EBB"/>
    <w:rsid w:val="0099711C"/>
    <w:rsid w:val="009971A7"/>
    <w:rsid w:val="0099748B"/>
    <w:rsid w:val="009975F4"/>
    <w:rsid w:val="00997697"/>
    <w:rsid w:val="0099778A"/>
    <w:rsid w:val="00997FD6"/>
    <w:rsid w:val="00997FF9"/>
    <w:rsid w:val="009A0693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466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3C33"/>
    <w:rsid w:val="009A401E"/>
    <w:rsid w:val="009A414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360"/>
    <w:rsid w:val="009B0646"/>
    <w:rsid w:val="009B0CA1"/>
    <w:rsid w:val="009B0E72"/>
    <w:rsid w:val="009B1611"/>
    <w:rsid w:val="009B1809"/>
    <w:rsid w:val="009B196F"/>
    <w:rsid w:val="009B1CBA"/>
    <w:rsid w:val="009B1F57"/>
    <w:rsid w:val="009B1F74"/>
    <w:rsid w:val="009B1FCD"/>
    <w:rsid w:val="009B207A"/>
    <w:rsid w:val="009B22E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1AD"/>
    <w:rsid w:val="009B3235"/>
    <w:rsid w:val="009B32C8"/>
    <w:rsid w:val="009B345B"/>
    <w:rsid w:val="009B34D6"/>
    <w:rsid w:val="009B34DB"/>
    <w:rsid w:val="009B3909"/>
    <w:rsid w:val="009B3A2E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5D"/>
    <w:rsid w:val="009B69C8"/>
    <w:rsid w:val="009B6DB6"/>
    <w:rsid w:val="009B70B2"/>
    <w:rsid w:val="009B71F8"/>
    <w:rsid w:val="009B7681"/>
    <w:rsid w:val="009B77F9"/>
    <w:rsid w:val="009B7A56"/>
    <w:rsid w:val="009B7C77"/>
    <w:rsid w:val="009C0325"/>
    <w:rsid w:val="009C033D"/>
    <w:rsid w:val="009C036C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C22"/>
    <w:rsid w:val="009C1FCE"/>
    <w:rsid w:val="009C21E0"/>
    <w:rsid w:val="009C2518"/>
    <w:rsid w:val="009C2BCB"/>
    <w:rsid w:val="009C300E"/>
    <w:rsid w:val="009C30EC"/>
    <w:rsid w:val="009C3287"/>
    <w:rsid w:val="009C34DC"/>
    <w:rsid w:val="009C35D7"/>
    <w:rsid w:val="009C382E"/>
    <w:rsid w:val="009C384C"/>
    <w:rsid w:val="009C3859"/>
    <w:rsid w:val="009C43CF"/>
    <w:rsid w:val="009C451A"/>
    <w:rsid w:val="009C49AB"/>
    <w:rsid w:val="009C4EE8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F9"/>
    <w:rsid w:val="009D0FB6"/>
    <w:rsid w:val="009D136F"/>
    <w:rsid w:val="009D16A3"/>
    <w:rsid w:val="009D170B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1CF"/>
    <w:rsid w:val="009D452D"/>
    <w:rsid w:val="009D4668"/>
    <w:rsid w:val="009D4749"/>
    <w:rsid w:val="009D4DE2"/>
    <w:rsid w:val="009D4E38"/>
    <w:rsid w:val="009D51BE"/>
    <w:rsid w:val="009D5243"/>
    <w:rsid w:val="009D54F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B17"/>
    <w:rsid w:val="009D6D8D"/>
    <w:rsid w:val="009D70BC"/>
    <w:rsid w:val="009D7190"/>
    <w:rsid w:val="009D71EA"/>
    <w:rsid w:val="009D72D0"/>
    <w:rsid w:val="009D733E"/>
    <w:rsid w:val="009D7A5C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25BF"/>
    <w:rsid w:val="009E2763"/>
    <w:rsid w:val="009E278D"/>
    <w:rsid w:val="009E28DE"/>
    <w:rsid w:val="009E2BCC"/>
    <w:rsid w:val="009E2CC1"/>
    <w:rsid w:val="009E3146"/>
    <w:rsid w:val="009E3225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6F73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BA3"/>
    <w:rsid w:val="009E7E22"/>
    <w:rsid w:val="009E7E2E"/>
    <w:rsid w:val="009F0349"/>
    <w:rsid w:val="009F0516"/>
    <w:rsid w:val="009F0986"/>
    <w:rsid w:val="009F09FC"/>
    <w:rsid w:val="009F0D46"/>
    <w:rsid w:val="009F12BD"/>
    <w:rsid w:val="009F12BE"/>
    <w:rsid w:val="009F156F"/>
    <w:rsid w:val="009F184D"/>
    <w:rsid w:val="009F1971"/>
    <w:rsid w:val="009F1D7F"/>
    <w:rsid w:val="009F1DB5"/>
    <w:rsid w:val="009F22DD"/>
    <w:rsid w:val="009F2421"/>
    <w:rsid w:val="009F2503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6D5F"/>
    <w:rsid w:val="009F721D"/>
    <w:rsid w:val="009F755A"/>
    <w:rsid w:val="009F7801"/>
    <w:rsid w:val="009F79DB"/>
    <w:rsid w:val="009F7B63"/>
    <w:rsid w:val="009F7BA1"/>
    <w:rsid w:val="00A0023A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E2"/>
    <w:rsid w:val="00A03290"/>
    <w:rsid w:val="00A03847"/>
    <w:rsid w:val="00A03C44"/>
    <w:rsid w:val="00A04037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540"/>
    <w:rsid w:val="00A06B1D"/>
    <w:rsid w:val="00A06BE3"/>
    <w:rsid w:val="00A06F53"/>
    <w:rsid w:val="00A0707C"/>
    <w:rsid w:val="00A07099"/>
    <w:rsid w:val="00A070B7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38"/>
    <w:rsid w:val="00A108A2"/>
    <w:rsid w:val="00A109DD"/>
    <w:rsid w:val="00A10C6C"/>
    <w:rsid w:val="00A10CA4"/>
    <w:rsid w:val="00A1121D"/>
    <w:rsid w:val="00A11329"/>
    <w:rsid w:val="00A1137E"/>
    <w:rsid w:val="00A1139E"/>
    <w:rsid w:val="00A11584"/>
    <w:rsid w:val="00A115E6"/>
    <w:rsid w:val="00A115E8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8A"/>
    <w:rsid w:val="00A13931"/>
    <w:rsid w:val="00A13D5D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B"/>
    <w:rsid w:val="00A15CF9"/>
    <w:rsid w:val="00A15D78"/>
    <w:rsid w:val="00A16172"/>
    <w:rsid w:val="00A16610"/>
    <w:rsid w:val="00A16777"/>
    <w:rsid w:val="00A169D6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94"/>
    <w:rsid w:val="00A21CF7"/>
    <w:rsid w:val="00A21D4E"/>
    <w:rsid w:val="00A21EFF"/>
    <w:rsid w:val="00A21F59"/>
    <w:rsid w:val="00A220A5"/>
    <w:rsid w:val="00A220C9"/>
    <w:rsid w:val="00A2215F"/>
    <w:rsid w:val="00A22430"/>
    <w:rsid w:val="00A2268E"/>
    <w:rsid w:val="00A226A6"/>
    <w:rsid w:val="00A22B96"/>
    <w:rsid w:val="00A22CEE"/>
    <w:rsid w:val="00A22E8C"/>
    <w:rsid w:val="00A22EE9"/>
    <w:rsid w:val="00A231C8"/>
    <w:rsid w:val="00A23218"/>
    <w:rsid w:val="00A2338F"/>
    <w:rsid w:val="00A234F3"/>
    <w:rsid w:val="00A2368F"/>
    <w:rsid w:val="00A23799"/>
    <w:rsid w:val="00A23D21"/>
    <w:rsid w:val="00A23EFD"/>
    <w:rsid w:val="00A245F4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5948"/>
    <w:rsid w:val="00A25A26"/>
    <w:rsid w:val="00A26579"/>
    <w:rsid w:val="00A265CC"/>
    <w:rsid w:val="00A265FB"/>
    <w:rsid w:val="00A2669D"/>
    <w:rsid w:val="00A267D0"/>
    <w:rsid w:val="00A26D5A"/>
    <w:rsid w:val="00A26E8A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ACD"/>
    <w:rsid w:val="00A30CAB"/>
    <w:rsid w:val="00A3108F"/>
    <w:rsid w:val="00A3112D"/>
    <w:rsid w:val="00A317EE"/>
    <w:rsid w:val="00A31842"/>
    <w:rsid w:val="00A31936"/>
    <w:rsid w:val="00A319F3"/>
    <w:rsid w:val="00A31C87"/>
    <w:rsid w:val="00A31D15"/>
    <w:rsid w:val="00A31D8A"/>
    <w:rsid w:val="00A31EB4"/>
    <w:rsid w:val="00A3209A"/>
    <w:rsid w:val="00A320F8"/>
    <w:rsid w:val="00A321DF"/>
    <w:rsid w:val="00A32298"/>
    <w:rsid w:val="00A323FB"/>
    <w:rsid w:val="00A3268E"/>
    <w:rsid w:val="00A326B0"/>
    <w:rsid w:val="00A327C3"/>
    <w:rsid w:val="00A32898"/>
    <w:rsid w:val="00A32A20"/>
    <w:rsid w:val="00A32AFD"/>
    <w:rsid w:val="00A32C3C"/>
    <w:rsid w:val="00A32D3B"/>
    <w:rsid w:val="00A33232"/>
    <w:rsid w:val="00A33301"/>
    <w:rsid w:val="00A335FE"/>
    <w:rsid w:val="00A3375C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8A3"/>
    <w:rsid w:val="00A37941"/>
    <w:rsid w:val="00A37BDE"/>
    <w:rsid w:val="00A37C7F"/>
    <w:rsid w:val="00A4007A"/>
    <w:rsid w:val="00A4007F"/>
    <w:rsid w:val="00A40396"/>
    <w:rsid w:val="00A404C4"/>
    <w:rsid w:val="00A407A5"/>
    <w:rsid w:val="00A408D6"/>
    <w:rsid w:val="00A40A4A"/>
    <w:rsid w:val="00A40C4D"/>
    <w:rsid w:val="00A41074"/>
    <w:rsid w:val="00A413D6"/>
    <w:rsid w:val="00A41630"/>
    <w:rsid w:val="00A416F3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41"/>
    <w:rsid w:val="00A454BC"/>
    <w:rsid w:val="00A45582"/>
    <w:rsid w:val="00A4585F"/>
    <w:rsid w:val="00A45A75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3EC9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1C2"/>
    <w:rsid w:val="00A57579"/>
    <w:rsid w:val="00A575B9"/>
    <w:rsid w:val="00A576AE"/>
    <w:rsid w:val="00A579E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6B"/>
    <w:rsid w:val="00A638B9"/>
    <w:rsid w:val="00A63E4E"/>
    <w:rsid w:val="00A6404A"/>
    <w:rsid w:val="00A64670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B9F"/>
    <w:rsid w:val="00A66D49"/>
    <w:rsid w:val="00A66FB5"/>
    <w:rsid w:val="00A67026"/>
    <w:rsid w:val="00A67091"/>
    <w:rsid w:val="00A6734F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CB"/>
    <w:rsid w:val="00A705CC"/>
    <w:rsid w:val="00A70949"/>
    <w:rsid w:val="00A70A73"/>
    <w:rsid w:val="00A70D32"/>
    <w:rsid w:val="00A7136F"/>
    <w:rsid w:val="00A71AC3"/>
    <w:rsid w:val="00A71B5D"/>
    <w:rsid w:val="00A71E89"/>
    <w:rsid w:val="00A720FF"/>
    <w:rsid w:val="00A7227E"/>
    <w:rsid w:val="00A72441"/>
    <w:rsid w:val="00A72443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139"/>
    <w:rsid w:val="00A76151"/>
    <w:rsid w:val="00A764D0"/>
    <w:rsid w:val="00A765C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4EC"/>
    <w:rsid w:val="00A82531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083"/>
    <w:rsid w:val="00A859AA"/>
    <w:rsid w:val="00A859C6"/>
    <w:rsid w:val="00A85A48"/>
    <w:rsid w:val="00A85D30"/>
    <w:rsid w:val="00A85DA2"/>
    <w:rsid w:val="00A861FA"/>
    <w:rsid w:val="00A86270"/>
    <w:rsid w:val="00A862AB"/>
    <w:rsid w:val="00A8674C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DE4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0B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01"/>
    <w:rsid w:val="00A91E16"/>
    <w:rsid w:val="00A92160"/>
    <w:rsid w:val="00A921E0"/>
    <w:rsid w:val="00A92228"/>
    <w:rsid w:val="00A92769"/>
    <w:rsid w:val="00A92EA7"/>
    <w:rsid w:val="00A930DF"/>
    <w:rsid w:val="00A931ED"/>
    <w:rsid w:val="00A9329F"/>
    <w:rsid w:val="00A932AC"/>
    <w:rsid w:val="00A933F1"/>
    <w:rsid w:val="00A9348F"/>
    <w:rsid w:val="00A93504"/>
    <w:rsid w:val="00A935F0"/>
    <w:rsid w:val="00A9380F"/>
    <w:rsid w:val="00A93858"/>
    <w:rsid w:val="00A93B63"/>
    <w:rsid w:val="00A93E5C"/>
    <w:rsid w:val="00A93E97"/>
    <w:rsid w:val="00A94329"/>
    <w:rsid w:val="00A948B4"/>
    <w:rsid w:val="00A94B5B"/>
    <w:rsid w:val="00A94BF7"/>
    <w:rsid w:val="00A950DC"/>
    <w:rsid w:val="00A95165"/>
    <w:rsid w:val="00A95376"/>
    <w:rsid w:val="00A954BA"/>
    <w:rsid w:val="00A955CC"/>
    <w:rsid w:val="00A959AE"/>
    <w:rsid w:val="00A95A0A"/>
    <w:rsid w:val="00A95A3F"/>
    <w:rsid w:val="00A95BAC"/>
    <w:rsid w:val="00A95C1E"/>
    <w:rsid w:val="00A95DE7"/>
    <w:rsid w:val="00A95EDA"/>
    <w:rsid w:val="00A960C8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984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6D4"/>
    <w:rsid w:val="00AA284E"/>
    <w:rsid w:val="00AA28E1"/>
    <w:rsid w:val="00AA2ABA"/>
    <w:rsid w:val="00AA2E89"/>
    <w:rsid w:val="00AA342C"/>
    <w:rsid w:val="00AA3477"/>
    <w:rsid w:val="00AA3953"/>
    <w:rsid w:val="00AA3C9F"/>
    <w:rsid w:val="00AA3F7C"/>
    <w:rsid w:val="00AA3F9D"/>
    <w:rsid w:val="00AA41C7"/>
    <w:rsid w:val="00AA43EE"/>
    <w:rsid w:val="00AA4622"/>
    <w:rsid w:val="00AA4B08"/>
    <w:rsid w:val="00AA4FE4"/>
    <w:rsid w:val="00AA5263"/>
    <w:rsid w:val="00AA54FE"/>
    <w:rsid w:val="00AA5555"/>
    <w:rsid w:val="00AA60CF"/>
    <w:rsid w:val="00AA61A9"/>
    <w:rsid w:val="00AA65D2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263"/>
    <w:rsid w:val="00AB1713"/>
    <w:rsid w:val="00AB18D2"/>
    <w:rsid w:val="00AB212D"/>
    <w:rsid w:val="00AB2501"/>
    <w:rsid w:val="00AB26FC"/>
    <w:rsid w:val="00AB2A42"/>
    <w:rsid w:val="00AB336D"/>
    <w:rsid w:val="00AB359B"/>
    <w:rsid w:val="00AB3A3D"/>
    <w:rsid w:val="00AB3C9D"/>
    <w:rsid w:val="00AB3FD1"/>
    <w:rsid w:val="00AB4004"/>
    <w:rsid w:val="00AB4279"/>
    <w:rsid w:val="00AB46F2"/>
    <w:rsid w:val="00AB471F"/>
    <w:rsid w:val="00AB4CAF"/>
    <w:rsid w:val="00AB4F0F"/>
    <w:rsid w:val="00AB505B"/>
    <w:rsid w:val="00AB5300"/>
    <w:rsid w:val="00AB543B"/>
    <w:rsid w:val="00AB5443"/>
    <w:rsid w:val="00AB545A"/>
    <w:rsid w:val="00AB55D0"/>
    <w:rsid w:val="00AB5A85"/>
    <w:rsid w:val="00AB5C4A"/>
    <w:rsid w:val="00AB5FC9"/>
    <w:rsid w:val="00AB6552"/>
    <w:rsid w:val="00AB6747"/>
    <w:rsid w:val="00AB6824"/>
    <w:rsid w:val="00AB7170"/>
    <w:rsid w:val="00AB724F"/>
    <w:rsid w:val="00AB76C0"/>
    <w:rsid w:val="00AB7A5B"/>
    <w:rsid w:val="00AB7AC3"/>
    <w:rsid w:val="00AB7DFE"/>
    <w:rsid w:val="00AB7EDA"/>
    <w:rsid w:val="00AC000B"/>
    <w:rsid w:val="00AC005A"/>
    <w:rsid w:val="00AC0296"/>
    <w:rsid w:val="00AC04A3"/>
    <w:rsid w:val="00AC07AA"/>
    <w:rsid w:val="00AC0849"/>
    <w:rsid w:val="00AC09E6"/>
    <w:rsid w:val="00AC0E02"/>
    <w:rsid w:val="00AC1077"/>
    <w:rsid w:val="00AC1361"/>
    <w:rsid w:val="00AC16D0"/>
    <w:rsid w:val="00AC1D4D"/>
    <w:rsid w:val="00AC1DE9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23C"/>
    <w:rsid w:val="00AC34FF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62A"/>
    <w:rsid w:val="00AC492D"/>
    <w:rsid w:val="00AC5038"/>
    <w:rsid w:val="00AC542B"/>
    <w:rsid w:val="00AC54F3"/>
    <w:rsid w:val="00AC5673"/>
    <w:rsid w:val="00AC57C9"/>
    <w:rsid w:val="00AC594C"/>
    <w:rsid w:val="00AC5AEE"/>
    <w:rsid w:val="00AC5F44"/>
    <w:rsid w:val="00AC6072"/>
    <w:rsid w:val="00AC6167"/>
    <w:rsid w:val="00AC6218"/>
    <w:rsid w:val="00AC64B4"/>
    <w:rsid w:val="00AC64B5"/>
    <w:rsid w:val="00AC6D94"/>
    <w:rsid w:val="00AC6EC5"/>
    <w:rsid w:val="00AD01D3"/>
    <w:rsid w:val="00AD0387"/>
    <w:rsid w:val="00AD05AA"/>
    <w:rsid w:val="00AD062F"/>
    <w:rsid w:val="00AD0844"/>
    <w:rsid w:val="00AD087C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25"/>
    <w:rsid w:val="00AD1EA7"/>
    <w:rsid w:val="00AD1EBE"/>
    <w:rsid w:val="00AD2391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99A"/>
    <w:rsid w:val="00AD4A52"/>
    <w:rsid w:val="00AD4A6B"/>
    <w:rsid w:val="00AD4B69"/>
    <w:rsid w:val="00AD4D63"/>
    <w:rsid w:val="00AD4D8E"/>
    <w:rsid w:val="00AD5129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271"/>
    <w:rsid w:val="00AE13E6"/>
    <w:rsid w:val="00AE1422"/>
    <w:rsid w:val="00AE180A"/>
    <w:rsid w:val="00AE1ABD"/>
    <w:rsid w:val="00AE2020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077"/>
    <w:rsid w:val="00AE4658"/>
    <w:rsid w:val="00AE467F"/>
    <w:rsid w:val="00AE485D"/>
    <w:rsid w:val="00AE4BFC"/>
    <w:rsid w:val="00AE4F6D"/>
    <w:rsid w:val="00AE4FFB"/>
    <w:rsid w:val="00AE505D"/>
    <w:rsid w:val="00AE512D"/>
    <w:rsid w:val="00AE523C"/>
    <w:rsid w:val="00AE52A6"/>
    <w:rsid w:val="00AE54F9"/>
    <w:rsid w:val="00AE58AA"/>
    <w:rsid w:val="00AE5C21"/>
    <w:rsid w:val="00AE5D55"/>
    <w:rsid w:val="00AE5ED4"/>
    <w:rsid w:val="00AE60EA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CEE"/>
    <w:rsid w:val="00AE7DA4"/>
    <w:rsid w:val="00AF0019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092"/>
    <w:rsid w:val="00AF1105"/>
    <w:rsid w:val="00AF1248"/>
    <w:rsid w:val="00AF1250"/>
    <w:rsid w:val="00AF16E0"/>
    <w:rsid w:val="00AF17C0"/>
    <w:rsid w:val="00AF1852"/>
    <w:rsid w:val="00AF18FF"/>
    <w:rsid w:val="00AF1C2E"/>
    <w:rsid w:val="00AF1C93"/>
    <w:rsid w:val="00AF1CAC"/>
    <w:rsid w:val="00AF1E41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39"/>
    <w:rsid w:val="00AF7056"/>
    <w:rsid w:val="00AF725F"/>
    <w:rsid w:val="00AF750A"/>
    <w:rsid w:val="00AF766F"/>
    <w:rsid w:val="00AF777B"/>
    <w:rsid w:val="00AF77C9"/>
    <w:rsid w:val="00AF7921"/>
    <w:rsid w:val="00AF79E0"/>
    <w:rsid w:val="00AF7D14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C33"/>
    <w:rsid w:val="00B00E8F"/>
    <w:rsid w:val="00B00F5A"/>
    <w:rsid w:val="00B00FC4"/>
    <w:rsid w:val="00B0101B"/>
    <w:rsid w:val="00B01345"/>
    <w:rsid w:val="00B013FB"/>
    <w:rsid w:val="00B016FF"/>
    <w:rsid w:val="00B0177D"/>
    <w:rsid w:val="00B02323"/>
    <w:rsid w:val="00B02437"/>
    <w:rsid w:val="00B025B7"/>
    <w:rsid w:val="00B02705"/>
    <w:rsid w:val="00B02889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2A0"/>
    <w:rsid w:val="00B044E0"/>
    <w:rsid w:val="00B04523"/>
    <w:rsid w:val="00B045DA"/>
    <w:rsid w:val="00B048DB"/>
    <w:rsid w:val="00B04B60"/>
    <w:rsid w:val="00B04DB7"/>
    <w:rsid w:val="00B04DC2"/>
    <w:rsid w:val="00B0511F"/>
    <w:rsid w:val="00B05316"/>
    <w:rsid w:val="00B05467"/>
    <w:rsid w:val="00B05670"/>
    <w:rsid w:val="00B057FA"/>
    <w:rsid w:val="00B059AD"/>
    <w:rsid w:val="00B061EE"/>
    <w:rsid w:val="00B06283"/>
    <w:rsid w:val="00B062AD"/>
    <w:rsid w:val="00B06376"/>
    <w:rsid w:val="00B06475"/>
    <w:rsid w:val="00B06733"/>
    <w:rsid w:val="00B06C38"/>
    <w:rsid w:val="00B071BF"/>
    <w:rsid w:val="00B071DB"/>
    <w:rsid w:val="00B07E05"/>
    <w:rsid w:val="00B07F90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220"/>
    <w:rsid w:val="00B133DE"/>
    <w:rsid w:val="00B13444"/>
    <w:rsid w:val="00B1346D"/>
    <w:rsid w:val="00B134E2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AFA"/>
    <w:rsid w:val="00B14FAE"/>
    <w:rsid w:val="00B14FD9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20424"/>
    <w:rsid w:val="00B206A1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1F9F"/>
    <w:rsid w:val="00B22308"/>
    <w:rsid w:val="00B2249B"/>
    <w:rsid w:val="00B22555"/>
    <w:rsid w:val="00B22A5A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107"/>
    <w:rsid w:val="00B246A7"/>
    <w:rsid w:val="00B24975"/>
    <w:rsid w:val="00B24AA4"/>
    <w:rsid w:val="00B24D16"/>
    <w:rsid w:val="00B24E17"/>
    <w:rsid w:val="00B25118"/>
    <w:rsid w:val="00B2562E"/>
    <w:rsid w:val="00B259A4"/>
    <w:rsid w:val="00B264F7"/>
    <w:rsid w:val="00B26709"/>
    <w:rsid w:val="00B26B3F"/>
    <w:rsid w:val="00B2785B"/>
    <w:rsid w:val="00B27934"/>
    <w:rsid w:val="00B27962"/>
    <w:rsid w:val="00B27E47"/>
    <w:rsid w:val="00B27F53"/>
    <w:rsid w:val="00B27FA1"/>
    <w:rsid w:val="00B3058B"/>
    <w:rsid w:val="00B30798"/>
    <w:rsid w:val="00B3089B"/>
    <w:rsid w:val="00B30AF3"/>
    <w:rsid w:val="00B30DE6"/>
    <w:rsid w:val="00B30EED"/>
    <w:rsid w:val="00B31343"/>
    <w:rsid w:val="00B31358"/>
    <w:rsid w:val="00B3149C"/>
    <w:rsid w:val="00B31616"/>
    <w:rsid w:val="00B3166A"/>
    <w:rsid w:val="00B31697"/>
    <w:rsid w:val="00B317D8"/>
    <w:rsid w:val="00B31C8C"/>
    <w:rsid w:val="00B31CF9"/>
    <w:rsid w:val="00B31F70"/>
    <w:rsid w:val="00B329FA"/>
    <w:rsid w:val="00B32B83"/>
    <w:rsid w:val="00B32C1A"/>
    <w:rsid w:val="00B32F3E"/>
    <w:rsid w:val="00B33561"/>
    <w:rsid w:val="00B3385B"/>
    <w:rsid w:val="00B33911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17E"/>
    <w:rsid w:val="00B36268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C2A"/>
    <w:rsid w:val="00B41FDC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60"/>
    <w:rsid w:val="00B436FB"/>
    <w:rsid w:val="00B43901"/>
    <w:rsid w:val="00B4399A"/>
    <w:rsid w:val="00B43E90"/>
    <w:rsid w:val="00B443CD"/>
    <w:rsid w:val="00B443ED"/>
    <w:rsid w:val="00B4468C"/>
    <w:rsid w:val="00B44793"/>
    <w:rsid w:val="00B447E1"/>
    <w:rsid w:val="00B448B1"/>
    <w:rsid w:val="00B44A84"/>
    <w:rsid w:val="00B44F7B"/>
    <w:rsid w:val="00B44FBF"/>
    <w:rsid w:val="00B450E4"/>
    <w:rsid w:val="00B45292"/>
    <w:rsid w:val="00B45295"/>
    <w:rsid w:val="00B452A0"/>
    <w:rsid w:val="00B45719"/>
    <w:rsid w:val="00B45830"/>
    <w:rsid w:val="00B458C2"/>
    <w:rsid w:val="00B45A80"/>
    <w:rsid w:val="00B45A9F"/>
    <w:rsid w:val="00B45D7B"/>
    <w:rsid w:val="00B45D84"/>
    <w:rsid w:val="00B4642D"/>
    <w:rsid w:val="00B466EC"/>
    <w:rsid w:val="00B4676E"/>
    <w:rsid w:val="00B4693C"/>
    <w:rsid w:val="00B46E4F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9B6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AA1"/>
    <w:rsid w:val="00B50B36"/>
    <w:rsid w:val="00B50D2D"/>
    <w:rsid w:val="00B51277"/>
    <w:rsid w:val="00B515CB"/>
    <w:rsid w:val="00B5192D"/>
    <w:rsid w:val="00B51A41"/>
    <w:rsid w:val="00B51DBC"/>
    <w:rsid w:val="00B5223B"/>
    <w:rsid w:val="00B522BB"/>
    <w:rsid w:val="00B52605"/>
    <w:rsid w:val="00B528DF"/>
    <w:rsid w:val="00B52992"/>
    <w:rsid w:val="00B52AEA"/>
    <w:rsid w:val="00B52BCC"/>
    <w:rsid w:val="00B52C01"/>
    <w:rsid w:val="00B52E50"/>
    <w:rsid w:val="00B52E7D"/>
    <w:rsid w:val="00B52EF5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2D7"/>
    <w:rsid w:val="00B54678"/>
    <w:rsid w:val="00B5470F"/>
    <w:rsid w:val="00B549F0"/>
    <w:rsid w:val="00B54A65"/>
    <w:rsid w:val="00B54ADD"/>
    <w:rsid w:val="00B54B3C"/>
    <w:rsid w:val="00B54D00"/>
    <w:rsid w:val="00B54DC4"/>
    <w:rsid w:val="00B54FAF"/>
    <w:rsid w:val="00B55120"/>
    <w:rsid w:val="00B5514F"/>
    <w:rsid w:val="00B5521D"/>
    <w:rsid w:val="00B552A6"/>
    <w:rsid w:val="00B552AB"/>
    <w:rsid w:val="00B5556B"/>
    <w:rsid w:val="00B5565C"/>
    <w:rsid w:val="00B5565D"/>
    <w:rsid w:val="00B55687"/>
    <w:rsid w:val="00B55936"/>
    <w:rsid w:val="00B55A6D"/>
    <w:rsid w:val="00B55B6E"/>
    <w:rsid w:val="00B56022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2F4"/>
    <w:rsid w:val="00B574CE"/>
    <w:rsid w:val="00B579FC"/>
    <w:rsid w:val="00B57C76"/>
    <w:rsid w:val="00B57DD6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257C"/>
    <w:rsid w:val="00B62DF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9C5"/>
    <w:rsid w:val="00B649F2"/>
    <w:rsid w:val="00B64ABC"/>
    <w:rsid w:val="00B64C6B"/>
    <w:rsid w:val="00B64E9E"/>
    <w:rsid w:val="00B650A6"/>
    <w:rsid w:val="00B65957"/>
    <w:rsid w:val="00B659C3"/>
    <w:rsid w:val="00B65B2E"/>
    <w:rsid w:val="00B65C55"/>
    <w:rsid w:val="00B65CDF"/>
    <w:rsid w:val="00B660A8"/>
    <w:rsid w:val="00B661BE"/>
    <w:rsid w:val="00B662A4"/>
    <w:rsid w:val="00B66549"/>
    <w:rsid w:val="00B66862"/>
    <w:rsid w:val="00B66B61"/>
    <w:rsid w:val="00B66D3E"/>
    <w:rsid w:val="00B66DDB"/>
    <w:rsid w:val="00B670DD"/>
    <w:rsid w:val="00B67668"/>
    <w:rsid w:val="00B6769B"/>
    <w:rsid w:val="00B676A4"/>
    <w:rsid w:val="00B677D5"/>
    <w:rsid w:val="00B677DA"/>
    <w:rsid w:val="00B678C0"/>
    <w:rsid w:val="00B67BC4"/>
    <w:rsid w:val="00B67C90"/>
    <w:rsid w:val="00B67D8D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3F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748"/>
    <w:rsid w:val="00B77901"/>
    <w:rsid w:val="00B80053"/>
    <w:rsid w:val="00B805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7CA"/>
    <w:rsid w:val="00B8380B"/>
    <w:rsid w:val="00B83C74"/>
    <w:rsid w:val="00B83E24"/>
    <w:rsid w:val="00B840CC"/>
    <w:rsid w:val="00B845E6"/>
    <w:rsid w:val="00B84898"/>
    <w:rsid w:val="00B848AF"/>
    <w:rsid w:val="00B84C53"/>
    <w:rsid w:val="00B84D43"/>
    <w:rsid w:val="00B851C3"/>
    <w:rsid w:val="00B85757"/>
    <w:rsid w:val="00B85792"/>
    <w:rsid w:val="00B8592E"/>
    <w:rsid w:val="00B85A41"/>
    <w:rsid w:val="00B85B81"/>
    <w:rsid w:val="00B85E4C"/>
    <w:rsid w:val="00B860AB"/>
    <w:rsid w:val="00B861A7"/>
    <w:rsid w:val="00B861E8"/>
    <w:rsid w:val="00B8655C"/>
    <w:rsid w:val="00B86702"/>
    <w:rsid w:val="00B86860"/>
    <w:rsid w:val="00B8686E"/>
    <w:rsid w:val="00B86AD0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48"/>
    <w:rsid w:val="00B908B4"/>
    <w:rsid w:val="00B9115C"/>
    <w:rsid w:val="00B918FF"/>
    <w:rsid w:val="00B91A7E"/>
    <w:rsid w:val="00B91DE4"/>
    <w:rsid w:val="00B925BB"/>
    <w:rsid w:val="00B92765"/>
    <w:rsid w:val="00B9298D"/>
    <w:rsid w:val="00B92C4A"/>
    <w:rsid w:val="00B92C95"/>
    <w:rsid w:val="00B92E48"/>
    <w:rsid w:val="00B92E83"/>
    <w:rsid w:val="00B92FD4"/>
    <w:rsid w:val="00B9320A"/>
    <w:rsid w:val="00B9338D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17"/>
    <w:rsid w:val="00B966B7"/>
    <w:rsid w:val="00B9685A"/>
    <w:rsid w:val="00B96A52"/>
    <w:rsid w:val="00B96B92"/>
    <w:rsid w:val="00B96E6D"/>
    <w:rsid w:val="00B9736E"/>
    <w:rsid w:val="00B973DE"/>
    <w:rsid w:val="00B97568"/>
    <w:rsid w:val="00B97B34"/>
    <w:rsid w:val="00B97C6D"/>
    <w:rsid w:val="00B97D68"/>
    <w:rsid w:val="00B97E17"/>
    <w:rsid w:val="00BA0069"/>
    <w:rsid w:val="00BA00DC"/>
    <w:rsid w:val="00BA0210"/>
    <w:rsid w:val="00BA02B9"/>
    <w:rsid w:val="00BA0636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2AEA"/>
    <w:rsid w:val="00BA3318"/>
    <w:rsid w:val="00BA331C"/>
    <w:rsid w:val="00BA3488"/>
    <w:rsid w:val="00BA3BBE"/>
    <w:rsid w:val="00BA3E56"/>
    <w:rsid w:val="00BA3EFC"/>
    <w:rsid w:val="00BA404C"/>
    <w:rsid w:val="00BA40BD"/>
    <w:rsid w:val="00BA4285"/>
    <w:rsid w:val="00BA43B3"/>
    <w:rsid w:val="00BA45C7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6ED"/>
    <w:rsid w:val="00BA5701"/>
    <w:rsid w:val="00BA5766"/>
    <w:rsid w:val="00BA580C"/>
    <w:rsid w:val="00BA5F81"/>
    <w:rsid w:val="00BA5F92"/>
    <w:rsid w:val="00BA60B9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70AD"/>
    <w:rsid w:val="00BA7100"/>
    <w:rsid w:val="00BA7663"/>
    <w:rsid w:val="00BA7B88"/>
    <w:rsid w:val="00BB0362"/>
    <w:rsid w:val="00BB03B8"/>
    <w:rsid w:val="00BB03D7"/>
    <w:rsid w:val="00BB049E"/>
    <w:rsid w:val="00BB0623"/>
    <w:rsid w:val="00BB0AEE"/>
    <w:rsid w:val="00BB0F2E"/>
    <w:rsid w:val="00BB1B88"/>
    <w:rsid w:val="00BB1BB8"/>
    <w:rsid w:val="00BB20FE"/>
    <w:rsid w:val="00BB21C4"/>
    <w:rsid w:val="00BB227E"/>
    <w:rsid w:val="00BB22EA"/>
    <w:rsid w:val="00BB252D"/>
    <w:rsid w:val="00BB293C"/>
    <w:rsid w:val="00BB2B25"/>
    <w:rsid w:val="00BB2F31"/>
    <w:rsid w:val="00BB310A"/>
    <w:rsid w:val="00BB32E1"/>
    <w:rsid w:val="00BB35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641"/>
    <w:rsid w:val="00BB4AA7"/>
    <w:rsid w:val="00BB564D"/>
    <w:rsid w:val="00BB5B44"/>
    <w:rsid w:val="00BB5B8C"/>
    <w:rsid w:val="00BB5DA1"/>
    <w:rsid w:val="00BB61EB"/>
    <w:rsid w:val="00BB6396"/>
    <w:rsid w:val="00BB63DB"/>
    <w:rsid w:val="00BB64B4"/>
    <w:rsid w:val="00BB6675"/>
    <w:rsid w:val="00BB66B1"/>
    <w:rsid w:val="00BB6873"/>
    <w:rsid w:val="00BB6AA8"/>
    <w:rsid w:val="00BB6CC4"/>
    <w:rsid w:val="00BB6D1A"/>
    <w:rsid w:val="00BB6EAE"/>
    <w:rsid w:val="00BB706F"/>
    <w:rsid w:val="00BB734A"/>
    <w:rsid w:val="00BB7820"/>
    <w:rsid w:val="00BB786B"/>
    <w:rsid w:val="00BB7A09"/>
    <w:rsid w:val="00BB7B03"/>
    <w:rsid w:val="00BB7BF9"/>
    <w:rsid w:val="00BB7F2B"/>
    <w:rsid w:val="00BB7F9A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32"/>
    <w:rsid w:val="00BC1453"/>
    <w:rsid w:val="00BC149D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B4B"/>
    <w:rsid w:val="00BC3D41"/>
    <w:rsid w:val="00BC3D4D"/>
    <w:rsid w:val="00BC3E09"/>
    <w:rsid w:val="00BC409F"/>
    <w:rsid w:val="00BC41F4"/>
    <w:rsid w:val="00BC435C"/>
    <w:rsid w:val="00BC456D"/>
    <w:rsid w:val="00BC48AB"/>
    <w:rsid w:val="00BC48DC"/>
    <w:rsid w:val="00BC4AA9"/>
    <w:rsid w:val="00BC4E74"/>
    <w:rsid w:val="00BC4EF8"/>
    <w:rsid w:val="00BC53D5"/>
    <w:rsid w:val="00BC5964"/>
    <w:rsid w:val="00BC5A35"/>
    <w:rsid w:val="00BC5C47"/>
    <w:rsid w:val="00BC5F4D"/>
    <w:rsid w:val="00BC6079"/>
    <w:rsid w:val="00BC6317"/>
    <w:rsid w:val="00BC63F7"/>
    <w:rsid w:val="00BC65B3"/>
    <w:rsid w:val="00BC6D4F"/>
    <w:rsid w:val="00BC6D63"/>
    <w:rsid w:val="00BC6E23"/>
    <w:rsid w:val="00BC6EA1"/>
    <w:rsid w:val="00BC6F42"/>
    <w:rsid w:val="00BC7089"/>
    <w:rsid w:val="00BC7236"/>
    <w:rsid w:val="00BC723D"/>
    <w:rsid w:val="00BC761A"/>
    <w:rsid w:val="00BC7A3F"/>
    <w:rsid w:val="00BC7A78"/>
    <w:rsid w:val="00BC7CB9"/>
    <w:rsid w:val="00BC7CC9"/>
    <w:rsid w:val="00BC7E61"/>
    <w:rsid w:val="00BD0623"/>
    <w:rsid w:val="00BD06B8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6064"/>
    <w:rsid w:val="00BD6359"/>
    <w:rsid w:val="00BD637A"/>
    <w:rsid w:val="00BD66D4"/>
    <w:rsid w:val="00BD6AB0"/>
    <w:rsid w:val="00BD6B70"/>
    <w:rsid w:val="00BD6D37"/>
    <w:rsid w:val="00BD6DED"/>
    <w:rsid w:val="00BD6EB7"/>
    <w:rsid w:val="00BD6F08"/>
    <w:rsid w:val="00BD6FDE"/>
    <w:rsid w:val="00BD700C"/>
    <w:rsid w:val="00BD7055"/>
    <w:rsid w:val="00BD70E0"/>
    <w:rsid w:val="00BD787B"/>
    <w:rsid w:val="00BD7B09"/>
    <w:rsid w:val="00BD7E1E"/>
    <w:rsid w:val="00BD7E29"/>
    <w:rsid w:val="00BD7E79"/>
    <w:rsid w:val="00BE01D6"/>
    <w:rsid w:val="00BE02E6"/>
    <w:rsid w:val="00BE05DF"/>
    <w:rsid w:val="00BE08DD"/>
    <w:rsid w:val="00BE1234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42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BF4"/>
    <w:rsid w:val="00BE5C37"/>
    <w:rsid w:val="00BE5E65"/>
    <w:rsid w:val="00BE5E6A"/>
    <w:rsid w:val="00BE607B"/>
    <w:rsid w:val="00BE6136"/>
    <w:rsid w:val="00BE619C"/>
    <w:rsid w:val="00BE6328"/>
    <w:rsid w:val="00BE65C7"/>
    <w:rsid w:val="00BE6677"/>
    <w:rsid w:val="00BE667B"/>
    <w:rsid w:val="00BE69AB"/>
    <w:rsid w:val="00BE6B09"/>
    <w:rsid w:val="00BE6CDC"/>
    <w:rsid w:val="00BE6E9C"/>
    <w:rsid w:val="00BE7136"/>
    <w:rsid w:val="00BE7805"/>
    <w:rsid w:val="00BE7AA7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B34"/>
    <w:rsid w:val="00BF0BF9"/>
    <w:rsid w:val="00BF0D37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F4A"/>
    <w:rsid w:val="00BF608F"/>
    <w:rsid w:val="00BF64BA"/>
    <w:rsid w:val="00BF6680"/>
    <w:rsid w:val="00BF69AF"/>
    <w:rsid w:val="00BF69EF"/>
    <w:rsid w:val="00BF6ABE"/>
    <w:rsid w:val="00BF6B90"/>
    <w:rsid w:val="00BF6FB3"/>
    <w:rsid w:val="00BF6FEE"/>
    <w:rsid w:val="00BF745D"/>
    <w:rsid w:val="00BF74D4"/>
    <w:rsid w:val="00BF7892"/>
    <w:rsid w:val="00BF7B91"/>
    <w:rsid w:val="00BF7DDD"/>
    <w:rsid w:val="00C00195"/>
    <w:rsid w:val="00C00470"/>
    <w:rsid w:val="00C00496"/>
    <w:rsid w:val="00C0097A"/>
    <w:rsid w:val="00C00F2E"/>
    <w:rsid w:val="00C011EC"/>
    <w:rsid w:val="00C01255"/>
    <w:rsid w:val="00C01286"/>
    <w:rsid w:val="00C0156A"/>
    <w:rsid w:val="00C01593"/>
    <w:rsid w:val="00C01648"/>
    <w:rsid w:val="00C0174D"/>
    <w:rsid w:val="00C01E42"/>
    <w:rsid w:val="00C01E59"/>
    <w:rsid w:val="00C0201B"/>
    <w:rsid w:val="00C0238E"/>
    <w:rsid w:val="00C023A2"/>
    <w:rsid w:val="00C024D4"/>
    <w:rsid w:val="00C02794"/>
    <w:rsid w:val="00C027A4"/>
    <w:rsid w:val="00C02881"/>
    <w:rsid w:val="00C02ADF"/>
    <w:rsid w:val="00C02BF3"/>
    <w:rsid w:val="00C0302D"/>
    <w:rsid w:val="00C03AD7"/>
    <w:rsid w:val="00C03AE0"/>
    <w:rsid w:val="00C04390"/>
    <w:rsid w:val="00C043AB"/>
    <w:rsid w:val="00C04563"/>
    <w:rsid w:val="00C046DB"/>
    <w:rsid w:val="00C04937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86B"/>
    <w:rsid w:val="00C058C3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1003E"/>
    <w:rsid w:val="00C10519"/>
    <w:rsid w:val="00C10579"/>
    <w:rsid w:val="00C10793"/>
    <w:rsid w:val="00C10B50"/>
    <w:rsid w:val="00C10B69"/>
    <w:rsid w:val="00C10C33"/>
    <w:rsid w:val="00C11167"/>
    <w:rsid w:val="00C111A9"/>
    <w:rsid w:val="00C1126C"/>
    <w:rsid w:val="00C1168A"/>
    <w:rsid w:val="00C116AD"/>
    <w:rsid w:val="00C11916"/>
    <w:rsid w:val="00C11933"/>
    <w:rsid w:val="00C11A43"/>
    <w:rsid w:val="00C11E56"/>
    <w:rsid w:val="00C1219C"/>
    <w:rsid w:val="00C1219E"/>
    <w:rsid w:val="00C121B5"/>
    <w:rsid w:val="00C126F8"/>
    <w:rsid w:val="00C12810"/>
    <w:rsid w:val="00C12B5D"/>
    <w:rsid w:val="00C12E2F"/>
    <w:rsid w:val="00C12EDD"/>
    <w:rsid w:val="00C130F0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4E67"/>
    <w:rsid w:val="00C150B1"/>
    <w:rsid w:val="00C153E3"/>
    <w:rsid w:val="00C154B6"/>
    <w:rsid w:val="00C158D6"/>
    <w:rsid w:val="00C158D7"/>
    <w:rsid w:val="00C15B5D"/>
    <w:rsid w:val="00C15CC9"/>
    <w:rsid w:val="00C16279"/>
    <w:rsid w:val="00C1674D"/>
    <w:rsid w:val="00C16857"/>
    <w:rsid w:val="00C16A54"/>
    <w:rsid w:val="00C16A94"/>
    <w:rsid w:val="00C16B4D"/>
    <w:rsid w:val="00C16B60"/>
    <w:rsid w:val="00C16BD3"/>
    <w:rsid w:val="00C16EF8"/>
    <w:rsid w:val="00C170A5"/>
    <w:rsid w:val="00C17253"/>
    <w:rsid w:val="00C1748A"/>
    <w:rsid w:val="00C1751B"/>
    <w:rsid w:val="00C17C65"/>
    <w:rsid w:val="00C17D33"/>
    <w:rsid w:val="00C17FDF"/>
    <w:rsid w:val="00C20033"/>
    <w:rsid w:val="00C202A4"/>
    <w:rsid w:val="00C2030C"/>
    <w:rsid w:val="00C203D6"/>
    <w:rsid w:val="00C204C2"/>
    <w:rsid w:val="00C207F4"/>
    <w:rsid w:val="00C21314"/>
    <w:rsid w:val="00C21416"/>
    <w:rsid w:val="00C21752"/>
    <w:rsid w:val="00C21AA9"/>
    <w:rsid w:val="00C21DE6"/>
    <w:rsid w:val="00C22207"/>
    <w:rsid w:val="00C223EF"/>
    <w:rsid w:val="00C22420"/>
    <w:rsid w:val="00C22631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CC4"/>
    <w:rsid w:val="00C23F95"/>
    <w:rsid w:val="00C242B7"/>
    <w:rsid w:val="00C24346"/>
    <w:rsid w:val="00C24491"/>
    <w:rsid w:val="00C2482F"/>
    <w:rsid w:val="00C248BE"/>
    <w:rsid w:val="00C249DA"/>
    <w:rsid w:val="00C24E34"/>
    <w:rsid w:val="00C24ED8"/>
    <w:rsid w:val="00C2521D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68CC"/>
    <w:rsid w:val="00C27235"/>
    <w:rsid w:val="00C27497"/>
    <w:rsid w:val="00C2781D"/>
    <w:rsid w:val="00C2785B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2C73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40B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0CE"/>
    <w:rsid w:val="00C40165"/>
    <w:rsid w:val="00C401A7"/>
    <w:rsid w:val="00C409F4"/>
    <w:rsid w:val="00C40A0C"/>
    <w:rsid w:val="00C40A61"/>
    <w:rsid w:val="00C40F9B"/>
    <w:rsid w:val="00C41427"/>
    <w:rsid w:val="00C41456"/>
    <w:rsid w:val="00C41825"/>
    <w:rsid w:val="00C41B9D"/>
    <w:rsid w:val="00C41BC6"/>
    <w:rsid w:val="00C41DED"/>
    <w:rsid w:val="00C41EDB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0A7"/>
    <w:rsid w:val="00C44140"/>
    <w:rsid w:val="00C4416F"/>
    <w:rsid w:val="00C444D8"/>
    <w:rsid w:val="00C44542"/>
    <w:rsid w:val="00C44622"/>
    <w:rsid w:val="00C447AE"/>
    <w:rsid w:val="00C44AA3"/>
    <w:rsid w:val="00C44CE9"/>
    <w:rsid w:val="00C44DAD"/>
    <w:rsid w:val="00C45914"/>
    <w:rsid w:val="00C4595B"/>
    <w:rsid w:val="00C45C9A"/>
    <w:rsid w:val="00C45D3A"/>
    <w:rsid w:val="00C46231"/>
    <w:rsid w:val="00C465D4"/>
    <w:rsid w:val="00C467FB"/>
    <w:rsid w:val="00C4698E"/>
    <w:rsid w:val="00C46E51"/>
    <w:rsid w:val="00C471B8"/>
    <w:rsid w:val="00C471BF"/>
    <w:rsid w:val="00C4726B"/>
    <w:rsid w:val="00C47384"/>
    <w:rsid w:val="00C474AD"/>
    <w:rsid w:val="00C476B7"/>
    <w:rsid w:val="00C47774"/>
    <w:rsid w:val="00C477B4"/>
    <w:rsid w:val="00C4791F"/>
    <w:rsid w:val="00C479BB"/>
    <w:rsid w:val="00C47A7A"/>
    <w:rsid w:val="00C47B0D"/>
    <w:rsid w:val="00C47CE7"/>
    <w:rsid w:val="00C47EF0"/>
    <w:rsid w:val="00C50855"/>
    <w:rsid w:val="00C50A49"/>
    <w:rsid w:val="00C50B98"/>
    <w:rsid w:val="00C50E23"/>
    <w:rsid w:val="00C50F40"/>
    <w:rsid w:val="00C50F7E"/>
    <w:rsid w:val="00C51067"/>
    <w:rsid w:val="00C510AC"/>
    <w:rsid w:val="00C51395"/>
    <w:rsid w:val="00C51542"/>
    <w:rsid w:val="00C51B2F"/>
    <w:rsid w:val="00C51B5B"/>
    <w:rsid w:val="00C51D5C"/>
    <w:rsid w:val="00C51E7B"/>
    <w:rsid w:val="00C5230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B91"/>
    <w:rsid w:val="00C53E6A"/>
    <w:rsid w:val="00C53EA5"/>
    <w:rsid w:val="00C5443B"/>
    <w:rsid w:val="00C544F6"/>
    <w:rsid w:val="00C54580"/>
    <w:rsid w:val="00C54591"/>
    <w:rsid w:val="00C5459D"/>
    <w:rsid w:val="00C548D9"/>
    <w:rsid w:val="00C54ACE"/>
    <w:rsid w:val="00C550A9"/>
    <w:rsid w:val="00C550F5"/>
    <w:rsid w:val="00C551C8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1F19"/>
    <w:rsid w:val="00C62280"/>
    <w:rsid w:val="00C622F5"/>
    <w:rsid w:val="00C62528"/>
    <w:rsid w:val="00C625A4"/>
    <w:rsid w:val="00C62868"/>
    <w:rsid w:val="00C62D87"/>
    <w:rsid w:val="00C6354F"/>
    <w:rsid w:val="00C638DD"/>
    <w:rsid w:val="00C639EB"/>
    <w:rsid w:val="00C63E54"/>
    <w:rsid w:val="00C64077"/>
    <w:rsid w:val="00C642B6"/>
    <w:rsid w:val="00C64487"/>
    <w:rsid w:val="00C646A3"/>
    <w:rsid w:val="00C64F45"/>
    <w:rsid w:val="00C64F59"/>
    <w:rsid w:val="00C650C1"/>
    <w:rsid w:val="00C654C1"/>
    <w:rsid w:val="00C654ED"/>
    <w:rsid w:val="00C65610"/>
    <w:rsid w:val="00C656F1"/>
    <w:rsid w:val="00C65AF0"/>
    <w:rsid w:val="00C65C57"/>
    <w:rsid w:val="00C6616C"/>
    <w:rsid w:val="00C6618B"/>
    <w:rsid w:val="00C661DC"/>
    <w:rsid w:val="00C66356"/>
    <w:rsid w:val="00C6648F"/>
    <w:rsid w:val="00C66499"/>
    <w:rsid w:val="00C66921"/>
    <w:rsid w:val="00C66922"/>
    <w:rsid w:val="00C669BF"/>
    <w:rsid w:val="00C66A3B"/>
    <w:rsid w:val="00C66B12"/>
    <w:rsid w:val="00C66C65"/>
    <w:rsid w:val="00C66E40"/>
    <w:rsid w:val="00C67551"/>
    <w:rsid w:val="00C6795B"/>
    <w:rsid w:val="00C67D57"/>
    <w:rsid w:val="00C67E93"/>
    <w:rsid w:val="00C67FE9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EEF"/>
    <w:rsid w:val="00C71FE1"/>
    <w:rsid w:val="00C72057"/>
    <w:rsid w:val="00C72135"/>
    <w:rsid w:val="00C7243E"/>
    <w:rsid w:val="00C72482"/>
    <w:rsid w:val="00C7254F"/>
    <w:rsid w:val="00C72A69"/>
    <w:rsid w:val="00C734BD"/>
    <w:rsid w:val="00C73704"/>
    <w:rsid w:val="00C737B0"/>
    <w:rsid w:val="00C737F5"/>
    <w:rsid w:val="00C73BEE"/>
    <w:rsid w:val="00C73D6B"/>
    <w:rsid w:val="00C745A3"/>
    <w:rsid w:val="00C747C5"/>
    <w:rsid w:val="00C74817"/>
    <w:rsid w:val="00C74AEA"/>
    <w:rsid w:val="00C752DA"/>
    <w:rsid w:val="00C75552"/>
    <w:rsid w:val="00C7556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CCF"/>
    <w:rsid w:val="00C77D6C"/>
    <w:rsid w:val="00C77ED7"/>
    <w:rsid w:val="00C8025B"/>
    <w:rsid w:val="00C804DD"/>
    <w:rsid w:val="00C80570"/>
    <w:rsid w:val="00C805DE"/>
    <w:rsid w:val="00C8060A"/>
    <w:rsid w:val="00C809DC"/>
    <w:rsid w:val="00C80AC8"/>
    <w:rsid w:val="00C80B91"/>
    <w:rsid w:val="00C80D63"/>
    <w:rsid w:val="00C80FAB"/>
    <w:rsid w:val="00C813E1"/>
    <w:rsid w:val="00C81477"/>
    <w:rsid w:val="00C815AB"/>
    <w:rsid w:val="00C819E7"/>
    <w:rsid w:val="00C81B38"/>
    <w:rsid w:val="00C81E76"/>
    <w:rsid w:val="00C824BE"/>
    <w:rsid w:val="00C827F6"/>
    <w:rsid w:val="00C82912"/>
    <w:rsid w:val="00C82D74"/>
    <w:rsid w:val="00C82E6F"/>
    <w:rsid w:val="00C8301A"/>
    <w:rsid w:val="00C830C3"/>
    <w:rsid w:val="00C83195"/>
    <w:rsid w:val="00C837DD"/>
    <w:rsid w:val="00C83A86"/>
    <w:rsid w:val="00C83F3E"/>
    <w:rsid w:val="00C841F1"/>
    <w:rsid w:val="00C845E7"/>
    <w:rsid w:val="00C8498B"/>
    <w:rsid w:val="00C85029"/>
    <w:rsid w:val="00C8503B"/>
    <w:rsid w:val="00C850BB"/>
    <w:rsid w:val="00C85222"/>
    <w:rsid w:val="00C85304"/>
    <w:rsid w:val="00C8538B"/>
    <w:rsid w:val="00C85403"/>
    <w:rsid w:val="00C85814"/>
    <w:rsid w:val="00C85898"/>
    <w:rsid w:val="00C8597C"/>
    <w:rsid w:val="00C85A0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589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208"/>
    <w:rsid w:val="00C9146F"/>
    <w:rsid w:val="00C9159E"/>
    <w:rsid w:val="00C919E3"/>
    <w:rsid w:val="00C91A08"/>
    <w:rsid w:val="00C91AFB"/>
    <w:rsid w:val="00C91DBA"/>
    <w:rsid w:val="00C922AF"/>
    <w:rsid w:val="00C92358"/>
    <w:rsid w:val="00C923F7"/>
    <w:rsid w:val="00C92638"/>
    <w:rsid w:val="00C92B2E"/>
    <w:rsid w:val="00C92E34"/>
    <w:rsid w:val="00C92EB1"/>
    <w:rsid w:val="00C932AB"/>
    <w:rsid w:val="00C934D5"/>
    <w:rsid w:val="00C9368A"/>
    <w:rsid w:val="00C936C8"/>
    <w:rsid w:val="00C936ED"/>
    <w:rsid w:val="00C937BB"/>
    <w:rsid w:val="00C938D0"/>
    <w:rsid w:val="00C9390B"/>
    <w:rsid w:val="00C93980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6E3"/>
    <w:rsid w:val="00C95DE6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A64"/>
    <w:rsid w:val="00C97BB5"/>
    <w:rsid w:val="00C97D10"/>
    <w:rsid w:val="00C97D4A"/>
    <w:rsid w:val="00C97D53"/>
    <w:rsid w:val="00CA018C"/>
    <w:rsid w:val="00CA02AB"/>
    <w:rsid w:val="00CA0308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9F6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526"/>
    <w:rsid w:val="00CA261F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E8A"/>
    <w:rsid w:val="00CA3F49"/>
    <w:rsid w:val="00CA4055"/>
    <w:rsid w:val="00CA4652"/>
    <w:rsid w:val="00CA46CA"/>
    <w:rsid w:val="00CA4721"/>
    <w:rsid w:val="00CA4974"/>
    <w:rsid w:val="00CA4A2D"/>
    <w:rsid w:val="00CA4B7A"/>
    <w:rsid w:val="00CA508D"/>
    <w:rsid w:val="00CA548D"/>
    <w:rsid w:val="00CA57FA"/>
    <w:rsid w:val="00CA59E8"/>
    <w:rsid w:val="00CA62DB"/>
    <w:rsid w:val="00CA671A"/>
    <w:rsid w:val="00CA6807"/>
    <w:rsid w:val="00CA68A1"/>
    <w:rsid w:val="00CA69D3"/>
    <w:rsid w:val="00CA6B0E"/>
    <w:rsid w:val="00CA707C"/>
    <w:rsid w:val="00CA71F0"/>
    <w:rsid w:val="00CA75E5"/>
    <w:rsid w:val="00CA75E7"/>
    <w:rsid w:val="00CA781F"/>
    <w:rsid w:val="00CA78E4"/>
    <w:rsid w:val="00CA79BB"/>
    <w:rsid w:val="00CA7A5A"/>
    <w:rsid w:val="00CA7AF2"/>
    <w:rsid w:val="00CA7DD7"/>
    <w:rsid w:val="00CB006A"/>
    <w:rsid w:val="00CB024D"/>
    <w:rsid w:val="00CB098E"/>
    <w:rsid w:val="00CB0C70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9EA"/>
    <w:rsid w:val="00CB2A64"/>
    <w:rsid w:val="00CB2B7B"/>
    <w:rsid w:val="00CB2CAA"/>
    <w:rsid w:val="00CB2D64"/>
    <w:rsid w:val="00CB2E2F"/>
    <w:rsid w:val="00CB2E53"/>
    <w:rsid w:val="00CB2FEE"/>
    <w:rsid w:val="00CB30A2"/>
    <w:rsid w:val="00CB3549"/>
    <w:rsid w:val="00CB36E3"/>
    <w:rsid w:val="00CB3900"/>
    <w:rsid w:val="00CB3B09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5DFA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A3B"/>
    <w:rsid w:val="00CC3BED"/>
    <w:rsid w:val="00CC3C6F"/>
    <w:rsid w:val="00CC3DB1"/>
    <w:rsid w:val="00CC3F2D"/>
    <w:rsid w:val="00CC4246"/>
    <w:rsid w:val="00CC4997"/>
    <w:rsid w:val="00CC4E9C"/>
    <w:rsid w:val="00CC513D"/>
    <w:rsid w:val="00CC516F"/>
    <w:rsid w:val="00CC52A8"/>
    <w:rsid w:val="00CC5663"/>
    <w:rsid w:val="00CC566C"/>
    <w:rsid w:val="00CC5777"/>
    <w:rsid w:val="00CC5921"/>
    <w:rsid w:val="00CC5CF2"/>
    <w:rsid w:val="00CC5CFA"/>
    <w:rsid w:val="00CC5D98"/>
    <w:rsid w:val="00CC5E8A"/>
    <w:rsid w:val="00CC5F68"/>
    <w:rsid w:val="00CC5FFE"/>
    <w:rsid w:val="00CC660C"/>
    <w:rsid w:val="00CC69B9"/>
    <w:rsid w:val="00CC6D0B"/>
    <w:rsid w:val="00CC6F0C"/>
    <w:rsid w:val="00CC7121"/>
    <w:rsid w:val="00CC712C"/>
    <w:rsid w:val="00CC72EE"/>
    <w:rsid w:val="00CC739A"/>
    <w:rsid w:val="00CC74A6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614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9B"/>
    <w:rsid w:val="00CD66AE"/>
    <w:rsid w:val="00CD670A"/>
    <w:rsid w:val="00CD6854"/>
    <w:rsid w:val="00CD6BF6"/>
    <w:rsid w:val="00CD6CC8"/>
    <w:rsid w:val="00CD78BD"/>
    <w:rsid w:val="00CD7D7A"/>
    <w:rsid w:val="00CD7EF1"/>
    <w:rsid w:val="00CE06C7"/>
    <w:rsid w:val="00CE0B27"/>
    <w:rsid w:val="00CE0C1C"/>
    <w:rsid w:val="00CE0E04"/>
    <w:rsid w:val="00CE10CD"/>
    <w:rsid w:val="00CE120B"/>
    <w:rsid w:val="00CE131F"/>
    <w:rsid w:val="00CE1345"/>
    <w:rsid w:val="00CE1400"/>
    <w:rsid w:val="00CE14A9"/>
    <w:rsid w:val="00CE1888"/>
    <w:rsid w:val="00CE18D9"/>
    <w:rsid w:val="00CE1910"/>
    <w:rsid w:val="00CE1CF9"/>
    <w:rsid w:val="00CE1E9E"/>
    <w:rsid w:val="00CE2205"/>
    <w:rsid w:val="00CE22D7"/>
    <w:rsid w:val="00CE23D6"/>
    <w:rsid w:val="00CE244F"/>
    <w:rsid w:val="00CE2462"/>
    <w:rsid w:val="00CE2483"/>
    <w:rsid w:val="00CE260B"/>
    <w:rsid w:val="00CE2625"/>
    <w:rsid w:val="00CE28BB"/>
    <w:rsid w:val="00CE2FC5"/>
    <w:rsid w:val="00CE30F3"/>
    <w:rsid w:val="00CE3202"/>
    <w:rsid w:val="00CE35F2"/>
    <w:rsid w:val="00CE37AF"/>
    <w:rsid w:val="00CE3925"/>
    <w:rsid w:val="00CE3C51"/>
    <w:rsid w:val="00CE4108"/>
    <w:rsid w:val="00CE4176"/>
    <w:rsid w:val="00CE4414"/>
    <w:rsid w:val="00CE4666"/>
    <w:rsid w:val="00CE48A4"/>
    <w:rsid w:val="00CE4CD3"/>
    <w:rsid w:val="00CE4E73"/>
    <w:rsid w:val="00CE4EEF"/>
    <w:rsid w:val="00CE51BC"/>
    <w:rsid w:val="00CE5253"/>
    <w:rsid w:val="00CE54F2"/>
    <w:rsid w:val="00CE550C"/>
    <w:rsid w:val="00CE551F"/>
    <w:rsid w:val="00CE56EC"/>
    <w:rsid w:val="00CE57E8"/>
    <w:rsid w:val="00CE5C77"/>
    <w:rsid w:val="00CE5F33"/>
    <w:rsid w:val="00CE5F83"/>
    <w:rsid w:val="00CE6E09"/>
    <w:rsid w:val="00CE6ED5"/>
    <w:rsid w:val="00CE72D2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62F"/>
    <w:rsid w:val="00CF07C8"/>
    <w:rsid w:val="00CF0C6C"/>
    <w:rsid w:val="00CF0E7C"/>
    <w:rsid w:val="00CF12A7"/>
    <w:rsid w:val="00CF1494"/>
    <w:rsid w:val="00CF14A1"/>
    <w:rsid w:val="00CF14D3"/>
    <w:rsid w:val="00CF15D4"/>
    <w:rsid w:val="00CF1AB3"/>
    <w:rsid w:val="00CF1B80"/>
    <w:rsid w:val="00CF1D02"/>
    <w:rsid w:val="00CF2219"/>
    <w:rsid w:val="00CF23F3"/>
    <w:rsid w:val="00CF2454"/>
    <w:rsid w:val="00CF25EC"/>
    <w:rsid w:val="00CF2814"/>
    <w:rsid w:val="00CF28E8"/>
    <w:rsid w:val="00CF3230"/>
    <w:rsid w:val="00CF32C8"/>
    <w:rsid w:val="00CF3376"/>
    <w:rsid w:val="00CF34C0"/>
    <w:rsid w:val="00CF3992"/>
    <w:rsid w:val="00CF417F"/>
    <w:rsid w:val="00CF4414"/>
    <w:rsid w:val="00CF451F"/>
    <w:rsid w:val="00CF4697"/>
    <w:rsid w:val="00CF4AF3"/>
    <w:rsid w:val="00CF4B39"/>
    <w:rsid w:val="00CF4E74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C01"/>
    <w:rsid w:val="00D02D26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72BE"/>
    <w:rsid w:val="00D07345"/>
    <w:rsid w:val="00D0735B"/>
    <w:rsid w:val="00D074C6"/>
    <w:rsid w:val="00D07705"/>
    <w:rsid w:val="00D0770B"/>
    <w:rsid w:val="00D0790C"/>
    <w:rsid w:val="00D07975"/>
    <w:rsid w:val="00D07A39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A44"/>
    <w:rsid w:val="00D11C8B"/>
    <w:rsid w:val="00D11EA2"/>
    <w:rsid w:val="00D1204B"/>
    <w:rsid w:val="00D126D2"/>
    <w:rsid w:val="00D1276B"/>
    <w:rsid w:val="00D127F4"/>
    <w:rsid w:val="00D1294D"/>
    <w:rsid w:val="00D12B3B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A9C"/>
    <w:rsid w:val="00D15BA8"/>
    <w:rsid w:val="00D15C9E"/>
    <w:rsid w:val="00D161F8"/>
    <w:rsid w:val="00D16613"/>
    <w:rsid w:val="00D167C2"/>
    <w:rsid w:val="00D16ADA"/>
    <w:rsid w:val="00D16DD8"/>
    <w:rsid w:val="00D16F5D"/>
    <w:rsid w:val="00D1715E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4EC"/>
    <w:rsid w:val="00D20504"/>
    <w:rsid w:val="00D20611"/>
    <w:rsid w:val="00D207DE"/>
    <w:rsid w:val="00D20B12"/>
    <w:rsid w:val="00D20C3F"/>
    <w:rsid w:val="00D20DB1"/>
    <w:rsid w:val="00D20EE7"/>
    <w:rsid w:val="00D2144C"/>
    <w:rsid w:val="00D2159A"/>
    <w:rsid w:val="00D215AC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869"/>
    <w:rsid w:val="00D22C44"/>
    <w:rsid w:val="00D22E09"/>
    <w:rsid w:val="00D22EAF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9F8"/>
    <w:rsid w:val="00D24DE3"/>
    <w:rsid w:val="00D24F10"/>
    <w:rsid w:val="00D25073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36"/>
    <w:rsid w:val="00D31387"/>
    <w:rsid w:val="00D315F9"/>
    <w:rsid w:val="00D317E9"/>
    <w:rsid w:val="00D31877"/>
    <w:rsid w:val="00D31C69"/>
    <w:rsid w:val="00D31DDA"/>
    <w:rsid w:val="00D31EA3"/>
    <w:rsid w:val="00D3200A"/>
    <w:rsid w:val="00D32120"/>
    <w:rsid w:val="00D32171"/>
    <w:rsid w:val="00D323C3"/>
    <w:rsid w:val="00D3246D"/>
    <w:rsid w:val="00D32496"/>
    <w:rsid w:val="00D32842"/>
    <w:rsid w:val="00D32866"/>
    <w:rsid w:val="00D328CE"/>
    <w:rsid w:val="00D32FDC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CE2"/>
    <w:rsid w:val="00D34EF7"/>
    <w:rsid w:val="00D34EFF"/>
    <w:rsid w:val="00D34F60"/>
    <w:rsid w:val="00D359A9"/>
    <w:rsid w:val="00D35A0C"/>
    <w:rsid w:val="00D35A3E"/>
    <w:rsid w:val="00D35F35"/>
    <w:rsid w:val="00D362CF"/>
    <w:rsid w:val="00D3654E"/>
    <w:rsid w:val="00D36612"/>
    <w:rsid w:val="00D3682A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8F8"/>
    <w:rsid w:val="00D40955"/>
    <w:rsid w:val="00D40995"/>
    <w:rsid w:val="00D41037"/>
    <w:rsid w:val="00D414C0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86F"/>
    <w:rsid w:val="00D4597E"/>
    <w:rsid w:val="00D45B0A"/>
    <w:rsid w:val="00D45B20"/>
    <w:rsid w:val="00D45B9F"/>
    <w:rsid w:val="00D45C47"/>
    <w:rsid w:val="00D4606A"/>
    <w:rsid w:val="00D46173"/>
    <w:rsid w:val="00D46367"/>
    <w:rsid w:val="00D463C8"/>
    <w:rsid w:val="00D46491"/>
    <w:rsid w:val="00D464B9"/>
    <w:rsid w:val="00D46551"/>
    <w:rsid w:val="00D468B7"/>
    <w:rsid w:val="00D46C92"/>
    <w:rsid w:val="00D46D2F"/>
    <w:rsid w:val="00D46E5D"/>
    <w:rsid w:val="00D471DD"/>
    <w:rsid w:val="00D47287"/>
    <w:rsid w:val="00D4749B"/>
    <w:rsid w:val="00D4755C"/>
    <w:rsid w:val="00D47869"/>
    <w:rsid w:val="00D47B3E"/>
    <w:rsid w:val="00D47CA2"/>
    <w:rsid w:val="00D50521"/>
    <w:rsid w:val="00D506B9"/>
    <w:rsid w:val="00D507B6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F7C"/>
    <w:rsid w:val="00D530B3"/>
    <w:rsid w:val="00D532DA"/>
    <w:rsid w:val="00D535FE"/>
    <w:rsid w:val="00D53646"/>
    <w:rsid w:val="00D536A6"/>
    <w:rsid w:val="00D53C16"/>
    <w:rsid w:val="00D53E09"/>
    <w:rsid w:val="00D53FD0"/>
    <w:rsid w:val="00D54006"/>
    <w:rsid w:val="00D54348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782"/>
    <w:rsid w:val="00D55910"/>
    <w:rsid w:val="00D55ABA"/>
    <w:rsid w:val="00D55D8E"/>
    <w:rsid w:val="00D562E3"/>
    <w:rsid w:val="00D5644C"/>
    <w:rsid w:val="00D564CA"/>
    <w:rsid w:val="00D564DC"/>
    <w:rsid w:val="00D56689"/>
    <w:rsid w:val="00D567CC"/>
    <w:rsid w:val="00D568F6"/>
    <w:rsid w:val="00D56AFC"/>
    <w:rsid w:val="00D57427"/>
    <w:rsid w:val="00D57483"/>
    <w:rsid w:val="00D57961"/>
    <w:rsid w:val="00D57A0D"/>
    <w:rsid w:val="00D57EF1"/>
    <w:rsid w:val="00D60153"/>
    <w:rsid w:val="00D60231"/>
    <w:rsid w:val="00D60259"/>
    <w:rsid w:val="00D6047C"/>
    <w:rsid w:val="00D604D3"/>
    <w:rsid w:val="00D60664"/>
    <w:rsid w:val="00D60905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71E"/>
    <w:rsid w:val="00D63A0E"/>
    <w:rsid w:val="00D63A62"/>
    <w:rsid w:val="00D63C8C"/>
    <w:rsid w:val="00D63CBB"/>
    <w:rsid w:val="00D63D40"/>
    <w:rsid w:val="00D6432F"/>
    <w:rsid w:val="00D64422"/>
    <w:rsid w:val="00D64657"/>
    <w:rsid w:val="00D646C0"/>
    <w:rsid w:val="00D64BE5"/>
    <w:rsid w:val="00D64C49"/>
    <w:rsid w:val="00D64DDF"/>
    <w:rsid w:val="00D64E65"/>
    <w:rsid w:val="00D65184"/>
    <w:rsid w:val="00D65377"/>
    <w:rsid w:val="00D657D0"/>
    <w:rsid w:val="00D658E2"/>
    <w:rsid w:val="00D65A85"/>
    <w:rsid w:val="00D65F3A"/>
    <w:rsid w:val="00D66127"/>
    <w:rsid w:val="00D6616F"/>
    <w:rsid w:val="00D66206"/>
    <w:rsid w:val="00D66355"/>
    <w:rsid w:val="00D669EB"/>
    <w:rsid w:val="00D66AB5"/>
    <w:rsid w:val="00D66CC7"/>
    <w:rsid w:val="00D66D73"/>
    <w:rsid w:val="00D67307"/>
    <w:rsid w:val="00D67320"/>
    <w:rsid w:val="00D679BD"/>
    <w:rsid w:val="00D67B8E"/>
    <w:rsid w:val="00D67E4B"/>
    <w:rsid w:val="00D67EA4"/>
    <w:rsid w:val="00D7013E"/>
    <w:rsid w:val="00D7047F"/>
    <w:rsid w:val="00D70494"/>
    <w:rsid w:val="00D70975"/>
    <w:rsid w:val="00D709D6"/>
    <w:rsid w:val="00D70A3C"/>
    <w:rsid w:val="00D71076"/>
    <w:rsid w:val="00D710F6"/>
    <w:rsid w:val="00D71139"/>
    <w:rsid w:val="00D71471"/>
    <w:rsid w:val="00D71E36"/>
    <w:rsid w:val="00D72129"/>
    <w:rsid w:val="00D72292"/>
    <w:rsid w:val="00D72585"/>
    <w:rsid w:val="00D727C7"/>
    <w:rsid w:val="00D727F3"/>
    <w:rsid w:val="00D72A72"/>
    <w:rsid w:val="00D72B1F"/>
    <w:rsid w:val="00D72C24"/>
    <w:rsid w:val="00D72D48"/>
    <w:rsid w:val="00D72D92"/>
    <w:rsid w:val="00D72F52"/>
    <w:rsid w:val="00D72FDB"/>
    <w:rsid w:val="00D732C9"/>
    <w:rsid w:val="00D736B1"/>
    <w:rsid w:val="00D73A7C"/>
    <w:rsid w:val="00D73BA8"/>
    <w:rsid w:val="00D73C2F"/>
    <w:rsid w:val="00D73C91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2F1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500"/>
    <w:rsid w:val="00D80619"/>
    <w:rsid w:val="00D8098D"/>
    <w:rsid w:val="00D8099E"/>
    <w:rsid w:val="00D809A7"/>
    <w:rsid w:val="00D809B4"/>
    <w:rsid w:val="00D80AD4"/>
    <w:rsid w:val="00D80C31"/>
    <w:rsid w:val="00D80E0E"/>
    <w:rsid w:val="00D8169B"/>
    <w:rsid w:val="00D81CEE"/>
    <w:rsid w:val="00D820D7"/>
    <w:rsid w:val="00D822C9"/>
    <w:rsid w:val="00D823E3"/>
    <w:rsid w:val="00D824DF"/>
    <w:rsid w:val="00D829B3"/>
    <w:rsid w:val="00D82F80"/>
    <w:rsid w:val="00D8356A"/>
    <w:rsid w:val="00D835B0"/>
    <w:rsid w:val="00D8369B"/>
    <w:rsid w:val="00D836E3"/>
    <w:rsid w:val="00D83768"/>
    <w:rsid w:val="00D8394C"/>
    <w:rsid w:val="00D84287"/>
    <w:rsid w:val="00D84586"/>
    <w:rsid w:val="00D848DD"/>
    <w:rsid w:val="00D84DA8"/>
    <w:rsid w:val="00D84EC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6C1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21EF"/>
    <w:rsid w:val="00D9237A"/>
    <w:rsid w:val="00D92692"/>
    <w:rsid w:val="00D92748"/>
    <w:rsid w:val="00D92859"/>
    <w:rsid w:val="00D92F01"/>
    <w:rsid w:val="00D92F4F"/>
    <w:rsid w:val="00D932D0"/>
    <w:rsid w:val="00D9338F"/>
    <w:rsid w:val="00D933C6"/>
    <w:rsid w:val="00D93586"/>
    <w:rsid w:val="00D935A7"/>
    <w:rsid w:val="00D936BC"/>
    <w:rsid w:val="00D937EB"/>
    <w:rsid w:val="00D9388C"/>
    <w:rsid w:val="00D939F0"/>
    <w:rsid w:val="00D93A0C"/>
    <w:rsid w:val="00D93D3A"/>
    <w:rsid w:val="00D94201"/>
    <w:rsid w:val="00D9424A"/>
    <w:rsid w:val="00D946AF"/>
    <w:rsid w:val="00D948E0"/>
    <w:rsid w:val="00D94D08"/>
    <w:rsid w:val="00D950BF"/>
    <w:rsid w:val="00D95252"/>
    <w:rsid w:val="00D955B0"/>
    <w:rsid w:val="00D959AE"/>
    <w:rsid w:val="00D95A76"/>
    <w:rsid w:val="00D95C81"/>
    <w:rsid w:val="00D95EC4"/>
    <w:rsid w:val="00D95F74"/>
    <w:rsid w:val="00D960FB"/>
    <w:rsid w:val="00D96302"/>
    <w:rsid w:val="00D9698B"/>
    <w:rsid w:val="00D96C88"/>
    <w:rsid w:val="00D96D2C"/>
    <w:rsid w:val="00D96DF5"/>
    <w:rsid w:val="00D96EF7"/>
    <w:rsid w:val="00D96FE8"/>
    <w:rsid w:val="00D9710E"/>
    <w:rsid w:val="00D972DE"/>
    <w:rsid w:val="00D9730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56F"/>
    <w:rsid w:val="00DA0685"/>
    <w:rsid w:val="00DA0841"/>
    <w:rsid w:val="00DA0894"/>
    <w:rsid w:val="00DA0BDA"/>
    <w:rsid w:val="00DA0CC5"/>
    <w:rsid w:val="00DA109F"/>
    <w:rsid w:val="00DA1295"/>
    <w:rsid w:val="00DA1355"/>
    <w:rsid w:val="00DA20D7"/>
    <w:rsid w:val="00DA2167"/>
    <w:rsid w:val="00DA2269"/>
    <w:rsid w:val="00DA285E"/>
    <w:rsid w:val="00DA29AF"/>
    <w:rsid w:val="00DA2A8C"/>
    <w:rsid w:val="00DA32EE"/>
    <w:rsid w:val="00DA369F"/>
    <w:rsid w:val="00DA37F2"/>
    <w:rsid w:val="00DA395C"/>
    <w:rsid w:val="00DA3C5A"/>
    <w:rsid w:val="00DA3FD1"/>
    <w:rsid w:val="00DA3FDF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9DB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1A0"/>
    <w:rsid w:val="00DB1B24"/>
    <w:rsid w:val="00DB215F"/>
    <w:rsid w:val="00DB2227"/>
    <w:rsid w:val="00DB242C"/>
    <w:rsid w:val="00DB2BFB"/>
    <w:rsid w:val="00DB2E1B"/>
    <w:rsid w:val="00DB2E88"/>
    <w:rsid w:val="00DB2EA9"/>
    <w:rsid w:val="00DB35C7"/>
    <w:rsid w:val="00DB39E3"/>
    <w:rsid w:val="00DB3FD7"/>
    <w:rsid w:val="00DB4225"/>
    <w:rsid w:val="00DB44A8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AE8"/>
    <w:rsid w:val="00DB5B49"/>
    <w:rsid w:val="00DB6234"/>
    <w:rsid w:val="00DB63F7"/>
    <w:rsid w:val="00DB66BD"/>
    <w:rsid w:val="00DB678D"/>
    <w:rsid w:val="00DB6821"/>
    <w:rsid w:val="00DB6B97"/>
    <w:rsid w:val="00DB6D39"/>
    <w:rsid w:val="00DB7181"/>
    <w:rsid w:val="00DB727B"/>
    <w:rsid w:val="00DB72DC"/>
    <w:rsid w:val="00DB74F6"/>
    <w:rsid w:val="00DB7606"/>
    <w:rsid w:val="00DB7659"/>
    <w:rsid w:val="00DB783D"/>
    <w:rsid w:val="00DB7979"/>
    <w:rsid w:val="00DB7D30"/>
    <w:rsid w:val="00DC00E2"/>
    <w:rsid w:val="00DC020F"/>
    <w:rsid w:val="00DC0383"/>
    <w:rsid w:val="00DC06FB"/>
    <w:rsid w:val="00DC0783"/>
    <w:rsid w:val="00DC09FD"/>
    <w:rsid w:val="00DC0AB4"/>
    <w:rsid w:val="00DC0B3C"/>
    <w:rsid w:val="00DC0CE0"/>
    <w:rsid w:val="00DC0CE6"/>
    <w:rsid w:val="00DC0DD7"/>
    <w:rsid w:val="00DC0E85"/>
    <w:rsid w:val="00DC0FBE"/>
    <w:rsid w:val="00DC11A7"/>
    <w:rsid w:val="00DC13AC"/>
    <w:rsid w:val="00DC1C17"/>
    <w:rsid w:val="00DC1E57"/>
    <w:rsid w:val="00DC2351"/>
    <w:rsid w:val="00DC270B"/>
    <w:rsid w:val="00DC2794"/>
    <w:rsid w:val="00DC2893"/>
    <w:rsid w:val="00DC2C5E"/>
    <w:rsid w:val="00DC303D"/>
    <w:rsid w:val="00DC329F"/>
    <w:rsid w:val="00DC3455"/>
    <w:rsid w:val="00DC3461"/>
    <w:rsid w:val="00DC3676"/>
    <w:rsid w:val="00DC37E6"/>
    <w:rsid w:val="00DC3A02"/>
    <w:rsid w:val="00DC3AB3"/>
    <w:rsid w:val="00DC3CB9"/>
    <w:rsid w:val="00DC4063"/>
    <w:rsid w:val="00DC4083"/>
    <w:rsid w:val="00DC4089"/>
    <w:rsid w:val="00DC4284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0DB"/>
    <w:rsid w:val="00DD014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3434"/>
    <w:rsid w:val="00DD34A6"/>
    <w:rsid w:val="00DD361E"/>
    <w:rsid w:val="00DD3652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682B"/>
    <w:rsid w:val="00DD68C9"/>
    <w:rsid w:val="00DD73C0"/>
    <w:rsid w:val="00DD7670"/>
    <w:rsid w:val="00DD76B3"/>
    <w:rsid w:val="00DD776C"/>
    <w:rsid w:val="00DD78CB"/>
    <w:rsid w:val="00DD7AA9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301"/>
    <w:rsid w:val="00DE2402"/>
    <w:rsid w:val="00DE249A"/>
    <w:rsid w:val="00DE2A14"/>
    <w:rsid w:val="00DE2B9E"/>
    <w:rsid w:val="00DE2C1A"/>
    <w:rsid w:val="00DE2C5A"/>
    <w:rsid w:val="00DE2E4E"/>
    <w:rsid w:val="00DE2F47"/>
    <w:rsid w:val="00DE3298"/>
    <w:rsid w:val="00DE3517"/>
    <w:rsid w:val="00DE36B1"/>
    <w:rsid w:val="00DE3723"/>
    <w:rsid w:val="00DE376B"/>
    <w:rsid w:val="00DE37C1"/>
    <w:rsid w:val="00DE39E4"/>
    <w:rsid w:val="00DE3A3F"/>
    <w:rsid w:val="00DE3AA5"/>
    <w:rsid w:val="00DE3DAE"/>
    <w:rsid w:val="00DE3EBC"/>
    <w:rsid w:val="00DE3EFA"/>
    <w:rsid w:val="00DE4158"/>
    <w:rsid w:val="00DE4195"/>
    <w:rsid w:val="00DE450D"/>
    <w:rsid w:val="00DE4814"/>
    <w:rsid w:val="00DE4950"/>
    <w:rsid w:val="00DE4AEE"/>
    <w:rsid w:val="00DE4AF7"/>
    <w:rsid w:val="00DE4D22"/>
    <w:rsid w:val="00DE545D"/>
    <w:rsid w:val="00DE5971"/>
    <w:rsid w:val="00DE5C5F"/>
    <w:rsid w:val="00DE5DB7"/>
    <w:rsid w:val="00DE61FC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765"/>
    <w:rsid w:val="00DE7A25"/>
    <w:rsid w:val="00DE7C78"/>
    <w:rsid w:val="00DE7CC9"/>
    <w:rsid w:val="00DE7F27"/>
    <w:rsid w:val="00DF00EF"/>
    <w:rsid w:val="00DF00FD"/>
    <w:rsid w:val="00DF014A"/>
    <w:rsid w:val="00DF031C"/>
    <w:rsid w:val="00DF0D4B"/>
    <w:rsid w:val="00DF0E8E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932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9FC"/>
    <w:rsid w:val="00DF50A7"/>
    <w:rsid w:val="00DF51A2"/>
    <w:rsid w:val="00DF57BC"/>
    <w:rsid w:val="00DF59CB"/>
    <w:rsid w:val="00DF5A42"/>
    <w:rsid w:val="00DF5AED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6E24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2D56"/>
    <w:rsid w:val="00E02ED7"/>
    <w:rsid w:val="00E0307E"/>
    <w:rsid w:val="00E0315A"/>
    <w:rsid w:val="00E035F4"/>
    <w:rsid w:val="00E03995"/>
    <w:rsid w:val="00E03C45"/>
    <w:rsid w:val="00E03C76"/>
    <w:rsid w:val="00E03CC4"/>
    <w:rsid w:val="00E03DE5"/>
    <w:rsid w:val="00E03EC1"/>
    <w:rsid w:val="00E0406F"/>
    <w:rsid w:val="00E040DA"/>
    <w:rsid w:val="00E0429F"/>
    <w:rsid w:val="00E04468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697"/>
    <w:rsid w:val="00E0691C"/>
    <w:rsid w:val="00E06A02"/>
    <w:rsid w:val="00E06CAC"/>
    <w:rsid w:val="00E06E86"/>
    <w:rsid w:val="00E0718F"/>
    <w:rsid w:val="00E0731F"/>
    <w:rsid w:val="00E0759A"/>
    <w:rsid w:val="00E075B1"/>
    <w:rsid w:val="00E075CD"/>
    <w:rsid w:val="00E076CC"/>
    <w:rsid w:val="00E07705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8D4"/>
    <w:rsid w:val="00E11AED"/>
    <w:rsid w:val="00E11DD8"/>
    <w:rsid w:val="00E12266"/>
    <w:rsid w:val="00E12586"/>
    <w:rsid w:val="00E127CE"/>
    <w:rsid w:val="00E128D7"/>
    <w:rsid w:val="00E12DD3"/>
    <w:rsid w:val="00E13122"/>
    <w:rsid w:val="00E13145"/>
    <w:rsid w:val="00E1363B"/>
    <w:rsid w:val="00E137D6"/>
    <w:rsid w:val="00E138FD"/>
    <w:rsid w:val="00E13B63"/>
    <w:rsid w:val="00E13D3B"/>
    <w:rsid w:val="00E13FBE"/>
    <w:rsid w:val="00E14556"/>
    <w:rsid w:val="00E14908"/>
    <w:rsid w:val="00E14C63"/>
    <w:rsid w:val="00E150B6"/>
    <w:rsid w:val="00E15864"/>
    <w:rsid w:val="00E1592E"/>
    <w:rsid w:val="00E16164"/>
    <w:rsid w:val="00E163C5"/>
    <w:rsid w:val="00E16569"/>
    <w:rsid w:val="00E168EC"/>
    <w:rsid w:val="00E16966"/>
    <w:rsid w:val="00E1697B"/>
    <w:rsid w:val="00E16A2A"/>
    <w:rsid w:val="00E16C2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93E"/>
    <w:rsid w:val="00E22ABD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8DF"/>
    <w:rsid w:val="00E248FD"/>
    <w:rsid w:val="00E2494A"/>
    <w:rsid w:val="00E24CDA"/>
    <w:rsid w:val="00E24DBB"/>
    <w:rsid w:val="00E24E76"/>
    <w:rsid w:val="00E24F86"/>
    <w:rsid w:val="00E25039"/>
    <w:rsid w:val="00E255DB"/>
    <w:rsid w:val="00E256BF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505"/>
    <w:rsid w:val="00E265CE"/>
    <w:rsid w:val="00E26AB0"/>
    <w:rsid w:val="00E26D70"/>
    <w:rsid w:val="00E26F21"/>
    <w:rsid w:val="00E26F98"/>
    <w:rsid w:val="00E26FE7"/>
    <w:rsid w:val="00E27029"/>
    <w:rsid w:val="00E27057"/>
    <w:rsid w:val="00E27146"/>
    <w:rsid w:val="00E272D5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354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D9"/>
    <w:rsid w:val="00E32B5E"/>
    <w:rsid w:val="00E32D8D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1AB"/>
    <w:rsid w:val="00E3737B"/>
    <w:rsid w:val="00E37457"/>
    <w:rsid w:val="00E3781A"/>
    <w:rsid w:val="00E37E05"/>
    <w:rsid w:val="00E37E08"/>
    <w:rsid w:val="00E40541"/>
    <w:rsid w:val="00E4079E"/>
    <w:rsid w:val="00E4085E"/>
    <w:rsid w:val="00E409C0"/>
    <w:rsid w:val="00E409E1"/>
    <w:rsid w:val="00E40A1B"/>
    <w:rsid w:val="00E40F25"/>
    <w:rsid w:val="00E40F2B"/>
    <w:rsid w:val="00E411F2"/>
    <w:rsid w:val="00E41696"/>
    <w:rsid w:val="00E416AD"/>
    <w:rsid w:val="00E416FD"/>
    <w:rsid w:val="00E41753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85A"/>
    <w:rsid w:val="00E42AFD"/>
    <w:rsid w:val="00E42B2A"/>
    <w:rsid w:val="00E42C27"/>
    <w:rsid w:val="00E42E6F"/>
    <w:rsid w:val="00E430EE"/>
    <w:rsid w:val="00E435E8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4FBE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574"/>
    <w:rsid w:val="00E46A17"/>
    <w:rsid w:val="00E46DB2"/>
    <w:rsid w:val="00E46FAF"/>
    <w:rsid w:val="00E47191"/>
    <w:rsid w:val="00E471EC"/>
    <w:rsid w:val="00E47320"/>
    <w:rsid w:val="00E4750C"/>
    <w:rsid w:val="00E50268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E10"/>
    <w:rsid w:val="00E51E2A"/>
    <w:rsid w:val="00E527E5"/>
    <w:rsid w:val="00E52889"/>
    <w:rsid w:val="00E5289D"/>
    <w:rsid w:val="00E529C1"/>
    <w:rsid w:val="00E52C3E"/>
    <w:rsid w:val="00E52C4A"/>
    <w:rsid w:val="00E52E8C"/>
    <w:rsid w:val="00E52ECC"/>
    <w:rsid w:val="00E531E1"/>
    <w:rsid w:val="00E533CA"/>
    <w:rsid w:val="00E5344E"/>
    <w:rsid w:val="00E53451"/>
    <w:rsid w:val="00E534E6"/>
    <w:rsid w:val="00E535BE"/>
    <w:rsid w:val="00E53693"/>
    <w:rsid w:val="00E53986"/>
    <w:rsid w:val="00E53A12"/>
    <w:rsid w:val="00E53FA0"/>
    <w:rsid w:val="00E5409F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5327"/>
    <w:rsid w:val="00E55867"/>
    <w:rsid w:val="00E55AD8"/>
    <w:rsid w:val="00E5603B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57960"/>
    <w:rsid w:val="00E60065"/>
    <w:rsid w:val="00E601B2"/>
    <w:rsid w:val="00E60248"/>
    <w:rsid w:val="00E60300"/>
    <w:rsid w:val="00E604DE"/>
    <w:rsid w:val="00E6063C"/>
    <w:rsid w:val="00E609B5"/>
    <w:rsid w:val="00E60AC1"/>
    <w:rsid w:val="00E60CC6"/>
    <w:rsid w:val="00E60D30"/>
    <w:rsid w:val="00E60E72"/>
    <w:rsid w:val="00E610B5"/>
    <w:rsid w:val="00E6112D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AAE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2000"/>
    <w:rsid w:val="00E7251A"/>
    <w:rsid w:val="00E72901"/>
    <w:rsid w:val="00E72C44"/>
    <w:rsid w:val="00E72DC7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293"/>
    <w:rsid w:val="00E754AC"/>
    <w:rsid w:val="00E754F5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8D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B5E"/>
    <w:rsid w:val="00E86E3E"/>
    <w:rsid w:val="00E87117"/>
    <w:rsid w:val="00E8738A"/>
    <w:rsid w:val="00E87677"/>
    <w:rsid w:val="00E8770B"/>
    <w:rsid w:val="00E87797"/>
    <w:rsid w:val="00E87ACE"/>
    <w:rsid w:val="00E87AEA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4C3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82E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EC6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47"/>
    <w:rsid w:val="00E9717B"/>
    <w:rsid w:val="00E9722D"/>
    <w:rsid w:val="00E97277"/>
    <w:rsid w:val="00E97313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A4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A9E"/>
    <w:rsid w:val="00EA4B1F"/>
    <w:rsid w:val="00EA4BB7"/>
    <w:rsid w:val="00EA5072"/>
    <w:rsid w:val="00EA5348"/>
    <w:rsid w:val="00EA557B"/>
    <w:rsid w:val="00EA5615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0D2"/>
    <w:rsid w:val="00EB01C2"/>
    <w:rsid w:val="00EB0409"/>
    <w:rsid w:val="00EB05BE"/>
    <w:rsid w:val="00EB081D"/>
    <w:rsid w:val="00EB09D0"/>
    <w:rsid w:val="00EB0AC6"/>
    <w:rsid w:val="00EB0B98"/>
    <w:rsid w:val="00EB0CAD"/>
    <w:rsid w:val="00EB0F06"/>
    <w:rsid w:val="00EB0FC7"/>
    <w:rsid w:val="00EB11C9"/>
    <w:rsid w:val="00EB1518"/>
    <w:rsid w:val="00EB160B"/>
    <w:rsid w:val="00EB1DD4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A60"/>
    <w:rsid w:val="00EB3C66"/>
    <w:rsid w:val="00EB3CB2"/>
    <w:rsid w:val="00EB3D66"/>
    <w:rsid w:val="00EB40C3"/>
    <w:rsid w:val="00EB44A7"/>
    <w:rsid w:val="00EB480A"/>
    <w:rsid w:val="00EB484F"/>
    <w:rsid w:val="00EB49C7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BFA"/>
    <w:rsid w:val="00EB5F9B"/>
    <w:rsid w:val="00EB6036"/>
    <w:rsid w:val="00EB61A2"/>
    <w:rsid w:val="00EB628D"/>
    <w:rsid w:val="00EB6304"/>
    <w:rsid w:val="00EB63D2"/>
    <w:rsid w:val="00EB657C"/>
    <w:rsid w:val="00EB66A4"/>
    <w:rsid w:val="00EB686E"/>
    <w:rsid w:val="00EB68FB"/>
    <w:rsid w:val="00EB6C26"/>
    <w:rsid w:val="00EB6D00"/>
    <w:rsid w:val="00EB6DFB"/>
    <w:rsid w:val="00EB70E5"/>
    <w:rsid w:val="00EB7213"/>
    <w:rsid w:val="00EB7521"/>
    <w:rsid w:val="00EB7575"/>
    <w:rsid w:val="00EB7A7B"/>
    <w:rsid w:val="00EB7D17"/>
    <w:rsid w:val="00EB7D6C"/>
    <w:rsid w:val="00EB7FCA"/>
    <w:rsid w:val="00EC0303"/>
    <w:rsid w:val="00EC06D2"/>
    <w:rsid w:val="00EC0B83"/>
    <w:rsid w:val="00EC0FA4"/>
    <w:rsid w:val="00EC12FB"/>
    <w:rsid w:val="00EC153B"/>
    <w:rsid w:val="00EC1593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3BB"/>
    <w:rsid w:val="00EC47E4"/>
    <w:rsid w:val="00EC492E"/>
    <w:rsid w:val="00EC4CDC"/>
    <w:rsid w:val="00EC4EA3"/>
    <w:rsid w:val="00EC51DE"/>
    <w:rsid w:val="00EC5236"/>
    <w:rsid w:val="00EC5540"/>
    <w:rsid w:val="00EC5638"/>
    <w:rsid w:val="00EC5856"/>
    <w:rsid w:val="00EC5B73"/>
    <w:rsid w:val="00EC5DA4"/>
    <w:rsid w:val="00EC6018"/>
    <w:rsid w:val="00EC6032"/>
    <w:rsid w:val="00EC62F8"/>
    <w:rsid w:val="00EC6556"/>
    <w:rsid w:val="00EC657D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29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179"/>
    <w:rsid w:val="00ED2275"/>
    <w:rsid w:val="00ED22DF"/>
    <w:rsid w:val="00ED2381"/>
    <w:rsid w:val="00ED2678"/>
    <w:rsid w:val="00ED2AEE"/>
    <w:rsid w:val="00ED3594"/>
    <w:rsid w:val="00ED3647"/>
    <w:rsid w:val="00ED37F4"/>
    <w:rsid w:val="00ED380B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E1A"/>
    <w:rsid w:val="00ED4EC8"/>
    <w:rsid w:val="00ED4F34"/>
    <w:rsid w:val="00ED5695"/>
    <w:rsid w:val="00ED58EF"/>
    <w:rsid w:val="00ED59B9"/>
    <w:rsid w:val="00ED5A5C"/>
    <w:rsid w:val="00ED5C1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79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4C6"/>
    <w:rsid w:val="00EE553D"/>
    <w:rsid w:val="00EE568C"/>
    <w:rsid w:val="00EE5792"/>
    <w:rsid w:val="00EE5A96"/>
    <w:rsid w:val="00EE5D20"/>
    <w:rsid w:val="00EE5E0C"/>
    <w:rsid w:val="00EE5FB8"/>
    <w:rsid w:val="00EE652E"/>
    <w:rsid w:val="00EE67C2"/>
    <w:rsid w:val="00EE686F"/>
    <w:rsid w:val="00EE69C7"/>
    <w:rsid w:val="00EE6AF7"/>
    <w:rsid w:val="00EE6D2A"/>
    <w:rsid w:val="00EE6F3E"/>
    <w:rsid w:val="00EE6F74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024"/>
    <w:rsid w:val="00EF151B"/>
    <w:rsid w:val="00EF1B04"/>
    <w:rsid w:val="00EF1B40"/>
    <w:rsid w:val="00EF1E3D"/>
    <w:rsid w:val="00EF1F78"/>
    <w:rsid w:val="00EF221D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BE4"/>
    <w:rsid w:val="00EF6E35"/>
    <w:rsid w:val="00EF6F42"/>
    <w:rsid w:val="00EF735C"/>
    <w:rsid w:val="00EF7504"/>
    <w:rsid w:val="00EF77CE"/>
    <w:rsid w:val="00EF78D9"/>
    <w:rsid w:val="00EF793C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D68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4FEB"/>
    <w:rsid w:val="00F050DB"/>
    <w:rsid w:val="00F05459"/>
    <w:rsid w:val="00F055B8"/>
    <w:rsid w:val="00F05A35"/>
    <w:rsid w:val="00F05A81"/>
    <w:rsid w:val="00F05BB8"/>
    <w:rsid w:val="00F05CFC"/>
    <w:rsid w:val="00F05DC2"/>
    <w:rsid w:val="00F05E5D"/>
    <w:rsid w:val="00F05FA1"/>
    <w:rsid w:val="00F067C7"/>
    <w:rsid w:val="00F0691C"/>
    <w:rsid w:val="00F06A90"/>
    <w:rsid w:val="00F06ACC"/>
    <w:rsid w:val="00F06B27"/>
    <w:rsid w:val="00F06CF9"/>
    <w:rsid w:val="00F06FEE"/>
    <w:rsid w:val="00F07053"/>
    <w:rsid w:val="00F07084"/>
    <w:rsid w:val="00F0713C"/>
    <w:rsid w:val="00F07422"/>
    <w:rsid w:val="00F07470"/>
    <w:rsid w:val="00F074EE"/>
    <w:rsid w:val="00F07502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0EE4"/>
    <w:rsid w:val="00F114C5"/>
    <w:rsid w:val="00F116C1"/>
    <w:rsid w:val="00F11A0B"/>
    <w:rsid w:val="00F11BA9"/>
    <w:rsid w:val="00F11BF4"/>
    <w:rsid w:val="00F11D56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0A3"/>
    <w:rsid w:val="00F14563"/>
    <w:rsid w:val="00F14572"/>
    <w:rsid w:val="00F1492A"/>
    <w:rsid w:val="00F14B7D"/>
    <w:rsid w:val="00F14F74"/>
    <w:rsid w:val="00F15235"/>
    <w:rsid w:val="00F15275"/>
    <w:rsid w:val="00F15312"/>
    <w:rsid w:val="00F15451"/>
    <w:rsid w:val="00F15546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969"/>
    <w:rsid w:val="00F16F8A"/>
    <w:rsid w:val="00F170B4"/>
    <w:rsid w:val="00F17873"/>
    <w:rsid w:val="00F17EA1"/>
    <w:rsid w:val="00F2000C"/>
    <w:rsid w:val="00F206F9"/>
    <w:rsid w:val="00F207D4"/>
    <w:rsid w:val="00F20B0B"/>
    <w:rsid w:val="00F20FDF"/>
    <w:rsid w:val="00F21054"/>
    <w:rsid w:val="00F212C0"/>
    <w:rsid w:val="00F2179A"/>
    <w:rsid w:val="00F218B7"/>
    <w:rsid w:val="00F2197A"/>
    <w:rsid w:val="00F21AC7"/>
    <w:rsid w:val="00F21E89"/>
    <w:rsid w:val="00F228D9"/>
    <w:rsid w:val="00F22C56"/>
    <w:rsid w:val="00F23037"/>
    <w:rsid w:val="00F2318F"/>
    <w:rsid w:val="00F231D3"/>
    <w:rsid w:val="00F2327A"/>
    <w:rsid w:val="00F233D5"/>
    <w:rsid w:val="00F237AA"/>
    <w:rsid w:val="00F237F7"/>
    <w:rsid w:val="00F239CD"/>
    <w:rsid w:val="00F23C2D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F23"/>
    <w:rsid w:val="00F24F34"/>
    <w:rsid w:val="00F25085"/>
    <w:rsid w:val="00F253CC"/>
    <w:rsid w:val="00F253E2"/>
    <w:rsid w:val="00F256FF"/>
    <w:rsid w:val="00F25A81"/>
    <w:rsid w:val="00F2650A"/>
    <w:rsid w:val="00F26523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6FB"/>
    <w:rsid w:val="00F2798C"/>
    <w:rsid w:val="00F27E39"/>
    <w:rsid w:val="00F30028"/>
    <w:rsid w:val="00F304C1"/>
    <w:rsid w:val="00F312CE"/>
    <w:rsid w:val="00F31582"/>
    <w:rsid w:val="00F3162F"/>
    <w:rsid w:val="00F3180F"/>
    <w:rsid w:val="00F31A71"/>
    <w:rsid w:val="00F31B96"/>
    <w:rsid w:val="00F31C05"/>
    <w:rsid w:val="00F32038"/>
    <w:rsid w:val="00F32170"/>
    <w:rsid w:val="00F3229E"/>
    <w:rsid w:val="00F32565"/>
    <w:rsid w:val="00F325C1"/>
    <w:rsid w:val="00F32632"/>
    <w:rsid w:val="00F3266E"/>
    <w:rsid w:val="00F32868"/>
    <w:rsid w:val="00F32941"/>
    <w:rsid w:val="00F32E47"/>
    <w:rsid w:val="00F32ED8"/>
    <w:rsid w:val="00F33079"/>
    <w:rsid w:val="00F330FE"/>
    <w:rsid w:val="00F33421"/>
    <w:rsid w:val="00F33915"/>
    <w:rsid w:val="00F33933"/>
    <w:rsid w:val="00F33B60"/>
    <w:rsid w:val="00F33C12"/>
    <w:rsid w:val="00F33D77"/>
    <w:rsid w:val="00F33DBB"/>
    <w:rsid w:val="00F340BF"/>
    <w:rsid w:val="00F35013"/>
    <w:rsid w:val="00F352A6"/>
    <w:rsid w:val="00F35825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9E4"/>
    <w:rsid w:val="00F36A96"/>
    <w:rsid w:val="00F36CC4"/>
    <w:rsid w:val="00F36DBF"/>
    <w:rsid w:val="00F36F26"/>
    <w:rsid w:val="00F370DE"/>
    <w:rsid w:val="00F3722F"/>
    <w:rsid w:val="00F373FA"/>
    <w:rsid w:val="00F376D9"/>
    <w:rsid w:val="00F378CA"/>
    <w:rsid w:val="00F37904"/>
    <w:rsid w:val="00F379FD"/>
    <w:rsid w:val="00F37D61"/>
    <w:rsid w:val="00F40211"/>
    <w:rsid w:val="00F40314"/>
    <w:rsid w:val="00F404A1"/>
    <w:rsid w:val="00F406D0"/>
    <w:rsid w:val="00F40933"/>
    <w:rsid w:val="00F409A2"/>
    <w:rsid w:val="00F40A13"/>
    <w:rsid w:val="00F41052"/>
    <w:rsid w:val="00F41171"/>
    <w:rsid w:val="00F41A6E"/>
    <w:rsid w:val="00F41CA4"/>
    <w:rsid w:val="00F41E94"/>
    <w:rsid w:val="00F4262B"/>
    <w:rsid w:val="00F42861"/>
    <w:rsid w:val="00F4292F"/>
    <w:rsid w:val="00F42A5D"/>
    <w:rsid w:val="00F42EC8"/>
    <w:rsid w:val="00F42ED1"/>
    <w:rsid w:val="00F430EB"/>
    <w:rsid w:val="00F4323B"/>
    <w:rsid w:val="00F43669"/>
    <w:rsid w:val="00F43714"/>
    <w:rsid w:val="00F43D5B"/>
    <w:rsid w:val="00F43EB3"/>
    <w:rsid w:val="00F44077"/>
    <w:rsid w:val="00F440D9"/>
    <w:rsid w:val="00F4427C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E0E"/>
    <w:rsid w:val="00F46FFE"/>
    <w:rsid w:val="00F472E7"/>
    <w:rsid w:val="00F478B9"/>
    <w:rsid w:val="00F4795A"/>
    <w:rsid w:val="00F47A01"/>
    <w:rsid w:val="00F47C39"/>
    <w:rsid w:val="00F47D7D"/>
    <w:rsid w:val="00F47FA0"/>
    <w:rsid w:val="00F50407"/>
    <w:rsid w:val="00F5043B"/>
    <w:rsid w:val="00F505B4"/>
    <w:rsid w:val="00F50729"/>
    <w:rsid w:val="00F507BE"/>
    <w:rsid w:val="00F50B62"/>
    <w:rsid w:val="00F50CDB"/>
    <w:rsid w:val="00F512FD"/>
    <w:rsid w:val="00F5178C"/>
    <w:rsid w:val="00F517A9"/>
    <w:rsid w:val="00F51868"/>
    <w:rsid w:val="00F5187B"/>
    <w:rsid w:val="00F51A50"/>
    <w:rsid w:val="00F51AD7"/>
    <w:rsid w:val="00F51F73"/>
    <w:rsid w:val="00F52464"/>
    <w:rsid w:val="00F529E0"/>
    <w:rsid w:val="00F52B1A"/>
    <w:rsid w:val="00F52B37"/>
    <w:rsid w:val="00F52BC4"/>
    <w:rsid w:val="00F5316C"/>
    <w:rsid w:val="00F53230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EBE"/>
    <w:rsid w:val="00F550D1"/>
    <w:rsid w:val="00F55982"/>
    <w:rsid w:val="00F55A0C"/>
    <w:rsid w:val="00F55F1F"/>
    <w:rsid w:val="00F56604"/>
    <w:rsid w:val="00F56869"/>
    <w:rsid w:val="00F569CA"/>
    <w:rsid w:val="00F56AC9"/>
    <w:rsid w:val="00F56D0F"/>
    <w:rsid w:val="00F56D71"/>
    <w:rsid w:val="00F56FC9"/>
    <w:rsid w:val="00F5721D"/>
    <w:rsid w:val="00F57405"/>
    <w:rsid w:val="00F57487"/>
    <w:rsid w:val="00F57627"/>
    <w:rsid w:val="00F57730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73A"/>
    <w:rsid w:val="00F61A74"/>
    <w:rsid w:val="00F61BE5"/>
    <w:rsid w:val="00F61FDC"/>
    <w:rsid w:val="00F621DF"/>
    <w:rsid w:val="00F6223B"/>
    <w:rsid w:val="00F623BE"/>
    <w:rsid w:val="00F6242C"/>
    <w:rsid w:val="00F62461"/>
    <w:rsid w:val="00F625FD"/>
    <w:rsid w:val="00F62A4E"/>
    <w:rsid w:val="00F62B6A"/>
    <w:rsid w:val="00F62CD8"/>
    <w:rsid w:val="00F6304A"/>
    <w:rsid w:val="00F63615"/>
    <w:rsid w:val="00F63E2A"/>
    <w:rsid w:val="00F63E2C"/>
    <w:rsid w:val="00F641BC"/>
    <w:rsid w:val="00F6475A"/>
    <w:rsid w:val="00F64A96"/>
    <w:rsid w:val="00F64B89"/>
    <w:rsid w:val="00F64CD9"/>
    <w:rsid w:val="00F65377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5FA"/>
    <w:rsid w:val="00F676FF"/>
    <w:rsid w:val="00F6799D"/>
    <w:rsid w:val="00F679D8"/>
    <w:rsid w:val="00F67B73"/>
    <w:rsid w:val="00F67D14"/>
    <w:rsid w:val="00F702DB"/>
    <w:rsid w:val="00F70358"/>
    <w:rsid w:val="00F7059A"/>
    <w:rsid w:val="00F707E2"/>
    <w:rsid w:val="00F708EA"/>
    <w:rsid w:val="00F70A75"/>
    <w:rsid w:val="00F70AF1"/>
    <w:rsid w:val="00F70C98"/>
    <w:rsid w:val="00F70D8E"/>
    <w:rsid w:val="00F70FD8"/>
    <w:rsid w:val="00F713A1"/>
    <w:rsid w:val="00F71596"/>
    <w:rsid w:val="00F7167A"/>
    <w:rsid w:val="00F71A50"/>
    <w:rsid w:val="00F71F5A"/>
    <w:rsid w:val="00F723E5"/>
    <w:rsid w:val="00F7265C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537"/>
    <w:rsid w:val="00F766A9"/>
    <w:rsid w:val="00F76BAE"/>
    <w:rsid w:val="00F76DB2"/>
    <w:rsid w:val="00F76F39"/>
    <w:rsid w:val="00F774FE"/>
    <w:rsid w:val="00F7752F"/>
    <w:rsid w:val="00F7763A"/>
    <w:rsid w:val="00F77C0D"/>
    <w:rsid w:val="00F77D5D"/>
    <w:rsid w:val="00F77DD5"/>
    <w:rsid w:val="00F80170"/>
    <w:rsid w:val="00F8024B"/>
    <w:rsid w:val="00F802E2"/>
    <w:rsid w:val="00F8045D"/>
    <w:rsid w:val="00F804BA"/>
    <w:rsid w:val="00F804F1"/>
    <w:rsid w:val="00F80A0E"/>
    <w:rsid w:val="00F80AF3"/>
    <w:rsid w:val="00F81225"/>
    <w:rsid w:val="00F8145B"/>
    <w:rsid w:val="00F814B7"/>
    <w:rsid w:val="00F814E0"/>
    <w:rsid w:val="00F815AD"/>
    <w:rsid w:val="00F81720"/>
    <w:rsid w:val="00F819C8"/>
    <w:rsid w:val="00F81C69"/>
    <w:rsid w:val="00F8220D"/>
    <w:rsid w:val="00F822D1"/>
    <w:rsid w:val="00F82359"/>
    <w:rsid w:val="00F823D3"/>
    <w:rsid w:val="00F8251E"/>
    <w:rsid w:val="00F826D5"/>
    <w:rsid w:val="00F8282A"/>
    <w:rsid w:val="00F82846"/>
    <w:rsid w:val="00F82A3D"/>
    <w:rsid w:val="00F830BE"/>
    <w:rsid w:val="00F83278"/>
    <w:rsid w:val="00F83361"/>
    <w:rsid w:val="00F833FA"/>
    <w:rsid w:val="00F8342B"/>
    <w:rsid w:val="00F83ADA"/>
    <w:rsid w:val="00F83C71"/>
    <w:rsid w:val="00F83EB4"/>
    <w:rsid w:val="00F8417E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0D33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686"/>
    <w:rsid w:val="00F97DD8"/>
    <w:rsid w:val="00F97E54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A2"/>
    <w:rsid w:val="00FA0C28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81A"/>
    <w:rsid w:val="00FA2B1D"/>
    <w:rsid w:val="00FA2F16"/>
    <w:rsid w:val="00FA2FDF"/>
    <w:rsid w:val="00FA35C3"/>
    <w:rsid w:val="00FA387B"/>
    <w:rsid w:val="00FA39B1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05"/>
    <w:rsid w:val="00FA6C5B"/>
    <w:rsid w:val="00FA6DA9"/>
    <w:rsid w:val="00FA6DE7"/>
    <w:rsid w:val="00FA7105"/>
    <w:rsid w:val="00FA7157"/>
    <w:rsid w:val="00FA728A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E93"/>
    <w:rsid w:val="00FB0F64"/>
    <w:rsid w:val="00FB1042"/>
    <w:rsid w:val="00FB1699"/>
    <w:rsid w:val="00FB1820"/>
    <w:rsid w:val="00FB1860"/>
    <w:rsid w:val="00FB1D3A"/>
    <w:rsid w:val="00FB1D79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EAE"/>
    <w:rsid w:val="00FB3115"/>
    <w:rsid w:val="00FB3238"/>
    <w:rsid w:val="00FB3356"/>
    <w:rsid w:val="00FB346D"/>
    <w:rsid w:val="00FB34A1"/>
    <w:rsid w:val="00FB3530"/>
    <w:rsid w:val="00FB36D9"/>
    <w:rsid w:val="00FB39CA"/>
    <w:rsid w:val="00FB3AE3"/>
    <w:rsid w:val="00FB3B7F"/>
    <w:rsid w:val="00FB3D33"/>
    <w:rsid w:val="00FB3D82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A87"/>
    <w:rsid w:val="00FB6A9F"/>
    <w:rsid w:val="00FB6F33"/>
    <w:rsid w:val="00FB7013"/>
    <w:rsid w:val="00FB7242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741"/>
    <w:rsid w:val="00FC0B06"/>
    <w:rsid w:val="00FC1030"/>
    <w:rsid w:val="00FC1131"/>
    <w:rsid w:val="00FC1775"/>
    <w:rsid w:val="00FC19CB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946"/>
    <w:rsid w:val="00FC4A4C"/>
    <w:rsid w:val="00FC4A98"/>
    <w:rsid w:val="00FC4BD7"/>
    <w:rsid w:val="00FC5012"/>
    <w:rsid w:val="00FC5182"/>
    <w:rsid w:val="00FC52C6"/>
    <w:rsid w:val="00FC598E"/>
    <w:rsid w:val="00FC5A83"/>
    <w:rsid w:val="00FC5C9E"/>
    <w:rsid w:val="00FC5E46"/>
    <w:rsid w:val="00FC626E"/>
    <w:rsid w:val="00FC62F9"/>
    <w:rsid w:val="00FC6661"/>
    <w:rsid w:val="00FC66FD"/>
    <w:rsid w:val="00FC6CF8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8EF"/>
    <w:rsid w:val="00FD0D13"/>
    <w:rsid w:val="00FD0DDD"/>
    <w:rsid w:val="00FD11DF"/>
    <w:rsid w:val="00FD128F"/>
    <w:rsid w:val="00FD1312"/>
    <w:rsid w:val="00FD131D"/>
    <w:rsid w:val="00FD14BA"/>
    <w:rsid w:val="00FD1870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77A"/>
    <w:rsid w:val="00FD78E6"/>
    <w:rsid w:val="00FD78FE"/>
    <w:rsid w:val="00FD7C61"/>
    <w:rsid w:val="00FD7EE3"/>
    <w:rsid w:val="00FE001E"/>
    <w:rsid w:val="00FE051F"/>
    <w:rsid w:val="00FE0EB5"/>
    <w:rsid w:val="00FE10DB"/>
    <w:rsid w:val="00FE1240"/>
    <w:rsid w:val="00FE16E4"/>
    <w:rsid w:val="00FE1801"/>
    <w:rsid w:val="00FE18E1"/>
    <w:rsid w:val="00FE19FF"/>
    <w:rsid w:val="00FE1CD3"/>
    <w:rsid w:val="00FE1D12"/>
    <w:rsid w:val="00FE2035"/>
    <w:rsid w:val="00FE20DF"/>
    <w:rsid w:val="00FE2334"/>
    <w:rsid w:val="00FE282D"/>
    <w:rsid w:val="00FE28EF"/>
    <w:rsid w:val="00FE2B94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5E3"/>
    <w:rsid w:val="00FE7B3F"/>
    <w:rsid w:val="00FE7BBC"/>
    <w:rsid w:val="00FE7C71"/>
    <w:rsid w:val="00FE7CAF"/>
    <w:rsid w:val="00FE7D57"/>
    <w:rsid w:val="00FE7FC2"/>
    <w:rsid w:val="00FF01E6"/>
    <w:rsid w:val="00FF0200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61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3DB"/>
    <w:rsid w:val="00FF37AC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972"/>
    <w:rsid w:val="00FF4B41"/>
    <w:rsid w:val="00FF4B7A"/>
    <w:rsid w:val="00FF4D6A"/>
    <w:rsid w:val="00FF53AD"/>
    <w:rsid w:val="00FF54F3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B1"/>
    <w:rsid w:val="00FF7BA6"/>
    <w:rsid w:val="00FF7CBB"/>
    <w:rsid w:val="216AD99E"/>
    <w:rsid w:val="6A74A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8F9A3E41-670D-4152-930A-0335AC1A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06B6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3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6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6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8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2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76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9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2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2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2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4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8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2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1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1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9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8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2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2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3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9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2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BED99-DF32-4890-B6DD-E1D664E3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28</Pages>
  <Words>5632</Words>
  <Characters>32103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4</cp:revision>
  <cp:lastPrinted>2022-11-10T10:42:00Z</cp:lastPrinted>
  <dcterms:created xsi:type="dcterms:W3CDTF">2022-11-10T11:39:00Z</dcterms:created>
  <dcterms:modified xsi:type="dcterms:W3CDTF">2022-11-10T13:26:00Z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