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A15A6" w14:textId="77777777" w:rsidR="00EA6304" w:rsidRPr="00A5750E" w:rsidRDefault="00C737D5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A5750E">
        <w:rPr>
          <w:rFonts w:asciiTheme="majorBidi" w:hAnsiTheme="majorBidi" w:cstheme="majorBidi"/>
        </w:rPr>
        <w:t xml:space="preserve"> </w:t>
      </w:r>
    </w:p>
    <w:p w14:paraId="5F2D548C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911777E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E22078B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A88597A" w14:textId="77777777" w:rsidR="00EA6304" w:rsidRPr="00B4451B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BDD926F" w14:textId="77777777" w:rsidR="00B679D9" w:rsidRPr="00A5750E" w:rsidRDefault="002150FF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14:paraId="3E47827E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865F144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E5A135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66507C" w14:textId="77777777" w:rsidR="00EA6304" w:rsidRPr="00A5750E" w:rsidRDefault="002150FF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14:paraId="452A83E8" w14:textId="77777777" w:rsidR="008F2E5A" w:rsidRPr="00A5750E" w:rsidRDefault="008F2E5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B13337A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AAA7AC7" w14:textId="49718F01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9350B9E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30B98D3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EF283D5" w14:textId="77777777" w:rsidR="00291F3B" w:rsidRPr="00A5750E" w:rsidRDefault="00291F3B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B87086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6C1B60D" w14:textId="77777777" w:rsidR="00CA76C3" w:rsidRPr="00A5750E" w:rsidRDefault="00CA76C3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5071BD61" w14:textId="77777777" w:rsidR="00CA76C3" w:rsidRPr="00A5750E" w:rsidRDefault="00CA76C3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67B15F8" w14:textId="77777777" w:rsidR="00CA76C3" w:rsidRPr="00B70AF0" w:rsidRDefault="000F1C0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B70AF0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B70AF0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B70AF0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2B069BDE" w14:textId="77777777" w:rsidR="00B63EA7" w:rsidRPr="00B70AF0" w:rsidRDefault="00847B70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B70AF0">
        <w:rPr>
          <w:rFonts w:asciiTheme="majorBidi" w:hAnsiTheme="majorBidi" w:cstheme="majorBidi"/>
          <w:sz w:val="40"/>
          <w:szCs w:val="40"/>
        </w:rPr>
        <w:tab/>
      </w:r>
    </w:p>
    <w:p w14:paraId="37966625" w14:textId="77777777" w:rsidR="00EB7364" w:rsidRPr="00B70AF0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B70A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B70AF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B70AF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D972C2" w14:textId="2F5C3FA3" w:rsidR="00EB7364" w:rsidRPr="00B70AF0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70A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440714" w:rsidRPr="00B70AF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264143" w:rsidRPr="00B70AF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440714" w:rsidRPr="00B70AF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B70AF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0B0741" w:rsidRPr="00B70AF0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B70AF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471C20" w:rsidRPr="00B70AF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 w:rsidR="00440714" w:rsidRPr="00B70AF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ยน</w:t>
      </w:r>
      <w:r w:rsidRPr="00B70AF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0B0741" w:rsidRPr="00B70AF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5F2161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741443BB" w14:textId="77777777" w:rsidR="00EB7364" w:rsidRPr="00B70AF0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70A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77532C" w14:textId="77777777" w:rsidR="00EB7364" w:rsidRPr="00B70AF0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70A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B70AF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B70A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BE8ABD" w14:textId="77777777" w:rsidR="007C2D59" w:rsidRPr="00B70AF0" w:rsidRDefault="007C2D5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CDD40A3" w14:textId="77777777" w:rsidR="00EB7364" w:rsidRPr="00B70AF0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F058E1A" w14:textId="77777777" w:rsidR="00EB7364" w:rsidRPr="00B70AF0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3292999" w14:textId="77777777" w:rsidR="00EB7364" w:rsidRPr="00B70AF0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B7364" w:rsidRPr="00B70AF0" w:rsidSect="009D78B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3D2DCE97" w14:textId="77777777" w:rsidR="00CA76C3" w:rsidRPr="00B70AF0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15B41F0" w14:textId="77777777" w:rsidR="00CA76C3" w:rsidRPr="00B70AF0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4FD47D0" w14:textId="77777777" w:rsidR="00362D10" w:rsidRPr="00B70AF0" w:rsidRDefault="00362D10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3B8D62C" w14:textId="77777777" w:rsidR="00CA76C3" w:rsidRPr="00B70AF0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4FD2722" w14:textId="77777777" w:rsidR="001133A1" w:rsidRPr="00B70AF0" w:rsidRDefault="001133A1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ED31254" w14:textId="77777777" w:rsidR="001133A1" w:rsidRPr="00B70AF0" w:rsidRDefault="001133A1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272E53A" w14:textId="77777777" w:rsidR="001133A1" w:rsidRPr="00B70AF0" w:rsidRDefault="001133A1" w:rsidP="00C4658D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2CD0AB34" w14:textId="77777777" w:rsidR="0009267B" w:rsidRPr="00B70AF0" w:rsidRDefault="0009267B" w:rsidP="00C4658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B70AF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B70AF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B70AF0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5C44A828" w14:textId="77777777" w:rsidR="0009267B" w:rsidRPr="00B70AF0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F3DE32" w14:textId="77777777" w:rsidR="0009267B" w:rsidRPr="00B70AF0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70AF0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B70AF0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36A011EF" w14:textId="77777777" w:rsidR="00EB7364" w:rsidRPr="00B70AF0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CDBA3" w14:textId="17763BF5" w:rsidR="00EB7364" w:rsidRPr="00B70AF0" w:rsidRDefault="00EB7364" w:rsidP="008651D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B70AF0">
        <w:rPr>
          <w:rFonts w:asciiTheme="majorBidi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B70AF0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B70AF0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B70AF0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="000B0741" w:rsidRPr="00B70AF0">
        <w:rPr>
          <w:rFonts w:asciiTheme="majorBidi" w:hAnsiTheme="majorBidi" w:cstheme="majorBidi"/>
          <w:sz w:val="28"/>
          <w:szCs w:val="28"/>
        </w:rPr>
        <w:t>30</w:t>
      </w:r>
      <w:r w:rsidR="00440714" w:rsidRPr="00B70A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71C20" w:rsidRPr="00B70AF0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440714" w:rsidRPr="00B70AF0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B70AF0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="000B0741" w:rsidRPr="00B70AF0">
        <w:rPr>
          <w:rFonts w:asciiTheme="majorBidi" w:hAnsiTheme="majorBidi" w:cstheme="majorBidi"/>
          <w:sz w:val="28"/>
          <w:szCs w:val="28"/>
        </w:rPr>
        <w:t>256</w:t>
      </w:r>
      <w:r w:rsidR="005F2161">
        <w:rPr>
          <w:rFonts w:asciiTheme="majorBidi" w:hAnsiTheme="majorBidi" w:cstheme="majorBidi"/>
          <w:sz w:val="28"/>
          <w:szCs w:val="28"/>
        </w:rPr>
        <w:t>5</w:t>
      </w:r>
      <w:r w:rsidRPr="00B70AF0">
        <w:rPr>
          <w:rFonts w:asciiTheme="majorBidi" w:hAnsiTheme="majorBidi" w:cstheme="majorBidi"/>
          <w:sz w:val="28"/>
          <w:szCs w:val="28"/>
        </w:rPr>
        <w:t xml:space="preserve"> </w:t>
      </w:r>
      <w:r w:rsidR="0086651C" w:rsidRPr="00B70AF0">
        <w:rPr>
          <w:rFonts w:asciiTheme="majorBidi" w:hAnsiTheme="majorBidi" w:cstheme="majorBidi"/>
          <w:sz w:val="28"/>
          <w:szCs w:val="28"/>
        </w:rPr>
        <w:br/>
      </w:r>
      <w:r w:rsidRPr="00B70AF0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8651DD" w:rsidRPr="00B70AF0">
        <w:rPr>
          <w:rFonts w:asciiTheme="majorBidi" w:hAnsiTheme="majorBidi" w:cstheme="majorBidi"/>
          <w:sz w:val="28"/>
          <w:szCs w:val="28"/>
        </w:rPr>
        <w:t xml:space="preserve"> </w:t>
      </w:r>
      <w:r w:rsidR="008651DD" w:rsidRPr="00B70AF0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8651DD" w:rsidRPr="00B70AF0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71C20" w:rsidRPr="00B70AF0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8651DD" w:rsidRPr="00B70AF0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8651DD" w:rsidRPr="00B70AF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277BAD" w:rsidRPr="00B70AF0">
        <w:rPr>
          <w:rFonts w:asciiTheme="majorBidi" w:hAnsiTheme="majorBidi" w:cstheme="majorBidi"/>
          <w:sz w:val="28"/>
          <w:szCs w:val="28"/>
          <w:cs/>
        </w:rPr>
        <w:br/>
      </w:r>
      <w:r w:rsidR="000B0741" w:rsidRPr="00B70AF0">
        <w:rPr>
          <w:rFonts w:asciiTheme="majorBidi" w:hAnsiTheme="majorBidi" w:cstheme="majorBidi"/>
          <w:sz w:val="28"/>
          <w:szCs w:val="28"/>
        </w:rPr>
        <w:t>30</w:t>
      </w:r>
      <w:r w:rsidR="008651DD" w:rsidRPr="00B70AF0">
        <w:rPr>
          <w:rFonts w:asciiTheme="majorBidi" w:hAnsiTheme="majorBidi" w:cstheme="majorBidi"/>
          <w:sz w:val="28"/>
          <w:szCs w:val="28"/>
        </w:rPr>
        <w:t xml:space="preserve"> </w:t>
      </w:r>
      <w:r w:rsidR="00471C20" w:rsidRPr="00B70AF0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8651DD" w:rsidRPr="00B70AF0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8651DD" w:rsidRPr="00B70A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0741" w:rsidRPr="00B70AF0">
        <w:rPr>
          <w:rFonts w:asciiTheme="majorBidi" w:hAnsiTheme="majorBidi" w:cstheme="majorBidi"/>
          <w:sz w:val="28"/>
          <w:szCs w:val="28"/>
        </w:rPr>
        <w:t>256</w:t>
      </w:r>
      <w:r w:rsidR="005F2161">
        <w:rPr>
          <w:rFonts w:asciiTheme="majorBidi" w:hAnsiTheme="majorBidi" w:cstheme="majorBidi"/>
          <w:sz w:val="28"/>
          <w:szCs w:val="28"/>
        </w:rPr>
        <w:t>5</w:t>
      </w:r>
      <w:r w:rsidRPr="00B70AF0">
        <w:rPr>
          <w:rFonts w:asciiTheme="majorBidi" w:hAnsiTheme="majorBidi" w:cstheme="majorBidi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70AF0">
        <w:rPr>
          <w:rFonts w:asciiTheme="majorBidi" w:hAnsiTheme="majorBidi" w:cstheme="majorBidi"/>
          <w:sz w:val="28"/>
          <w:szCs w:val="28"/>
        </w:rPr>
        <w:t xml:space="preserve"> </w:t>
      </w:r>
      <w:r w:rsidR="00277BAD" w:rsidRPr="00B70AF0">
        <w:rPr>
          <w:rFonts w:asciiTheme="majorBidi" w:hAnsiTheme="majorBidi" w:cstheme="majorBidi"/>
          <w:sz w:val="28"/>
          <w:szCs w:val="28"/>
          <w:cs/>
        </w:rPr>
        <w:br/>
      </w:r>
      <w:r w:rsidRPr="00B70AF0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 สำหรับงวด</w:t>
      </w:r>
      <w:r w:rsidR="00471C20" w:rsidRPr="00B70AF0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440714" w:rsidRPr="00B70AF0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B70AF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B70AF0">
        <w:rPr>
          <w:rFonts w:asciiTheme="majorBidi" w:hAnsiTheme="majorBidi" w:cstheme="majorBidi"/>
          <w:sz w:val="28"/>
          <w:szCs w:val="28"/>
        </w:rPr>
        <w:t xml:space="preserve"> </w:t>
      </w:r>
      <w:r w:rsidR="000B0741" w:rsidRPr="00B70AF0">
        <w:rPr>
          <w:rFonts w:asciiTheme="majorBidi" w:hAnsiTheme="majorBidi" w:cstheme="majorBidi"/>
          <w:sz w:val="28"/>
          <w:szCs w:val="28"/>
        </w:rPr>
        <w:t>30</w:t>
      </w:r>
      <w:r w:rsidRPr="00B70AF0">
        <w:rPr>
          <w:rFonts w:asciiTheme="majorBidi" w:hAnsiTheme="majorBidi" w:cstheme="majorBidi"/>
          <w:sz w:val="28"/>
          <w:szCs w:val="28"/>
        </w:rPr>
        <w:t xml:space="preserve"> </w:t>
      </w:r>
      <w:r w:rsidR="00471C20" w:rsidRPr="00B70AF0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440714" w:rsidRPr="00B70AF0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B70A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0741" w:rsidRPr="00B70AF0">
        <w:rPr>
          <w:rFonts w:asciiTheme="majorBidi" w:hAnsiTheme="majorBidi" w:cstheme="majorBidi"/>
          <w:sz w:val="28"/>
          <w:szCs w:val="28"/>
        </w:rPr>
        <w:t>256</w:t>
      </w:r>
      <w:r w:rsidR="005F2161">
        <w:rPr>
          <w:rFonts w:asciiTheme="majorBidi" w:hAnsiTheme="majorBidi" w:cstheme="majorBidi"/>
          <w:sz w:val="28"/>
          <w:szCs w:val="28"/>
        </w:rPr>
        <w:t>5</w:t>
      </w:r>
      <w:r w:rsidRPr="00B70AF0">
        <w:rPr>
          <w:rFonts w:asciiTheme="majorBidi" w:hAnsiTheme="majorBidi" w:cstheme="majorBidi"/>
          <w:sz w:val="28"/>
          <w:szCs w:val="28"/>
        </w:rPr>
        <w:t xml:space="preserve"> </w:t>
      </w:r>
      <w:r w:rsidRPr="00B70AF0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 ของบริษัท วินท์คอม เทคโนโลยี จำกัด (มหาชน) และบริษัทย่อย</w:t>
      </w:r>
      <w:r w:rsidRPr="00B70AF0">
        <w:rPr>
          <w:rFonts w:asciiTheme="majorBidi" w:hAnsiTheme="majorBidi" w:cstheme="majorBidi"/>
          <w:sz w:val="28"/>
          <w:szCs w:val="28"/>
        </w:rPr>
        <w:t xml:space="preserve"> </w:t>
      </w:r>
      <w:r w:rsidR="00277BAD" w:rsidRPr="00B70AF0">
        <w:rPr>
          <w:rFonts w:asciiTheme="majorBidi" w:hAnsiTheme="majorBidi" w:cstheme="majorBidi"/>
          <w:sz w:val="28"/>
          <w:szCs w:val="28"/>
          <w:cs/>
        </w:rPr>
        <w:br/>
      </w:r>
      <w:r w:rsidRPr="00B70AF0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 ตามลำดับ</w:t>
      </w:r>
      <w:r w:rsidR="0086651C" w:rsidRPr="00B70AF0">
        <w:rPr>
          <w:rFonts w:asciiTheme="majorBidi" w:hAnsiTheme="majorBidi" w:cstheme="majorBidi"/>
          <w:sz w:val="28"/>
          <w:szCs w:val="28"/>
        </w:rPr>
        <w:t xml:space="preserve"> </w:t>
      </w:r>
      <w:r w:rsidRPr="00B70AF0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0B0741" w:rsidRPr="00B70AF0">
        <w:rPr>
          <w:rFonts w:asciiTheme="majorBidi" w:hAnsiTheme="majorBidi" w:cstheme="majorBidi"/>
          <w:sz w:val="28"/>
          <w:szCs w:val="28"/>
        </w:rPr>
        <w:t>34</w:t>
      </w:r>
      <w:r w:rsidRPr="00B70A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0AF0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277BAD" w:rsidRPr="00B70AF0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B70AF0">
        <w:rPr>
          <w:rFonts w:asciiTheme="majorBidi" w:hAnsiTheme="majorBidi" w:cstheme="majorBidi"/>
          <w:spacing w:val="-2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B70AF0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  <w:r w:rsidRPr="00B70AF0">
        <w:rPr>
          <w:rFonts w:asciiTheme="majorBidi" w:hAnsiTheme="majorBidi" w:cstheme="majorBidi"/>
          <w:sz w:val="28"/>
          <w:szCs w:val="28"/>
        </w:rPr>
        <w:t xml:space="preserve"> </w:t>
      </w:r>
    </w:p>
    <w:p w14:paraId="74E2BF93" w14:textId="77777777" w:rsidR="00117797" w:rsidRPr="00B70AF0" w:rsidRDefault="00117797" w:rsidP="00C4658D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9DC4F8E" w14:textId="77777777" w:rsidR="001E5D9B" w:rsidRPr="00B70AF0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B70AF0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53E4DCD1" w14:textId="77777777" w:rsidR="001E5D9B" w:rsidRPr="00B70AF0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DF81CCA" w14:textId="269A7F9C" w:rsidR="001E5D9B" w:rsidRPr="00B70AF0" w:rsidRDefault="001E5D9B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B70AF0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70AF0">
        <w:rPr>
          <w:rFonts w:asciiTheme="majorBidi" w:hAnsiTheme="majorBidi" w:cstheme="majorBidi"/>
          <w:sz w:val="28"/>
          <w:szCs w:val="28"/>
        </w:rPr>
        <w:t xml:space="preserve"> </w:t>
      </w:r>
      <w:r w:rsidRPr="00B70AF0">
        <w:rPr>
          <w:rFonts w:asciiTheme="majorBidi" w:hAnsiTheme="majorBidi" w:cstheme="majorBidi"/>
          <w:sz w:val="28"/>
          <w:szCs w:val="28"/>
          <w:cs/>
        </w:rPr>
        <w:t>รหัส</w:t>
      </w:r>
      <w:r w:rsidRPr="00B70AF0">
        <w:rPr>
          <w:rFonts w:asciiTheme="majorBidi" w:hAnsiTheme="majorBidi" w:cstheme="majorBidi"/>
          <w:sz w:val="28"/>
          <w:szCs w:val="28"/>
        </w:rPr>
        <w:t xml:space="preserve"> </w:t>
      </w:r>
      <w:r w:rsidR="000B0741" w:rsidRPr="00B70AF0">
        <w:rPr>
          <w:rFonts w:asciiTheme="majorBidi" w:hAnsiTheme="majorBidi" w:cstheme="majorBidi"/>
          <w:sz w:val="28"/>
          <w:szCs w:val="28"/>
        </w:rPr>
        <w:t>2410</w:t>
      </w:r>
      <w:r w:rsidRPr="00B70AF0">
        <w:rPr>
          <w:rFonts w:asciiTheme="majorBidi" w:hAnsiTheme="majorBidi" w:cstheme="majorBidi"/>
          <w:sz w:val="28"/>
          <w:szCs w:val="28"/>
        </w:rPr>
        <w:t xml:space="preserve"> “</w:t>
      </w:r>
      <w:r w:rsidRPr="00B70AF0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0AF0">
        <w:rPr>
          <w:rFonts w:asciiTheme="majorBidi" w:hAnsiTheme="majorBidi" w:cstheme="majorBidi"/>
          <w:sz w:val="28"/>
          <w:szCs w:val="28"/>
        </w:rPr>
        <w:t>”</w:t>
      </w:r>
      <w:r w:rsidRPr="00B70AF0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B70AF0">
        <w:rPr>
          <w:rFonts w:asciiTheme="majorBidi" w:hAnsiTheme="majorBidi" w:cstheme="majorBidi"/>
          <w:sz w:val="28"/>
          <w:szCs w:val="28"/>
        </w:rPr>
        <w:t xml:space="preserve"> </w:t>
      </w:r>
      <w:r w:rsidRPr="00B70AF0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B70AF0">
        <w:rPr>
          <w:rFonts w:asciiTheme="majorBidi" w:hAnsiTheme="majorBidi" w:cstheme="majorBidi"/>
          <w:sz w:val="28"/>
          <w:szCs w:val="28"/>
        </w:rPr>
        <w:br/>
      </w:r>
      <w:r w:rsidRPr="00B70AF0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B70AF0">
        <w:rPr>
          <w:rFonts w:asciiTheme="majorBidi" w:hAnsiTheme="majorBidi" w:cstheme="majorBidi"/>
          <w:sz w:val="28"/>
          <w:szCs w:val="28"/>
        </w:rPr>
        <w:t xml:space="preserve"> </w:t>
      </w:r>
      <w:r w:rsidRPr="00B70AF0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70AF0">
        <w:rPr>
          <w:rFonts w:asciiTheme="majorBidi" w:hAnsiTheme="majorBidi" w:cstheme="majorBidi"/>
          <w:sz w:val="28"/>
          <w:szCs w:val="28"/>
        </w:rPr>
        <w:t xml:space="preserve"> </w:t>
      </w:r>
      <w:r w:rsidRPr="00B70AF0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B70AF0">
        <w:rPr>
          <w:rFonts w:asciiTheme="majorBidi" w:hAnsiTheme="majorBidi" w:cstheme="majorBidi"/>
          <w:sz w:val="28"/>
          <w:szCs w:val="28"/>
          <w:cs/>
        </w:rPr>
        <w:t>สอบ</w:t>
      </w:r>
      <w:r w:rsidRPr="00B70AF0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502F13EC" w14:textId="77777777" w:rsidR="00235E3F" w:rsidRDefault="00235E3F" w:rsidP="00C4658D">
      <w:pPr>
        <w:rPr>
          <w:rFonts w:asciiTheme="majorBidi" w:hAnsiTheme="majorBidi" w:cstheme="majorBidi"/>
          <w:i/>
          <w:iCs/>
          <w:sz w:val="28"/>
          <w:szCs w:val="28"/>
        </w:rPr>
        <w:sectPr w:rsidR="00235E3F" w:rsidSect="009D78B9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EEBE07C" w14:textId="77777777" w:rsidR="001E5D9B" w:rsidRPr="00B70AF0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B70AF0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01D2E951" w14:textId="77777777" w:rsidR="005F2161" w:rsidRDefault="005F2161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E3E0C94" w14:textId="200BDABB" w:rsidR="00302649" w:rsidRPr="00B70AF0" w:rsidRDefault="00302649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B70AF0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70AF0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B70AF0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0B0741" w:rsidRPr="00B70AF0">
        <w:rPr>
          <w:rFonts w:asciiTheme="majorBidi" w:hAnsiTheme="majorBidi" w:cstheme="majorBidi"/>
          <w:sz w:val="28"/>
          <w:szCs w:val="28"/>
        </w:rPr>
        <w:t>34</w:t>
      </w:r>
      <w:r w:rsidR="00FB5726" w:rsidRPr="00B70AF0">
        <w:rPr>
          <w:rFonts w:asciiTheme="majorBidi" w:hAnsiTheme="majorBidi" w:cstheme="majorBidi"/>
          <w:sz w:val="28"/>
          <w:szCs w:val="28"/>
        </w:rPr>
        <w:br/>
      </w:r>
      <w:r w:rsidR="007B18F0" w:rsidRPr="00B70AF0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B70AF0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B70AF0">
        <w:rPr>
          <w:rFonts w:asciiTheme="majorBidi" w:hAnsiTheme="majorBidi" w:cstheme="majorBidi"/>
          <w:sz w:val="28"/>
          <w:szCs w:val="28"/>
        </w:rPr>
        <w:t xml:space="preserve"> </w:t>
      </w:r>
      <w:r w:rsidRPr="00B70AF0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D75816D" w14:textId="77777777" w:rsidR="00C5422F" w:rsidRPr="00B70AF0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30F95" w14:textId="77777777" w:rsidR="0098009E" w:rsidRPr="00B70AF0" w:rsidRDefault="0098009E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AA9B0EE" w14:textId="77777777" w:rsidR="001E5D9B" w:rsidRPr="00B70AF0" w:rsidRDefault="001E5D9B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F56038" w14:textId="77777777" w:rsidR="00C5422F" w:rsidRPr="00B70AF0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79224E" w14:textId="77777777" w:rsidR="00F24109" w:rsidRPr="00B70AF0" w:rsidRDefault="00F24109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25DBA2" w14:textId="2EF5C4CE" w:rsidR="00F83C84" w:rsidRPr="00B70AF0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B70AF0">
        <w:rPr>
          <w:rFonts w:asciiTheme="majorBidi" w:hAnsiTheme="majorBidi" w:cstheme="majorBidi"/>
          <w:sz w:val="28"/>
          <w:szCs w:val="28"/>
          <w:cs/>
        </w:rPr>
        <w:t>(</w:t>
      </w:r>
      <w:r w:rsidR="00076EFD" w:rsidRPr="00B70AF0">
        <w:rPr>
          <w:rFonts w:asciiTheme="majorBidi" w:hAnsiTheme="majorBidi" w:cstheme="majorBidi" w:hint="cs"/>
          <w:sz w:val="28"/>
          <w:szCs w:val="28"/>
          <w:cs/>
        </w:rPr>
        <w:t>วิไลวรรณ</w:t>
      </w:r>
      <w:r w:rsidRPr="00B70A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6EFD" w:rsidRPr="00B70AF0">
        <w:rPr>
          <w:rFonts w:asciiTheme="majorBidi" w:hAnsiTheme="majorBidi" w:cstheme="majorBidi" w:hint="cs"/>
          <w:sz w:val="28"/>
          <w:szCs w:val="28"/>
          <w:cs/>
        </w:rPr>
        <w:t>ผลประเสร</w:t>
      </w:r>
      <w:r w:rsidR="00B3328B" w:rsidRPr="00B70AF0">
        <w:rPr>
          <w:rFonts w:asciiTheme="majorBidi" w:hAnsiTheme="majorBidi" w:cstheme="majorBidi" w:hint="cs"/>
          <w:sz w:val="28"/>
          <w:szCs w:val="28"/>
          <w:cs/>
        </w:rPr>
        <w:t>ิ</w:t>
      </w:r>
      <w:r w:rsidR="00076EFD" w:rsidRPr="00B70AF0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B70AF0">
        <w:rPr>
          <w:rFonts w:asciiTheme="majorBidi" w:hAnsiTheme="majorBidi" w:cstheme="majorBidi"/>
          <w:sz w:val="28"/>
          <w:szCs w:val="28"/>
          <w:cs/>
        </w:rPr>
        <w:t>)</w:t>
      </w:r>
    </w:p>
    <w:p w14:paraId="1367B2C4" w14:textId="77777777" w:rsidR="00F83C84" w:rsidRPr="00B70AF0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B70AF0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C41C5AC" w14:textId="70C20282" w:rsidR="00F83C84" w:rsidRPr="00B70AF0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70AF0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0B0741" w:rsidRPr="00B70AF0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5249215D" w14:textId="77777777" w:rsidR="001E5D9B" w:rsidRPr="00B70AF0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5A91CA5F" w14:textId="77777777" w:rsidR="001E5D9B" w:rsidRPr="00B70AF0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B70AF0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260D7355" w14:textId="77777777" w:rsidR="001E5D9B" w:rsidRPr="00B70AF0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B70AF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CEA3AF4" w14:textId="2DEACF14" w:rsidR="00A87B36" w:rsidRPr="00C26A01" w:rsidRDefault="001B66AB" w:rsidP="001B66AB">
      <w:pPr>
        <w:tabs>
          <w:tab w:val="clear" w:pos="454"/>
          <w:tab w:val="clear" w:pos="680"/>
          <w:tab w:val="left" w:pos="540"/>
        </w:tabs>
        <w:spacing w:line="228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10 </w:t>
      </w:r>
      <w:r>
        <w:rPr>
          <w:rFonts w:asciiTheme="majorBidi" w:hAnsiTheme="majorBidi" w:cstheme="majorBidi" w:hint="cs"/>
          <w:sz w:val="28"/>
          <w:szCs w:val="28"/>
          <w:cs/>
        </w:rPr>
        <w:t>พฤศจิ</w:t>
      </w:r>
      <w:r w:rsidR="00BE7708">
        <w:rPr>
          <w:rFonts w:asciiTheme="majorBidi" w:hAnsiTheme="majorBidi" w:cstheme="majorBidi" w:hint="cs"/>
          <w:sz w:val="28"/>
          <w:szCs w:val="28"/>
          <w:cs/>
        </w:rPr>
        <w:t>กายน</w:t>
      </w:r>
      <w:r w:rsidR="00591E9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91E96">
        <w:rPr>
          <w:rFonts w:asciiTheme="majorBidi" w:hAnsiTheme="majorBidi" w:cstheme="majorBidi"/>
          <w:sz w:val="28"/>
          <w:szCs w:val="28"/>
        </w:rPr>
        <w:t>2565</w:t>
      </w:r>
    </w:p>
    <w:sectPr w:rsidR="00A87B36" w:rsidRPr="00C26A01" w:rsidSect="00235E3F">
      <w:headerReference w:type="even" r:id="rId18"/>
      <w:headerReference w:type="default" r:id="rId19"/>
      <w:footerReference w:type="default" r:id="rId20"/>
      <w:headerReference w:type="first" r:id="rId2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5FBD6" w14:textId="77777777" w:rsidR="00217597" w:rsidRDefault="00217597" w:rsidP="00900EE2">
      <w:r>
        <w:separator/>
      </w:r>
    </w:p>
  </w:endnote>
  <w:endnote w:type="continuationSeparator" w:id="0">
    <w:p w14:paraId="59168416" w14:textId="77777777" w:rsidR="00217597" w:rsidRDefault="00217597" w:rsidP="00900EE2">
      <w:r>
        <w:continuationSeparator/>
      </w:r>
    </w:p>
  </w:endnote>
  <w:endnote w:type="continuationNotice" w:id="1">
    <w:p w14:paraId="64C6653F" w14:textId="77777777" w:rsidR="00217597" w:rsidRDefault="0021759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095BA" w14:textId="7C9515D5" w:rsidR="004E6D19" w:rsidRDefault="004E6D1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0B0741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17CC74E" w14:textId="77777777" w:rsidR="004E6D19" w:rsidRDefault="004E6D19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F1431" w14:textId="32D0B746" w:rsidR="004E6D19" w:rsidRPr="00EE2DC5" w:rsidRDefault="004E6D19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0B0741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FC6A3F2" w14:textId="77777777" w:rsidR="004E6D19" w:rsidRDefault="004E6D19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7EF2" w14:textId="77777777" w:rsidR="004E6D19" w:rsidRDefault="004E6D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BA1AF01" w14:textId="77777777" w:rsidR="004E6D19" w:rsidRPr="00C562FA" w:rsidRDefault="004E6D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A27E" w14:textId="1AC4F9F5" w:rsidR="004E6D19" w:rsidRPr="000F001E" w:rsidRDefault="004E6D19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 w:rsidRPr="000B0741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4A738C8C" w14:textId="77777777" w:rsidR="004E6D19" w:rsidRDefault="004E6D19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DD33B" w14:textId="77777777" w:rsidR="004E6D19" w:rsidRPr="007C0E01" w:rsidRDefault="004E6D19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7B1F9" w14:textId="77777777" w:rsidR="00235E3F" w:rsidRPr="000F001E" w:rsidRDefault="00235E3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 w:rsidRPr="000B0741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0F2390C6" w14:textId="77777777" w:rsidR="00235E3F" w:rsidRDefault="00235E3F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CADE8" w14:textId="77777777" w:rsidR="00217597" w:rsidRDefault="00217597" w:rsidP="00900EE2">
      <w:r>
        <w:separator/>
      </w:r>
    </w:p>
  </w:footnote>
  <w:footnote w:type="continuationSeparator" w:id="0">
    <w:p w14:paraId="735CEA1A" w14:textId="77777777" w:rsidR="00217597" w:rsidRDefault="00217597" w:rsidP="00900EE2">
      <w:r>
        <w:continuationSeparator/>
      </w:r>
    </w:p>
  </w:footnote>
  <w:footnote w:type="continuationNotice" w:id="1">
    <w:p w14:paraId="31C961FC" w14:textId="77777777" w:rsidR="00217597" w:rsidRDefault="0021759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2268" w14:textId="77777777" w:rsidR="00FD4E18" w:rsidRDefault="00FD4E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FBC3A" w14:textId="77777777" w:rsidR="00FD4E18" w:rsidRDefault="00FD4E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FE24" w14:textId="77777777" w:rsidR="00FD4E18" w:rsidRDefault="00FD4E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1A962" w14:textId="77777777" w:rsidR="004E6D19" w:rsidRDefault="004E6D1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4E160" w14:textId="77777777" w:rsidR="004E6D19" w:rsidRDefault="004E6D1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A783D" w14:textId="77777777" w:rsidR="004E6D19" w:rsidRDefault="004E6D1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E7DD" w14:textId="069CE147" w:rsidR="004E6D19" w:rsidRDefault="004E6D19" w:rsidP="005F2161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4B7B0D26" w14:textId="3B5488BC" w:rsidR="00235E3F" w:rsidRDefault="00235E3F" w:rsidP="005F2161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350E7A20" w14:textId="076FF1B3" w:rsidR="005F2161" w:rsidRDefault="005F2161" w:rsidP="005F2161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6C980BDC" w14:textId="77777777" w:rsidR="005F2161" w:rsidRPr="004B3C0B" w:rsidRDefault="005F2161" w:rsidP="005F2161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76A5" w14:textId="77777777" w:rsidR="004E6D19" w:rsidRDefault="004E6D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0B38B32A"/>
    <w:lvl w:ilvl="0" w:tplc="CC86AE58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6"/>
  </w:num>
  <w:num w:numId="14">
    <w:abstractNumId w:val="13"/>
  </w:num>
  <w:num w:numId="15">
    <w:abstractNumId w:val="17"/>
  </w:num>
  <w:num w:numId="16">
    <w:abstractNumId w:val="21"/>
  </w:num>
  <w:num w:numId="17">
    <w:abstractNumId w:val="14"/>
  </w:num>
  <w:num w:numId="18">
    <w:abstractNumId w:val="28"/>
  </w:num>
  <w:num w:numId="19">
    <w:abstractNumId w:val="22"/>
  </w:num>
  <w:num w:numId="20">
    <w:abstractNumId w:val="19"/>
  </w:num>
  <w:num w:numId="21">
    <w:abstractNumId w:val="10"/>
  </w:num>
  <w:num w:numId="22">
    <w:abstractNumId w:val="25"/>
  </w:num>
  <w:num w:numId="23">
    <w:abstractNumId w:val="27"/>
  </w:num>
  <w:num w:numId="24">
    <w:abstractNumId w:val="20"/>
  </w:num>
  <w:num w:numId="25">
    <w:abstractNumId w:val="18"/>
  </w:num>
  <w:num w:numId="26">
    <w:abstractNumId w:val="16"/>
  </w:num>
  <w:num w:numId="27">
    <w:abstractNumId w:val="23"/>
  </w:num>
  <w:num w:numId="28">
    <w:abstractNumId w:val="11"/>
  </w:num>
  <w:num w:numId="29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B2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0B5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9A8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19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BEE"/>
    <w:rsid w:val="00035EF3"/>
    <w:rsid w:val="00036023"/>
    <w:rsid w:val="0003631F"/>
    <w:rsid w:val="00036333"/>
    <w:rsid w:val="00036A39"/>
    <w:rsid w:val="00036CA8"/>
    <w:rsid w:val="00036CBF"/>
    <w:rsid w:val="00036CE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0FD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18"/>
    <w:rsid w:val="00044137"/>
    <w:rsid w:val="00044269"/>
    <w:rsid w:val="000446E6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AFA"/>
    <w:rsid w:val="00046B0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581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276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97B"/>
    <w:rsid w:val="00065CF3"/>
    <w:rsid w:val="00065F11"/>
    <w:rsid w:val="00065FAD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5A1"/>
    <w:rsid w:val="000756BA"/>
    <w:rsid w:val="00075C00"/>
    <w:rsid w:val="000761A3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207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3CF9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68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741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2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B7EAC"/>
    <w:rsid w:val="000C005E"/>
    <w:rsid w:val="000C00A1"/>
    <w:rsid w:val="000C023C"/>
    <w:rsid w:val="000C024F"/>
    <w:rsid w:val="000C0279"/>
    <w:rsid w:val="000C09B2"/>
    <w:rsid w:val="000C0B99"/>
    <w:rsid w:val="000C0EFF"/>
    <w:rsid w:val="000C12A9"/>
    <w:rsid w:val="000C1746"/>
    <w:rsid w:val="000C1959"/>
    <w:rsid w:val="000C19F3"/>
    <w:rsid w:val="000C1B19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667"/>
    <w:rsid w:val="000C3898"/>
    <w:rsid w:val="000C39B3"/>
    <w:rsid w:val="000C3AD4"/>
    <w:rsid w:val="000C3BA8"/>
    <w:rsid w:val="000C4271"/>
    <w:rsid w:val="000C43CD"/>
    <w:rsid w:val="000C4506"/>
    <w:rsid w:val="000C4F52"/>
    <w:rsid w:val="000C4FF8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26B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9CA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47B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58B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32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5FD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05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2F9F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34A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9B8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C83"/>
    <w:rsid w:val="00140D27"/>
    <w:rsid w:val="00140D56"/>
    <w:rsid w:val="00141127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27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81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CAC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7E6"/>
    <w:rsid w:val="00167C2B"/>
    <w:rsid w:val="00167CF1"/>
    <w:rsid w:val="00167EEC"/>
    <w:rsid w:val="001702F3"/>
    <w:rsid w:val="00170772"/>
    <w:rsid w:val="00170A9C"/>
    <w:rsid w:val="00170AC9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901"/>
    <w:rsid w:val="001779EC"/>
    <w:rsid w:val="00177A58"/>
    <w:rsid w:val="00177AD1"/>
    <w:rsid w:val="00177C02"/>
    <w:rsid w:val="00177E1E"/>
    <w:rsid w:val="00180024"/>
    <w:rsid w:val="001803BC"/>
    <w:rsid w:val="00180583"/>
    <w:rsid w:val="001809BE"/>
    <w:rsid w:val="00180E0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5FF6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25"/>
    <w:rsid w:val="00194845"/>
    <w:rsid w:val="0019489D"/>
    <w:rsid w:val="00194E69"/>
    <w:rsid w:val="001958EF"/>
    <w:rsid w:val="001959C2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24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4B0"/>
    <w:rsid w:val="001A2C88"/>
    <w:rsid w:val="001A2DAD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D84"/>
    <w:rsid w:val="001B1E3F"/>
    <w:rsid w:val="001B1F6B"/>
    <w:rsid w:val="001B1FCF"/>
    <w:rsid w:val="001B1FF7"/>
    <w:rsid w:val="001B20F9"/>
    <w:rsid w:val="001B27AD"/>
    <w:rsid w:val="001B27EF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4BC1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6AB"/>
    <w:rsid w:val="001B687C"/>
    <w:rsid w:val="001B6DF0"/>
    <w:rsid w:val="001B6FBC"/>
    <w:rsid w:val="001B70D2"/>
    <w:rsid w:val="001B774A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1DC"/>
    <w:rsid w:val="001C4363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D21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A6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02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DA0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BD7"/>
    <w:rsid w:val="00201E33"/>
    <w:rsid w:val="00201E60"/>
    <w:rsid w:val="00201F05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550"/>
    <w:rsid w:val="002046B0"/>
    <w:rsid w:val="00204804"/>
    <w:rsid w:val="00204914"/>
    <w:rsid w:val="00204A7C"/>
    <w:rsid w:val="00204C43"/>
    <w:rsid w:val="00204C7B"/>
    <w:rsid w:val="00204E57"/>
    <w:rsid w:val="00204E99"/>
    <w:rsid w:val="00204F0F"/>
    <w:rsid w:val="00204F18"/>
    <w:rsid w:val="00205051"/>
    <w:rsid w:val="002050FA"/>
    <w:rsid w:val="002054AB"/>
    <w:rsid w:val="00205637"/>
    <w:rsid w:val="002058DE"/>
    <w:rsid w:val="00205B13"/>
    <w:rsid w:val="00205E29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2CA"/>
    <w:rsid w:val="002073BD"/>
    <w:rsid w:val="0020750B"/>
    <w:rsid w:val="00207916"/>
    <w:rsid w:val="00207D75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2DE"/>
    <w:rsid w:val="0021333C"/>
    <w:rsid w:val="002133CA"/>
    <w:rsid w:val="00213649"/>
    <w:rsid w:val="002137A4"/>
    <w:rsid w:val="0021388A"/>
    <w:rsid w:val="002138B0"/>
    <w:rsid w:val="0021390D"/>
    <w:rsid w:val="00213CE3"/>
    <w:rsid w:val="00213D34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597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B72"/>
    <w:rsid w:val="00221CB9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E3F"/>
    <w:rsid w:val="00235F36"/>
    <w:rsid w:val="0023610A"/>
    <w:rsid w:val="00236287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81B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2C60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B81"/>
    <w:rsid w:val="00251CA4"/>
    <w:rsid w:val="00251D50"/>
    <w:rsid w:val="00251F6C"/>
    <w:rsid w:val="00252102"/>
    <w:rsid w:val="0025240D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1C31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143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BAD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86C"/>
    <w:rsid w:val="00283BF2"/>
    <w:rsid w:val="00283D49"/>
    <w:rsid w:val="00284099"/>
    <w:rsid w:val="002840C7"/>
    <w:rsid w:val="00284491"/>
    <w:rsid w:val="00284670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0EC8"/>
    <w:rsid w:val="00291238"/>
    <w:rsid w:val="00291337"/>
    <w:rsid w:val="002914DE"/>
    <w:rsid w:val="002914E7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634"/>
    <w:rsid w:val="002A0754"/>
    <w:rsid w:val="002A0928"/>
    <w:rsid w:val="002A0954"/>
    <w:rsid w:val="002A0ABC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B95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11F"/>
    <w:rsid w:val="002B43D8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BFB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15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9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0AC"/>
    <w:rsid w:val="002D60C8"/>
    <w:rsid w:val="002D62C3"/>
    <w:rsid w:val="002D6581"/>
    <w:rsid w:val="002D67BD"/>
    <w:rsid w:val="002D6847"/>
    <w:rsid w:val="002D6ACA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9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75B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1F97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060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FF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715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FC5"/>
    <w:rsid w:val="0034348C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0A7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6F4B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473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AE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C51"/>
    <w:rsid w:val="00390FDA"/>
    <w:rsid w:val="00391301"/>
    <w:rsid w:val="003913B1"/>
    <w:rsid w:val="00391515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18E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528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CD5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C7DE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9B8"/>
    <w:rsid w:val="003D5A59"/>
    <w:rsid w:val="003D5A65"/>
    <w:rsid w:val="003D5D3F"/>
    <w:rsid w:val="003D5FAE"/>
    <w:rsid w:val="003D6377"/>
    <w:rsid w:val="003D685D"/>
    <w:rsid w:val="003D690D"/>
    <w:rsid w:val="003D6E86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99D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064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BB0"/>
    <w:rsid w:val="00416D4B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7C2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2A2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5B8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D87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45D"/>
    <w:rsid w:val="0044065B"/>
    <w:rsid w:val="00440676"/>
    <w:rsid w:val="00440714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D9B"/>
    <w:rsid w:val="00457E1C"/>
    <w:rsid w:val="00457ECC"/>
    <w:rsid w:val="00460049"/>
    <w:rsid w:val="004604EC"/>
    <w:rsid w:val="0046054B"/>
    <w:rsid w:val="00460841"/>
    <w:rsid w:val="004610A8"/>
    <w:rsid w:val="00461743"/>
    <w:rsid w:val="004618CF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60B"/>
    <w:rsid w:val="00470B6B"/>
    <w:rsid w:val="00470E0A"/>
    <w:rsid w:val="00470FF3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20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A06"/>
    <w:rsid w:val="00484BA0"/>
    <w:rsid w:val="00484BBF"/>
    <w:rsid w:val="00484F15"/>
    <w:rsid w:val="004850DC"/>
    <w:rsid w:val="004855C9"/>
    <w:rsid w:val="0048568C"/>
    <w:rsid w:val="0048610C"/>
    <w:rsid w:val="004863A3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469"/>
    <w:rsid w:val="0049679F"/>
    <w:rsid w:val="004968A2"/>
    <w:rsid w:val="004968A9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0A6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02C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367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7A4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3B29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8B7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19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5BEA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A58"/>
    <w:rsid w:val="00513D9E"/>
    <w:rsid w:val="00514253"/>
    <w:rsid w:val="00514287"/>
    <w:rsid w:val="0051435C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595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9DA"/>
    <w:rsid w:val="00531E5B"/>
    <w:rsid w:val="00532276"/>
    <w:rsid w:val="0053271F"/>
    <w:rsid w:val="005327B5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E9D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900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92C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5F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632"/>
    <w:rsid w:val="00586BBC"/>
    <w:rsid w:val="00587177"/>
    <w:rsid w:val="0058753A"/>
    <w:rsid w:val="0059049C"/>
    <w:rsid w:val="00590A2B"/>
    <w:rsid w:val="00590CA1"/>
    <w:rsid w:val="00590E4E"/>
    <w:rsid w:val="00590EA8"/>
    <w:rsid w:val="00590F76"/>
    <w:rsid w:val="005912B1"/>
    <w:rsid w:val="005915CB"/>
    <w:rsid w:val="005917B1"/>
    <w:rsid w:val="0059193F"/>
    <w:rsid w:val="00591E96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9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32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707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33A"/>
    <w:rsid w:val="005B36A4"/>
    <w:rsid w:val="005B373D"/>
    <w:rsid w:val="005B3BB0"/>
    <w:rsid w:val="005B4111"/>
    <w:rsid w:val="005B44B7"/>
    <w:rsid w:val="005B4733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50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76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61"/>
    <w:rsid w:val="005F2426"/>
    <w:rsid w:val="005F25EB"/>
    <w:rsid w:val="005F29D1"/>
    <w:rsid w:val="005F2C2E"/>
    <w:rsid w:val="005F2EEF"/>
    <w:rsid w:val="005F30F9"/>
    <w:rsid w:val="005F37C5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5EF"/>
    <w:rsid w:val="005F79DA"/>
    <w:rsid w:val="005F7BB3"/>
    <w:rsid w:val="005F7DF7"/>
    <w:rsid w:val="005F7EFF"/>
    <w:rsid w:val="00600279"/>
    <w:rsid w:val="0060040D"/>
    <w:rsid w:val="006005E3"/>
    <w:rsid w:val="00600766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17"/>
    <w:rsid w:val="006104B2"/>
    <w:rsid w:val="006104B7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A93"/>
    <w:rsid w:val="00614BF5"/>
    <w:rsid w:val="00614C02"/>
    <w:rsid w:val="00614D10"/>
    <w:rsid w:val="0061500A"/>
    <w:rsid w:val="006155A7"/>
    <w:rsid w:val="0061564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1E5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B99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05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524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AC1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1E5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882"/>
    <w:rsid w:val="00682A66"/>
    <w:rsid w:val="00682EA7"/>
    <w:rsid w:val="00683070"/>
    <w:rsid w:val="006834ED"/>
    <w:rsid w:val="0068350F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2E9E"/>
    <w:rsid w:val="00693775"/>
    <w:rsid w:val="0069380E"/>
    <w:rsid w:val="006938CC"/>
    <w:rsid w:val="006939A6"/>
    <w:rsid w:val="00693EF4"/>
    <w:rsid w:val="006942C4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0D13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A96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95E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19C"/>
    <w:rsid w:val="006A62CE"/>
    <w:rsid w:val="006A6C4D"/>
    <w:rsid w:val="006A6E2B"/>
    <w:rsid w:val="006A7937"/>
    <w:rsid w:val="006B0150"/>
    <w:rsid w:val="006B0197"/>
    <w:rsid w:val="006B0E00"/>
    <w:rsid w:val="006B1061"/>
    <w:rsid w:val="006B11BF"/>
    <w:rsid w:val="006B1323"/>
    <w:rsid w:val="006B1605"/>
    <w:rsid w:val="006B16ED"/>
    <w:rsid w:val="006B188A"/>
    <w:rsid w:val="006B188D"/>
    <w:rsid w:val="006B1ACA"/>
    <w:rsid w:val="006B1B08"/>
    <w:rsid w:val="006B1B4A"/>
    <w:rsid w:val="006B1D80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17B"/>
    <w:rsid w:val="006C254E"/>
    <w:rsid w:val="006C2823"/>
    <w:rsid w:val="006C28D9"/>
    <w:rsid w:val="006C2923"/>
    <w:rsid w:val="006C312B"/>
    <w:rsid w:val="006C358C"/>
    <w:rsid w:val="006C3828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696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74E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92"/>
    <w:rsid w:val="006F7BC8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839"/>
    <w:rsid w:val="00705CA8"/>
    <w:rsid w:val="00705CAA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3B9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2C"/>
    <w:rsid w:val="0071376E"/>
    <w:rsid w:val="0071380B"/>
    <w:rsid w:val="00713931"/>
    <w:rsid w:val="00713C6F"/>
    <w:rsid w:val="00713D48"/>
    <w:rsid w:val="00713F2D"/>
    <w:rsid w:val="00713FB8"/>
    <w:rsid w:val="00713FCE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983"/>
    <w:rsid w:val="007159F5"/>
    <w:rsid w:val="00715A82"/>
    <w:rsid w:val="00715B63"/>
    <w:rsid w:val="00715D7F"/>
    <w:rsid w:val="00715D82"/>
    <w:rsid w:val="00715F5F"/>
    <w:rsid w:val="00716049"/>
    <w:rsid w:val="007164CE"/>
    <w:rsid w:val="00716A4F"/>
    <w:rsid w:val="00716E97"/>
    <w:rsid w:val="00717145"/>
    <w:rsid w:val="00717451"/>
    <w:rsid w:val="0071780B"/>
    <w:rsid w:val="00717A10"/>
    <w:rsid w:val="00717E5D"/>
    <w:rsid w:val="007201EF"/>
    <w:rsid w:val="00720301"/>
    <w:rsid w:val="00720A77"/>
    <w:rsid w:val="00720C02"/>
    <w:rsid w:val="00720CA3"/>
    <w:rsid w:val="0072106D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176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B4D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6E29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98E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6EF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F5"/>
    <w:rsid w:val="00765B02"/>
    <w:rsid w:val="00765B52"/>
    <w:rsid w:val="00765E5D"/>
    <w:rsid w:val="007661A1"/>
    <w:rsid w:val="0076698D"/>
    <w:rsid w:val="00766A37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3FB9"/>
    <w:rsid w:val="0077407A"/>
    <w:rsid w:val="007741A5"/>
    <w:rsid w:val="007741EF"/>
    <w:rsid w:val="0077489E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A8A"/>
    <w:rsid w:val="00780BD4"/>
    <w:rsid w:val="00780BED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2FB9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3FE3"/>
    <w:rsid w:val="00783FE5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407"/>
    <w:rsid w:val="00796997"/>
    <w:rsid w:val="007969AD"/>
    <w:rsid w:val="00796AC2"/>
    <w:rsid w:val="00796C6D"/>
    <w:rsid w:val="00796CB0"/>
    <w:rsid w:val="00796CEF"/>
    <w:rsid w:val="00796D44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E5"/>
    <w:rsid w:val="007A4278"/>
    <w:rsid w:val="007A4461"/>
    <w:rsid w:val="007A4537"/>
    <w:rsid w:val="007A45E7"/>
    <w:rsid w:val="007A46AD"/>
    <w:rsid w:val="007A471D"/>
    <w:rsid w:val="007A4AE3"/>
    <w:rsid w:val="007A4B23"/>
    <w:rsid w:val="007A4D2C"/>
    <w:rsid w:val="007A4E6F"/>
    <w:rsid w:val="007A4EFF"/>
    <w:rsid w:val="007A51A7"/>
    <w:rsid w:val="007A540A"/>
    <w:rsid w:val="007A541B"/>
    <w:rsid w:val="007A5C27"/>
    <w:rsid w:val="007A5DFD"/>
    <w:rsid w:val="007A5FAB"/>
    <w:rsid w:val="007A6229"/>
    <w:rsid w:val="007A628C"/>
    <w:rsid w:val="007A687B"/>
    <w:rsid w:val="007A69F8"/>
    <w:rsid w:val="007A6A07"/>
    <w:rsid w:val="007A6DD9"/>
    <w:rsid w:val="007A72A4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BF4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548"/>
    <w:rsid w:val="007C6748"/>
    <w:rsid w:val="007C6FA8"/>
    <w:rsid w:val="007C70DA"/>
    <w:rsid w:val="007C712F"/>
    <w:rsid w:val="007C7233"/>
    <w:rsid w:val="007C7304"/>
    <w:rsid w:val="007C7776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19A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EDB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81A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C7"/>
    <w:rsid w:val="008033D1"/>
    <w:rsid w:val="0080370F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18B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13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5A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4CA0"/>
    <w:rsid w:val="0082545B"/>
    <w:rsid w:val="00825A31"/>
    <w:rsid w:val="00825D50"/>
    <w:rsid w:val="00825D63"/>
    <w:rsid w:val="00826038"/>
    <w:rsid w:val="008260E7"/>
    <w:rsid w:val="008261A6"/>
    <w:rsid w:val="0082620B"/>
    <w:rsid w:val="008269B6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A73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01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C5B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9EB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0A9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1DD"/>
    <w:rsid w:val="008652EB"/>
    <w:rsid w:val="0086535C"/>
    <w:rsid w:val="0086537B"/>
    <w:rsid w:val="008653C3"/>
    <w:rsid w:val="0086557D"/>
    <w:rsid w:val="00865DA3"/>
    <w:rsid w:val="008660A9"/>
    <w:rsid w:val="0086651C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A8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5F0"/>
    <w:rsid w:val="008817D9"/>
    <w:rsid w:val="008817E9"/>
    <w:rsid w:val="00881E2E"/>
    <w:rsid w:val="00882052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B52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BEF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3CE"/>
    <w:rsid w:val="008A2515"/>
    <w:rsid w:val="008A2674"/>
    <w:rsid w:val="008A2735"/>
    <w:rsid w:val="008A2878"/>
    <w:rsid w:val="008A28A6"/>
    <w:rsid w:val="008A2947"/>
    <w:rsid w:val="008A2971"/>
    <w:rsid w:val="008A29E8"/>
    <w:rsid w:val="008A2C9F"/>
    <w:rsid w:val="008A2D45"/>
    <w:rsid w:val="008A2DE6"/>
    <w:rsid w:val="008A327B"/>
    <w:rsid w:val="008A38BD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E0E"/>
    <w:rsid w:val="008A61E5"/>
    <w:rsid w:val="008A61F5"/>
    <w:rsid w:val="008A6360"/>
    <w:rsid w:val="008A6559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38"/>
    <w:rsid w:val="008B1C4C"/>
    <w:rsid w:val="008B1E4C"/>
    <w:rsid w:val="008B1ED5"/>
    <w:rsid w:val="008B1FA7"/>
    <w:rsid w:val="008B225C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642"/>
    <w:rsid w:val="008C46A8"/>
    <w:rsid w:val="008C4B1C"/>
    <w:rsid w:val="008C4B53"/>
    <w:rsid w:val="008C4B5E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1FEA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1F"/>
    <w:rsid w:val="008E03A4"/>
    <w:rsid w:val="008E0809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CE8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5F75"/>
    <w:rsid w:val="008E62C8"/>
    <w:rsid w:val="008E62F9"/>
    <w:rsid w:val="008E64D7"/>
    <w:rsid w:val="008E66CF"/>
    <w:rsid w:val="008E68DE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4E47"/>
    <w:rsid w:val="008F52DB"/>
    <w:rsid w:val="008F53E4"/>
    <w:rsid w:val="008F567E"/>
    <w:rsid w:val="008F59AD"/>
    <w:rsid w:val="008F5D4F"/>
    <w:rsid w:val="008F5DDD"/>
    <w:rsid w:val="008F5ECF"/>
    <w:rsid w:val="008F60DF"/>
    <w:rsid w:val="008F644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2F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84A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A3F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0A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D59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C89"/>
    <w:rsid w:val="00937F20"/>
    <w:rsid w:val="00940174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81F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A5A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3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035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0C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B99"/>
    <w:rsid w:val="009A1C3D"/>
    <w:rsid w:val="009A1D70"/>
    <w:rsid w:val="009A1DF2"/>
    <w:rsid w:val="009A1E31"/>
    <w:rsid w:val="009A1EC9"/>
    <w:rsid w:val="009A2207"/>
    <w:rsid w:val="009A2247"/>
    <w:rsid w:val="009A2645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DB0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4E5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3A5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81E"/>
    <w:rsid w:val="009C28F2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22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91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349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AF7"/>
    <w:rsid w:val="009E0F2A"/>
    <w:rsid w:val="009E0FB1"/>
    <w:rsid w:val="009E10FB"/>
    <w:rsid w:val="009E1515"/>
    <w:rsid w:val="009E1850"/>
    <w:rsid w:val="009E19E7"/>
    <w:rsid w:val="009E1AF0"/>
    <w:rsid w:val="009E1BCB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4061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515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1A66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A84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19D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425"/>
    <w:rsid w:val="00A17A1C"/>
    <w:rsid w:val="00A17D24"/>
    <w:rsid w:val="00A17F54"/>
    <w:rsid w:val="00A20020"/>
    <w:rsid w:val="00A20025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534"/>
    <w:rsid w:val="00A2199C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8DC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065"/>
    <w:rsid w:val="00A27117"/>
    <w:rsid w:val="00A271FD"/>
    <w:rsid w:val="00A27659"/>
    <w:rsid w:val="00A27A60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913"/>
    <w:rsid w:val="00A31C13"/>
    <w:rsid w:val="00A31C4A"/>
    <w:rsid w:val="00A31CF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682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52B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1ED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763"/>
    <w:rsid w:val="00A45A2F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1F6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3D2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A5B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1F9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5DF0"/>
    <w:rsid w:val="00A75F53"/>
    <w:rsid w:val="00A761A9"/>
    <w:rsid w:val="00A76323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90E"/>
    <w:rsid w:val="00A85A51"/>
    <w:rsid w:val="00A85DF0"/>
    <w:rsid w:val="00A85E64"/>
    <w:rsid w:val="00A85FB7"/>
    <w:rsid w:val="00A85FDC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4F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5D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5E7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1EC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1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84C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14C"/>
    <w:rsid w:val="00B24225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FD3"/>
    <w:rsid w:val="00B265EE"/>
    <w:rsid w:val="00B2672E"/>
    <w:rsid w:val="00B26833"/>
    <w:rsid w:val="00B26835"/>
    <w:rsid w:val="00B268F4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9B5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2F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F2E"/>
    <w:rsid w:val="00B410E0"/>
    <w:rsid w:val="00B4149F"/>
    <w:rsid w:val="00B4164E"/>
    <w:rsid w:val="00B41664"/>
    <w:rsid w:val="00B41B83"/>
    <w:rsid w:val="00B41B9E"/>
    <w:rsid w:val="00B41F0F"/>
    <w:rsid w:val="00B41F92"/>
    <w:rsid w:val="00B42265"/>
    <w:rsid w:val="00B426C5"/>
    <w:rsid w:val="00B4288C"/>
    <w:rsid w:val="00B42922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51B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0FFE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29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7C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67F66"/>
    <w:rsid w:val="00B7029E"/>
    <w:rsid w:val="00B7034D"/>
    <w:rsid w:val="00B70AF0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D27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904C3"/>
    <w:rsid w:val="00B904EB"/>
    <w:rsid w:val="00B906A4"/>
    <w:rsid w:val="00B90756"/>
    <w:rsid w:val="00B9080A"/>
    <w:rsid w:val="00B90CF2"/>
    <w:rsid w:val="00B90D4D"/>
    <w:rsid w:val="00B91195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D7"/>
    <w:rsid w:val="00B93D07"/>
    <w:rsid w:val="00B93EBD"/>
    <w:rsid w:val="00B94289"/>
    <w:rsid w:val="00B9456D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4D4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35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7E"/>
    <w:rsid w:val="00BB2BE6"/>
    <w:rsid w:val="00BB2BEF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3FB4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9B6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BF1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5C4"/>
    <w:rsid w:val="00BD1926"/>
    <w:rsid w:val="00BD1931"/>
    <w:rsid w:val="00BD1AD6"/>
    <w:rsid w:val="00BD1E2E"/>
    <w:rsid w:val="00BD1F3E"/>
    <w:rsid w:val="00BD1F8D"/>
    <w:rsid w:val="00BD200E"/>
    <w:rsid w:val="00BD24E0"/>
    <w:rsid w:val="00BD2B43"/>
    <w:rsid w:val="00BD2C42"/>
    <w:rsid w:val="00BD2D64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1C78"/>
    <w:rsid w:val="00BE1E2D"/>
    <w:rsid w:val="00BE2075"/>
    <w:rsid w:val="00BE23A3"/>
    <w:rsid w:val="00BE2579"/>
    <w:rsid w:val="00BE27E5"/>
    <w:rsid w:val="00BE27FA"/>
    <w:rsid w:val="00BE27FC"/>
    <w:rsid w:val="00BE28A4"/>
    <w:rsid w:val="00BE28ED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6B2"/>
    <w:rsid w:val="00BE7708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1B4"/>
    <w:rsid w:val="00BF429E"/>
    <w:rsid w:val="00BF44AD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4D7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60A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85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827"/>
    <w:rsid w:val="00C26A01"/>
    <w:rsid w:val="00C26BF6"/>
    <w:rsid w:val="00C26BFC"/>
    <w:rsid w:val="00C26C78"/>
    <w:rsid w:val="00C272B6"/>
    <w:rsid w:val="00C272D5"/>
    <w:rsid w:val="00C2730E"/>
    <w:rsid w:val="00C27BAC"/>
    <w:rsid w:val="00C3059D"/>
    <w:rsid w:val="00C3073C"/>
    <w:rsid w:val="00C307D2"/>
    <w:rsid w:val="00C3080D"/>
    <w:rsid w:val="00C30A0A"/>
    <w:rsid w:val="00C313AF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5CB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8E5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90A"/>
    <w:rsid w:val="00C47EC3"/>
    <w:rsid w:val="00C47EF2"/>
    <w:rsid w:val="00C501A9"/>
    <w:rsid w:val="00C5048F"/>
    <w:rsid w:val="00C50875"/>
    <w:rsid w:val="00C50A7B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7AF"/>
    <w:rsid w:val="00C52BD6"/>
    <w:rsid w:val="00C52DD8"/>
    <w:rsid w:val="00C530D1"/>
    <w:rsid w:val="00C53276"/>
    <w:rsid w:val="00C5378A"/>
    <w:rsid w:val="00C537A2"/>
    <w:rsid w:val="00C5422F"/>
    <w:rsid w:val="00C5426D"/>
    <w:rsid w:val="00C5450A"/>
    <w:rsid w:val="00C54954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6E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3F6D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A97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1BA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4FE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A65"/>
    <w:rsid w:val="00CB5BAA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700"/>
    <w:rsid w:val="00CC7E4B"/>
    <w:rsid w:val="00CD0228"/>
    <w:rsid w:val="00CD02AA"/>
    <w:rsid w:val="00CD02D7"/>
    <w:rsid w:val="00CD0580"/>
    <w:rsid w:val="00CD0CE9"/>
    <w:rsid w:val="00CD1388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08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751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8C"/>
    <w:rsid w:val="00CF535B"/>
    <w:rsid w:val="00CF64BA"/>
    <w:rsid w:val="00CF68F6"/>
    <w:rsid w:val="00CF6953"/>
    <w:rsid w:val="00CF6E44"/>
    <w:rsid w:val="00CF71C4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3B4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423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2F8F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CD8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D93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504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3B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8E8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3E10"/>
    <w:rsid w:val="00D74101"/>
    <w:rsid w:val="00D745F8"/>
    <w:rsid w:val="00D748BB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4D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52C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D78"/>
    <w:rsid w:val="00D94E3C"/>
    <w:rsid w:val="00D95473"/>
    <w:rsid w:val="00D959F2"/>
    <w:rsid w:val="00D95A38"/>
    <w:rsid w:val="00D95F00"/>
    <w:rsid w:val="00D95F82"/>
    <w:rsid w:val="00D963DF"/>
    <w:rsid w:val="00D96709"/>
    <w:rsid w:val="00D967AF"/>
    <w:rsid w:val="00D9687D"/>
    <w:rsid w:val="00D9689E"/>
    <w:rsid w:val="00D97519"/>
    <w:rsid w:val="00D975AA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12A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A5"/>
    <w:rsid w:val="00DD06F9"/>
    <w:rsid w:val="00DD072E"/>
    <w:rsid w:val="00DD07E1"/>
    <w:rsid w:val="00DD0D61"/>
    <w:rsid w:val="00DD0F40"/>
    <w:rsid w:val="00DD0FBA"/>
    <w:rsid w:val="00DD1093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30"/>
    <w:rsid w:val="00DD588F"/>
    <w:rsid w:val="00DD5A18"/>
    <w:rsid w:val="00DD5E1C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026"/>
    <w:rsid w:val="00DE7203"/>
    <w:rsid w:val="00DE732E"/>
    <w:rsid w:val="00DE73C2"/>
    <w:rsid w:val="00DE73F0"/>
    <w:rsid w:val="00DE759F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6DB5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6AF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0D4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82"/>
    <w:rsid w:val="00E418FA"/>
    <w:rsid w:val="00E419D8"/>
    <w:rsid w:val="00E41C38"/>
    <w:rsid w:val="00E41E0D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7C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542"/>
    <w:rsid w:val="00E47598"/>
    <w:rsid w:val="00E478A0"/>
    <w:rsid w:val="00E47A36"/>
    <w:rsid w:val="00E5070B"/>
    <w:rsid w:val="00E50B90"/>
    <w:rsid w:val="00E50BBC"/>
    <w:rsid w:val="00E50E01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57EBF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642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7F5"/>
    <w:rsid w:val="00E669A5"/>
    <w:rsid w:val="00E66A86"/>
    <w:rsid w:val="00E66A91"/>
    <w:rsid w:val="00E66BFD"/>
    <w:rsid w:val="00E66C2E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849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0A4A"/>
    <w:rsid w:val="00E81277"/>
    <w:rsid w:val="00E819DE"/>
    <w:rsid w:val="00E81AB3"/>
    <w:rsid w:val="00E81B90"/>
    <w:rsid w:val="00E81DC7"/>
    <w:rsid w:val="00E81E02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C61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960"/>
    <w:rsid w:val="00E96A0E"/>
    <w:rsid w:val="00E96AEB"/>
    <w:rsid w:val="00E970E5"/>
    <w:rsid w:val="00E9712B"/>
    <w:rsid w:val="00E971E9"/>
    <w:rsid w:val="00E97362"/>
    <w:rsid w:val="00E97398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190B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3EB4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7A2"/>
    <w:rsid w:val="00EB382F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2DF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1D8D"/>
    <w:rsid w:val="00EC2041"/>
    <w:rsid w:val="00EC2058"/>
    <w:rsid w:val="00EC222F"/>
    <w:rsid w:val="00EC2400"/>
    <w:rsid w:val="00EC247B"/>
    <w:rsid w:val="00EC252D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714"/>
    <w:rsid w:val="00EC48DC"/>
    <w:rsid w:val="00EC4AF0"/>
    <w:rsid w:val="00EC4CF4"/>
    <w:rsid w:val="00EC4E23"/>
    <w:rsid w:val="00EC4F93"/>
    <w:rsid w:val="00EC548E"/>
    <w:rsid w:val="00EC5796"/>
    <w:rsid w:val="00EC5970"/>
    <w:rsid w:val="00EC5B9F"/>
    <w:rsid w:val="00EC5CFF"/>
    <w:rsid w:val="00EC5E31"/>
    <w:rsid w:val="00EC5E80"/>
    <w:rsid w:val="00EC64CB"/>
    <w:rsid w:val="00EC6792"/>
    <w:rsid w:val="00EC685B"/>
    <w:rsid w:val="00EC69A5"/>
    <w:rsid w:val="00EC7188"/>
    <w:rsid w:val="00EC7217"/>
    <w:rsid w:val="00EC7752"/>
    <w:rsid w:val="00EC7A38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6B08"/>
    <w:rsid w:val="00ED7667"/>
    <w:rsid w:val="00ED7C70"/>
    <w:rsid w:val="00EE0408"/>
    <w:rsid w:val="00EE044E"/>
    <w:rsid w:val="00EE0450"/>
    <w:rsid w:val="00EE0464"/>
    <w:rsid w:val="00EE0479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15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169"/>
    <w:rsid w:val="00EE49CC"/>
    <w:rsid w:val="00EE4AA2"/>
    <w:rsid w:val="00EE4B06"/>
    <w:rsid w:val="00EE4BCE"/>
    <w:rsid w:val="00EE4C6F"/>
    <w:rsid w:val="00EE4ED7"/>
    <w:rsid w:val="00EE5040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785"/>
    <w:rsid w:val="00EE7C38"/>
    <w:rsid w:val="00EF002A"/>
    <w:rsid w:val="00EF0050"/>
    <w:rsid w:val="00EF0576"/>
    <w:rsid w:val="00EF05D6"/>
    <w:rsid w:val="00EF0780"/>
    <w:rsid w:val="00EF08B1"/>
    <w:rsid w:val="00EF094E"/>
    <w:rsid w:val="00EF0B8F"/>
    <w:rsid w:val="00EF0D86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B44"/>
    <w:rsid w:val="00EF6200"/>
    <w:rsid w:val="00EF6574"/>
    <w:rsid w:val="00EF6881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7D"/>
    <w:rsid w:val="00F024EF"/>
    <w:rsid w:val="00F02591"/>
    <w:rsid w:val="00F025F9"/>
    <w:rsid w:val="00F0263B"/>
    <w:rsid w:val="00F02B0B"/>
    <w:rsid w:val="00F02B90"/>
    <w:rsid w:val="00F02BCC"/>
    <w:rsid w:val="00F02E6C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24B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A63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11"/>
    <w:rsid w:val="00F15DAD"/>
    <w:rsid w:val="00F1641D"/>
    <w:rsid w:val="00F168A7"/>
    <w:rsid w:val="00F16C29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1F0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2EFB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BB1"/>
    <w:rsid w:val="00F55E0A"/>
    <w:rsid w:val="00F55F84"/>
    <w:rsid w:val="00F55FC4"/>
    <w:rsid w:val="00F56078"/>
    <w:rsid w:val="00F562B1"/>
    <w:rsid w:val="00F56436"/>
    <w:rsid w:val="00F56508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0EB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5A2"/>
    <w:rsid w:val="00F62622"/>
    <w:rsid w:val="00F629B9"/>
    <w:rsid w:val="00F62B86"/>
    <w:rsid w:val="00F62C26"/>
    <w:rsid w:val="00F62C52"/>
    <w:rsid w:val="00F62F21"/>
    <w:rsid w:val="00F631C7"/>
    <w:rsid w:val="00F6356E"/>
    <w:rsid w:val="00F63848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D69"/>
    <w:rsid w:val="00F72FA0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D62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10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0FDA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8E2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2DE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E18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05C"/>
    <w:rsid w:val="00FE1122"/>
    <w:rsid w:val="00FE1154"/>
    <w:rsid w:val="00FE12AB"/>
    <w:rsid w:val="00FE1378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  <w:rsid w:val="053A10A7"/>
    <w:rsid w:val="0E19DF5C"/>
    <w:rsid w:val="1169C2EF"/>
    <w:rsid w:val="145F9013"/>
    <w:rsid w:val="14C5F9D6"/>
    <w:rsid w:val="17D18108"/>
    <w:rsid w:val="19D32BAB"/>
    <w:rsid w:val="1E199116"/>
    <w:rsid w:val="2070C861"/>
    <w:rsid w:val="24EEE489"/>
    <w:rsid w:val="26BA0649"/>
    <w:rsid w:val="29010FD8"/>
    <w:rsid w:val="2962A580"/>
    <w:rsid w:val="2CA98EA4"/>
    <w:rsid w:val="329B7CA4"/>
    <w:rsid w:val="3535554B"/>
    <w:rsid w:val="40983AD5"/>
    <w:rsid w:val="40E0669E"/>
    <w:rsid w:val="4232744B"/>
    <w:rsid w:val="44BF9811"/>
    <w:rsid w:val="476351C0"/>
    <w:rsid w:val="47F5DD3B"/>
    <w:rsid w:val="483B97EE"/>
    <w:rsid w:val="4A497E3B"/>
    <w:rsid w:val="517CADC2"/>
    <w:rsid w:val="58E88E4F"/>
    <w:rsid w:val="5F4F316D"/>
    <w:rsid w:val="60FF1729"/>
    <w:rsid w:val="61A5C5F4"/>
    <w:rsid w:val="61B24997"/>
    <w:rsid w:val="658DAF65"/>
    <w:rsid w:val="65B3A8F7"/>
    <w:rsid w:val="67F9B44F"/>
    <w:rsid w:val="68776C0D"/>
    <w:rsid w:val="6990BA97"/>
    <w:rsid w:val="72DF145C"/>
    <w:rsid w:val="776D7912"/>
    <w:rsid w:val="7857C41D"/>
    <w:rsid w:val="7C0B9C9B"/>
    <w:rsid w:val="7D524620"/>
    <w:rsid w:val="7FF3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E91B4CE"/>
  <w14:defaultImageDpi w14:val="32767"/>
  <w15:chartTrackingRefBased/>
  <w15:docId w15:val="{DF32CCDB-0937-4979-8439-055DF893F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59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53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29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6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Alisa, Langyanai</cp:lastModifiedBy>
  <cp:revision>11</cp:revision>
  <cp:lastPrinted>2022-11-03T08:06:00Z</cp:lastPrinted>
  <dcterms:created xsi:type="dcterms:W3CDTF">2021-11-12T03:43:00Z</dcterms:created>
  <dcterms:modified xsi:type="dcterms:W3CDTF">2022-11-03T08:06:00Z</dcterms:modified>
</cp:coreProperties>
</file>