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3907B3" w14:paraId="20563FAE" w14:textId="77777777" w:rsidTr="00830D02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8ED2832" w14:textId="77777777" w:rsidR="0009267B" w:rsidRPr="003907B3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70273343"/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BC961" w14:textId="77777777" w:rsidR="0009267B" w:rsidRPr="003907B3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63D93F17" w14:textId="77777777" w:rsidR="0009267B" w:rsidRPr="003907B3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09267B" w:rsidRPr="003907B3" w14:paraId="152709B3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7D5C663" w14:textId="77777777" w:rsidR="0009267B" w:rsidRPr="003907B3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288514" w14:textId="77777777" w:rsidR="0009267B" w:rsidRPr="003907B3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086242F" w14:textId="77777777" w:rsidR="0009267B" w:rsidRPr="003907B3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AD4AA1" w:rsidRPr="003907B3" w14:paraId="62481E64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5ABDDB7" w14:textId="77777777" w:rsidR="00AD4AA1" w:rsidRPr="003907B3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D65661B" w14:textId="77777777" w:rsidR="00AD4AA1" w:rsidRPr="003907B3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60B1597" w14:textId="7F8D57FD" w:rsidR="00AD4AA1" w:rsidRPr="003907B3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เกณฑ์การจัดทำงบการเงินระหว่างกาล</w:t>
            </w:r>
          </w:p>
        </w:tc>
      </w:tr>
      <w:tr w:rsidR="00AD4AA1" w:rsidRPr="003907B3" w14:paraId="4E35D24D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3C2C8AF" w14:textId="77777777" w:rsidR="00AD4AA1" w:rsidRPr="003907B3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29999B2" w14:textId="77777777" w:rsidR="00AD4AA1" w:rsidRPr="003907B3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9AA1D61" w14:textId="71CB8EF0" w:rsidR="00AD4AA1" w:rsidRPr="003907B3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AD4AA1" w:rsidRPr="003907B3" w14:paraId="30B4C718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1D1B96E" w14:textId="77777777" w:rsidR="00AD4AA1" w:rsidRPr="003907B3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5C36230" w14:textId="77777777" w:rsidR="00AD4AA1" w:rsidRPr="003907B3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139AB23F" w14:textId="5058282F" w:rsidR="00AD4AA1" w:rsidRPr="003907B3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Pr="003907B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3907B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และสินทรัพย์ที่เกิดจากสัญญา</w:t>
            </w:r>
          </w:p>
        </w:tc>
      </w:tr>
      <w:tr w:rsidR="00AD4AA1" w:rsidRPr="003907B3" w14:paraId="522698D5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246C401" w14:textId="77777777" w:rsidR="00AD4AA1" w:rsidRPr="003907B3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FDA1D81" w14:textId="77777777" w:rsidR="00AD4AA1" w:rsidRPr="003907B3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DAA87C0" w14:textId="661B5489" w:rsidR="00AD4AA1" w:rsidRPr="003907B3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</w:tr>
      <w:tr w:rsidR="00AD4AA1" w:rsidRPr="003907B3" w14:paraId="6400F285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DC1F32E" w14:textId="77777777" w:rsidR="00AD4AA1" w:rsidRPr="003907B3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49AF059" w14:textId="77777777" w:rsidR="00AD4AA1" w:rsidRPr="003907B3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4703487E" w14:textId="612B6770" w:rsidR="00AD4AA1" w:rsidRPr="003907B3" w:rsidRDefault="004779C0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สินทรัพย์สิทธิการใช้</w:t>
            </w:r>
          </w:p>
        </w:tc>
      </w:tr>
      <w:tr w:rsidR="004779C0" w:rsidRPr="003907B3" w14:paraId="41C9B74E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364D5F9" w14:textId="77777777" w:rsidR="004779C0" w:rsidRPr="003907B3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E717C63" w14:textId="77777777" w:rsidR="004779C0" w:rsidRPr="003907B3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2BDAE05" w14:textId="632F880A" w:rsidR="004779C0" w:rsidRPr="003907B3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4779C0" w:rsidRPr="003907B3" w14:paraId="12ED131D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ED83B15" w14:textId="49BEC264" w:rsidR="004779C0" w:rsidRPr="003907B3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85F73F1" w14:textId="77777777" w:rsidR="004779C0" w:rsidRPr="003907B3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50EF99D3" w14:textId="03CBA806" w:rsidR="004779C0" w:rsidRPr="003907B3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4779C0" w:rsidRPr="003907B3" w14:paraId="6E87E380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85394A3" w14:textId="1CED5B21" w:rsidR="004779C0" w:rsidRPr="003907B3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97A0523" w14:textId="77777777" w:rsidR="004779C0" w:rsidRPr="003907B3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923D3F9" w14:textId="2336EAA2" w:rsidR="004779C0" w:rsidRPr="003907B3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4779C0" w:rsidRPr="003907B3" w14:paraId="317A1A94" w14:textId="77777777" w:rsidTr="009C6F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6E2FA301" w14:textId="75B4D66E" w:rsidR="004779C0" w:rsidRPr="003907B3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348D40CB" w14:textId="77777777" w:rsidR="004779C0" w:rsidRPr="003907B3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29FB8716" w14:textId="4029FEA6" w:rsidR="004779C0" w:rsidRPr="003907B3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กำไรต่อหุ้นขั้นพื้นฐาน</w:t>
            </w:r>
          </w:p>
        </w:tc>
      </w:tr>
      <w:tr w:rsidR="004779C0" w:rsidRPr="003907B3" w14:paraId="2D259AEE" w14:textId="77777777" w:rsidTr="00DD0B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6694FAC" w14:textId="298B54C9" w:rsidR="004779C0" w:rsidRPr="003907B3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11222DB6" w14:textId="77777777" w:rsidR="004779C0" w:rsidRPr="003907B3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74069BE" w14:textId="72187D2F" w:rsidR="004779C0" w:rsidRPr="003907B3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</w:tr>
      <w:tr w:rsidR="004779C0" w:rsidRPr="003907B3" w14:paraId="7B4202FF" w14:textId="77777777" w:rsidTr="007F3F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45A7376" w14:textId="61406002" w:rsidR="004779C0" w:rsidRPr="003907B3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0D0C4B97" w14:textId="77777777" w:rsidR="004779C0" w:rsidRPr="003907B3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2BBC8B8A" w14:textId="5562721C" w:rsidR="004779C0" w:rsidRPr="003907B3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4779C0" w:rsidRPr="003907B3" w14:paraId="14A40252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E79F6FC" w14:textId="7DB02761" w:rsidR="004779C0" w:rsidRPr="003907B3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1804EF40" w14:textId="77777777" w:rsidR="004779C0" w:rsidRPr="003907B3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105B2B97" w14:textId="41D1DC5A" w:rsidR="004779C0" w:rsidRPr="003907B3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สัญญาเกี่ยวกับการซื้อธุรกิจ</w:t>
            </w:r>
          </w:p>
        </w:tc>
      </w:tr>
      <w:tr w:rsidR="004779C0" w:rsidRPr="003907B3" w14:paraId="2BE04BD7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2F9BBAF" w14:textId="69E3C1B3" w:rsidR="004779C0" w:rsidRPr="003907B3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71A215BE" w14:textId="77777777" w:rsidR="004779C0" w:rsidRPr="003907B3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72290CE3" w14:textId="1E23EDE2" w:rsidR="004779C0" w:rsidRPr="003907B3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779C0" w:rsidRPr="003907B3" w14:paraId="2441736A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9A53A02" w14:textId="00015072" w:rsidR="004779C0" w:rsidRPr="003907B3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12AF3E43" w14:textId="77777777" w:rsidR="004779C0" w:rsidRPr="003907B3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7F45A84" w14:textId="4C5A07FD" w:rsidR="004779C0" w:rsidRPr="003907B3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  <w:tr w:rsidR="00AD4ECF" w:rsidRPr="003907B3" w14:paraId="63753642" w14:textId="77777777" w:rsidTr="006371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</w:trPr>
        <w:tc>
          <w:tcPr>
            <w:tcW w:w="1274" w:type="dxa"/>
          </w:tcPr>
          <w:p w14:paraId="6B1A57C9" w14:textId="06C63DA7" w:rsidR="00AD4ECF" w:rsidRPr="003907B3" w:rsidRDefault="00AD4ECF" w:rsidP="00AD4EC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A6B653" w14:textId="77777777" w:rsidR="00AD4ECF" w:rsidRPr="003907B3" w:rsidRDefault="00AD4ECF" w:rsidP="00AD4EC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52AD752E" w14:textId="672F9DE0" w:rsidR="00AD4ECF" w:rsidRPr="003907B3" w:rsidRDefault="00AD4ECF" w:rsidP="00AD4EC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bookmarkEnd w:id="0"/>
    </w:tbl>
    <w:p w14:paraId="58D9453C" w14:textId="77777777" w:rsidR="001A021D" w:rsidRPr="003907B3" w:rsidRDefault="001A021D" w:rsidP="00C4658D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661E3067" w14:textId="77777777" w:rsidR="00DB12B7" w:rsidRPr="003907B3" w:rsidRDefault="0009267B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8"/>
          <w:szCs w:val="28"/>
        </w:rPr>
      </w:pPr>
      <w:r w:rsidRPr="003907B3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="00DB12B7" w:rsidRPr="003907B3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F33BDC1" w14:textId="77777777" w:rsidR="00DB12B7" w:rsidRPr="003907B3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F0362E3" w14:textId="3A87A0F2" w:rsidR="00DB12B7" w:rsidRPr="003907B3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8"/>
          <w:szCs w:val="28"/>
        </w:rPr>
      </w:pPr>
      <w:r w:rsidRPr="003907B3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3907B3">
        <w:rPr>
          <w:rFonts w:asciiTheme="majorBidi" w:hAnsiTheme="majorBidi" w:cstheme="majorBidi"/>
          <w:sz w:val="28"/>
          <w:szCs w:val="28"/>
        </w:rPr>
        <w:t xml:space="preserve"> </w:t>
      </w:r>
      <w:r w:rsidR="004B6DB0" w:rsidRPr="003907B3">
        <w:rPr>
          <w:rFonts w:asciiTheme="majorBidi" w:hAnsiTheme="majorBidi" w:cstheme="majorBidi"/>
          <w:sz w:val="28"/>
          <w:szCs w:val="28"/>
        </w:rPr>
        <w:t xml:space="preserve">10 </w:t>
      </w:r>
      <w:r w:rsidR="004B6DB0" w:rsidRPr="003907B3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="004B6DB0" w:rsidRPr="003907B3">
        <w:rPr>
          <w:rFonts w:asciiTheme="majorBidi" w:hAnsiTheme="majorBidi" w:cstheme="majorBidi"/>
          <w:sz w:val="28"/>
          <w:szCs w:val="28"/>
        </w:rPr>
        <w:t>2565</w:t>
      </w:r>
    </w:p>
    <w:p w14:paraId="6FF58D22" w14:textId="77777777" w:rsidR="00DB12B7" w:rsidRPr="003907B3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A343621" w14:textId="1C92997E" w:rsidR="00DB12B7" w:rsidRPr="003907B3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3907B3">
        <w:rPr>
          <w:rFonts w:asciiTheme="majorBidi" w:hAnsiTheme="majorBidi" w:cstheme="majorBidi"/>
          <w:sz w:val="28"/>
          <w:szCs w:val="28"/>
          <w:cs/>
        </w:rPr>
        <w:t>เกณฑ์การจัดทำงบการเงินระหว่างกาล</w:t>
      </w:r>
    </w:p>
    <w:p w14:paraId="000D75AC" w14:textId="77777777" w:rsidR="00DB12B7" w:rsidRPr="003907B3" w:rsidRDefault="00DB12B7" w:rsidP="00DB12B7">
      <w:pPr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14:paraId="1F67E742" w14:textId="050D3EED" w:rsidR="00DB12B7" w:rsidRPr="003907B3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3907B3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</w:t>
      </w:r>
      <w:r w:rsidRPr="003907B3">
        <w:rPr>
          <w:rFonts w:asciiTheme="majorBidi" w:hAnsiTheme="majorBidi" w:cstheme="majorBidi"/>
          <w:sz w:val="28"/>
          <w:szCs w:val="28"/>
        </w:rPr>
        <w:t>(“</w:t>
      </w:r>
      <w:r w:rsidRPr="003907B3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Pr="003907B3">
        <w:rPr>
          <w:rFonts w:asciiTheme="majorBidi" w:hAnsiTheme="majorBidi" w:cstheme="majorBidi"/>
          <w:sz w:val="28"/>
          <w:szCs w:val="28"/>
        </w:rPr>
        <w:t xml:space="preserve">”) </w:t>
      </w:r>
      <w:r w:rsidRPr="003907B3">
        <w:rPr>
          <w:rFonts w:asciiTheme="majorBidi" w:hAnsiTheme="majorBidi" w:cstheme="majorBidi"/>
          <w:sz w:val="28"/>
          <w:szCs w:val="28"/>
          <w:cs/>
        </w:rPr>
        <w:t xml:space="preserve">ตามมาตรฐานการบัญชี ฉบับที่ </w:t>
      </w:r>
      <w:r w:rsidRPr="003907B3">
        <w:rPr>
          <w:rFonts w:asciiTheme="majorBidi" w:hAnsiTheme="majorBidi" w:cstheme="majorBidi"/>
          <w:sz w:val="28"/>
          <w:szCs w:val="28"/>
        </w:rPr>
        <w:t>34</w:t>
      </w:r>
      <w:r w:rsidRPr="003907B3">
        <w:rPr>
          <w:rFonts w:asciiTheme="majorBidi" w:hAnsiTheme="majorBidi" w:cstheme="majorBidi"/>
          <w:sz w:val="28"/>
          <w:szCs w:val="28"/>
          <w:cs/>
        </w:rPr>
        <w:t xml:space="preserve"> เรื่อง</w:t>
      </w:r>
      <w:r w:rsidRPr="003907B3">
        <w:rPr>
          <w:rFonts w:asciiTheme="majorBidi" w:hAnsiTheme="majorBidi" w:cstheme="majorBidi"/>
          <w:sz w:val="28"/>
          <w:szCs w:val="28"/>
        </w:rPr>
        <w:br/>
      </w:r>
      <w:r w:rsidRPr="003907B3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3907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907B3">
        <w:rPr>
          <w:rFonts w:asciiTheme="majorBidi" w:hAnsiTheme="majorBidi" w:cstheme="majorBidi"/>
          <w:sz w:val="28"/>
          <w:szCs w:val="28"/>
        </w:rPr>
        <w:t xml:space="preserve"> </w:t>
      </w:r>
      <w:r w:rsidRPr="003907B3">
        <w:rPr>
          <w:rFonts w:asciiTheme="majorBidi" w:hAnsiTheme="majorBidi" w:cstheme="maj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3907B3">
        <w:rPr>
          <w:rFonts w:asciiTheme="majorBidi" w:hAnsiTheme="majorBidi" w:cstheme="majorBidi"/>
          <w:sz w:val="28"/>
          <w:szCs w:val="28"/>
        </w:rPr>
        <w:t xml:space="preserve"> </w:t>
      </w:r>
      <w:r w:rsidRPr="003907B3">
        <w:rPr>
          <w:rFonts w:asciiTheme="majorBidi" w:hAnsiTheme="majorBidi" w:cstheme="majorBidi"/>
          <w:sz w:val="28"/>
          <w:szCs w:val="28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3907B3">
        <w:rPr>
          <w:rFonts w:asciiTheme="majorBidi" w:hAnsiTheme="majorBidi" w:cstheme="majorBidi"/>
          <w:sz w:val="28"/>
          <w:szCs w:val="28"/>
        </w:rPr>
        <w:br/>
        <w:t>31</w:t>
      </w:r>
      <w:r w:rsidRPr="003907B3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3907B3">
        <w:rPr>
          <w:rFonts w:asciiTheme="majorBidi" w:hAnsiTheme="majorBidi" w:cstheme="majorBidi"/>
          <w:sz w:val="28"/>
          <w:szCs w:val="28"/>
        </w:rPr>
        <w:t>256</w:t>
      </w:r>
      <w:r w:rsidR="008A5CFA" w:rsidRPr="003907B3">
        <w:rPr>
          <w:rFonts w:asciiTheme="majorBidi" w:hAnsiTheme="majorBidi" w:cstheme="majorBidi"/>
          <w:sz w:val="28"/>
          <w:szCs w:val="28"/>
        </w:rPr>
        <w:t>4</w:t>
      </w:r>
    </w:p>
    <w:p w14:paraId="701F830D" w14:textId="77777777" w:rsidR="00DB12B7" w:rsidRPr="003907B3" w:rsidRDefault="00DB12B7" w:rsidP="00DB12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3F37A6B" w14:textId="25A5EEF0" w:rsidR="00DB12B7" w:rsidRPr="003907B3" w:rsidRDefault="00DB12B7" w:rsidP="63109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907B3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907B3">
        <w:rPr>
          <w:rFonts w:asciiTheme="majorBidi" w:hAnsiTheme="majorBidi" w:cstheme="majorBidi"/>
          <w:sz w:val="28"/>
          <w:szCs w:val="28"/>
        </w:rPr>
        <w:t>31</w:t>
      </w:r>
      <w:r w:rsidRPr="003907B3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3907B3">
        <w:rPr>
          <w:rFonts w:asciiTheme="majorBidi" w:hAnsiTheme="majorBidi" w:cstheme="majorBidi"/>
          <w:sz w:val="28"/>
          <w:szCs w:val="28"/>
        </w:rPr>
        <w:t>256</w:t>
      </w:r>
      <w:r w:rsidR="008A5CFA" w:rsidRPr="003907B3">
        <w:rPr>
          <w:rFonts w:asciiTheme="majorBidi" w:hAnsiTheme="majorBidi" w:cstheme="majorBidi"/>
          <w:sz w:val="28"/>
          <w:szCs w:val="28"/>
        </w:rPr>
        <w:t>4</w:t>
      </w:r>
      <w:r w:rsidRPr="003907B3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EAC158B" w14:textId="77777777" w:rsidR="00DB12B7" w:rsidRPr="003907B3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AC33197" w14:textId="77777777" w:rsidR="00DB12B7" w:rsidRPr="003907B3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3907B3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</w:t>
      </w:r>
    </w:p>
    <w:p w14:paraId="6E12644C" w14:textId="7CC3B585" w:rsidR="00DB12B7" w:rsidRPr="003907B3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62"/>
        <w:gridCol w:w="998"/>
        <w:gridCol w:w="270"/>
        <w:gridCol w:w="990"/>
      </w:tblGrid>
      <w:tr w:rsidR="004B383B" w:rsidRPr="003907B3" w14:paraId="5767A052" w14:textId="77777777" w:rsidTr="008E49C1">
        <w:trPr>
          <w:tblHeader/>
        </w:trPr>
        <w:tc>
          <w:tcPr>
            <w:tcW w:w="4410" w:type="dxa"/>
            <w:shd w:val="clear" w:color="auto" w:fill="auto"/>
          </w:tcPr>
          <w:p w14:paraId="55D5A662" w14:textId="77777777" w:rsidR="004B383B" w:rsidRPr="003907B3" w:rsidRDefault="004B383B" w:rsidP="0080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005CE0BC" w14:textId="77777777" w:rsidR="004B383B" w:rsidRPr="003907B3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6264BB1" w14:textId="77777777" w:rsidR="004B383B" w:rsidRPr="003907B3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14:paraId="06326C0B" w14:textId="77777777" w:rsidR="004B383B" w:rsidRPr="003907B3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83B" w:rsidRPr="003907B3" w14:paraId="1643DC42" w14:textId="77777777" w:rsidTr="008E49C1">
        <w:trPr>
          <w:tblHeader/>
        </w:trPr>
        <w:tc>
          <w:tcPr>
            <w:tcW w:w="4410" w:type="dxa"/>
            <w:shd w:val="clear" w:color="auto" w:fill="auto"/>
          </w:tcPr>
          <w:p w14:paraId="3D7E57E7" w14:textId="32F83BFF" w:rsidR="004B383B" w:rsidRPr="003907B3" w:rsidRDefault="004B383B" w:rsidP="0080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CF0DF5" w:rsidRPr="003907B3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3907B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3907B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 xml:space="preserve"> </w:t>
            </w:r>
            <w:r w:rsidRPr="003907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3</w:t>
            </w:r>
            <w:r w:rsidR="00CF0DF5" w:rsidRPr="003907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0</w:t>
            </w:r>
            <w:r w:rsidR="00CF0DF5" w:rsidRPr="003907B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 xml:space="preserve"> </w:t>
            </w:r>
            <w:r w:rsidR="00CF0DF5" w:rsidRPr="003907B3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14:paraId="32FF0426" w14:textId="539EC2B5" w:rsidR="004B383B" w:rsidRPr="003907B3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7C4EE75D" w14:textId="77777777" w:rsidR="004B383B" w:rsidRPr="003907B3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A0ED883" w14:textId="024192A3" w:rsidR="004B383B" w:rsidRPr="003907B3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26951200" w14:textId="77777777" w:rsidR="004B383B" w:rsidRPr="003907B3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FE05FF1" w14:textId="5BE80536" w:rsidR="004B383B" w:rsidRPr="003907B3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313A98" w:rsidRPr="003907B3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DCD8781" w14:textId="77777777" w:rsidR="004B383B" w:rsidRPr="003907B3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D4295E" w14:textId="4131138A" w:rsidR="004B383B" w:rsidRPr="003907B3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313A98" w:rsidRPr="003907B3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4B383B" w:rsidRPr="003907B3" w14:paraId="6C577035" w14:textId="77777777" w:rsidTr="008E49C1">
        <w:trPr>
          <w:tblHeader/>
        </w:trPr>
        <w:tc>
          <w:tcPr>
            <w:tcW w:w="4410" w:type="dxa"/>
            <w:shd w:val="clear" w:color="auto" w:fill="auto"/>
          </w:tcPr>
          <w:p w14:paraId="4465930A" w14:textId="77777777" w:rsidR="004B383B" w:rsidRPr="003907B3" w:rsidRDefault="004B383B" w:rsidP="0080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07C6AFEB" w14:textId="77777777" w:rsidR="004B383B" w:rsidRPr="003907B3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383B" w:rsidRPr="003907B3" w14:paraId="23E67990" w14:textId="77777777" w:rsidTr="004B383B">
        <w:tc>
          <w:tcPr>
            <w:tcW w:w="4410" w:type="dxa"/>
            <w:shd w:val="clear" w:color="auto" w:fill="auto"/>
          </w:tcPr>
          <w:p w14:paraId="7178970A" w14:textId="77777777" w:rsidR="004B383B" w:rsidRPr="003907B3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474927" w14:textId="77777777" w:rsidR="004B383B" w:rsidRPr="003907B3" w:rsidRDefault="004B383B" w:rsidP="008045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BCE3402" w14:textId="77777777" w:rsidR="004B383B" w:rsidRPr="003907B3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0AE1E93" w14:textId="77777777" w:rsidR="004B383B" w:rsidRPr="003907B3" w:rsidRDefault="004B383B" w:rsidP="008045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2D7ABD2" w14:textId="77777777" w:rsidR="004B383B" w:rsidRPr="003907B3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6E75688" w14:textId="77777777" w:rsidR="004B383B" w:rsidRPr="003907B3" w:rsidRDefault="004B383B" w:rsidP="008045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EF5E93" w14:textId="77777777" w:rsidR="004B383B" w:rsidRPr="003907B3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0BFC9A" w14:textId="77777777" w:rsidR="004B383B" w:rsidRPr="003907B3" w:rsidRDefault="004B383B" w:rsidP="008045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F0DF5" w:rsidRPr="003907B3" w14:paraId="75C99E43" w14:textId="77777777" w:rsidTr="00804534">
        <w:tc>
          <w:tcPr>
            <w:tcW w:w="4410" w:type="dxa"/>
            <w:shd w:val="clear" w:color="auto" w:fill="auto"/>
          </w:tcPr>
          <w:p w14:paraId="5BD24614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D75305" w14:textId="01C4502D" w:rsidR="00CF0DF5" w:rsidRPr="003907B3" w:rsidRDefault="008F4B52" w:rsidP="00CF0DF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241</w:t>
            </w:r>
          </w:p>
        </w:tc>
        <w:tc>
          <w:tcPr>
            <w:tcW w:w="262" w:type="dxa"/>
            <w:shd w:val="clear" w:color="auto" w:fill="auto"/>
          </w:tcPr>
          <w:p w14:paraId="5B98B3EB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C3B14B1" w14:textId="2F0FE988" w:rsidR="00CF0DF5" w:rsidRPr="003907B3" w:rsidRDefault="00CF0DF5" w:rsidP="00CF0DF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195875E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076FC69" w14:textId="37E48920" w:rsidR="00CF0DF5" w:rsidRPr="003907B3" w:rsidRDefault="000A611C" w:rsidP="00CF0DF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BE2B21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D894284" w14:textId="6D0ADCE1" w:rsidR="00CF0DF5" w:rsidRPr="003907B3" w:rsidRDefault="00CF0DF5" w:rsidP="00CF0DF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F0DF5" w:rsidRPr="003907B3" w14:paraId="140ECEC8" w14:textId="77777777" w:rsidTr="004B383B">
        <w:tc>
          <w:tcPr>
            <w:tcW w:w="4410" w:type="dxa"/>
            <w:shd w:val="clear" w:color="auto" w:fill="auto"/>
          </w:tcPr>
          <w:p w14:paraId="52C96826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13AD64BB" w14:textId="025E62BC" w:rsidR="00CF0DF5" w:rsidRPr="003907B3" w:rsidRDefault="008F4B52" w:rsidP="00CF0DF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262" w:type="dxa"/>
            <w:shd w:val="clear" w:color="auto" w:fill="auto"/>
          </w:tcPr>
          <w:p w14:paraId="7DFE1520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77D5980" w14:textId="6C11FDB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262" w:type="dxa"/>
            <w:shd w:val="clear" w:color="auto" w:fill="auto"/>
          </w:tcPr>
          <w:p w14:paraId="3EDF3421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3DFAB69" w14:textId="25BC6FEC" w:rsidR="00CF0DF5" w:rsidRPr="003907B3" w:rsidRDefault="00A43A98" w:rsidP="00CF0DF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270" w:type="dxa"/>
            <w:shd w:val="clear" w:color="auto" w:fill="auto"/>
          </w:tcPr>
          <w:p w14:paraId="06BF9152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E36B6C6" w14:textId="3040668F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171</w:t>
            </w:r>
          </w:p>
        </w:tc>
      </w:tr>
      <w:tr w:rsidR="00CF0DF5" w:rsidRPr="003907B3" w14:paraId="63E9A28C" w14:textId="77777777" w:rsidTr="004B383B">
        <w:tc>
          <w:tcPr>
            <w:tcW w:w="4410" w:type="dxa"/>
            <w:shd w:val="clear" w:color="auto" w:fill="auto"/>
          </w:tcPr>
          <w:p w14:paraId="171F8415" w14:textId="72677165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  <w:r w:rsidR="00392524" w:rsidRPr="003907B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90" w:type="dxa"/>
            <w:shd w:val="clear" w:color="auto" w:fill="auto"/>
          </w:tcPr>
          <w:p w14:paraId="2F1AE0AA" w14:textId="02D4395F" w:rsidR="00CF0DF5" w:rsidRPr="003907B3" w:rsidRDefault="00D72A23" w:rsidP="00CF0DF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</w:p>
        </w:tc>
        <w:tc>
          <w:tcPr>
            <w:tcW w:w="262" w:type="dxa"/>
            <w:shd w:val="clear" w:color="auto" w:fill="auto"/>
          </w:tcPr>
          <w:p w14:paraId="352994BA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73B7B8A" w14:textId="5B2C0A53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249</w:t>
            </w:r>
          </w:p>
        </w:tc>
        <w:tc>
          <w:tcPr>
            <w:tcW w:w="262" w:type="dxa"/>
            <w:shd w:val="clear" w:color="auto" w:fill="auto"/>
          </w:tcPr>
          <w:p w14:paraId="5FFF1A0C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897320C" w14:textId="218A7893" w:rsidR="00CF0DF5" w:rsidRPr="003907B3" w:rsidRDefault="00A43A98" w:rsidP="00CF0DF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</w:p>
        </w:tc>
        <w:tc>
          <w:tcPr>
            <w:tcW w:w="270" w:type="dxa"/>
            <w:shd w:val="clear" w:color="auto" w:fill="auto"/>
          </w:tcPr>
          <w:p w14:paraId="3B67E195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B45E833" w14:textId="117D80CC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249 </w:t>
            </w:r>
          </w:p>
        </w:tc>
      </w:tr>
      <w:tr w:rsidR="00CF0DF5" w:rsidRPr="003907B3" w14:paraId="0B2E3555" w14:textId="77777777" w:rsidTr="004B383B">
        <w:tc>
          <w:tcPr>
            <w:tcW w:w="4410" w:type="dxa"/>
            <w:shd w:val="clear" w:color="auto" w:fill="auto"/>
          </w:tcPr>
          <w:p w14:paraId="150DD3A4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4E7CFAF1" w14:textId="1C3A9C02" w:rsidR="00CF0DF5" w:rsidRPr="003907B3" w:rsidRDefault="00D72A23" w:rsidP="00CF0DF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7F572C"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14:paraId="2BB3CA84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B6CF110" w14:textId="43B55ADE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62" w:type="dxa"/>
            <w:shd w:val="clear" w:color="auto" w:fill="auto"/>
          </w:tcPr>
          <w:p w14:paraId="0D68B4C1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4EAFD99" w14:textId="03545BE8" w:rsidR="00CF0DF5" w:rsidRPr="003907B3" w:rsidRDefault="00A43A98" w:rsidP="00CF0DF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14:paraId="460F93E0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EA8C22E" w14:textId="482308AD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180</w:t>
            </w:r>
          </w:p>
        </w:tc>
      </w:tr>
      <w:tr w:rsidR="00CF0DF5" w:rsidRPr="003907B3" w14:paraId="4C275115" w14:textId="77777777" w:rsidTr="004B383B">
        <w:tc>
          <w:tcPr>
            <w:tcW w:w="4410" w:type="dxa"/>
            <w:shd w:val="clear" w:color="auto" w:fill="auto"/>
          </w:tcPr>
          <w:p w14:paraId="06C0B076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293E4349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4A805A2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CED07F2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C569E90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20DD75F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0C4847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A3DB3CC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43D75" w:rsidRPr="003907B3" w14:paraId="41DE8DD0" w14:textId="77777777" w:rsidTr="008D3EC5">
        <w:tc>
          <w:tcPr>
            <w:tcW w:w="4410" w:type="dxa"/>
            <w:shd w:val="clear" w:color="auto" w:fill="auto"/>
          </w:tcPr>
          <w:p w14:paraId="1B5E6068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0EA53E17" w14:textId="1B3AFA14" w:rsidR="00943D75" w:rsidRPr="003907B3" w:rsidRDefault="00943D75" w:rsidP="00943D7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44BB6B1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7ACA94D" w14:textId="05D10118" w:rsidR="00943D75" w:rsidRPr="003907B3" w:rsidRDefault="00943D75" w:rsidP="00943D7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5E7B255" w14:textId="77777777" w:rsidR="00943D75" w:rsidRPr="003907B3" w:rsidRDefault="00943D75" w:rsidP="00943D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4B14C08" w14:textId="219A3E09" w:rsidR="00943D75" w:rsidRPr="003907B3" w:rsidRDefault="00943D75" w:rsidP="00943D7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10,286</w:t>
            </w:r>
          </w:p>
        </w:tc>
        <w:tc>
          <w:tcPr>
            <w:tcW w:w="270" w:type="dxa"/>
            <w:shd w:val="clear" w:color="auto" w:fill="auto"/>
          </w:tcPr>
          <w:p w14:paraId="10BEB0FE" w14:textId="77777777" w:rsidR="00943D75" w:rsidRPr="003907B3" w:rsidRDefault="00943D75" w:rsidP="00943D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98AAD4" w14:textId="2F72657C" w:rsidR="00943D75" w:rsidRPr="003907B3" w:rsidRDefault="00943D75" w:rsidP="00943D7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11,932</w:t>
            </w:r>
          </w:p>
        </w:tc>
      </w:tr>
      <w:tr w:rsidR="00943D75" w:rsidRPr="003907B3" w14:paraId="7BB2956E" w14:textId="77777777" w:rsidTr="008D3EC5">
        <w:tc>
          <w:tcPr>
            <w:tcW w:w="4410" w:type="dxa"/>
            <w:shd w:val="clear" w:color="auto" w:fill="auto"/>
          </w:tcPr>
          <w:p w14:paraId="41C8B3AB" w14:textId="6351B0C4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4BA1830F" w14:textId="4098A2F0" w:rsidR="00943D75" w:rsidRPr="003907B3" w:rsidRDefault="00943D75" w:rsidP="00943D7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E2DAB6C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91600F7" w14:textId="0B9BA9AF" w:rsidR="00943D75" w:rsidRPr="003907B3" w:rsidRDefault="00943D75" w:rsidP="00943D7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C2FB615" w14:textId="77777777" w:rsidR="00943D75" w:rsidRPr="003907B3" w:rsidRDefault="00943D75" w:rsidP="00943D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D691FDE" w14:textId="28386F1B" w:rsidR="00943D75" w:rsidRPr="003907B3" w:rsidRDefault="00943D75" w:rsidP="00943D7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900</w:t>
            </w:r>
          </w:p>
        </w:tc>
        <w:tc>
          <w:tcPr>
            <w:tcW w:w="270" w:type="dxa"/>
            <w:shd w:val="clear" w:color="auto" w:fill="auto"/>
          </w:tcPr>
          <w:p w14:paraId="04F85222" w14:textId="77777777" w:rsidR="00943D75" w:rsidRPr="003907B3" w:rsidRDefault="00943D75" w:rsidP="00943D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738498" w14:textId="44D2E0D2" w:rsidR="00943D75" w:rsidRPr="003907B3" w:rsidRDefault="00943D75" w:rsidP="00943D7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43D75" w:rsidRPr="003907B3" w14:paraId="56753C3B" w14:textId="77777777" w:rsidTr="008D3EC5">
        <w:tc>
          <w:tcPr>
            <w:tcW w:w="4410" w:type="dxa"/>
            <w:shd w:val="clear" w:color="auto" w:fill="auto"/>
          </w:tcPr>
          <w:p w14:paraId="25D03575" w14:textId="13CC353E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="Angsana New" w:hAnsi="Angsana New" w:hint="cs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3F9F8872" w14:textId="3AAFAA94" w:rsidR="00943D75" w:rsidRPr="003907B3" w:rsidRDefault="00943D75" w:rsidP="00943D7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6424711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7AD4639" w14:textId="7AF33FC1" w:rsidR="00943D75" w:rsidRPr="003907B3" w:rsidRDefault="00943D75" w:rsidP="00943D7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D6BB386" w14:textId="77777777" w:rsidR="00943D75" w:rsidRPr="003907B3" w:rsidRDefault="00943D75" w:rsidP="00943D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7D30C12" w14:textId="702911F3" w:rsidR="00943D75" w:rsidRPr="003907B3" w:rsidRDefault="00943D75" w:rsidP="00943D7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538</w:t>
            </w:r>
          </w:p>
        </w:tc>
        <w:tc>
          <w:tcPr>
            <w:tcW w:w="270" w:type="dxa"/>
            <w:shd w:val="clear" w:color="auto" w:fill="auto"/>
          </w:tcPr>
          <w:p w14:paraId="5682FA0F" w14:textId="77777777" w:rsidR="00943D75" w:rsidRPr="003907B3" w:rsidRDefault="00943D75" w:rsidP="00943D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9C00463" w14:textId="2F2DDD34" w:rsidR="00943D75" w:rsidRPr="003907B3" w:rsidRDefault="00943D75" w:rsidP="00943D7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288</w:t>
            </w:r>
          </w:p>
        </w:tc>
      </w:tr>
      <w:tr w:rsidR="00943D75" w:rsidRPr="003907B3" w14:paraId="18AF1ADC" w14:textId="77777777" w:rsidTr="004B383B">
        <w:tc>
          <w:tcPr>
            <w:tcW w:w="4410" w:type="dxa"/>
            <w:shd w:val="clear" w:color="auto" w:fill="auto"/>
          </w:tcPr>
          <w:p w14:paraId="11F335B7" w14:textId="128D4E23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shd w:val="clear" w:color="auto" w:fill="auto"/>
          </w:tcPr>
          <w:p w14:paraId="3A605618" w14:textId="002FBDFF" w:rsidR="00943D75" w:rsidRPr="003907B3" w:rsidRDefault="00943D75" w:rsidP="00943D7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CD39B6E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CFE9416" w14:textId="4EDBAAA1" w:rsidR="00943D75" w:rsidRPr="003907B3" w:rsidRDefault="00943D75" w:rsidP="00943D7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D841AFC" w14:textId="77777777" w:rsidR="00943D75" w:rsidRPr="003907B3" w:rsidRDefault="00943D75" w:rsidP="00943D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00C0D49" w14:textId="7AA779C2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45</w:t>
            </w: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907B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49669E42" w14:textId="77777777" w:rsidR="00943D75" w:rsidRPr="003907B3" w:rsidRDefault="00943D75" w:rsidP="00943D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0D223AB" w14:textId="49E18AFD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45,500</w:t>
            </w:r>
          </w:p>
        </w:tc>
      </w:tr>
      <w:tr w:rsidR="00943D75" w:rsidRPr="003907B3" w14:paraId="6D9DFDD8" w14:textId="77777777" w:rsidTr="004B383B">
        <w:tc>
          <w:tcPr>
            <w:tcW w:w="4410" w:type="dxa"/>
            <w:shd w:val="clear" w:color="auto" w:fill="auto"/>
          </w:tcPr>
          <w:p w14:paraId="10A62532" w14:textId="1B28593C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0EDA1C7" w14:textId="1DCB4BD1" w:rsidR="00943D75" w:rsidRPr="003907B3" w:rsidRDefault="00943D75" w:rsidP="00943D7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76430BD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9AE91EF" w14:textId="74BD50A2" w:rsidR="00943D75" w:rsidRPr="003907B3" w:rsidRDefault="00943D75" w:rsidP="00943D7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9215E68" w14:textId="77777777" w:rsidR="00943D75" w:rsidRPr="003907B3" w:rsidRDefault="00943D75" w:rsidP="00943D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02F9ACA" w14:textId="180436F7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521D82" w14:textId="77777777" w:rsidR="00943D75" w:rsidRPr="003907B3" w:rsidRDefault="00943D75" w:rsidP="00943D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242F42B" w14:textId="213C0E7B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13988" w:rsidRPr="003907B3" w14:paraId="215BA890" w14:textId="77777777" w:rsidTr="004B383B">
        <w:tc>
          <w:tcPr>
            <w:tcW w:w="4410" w:type="dxa"/>
            <w:shd w:val="clear" w:color="auto" w:fill="auto"/>
          </w:tcPr>
          <w:p w14:paraId="5BA5BD70" w14:textId="16BEEBE4" w:rsidR="00D13988" w:rsidRPr="003907B3" w:rsidRDefault="00466B7B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07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0614F34" w14:textId="77777777" w:rsidR="00D13988" w:rsidRPr="003907B3" w:rsidRDefault="00D13988" w:rsidP="000A176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0282561" w14:textId="77777777" w:rsidR="00D13988" w:rsidRPr="003907B3" w:rsidRDefault="00D13988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F2EC984" w14:textId="77777777" w:rsidR="00D13988" w:rsidRPr="003907B3" w:rsidRDefault="00D13988" w:rsidP="00943D7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0F59590" w14:textId="77777777" w:rsidR="00D13988" w:rsidRPr="003907B3" w:rsidRDefault="00D13988" w:rsidP="00943D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877692A" w14:textId="77777777" w:rsidR="00D13988" w:rsidRPr="003907B3" w:rsidRDefault="00D13988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0A3E68" w14:textId="77777777" w:rsidR="00D13988" w:rsidRPr="003907B3" w:rsidRDefault="00D13988" w:rsidP="00943D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C0906EE" w14:textId="77777777" w:rsidR="00D13988" w:rsidRPr="003907B3" w:rsidRDefault="00D13988" w:rsidP="00943D7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13988" w:rsidRPr="003907B3" w14:paraId="6B423209" w14:textId="77777777" w:rsidTr="004B383B">
        <w:tc>
          <w:tcPr>
            <w:tcW w:w="4410" w:type="dxa"/>
            <w:shd w:val="clear" w:color="auto" w:fill="auto"/>
          </w:tcPr>
          <w:p w14:paraId="44577972" w14:textId="5812636B" w:rsidR="00D13988" w:rsidRPr="003907B3" w:rsidRDefault="00BA6292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07B3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6ADAD26B" w14:textId="2BAAF5F2" w:rsidR="00D13988" w:rsidRPr="003907B3" w:rsidRDefault="00BA6292" w:rsidP="000A176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7C74210" w14:textId="77777777" w:rsidR="00D13988" w:rsidRPr="003907B3" w:rsidRDefault="00D13988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23E4EEE" w14:textId="58AA0A72" w:rsidR="00D13988" w:rsidRPr="003907B3" w:rsidRDefault="00BA6292" w:rsidP="00943D7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B66E89D" w14:textId="77777777" w:rsidR="00D13988" w:rsidRPr="003907B3" w:rsidRDefault="00D13988" w:rsidP="00943D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5F694F2" w14:textId="4FE3B75E" w:rsidR="00D13988" w:rsidRPr="003907B3" w:rsidRDefault="009D20DA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5FBCCD72" w14:textId="77777777" w:rsidR="00D13988" w:rsidRPr="003907B3" w:rsidRDefault="00D13988" w:rsidP="00943D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9227DD5" w14:textId="5ED7B3BC" w:rsidR="00D13988" w:rsidRPr="003907B3" w:rsidRDefault="009D20DA" w:rsidP="00943D7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943</w:t>
            </w:r>
          </w:p>
        </w:tc>
      </w:tr>
      <w:tr w:rsidR="00943D75" w:rsidRPr="003907B3" w14:paraId="654CE615" w14:textId="77777777" w:rsidTr="004B383B">
        <w:tc>
          <w:tcPr>
            <w:tcW w:w="4410" w:type="dxa"/>
            <w:shd w:val="clear" w:color="auto" w:fill="auto"/>
          </w:tcPr>
          <w:p w14:paraId="4AABCC56" w14:textId="5EAE71A8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3BCAD5C9" w14:textId="1D1FFCD8" w:rsidR="00943D75" w:rsidRPr="003907B3" w:rsidRDefault="00943D75" w:rsidP="000A176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F7851FD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5EE4C2C" w14:textId="53F7874E" w:rsidR="00943D75" w:rsidRPr="003907B3" w:rsidRDefault="00943D75" w:rsidP="00943D7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1ED182A" w14:textId="77777777" w:rsidR="00943D75" w:rsidRPr="003907B3" w:rsidRDefault="00943D75" w:rsidP="00943D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FC4D78E" w14:textId="7E92A9AA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</w:t>
            </w: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907B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327</w:t>
            </w:r>
          </w:p>
        </w:tc>
        <w:tc>
          <w:tcPr>
            <w:tcW w:w="270" w:type="dxa"/>
            <w:shd w:val="clear" w:color="auto" w:fill="auto"/>
          </w:tcPr>
          <w:p w14:paraId="0D8E2354" w14:textId="77777777" w:rsidR="00943D75" w:rsidRPr="003907B3" w:rsidRDefault="00943D75" w:rsidP="00943D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0EDFE99" w14:textId="50EC0217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2,196</w:t>
            </w:r>
          </w:p>
        </w:tc>
      </w:tr>
      <w:tr w:rsidR="00943D75" w:rsidRPr="003907B3" w14:paraId="45B40867" w14:textId="77777777" w:rsidTr="004B383B">
        <w:trPr>
          <w:trHeight w:val="68"/>
        </w:trPr>
        <w:tc>
          <w:tcPr>
            <w:tcW w:w="4410" w:type="dxa"/>
            <w:shd w:val="clear" w:color="auto" w:fill="auto"/>
          </w:tcPr>
          <w:p w14:paraId="1582E215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5927FD4B" w14:textId="77777777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E2D12E4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23A9D34" w14:textId="77777777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DADAEC8" w14:textId="77777777" w:rsidR="00943D75" w:rsidRPr="003907B3" w:rsidRDefault="00943D75" w:rsidP="00943D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B16EECB" w14:textId="77777777" w:rsidR="00943D75" w:rsidRPr="003907B3" w:rsidRDefault="00943D75" w:rsidP="00943D7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D3CE2B" w14:textId="77777777" w:rsidR="00943D75" w:rsidRPr="003907B3" w:rsidRDefault="00943D75" w:rsidP="00943D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D991B2B" w14:textId="77777777" w:rsidR="00943D75" w:rsidRPr="003907B3" w:rsidRDefault="00943D75" w:rsidP="00943D7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43D75" w:rsidRPr="003907B3" w14:paraId="266BD1B9" w14:textId="77777777" w:rsidTr="004B383B">
        <w:tc>
          <w:tcPr>
            <w:tcW w:w="4410" w:type="dxa"/>
            <w:shd w:val="clear" w:color="auto" w:fill="auto"/>
          </w:tcPr>
          <w:p w14:paraId="26B331B5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4386C1DF" w14:textId="77777777" w:rsidR="00943D75" w:rsidRPr="003907B3" w:rsidRDefault="00943D75" w:rsidP="00943D7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3C86F0A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B58A31B" w14:textId="77777777" w:rsidR="00943D75" w:rsidRPr="003907B3" w:rsidRDefault="00943D75" w:rsidP="00943D7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2761FCB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8AE988C" w14:textId="77777777" w:rsidR="00943D75" w:rsidRPr="003907B3" w:rsidRDefault="00943D75" w:rsidP="00943D7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1EF89F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834A35C" w14:textId="77777777" w:rsidR="00943D75" w:rsidRPr="003907B3" w:rsidRDefault="00943D75" w:rsidP="00943D7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43D75" w:rsidRPr="003907B3" w14:paraId="009FA133" w14:textId="77777777" w:rsidTr="004B383B">
        <w:tc>
          <w:tcPr>
            <w:tcW w:w="4410" w:type="dxa"/>
            <w:shd w:val="clear" w:color="auto" w:fill="auto"/>
          </w:tcPr>
          <w:p w14:paraId="11595CC2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ผลประโยชน์ระยะสั้นของผู้บริหาร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483AF2" w14:textId="77777777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A0A1FCB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1728C55" w14:textId="77777777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27E6DB3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743372F" w14:textId="77777777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A8C0AB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F43B9C" w14:textId="77777777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43D75" w:rsidRPr="003907B3" w14:paraId="37F5C048" w14:textId="77777777" w:rsidTr="004B383B">
        <w:tc>
          <w:tcPr>
            <w:tcW w:w="4410" w:type="dxa"/>
            <w:shd w:val="clear" w:color="auto" w:fill="auto"/>
          </w:tcPr>
          <w:p w14:paraId="06F7C69F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907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 (รวมค่าตอบแทนกรรมการ)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8B71DD" w14:textId="6D54295E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19</w:t>
            </w: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907B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003</w:t>
            </w:r>
          </w:p>
        </w:tc>
        <w:tc>
          <w:tcPr>
            <w:tcW w:w="262" w:type="dxa"/>
            <w:shd w:val="clear" w:color="auto" w:fill="auto"/>
          </w:tcPr>
          <w:p w14:paraId="029C2828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BBD41E0" w14:textId="1F7528FF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20,287</w:t>
            </w:r>
          </w:p>
        </w:tc>
        <w:tc>
          <w:tcPr>
            <w:tcW w:w="262" w:type="dxa"/>
            <w:shd w:val="clear" w:color="auto" w:fill="auto"/>
          </w:tcPr>
          <w:p w14:paraId="669502D2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D9A17F7" w14:textId="5E86FA99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16</w:t>
            </w: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907B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303</w:t>
            </w:r>
          </w:p>
        </w:tc>
        <w:tc>
          <w:tcPr>
            <w:tcW w:w="270" w:type="dxa"/>
            <w:shd w:val="clear" w:color="auto" w:fill="auto"/>
          </w:tcPr>
          <w:p w14:paraId="1B964B3B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D0CA82" w14:textId="70172FD9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17,587</w:t>
            </w:r>
          </w:p>
        </w:tc>
      </w:tr>
      <w:tr w:rsidR="00943D75" w:rsidRPr="003907B3" w14:paraId="449ADA0C" w14:textId="77777777" w:rsidTr="004B383B">
        <w:tc>
          <w:tcPr>
            <w:tcW w:w="4410" w:type="dxa"/>
            <w:shd w:val="clear" w:color="auto" w:fill="auto"/>
          </w:tcPr>
          <w:p w14:paraId="69DE6917" w14:textId="322F4F85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907B3">
              <w:rPr>
                <w:rFonts w:ascii="Angsana New" w:hAnsi="Angsana New" w:hint="cs"/>
                <w:sz w:val="28"/>
                <w:szCs w:val="28"/>
                <w:cs/>
              </w:rPr>
              <w:t>ผลประโยชน์</w:t>
            </w:r>
            <w:r w:rsidR="006C641D" w:rsidRPr="003907B3">
              <w:rPr>
                <w:rFonts w:ascii="Angsana New" w:hAnsi="Angsana New" w:hint="cs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727684" w14:textId="6BC137A0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535</w:t>
            </w:r>
          </w:p>
        </w:tc>
        <w:tc>
          <w:tcPr>
            <w:tcW w:w="262" w:type="dxa"/>
            <w:shd w:val="clear" w:color="auto" w:fill="auto"/>
          </w:tcPr>
          <w:p w14:paraId="063973A8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516B55E" w14:textId="18E9C501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804</w:t>
            </w:r>
          </w:p>
        </w:tc>
        <w:tc>
          <w:tcPr>
            <w:tcW w:w="262" w:type="dxa"/>
            <w:shd w:val="clear" w:color="auto" w:fill="auto"/>
          </w:tcPr>
          <w:p w14:paraId="3338BFF9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32991B8" w14:textId="63359088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535</w:t>
            </w:r>
          </w:p>
        </w:tc>
        <w:tc>
          <w:tcPr>
            <w:tcW w:w="270" w:type="dxa"/>
            <w:shd w:val="clear" w:color="auto" w:fill="auto"/>
          </w:tcPr>
          <w:p w14:paraId="0CC806A8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B40118" w14:textId="6C566D5C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804</w:t>
            </w:r>
          </w:p>
        </w:tc>
      </w:tr>
      <w:tr w:rsidR="00943D75" w:rsidRPr="003907B3" w14:paraId="03545095" w14:textId="77777777" w:rsidTr="004B383B">
        <w:tc>
          <w:tcPr>
            <w:tcW w:w="4410" w:type="dxa"/>
            <w:shd w:val="clear" w:color="auto" w:fill="auto"/>
          </w:tcPr>
          <w:p w14:paraId="03ABE098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3D3DFB6" w14:textId="77777777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23A47AC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0DC6362" w14:textId="77777777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1DD6E89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6E63FA1" w14:textId="77777777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23F6BA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BD257F" w14:textId="77777777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3D75" w:rsidRPr="003907B3" w14:paraId="5E04AB78" w14:textId="77777777" w:rsidTr="00804534">
        <w:tc>
          <w:tcPr>
            <w:tcW w:w="4410" w:type="dxa"/>
            <w:shd w:val="clear" w:color="auto" w:fill="auto"/>
          </w:tcPr>
          <w:p w14:paraId="54A416A1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0508AA" w14:textId="3A1A2304" w:rsidR="00943D75" w:rsidRPr="003907B3" w:rsidRDefault="00C879DB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/>
                <w:sz w:val="28"/>
                <w:szCs w:val="28"/>
                <w:lang w:val="en-US" w:bidi="th-TH"/>
              </w:rPr>
              <w:t>953</w:t>
            </w:r>
          </w:p>
        </w:tc>
        <w:tc>
          <w:tcPr>
            <w:tcW w:w="262" w:type="dxa"/>
            <w:shd w:val="clear" w:color="auto" w:fill="auto"/>
          </w:tcPr>
          <w:p w14:paraId="7A2A3AFF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1262F4A" w14:textId="7C88580B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262" w:type="dxa"/>
            <w:shd w:val="clear" w:color="auto" w:fill="auto"/>
          </w:tcPr>
          <w:p w14:paraId="70F0FE06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84E2BB5" w14:textId="31BD8E91" w:rsidR="00943D75" w:rsidRPr="003907B3" w:rsidRDefault="00943D75" w:rsidP="00943D7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EF9E97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A3C68C" w14:textId="1DAE9599" w:rsidR="00943D75" w:rsidRPr="003907B3" w:rsidRDefault="00943D75" w:rsidP="00943D7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43D75" w:rsidRPr="003907B3" w14:paraId="37EAB2BA" w14:textId="77777777" w:rsidTr="00804534">
        <w:tc>
          <w:tcPr>
            <w:tcW w:w="4410" w:type="dxa"/>
            <w:shd w:val="clear" w:color="auto" w:fill="auto"/>
          </w:tcPr>
          <w:p w14:paraId="743306CA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990" w:type="dxa"/>
            <w:shd w:val="clear" w:color="auto" w:fill="auto"/>
          </w:tcPr>
          <w:p w14:paraId="6498584F" w14:textId="3106A8F1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907B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131</w:t>
            </w:r>
          </w:p>
        </w:tc>
        <w:tc>
          <w:tcPr>
            <w:tcW w:w="262" w:type="dxa"/>
            <w:shd w:val="clear" w:color="auto" w:fill="auto"/>
          </w:tcPr>
          <w:p w14:paraId="4380C250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DAB5B51" w14:textId="342C9AFB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1,131</w:t>
            </w:r>
          </w:p>
        </w:tc>
        <w:tc>
          <w:tcPr>
            <w:tcW w:w="262" w:type="dxa"/>
            <w:shd w:val="clear" w:color="auto" w:fill="auto"/>
          </w:tcPr>
          <w:p w14:paraId="71DB0D9C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BA61C0B" w14:textId="54FE1020" w:rsidR="00943D75" w:rsidRPr="003907B3" w:rsidRDefault="00943D75" w:rsidP="00943D7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8ED44C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733CA7" w14:textId="1FFD13F9" w:rsidR="00943D75" w:rsidRPr="003907B3" w:rsidRDefault="00943D75" w:rsidP="00943D7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43D75" w:rsidRPr="003907B3" w14:paraId="77E14E84" w14:textId="77777777" w:rsidTr="00804534">
        <w:tc>
          <w:tcPr>
            <w:tcW w:w="4410" w:type="dxa"/>
            <w:shd w:val="clear" w:color="auto" w:fill="auto"/>
          </w:tcPr>
          <w:p w14:paraId="41D75E2A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444DDE" w14:textId="5CDDA74B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907B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391</w:t>
            </w:r>
          </w:p>
        </w:tc>
        <w:tc>
          <w:tcPr>
            <w:tcW w:w="262" w:type="dxa"/>
            <w:shd w:val="clear" w:color="auto" w:fill="auto"/>
          </w:tcPr>
          <w:p w14:paraId="1D6C2AF9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9B94688" w14:textId="4550B684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1,345</w:t>
            </w:r>
          </w:p>
        </w:tc>
        <w:tc>
          <w:tcPr>
            <w:tcW w:w="262" w:type="dxa"/>
            <w:shd w:val="clear" w:color="auto" w:fill="auto"/>
          </w:tcPr>
          <w:p w14:paraId="33D3B276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B7237A6" w14:textId="7F80DCA0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220</w:t>
            </w:r>
          </w:p>
        </w:tc>
        <w:tc>
          <w:tcPr>
            <w:tcW w:w="270" w:type="dxa"/>
            <w:shd w:val="clear" w:color="auto" w:fill="auto"/>
          </w:tcPr>
          <w:p w14:paraId="47CDD2E4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204AC5" w14:textId="0EE6D231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265</w:t>
            </w:r>
          </w:p>
        </w:tc>
      </w:tr>
      <w:tr w:rsidR="00943D75" w:rsidRPr="003907B3" w14:paraId="49B97894" w14:textId="77777777" w:rsidTr="00804534">
        <w:tc>
          <w:tcPr>
            <w:tcW w:w="4410" w:type="dxa"/>
            <w:shd w:val="clear" w:color="auto" w:fill="auto"/>
          </w:tcPr>
          <w:p w14:paraId="198E0DD3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  <w:r w:rsidRPr="003907B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B51278" w14:textId="6E88D184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162</w:t>
            </w:r>
          </w:p>
        </w:tc>
        <w:tc>
          <w:tcPr>
            <w:tcW w:w="262" w:type="dxa"/>
            <w:shd w:val="clear" w:color="auto" w:fill="auto"/>
          </w:tcPr>
          <w:p w14:paraId="329275FD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7C53012" w14:textId="09DF577C" w:rsidR="00943D75" w:rsidRPr="003907B3" w:rsidRDefault="00686FEF" w:rsidP="00686FE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2D1EF1E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ACF1DCC" w14:textId="2B61B08C" w:rsidR="00943D75" w:rsidRPr="003907B3" w:rsidRDefault="00943D75" w:rsidP="00943D7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B71B63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9A27D9B" w14:textId="366E6925" w:rsidR="00943D75" w:rsidRPr="003907B3" w:rsidRDefault="00943D75" w:rsidP="00943D7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43D75" w:rsidRPr="003907B3" w14:paraId="6DE1FEAF" w14:textId="77777777" w:rsidTr="004B383B">
        <w:tc>
          <w:tcPr>
            <w:tcW w:w="4410" w:type="dxa"/>
            <w:shd w:val="clear" w:color="auto" w:fill="auto"/>
          </w:tcPr>
          <w:p w14:paraId="6B53945D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006FA262" w14:textId="4EA377B1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1,68</w:t>
            </w:r>
            <w:r w:rsidR="00B733B6" w:rsidRPr="003907B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55B540F9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58A7337" w14:textId="399E65FA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</w:rPr>
              <w:t>807</w:t>
            </w:r>
          </w:p>
        </w:tc>
        <w:tc>
          <w:tcPr>
            <w:tcW w:w="262" w:type="dxa"/>
            <w:shd w:val="clear" w:color="auto" w:fill="auto"/>
          </w:tcPr>
          <w:p w14:paraId="4B72D35B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F2323C0" w14:textId="17902EB6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950</w:t>
            </w:r>
          </w:p>
        </w:tc>
        <w:tc>
          <w:tcPr>
            <w:tcW w:w="270" w:type="dxa"/>
            <w:shd w:val="clear" w:color="auto" w:fill="auto"/>
          </w:tcPr>
          <w:p w14:paraId="521F407C" w14:textId="77777777" w:rsidR="00943D75" w:rsidRPr="003907B3" w:rsidRDefault="00943D75" w:rsidP="009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3F9B6AE" w14:textId="4289A2DF" w:rsidR="00943D75" w:rsidRPr="003907B3" w:rsidRDefault="00943D75" w:rsidP="00943D7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71 </w:t>
            </w:r>
          </w:p>
        </w:tc>
      </w:tr>
    </w:tbl>
    <w:p w14:paraId="2F07C9B7" w14:textId="4D6CAEB2" w:rsidR="00DB12B7" w:rsidRPr="003907B3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"/>
        <w:gridCol w:w="981"/>
        <w:gridCol w:w="9"/>
        <w:gridCol w:w="262"/>
        <w:gridCol w:w="990"/>
        <w:gridCol w:w="8"/>
        <w:gridCol w:w="262"/>
        <w:gridCol w:w="8"/>
        <w:gridCol w:w="982"/>
        <w:gridCol w:w="8"/>
        <w:gridCol w:w="262"/>
        <w:gridCol w:w="990"/>
      </w:tblGrid>
      <w:tr w:rsidR="00DB12B7" w:rsidRPr="003907B3" w14:paraId="64513D47" w14:textId="77777777" w:rsidTr="00AF49EF">
        <w:trPr>
          <w:tblHeader/>
        </w:trPr>
        <w:tc>
          <w:tcPr>
            <w:tcW w:w="4419" w:type="dxa"/>
            <w:gridSpan w:val="2"/>
            <w:shd w:val="clear" w:color="auto" w:fill="auto"/>
          </w:tcPr>
          <w:p w14:paraId="24B9EE3E" w14:textId="77777777" w:rsidR="00DB12B7" w:rsidRPr="003907B3" w:rsidRDefault="00DB12B7" w:rsidP="00CF0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5"/>
            <w:shd w:val="clear" w:color="auto" w:fill="auto"/>
            <w:vAlign w:val="bottom"/>
          </w:tcPr>
          <w:p w14:paraId="0BF5969F" w14:textId="77777777" w:rsidR="00DB12B7" w:rsidRPr="003907B3" w:rsidRDefault="00DB12B7" w:rsidP="00CF0DF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79FF9EC" w14:textId="77777777" w:rsidR="00DB12B7" w:rsidRPr="003907B3" w:rsidRDefault="00DB12B7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4"/>
            <w:shd w:val="clear" w:color="auto" w:fill="auto"/>
            <w:vAlign w:val="bottom"/>
          </w:tcPr>
          <w:p w14:paraId="7F43BA5B" w14:textId="77777777" w:rsidR="00DB12B7" w:rsidRPr="003907B3" w:rsidRDefault="00DB12B7" w:rsidP="00CF0DF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F0DF5" w:rsidRPr="003907B3" w14:paraId="04F1C338" w14:textId="77777777" w:rsidTr="00AF49EF">
        <w:trPr>
          <w:tblHeader/>
        </w:trPr>
        <w:tc>
          <w:tcPr>
            <w:tcW w:w="4419" w:type="dxa"/>
            <w:gridSpan w:val="2"/>
            <w:shd w:val="clear" w:color="auto" w:fill="auto"/>
          </w:tcPr>
          <w:p w14:paraId="1A1DD2C7" w14:textId="77777777" w:rsidR="00CF0DF5" w:rsidRPr="003907B3" w:rsidRDefault="00CF0DF5" w:rsidP="00CF0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52BED5F" w14:textId="0EC2ED24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  <w:t xml:space="preserve">30 </w:t>
            </w:r>
            <w:r w:rsidRPr="003907B3">
              <w:rPr>
                <w:rFonts w:asciiTheme="majorBidi" w:hAnsiTheme="majorBidi" w:cstheme="majorBidi" w:hint="cs"/>
                <w:b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14:paraId="013DF729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pacing w:val="-6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13F825D" w14:textId="0EA0FB7C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10" w:right="-100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  <w:t>31</w:t>
            </w:r>
            <w:r w:rsidRPr="003907B3">
              <w:rPr>
                <w:rFonts w:asciiTheme="majorBidi" w:hAnsiTheme="majorBidi" w:cstheme="majorBidi"/>
                <w:b/>
                <w:spacing w:val="-6"/>
                <w:sz w:val="28"/>
                <w:szCs w:val="28"/>
              </w:rPr>
              <w:t xml:space="preserve"> </w:t>
            </w:r>
            <w:r w:rsidRPr="003907B3">
              <w:rPr>
                <w:rFonts w:asciiTheme="majorBidi" w:hAnsiTheme="majorBidi" w:cstheme="majorBidi"/>
                <w:b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78F28B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6FD8BC0" w14:textId="255EE4A6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31" w:right="-93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  <w:t xml:space="preserve">30 </w:t>
            </w:r>
            <w:r w:rsidRPr="003907B3">
              <w:rPr>
                <w:rFonts w:asciiTheme="majorBidi" w:hAnsiTheme="majorBidi" w:cstheme="majorBidi" w:hint="cs"/>
                <w:b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14:paraId="47E702A4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45D28C5" w14:textId="43AA79A4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  <w:t>31</w:t>
            </w:r>
            <w:r w:rsidRPr="003907B3">
              <w:rPr>
                <w:rFonts w:asciiTheme="majorBidi" w:hAnsiTheme="majorBidi" w:cstheme="majorBidi"/>
                <w:b/>
                <w:spacing w:val="-6"/>
                <w:sz w:val="28"/>
                <w:szCs w:val="28"/>
              </w:rPr>
              <w:t xml:space="preserve"> </w:t>
            </w:r>
            <w:r w:rsidRPr="003907B3">
              <w:rPr>
                <w:rFonts w:asciiTheme="majorBidi" w:hAnsiTheme="majorBidi" w:cstheme="majorBidi"/>
                <w:b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CF0DF5" w:rsidRPr="003907B3" w14:paraId="361E60DB" w14:textId="77777777" w:rsidTr="00AF49EF">
        <w:trPr>
          <w:tblHeader/>
        </w:trPr>
        <w:tc>
          <w:tcPr>
            <w:tcW w:w="4419" w:type="dxa"/>
            <w:gridSpan w:val="2"/>
            <w:shd w:val="clear" w:color="auto" w:fill="auto"/>
          </w:tcPr>
          <w:p w14:paraId="1BA8AF54" w14:textId="1C0D8019" w:rsidR="00CF0DF5" w:rsidRPr="003907B3" w:rsidRDefault="00CF0DF5" w:rsidP="00CF0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15AD786" w14:textId="6C4FC365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050AF764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10C1644A" w14:textId="5E49A5C6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311DC2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54F8222" w14:textId="7E095753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563FFFFB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4C31C6" w14:textId="47681326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CF0DF5" w:rsidRPr="003907B3" w14:paraId="641F1175" w14:textId="77777777" w:rsidTr="00AF49EF">
        <w:trPr>
          <w:trHeight w:val="80"/>
          <w:tblHeader/>
        </w:trPr>
        <w:tc>
          <w:tcPr>
            <w:tcW w:w="4419" w:type="dxa"/>
            <w:gridSpan w:val="2"/>
            <w:shd w:val="clear" w:color="auto" w:fill="auto"/>
          </w:tcPr>
          <w:p w14:paraId="46768900" w14:textId="77777777" w:rsidR="00CF0DF5" w:rsidRPr="003907B3" w:rsidRDefault="00CF0DF5" w:rsidP="00CF0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62" w:type="dxa"/>
            <w:gridSpan w:val="11"/>
            <w:shd w:val="clear" w:color="auto" w:fill="auto"/>
            <w:vAlign w:val="bottom"/>
          </w:tcPr>
          <w:p w14:paraId="4C729DDD" w14:textId="77777777" w:rsidR="00CF0DF5" w:rsidRPr="003907B3" w:rsidRDefault="00CF0DF5" w:rsidP="00CF0D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07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F0DF5" w:rsidRPr="003907B3" w14:paraId="077900F2" w14:textId="77777777" w:rsidTr="00AF49EF">
        <w:tc>
          <w:tcPr>
            <w:tcW w:w="4419" w:type="dxa"/>
            <w:gridSpan w:val="2"/>
            <w:shd w:val="clear" w:color="auto" w:fill="auto"/>
          </w:tcPr>
          <w:p w14:paraId="16ED9E1B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4D73B2A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0058D6E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300F8044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DB8793B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90FC60C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D2D6645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B9297B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F0DF5" w:rsidRPr="003907B3" w14:paraId="15638D09" w14:textId="77777777" w:rsidTr="00AF49EF">
        <w:tc>
          <w:tcPr>
            <w:tcW w:w="4419" w:type="dxa"/>
            <w:gridSpan w:val="2"/>
            <w:shd w:val="clear" w:color="auto" w:fill="auto"/>
          </w:tcPr>
          <w:p w14:paraId="4825EC4D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1E71C23" w14:textId="22ED9CC0" w:rsidR="00CF0DF5" w:rsidRPr="003907B3" w:rsidRDefault="00483CC9" w:rsidP="00A12E41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A935BA" w:rsidRPr="003907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4A2F6692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77ED29F" w14:textId="43DD414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62E098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74F2852" w14:textId="14EE92EE" w:rsidR="00CF0DF5" w:rsidRPr="003907B3" w:rsidRDefault="009F16D2" w:rsidP="00CF0DF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2CAAA6E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F9133A" w14:textId="14E09C2D" w:rsidR="00CF0DF5" w:rsidRPr="003907B3" w:rsidRDefault="00CF0DF5" w:rsidP="00CF0DF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F0DF5" w:rsidRPr="003907B3" w14:paraId="59F90316" w14:textId="77777777" w:rsidTr="00AF49EF">
        <w:tc>
          <w:tcPr>
            <w:tcW w:w="4419" w:type="dxa"/>
            <w:gridSpan w:val="2"/>
            <w:shd w:val="clear" w:color="auto" w:fill="auto"/>
          </w:tcPr>
          <w:p w14:paraId="27265A81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56ABE3D" w14:textId="14C882F9" w:rsidR="00CF0DF5" w:rsidRPr="003907B3" w:rsidRDefault="009F16D2" w:rsidP="00CF0DF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B10E68D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02699880" w14:textId="0DC2E39E" w:rsidR="00CF0DF5" w:rsidRPr="003907B3" w:rsidRDefault="00CF0DF5" w:rsidP="00686FE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80C21EC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47E0FC8" w14:textId="4A07DC6A" w:rsidR="00CF0DF5" w:rsidRPr="003907B3" w:rsidRDefault="009F16D2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</w:t>
            </w: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907B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567</w:t>
            </w:r>
          </w:p>
        </w:tc>
        <w:tc>
          <w:tcPr>
            <w:tcW w:w="262" w:type="dxa"/>
            <w:shd w:val="clear" w:color="auto" w:fill="auto"/>
          </w:tcPr>
          <w:p w14:paraId="23307394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CEBB6D" w14:textId="72E192C8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3907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474</w:t>
            </w:r>
          </w:p>
        </w:tc>
      </w:tr>
      <w:tr w:rsidR="00CF0DF5" w:rsidRPr="003907B3" w14:paraId="7AFFB3CA" w14:textId="77777777" w:rsidTr="00AF49EF">
        <w:tc>
          <w:tcPr>
            <w:tcW w:w="4419" w:type="dxa"/>
            <w:gridSpan w:val="2"/>
            <w:shd w:val="clear" w:color="auto" w:fill="auto"/>
          </w:tcPr>
          <w:p w14:paraId="40F84F90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128B9" w14:textId="74662ED4" w:rsidR="00CF0DF5" w:rsidRPr="003907B3" w:rsidRDefault="00500D27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62" w:type="dxa"/>
            <w:shd w:val="clear" w:color="auto" w:fill="auto"/>
          </w:tcPr>
          <w:p w14:paraId="5A53F9C7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22673" w14:textId="556C2404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1A9FDD8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C08CE" w14:textId="1655E1BC" w:rsidR="00CF0DF5" w:rsidRPr="003907B3" w:rsidRDefault="00897CF2" w:rsidP="00CF0DF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E6AAFAA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1D045" w14:textId="045D0539" w:rsidR="00CF0DF5" w:rsidRPr="003907B3" w:rsidRDefault="00CF0DF5" w:rsidP="00CF0DF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F0DF5" w:rsidRPr="003907B3" w14:paraId="7F55EB7F" w14:textId="77777777" w:rsidTr="00AF49EF">
        <w:tc>
          <w:tcPr>
            <w:tcW w:w="4419" w:type="dxa"/>
            <w:gridSpan w:val="2"/>
            <w:shd w:val="clear" w:color="auto" w:fill="auto"/>
          </w:tcPr>
          <w:p w14:paraId="3EA14C96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3E83D" w14:textId="5C9A24BA" w:rsidR="00CF0DF5" w:rsidRPr="003907B3" w:rsidRDefault="00B376EA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  <w:r w:rsidR="00A35FA8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29F14C85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1546C" w14:textId="0566E123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E07F5D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2DB3D" w14:textId="43D82262" w:rsidR="00CF0DF5" w:rsidRPr="003907B3" w:rsidRDefault="009F16D2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907B3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567</w:t>
            </w:r>
          </w:p>
        </w:tc>
        <w:tc>
          <w:tcPr>
            <w:tcW w:w="262" w:type="dxa"/>
            <w:shd w:val="clear" w:color="auto" w:fill="auto"/>
          </w:tcPr>
          <w:p w14:paraId="7221A5CC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28005" w14:textId="705CD15A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1,474</w:t>
            </w:r>
          </w:p>
        </w:tc>
      </w:tr>
      <w:tr w:rsidR="00CF0DF5" w:rsidRPr="003907B3" w14:paraId="1F3D16EC" w14:textId="77777777" w:rsidTr="00AF49EF">
        <w:tc>
          <w:tcPr>
            <w:tcW w:w="4419" w:type="dxa"/>
            <w:gridSpan w:val="2"/>
            <w:shd w:val="clear" w:color="auto" w:fill="auto"/>
          </w:tcPr>
          <w:p w14:paraId="1E38635F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48ED47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CC3BEB8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78717B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3A67750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3C2D2E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39DED85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CADB673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CF0DF5" w:rsidRPr="003907B3" w14:paraId="3C196EBE" w14:textId="77777777" w:rsidTr="00AF49EF">
        <w:tc>
          <w:tcPr>
            <w:tcW w:w="4419" w:type="dxa"/>
            <w:gridSpan w:val="2"/>
            <w:shd w:val="clear" w:color="auto" w:fill="auto"/>
          </w:tcPr>
          <w:p w14:paraId="05A5179B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9874DCE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6C0B007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692DCE5D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D52AD1D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7C7F786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D6F75D2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07BE39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CF0DF5" w:rsidRPr="003907B3" w14:paraId="0210E0D0" w14:textId="77777777" w:rsidTr="00AF49EF">
        <w:tc>
          <w:tcPr>
            <w:tcW w:w="4419" w:type="dxa"/>
            <w:gridSpan w:val="2"/>
            <w:shd w:val="clear" w:color="auto" w:fill="auto"/>
          </w:tcPr>
          <w:p w14:paraId="36BA474A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34DBAAD" w14:textId="16FAA85F" w:rsidR="00CF0DF5" w:rsidRPr="003907B3" w:rsidRDefault="004925DA" w:rsidP="00CF0DF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7FF3BB0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5A1BBA9" w14:textId="29BF4F9D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8A90B72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8291871" w14:textId="263350F5" w:rsidR="00CF0DF5" w:rsidRPr="003907B3" w:rsidRDefault="009F16D2" w:rsidP="00CF0DF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B9B5CA0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3D3B19" w14:textId="0EEDBF1E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</w:tr>
      <w:tr w:rsidR="00CF0DF5" w:rsidRPr="003907B3" w14:paraId="44B57D44" w14:textId="77777777" w:rsidTr="00AF49EF">
        <w:tc>
          <w:tcPr>
            <w:tcW w:w="4419" w:type="dxa"/>
            <w:gridSpan w:val="2"/>
            <w:shd w:val="clear" w:color="auto" w:fill="auto"/>
          </w:tcPr>
          <w:p w14:paraId="5C8D3DEA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18D2D3E" w14:textId="11F8F5CE" w:rsidR="00CF0DF5" w:rsidRPr="003907B3" w:rsidRDefault="004925DA" w:rsidP="00CF0DF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00D83A9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1809F97" w14:textId="5286918C" w:rsidR="00CF0DF5" w:rsidRPr="003907B3" w:rsidRDefault="00CF0DF5" w:rsidP="00CF0DF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E7762B5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512A785" w14:textId="272005D8" w:rsidR="00CF0DF5" w:rsidRPr="003907B3" w:rsidRDefault="004925DA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</w:t>
            </w:r>
            <w:r w:rsidR="007E5C20"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426</w:t>
            </w:r>
          </w:p>
        </w:tc>
        <w:tc>
          <w:tcPr>
            <w:tcW w:w="262" w:type="dxa"/>
            <w:shd w:val="clear" w:color="auto" w:fill="auto"/>
          </w:tcPr>
          <w:p w14:paraId="67B19D90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3F68E15" w14:textId="3E3AACA0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4,543</w:t>
            </w:r>
          </w:p>
        </w:tc>
      </w:tr>
      <w:tr w:rsidR="00CF0DF5" w:rsidRPr="003907B3" w14:paraId="74ADB0E3" w14:textId="77777777" w:rsidTr="00FC363A">
        <w:trPr>
          <w:trHeight w:val="68"/>
        </w:trPr>
        <w:tc>
          <w:tcPr>
            <w:tcW w:w="4419" w:type="dxa"/>
            <w:gridSpan w:val="2"/>
            <w:shd w:val="clear" w:color="auto" w:fill="auto"/>
          </w:tcPr>
          <w:p w14:paraId="0193780B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0E569" w14:textId="6A8F0163" w:rsidR="00CF0DF5" w:rsidRPr="003907B3" w:rsidRDefault="004925DA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885</w:t>
            </w:r>
          </w:p>
        </w:tc>
        <w:tc>
          <w:tcPr>
            <w:tcW w:w="262" w:type="dxa"/>
            <w:shd w:val="clear" w:color="auto" w:fill="auto"/>
          </w:tcPr>
          <w:p w14:paraId="331DB574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6ECFC" w14:textId="50E0733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7E4678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22D4C" w14:textId="5DAEB9F1" w:rsidR="00CF0DF5" w:rsidRPr="003907B3" w:rsidRDefault="004925DA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885</w:t>
            </w:r>
          </w:p>
        </w:tc>
        <w:tc>
          <w:tcPr>
            <w:tcW w:w="262" w:type="dxa"/>
            <w:shd w:val="clear" w:color="auto" w:fill="auto"/>
          </w:tcPr>
          <w:p w14:paraId="7F706135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E3757" w14:textId="6D81C4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</w:t>
            </w:r>
          </w:p>
        </w:tc>
      </w:tr>
      <w:tr w:rsidR="00CF0DF5" w:rsidRPr="003907B3" w14:paraId="159D1AE1" w14:textId="77777777" w:rsidTr="00AF49EF">
        <w:tc>
          <w:tcPr>
            <w:tcW w:w="4419" w:type="dxa"/>
            <w:gridSpan w:val="2"/>
            <w:shd w:val="clear" w:color="auto" w:fill="auto"/>
          </w:tcPr>
          <w:p w14:paraId="4667DBB7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4E103" w14:textId="311AC250" w:rsidR="00CF0DF5" w:rsidRPr="003907B3" w:rsidRDefault="004925DA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885</w:t>
            </w:r>
          </w:p>
        </w:tc>
        <w:tc>
          <w:tcPr>
            <w:tcW w:w="262" w:type="dxa"/>
            <w:shd w:val="clear" w:color="auto" w:fill="auto"/>
          </w:tcPr>
          <w:p w14:paraId="4E18E849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41B34" w14:textId="1521B2CF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E455D5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DB234" w14:textId="01B05D2F" w:rsidR="00CF0DF5" w:rsidRPr="003907B3" w:rsidRDefault="004925DA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</w:t>
            </w:r>
            <w:r w:rsidR="005F5CAF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311</w:t>
            </w:r>
          </w:p>
        </w:tc>
        <w:tc>
          <w:tcPr>
            <w:tcW w:w="262" w:type="dxa"/>
            <w:shd w:val="clear" w:color="auto" w:fill="auto"/>
          </w:tcPr>
          <w:p w14:paraId="5A6A6F52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D9580" w14:textId="0980A760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4,883</w:t>
            </w:r>
          </w:p>
        </w:tc>
      </w:tr>
      <w:tr w:rsidR="00CF0DF5" w:rsidRPr="003907B3" w14:paraId="5F814F47" w14:textId="77777777" w:rsidTr="00AF49EF">
        <w:tc>
          <w:tcPr>
            <w:tcW w:w="4419" w:type="dxa"/>
            <w:gridSpan w:val="2"/>
            <w:shd w:val="clear" w:color="auto" w:fill="auto"/>
          </w:tcPr>
          <w:p w14:paraId="471CF93D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926849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4B78B2B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062B183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540AD9A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50E3EE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3451AC6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D20D467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CF0DF5" w:rsidRPr="003907B3" w14:paraId="53A4CEBD" w14:textId="77777777" w:rsidTr="00AF49EF">
        <w:tc>
          <w:tcPr>
            <w:tcW w:w="4419" w:type="dxa"/>
            <w:gridSpan w:val="2"/>
            <w:shd w:val="clear" w:color="auto" w:fill="auto"/>
          </w:tcPr>
          <w:p w14:paraId="7ECB4B27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80F1ABE" w14:textId="620F05C8" w:rsidR="00CF0DF5" w:rsidRPr="003907B3" w:rsidRDefault="00701499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1A0627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A35FA8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5681C35D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B30A68B" w14:textId="3F3CC13E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4720195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4B377DC" w14:textId="4AEEBA89" w:rsidR="00CF0DF5" w:rsidRPr="003907B3" w:rsidRDefault="004925DA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7,8</w:t>
            </w:r>
            <w:r w:rsidR="005F5CAF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340A1EBF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34A477A" w14:textId="015E6413" w:rsidR="00CF0DF5" w:rsidRPr="003907B3" w:rsidRDefault="00CF0DF5" w:rsidP="00CF0D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6,357</w:t>
            </w:r>
          </w:p>
        </w:tc>
      </w:tr>
      <w:tr w:rsidR="00CF0DF5" w:rsidRPr="003907B3" w14:paraId="5A736A3F" w14:textId="77777777" w:rsidTr="00AF49EF">
        <w:tc>
          <w:tcPr>
            <w:tcW w:w="4419" w:type="dxa"/>
            <w:gridSpan w:val="2"/>
            <w:shd w:val="clear" w:color="auto" w:fill="auto"/>
          </w:tcPr>
          <w:p w14:paraId="5C94BD18" w14:textId="0A6245CC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สินทรัพย์ที่เกิดจากสัญญา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1273A81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68FC3935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2F2B97FF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672E123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033CAD6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0DF96CC1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CDE914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CF0DF5" w:rsidRPr="003907B3" w14:paraId="5DE6F77B" w14:textId="77777777" w:rsidTr="00AF49EF">
        <w:tc>
          <w:tcPr>
            <w:tcW w:w="4419" w:type="dxa"/>
            <w:gridSpan w:val="2"/>
            <w:shd w:val="clear" w:color="auto" w:fill="auto"/>
          </w:tcPr>
          <w:p w14:paraId="15318CFA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8F9FCDB" w14:textId="0FDD85B6" w:rsidR="00CF0DF5" w:rsidRPr="003907B3" w:rsidRDefault="00181B31" w:rsidP="00CF0DF5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9663394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00D57C54" w14:textId="0978A75C" w:rsidR="00CF0DF5" w:rsidRPr="003907B3" w:rsidRDefault="00CF0DF5" w:rsidP="00CF0DF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90F418A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9520640" w14:textId="521B5973" w:rsidR="00CF0DF5" w:rsidRPr="003907B3" w:rsidRDefault="004925DA" w:rsidP="00CF0DF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330</w:t>
            </w:r>
          </w:p>
        </w:tc>
        <w:tc>
          <w:tcPr>
            <w:tcW w:w="262" w:type="dxa"/>
            <w:shd w:val="clear" w:color="auto" w:fill="auto"/>
          </w:tcPr>
          <w:p w14:paraId="5AC6B6A7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5A0E65" w14:textId="17D6AF2A" w:rsidR="00CF0DF5" w:rsidRPr="003907B3" w:rsidRDefault="00CF0DF5" w:rsidP="00CF0D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660</w:t>
            </w:r>
          </w:p>
        </w:tc>
      </w:tr>
      <w:tr w:rsidR="00CF0DF5" w:rsidRPr="003907B3" w14:paraId="5C3E117C" w14:textId="77777777" w:rsidTr="00AF49EF">
        <w:tc>
          <w:tcPr>
            <w:tcW w:w="4419" w:type="dxa"/>
            <w:gridSpan w:val="2"/>
            <w:shd w:val="clear" w:color="auto" w:fill="auto"/>
          </w:tcPr>
          <w:p w14:paraId="789A1CCB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4F7E9F" w14:textId="601333C4" w:rsidR="00CF0DF5" w:rsidRPr="003907B3" w:rsidRDefault="000C2630" w:rsidP="000C2630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3B982BD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D9527E" w14:textId="44D6B911" w:rsidR="00CF0DF5" w:rsidRPr="003907B3" w:rsidRDefault="00CF0DF5" w:rsidP="00CF0DF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3E90B4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421692" w14:textId="6C28C25C" w:rsidR="00CF0DF5" w:rsidRPr="003907B3" w:rsidRDefault="004925DA" w:rsidP="00CF0DF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</w:t>
            </w:r>
          </w:p>
        </w:tc>
        <w:tc>
          <w:tcPr>
            <w:tcW w:w="262" w:type="dxa"/>
            <w:shd w:val="clear" w:color="auto" w:fill="auto"/>
          </w:tcPr>
          <w:p w14:paraId="736895F5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DDDAE" w14:textId="118B793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660</w:t>
            </w:r>
          </w:p>
        </w:tc>
      </w:tr>
      <w:tr w:rsidR="00CF0DF5" w:rsidRPr="003907B3" w14:paraId="52689EEC" w14:textId="77777777" w:rsidTr="00AF49EF">
        <w:tc>
          <w:tcPr>
            <w:tcW w:w="4419" w:type="dxa"/>
            <w:gridSpan w:val="2"/>
            <w:shd w:val="clear" w:color="auto" w:fill="auto"/>
          </w:tcPr>
          <w:p w14:paraId="1CDC8EE8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631E3E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798C00B2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039425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710"/>
              </w:tabs>
              <w:spacing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356FD13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378D21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7D2E12E9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98725F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CF0DF5" w:rsidRPr="003907B3" w14:paraId="4FC97B4B" w14:textId="77777777" w:rsidTr="00AF49EF">
        <w:tc>
          <w:tcPr>
            <w:tcW w:w="4419" w:type="dxa"/>
            <w:gridSpan w:val="2"/>
            <w:shd w:val="clear" w:color="auto" w:fill="auto"/>
          </w:tcPr>
          <w:p w14:paraId="12A599AE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60568CC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02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489249FA" w14:textId="77777777" w:rsidR="00CF0DF5" w:rsidRPr="003907B3" w:rsidRDefault="00CF0DF5" w:rsidP="00CF0DF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2F2CDD01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43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7273964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6D19CD9" w14:textId="77777777" w:rsidR="00CF0DF5" w:rsidRPr="003907B3" w:rsidRDefault="00CF0DF5" w:rsidP="00CF0DF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27B23C6" w14:textId="77777777" w:rsidR="00CF0DF5" w:rsidRPr="003907B3" w:rsidRDefault="00CF0DF5" w:rsidP="00CF0DF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9182ED6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CF0DF5" w:rsidRPr="003907B3" w14:paraId="1957BA8B" w14:textId="77777777" w:rsidTr="00AF49EF">
        <w:tc>
          <w:tcPr>
            <w:tcW w:w="4419" w:type="dxa"/>
            <w:gridSpan w:val="2"/>
            <w:shd w:val="clear" w:color="auto" w:fill="auto"/>
          </w:tcPr>
          <w:p w14:paraId="7F8BC4E2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0D0DBC" w14:textId="554B3B5C" w:rsidR="00CF0DF5" w:rsidRPr="003907B3" w:rsidRDefault="003B3EC1" w:rsidP="00CF0DF5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FD4B40B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0C0688" w14:textId="51496D65" w:rsidR="00CF0DF5" w:rsidRPr="003907B3" w:rsidRDefault="00CF0DF5" w:rsidP="00CF0DF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E633EAF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068B104" w14:textId="46845AE9" w:rsidR="00CF0DF5" w:rsidRPr="003907B3" w:rsidRDefault="00001E69" w:rsidP="00CF0DF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B5BC071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9F28EA8" w14:textId="15C3CC3F" w:rsidR="00CF0DF5" w:rsidRPr="003907B3" w:rsidRDefault="00CF0DF5" w:rsidP="00CF0D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13,299</w:t>
            </w:r>
          </w:p>
        </w:tc>
      </w:tr>
      <w:tr w:rsidR="00CF0DF5" w:rsidRPr="003907B3" w14:paraId="12DBA961" w14:textId="77777777" w:rsidTr="00AF49EF">
        <w:tc>
          <w:tcPr>
            <w:tcW w:w="4419" w:type="dxa"/>
            <w:gridSpan w:val="2"/>
            <w:shd w:val="clear" w:color="auto" w:fill="auto"/>
          </w:tcPr>
          <w:p w14:paraId="5DBA26F0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74BAE6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E32F11C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5873B3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35B5A2B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29EE9AE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5778BAF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6367964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CF0DF5" w:rsidRPr="003907B3" w14:paraId="1610AB4F" w14:textId="77777777" w:rsidTr="00050363">
        <w:trPr>
          <w:trHeight w:val="396"/>
        </w:trPr>
        <w:tc>
          <w:tcPr>
            <w:tcW w:w="4410" w:type="dxa"/>
            <w:shd w:val="clear" w:color="auto" w:fill="auto"/>
          </w:tcPr>
          <w:p w14:paraId="03068839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CA4A18A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42D5F2C4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CF2C8F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AED3E3F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A79B7A0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A864C90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342F8B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CF0DF5" w:rsidRPr="003907B3" w14:paraId="347DCF45" w14:textId="77777777" w:rsidTr="00B462CD">
        <w:trPr>
          <w:trHeight w:val="372"/>
        </w:trPr>
        <w:tc>
          <w:tcPr>
            <w:tcW w:w="4410" w:type="dxa"/>
            <w:shd w:val="clear" w:color="auto" w:fill="auto"/>
          </w:tcPr>
          <w:p w14:paraId="1888B7F0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53B8B" w14:textId="10CA650C" w:rsidR="00CF0DF5" w:rsidRPr="003907B3" w:rsidRDefault="005409E7" w:rsidP="00B462CD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73CA16AA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4696D" w14:textId="267DE10E" w:rsidR="00CF0DF5" w:rsidRPr="003907B3" w:rsidRDefault="00CF0DF5" w:rsidP="00CF0DF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DD4334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67FC1C" w14:textId="0CB829B4" w:rsidR="00CF0DF5" w:rsidRPr="003907B3" w:rsidRDefault="004925DA" w:rsidP="00686FE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3F65F7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375327" w14:textId="55F5E15F" w:rsidR="00CF0DF5" w:rsidRPr="003907B3" w:rsidRDefault="00CF0DF5" w:rsidP="00CF0D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</w:p>
        </w:tc>
      </w:tr>
      <w:tr w:rsidR="00CF0DF5" w:rsidRPr="003907B3" w14:paraId="5BD69AE2" w14:textId="77777777" w:rsidTr="00B462CD">
        <w:trPr>
          <w:trHeight w:val="384"/>
        </w:trPr>
        <w:tc>
          <w:tcPr>
            <w:tcW w:w="4410" w:type="dxa"/>
            <w:shd w:val="clear" w:color="auto" w:fill="auto"/>
          </w:tcPr>
          <w:p w14:paraId="1D347225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BA4E0" w14:textId="0E941E99" w:rsidR="00CF0DF5" w:rsidRPr="003907B3" w:rsidRDefault="005409E7" w:rsidP="00B462CD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59C0D806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C564A" w14:textId="1C53C498" w:rsidR="00CF0DF5" w:rsidRPr="003907B3" w:rsidRDefault="00CF0DF5" w:rsidP="00B163B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F742E0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D7E18" w14:textId="634E81F6" w:rsidR="00CF0DF5" w:rsidRPr="003907B3" w:rsidRDefault="004925DA" w:rsidP="00686FE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36B15CB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FD3A2" w14:textId="1F22FF0D" w:rsidR="00CF0DF5" w:rsidRPr="003907B3" w:rsidRDefault="00CF0DF5" w:rsidP="00CF0D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</w:p>
        </w:tc>
      </w:tr>
      <w:tr w:rsidR="00CF0DF5" w:rsidRPr="003907B3" w14:paraId="0B80098D" w14:textId="77777777" w:rsidTr="00B462CD">
        <w:trPr>
          <w:trHeight w:val="336"/>
        </w:trPr>
        <w:tc>
          <w:tcPr>
            <w:tcW w:w="4410" w:type="dxa"/>
            <w:shd w:val="clear" w:color="auto" w:fill="auto"/>
          </w:tcPr>
          <w:p w14:paraId="5300B04F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8A93A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1C0110CE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E768A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A4685D1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887C2A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5103DEA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B23E7CA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F0DF5" w:rsidRPr="003907B3" w14:paraId="5B2DFA3A" w14:textId="77777777" w:rsidTr="00050363">
        <w:trPr>
          <w:trHeight w:val="396"/>
        </w:trPr>
        <w:tc>
          <w:tcPr>
            <w:tcW w:w="4410" w:type="dxa"/>
            <w:shd w:val="clear" w:color="auto" w:fill="auto"/>
          </w:tcPr>
          <w:p w14:paraId="49FB1F8B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1F5EF9D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12F624E4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F203EA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A8CED9D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B84966C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88B86C6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BBE3617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F0DF5" w:rsidRPr="003907B3" w14:paraId="47FA4CD4" w14:textId="77777777" w:rsidTr="00050363">
        <w:trPr>
          <w:trHeight w:val="384"/>
        </w:trPr>
        <w:tc>
          <w:tcPr>
            <w:tcW w:w="4410" w:type="dxa"/>
            <w:shd w:val="clear" w:color="auto" w:fill="auto"/>
          </w:tcPr>
          <w:p w14:paraId="0DE5762A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6F2DCBC" w14:textId="286E9FED" w:rsidR="00CF0DF5" w:rsidRPr="003907B3" w:rsidRDefault="00835A5C" w:rsidP="00835A5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1E0AE9F9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18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3BEA87C" w14:textId="40FD1A3F" w:rsidR="00CF0DF5" w:rsidRPr="003907B3" w:rsidRDefault="00CF0DF5" w:rsidP="00CF0DF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526B45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8EA282F" w14:textId="51324FF6" w:rsidR="00CF0DF5" w:rsidRPr="003907B3" w:rsidRDefault="00835A5C" w:rsidP="00CF0DF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145F0D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A8F569B" w14:textId="1A804E3D" w:rsidR="00CF0DF5" w:rsidRPr="003907B3" w:rsidRDefault="00CF0DF5" w:rsidP="00CF0DF5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F0DF5" w:rsidRPr="003907B3" w14:paraId="1C4B4B7B" w14:textId="77777777" w:rsidTr="00050363">
        <w:trPr>
          <w:trHeight w:val="372"/>
        </w:trPr>
        <w:tc>
          <w:tcPr>
            <w:tcW w:w="4410" w:type="dxa"/>
            <w:shd w:val="clear" w:color="auto" w:fill="auto"/>
          </w:tcPr>
          <w:p w14:paraId="686236A8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AD7BC7A" w14:textId="5EA06673" w:rsidR="00CF0DF5" w:rsidRPr="003907B3" w:rsidRDefault="00001E69" w:rsidP="00CF0DF5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616647F2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188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E2EE86" w14:textId="0BD829D9" w:rsidR="00CF0DF5" w:rsidRPr="003907B3" w:rsidRDefault="00CF0DF5" w:rsidP="00CF0DF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E55BD4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900A2FD" w14:textId="468B26EB" w:rsidR="00CF0DF5" w:rsidRPr="003907B3" w:rsidRDefault="004925DA" w:rsidP="00CF0DF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7,841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79AEFB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188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F3AC2AD" w14:textId="6B45ECE4" w:rsidR="00CF0DF5" w:rsidRPr="003907B3" w:rsidRDefault="00CF0DF5" w:rsidP="00CF0D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3907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782</w:t>
            </w:r>
          </w:p>
        </w:tc>
      </w:tr>
      <w:tr w:rsidR="00CF0DF5" w:rsidRPr="003907B3" w14:paraId="54786F12" w14:textId="77777777" w:rsidTr="00050363">
        <w:trPr>
          <w:trHeight w:val="396"/>
        </w:trPr>
        <w:tc>
          <w:tcPr>
            <w:tcW w:w="4410" w:type="dxa"/>
            <w:shd w:val="clear" w:color="auto" w:fill="auto"/>
          </w:tcPr>
          <w:p w14:paraId="0F9B5EFD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697D751" w14:textId="48796633" w:rsidR="00CF0DF5" w:rsidRPr="003907B3" w:rsidRDefault="004925DA" w:rsidP="00CF0DF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C20756"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1A2C1C3D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18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9441386" w14:textId="2A1B39A6" w:rsidR="00CF0DF5" w:rsidRPr="003907B3" w:rsidRDefault="00CF0DF5" w:rsidP="00CF0DF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ADBA78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AD76FAD" w14:textId="78C0A208" w:rsidR="00CF0DF5" w:rsidRPr="003907B3" w:rsidRDefault="004925DA" w:rsidP="00CF0DF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C20756"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E410C6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9643600" w14:textId="67E3192B" w:rsidR="00CF0DF5" w:rsidRPr="003907B3" w:rsidRDefault="00CF0DF5" w:rsidP="00CF0D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</w:tr>
      <w:tr w:rsidR="00CF0DF5" w:rsidRPr="003907B3" w14:paraId="60EF8F8D" w14:textId="77777777" w:rsidTr="00050363">
        <w:trPr>
          <w:trHeight w:val="384"/>
        </w:trPr>
        <w:tc>
          <w:tcPr>
            <w:tcW w:w="4410" w:type="dxa"/>
            <w:shd w:val="clear" w:color="auto" w:fill="auto"/>
          </w:tcPr>
          <w:p w14:paraId="2B49F3E9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EFA79" w14:textId="13D5CF01" w:rsidR="00CF0DF5" w:rsidRPr="003907B3" w:rsidRDefault="004925DA" w:rsidP="00CF0DF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C20756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475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727BE313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3380E" w14:textId="401438E8" w:rsidR="00CF0DF5" w:rsidRPr="003907B3" w:rsidRDefault="00CF0DF5" w:rsidP="00CF0DF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4A3724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259EA" w14:textId="798260C6" w:rsidR="00CF0DF5" w:rsidRPr="003907B3" w:rsidRDefault="004925DA" w:rsidP="00CF0DF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</w:t>
            </w:r>
            <w:r w:rsidR="00C20756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B026F8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3E471" w14:textId="3125D39C" w:rsidR="00CF0DF5" w:rsidRPr="003907B3" w:rsidRDefault="00CF0DF5" w:rsidP="00CF0D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851</w:t>
            </w:r>
          </w:p>
        </w:tc>
      </w:tr>
      <w:tr w:rsidR="00CF0DF5" w:rsidRPr="003907B3" w14:paraId="0642E320" w14:textId="77777777" w:rsidTr="00050363">
        <w:trPr>
          <w:trHeight w:val="324"/>
        </w:trPr>
        <w:tc>
          <w:tcPr>
            <w:tcW w:w="4410" w:type="dxa"/>
            <w:shd w:val="clear" w:color="auto" w:fill="auto"/>
          </w:tcPr>
          <w:p w14:paraId="6162FF85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16F5A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2249A7F7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D6127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2451EBD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8FF04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41C2BCD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907F3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F0DF5" w:rsidRPr="003907B3" w14:paraId="38C26921" w14:textId="77777777" w:rsidTr="00050363">
        <w:trPr>
          <w:trHeight w:val="384"/>
        </w:trPr>
        <w:tc>
          <w:tcPr>
            <w:tcW w:w="4410" w:type="dxa"/>
            <w:shd w:val="clear" w:color="auto" w:fill="auto"/>
          </w:tcPr>
          <w:p w14:paraId="4F10010A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04C23D" w14:textId="4A98348E" w:rsidR="00CF0DF5" w:rsidRPr="003907B3" w:rsidRDefault="004925DA" w:rsidP="00CF0DF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C20756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475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359C5D53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B517B6" w14:textId="13BEC14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5B83CD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DC0B6A" w14:textId="3B2C1A99" w:rsidR="00CF0DF5" w:rsidRPr="003907B3" w:rsidRDefault="004925DA" w:rsidP="00CF0DF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8,5</w:t>
            </w:r>
            <w:r w:rsidR="00C20756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1AEC756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220263" w14:textId="4409A22E" w:rsidR="00CF0DF5" w:rsidRPr="003907B3" w:rsidRDefault="00CF0DF5" w:rsidP="00CF0D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872</w:t>
            </w:r>
          </w:p>
        </w:tc>
      </w:tr>
      <w:tr w:rsidR="00CF0DF5" w:rsidRPr="003907B3" w14:paraId="5580FDDA" w14:textId="77777777" w:rsidTr="00050363">
        <w:trPr>
          <w:trHeight w:val="384"/>
        </w:trPr>
        <w:tc>
          <w:tcPr>
            <w:tcW w:w="4410" w:type="dxa"/>
            <w:shd w:val="clear" w:color="auto" w:fill="auto"/>
          </w:tcPr>
          <w:p w14:paraId="1547F6AD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CEFC9B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13BD6ACD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B6FF8E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B76D68E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11FBF8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1FC58FF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EF0AE1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F0DF5" w:rsidRPr="003907B3" w14:paraId="2087195C" w14:textId="77777777" w:rsidTr="00050363">
        <w:trPr>
          <w:trHeight w:val="384"/>
        </w:trPr>
        <w:tc>
          <w:tcPr>
            <w:tcW w:w="4410" w:type="dxa"/>
            <w:shd w:val="clear" w:color="auto" w:fill="auto"/>
          </w:tcPr>
          <w:p w14:paraId="3DB9F4CD" w14:textId="5FB3E67B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1F1429A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3F94D786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1D17C1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3252C6B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425CE87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970D9BA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5D6F64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F0DF5" w:rsidRPr="003907B3" w14:paraId="71065034" w14:textId="77777777" w:rsidTr="00050363">
        <w:trPr>
          <w:trHeight w:val="384"/>
        </w:trPr>
        <w:tc>
          <w:tcPr>
            <w:tcW w:w="4410" w:type="dxa"/>
            <w:shd w:val="clear" w:color="auto" w:fill="auto"/>
          </w:tcPr>
          <w:p w14:paraId="6C502D6C" w14:textId="2D1C7E0E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B7BBC" w14:textId="47145307" w:rsidR="00CF0DF5" w:rsidRPr="003907B3" w:rsidRDefault="00C61D4D" w:rsidP="00CF0DF5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16F6C852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FB048" w14:textId="1E0BEC7B" w:rsidR="00CF0DF5" w:rsidRPr="003907B3" w:rsidRDefault="00CF0DF5" w:rsidP="00CF0DF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CA805E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B5131" w14:textId="4583658E" w:rsidR="00CF0DF5" w:rsidRPr="003907B3" w:rsidRDefault="004A5EDF" w:rsidP="00CF0DF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56A3BC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44275" w14:textId="24B93DCF" w:rsidR="00CF0DF5" w:rsidRPr="003907B3" w:rsidRDefault="00CF0DF5" w:rsidP="00CF0DF5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0DF5" w:rsidRPr="003907B3" w14:paraId="7A584AA8" w14:textId="77777777" w:rsidTr="00050363">
        <w:trPr>
          <w:trHeight w:val="384"/>
        </w:trPr>
        <w:tc>
          <w:tcPr>
            <w:tcW w:w="4410" w:type="dxa"/>
            <w:shd w:val="clear" w:color="auto" w:fill="auto"/>
          </w:tcPr>
          <w:p w14:paraId="3731EC3C" w14:textId="28350425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409B22" w14:textId="71C204EA" w:rsidR="00CF0DF5" w:rsidRPr="003907B3" w:rsidRDefault="00C61D4D" w:rsidP="00CF0DF5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768C18F3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A62BEB" w14:textId="5CCE7709" w:rsidR="00CF0DF5" w:rsidRPr="003907B3" w:rsidRDefault="00CF0DF5" w:rsidP="00CF0DF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EFCA23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2A6C9E" w14:textId="0253285D" w:rsidR="00CF0DF5" w:rsidRPr="003907B3" w:rsidRDefault="004A5EDF" w:rsidP="00CF0DF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95C350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2ACB3" w14:textId="16A683EA" w:rsidR="00CF0DF5" w:rsidRPr="003907B3" w:rsidRDefault="00CF0DF5" w:rsidP="00CF0DF5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F0DF5" w:rsidRPr="003907B3" w14:paraId="02F3BC37" w14:textId="77777777" w:rsidTr="00050363">
        <w:trPr>
          <w:trHeight w:val="384"/>
        </w:trPr>
        <w:tc>
          <w:tcPr>
            <w:tcW w:w="4410" w:type="dxa"/>
            <w:shd w:val="clear" w:color="auto" w:fill="auto"/>
          </w:tcPr>
          <w:p w14:paraId="2DD35C44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8770B3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06FB4E42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F5FB89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4BFB481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7C648C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42A24BA" w14:textId="77777777" w:rsidR="00CF0DF5" w:rsidRPr="003907B3" w:rsidRDefault="00CF0DF5" w:rsidP="00CF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CFD38E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7747203" w14:textId="77777777" w:rsidR="003E76FF" w:rsidRPr="003907B3" w:rsidRDefault="003E76FF">
      <w:pPr>
        <w:rPr>
          <w:rFonts w:asciiTheme="majorBidi" w:hAnsiTheme="majorBidi" w:cstheme="majorBidi"/>
          <w:sz w:val="28"/>
          <w:szCs w:val="28"/>
        </w:rPr>
      </w:pPr>
      <w:r w:rsidRPr="003907B3">
        <w:rPr>
          <w:rFonts w:asciiTheme="majorBidi" w:hAnsiTheme="majorBidi" w:cstheme="majorBidi"/>
          <w:sz w:val="28"/>
          <w:szCs w:val="28"/>
        </w:rPr>
        <w:br w:type="page"/>
      </w:r>
    </w:p>
    <w:p w14:paraId="79E4A394" w14:textId="77777777" w:rsidR="00DB12B7" w:rsidRPr="003907B3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3907B3">
        <w:rPr>
          <w:rFonts w:asciiTheme="majorBidi" w:hAnsiTheme="majorBidi" w:cstheme="majorBidi"/>
          <w:sz w:val="28"/>
          <w:szCs w:val="28"/>
          <w:cs/>
        </w:rPr>
        <w:lastRenderedPageBreak/>
        <w:t xml:space="preserve">ลูกหนี้การค้าและลูกหนี้อื่น </w:t>
      </w:r>
      <w:r w:rsidRPr="003907B3">
        <w:rPr>
          <w:rFonts w:asciiTheme="majorBidi" w:hAnsiTheme="majorBidi" w:cstheme="majorBidi"/>
          <w:sz w:val="28"/>
          <w:szCs w:val="28"/>
          <w:cs/>
          <w:lang w:val="en-US"/>
        </w:rPr>
        <w:t>และสินทรัพย์ที่เกิดจากสัญญา</w:t>
      </w:r>
    </w:p>
    <w:p w14:paraId="536457B4" w14:textId="77777777" w:rsidR="00DB12B7" w:rsidRPr="003907B3" w:rsidRDefault="00DB12B7" w:rsidP="00DB12B7">
      <w:pPr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84"/>
        <w:gridCol w:w="1166"/>
        <w:gridCol w:w="180"/>
        <w:gridCol w:w="1170"/>
      </w:tblGrid>
      <w:tr w:rsidR="00DB12B7" w:rsidRPr="003907B3" w14:paraId="6290FAE5" w14:textId="77777777" w:rsidTr="008E49C1">
        <w:trPr>
          <w:cantSplit/>
        </w:trPr>
        <w:tc>
          <w:tcPr>
            <w:tcW w:w="3960" w:type="dxa"/>
            <w:vAlign w:val="bottom"/>
            <w:hideMark/>
          </w:tcPr>
          <w:p w14:paraId="4B8586CE" w14:textId="77777777" w:rsidR="00DB12B7" w:rsidRPr="003907B3" w:rsidRDefault="00DB12B7" w:rsidP="00DB12B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C9174AF" w14:textId="77777777" w:rsidR="00DB12B7" w:rsidRPr="003907B3" w:rsidRDefault="00DB12B7" w:rsidP="00DB12B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3907B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4" w:type="dxa"/>
          </w:tcPr>
          <w:p w14:paraId="53365456" w14:textId="77777777" w:rsidR="00DB12B7" w:rsidRPr="003907B3" w:rsidRDefault="00DB12B7" w:rsidP="00DB12B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16" w:type="dxa"/>
            <w:gridSpan w:val="3"/>
            <w:vAlign w:val="bottom"/>
          </w:tcPr>
          <w:p w14:paraId="664E3D42" w14:textId="77777777" w:rsidR="00DB12B7" w:rsidRPr="003907B3" w:rsidRDefault="00DB12B7" w:rsidP="00DB12B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CF0DF5" w:rsidRPr="003907B3" w14:paraId="66FFCB4B" w14:textId="77777777" w:rsidTr="008E49C1">
        <w:trPr>
          <w:cantSplit/>
        </w:trPr>
        <w:tc>
          <w:tcPr>
            <w:tcW w:w="3960" w:type="dxa"/>
            <w:vAlign w:val="bottom"/>
          </w:tcPr>
          <w:p w14:paraId="3C0BCD0B" w14:textId="77777777" w:rsidR="00CF0DF5" w:rsidRPr="003907B3" w:rsidRDefault="00CF0DF5" w:rsidP="00CF0D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C5FB4F" w14:textId="7937CC18" w:rsidR="00CF0DF5" w:rsidRPr="003907B3" w:rsidRDefault="00CF0DF5" w:rsidP="00CF0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35"/>
                <w:cs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</w:rPr>
              <w:t xml:space="preserve">30 </w:t>
            </w:r>
            <w:r w:rsidRPr="003907B3">
              <w:rPr>
                <w:rFonts w:asciiTheme="majorBidi" w:hAnsiTheme="majorBidi" w:cstheme="majorBidi" w:hint="cs"/>
                <w:b w:val="0"/>
                <w:spacing w:val="-6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6546D725" w14:textId="77777777" w:rsidR="00CF0DF5" w:rsidRPr="003907B3" w:rsidRDefault="00CF0DF5" w:rsidP="00CF0DF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B89149" w14:textId="59D40B86" w:rsidR="00CF0DF5" w:rsidRPr="003907B3" w:rsidRDefault="00CF0DF5" w:rsidP="00CF0DF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  <w:r w:rsidRPr="003907B3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</w:rPr>
              <w:t xml:space="preserve">31 </w:t>
            </w:r>
            <w:r w:rsidRPr="003907B3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4" w:type="dxa"/>
          </w:tcPr>
          <w:p w14:paraId="68AA9E78" w14:textId="77777777" w:rsidR="00CF0DF5" w:rsidRPr="003907B3" w:rsidRDefault="00CF0DF5" w:rsidP="00CF0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48E5295" w14:textId="67745BE9" w:rsidR="00CF0DF5" w:rsidRPr="003907B3" w:rsidRDefault="00CF0DF5" w:rsidP="00CF0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</w:rPr>
              <w:t xml:space="preserve">30 </w:t>
            </w:r>
            <w:r w:rsidRPr="003907B3">
              <w:rPr>
                <w:rFonts w:asciiTheme="majorBidi" w:hAnsiTheme="majorBidi" w:cstheme="majorBidi" w:hint="cs"/>
                <w:b w:val="0"/>
                <w:spacing w:val="-6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13031B0A" w14:textId="77777777" w:rsidR="00CF0DF5" w:rsidRPr="003907B3" w:rsidRDefault="00CF0DF5" w:rsidP="00CF0DF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30FA50" w14:textId="2639E89F" w:rsidR="00CF0DF5" w:rsidRPr="003907B3" w:rsidRDefault="00CF0DF5" w:rsidP="00CF0DF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  <w:r w:rsidRPr="003907B3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</w:rPr>
              <w:t xml:space="preserve">31 </w:t>
            </w:r>
            <w:r w:rsidRPr="003907B3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CF0DF5" w:rsidRPr="003907B3" w14:paraId="4AE81676" w14:textId="77777777" w:rsidTr="008E49C1">
        <w:trPr>
          <w:cantSplit/>
        </w:trPr>
        <w:tc>
          <w:tcPr>
            <w:tcW w:w="3960" w:type="dxa"/>
            <w:vAlign w:val="bottom"/>
          </w:tcPr>
          <w:p w14:paraId="6EF60EF0" w14:textId="77777777" w:rsidR="00CF0DF5" w:rsidRPr="003907B3" w:rsidRDefault="00CF0DF5" w:rsidP="00CF0D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7BFC18" w14:textId="43CFF308" w:rsidR="00CF0DF5" w:rsidRPr="003907B3" w:rsidRDefault="00CF0DF5" w:rsidP="00CF0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3907B3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30832D2A" w14:textId="77777777" w:rsidR="00CF0DF5" w:rsidRPr="003907B3" w:rsidRDefault="00CF0DF5" w:rsidP="00CF0DF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687542" w14:textId="18734425" w:rsidR="00CF0DF5" w:rsidRPr="003907B3" w:rsidRDefault="00CF0DF5" w:rsidP="00CF0DF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3907B3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84" w:type="dxa"/>
          </w:tcPr>
          <w:p w14:paraId="49672604" w14:textId="77777777" w:rsidR="00CF0DF5" w:rsidRPr="003907B3" w:rsidRDefault="00CF0DF5" w:rsidP="00CF0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F29422A" w14:textId="3048558F" w:rsidR="00CF0DF5" w:rsidRPr="003907B3" w:rsidRDefault="00CF0DF5" w:rsidP="00CF0DF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3CDC0A91" w14:textId="77777777" w:rsidR="00CF0DF5" w:rsidRPr="003907B3" w:rsidRDefault="00CF0DF5" w:rsidP="00CF0DF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8E3730" w14:textId="44CF006C" w:rsidR="00CF0DF5" w:rsidRPr="003907B3" w:rsidRDefault="00CF0DF5" w:rsidP="00CF0DF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3907B3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</w:rPr>
              <w:t>2564</w:t>
            </w:r>
          </w:p>
        </w:tc>
      </w:tr>
      <w:tr w:rsidR="00CF0DF5" w:rsidRPr="003907B3" w14:paraId="5A857EC8" w14:textId="77777777" w:rsidTr="008E49C1">
        <w:trPr>
          <w:cantSplit/>
        </w:trPr>
        <w:tc>
          <w:tcPr>
            <w:tcW w:w="3960" w:type="dxa"/>
            <w:vAlign w:val="bottom"/>
            <w:hideMark/>
          </w:tcPr>
          <w:p w14:paraId="44B28788" w14:textId="77777777" w:rsidR="00CF0DF5" w:rsidRPr="003907B3" w:rsidRDefault="00CF0DF5" w:rsidP="00CF0D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10063E02" w14:textId="77777777" w:rsidR="00CF0DF5" w:rsidRPr="003907B3" w:rsidRDefault="00CF0DF5" w:rsidP="00CF0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3907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3907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F0DF5" w:rsidRPr="003907B3" w14:paraId="31FA768B" w14:textId="77777777" w:rsidTr="008E49C1">
        <w:trPr>
          <w:cantSplit/>
        </w:trPr>
        <w:tc>
          <w:tcPr>
            <w:tcW w:w="3960" w:type="dxa"/>
          </w:tcPr>
          <w:p w14:paraId="4E5DB75D" w14:textId="77777777" w:rsidR="00CF0DF5" w:rsidRPr="003907B3" w:rsidRDefault="00CF0DF5" w:rsidP="00CF0D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220" w:type="dxa"/>
            <w:gridSpan w:val="7"/>
            <w:vAlign w:val="bottom"/>
          </w:tcPr>
          <w:p w14:paraId="7C505C86" w14:textId="77777777" w:rsidR="00CF0DF5" w:rsidRPr="003907B3" w:rsidRDefault="00CF0DF5" w:rsidP="00CF0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F0DF5" w:rsidRPr="003907B3" w14:paraId="284DCDF5" w14:textId="77777777" w:rsidTr="008E49C1">
        <w:trPr>
          <w:cantSplit/>
          <w:trHeight w:val="335"/>
        </w:trPr>
        <w:tc>
          <w:tcPr>
            <w:tcW w:w="3960" w:type="dxa"/>
            <w:hideMark/>
          </w:tcPr>
          <w:p w14:paraId="70A281B1" w14:textId="77777777" w:rsidR="00CF0DF5" w:rsidRPr="003907B3" w:rsidRDefault="00CF0DF5" w:rsidP="00CF0DF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5566348" w14:textId="54D7E141" w:rsidR="00CF0DF5" w:rsidRPr="003907B3" w:rsidRDefault="0063285A" w:rsidP="00CF0DF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47CDE"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F0B22"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497</w:t>
            </w:r>
          </w:p>
        </w:tc>
        <w:tc>
          <w:tcPr>
            <w:tcW w:w="180" w:type="dxa"/>
          </w:tcPr>
          <w:p w14:paraId="7E2B7DEB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58AAC7C" w14:textId="59E00F49" w:rsidR="00CF0DF5" w:rsidRPr="003907B3" w:rsidRDefault="00CF0DF5" w:rsidP="00CF0DF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358,536</w:t>
            </w:r>
          </w:p>
        </w:tc>
        <w:tc>
          <w:tcPr>
            <w:tcW w:w="184" w:type="dxa"/>
          </w:tcPr>
          <w:p w14:paraId="140804AA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12A7ABA7" w14:textId="51B084F3" w:rsidR="00CF0DF5" w:rsidRPr="003907B3" w:rsidRDefault="00AA7954" w:rsidP="00CF0DF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277,79</w:t>
            </w:r>
            <w:r w:rsidR="0043746B"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570DA7E" w14:textId="77777777" w:rsidR="00CF0DF5" w:rsidRPr="003907B3" w:rsidRDefault="00CF0DF5" w:rsidP="00CF0D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57AEFCA" w14:textId="57857593" w:rsidR="00CF0DF5" w:rsidRPr="003907B3" w:rsidRDefault="00CF0DF5" w:rsidP="00CF0DF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167,907</w:t>
            </w:r>
          </w:p>
        </w:tc>
      </w:tr>
      <w:tr w:rsidR="00CF0DF5" w:rsidRPr="003907B3" w14:paraId="1CA3E7EA" w14:textId="77777777" w:rsidTr="008E49C1">
        <w:trPr>
          <w:cantSplit/>
          <w:trHeight w:val="71"/>
        </w:trPr>
        <w:tc>
          <w:tcPr>
            <w:tcW w:w="3960" w:type="dxa"/>
            <w:hideMark/>
          </w:tcPr>
          <w:p w14:paraId="4BE304F9" w14:textId="77777777" w:rsidR="00CF0DF5" w:rsidRPr="003907B3" w:rsidRDefault="00CF0DF5" w:rsidP="00CF0DF5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429D8C" w14:textId="169EB993" w:rsidR="00CF0DF5" w:rsidRPr="003907B3" w:rsidRDefault="0039479D" w:rsidP="00CF0DF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F0B22" w:rsidRPr="003907B3">
              <w:rPr>
                <w:rFonts w:asciiTheme="majorBidi" w:hAnsiTheme="majorBidi" w:cstheme="majorBidi"/>
                <w:sz w:val="28"/>
                <w:szCs w:val="28"/>
              </w:rPr>
              <w:t>567</w:t>
            </w:r>
            <w:r w:rsidRPr="003907B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9A2DC94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F4CFA4" w14:textId="02B409D7" w:rsidR="00CF0DF5" w:rsidRPr="003907B3" w:rsidRDefault="00CF0DF5" w:rsidP="00CF0DF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(507)</w:t>
            </w:r>
          </w:p>
        </w:tc>
        <w:tc>
          <w:tcPr>
            <w:tcW w:w="184" w:type="dxa"/>
            <w:vAlign w:val="bottom"/>
          </w:tcPr>
          <w:p w14:paraId="25CE910F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FB50F" w14:textId="6571A985" w:rsidR="00CF0DF5" w:rsidRPr="003907B3" w:rsidRDefault="00AA7954" w:rsidP="00CF0DF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F1B44E" w14:textId="77777777" w:rsidR="00CF0DF5" w:rsidRPr="003907B3" w:rsidRDefault="00CF0DF5" w:rsidP="00CF0DF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89EBC20" w14:textId="6ECF347D" w:rsidR="00CF0DF5" w:rsidRPr="003907B3" w:rsidRDefault="00CF0DF5" w:rsidP="00CF0DF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0DF5" w:rsidRPr="003907B3" w14:paraId="20642D2B" w14:textId="77777777" w:rsidTr="008E49C1">
        <w:trPr>
          <w:cantSplit/>
        </w:trPr>
        <w:tc>
          <w:tcPr>
            <w:tcW w:w="3960" w:type="dxa"/>
            <w:hideMark/>
          </w:tcPr>
          <w:p w14:paraId="5704B464" w14:textId="77777777" w:rsidR="00CF0DF5" w:rsidRPr="003907B3" w:rsidRDefault="00CF0DF5" w:rsidP="00CF0D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89413F" w14:textId="0C71A8A3" w:rsidR="00CF0DF5" w:rsidRPr="003907B3" w:rsidRDefault="004545A1" w:rsidP="00CF0DF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  <w:r w:rsidR="002F0B22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F0B22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930</w:t>
            </w:r>
          </w:p>
        </w:tc>
        <w:tc>
          <w:tcPr>
            <w:tcW w:w="180" w:type="dxa"/>
          </w:tcPr>
          <w:p w14:paraId="2E98F909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969E5E" w14:textId="07D87FB5" w:rsidR="00CF0DF5" w:rsidRPr="003907B3" w:rsidRDefault="00CF0DF5" w:rsidP="00CF0DF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358,029</w:t>
            </w:r>
          </w:p>
        </w:tc>
        <w:tc>
          <w:tcPr>
            <w:tcW w:w="184" w:type="dxa"/>
          </w:tcPr>
          <w:p w14:paraId="56465CA8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5D7112" w14:textId="2B59AB6E" w:rsidR="00CF0DF5" w:rsidRPr="003907B3" w:rsidRDefault="00AA7954" w:rsidP="00CF0DF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277,79</w:t>
            </w:r>
            <w:r w:rsidR="00200674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FC7A9C9" w14:textId="77777777" w:rsidR="00CF0DF5" w:rsidRPr="003907B3" w:rsidRDefault="00CF0DF5" w:rsidP="00CF0D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4" w:space="0" w:color="auto"/>
            </w:tcBorders>
          </w:tcPr>
          <w:p w14:paraId="59C97396" w14:textId="4772C9B9" w:rsidR="00CF0DF5" w:rsidRPr="003907B3" w:rsidRDefault="00CF0DF5" w:rsidP="00CF0DF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167,907</w:t>
            </w:r>
          </w:p>
        </w:tc>
      </w:tr>
      <w:tr w:rsidR="00CF0DF5" w:rsidRPr="003907B3" w14:paraId="5EF93E67" w14:textId="77777777" w:rsidTr="008E49C1">
        <w:trPr>
          <w:cantSplit/>
        </w:trPr>
        <w:tc>
          <w:tcPr>
            <w:tcW w:w="3960" w:type="dxa"/>
          </w:tcPr>
          <w:p w14:paraId="3E257EC6" w14:textId="77777777" w:rsidR="00CF0DF5" w:rsidRPr="003907B3" w:rsidRDefault="00CF0DF5" w:rsidP="00CF0D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F7D3597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17DBC85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FB60BEB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55F3E26E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08426850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6A86A13" w14:textId="77777777" w:rsidR="00CF0DF5" w:rsidRPr="003907B3" w:rsidRDefault="00CF0DF5" w:rsidP="00CF0D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2" w:space="0" w:color="auto"/>
            </w:tcBorders>
          </w:tcPr>
          <w:p w14:paraId="35FA50C4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F0DF5" w:rsidRPr="003907B3" w14:paraId="236841C2" w14:textId="77777777" w:rsidTr="008E49C1">
        <w:trPr>
          <w:cantSplit/>
        </w:trPr>
        <w:tc>
          <w:tcPr>
            <w:tcW w:w="3960" w:type="dxa"/>
            <w:hideMark/>
          </w:tcPr>
          <w:p w14:paraId="1ADBCF09" w14:textId="77777777" w:rsidR="00CF0DF5" w:rsidRPr="003907B3" w:rsidRDefault="00CF0DF5" w:rsidP="00CF0DF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</w:tcPr>
          <w:p w14:paraId="7DA24908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D8C405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E4E76D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38F4B38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B455851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5A0560" w14:textId="77777777" w:rsidR="00CF0DF5" w:rsidRPr="003907B3" w:rsidRDefault="00CF0DF5" w:rsidP="00CF0D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8D0793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F0DF5" w:rsidRPr="003907B3" w14:paraId="74EB97D8" w14:textId="77777777" w:rsidTr="008E49C1">
        <w:trPr>
          <w:cantSplit/>
        </w:trPr>
        <w:tc>
          <w:tcPr>
            <w:tcW w:w="3960" w:type="dxa"/>
            <w:hideMark/>
          </w:tcPr>
          <w:p w14:paraId="71AF8185" w14:textId="77777777" w:rsidR="00CF0DF5" w:rsidRPr="003907B3" w:rsidRDefault="00CF0DF5" w:rsidP="00CF0DF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</w:tcPr>
          <w:p w14:paraId="7508C78B" w14:textId="60F89E0E" w:rsidR="00CF0DF5" w:rsidRPr="003907B3" w:rsidRDefault="003C6B1B" w:rsidP="00CF0DF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D407C" w:rsidRPr="003907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907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407C" w:rsidRPr="003907B3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180" w:type="dxa"/>
          </w:tcPr>
          <w:p w14:paraId="6CDC25FD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AA5CE9" w14:textId="519C5C28" w:rsidR="00CF0DF5" w:rsidRPr="003907B3" w:rsidRDefault="00CF0DF5" w:rsidP="00CF0DF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41,959</w:t>
            </w:r>
          </w:p>
        </w:tc>
        <w:tc>
          <w:tcPr>
            <w:tcW w:w="184" w:type="dxa"/>
          </w:tcPr>
          <w:p w14:paraId="26BB362E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71A4CE3" w14:textId="6929B6C8" w:rsidR="00CF0DF5" w:rsidRPr="003907B3" w:rsidRDefault="00AA7954" w:rsidP="00CF0DF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70499EC" w14:textId="77777777" w:rsidR="00CF0DF5" w:rsidRPr="003907B3" w:rsidRDefault="00CF0DF5" w:rsidP="00CF0D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91DD83" w14:textId="18E1872C" w:rsidR="00CF0DF5" w:rsidRPr="003907B3" w:rsidRDefault="00CF0DF5" w:rsidP="00CF0DF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0DF5" w:rsidRPr="003907B3" w14:paraId="64926654" w14:textId="77777777" w:rsidTr="008E49C1">
        <w:trPr>
          <w:cantSplit/>
        </w:trPr>
        <w:tc>
          <w:tcPr>
            <w:tcW w:w="3960" w:type="dxa"/>
          </w:tcPr>
          <w:p w14:paraId="0D2D2E96" w14:textId="77777777" w:rsidR="00CF0DF5" w:rsidRPr="003907B3" w:rsidRDefault="00CF0DF5" w:rsidP="00CF0DF5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60E060" w14:textId="27D97999" w:rsidR="00CF0DF5" w:rsidRPr="003907B3" w:rsidRDefault="003C6B1B" w:rsidP="00CF0DF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48C78F9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09C7D8" w14:textId="76885A2C" w:rsidR="00CF0DF5" w:rsidRPr="003907B3" w:rsidRDefault="00CF0DF5" w:rsidP="00CF0DF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6E4465B5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0FED274" w14:textId="00560362" w:rsidR="00CF0DF5" w:rsidRPr="003907B3" w:rsidRDefault="00AA7954" w:rsidP="00CF0DF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ADC962A" w14:textId="77777777" w:rsidR="00CF0DF5" w:rsidRPr="003907B3" w:rsidRDefault="00CF0DF5" w:rsidP="00CF0D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79A3EB" w14:textId="1F0B568A" w:rsidR="00CF0DF5" w:rsidRPr="003907B3" w:rsidRDefault="00CF0DF5" w:rsidP="00CF0DF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0DF5" w:rsidRPr="003907B3" w14:paraId="3C64BE29" w14:textId="77777777" w:rsidTr="008E49C1">
        <w:trPr>
          <w:cantSplit/>
        </w:trPr>
        <w:tc>
          <w:tcPr>
            <w:tcW w:w="3960" w:type="dxa"/>
          </w:tcPr>
          <w:p w14:paraId="5F6C9D4C" w14:textId="77777777" w:rsidR="00CF0DF5" w:rsidRPr="003907B3" w:rsidRDefault="00CF0DF5" w:rsidP="00CF0DF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DB6551" w14:textId="556BE7C8" w:rsidR="00CF0DF5" w:rsidRPr="003907B3" w:rsidRDefault="006A146A" w:rsidP="00CF0DF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9D407C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D407C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365</w:t>
            </w:r>
          </w:p>
        </w:tc>
        <w:tc>
          <w:tcPr>
            <w:tcW w:w="180" w:type="dxa"/>
          </w:tcPr>
          <w:p w14:paraId="4FCAC62B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212F1F" w14:textId="2D215ED4" w:rsidR="00CF0DF5" w:rsidRPr="003907B3" w:rsidRDefault="00CF0DF5" w:rsidP="00CF0DF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41,959</w:t>
            </w:r>
          </w:p>
        </w:tc>
        <w:tc>
          <w:tcPr>
            <w:tcW w:w="184" w:type="dxa"/>
          </w:tcPr>
          <w:p w14:paraId="61198762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B6BB39D" w14:textId="7ECC6937" w:rsidR="00CF0DF5" w:rsidRPr="003907B3" w:rsidRDefault="00AA7954" w:rsidP="00CF0DF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DD64EEC" w14:textId="77777777" w:rsidR="00CF0DF5" w:rsidRPr="003907B3" w:rsidRDefault="00CF0DF5" w:rsidP="00CF0D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9E991E" w14:textId="11039E6A" w:rsidR="00CF0DF5" w:rsidRPr="003907B3" w:rsidRDefault="00CF0DF5" w:rsidP="00CF0DF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F0DF5" w:rsidRPr="003907B3" w14:paraId="6FED8E5E" w14:textId="77777777" w:rsidTr="008E49C1">
        <w:trPr>
          <w:cantSplit/>
        </w:trPr>
        <w:tc>
          <w:tcPr>
            <w:tcW w:w="3960" w:type="dxa"/>
            <w:hideMark/>
          </w:tcPr>
          <w:p w14:paraId="7FDFEF74" w14:textId="77777777" w:rsidR="00CF0DF5" w:rsidRPr="003907B3" w:rsidRDefault="00CF0DF5" w:rsidP="00CF0D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CF22229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01563D4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FA362D4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4A133C4D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5EFD42EB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4FD0F42" w14:textId="77777777" w:rsidR="00CF0DF5" w:rsidRPr="003907B3" w:rsidRDefault="00CF0DF5" w:rsidP="00CF0D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B3F214E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636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F0DF5" w:rsidRPr="003907B3" w14:paraId="68E44E02" w14:textId="77777777" w:rsidTr="008E49C1">
        <w:trPr>
          <w:cantSplit/>
        </w:trPr>
        <w:tc>
          <w:tcPr>
            <w:tcW w:w="3960" w:type="dxa"/>
          </w:tcPr>
          <w:p w14:paraId="077B8EAF" w14:textId="77777777" w:rsidR="00CF0DF5" w:rsidRPr="003907B3" w:rsidRDefault="00CF0DF5" w:rsidP="00CF0D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A1D7DA8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6A64B5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4A642F4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69636441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2509F4BF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9FF02C8" w14:textId="77777777" w:rsidR="00CF0DF5" w:rsidRPr="003907B3" w:rsidRDefault="00CF0DF5" w:rsidP="00CF0D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1A5966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636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F0DF5" w:rsidRPr="003907B3" w14:paraId="17EC5C63" w14:textId="77777777" w:rsidTr="008E49C1">
        <w:trPr>
          <w:cantSplit/>
        </w:trPr>
        <w:tc>
          <w:tcPr>
            <w:tcW w:w="3960" w:type="dxa"/>
          </w:tcPr>
          <w:p w14:paraId="19918629" w14:textId="77777777" w:rsidR="00CF0DF5" w:rsidRPr="003907B3" w:rsidRDefault="00CF0DF5" w:rsidP="00CF0D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ED487CA" w14:textId="15C868CA" w:rsidR="00CF0DF5" w:rsidRPr="003907B3" w:rsidRDefault="009D407C" w:rsidP="00CF0DF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16,738</w:t>
            </w:r>
          </w:p>
        </w:tc>
        <w:tc>
          <w:tcPr>
            <w:tcW w:w="180" w:type="dxa"/>
          </w:tcPr>
          <w:p w14:paraId="3A6A59BA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D010C77" w14:textId="59296463" w:rsidR="00CF0DF5" w:rsidRPr="003907B3" w:rsidRDefault="00CF0DF5" w:rsidP="00CF0DF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20,506</w:t>
            </w:r>
          </w:p>
        </w:tc>
        <w:tc>
          <w:tcPr>
            <w:tcW w:w="184" w:type="dxa"/>
          </w:tcPr>
          <w:p w14:paraId="4C47E72E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7D7CA128" w14:textId="6BDCA947" w:rsidR="00CF0DF5" w:rsidRPr="003907B3" w:rsidRDefault="00AA7954" w:rsidP="00CF0DF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8,745</w:t>
            </w:r>
          </w:p>
        </w:tc>
        <w:tc>
          <w:tcPr>
            <w:tcW w:w="180" w:type="dxa"/>
          </w:tcPr>
          <w:p w14:paraId="313F6661" w14:textId="77777777" w:rsidR="00CF0DF5" w:rsidRPr="003907B3" w:rsidRDefault="00CF0DF5" w:rsidP="00CF0D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4771F9" w14:textId="7E7EF724" w:rsidR="00CF0DF5" w:rsidRPr="003907B3" w:rsidRDefault="00CF0DF5" w:rsidP="00CF0DF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8,745</w:t>
            </w:r>
          </w:p>
        </w:tc>
      </w:tr>
      <w:tr w:rsidR="00CF0DF5" w:rsidRPr="003907B3" w14:paraId="00F51706" w14:textId="77777777" w:rsidTr="008E49C1">
        <w:trPr>
          <w:cantSplit/>
        </w:trPr>
        <w:tc>
          <w:tcPr>
            <w:tcW w:w="3960" w:type="dxa"/>
          </w:tcPr>
          <w:p w14:paraId="61A11043" w14:textId="77777777" w:rsidR="00CF0DF5" w:rsidRPr="003907B3" w:rsidRDefault="00CF0DF5" w:rsidP="00CF0D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AF9D36C" w14:textId="5F00FA4E" w:rsidR="00CF0DF5" w:rsidRPr="003907B3" w:rsidRDefault="007E246A" w:rsidP="00CF0DF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601ED" w:rsidRPr="003907B3">
              <w:rPr>
                <w:rFonts w:asciiTheme="majorBidi" w:hAnsiTheme="majorBidi" w:cstheme="majorBidi"/>
                <w:sz w:val="28"/>
                <w:szCs w:val="28"/>
              </w:rPr>
              <w:t>8,753</w:t>
            </w:r>
            <w:r w:rsidRPr="003907B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D30C474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2ED7779" w14:textId="2A478AE4" w:rsidR="00CF0DF5" w:rsidRPr="003907B3" w:rsidRDefault="00CF0DF5" w:rsidP="00CF0DF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(10,530)</w:t>
            </w:r>
          </w:p>
        </w:tc>
        <w:tc>
          <w:tcPr>
            <w:tcW w:w="184" w:type="dxa"/>
          </w:tcPr>
          <w:p w14:paraId="5B0D34EC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24B42504" w14:textId="18B80D5E" w:rsidR="00CF0DF5" w:rsidRPr="003907B3" w:rsidRDefault="00AA7954" w:rsidP="00CF0DF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907B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4,372</w:t>
            </w:r>
            <w:r w:rsidRPr="003907B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DFCD7C8" w14:textId="77777777" w:rsidR="00CF0DF5" w:rsidRPr="003907B3" w:rsidRDefault="00CF0DF5" w:rsidP="00CF0D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7EED884" w14:textId="681224A4" w:rsidR="00CF0DF5" w:rsidRPr="003907B3" w:rsidRDefault="00CF0DF5" w:rsidP="00CF0DF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(4,372)</w:t>
            </w:r>
          </w:p>
        </w:tc>
      </w:tr>
      <w:tr w:rsidR="00CF0DF5" w:rsidRPr="003907B3" w14:paraId="34B7BED7" w14:textId="77777777" w:rsidTr="002F5339">
        <w:trPr>
          <w:cantSplit/>
        </w:trPr>
        <w:tc>
          <w:tcPr>
            <w:tcW w:w="3960" w:type="dxa"/>
          </w:tcPr>
          <w:p w14:paraId="5580F734" w14:textId="77777777" w:rsidR="00CF0DF5" w:rsidRPr="003907B3" w:rsidRDefault="00CF0DF5" w:rsidP="00CF0D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F985E4E" w14:textId="6BC91E09" w:rsidR="00CF0DF5" w:rsidRPr="003907B3" w:rsidRDefault="007601ED" w:rsidP="00CF0DF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7,985</w:t>
            </w:r>
          </w:p>
        </w:tc>
        <w:tc>
          <w:tcPr>
            <w:tcW w:w="180" w:type="dxa"/>
          </w:tcPr>
          <w:p w14:paraId="2366C887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927B5FD" w14:textId="232A5797" w:rsidR="00CF0DF5" w:rsidRPr="003907B3" w:rsidRDefault="00CF0DF5" w:rsidP="00CF0DF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9,976</w:t>
            </w:r>
          </w:p>
        </w:tc>
        <w:tc>
          <w:tcPr>
            <w:tcW w:w="184" w:type="dxa"/>
          </w:tcPr>
          <w:p w14:paraId="437D87AC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41CAA661" w14:textId="6E717C06" w:rsidR="00CF0DF5" w:rsidRPr="003907B3" w:rsidRDefault="00AA7954" w:rsidP="00CF0DF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4,373</w:t>
            </w:r>
          </w:p>
        </w:tc>
        <w:tc>
          <w:tcPr>
            <w:tcW w:w="180" w:type="dxa"/>
          </w:tcPr>
          <w:p w14:paraId="165DA95D" w14:textId="77777777" w:rsidR="00CF0DF5" w:rsidRPr="003907B3" w:rsidRDefault="00CF0DF5" w:rsidP="00CF0D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2370B43" w14:textId="5DE8656A" w:rsidR="00CF0DF5" w:rsidRPr="003907B3" w:rsidRDefault="00CF0DF5" w:rsidP="00CF0DF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4,373</w:t>
            </w:r>
          </w:p>
        </w:tc>
      </w:tr>
      <w:tr w:rsidR="00CF0DF5" w:rsidRPr="003907B3" w14:paraId="57417278" w14:textId="77777777" w:rsidTr="008E49C1">
        <w:trPr>
          <w:cantSplit/>
        </w:trPr>
        <w:tc>
          <w:tcPr>
            <w:tcW w:w="3960" w:type="dxa"/>
          </w:tcPr>
          <w:p w14:paraId="08210C1C" w14:textId="77777777" w:rsidR="00CF0DF5" w:rsidRPr="003907B3" w:rsidRDefault="00CF0DF5" w:rsidP="00CF0D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6DA4504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E96A929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4E4435D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23F92CD7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2939F6B8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FBAB6AE" w14:textId="77777777" w:rsidR="00CF0DF5" w:rsidRPr="003907B3" w:rsidRDefault="00CF0DF5" w:rsidP="00CF0D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8FEEFC7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F0DF5" w:rsidRPr="003907B3" w14:paraId="1FB6E923" w14:textId="77777777" w:rsidTr="008E49C1">
        <w:trPr>
          <w:cantSplit/>
        </w:trPr>
        <w:tc>
          <w:tcPr>
            <w:tcW w:w="3960" w:type="dxa"/>
          </w:tcPr>
          <w:p w14:paraId="04D142E2" w14:textId="77777777" w:rsidR="00CF0DF5" w:rsidRPr="003907B3" w:rsidRDefault="00CF0DF5" w:rsidP="00CF0D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7B3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AFF910B" w14:textId="6E64F5F2" w:rsidR="00CF0DF5" w:rsidRPr="003907B3" w:rsidRDefault="007016C6" w:rsidP="00CF0DF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212,897</w:t>
            </w:r>
          </w:p>
        </w:tc>
        <w:tc>
          <w:tcPr>
            <w:tcW w:w="180" w:type="dxa"/>
          </w:tcPr>
          <w:p w14:paraId="696C54FF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C059A2B" w14:textId="620538B2" w:rsidR="00CF0DF5" w:rsidRPr="003907B3" w:rsidRDefault="00CF0DF5" w:rsidP="00CF0DF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141,964</w:t>
            </w:r>
          </w:p>
        </w:tc>
        <w:tc>
          <w:tcPr>
            <w:tcW w:w="184" w:type="dxa"/>
          </w:tcPr>
          <w:p w14:paraId="7DF85429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3AC1A281" w14:textId="59821B1F" w:rsidR="00CF0DF5" w:rsidRPr="003907B3" w:rsidRDefault="00161374" w:rsidP="00CF0DF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141,51</w:t>
            </w:r>
            <w:r w:rsidR="005A0E09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1840136" w14:textId="77777777" w:rsidR="00CF0DF5" w:rsidRPr="003907B3" w:rsidRDefault="00CF0DF5" w:rsidP="00CF0D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02F3FFF" w14:textId="25B57DEC" w:rsidR="00CF0DF5" w:rsidRPr="003907B3" w:rsidRDefault="00CF0DF5" w:rsidP="00CF0DF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76,271</w:t>
            </w:r>
          </w:p>
        </w:tc>
      </w:tr>
      <w:tr w:rsidR="00CF0DF5" w:rsidRPr="003907B3" w14:paraId="6C8614D4" w14:textId="77777777" w:rsidTr="005A0E09">
        <w:trPr>
          <w:cantSplit/>
          <w:trHeight w:val="514"/>
        </w:trPr>
        <w:tc>
          <w:tcPr>
            <w:tcW w:w="3960" w:type="dxa"/>
          </w:tcPr>
          <w:p w14:paraId="471AB2D7" w14:textId="77777777" w:rsidR="00CF0DF5" w:rsidRPr="003907B3" w:rsidRDefault="00CF0DF5" w:rsidP="00CF0D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64BB4C0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1621101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A331261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0454E3DE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47B66559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B5AD12D" w14:textId="77777777" w:rsidR="00CF0DF5" w:rsidRPr="003907B3" w:rsidRDefault="00CF0DF5" w:rsidP="00CF0D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617723B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F0DF5" w:rsidRPr="003907B3" w14:paraId="718B451F" w14:textId="77777777" w:rsidTr="008E49C1">
        <w:trPr>
          <w:cantSplit/>
        </w:trPr>
        <w:tc>
          <w:tcPr>
            <w:tcW w:w="3960" w:type="dxa"/>
          </w:tcPr>
          <w:p w14:paraId="6ED9E939" w14:textId="77777777" w:rsidR="00CF0DF5" w:rsidRPr="003907B3" w:rsidRDefault="00CF0DF5" w:rsidP="00CF0D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8D5123D" w14:textId="5D09A725" w:rsidR="00CF0DF5" w:rsidRPr="003907B3" w:rsidRDefault="006D13F9" w:rsidP="00CF0DF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641,177</w:t>
            </w:r>
          </w:p>
        </w:tc>
        <w:tc>
          <w:tcPr>
            <w:tcW w:w="180" w:type="dxa"/>
          </w:tcPr>
          <w:p w14:paraId="6129829A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108442FD" w14:textId="6F19F28A" w:rsidR="00CF0DF5" w:rsidRPr="003907B3" w:rsidRDefault="00CF0DF5" w:rsidP="00CF0DF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551,928</w:t>
            </w:r>
          </w:p>
        </w:tc>
        <w:tc>
          <w:tcPr>
            <w:tcW w:w="184" w:type="dxa"/>
          </w:tcPr>
          <w:p w14:paraId="3D0A8CBF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</w:tcPr>
          <w:p w14:paraId="58C65500" w14:textId="1EC8063F" w:rsidR="00CF0DF5" w:rsidRPr="003907B3" w:rsidRDefault="00161374" w:rsidP="00CF0DF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423,68</w:t>
            </w:r>
            <w:r w:rsidR="003E3D49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</w:tcPr>
          <w:p w14:paraId="4BB7C421" w14:textId="77777777" w:rsidR="00CF0DF5" w:rsidRPr="003907B3" w:rsidRDefault="00CF0DF5" w:rsidP="00CF0D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3EC0BBD" w14:textId="540F56A5" w:rsidR="00CF0DF5" w:rsidRPr="003907B3" w:rsidRDefault="00CF0DF5" w:rsidP="00CF0DF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248,551</w:t>
            </w:r>
          </w:p>
        </w:tc>
      </w:tr>
      <w:tr w:rsidR="00CF0DF5" w:rsidRPr="003907B3" w14:paraId="24681DD6" w14:textId="77777777" w:rsidTr="008E49C1">
        <w:trPr>
          <w:cantSplit/>
        </w:trPr>
        <w:tc>
          <w:tcPr>
            <w:tcW w:w="3960" w:type="dxa"/>
          </w:tcPr>
          <w:p w14:paraId="06E7B2F2" w14:textId="77777777" w:rsidR="00CF0DF5" w:rsidRPr="003907B3" w:rsidRDefault="00CF0DF5" w:rsidP="00CF0D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C8AAFC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A543A73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530A65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</w:tcPr>
          <w:p w14:paraId="78C2B37F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06D18DA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45F5E00" w14:textId="77777777" w:rsidR="00CF0DF5" w:rsidRPr="003907B3" w:rsidRDefault="00CF0DF5" w:rsidP="00CF0D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A61B09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F0DF5" w:rsidRPr="003907B3" w14:paraId="72098452" w14:textId="77777777" w:rsidTr="008E49C1">
        <w:trPr>
          <w:cantSplit/>
        </w:trPr>
        <w:tc>
          <w:tcPr>
            <w:tcW w:w="3960" w:type="dxa"/>
          </w:tcPr>
          <w:p w14:paraId="494D4DFE" w14:textId="77777777" w:rsidR="00CF0DF5" w:rsidRPr="003907B3" w:rsidRDefault="00CF0DF5" w:rsidP="00CF0D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5B5EC68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F3B112C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80E9216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22072C50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083BB622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5C6EB3F" w14:textId="77777777" w:rsidR="00CF0DF5" w:rsidRPr="003907B3" w:rsidRDefault="00CF0DF5" w:rsidP="00CF0D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B3BD93A" w14:textId="77777777" w:rsidR="00CF0DF5" w:rsidRPr="003907B3" w:rsidRDefault="00CF0DF5" w:rsidP="00CF0DF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F0DF5" w:rsidRPr="003907B3" w14:paraId="4E2F035F" w14:textId="77777777" w:rsidTr="008E49C1">
        <w:trPr>
          <w:cantSplit/>
        </w:trPr>
        <w:tc>
          <w:tcPr>
            <w:tcW w:w="3960" w:type="dxa"/>
          </w:tcPr>
          <w:p w14:paraId="72264089" w14:textId="77777777" w:rsidR="00CF0DF5" w:rsidRPr="003907B3" w:rsidRDefault="00CF0DF5" w:rsidP="00CF0DF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86C6A0" w14:textId="21415C7C" w:rsidR="00CF0DF5" w:rsidRPr="003907B3" w:rsidRDefault="00B01A82" w:rsidP="00CF0DF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124,992</w:t>
            </w:r>
          </w:p>
        </w:tc>
        <w:tc>
          <w:tcPr>
            <w:tcW w:w="180" w:type="dxa"/>
          </w:tcPr>
          <w:p w14:paraId="0D7EAF89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020D237" w14:textId="5E4E9530" w:rsidR="00CF0DF5" w:rsidRPr="003907B3" w:rsidRDefault="00CF0DF5" w:rsidP="00CF0DF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149,98</w:t>
            </w: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162D71B5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86FEB8B" w14:textId="0CDEACA0" w:rsidR="00CF0DF5" w:rsidRPr="003907B3" w:rsidRDefault="00614CF3" w:rsidP="00CF0DF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93,66</w:t>
            </w:r>
            <w:r w:rsidR="003E3D49"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28AC1594" w14:textId="77777777" w:rsidR="00CF0DF5" w:rsidRPr="003907B3" w:rsidRDefault="00CF0DF5" w:rsidP="00CF0D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CC49FB0" w14:textId="76A8B153" w:rsidR="00CF0DF5" w:rsidRPr="003907B3" w:rsidRDefault="00CF0DF5" w:rsidP="00CF0DF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116,925</w:t>
            </w:r>
          </w:p>
        </w:tc>
      </w:tr>
      <w:tr w:rsidR="00CF0DF5" w:rsidRPr="003907B3" w14:paraId="6407A540" w14:textId="77777777" w:rsidTr="00730D15">
        <w:trPr>
          <w:cantSplit/>
          <w:trHeight w:val="128"/>
        </w:trPr>
        <w:tc>
          <w:tcPr>
            <w:tcW w:w="3960" w:type="dxa"/>
          </w:tcPr>
          <w:p w14:paraId="7CA124A8" w14:textId="77777777" w:rsidR="00CF0DF5" w:rsidRPr="003907B3" w:rsidRDefault="00CF0DF5" w:rsidP="00CF0DF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D08365E" w14:textId="475D7E08" w:rsidR="00CF0DF5" w:rsidRPr="003907B3" w:rsidRDefault="00FD16C5" w:rsidP="00CF0DF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F1A9F5F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B60D694" w14:textId="0B8569AA" w:rsidR="00CF0DF5" w:rsidRPr="003907B3" w:rsidRDefault="00CF0DF5" w:rsidP="00CF0DF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5D14C827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014F5896" w14:textId="5FBD1D9C" w:rsidR="00CF0DF5" w:rsidRPr="003907B3" w:rsidRDefault="00614CF3" w:rsidP="00CF0DF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C0632DB" w14:textId="77777777" w:rsidR="00CF0DF5" w:rsidRPr="003907B3" w:rsidRDefault="00CF0DF5" w:rsidP="00CF0D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4D9D685" w14:textId="40A7A980" w:rsidR="00CF0DF5" w:rsidRPr="003907B3" w:rsidRDefault="00CF0DF5" w:rsidP="00CF0DF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F0DF5" w:rsidRPr="003907B3" w14:paraId="1934DB1A" w14:textId="77777777" w:rsidTr="008E49C1">
        <w:trPr>
          <w:cantSplit/>
        </w:trPr>
        <w:tc>
          <w:tcPr>
            <w:tcW w:w="3960" w:type="dxa"/>
          </w:tcPr>
          <w:p w14:paraId="145B68B0" w14:textId="77777777" w:rsidR="00CF0DF5" w:rsidRPr="003907B3" w:rsidRDefault="00CF0DF5" w:rsidP="00CF0DF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CBD2A6" w14:textId="41FB63F0" w:rsidR="00CF0DF5" w:rsidRPr="003907B3" w:rsidRDefault="00B01A82" w:rsidP="00CF0DF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124,992</w:t>
            </w:r>
          </w:p>
        </w:tc>
        <w:tc>
          <w:tcPr>
            <w:tcW w:w="180" w:type="dxa"/>
          </w:tcPr>
          <w:p w14:paraId="535CF24F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8AFE5" w14:textId="28813144" w:rsidR="00CF0DF5" w:rsidRPr="003907B3" w:rsidRDefault="00CF0DF5" w:rsidP="00CF0DF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149,986</w:t>
            </w:r>
          </w:p>
        </w:tc>
        <w:tc>
          <w:tcPr>
            <w:tcW w:w="184" w:type="dxa"/>
          </w:tcPr>
          <w:p w14:paraId="4110ACF2" w14:textId="77777777" w:rsidR="00CF0DF5" w:rsidRPr="003907B3" w:rsidRDefault="00CF0DF5" w:rsidP="00CF0D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C7A811" w14:textId="0CBCAC2D" w:rsidR="00CF0DF5" w:rsidRPr="003907B3" w:rsidRDefault="00614CF3" w:rsidP="00CF0DF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93,6</w:t>
            </w:r>
            <w:r w:rsidR="007601ED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3E3D49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01875A17" w14:textId="77777777" w:rsidR="00CF0DF5" w:rsidRPr="003907B3" w:rsidRDefault="00CF0DF5" w:rsidP="00CF0D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97C387" w14:textId="5862ACF2" w:rsidR="00CF0DF5" w:rsidRPr="003907B3" w:rsidRDefault="00CF0DF5" w:rsidP="00CF0DF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116,925</w:t>
            </w:r>
          </w:p>
        </w:tc>
      </w:tr>
    </w:tbl>
    <w:p w14:paraId="0DB98D08" w14:textId="77777777" w:rsidR="008E49C1" w:rsidRPr="003907B3" w:rsidRDefault="008E49C1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1E40C007" w14:textId="5FFD2677" w:rsidR="00DB12B7" w:rsidRPr="003907B3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3907B3">
        <w:rPr>
          <w:rFonts w:asciiTheme="majorBidi" w:hAnsiTheme="majorBidi" w:cstheme="majorBidi"/>
          <w:sz w:val="28"/>
          <w:szCs w:val="28"/>
          <w:cs/>
          <w:lang w:eastAsia="x-none"/>
        </w:rPr>
        <w:t>โดย</w:t>
      </w:r>
      <w:r w:rsidRPr="003907B3">
        <w:rPr>
          <w:rFonts w:asciiTheme="majorBidi" w:hAnsiTheme="majorBidi" w:cstheme="majorBidi"/>
          <w:sz w:val="28"/>
          <w:szCs w:val="28"/>
          <w:cs/>
          <w:lang w:val="th-TH"/>
        </w:rPr>
        <w:t>ปกติระยะเวลาการให้สินเชื่อแก่ลูกค้าของกลุ่มบริษัท</w:t>
      </w:r>
      <w:r w:rsidRPr="003907B3">
        <w:rPr>
          <w:rFonts w:asciiTheme="majorBidi" w:hAnsiTheme="majorBidi" w:cstheme="majorBidi"/>
          <w:sz w:val="28"/>
          <w:szCs w:val="28"/>
          <w:cs/>
        </w:rPr>
        <w:t>มีระยะเวลาตั้งแต่</w:t>
      </w:r>
      <w:r w:rsidRPr="003907B3">
        <w:rPr>
          <w:rFonts w:asciiTheme="majorBidi" w:hAnsiTheme="majorBidi" w:cstheme="majorBidi"/>
          <w:sz w:val="28"/>
          <w:szCs w:val="28"/>
        </w:rPr>
        <w:t xml:space="preserve"> 30 </w:t>
      </w:r>
      <w:r w:rsidRPr="003907B3">
        <w:rPr>
          <w:rFonts w:asciiTheme="majorBidi" w:hAnsiTheme="majorBidi" w:cstheme="majorBidi"/>
          <w:sz w:val="28"/>
          <w:szCs w:val="28"/>
          <w:cs/>
        </w:rPr>
        <w:t>วัน</w:t>
      </w:r>
      <w:r w:rsidRPr="003907B3">
        <w:rPr>
          <w:rFonts w:asciiTheme="majorBidi" w:hAnsiTheme="majorBidi" w:cstheme="majorBidi"/>
          <w:sz w:val="28"/>
          <w:szCs w:val="28"/>
        </w:rPr>
        <w:t xml:space="preserve"> </w:t>
      </w:r>
      <w:r w:rsidRPr="003907B3">
        <w:rPr>
          <w:rFonts w:asciiTheme="majorBidi" w:hAnsiTheme="majorBidi" w:cstheme="majorBidi"/>
          <w:sz w:val="28"/>
          <w:szCs w:val="28"/>
          <w:cs/>
        </w:rPr>
        <w:t>ถึง</w:t>
      </w:r>
      <w:r w:rsidRPr="003907B3">
        <w:rPr>
          <w:rFonts w:asciiTheme="majorBidi" w:hAnsiTheme="majorBidi" w:cstheme="majorBidi"/>
          <w:sz w:val="28"/>
          <w:szCs w:val="28"/>
        </w:rPr>
        <w:t xml:space="preserve"> 90 </w:t>
      </w:r>
      <w:r w:rsidRPr="003907B3">
        <w:rPr>
          <w:rFonts w:asciiTheme="majorBidi" w:hAnsiTheme="majorBidi" w:cstheme="majorBidi"/>
          <w:sz w:val="28"/>
          <w:szCs w:val="28"/>
          <w:cs/>
        </w:rPr>
        <w:t>วัน</w:t>
      </w:r>
    </w:p>
    <w:p w14:paraId="48904C93" w14:textId="2398675D" w:rsidR="00DB12B7" w:rsidRPr="003907B3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3907B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2D679A5" w14:textId="77777777" w:rsidR="00DB12B7" w:rsidRPr="003907B3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907B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ลูกหนี้ตามสัญญาปรับโครงสร้างหนี้</w:t>
      </w:r>
    </w:p>
    <w:p w14:paraId="59058B67" w14:textId="01947B68" w:rsidR="00DB12B7" w:rsidRPr="003907B3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5A011414" w14:textId="3ADE129F" w:rsidR="00DB12B7" w:rsidRPr="003907B3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/>
          <w:sz w:val="28"/>
          <w:szCs w:val="28"/>
          <w:cs/>
        </w:rPr>
      </w:pPr>
      <w:r w:rsidRPr="003907B3">
        <w:rPr>
          <w:rFonts w:asciiTheme="majorBidi" w:hAnsiTheme="majorBidi"/>
          <w:spacing w:val="2"/>
          <w:sz w:val="28"/>
          <w:szCs w:val="28"/>
          <w:cs/>
        </w:rPr>
        <w:t>ลูกหนี้ของกลุ่มบริษัทแห่งหนึ่ง ได้เข้าสู่กระบวนการฟื้นฟูกิจการภายใต้คำสั่งศาลล้มละลายกลางตามกฎหมายล้มละลาย</w:t>
      </w:r>
      <w:r w:rsidRPr="003907B3">
        <w:rPr>
          <w:rFonts w:asciiTheme="majorBidi" w:hAnsiTheme="majorBidi"/>
          <w:sz w:val="28"/>
          <w:szCs w:val="28"/>
          <w:cs/>
        </w:rPr>
        <w:t xml:space="preserve"> ในเดือนมิถุนายน </w:t>
      </w:r>
      <w:r w:rsidR="00B163BE" w:rsidRPr="003907B3">
        <w:rPr>
          <w:rFonts w:asciiTheme="majorBidi" w:hAnsiTheme="majorBidi"/>
          <w:sz w:val="28"/>
          <w:szCs w:val="28"/>
        </w:rPr>
        <w:t>2564</w:t>
      </w:r>
      <w:r w:rsidRPr="003907B3">
        <w:rPr>
          <w:rFonts w:asciiTheme="majorBidi" w:hAnsiTheme="majorBidi"/>
          <w:sz w:val="28"/>
          <w:szCs w:val="28"/>
          <w:cs/>
        </w:rPr>
        <w:t xml:space="preserve"> ศาลล้มละลายกลางได้มีคำสั่งเห็นชอบด้วยแผนฟื้นฟูกิจการ โดยลูกหนี้ดังกล่าวตกลงจะชำระหนี้ตามแผนฟื้นฟูกิจการ โดยชำระหนี้ร้อยละ</w:t>
      </w:r>
      <w:r w:rsidR="00B163BE" w:rsidRPr="003907B3">
        <w:rPr>
          <w:rFonts w:asciiTheme="majorBidi" w:hAnsiTheme="majorBidi"/>
          <w:sz w:val="28"/>
          <w:szCs w:val="28"/>
        </w:rPr>
        <w:t xml:space="preserve"> 100</w:t>
      </w:r>
      <w:r w:rsidRPr="003907B3">
        <w:rPr>
          <w:rFonts w:asciiTheme="majorBidi" w:hAnsiTheme="majorBidi"/>
          <w:sz w:val="28"/>
          <w:szCs w:val="28"/>
          <w:cs/>
        </w:rPr>
        <w:t xml:space="preserve"> ของภาระหนี้เงินต้นคงค้าง ทั้งนี้กลุ่มบริษัทจะได้รับเป็นรายครึ่งปี ตั้งแต่วันที่ </w:t>
      </w:r>
      <w:r w:rsidR="00B163BE" w:rsidRPr="003907B3">
        <w:rPr>
          <w:rFonts w:asciiTheme="majorBidi" w:hAnsiTheme="majorBidi"/>
          <w:sz w:val="28"/>
          <w:szCs w:val="28"/>
        </w:rPr>
        <w:t>1</w:t>
      </w:r>
      <w:r w:rsidRPr="003907B3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B163BE" w:rsidRPr="003907B3">
        <w:rPr>
          <w:rFonts w:asciiTheme="majorBidi" w:hAnsiTheme="majorBidi"/>
          <w:sz w:val="28"/>
          <w:szCs w:val="28"/>
        </w:rPr>
        <w:t>2567</w:t>
      </w:r>
      <w:r w:rsidRPr="003907B3">
        <w:rPr>
          <w:rFonts w:asciiTheme="majorBidi" w:hAnsiTheme="majorBidi"/>
          <w:sz w:val="28"/>
          <w:szCs w:val="28"/>
          <w:cs/>
        </w:rPr>
        <w:t xml:space="preserve"> ถึง </w:t>
      </w:r>
      <w:r w:rsidR="00B163BE" w:rsidRPr="003907B3">
        <w:rPr>
          <w:rFonts w:asciiTheme="majorBidi" w:hAnsiTheme="majorBidi"/>
          <w:sz w:val="28"/>
          <w:szCs w:val="28"/>
        </w:rPr>
        <w:t>31</w:t>
      </w:r>
      <w:r w:rsidRPr="003907B3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B163BE" w:rsidRPr="003907B3">
        <w:rPr>
          <w:rFonts w:asciiTheme="majorBidi" w:hAnsiTheme="majorBidi"/>
          <w:sz w:val="28"/>
          <w:szCs w:val="28"/>
        </w:rPr>
        <w:t>2570</w:t>
      </w:r>
      <w:r w:rsidR="00B211A3" w:rsidRPr="003907B3">
        <w:rPr>
          <w:rFonts w:asciiTheme="majorBidi" w:hAnsiTheme="majorBidi"/>
          <w:sz w:val="28"/>
          <w:szCs w:val="28"/>
          <w:cs/>
        </w:rPr>
        <w:t xml:space="preserve"> </w:t>
      </w:r>
      <w:r w:rsidR="00B211A3" w:rsidRPr="003907B3">
        <w:rPr>
          <w:rFonts w:asciiTheme="majorBidi" w:hAnsiTheme="majorBidi" w:hint="cs"/>
          <w:sz w:val="28"/>
          <w:szCs w:val="28"/>
          <w:cs/>
        </w:rPr>
        <w:t>อย่างไรก็ตามลูกหนี้รายดังกล่าวได้มีการชำระเงินมาบางส่วนในระหว่างงวด</w:t>
      </w:r>
      <w:r w:rsidR="00BC7056" w:rsidRPr="003907B3">
        <w:rPr>
          <w:rFonts w:asciiTheme="majorBidi" w:hAnsiTheme="majorBidi" w:hint="cs"/>
          <w:sz w:val="28"/>
          <w:szCs w:val="28"/>
          <w:cs/>
        </w:rPr>
        <w:t>เ</w:t>
      </w:r>
      <w:r w:rsidR="00761F20" w:rsidRPr="003907B3">
        <w:rPr>
          <w:rFonts w:asciiTheme="majorBidi" w:hAnsiTheme="majorBidi" w:hint="cs"/>
          <w:sz w:val="28"/>
          <w:szCs w:val="28"/>
          <w:cs/>
        </w:rPr>
        <w:t>ก้า</w:t>
      </w:r>
      <w:r w:rsidR="00B211A3" w:rsidRPr="003907B3">
        <w:rPr>
          <w:rFonts w:asciiTheme="majorBidi" w:hAnsiTheme="majorBidi" w:hint="cs"/>
          <w:sz w:val="28"/>
          <w:szCs w:val="28"/>
          <w:cs/>
        </w:rPr>
        <w:t>เดือนสิ้นสุดวันที่</w:t>
      </w:r>
      <w:r w:rsidR="00B211A3" w:rsidRPr="003907B3">
        <w:rPr>
          <w:rFonts w:asciiTheme="majorBidi" w:hAnsiTheme="majorBidi"/>
          <w:sz w:val="28"/>
          <w:szCs w:val="28"/>
          <w:cs/>
        </w:rPr>
        <w:t xml:space="preserve"> </w:t>
      </w:r>
      <w:r w:rsidR="00C96302" w:rsidRPr="003907B3">
        <w:rPr>
          <w:rFonts w:asciiTheme="majorBidi" w:hAnsiTheme="majorBidi"/>
          <w:sz w:val="28"/>
          <w:szCs w:val="28"/>
        </w:rPr>
        <w:t>30</w:t>
      </w:r>
      <w:r w:rsidR="00B211A3" w:rsidRPr="003907B3">
        <w:rPr>
          <w:rFonts w:asciiTheme="majorBidi" w:hAnsiTheme="majorBidi"/>
          <w:sz w:val="28"/>
          <w:szCs w:val="28"/>
          <w:cs/>
        </w:rPr>
        <w:t xml:space="preserve"> </w:t>
      </w:r>
      <w:r w:rsidR="00761F20" w:rsidRPr="003907B3">
        <w:rPr>
          <w:rFonts w:asciiTheme="majorBidi" w:hAnsiTheme="majorBidi" w:hint="cs"/>
          <w:sz w:val="28"/>
          <w:szCs w:val="28"/>
          <w:cs/>
        </w:rPr>
        <w:t xml:space="preserve">กันยายน </w:t>
      </w:r>
      <w:r w:rsidR="00C96302" w:rsidRPr="003907B3">
        <w:rPr>
          <w:rFonts w:asciiTheme="majorBidi" w:hAnsiTheme="majorBidi"/>
          <w:sz w:val="28"/>
          <w:szCs w:val="28"/>
        </w:rPr>
        <w:t>2565</w:t>
      </w:r>
      <w:r w:rsidR="00B211A3" w:rsidRPr="003907B3">
        <w:rPr>
          <w:rFonts w:asciiTheme="majorBidi" w:hAnsiTheme="majorBidi"/>
          <w:sz w:val="28"/>
          <w:szCs w:val="28"/>
          <w:cs/>
        </w:rPr>
        <w:t xml:space="preserve"> </w:t>
      </w:r>
      <w:r w:rsidR="00B211A3" w:rsidRPr="003907B3">
        <w:rPr>
          <w:rFonts w:asciiTheme="majorBidi" w:hAnsiTheme="majorBidi" w:hint="cs"/>
          <w:sz w:val="28"/>
          <w:szCs w:val="28"/>
          <w:cs/>
        </w:rPr>
        <w:t>จำนวน</w:t>
      </w:r>
      <w:r w:rsidR="00B211A3" w:rsidRPr="003907B3">
        <w:rPr>
          <w:rFonts w:asciiTheme="majorBidi" w:hAnsiTheme="majorBidi"/>
          <w:sz w:val="28"/>
          <w:szCs w:val="28"/>
          <w:cs/>
        </w:rPr>
        <w:t xml:space="preserve"> </w:t>
      </w:r>
      <w:r w:rsidR="00076890" w:rsidRPr="003907B3">
        <w:rPr>
          <w:rFonts w:asciiTheme="majorBidi" w:hAnsiTheme="majorBidi"/>
          <w:sz w:val="28"/>
          <w:szCs w:val="28"/>
        </w:rPr>
        <w:t>4.</w:t>
      </w:r>
      <w:r w:rsidR="008760E0" w:rsidRPr="003907B3">
        <w:rPr>
          <w:rFonts w:asciiTheme="majorBidi" w:hAnsiTheme="majorBidi"/>
          <w:sz w:val="28"/>
          <w:szCs w:val="28"/>
        </w:rPr>
        <w:t>00</w:t>
      </w:r>
      <w:r w:rsidR="00A47E0C" w:rsidRPr="003907B3">
        <w:rPr>
          <w:rFonts w:asciiTheme="majorBidi" w:hAnsiTheme="majorBidi"/>
          <w:sz w:val="28"/>
          <w:szCs w:val="28"/>
        </w:rPr>
        <w:t xml:space="preserve"> </w:t>
      </w:r>
      <w:r w:rsidR="00B211A3" w:rsidRPr="003907B3">
        <w:rPr>
          <w:rFonts w:asciiTheme="majorBidi" w:hAnsiTheme="majorBidi" w:hint="cs"/>
          <w:sz w:val="28"/>
          <w:szCs w:val="28"/>
          <w:cs/>
        </w:rPr>
        <w:t>ล้านบาท</w:t>
      </w:r>
    </w:p>
    <w:p w14:paraId="69D586E7" w14:textId="6507244B" w:rsidR="00B211A3" w:rsidRPr="003907B3" w:rsidRDefault="00B211A3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66C1E9A" w14:textId="1AD7F1B4" w:rsidR="00DB12B7" w:rsidRPr="003907B3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3907B3">
        <w:rPr>
          <w:rFonts w:asciiTheme="majorBidi" w:hAnsiTheme="majorBidi" w:cstheme="majorBidi"/>
          <w:sz w:val="28"/>
          <w:szCs w:val="28"/>
          <w:cs/>
        </w:rPr>
        <w:t>กลุ่มบริษัทได้ประเมินผลกระทบที่อาจเกิดขึ้นต่อผลขาดทุนด้านเครดิตท</w:t>
      </w:r>
      <w:r w:rsidR="009E3FDB" w:rsidRPr="003907B3">
        <w:rPr>
          <w:rFonts w:asciiTheme="majorBidi" w:hAnsiTheme="majorBidi" w:cstheme="majorBidi"/>
          <w:sz w:val="28"/>
          <w:szCs w:val="28"/>
          <w:cs/>
        </w:rPr>
        <w:t>ี่คาด</w:t>
      </w:r>
      <w:r w:rsidRPr="003907B3">
        <w:rPr>
          <w:rFonts w:asciiTheme="majorBidi" w:hAnsiTheme="majorBidi" w:cstheme="majorBidi"/>
          <w:sz w:val="28"/>
          <w:szCs w:val="28"/>
          <w:cs/>
        </w:rPr>
        <w:t>ว่าจะเกิดขึ้น ซึ่งพบว่าไม่มีผลกระทบอย่างมีสาระสำคัญต่อค่าเผื่อผลขาดทุนด้านเครดิตที่คาดว่าจะเกิดขึ้นที่ตั้งไว้แล้ว</w:t>
      </w:r>
    </w:p>
    <w:p w14:paraId="2CDEE3E5" w14:textId="5AB41F5B" w:rsidR="00DB12B7" w:rsidRPr="003907B3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7DD99C08" w14:textId="77777777" w:rsidR="00DB12B7" w:rsidRPr="003907B3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  <w:cs/>
        </w:rPr>
      </w:pPr>
      <w:r w:rsidRPr="003907B3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เงินลงทุนในบริษัทย่อยและบริษัทร่วม</w:t>
      </w:r>
    </w:p>
    <w:p w14:paraId="2043E8ED" w14:textId="77777777" w:rsidR="00DB12B7" w:rsidRPr="003907B3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810"/>
        <w:gridCol w:w="270"/>
        <w:gridCol w:w="1620"/>
        <w:gridCol w:w="270"/>
        <w:gridCol w:w="1710"/>
      </w:tblGrid>
      <w:tr w:rsidR="00DB12B7" w:rsidRPr="003907B3" w14:paraId="5F78268E" w14:textId="77777777" w:rsidTr="00DB12B7">
        <w:trPr>
          <w:trHeight w:val="68"/>
        </w:trPr>
        <w:tc>
          <w:tcPr>
            <w:tcW w:w="4500" w:type="dxa"/>
            <w:shd w:val="clear" w:color="auto" w:fill="auto"/>
          </w:tcPr>
          <w:p w14:paraId="684B960D" w14:textId="77777777" w:rsidR="00DB12B7" w:rsidRPr="003907B3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36C85547" w14:textId="75315D2C" w:rsidR="00DB12B7" w:rsidRPr="003907B3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  สำหรับงวด</w:t>
            </w:r>
            <w:r w:rsidR="00761F20" w:rsidRPr="003907B3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3907B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3907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3</w:t>
            </w:r>
            <w:r w:rsidR="003E6FF4" w:rsidRPr="003907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0 </w:t>
            </w:r>
            <w:r w:rsidR="00761F20" w:rsidRPr="003907B3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3907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256</w:t>
            </w:r>
            <w:r w:rsidR="00641FCE" w:rsidRPr="003907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10" w:type="dxa"/>
            <w:shd w:val="clear" w:color="auto" w:fill="auto"/>
          </w:tcPr>
          <w:p w14:paraId="3E7C557E" w14:textId="77777777" w:rsidR="00DB12B7" w:rsidRPr="003907B3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E88E4D" w14:textId="77777777" w:rsidR="00DB12B7" w:rsidRPr="003907B3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EA7FD68" w14:textId="77777777" w:rsidR="00DB12B7" w:rsidRPr="003907B3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3DB16C07" w14:textId="77777777" w:rsidR="00DB12B7" w:rsidRPr="003907B3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A8A1C16" w14:textId="77777777" w:rsidR="00DB12B7" w:rsidRPr="003907B3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F646622" w14:textId="77777777" w:rsidR="00DB12B7" w:rsidRPr="003907B3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49AF2701" w14:textId="77777777" w:rsidR="00DB12B7" w:rsidRPr="003907B3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B12B7" w:rsidRPr="003907B3" w14:paraId="07E9EFF3" w14:textId="77777777" w:rsidTr="00DB12B7">
        <w:trPr>
          <w:trHeight w:val="68"/>
        </w:trPr>
        <w:tc>
          <w:tcPr>
            <w:tcW w:w="4500" w:type="dxa"/>
            <w:shd w:val="clear" w:color="auto" w:fill="auto"/>
          </w:tcPr>
          <w:p w14:paraId="1F6C0395" w14:textId="77777777" w:rsidR="00DB12B7" w:rsidRPr="003907B3" w:rsidRDefault="00DB12B7" w:rsidP="00DB12B7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DD2377C" w14:textId="77777777" w:rsidR="00DB12B7" w:rsidRPr="003907B3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A7470B" w14:textId="77777777" w:rsidR="00DB12B7" w:rsidRPr="003907B3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305D5746" w14:textId="77777777" w:rsidR="00DB12B7" w:rsidRPr="003907B3" w:rsidRDefault="00DB12B7" w:rsidP="00DB12B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3907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B12B7" w:rsidRPr="003907B3" w14:paraId="4A7E6773" w14:textId="77777777" w:rsidTr="00DB12B7">
        <w:tc>
          <w:tcPr>
            <w:tcW w:w="4500" w:type="dxa"/>
            <w:shd w:val="clear" w:color="auto" w:fill="auto"/>
          </w:tcPr>
          <w:p w14:paraId="34A6F6C0" w14:textId="77777777" w:rsidR="00DB12B7" w:rsidRPr="003907B3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0454E371" w14:textId="77777777" w:rsidR="00DB12B7" w:rsidRPr="003907B3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A628A9" w14:textId="77777777" w:rsidR="00DB12B7" w:rsidRPr="003907B3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C72C797" w14:textId="77777777" w:rsidR="00DB12B7" w:rsidRPr="003907B3" w:rsidRDefault="00DB12B7" w:rsidP="00DB12B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5FD0C8" w14:textId="77777777" w:rsidR="00DB12B7" w:rsidRPr="003907B3" w:rsidRDefault="00DB12B7" w:rsidP="00DB12B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8D97C31" w14:textId="77777777" w:rsidR="00DB12B7" w:rsidRPr="003907B3" w:rsidRDefault="00DB12B7" w:rsidP="00DB12B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44430" w:rsidRPr="003907B3" w14:paraId="1890831C" w14:textId="77777777" w:rsidTr="00DB12B7">
        <w:tc>
          <w:tcPr>
            <w:tcW w:w="4500" w:type="dxa"/>
            <w:shd w:val="clear" w:color="auto" w:fill="auto"/>
          </w:tcPr>
          <w:p w14:paraId="6E538629" w14:textId="77777777" w:rsidR="00E44430" w:rsidRPr="003907B3" w:rsidRDefault="00E44430" w:rsidP="00E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ส่วนแบ่งกำไรสุทธิ</w:t>
            </w:r>
          </w:p>
        </w:tc>
        <w:tc>
          <w:tcPr>
            <w:tcW w:w="810" w:type="dxa"/>
            <w:shd w:val="clear" w:color="auto" w:fill="auto"/>
          </w:tcPr>
          <w:p w14:paraId="154EB581" w14:textId="77777777" w:rsidR="00E44430" w:rsidRPr="003907B3" w:rsidRDefault="00E44430" w:rsidP="00E444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95CAD7" w14:textId="77777777" w:rsidR="00E44430" w:rsidRPr="003907B3" w:rsidRDefault="00E44430" w:rsidP="00E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8935DB2" w14:textId="43A231D0" w:rsidR="00E44430" w:rsidRPr="003907B3" w:rsidRDefault="00E44430" w:rsidP="00E4443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7E22FE" w14:textId="77777777" w:rsidR="00E44430" w:rsidRPr="003907B3" w:rsidRDefault="00E44430" w:rsidP="00E4443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A11665B" w14:textId="01F91375" w:rsidR="00E44430" w:rsidRPr="003907B3" w:rsidRDefault="00E44430" w:rsidP="00686FE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jc w:val="right"/>
              <w:rPr>
                <w:rFonts w:cs="Arial"/>
                <w:color w:val="000000"/>
                <w:sz w:val="20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</w:t>
            </w:r>
            <w:r w:rsidR="00656BFF"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850</w:t>
            </w:r>
          </w:p>
        </w:tc>
      </w:tr>
      <w:tr w:rsidR="00E44430" w:rsidRPr="003907B3" w14:paraId="49EB23A4" w14:textId="77777777" w:rsidTr="00DB12B7">
        <w:tc>
          <w:tcPr>
            <w:tcW w:w="4500" w:type="dxa"/>
            <w:shd w:val="clear" w:color="auto" w:fill="auto"/>
          </w:tcPr>
          <w:p w14:paraId="7B0278AC" w14:textId="77777777" w:rsidR="00E44430" w:rsidRPr="003907B3" w:rsidRDefault="00E44430" w:rsidP="00E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810" w:type="dxa"/>
            <w:shd w:val="clear" w:color="auto" w:fill="auto"/>
          </w:tcPr>
          <w:p w14:paraId="28DC64D5" w14:textId="77777777" w:rsidR="00E44430" w:rsidRPr="003907B3" w:rsidRDefault="00E44430" w:rsidP="00E444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150D15" w14:textId="77777777" w:rsidR="00E44430" w:rsidRPr="003907B3" w:rsidRDefault="00E44430" w:rsidP="00E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4A39FF8" w14:textId="405DCC8F" w:rsidR="00E44430" w:rsidRPr="003907B3" w:rsidRDefault="00E44430" w:rsidP="00E4443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3CAF8F" w14:textId="77777777" w:rsidR="00E44430" w:rsidRPr="003907B3" w:rsidRDefault="00E44430" w:rsidP="00E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727B8D8" w14:textId="623C3267" w:rsidR="00E44430" w:rsidRPr="003907B3" w:rsidRDefault="00E44430" w:rsidP="00E44430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jc w:val="right"/>
              <w:rPr>
                <w:rFonts w:cs="Arial"/>
                <w:color w:val="000000"/>
                <w:sz w:val="20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9,744</w:t>
            </w:r>
          </w:p>
        </w:tc>
      </w:tr>
      <w:tr w:rsidR="00E44430" w:rsidRPr="003907B3" w14:paraId="3662B7D2" w14:textId="77777777" w:rsidTr="00DB12B7">
        <w:tc>
          <w:tcPr>
            <w:tcW w:w="4500" w:type="dxa"/>
            <w:shd w:val="clear" w:color="auto" w:fill="auto"/>
          </w:tcPr>
          <w:p w14:paraId="5BF8317B" w14:textId="5734537A" w:rsidR="00E44430" w:rsidRPr="003907B3" w:rsidRDefault="00E44430" w:rsidP="00E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10" w:type="dxa"/>
            <w:shd w:val="clear" w:color="auto" w:fill="auto"/>
          </w:tcPr>
          <w:p w14:paraId="5B8F2807" w14:textId="77777777" w:rsidR="00E44430" w:rsidRPr="003907B3" w:rsidRDefault="00E44430" w:rsidP="00E444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FF8769" w14:textId="77777777" w:rsidR="00E44430" w:rsidRPr="003907B3" w:rsidRDefault="00E44430" w:rsidP="00E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EFA8C13" w14:textId="697D552D" w:rsidR="00E44430" w:rsidRPr="003907B3" w:rsidRDefault="00E44430" w:rsidP="00E4443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DCB94E" w14:textId="77777777" w:rsidR="00E44430" w:rsidRPr="003907B3" w:rsidRDefault="00E44430" w:rsidP="00E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ABD9750" w14:textId="4145B5AF" w:rsidR="00E44430" w:rsidRPr="003907B3" w:rsidRDefault="00E44430" w:rsidP="00E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(45,500)</w:t>
            </w:r>
          </w:p>
        </w:tc>
      </w:tr>
      <w:tr w:rsidR="00DB12B7" w:rsidRPr="003907B3" w14:paraId="266C327F" w14:textId="77777777" w:rsidTr="00DB12B7">
        <w:tc>
          <w:tcPr>
            <w:tcW w:w="4500" w:type="dxa"/>
            <w:shd w:val="clear" w:color="auto" w:fill="auto"/>
          </w:tcPr>
          <w:p w14:paraId="55C8F2DF" w14:textId="77777777" w:rsidR="00DB12B7" w:rsidRPr="003907B3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91A2BB5" w14:textId="77777777" w:rsidR="00DB12B7" w:rsidRPr="003907B3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0B784D" w14:textId="77777777" w:rsidR="00DB12B7" w:rsidRPr="003907B3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7F12E8A0" w14:textId="77777777" w:rsidR="00DB12B7" w:rsidRPr="003907B3" w:rsidRDefault="00DB12B7" w:rsidP="00DB12B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734D58" w14:textId="77777777" w:rsidR="00DB12B7" w:rsidRPr="003907B3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496AEF53" w14:textId="77777777" w:rsidR="00DB12B7" w:rsidRPr="003907B3" w:rsidRDefault="00DB12B7" w:rsidP="00DB12B7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DB12B7" w:rsidRPr="003907B3" w14:paraId="3153CD2C" w14:textId="77777777" w:rsidTr="00DB12B7">
        <w:tc>
          <w:tcPr>
            <w:tcW w:w="4500" w:type="dxa"/>
            <w:shd w:val="clear" w:color="auto" w:fill="auto"/>
          </w:tcPr>
          <w:p w14:paraId="1FDA08D5" w14:textId="77777777" w:rsidR="00DB12B7" w:rsidRPr="003907B3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  <w:shd w:val="clear" w:color="auto" w:fill="auto"/>
          </w:tcPr>
          <w:p w14:paraId="0A918CED" w14:textId="77777777" w:rsidR="00DB12B7" w:rsidRPr="003907B3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D826C2" w14:textId="77777777" w:rsidR="00DB12B7" w:rsidRPr="003907B3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B539EF7" w14:textId="77777777" w:rsidR="00DB12B7" w:rsidRPr="003907B3" w:rsidRDefault="00DB12B7" w:rsidP="00DB12B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06564E" w14:textId="77777777" w:rsidR="00DB12B7" w:rsidRPr="003907B3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829A961" w14:textId="6457C5A2" w:rsidR="00DB12B7" w:rsidRPr="003907B3" w:rsidRDefault="00DB12B7" w:rsidP="00DB12B7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B12B7" w:rsidRPr="003907B3" w14:paraId="7558892F" w14:textId="77777777" w:rsidTr="00DB12B7">
        <w:tc>
          <w:tcPr>
            <w:tcW w:w="4500" w:type="dxa"/>
            <w:shd w:val="clear" w:color="auto" w:fill="auto"/>
          </w:tcPr>
          <w:p w14:paraId="76F2F024" w14:textId="77777777" w:rsidR="00DB12B7" w:rsidRPr="003907B3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ส่วนแบ่งกำไรสุทธิ</w:t>
            </w:r>
          </w:p>
        </w:tc>
        <w:tc>
          <w:tcPr>
            <w:tcW w:w="810" w:type="dxa"/>
            <w:shd w:val="clear" w:color="auto" w:fill="auto"/>
          </w:tcPr>
          <w:p w14:paraId="60F38924" w14:textId="77777777" w:rsidR="00DB12B7" w:rsidRPr="003907B3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E111DA" w14:textId="77777777" w:rsidR="00DB12B7" w:rsidRPr="003907B3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A76C7FD" w14:textId="1B3F4409" w:rsidR="00DB12B7" w:rsidRPr="003907B3" w:rsidRDefault="00A9065F" w:rsidP="00DB12B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</w:t>
            </w:r>
            <w:r w:rsidR="006C2365"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9E30F0C" w14:textId="77777777" w:rsidR="00DB12B7" w:rsidRPr="003907B3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6C52CE8" w14:textId="29C1A0BC" w:rsidR="009973A5" w:rsidRPr="003907B3" w:rsidRDefault="00A9065F" w:rsidP="00686FE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</w:t>
            </w:r>
            <w:r w:rsidR="006C2365"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</w:tbl>
    <w:p w14:paraId="0B4F2433" w14:textId="00E8696F" w:rsidR="002E28F5" w:rsidRPr="003907B3" w:rsidRDefault="00DB12B7" w:rsidP="002E28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3907B3">
        <w:rPr>
          <w:rFonts w:asciiTheme="majorBidi" w:eastAsia="MS Mincho" w:hAnsiTheme="majorBidi" w:cstheme="majorBidi"/>
          <w:sz w:val="28"/>
          <w:szCs w:val="28"/>
          <w:cs/>
        </w:rPr>
        <w:tab/>
      </w:r>
    </w:p>
    <w:p w14:paraId="0A82CC02" w14:textId="4964802D" w:rsidR="004779C0" w:rsidRPr="003907B3" w:rsidRDefault="008549A4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3907B3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>สินทรัพย์สิทธิการใช้</w:t>
      </w:r>
    </w:p>
    <w:p w14:paraId="73ED905F" w14:textId="77777777" w:rsidR="004005E6" w:rsidRPr="003907B3" w:rsidRDefault="004005E6" w:rsidP="004005E6">
      <w:pPr>
        <w:rPr>
          <w:lang w:eastAsia="x-none"/>
        </w:rPr>
      </w:pPr>
    </w:p>
    <w:p w14:paraId="30F73CAC" w14:textId="243551F9" w:rsidR="004005E6" w:rsidRPr="003907B3" w:rsidRDefault="00697FC1" w:rsidP="00697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3907B3">
        <w:rPr>
          <w:rFonts w:asciiTheme="majorBidi" w:hAnsiTheme="majorBidi" w:cstheme="majorBidi" w:hint="cs"/>
          <w:sz w:val="28"/>
          <w:szCs w:val="28"/>
          <w:cs/>
        </w:rPr>
        <w:t>ในระหว่างงวด</w:t>
      </w:r>
      <w:r w:rsidR="00761F20" w:rsidRPr="003907B3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3907B3">
        <w:rPr>
          <w:rFonts w:asciiTheme="majorBidi" w:hAnsiTheme="majorBidi" w:cstheme="majorBidi" w:hint="cs"/>
          <w:sz w:val="28"/>
          <w:szCs w:val="28"/>
          <w:cs/>
        </w:rPr>
        <w:t>เดือนสิ้นสุดวันที่</w:t>
      </w:r>
      <w:r w:rsidR="00164805" w:rsidRPr="003907B3">
        <w:rPr>
          <w:rFonts w:asciiTheme="majorBidi" w:hAnsiTheme="majorBidi" w:cstheme="majorBidi"/>
          <w:sz w:val="28"/>
          <w:szCs w:val="28"/>
        </w:rPr>
        <w:t xml:space="preserve"> 30 </w:t>
      </w:r>
      <w:r w:rsidR="00761F20" w:rsidRPr="003907B3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BD72BB" w:rsidRPr="003907B3">
        <w:rPr>
          <w:rFonts w:asciiTheme="majorBidi" w:hAnsiTheme="majorBidi" w:cstheme="majorBidi"/>
          <w:sz w:val="28"/>
          <w:szCs w:val="28"/>
        </w:rPr>
        <w:t>25</w:t>
      </w:r>
      <w:r w:rsidR="00164805" w:rsidRPr="003907B3">
        <w:rPr>
          <w:rFonts w:asciiTheme="majorBidi" w:hAnsiTheme="majorBidi" w:cstheme="majorBidi"/>
          <w:sz w:val="28"/>
          <w:szCs w:val="28"/>
        </w:rPr>
        <w:t xml:space="preserve">65 </w:t>
      </w:r>
      <w:r w:rsidRPr="003907B3">
        <w:rPr>
          <w:rFonts w:asciiTheme="majorBidi" w:hAnsiTheme="majorBidi" w:cstheme="majorBidi" w:hint="cs"/>
          <w:sz w:val="28"/>
          <w:szCs w:val="28"/>
          <w:cs/>
        </w:rPr>
        <w:t>กลุ่มบริษัทเช่าอาคาร</w:t>
      </w:r>
      <w:r w:rsidR="005216CD" w:rsidRPr="003907B3">
        <w:rPr>
          <w:rFonts w:asciiTheme="majorBidi" w:hAnsiTheme="majorBidi" w:cstheme="majorBidi" w:hint="cs"/>
          <w:sz w:val="28"/>
          <w:szCs w:val="28"/>
          <w:cs/>
        </w:rPr>
        <w:t>และยานพาห</w:t>
      </w:r>
      <w:r w:rsidR="002340A9" w:rsidRPr="003907B3">
        <w:rPr>
          <w:rFonts w:asciiTheme="majorBidi" w:hAnsiTheme="majorBidi" w:cstheme="majorBidi" w:hint="cs"/>
          <w:sz w:val="28"/>
          <w:szCs w:val="28"/>
          <w:cs/>
        </w:rPr>
        <w:t>นะ</w:t>
      </w:r>
      <w:r w:rsidRPr="003907B3">
        <w:rPr>
          <w:rFonts w:asciiTheme="majorBidi" w:hAnsiTheme="majorBidi" w:cstheme="majorBidi" w:hint="cs"/>
          <w:sz w:val="28"/>
          <w:szCs w:val="28"/>
          <w:cs/>
        </w:rPr>
        <w:t>เป็นระยะเวลา</w:t>
      </w:r>
      <w:r w:rsidRPr="003907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76D93" w:rsidRPr="003907B3">
        <w:rPr>
          <w:rFonts w:asciiTheme="majorBidi" w:hAnsiTheme="majorBidi" w:cstheme="majorBidi"/>
          <w:sz w:val="28"/>
          <w:szCs w:val="28"/>
        </w:rPr>
        <w:t>3</w:t>
      </w:r>
      <w:r w:rsidRPr="003907B3">
        <w:rPr>
          <w:rFonts w:asciiTheme="majorBidi" w:hAnsiTheme="majorBidi" w:cstheme="majorBidi"/>
          <w:sz w:val="28"/>
          <w:szCs w:val="28"/>
        </w:rPr>
        <w:t xml:space="preserve"> </w:t>
      </w:r>
      <w:r w:rsidRPr="003907B3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Pr="003907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E3C30" w:rsidRPr="003907B3">
        <w:rPr>
          <w:rFonts w:asciiTheme="majorBidi" w:hAnsiTheme="majorBidi" w:cstheme="majorBidi"/>
          <w:sz w:val="28"/>
          <w:szCs w:val="28"/>
        </w:rPr>
        <w:t>5</w:t>
      </w:r>
      <w:r w:rsidRPr="003907B3">
        <w:rPr>
          <w:rFonts w:asciiTheme="majorBidi" w:hAnsiTheme="majorBidi" w:cstheme="majorBidi"/>
          <w:sz w:val="28"/>
          <w:szCs w:val="28"/>
        </w:rPr>
        <w:t xml:space="preserve"> </w:t>
      </w:r>
      <w:r w:rsidRPr="003907B3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3907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907B3">
        <w:rPr>
          <w:rFonts w:asciiTheme="majorBidi" w:hAnsiTheme="majorBidi" w:cstheme="majorBidi" w:hint="cs"/>
          <w:sz w:val="28"/>
          <w:szCs w:val="28"/>
          <w:cs/>
        </w:rPr>
        <w:t>โดยมี</w:t>
      </w:r>
      <w:r w:rsidR="00EB2D9A" w:rsidRPr="003907B3">
        <w:rPr>
          <w:rFonts w:asciiTheme="majorBidi" w:hAnsiTheme="majorBidi" w:cstheme="majorBidi"/>
          <w:sz w:val="28"/>
          <w:szCs w:val="28"/>
        </w:rPr>
        <w:br/>
      </w:r>
      <w:r w:rsidRPr="003907B3">
        <w:rPr>
          <w:rFonts w:asciiTheme="majorBidi" w:hAnsiTheme="majorBidi" w:cstheme="majorBidi" w:hint="cs"/>
          <w:sz w:val="28"/>
          <w:szCs w:val="28"/>
          <w:cs/>
        </w:rPr>
        <w:t>ค่าเช่าคงที่ตลอดอายุสัญญา</w:t>
      </w:r>
    </w:p>
    <w:p w14:paraId="35359E5A" w14:textId="77777777" w:rsidR="00697FC1" w:rsidRPr="003907B3" w:rsidRDefault="00697FC1" w:rsidP="004005E6">
      <w:pPr>
        <w:rPr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810"/>
        <w:gridCol w:w="270"/>
        <w:gridCol w:w="1620"/>
        <w:gridCol w:w="270"/>
        <w:gridCol w:w="1710"/>
      </w:tblGrid>
      <w:tr w:rsidR="00510B58" w:rsidRPr="003907B3" w14:paraId="150825CF" w14:textId="77777777" w:rsidTr="00804534">
        <w:trPr>
          <w:trHeight w:val="68"/>
        </w:trPr>
        <w:tc>
          <w:tcPr>
            <w:tcW w:w="4500" w:type="dxa"/>
            <w:shd w:val="clear" w:color="auto" w:fill="auto"/>
          </w:tcPr>
          <w:p w14:paraId="7BF631FF" w14:textId="77777777" w:rsidR="006C2566" w:rsidRPr="003907B3" w:rsidRDefault="006C2566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  <w:p w14:paraId="1B349443" w14:textId="6718B76D" w:rsidR="00510B58" w:rsidRPr="003907B3" w:rsidRDefault="00510B5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761F20" w:rsidRPr="003907B3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3907B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3907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30 </w:t>
            </w:r>
            <w:r w:rsidR="00761F20" w:rsidRPr="003907B3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3907B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907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4B2899DE" w14:textId="77777777" w:rsidR="00510B58" w:rsidRPr="003907B3" w:rsidRDefault="00510B5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A3B715" w14:textId="77777777" w:rsidR="00510B58" w:rsidRPr="003907B3" w:rsidRDefault="00510B5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6B38DDF" w14:textId="77777777" w:rsidR="00510B58" w:rsidRPr="003907B3" w:rsidRDefault="00510B5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61569DEB" w14:textId="77777777" w:rsidR="00510B58" w:rsidRPr="003907B3" w:rsidRDefault="00510B5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2F52E97" w14:textId="77777777" w:rsidR="00510B58" w:rsidRPr="003907B3" w:rsidRDefault="00510B5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309381D" w14:textId="77777777" w:rsidR="00510B58" w:rsidRPr="003907B3" w:rsidRDefault="00510B5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33BA8189" w14:textId="77777777" w:rsidR="00510B58" w:rsidRPr="003907B3" w:rsidRDefault="00510B5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10B58" w:rsidRPr="003907B3" w14:paraId="4E54CD2D" w14:textId="77777777" w:rsidTr="00804534">
        <w:trPr>
          <w:trHeight w:val="68"/>
        </w:trPr>
        <w:tc>
          <w:tcPr>
            <w:tcW w:w="4500" w:type="dxa"/>
            <w:shd w:val="clear" w:color="auto" w:fill="auto"/>
          </w:tcPr>
          <w:p w14:paraId="749F4326" w14:textId="77777777" w:rsidR="00510B58" w:rsidRPr="003907B3" w:rsidRDefault="00510B58" w:rsidP="00804534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CDFF78D" w14:textId="77777777" w:rsidR="00510B58" w:rsidRPr="003907B3" w:rsidRDefault="00510B58" w:rsidP="00804534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28A1AE" w14:textId="77777777" w:rsidR="00510B58" w:rsidRPr="003907B3" w:rsidRDefault="00510B5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4CCF78A9" w14:textId="77777777" w:rsidR="00510B58" w:rsidRPr="003907B3" w:rsidRDefault="00510B58" w:rsidP="008045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3907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10B58" w:rsidRPr="003907B3" w14:paraId="345E7825" w14:textId="77777777" w:rsidTr="00804534">
        <w:tc>
          <w:tcPr>
            <w:tcW w:w="4500" w:type="dxa"/>
            <w:shd w:val="clear" w:color="auto" w:fill="auto"/>
          </w:tcPr>
          <w:p w14:paraId="188B1660" w14:textId="1D4D2BB3" w:rsidR="00510B58" w:rsidRPr="003907B3" w:rsidRDefault="004005E6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 w:rsidRPr="003907B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907B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10" w:type="dxa"/>
            <w:shd w:val="clear" w:color="auto" w:fill="auto"/>
          </w:tcPr>
          <w:p w14:paraId="2AE623B6" w14:textId="77777777" w:rsidR="00510B58" w:rsidRPr="003907B3" w:rsidRDefault="00510B58" w:rsidP="0080453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F4D7DB" w14:textId="77777777" w:rsidR="00510B58" w:rsidRPr="003907B3" w:rsidRDefault="00510B5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109C520" w14:textId="470E2477" w:rsidR="00510B58" w:rsidRPr="003907B3" w:rsidRDefault="005F6E29" w:rsidP="0062026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16,677</w:t>
            </w:r>
          </w:p>
        </w:tc>
        <w:tc>
          <w:tcPr>
            <w:tcW w:w="270" w:type="dxa"/>
            <w:shd w:val="clear" w:color="auto" w:fill="auto"/>
          </w:tcPr>
          <w:p w14:paraId="0EDC2AEE" w14:textId="77777777" w:rsidR="00510B58" w:rsidRPr="003907B3" w:rsidRDefault="00510B5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F6798D2" w14:textId="4A748266" w:rsidR="00510B58" w:rsidRPr="003907B3" w:rsidRDefault="004C2ADA" w:rsidP="00976D9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10B58" w:rsidRPr="003907B3" w14:paraId="4D1F9391" w14:textId="77777777" w:rsidTr="00804534">
        <w:tc>
          <w:tcPr>
            <w:tcW w:w="4500" w:type="dxa"/>
            <w:shd w:val="clear" w:color="auto" w:fill="auto"/>
          </w:tcPr>
          <w:p w14:paraId="273404B3" w14:textId="743A16DB" w:rsidR="00510B58" w:rsidRPr="003907B3" w:rsidRDefault="00510B5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1A51807" w14:textId="77777777" w:rsidR="00510B58" w:rsidRPr="003907B3" w:rsidRDefault="00510B58" w:rsidP="0080453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978596" w14:textId="77777777" w:rsidR="00510B58" w:rsidRPr="003907B3" w:rsidRDefault="00510B5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0EC7215" w14:textId="68B7F4E0" w:rsidR="00510B58" w:rsidRPr="003907B3" w:rsidRDefault="00510B58" w:rsidP="0080453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E15803" w14:textId="77777777" w:rsidR="00510B58" w:rsidRPr="003907B3" w:rsidRDefault="00510B5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4FA3066" w14:textId="34923996" w:rsidR="00510B58" w:rsidRPr="003907B3" w:rsidRDefault="00510B58" w:rsidP="00804534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7516EC3B" w14:textId="77777777" w:rsidR="00510B58" w:rsidRPr="003907B3" w:rsidRDefault="00510B58" w:rsidP="00510B58">
      <w:pPr>
        <w:rPr>
          <w:lang w:eastAsia="x-none"/>
        </w:rPr>
      </w:pPr>
    </w:p>
    <w:p w14:paraId="0397840D" w14:textId="77777777" w:rsidR="00697FC1" w:rsidRPr="003907B3" w:rsidRDefault="00697FC1" w:rsidP="00510B58">
      <w:pPr>
        <w:rPr>
          <w:lang w:eastAsia="x-none"/>
        </w:rPr>
      </w:pPr>
    </w:p>
    <w:p w14:paraId="2025F6ED" w14:textId="61D169E7" w:rsidR="00DB12B7" w:rsidRPr="003907B3" w:rsidRDefault="00DB12B7" w:rsidP="001E08F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3907B3">
        <w:rPr>
          <w:rFonts w:asciiTheme="majorBidi" w:hAnsiTheme="majorBidi" w:cstheme="majorBidi"/>
          <w:sz w:val="28"/>
          <w:szCs w:val="28"/>
          <w:cs/>
        </w:rPr>
        <w:lastRenderedPageBreak/>
        <w:t>หนี้สินที่มีภาระดอกเบี้ย</w:t>
      </w:r>
    </w:p>
    <w:p w14:paraId="6B7EA861" w14:textId="25DBEBD3" w:rsidR="00DB12B7" w:rsidRPr="003907B3" w:rsidRDefault="00DB12B7" w:rsidP="00DB12B7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tbl>
      <w:tblPr>
        <w:tblStyle w:val="TableGrid"/>
        <w:tblW w:w="92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8"/>
        <w:gridCol w:w="900"/>
        <w:gridCol w:w="169"/>
        <w:gridCol w:w="11"/>
        <w:gridCol w:w="984"/>
        <w:gridCol w:w="6"/>
        <w:gridCol w:w="162"/>
        <w:gridCol w:w="18"/>
        <w:gridCol w:w="846"/>
        <w:gridCol w:w="28"/>
        <w:gridCol w:w="152"/>
        <w:gridCol w:w="13"/>
        <w:gridCol w:w="940"/>
        <w:gridCol w:w="36"/>
        <w:gridCol w:w="143"/>
        <w:gridCol w:w="26"/>
        <w:gridCol w:w="930"/>
        <w:gridCol w:w="38"/>
        <w:gridCol w:w="126"/>
        <w:gridCol w:w="58"/>
        <w:gridCol w:w="900"/>
      </w:tblGrid>
      <w:tr w:rsidR="00666593" w:rsidRPr="003907B3" w14:paraId="094B012B" w14:textId="77777777" w:rsidTr="00E83B47">
        <w:trPr>
          <w:tblHeader/>
        </w:trPr>
        <w:tc>
          <w:tcPr>
            <w:tcW w:w="2788" w:type="dxa"/>
          </w:tcPr>
          <w:p w14:paraId="74EDC1EE" w14:textId="77777777" w:rsidR="00666593" w:rsidRPr="003907B3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6" w:type="dxa"/>
            <w:gridSpan w:val="20"/>
          </w:tcPr>
          <w:p w14:paraId="6035C171" w14:textId="77777777" w:rsidR="00666593" w:rsidRPr="003907B3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66593" w:rsidRPr="003907B3" w14:paraId="0EE55B08" w14:textId="77777777" w:rsidTr="00E83B47">
        <w:trPr>
          <w:tblHeader/>
        </w:trPr>
        <w:tc>
          <w:tcPr>
            <w:tcW w:w="2788" w:type="dxa"/>
          </w:tcPr>
          <w:p w14:paraId="1D787E6E" w14:textId="77777777" w:rsidR="00666593" w:rsidRPr="003907B3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4" w:type="dxa"/>
            <w:gridSpan w:val="9"/>
          </w:tcPr>
          <w:p w14:paraId="3296F118" w14:textId="744E6DF7" w:rsidR="00666593" w:rsidRPr="003907B3" w:rsidRDefault="003E6FF4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61F20" w:rsidRPr="003907B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907B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5" w:type="dxa"/>
            <w:gridSpan w:val="2"/>
          </w:tcPr>
          <w:p w14:paraId="63ABE2DC" w14:textId="77777777" w:rsidR="00666593" w:rsidRPr="003907B3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7" w:type="dxa"/>
            <w:gridSpan w:val="9"/>
          </w:tcPr>
          <w:p w14:paraId="542AF427" w14:textId="3FD8CAE6" w:rsidR="00666593" w:rsidRPr="003907B3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907B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66593" w:rsidRPr="003907B3" w14:paraId="5A1DE85E" w14:textId="77777777" w:rsidTr="00E83B47">
        <w:trPr>
          <w:tblHeader/>
        </w:trPr>
        <w:tc>
          <w:tcPr>
            <w:tcW w:w="2788" w:type="dxa"/>
          </w:tcPr>
          <w:p w14:paraId="0FE1F3BD" w14:textId="77777777" w:rsidR="00666593" w:rsidRPr="003907B3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A50451E" w14:textId="77777777" w:rsidR="00666593" w:rsidRPr="003907B3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69" w:type="dxa"/>
            <w:vAlign w:val="bottom"/>
          </w:tcPr>
          <w:p w14:paraId="2478773A" w14:textId="77777777" w:rsidR="00666593" w:rsidRPr="003907B3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3C82B20E" w14:textId="77777777" w:rsidR="00666593" w:rsidRPr="003907B3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8" w:type="dxa"/>
            <w:gridSpan w:val="2"/>
            <w:vAlign w:val="bottom"/>
          </w:tcPr>
          <w:p w14:paraId="7CF58F96" w14:textId="77777777" w:rsidR="00666593" w:rsidRPr="003907B3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gridSpan w:val="3"/>
            <w:vAlign w:val="bottom"/>
          </w:tcPr>
          <w:p w14:paraId="739258C9" w14:textId="77777777" w:rsidR="00666593" w:rsidRPr="003907B3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5" w:type="dxa"/>
            <w:gridSpan w:val="2"/>
            <w:vAlign w:val="center"/>
          </w:tcPr>
          <w:p w14:paraId="50651B6B" w14:textId="77777777" w:rsidR="00666593" w:rsidRPr="003907B3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51D9B036" w14:textId="77777777" w:rsidR="00666593" w:rsidRPr="003907B3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79" w:type="dxa"/>
            <w:gridSpan w:val="2"/>
            <w:vAlign w:val="bottom"/>
          </w:tcPr>
          <w:p w14:paraId="2749E761" w14:textId="77777777" w:rsidR="00666593" w:rsidRPr="003907B3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gridSpan w:val="3"/>
            <w:vAlign w:val="bottom"/>
          </w:tcPr>
          <w:p w14:paraId="593E2CF5" w14:textId="77777777" w:rsidR="00666593" w:rsidRPr="003907B3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4" w:type="dxa"/>
            <w:gridSpan w:val="2"/>
            <w:vAlign w:val="bottom"/>
          </w:tcPr>
          <w:p w14:paraId="414FA01A" w14:textId="77777777" w:rsidR="00666593" w:rsidRPr="003907B3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6BDCAE8" w14:textId="77777777" w:rsidR="00666593" w:rsidRPr="003907B3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66593" w:rsidRPr="003907B3" w14:paraId="00E923EF" w14:textId="77777777" w:rsidTr="00E83B47">
        <w:trPr>
          <w:tblHeader/>
        </w:trPr>
        <w:tc>
          <w:tcPr>
            <w:tcW w:w="2788" w:type="dxa"/>
          </w:tcPr>
          <w:p w14:paraId="48683FEE" w14:textId="77777777" w:rsidR="00666593" w:rsidRPr="003907B3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6" w:type="dxa"/>
            <w:gridSpan w:val="20"/>
            <w:vAlign w:val="bottom"/>
          </w:tcPr>
          <w:p w14:paraId="626968DF" w14:textId="77777777" w:rsidR="00666593" w:rsidRPr="003907B3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907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66593" w:rsidRPr="003907B3" w14:paraId="38973543" w14:textId="77777777" w:rsidTr="00E83B47">
        <w:tc>
          <w:tcPr>
            <w:tcW w:w="2788" w:type="dxa"/>
          </w:tcPr>
          <w:p w14:paraId="0B14310A" w14:textId="77777777" w:rsidR="00666593" w:rsidRPr="003907B3" w:rsidRDefault="00666593" w:rsidP="001E08F4">
            <w:pPr>
              <w:pStyle w:val="ListParagraph"/>
              <w:tabs>
                <w:tab w:val="clear" w:pos="3742"/>
                <w:tab w:val="left" w:pos="2640"/>
              </w:tabs>
              <w:ind w:left="166" w:right="-22" w:hanging="1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20A9FC5E" w14:textId="31CD83A7" w:rsidR="00666593" w:rsidRPr="003907B3" w:rsidRDefault="00A808D2" w:rsidP="00EC233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96,165</w:t>
            </w:r>
          </w:p>
        </w:tc>
        <w:tc>
          <w:tcPr>
            <w:tcW w:w="169" w:type="dxa"/>
            <w:vAlign w:val="bottom"/>
          </w:tcPr>
          <w:p w14:paraId="344355D0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gridSpan w:val="2"/>
          </w:tcPr>
          <w:p w14:paraId="163FDC7A" w14:textId="213E8B7E" w:rsidR="00666593" w:rsidRPr="003907B3" w:rsidRDefault="00A808D2" w:rsidP="00EC2332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8" w:type="dxa"/>
            <w:gridSpan w:val="2"/>
            <w:vAlign w:val="bottom"/>
          </w:tcPr>
          <w:p w14:paraId="2AF9F03A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gridSpan w:val="3"/>
            <w:vAlign w:val="bottom"/>
          </w:tcPr>
          <w:p w14:paraId="5181B03B" w14:textId="5BEB38C2" w:rsidR="00666593" w:rsidRPr="003907B3" w:rsidRDefault="00A808D2" w:rsidP="007173D7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96,165</w:t>
            </w:r>
          </w:p>
        </w:tc>
        <w:tc>
          <w:tcPr>
            <w:tcW w:w="165" w:type="dxa"/>
            <w:gridSpan w:val="2"/>
            <w:vAlign w:val="bottom"/>
          </w:tcPr>
          <w:p w14:paraId="7752B0BE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3A53615C" w14:textId="323008A1" w:rsidR="00666593" w:rsidRPr="003907B3" w:rsidRDefault="00666593" w:rsidP="001E08F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53,507</w:t>
            </w:r>
          </w:p>
        </w:tc>
        <w:tc>
          <w:tcPr>
            <w:tcW w:w="179" w:type="dxa"/>
            <w:gridSpan w:val="2"/>
            <w:vAlign w:val="bottom"/>
          </w:tcPr>
          <w:p w14:paraId="2BCAD579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gridSpan w:val="3"/>
          </w:tcPr>
          <w:p w14:paraId="1F6C4EA3" w14:textId="49FD854B" w:rsidR="00666593" w:rsidRPr="003907B3" w:rsidRDefault="00666593" w:rsidP="0066659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1911883A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A3D7B6" w14:textId="0200821F" w:rsidR="00666593" w:rsidRPr="003907B3" w:rsidRDefault="00666593" w:rsidP="001E08F4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53,507</w:t>
            </w:r>
          </w:p>
        </w:tc>
      </w:tr>
      <w:tr w:rsidR="00666593" w:rsidRPr="003907B3" w14:paraId="6925FEB0" w14:textId="77777777" w:rsidTr="00E83B47">
        <w:tc>
          <w:tcPr>
            <w:tcW w:w="2788" w:type="dxa"/>
          </w:tcPr>
          <w:p w14:paraId="175943CC" w14:textId="77777777" w:rsidR="00666593" w:rsidRPr="003907B3" w:rsidRDefault="00666593" w:rsidP="001E08F4">
            <w:pPr>
              <w:ind w:left="166" w:right="-107" w:hanging="146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568AB336" w14:textId="0019D1B2" w:rsidR="00666593" w:rsidRPr="003907B3" w:rsidRDefault="00A808D2" w:rsidP="00666593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9" w:type="dxa"/>
            <w:vAlign w:val="bottom"/>
          </w:tcPr>
          <w:p w14:paraId="220A111C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773F27A0" w14:textId="4B4CEBA9" w:rsidR="00666593" w:rsidRPr="003907B3" w:rsidRDefault="003443FB" w:rsidP="0066659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35,144</w:t>
            </w:r>
          </w:p>
        </w:tc>
        <w:tc>
          <w:tcPr>
            <w:tcW w:w="168" w:type="dxa"/>
            <w:gridSpan w:val="2"/>
            <w:vAlign w:val="bottom"/>
          </w:tcPr>
          <w:p w14:paraId="4CE017C4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gridSpan w:val="3"/>
            <w:vAlign w:val="bottom"/>
          </w:tcPr>
          <w:p w14:paraId="4BFC90BF" w14:textId="3888F2CD" w:rsidR="00666593" w:rsidRPr="003907B3" w:rsidRDefault="003443FB" w:rsidP="0066659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35,144</w:t>
            </w:r>
          </w:p>
        </w:tc>
        <w:tc>
          <w:tcPr>
            <w:tcW w:w="165" w:type="dxa"/>
            <w:gridSpan w:val="2"/>
            <w:vAlign w:val="bottom"/>
          </w:tcPr>
          <w:p w14:paraId="3349C15C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2F8BB553" w14:textId="704369D7" w:rsidR="00666593" w:rsidRPr="003907B3" w:rsidRDefault="00666593" w:rsidP="001E08F4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9" w:type="dxa"/>
            <w:gridSpan w:val="2"/>
            <w:vAlign w:val="bottom"/>
          </w:tcPr>
          <w:p w14:paraId="1DB7EEE5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gridSpan w:val="3"/>
            <w:vAlign w:val="bottom"/>
          </w:tcPr>
          <w:p w14:paraId="34549472" w14:textId="70261E95" w:rsidR="00666593" w:rsidRPr="003907B3" w:rsidRDefault="00666593" w:rsidP="001E08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31,426</w:t>
            </w:r>
          </w:p>
        </w:tc>
        <w:tc>
          <w:tcPr>
            <w:tcW w:w="184" w:type="dxa"/>
            <w:gridSpan w:val="2"/>
            <w:vAlign w:val="bottom"/>
          </w:tcPr>
          <w:p w14:paraId="2BCF974E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EC6686" w14:textId="44E2F598" w:rsidR="00666593" w:rsidRPr="003907B3" w:rsidRDefault="00666593" w:rsidP="0066659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31,426</w:t>
            </w:r>
          </w:p>
        </w:tc>
      </w:tr>
      <w:tr w:rsidR="00666593" w:rsidRPr="003907B3" w14:paraId="5B654A37" w14:textId="77777777" w:rsidTr="00E83B47">
        <w:tc>
          <w:tcPr>
            <w:tcW w:w="2788" w:type="dxa"/>
          </w:tcPr>
          <w:p w14:paraId="71A8A83C" w14:textId="77777777" w:rsidR="00666593" w:rsidRPr="003907B3" w:rsidRDefault="00666593" w:rsidP="001E08F4">
            <w:pPr>
              <w:pStyle w:val="ListParagraph"/>
              <w:ind w:left="166" w:right="-108" w:hanging="14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B0120" w14:textId="2B200F08" w:rsidR="00666593" w:rsidRPr="003907B3" w:rsidRDefault="00A808D2" w:rsidP="00EC233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96,165</w:t>
            </w:r>
          </w:p>
        </w:tc>
        <w:tc>
          <w:tcPr>
            <w:tcW w:w="169" w:type="dxa"/>
            <w:vAlign w:val="bottom"/>
          </w:tcPr>
          <w:p w14:paraId="4E77283A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F1FCC" w14:textId="1E4FBFEC" w:rsidR="00666593" w:rsidRPr="003907B3" w:rsidRDefault="00BE6C5C" w:rsidP="0066659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35,144</w:t>
            </w:r>
          </w:p>
        </w:tc>
        <w:tc>
          <w:tcPr>
            <w:tcW w:w="168" w:type="dxa"/>
            <w:gridSpan w:val="2"/>
            <w:vAlign w:val="bottom"/>
          </w:tcPr>
          <w:p w14:paraId="1283B013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69002" w14:textId="696E0719" w:rsidR="00666593" w:rsidRPr="003907B3" w:rsidRDefault="003C5B3C" w:rsidP="0066659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131</w:t>
            </w:r>
            <w:r w:rsidR="00BE6C5C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,309</w:t>
            </w:r>
          </w:p>
        </w:tc>
        <w:tc>
          <w:tcPr>
            <w:tcW w:w="165" w:type="dxa"/>
            <w:gridSpan w:val="2"/>
            <w:vAlign w:val="bottom"/>
          </w:tcPr>
          <w:p w14:paraId="53CF8507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F3163" w14:textId="32A08393" w:rsidR="00666593" w:rsidRPr="003907B3" w:rsidRDefault="00666593" w:rsidP="0066659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</w:t>
            </w: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507</w:t>
            </w:r>
          </w:p>
        </w:tc>
        <w:tc>
          <w:tcPr>
            <w:tcW w:w="179" w:type="dxa"/>
            <w:gridSpan w:val="2"/>
            <w:vAlign w:val="bottom"/>
          </w:tcPr>
          <w:p w14:paraId="3C86869F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74B92" w14:textId="21D474F9" w:rsidR="00666593" w:rsidRPr="003907B3" w:rsidRDefault="00666593" w:rsidP="0066659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31,426</w:t>
            </w:r>
          </w:p>
        </w:tc>
        <w:tc>
          <w:tcPr>
            <w:tcW w:w="184" w:type="dxa"/>
            <w:gridSpan w:val="2"/>
            <w:vAlign w:val="bottom"/>
          </w:tcPr>
          <w:p w14:paraId="374AD04B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25A630" w14:textId="61E42398" w:rsidR="00666593" w:rsidRPr="003907B3" w:rsidRDefault="00666593" w:rsidP="001E08F4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84,933</w:t>
            </w:r>
          </w:p>
        </w:tc>
      </w:tr>
      <w:tr w:rsidR="00E83B47" w:rsidRPr="003907B3" w14:paraId="631863AF" w14:textId="77777777" w:rsidTr="00E83B47">
        <w:tc>
          <w:tcPr>
            <w:tcW w:w="2788" w:type="dxa"/>
          </w:tcPr>
          <w:p w14:paraId="4B07B373" w14:textId="77777777" w:rsidR="00E83B47" w:rsidRPr="003907B3" w:rsidRDefault="00E83B47" w:rsidP="00666593">
            <w:pPr>
              <w:pStyle w:val="ListParagraph"/>
              <w:ind w:left="166" w:right="-108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17C229D" w14:textId="77777777" w:rsidR="00E83B47" w:rsidRPr="003907B3" w:rsidRDefault="00E83B47" w:rsidP="00EC233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1248A0BA" w14:textId="77777777" w:rsidR="00E83B47" w:rsidRPr="003907B3" w:rsidRDefault="00E83B47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double" w:sz="4" w:space="0" w:color="auto"/>
            </w:tcBorders>
            <w:vAlign w:val="bottom"/>
          </w:tcPr>
          <w:p w14:paraId="074AC230" w14:textId="77777777" w:rsidR="00E83B47" w:rsidRPr="003907B3" w:rsidRDefault="00E83B47" w:rsidP="0066659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8" w:type="dxa"/>
            <w:gridSpan w:val="2"/>
            <w:vAlign w:val="bottom"/>
          </w:tcPr>
          <w:p w14:paraId="5A085668" w14:textId="77777777" w:rsidR="00E83B47" w:rsidRPr="003907B3" w:rsidRDefault="00E83B47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  <w:gridSpan w:val="3"/>
            <w:tcBorders>
              <w:top w:val="double" w:sz="4" w:space="0" w:color="auto"/>
            </w:tcBorders>
            <w:vAlign w:val="bottom"/>
          </w:tcPr>
          <w:p w14:paraId="0CE7C75D" w14:textId="77777777" w:rsidR="00E83B47" w:rsidRPr="003907B3" w:rsidRDefault="00E83B47" w:rsidP="0066659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5" w:type="dxa"/>
            <w:gridSpan w:val="2"/>
            <w:vAlign w:val="bottom"/>
          </w:tcPr>
          <w:p w14:paraId="32D7E20C" w14:textId="77777777" w:rsidR="00E83B47" w:rsidRPr="003907B3" w:rsidRDefault="00E83B47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  <w:vAlign w:val="bottom"/>
          </w:tcPr>
          <w:p w14:paraId="1F07C718" w14:textId="77777777" w:rsidR="00E83B47" w:rsidRPr="003907B3" w:rsidRDefault="00E83B47" w:rsidP="0066659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086DAA4E" w14:textId="77777777" w:rsidR="00E83B47" w:rsidRPr="003907B3" w:rsidRDefault="00E83B47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double" w:sz="4" w:space="0" w:color="auto"/>
            </w:tcBorders>
            <w:vAlign w:val="bottom"/>
          </w:tcPr>
          <w:p w14:paraId="722B29DB" w14:textId="77777777" w:rsidR="00E83B47" w:rsidRPr="003907B3" w:rsidRDefault="00E83B47" w:rsidP="0066659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7CF1A73F" w14:textId="77777777" w:rsidR="00E83B47" w:rsidRPr="003907B3" w:rsidRDefault="00E83B47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DAA2348" w14:textId="77777777" w:rsidR="00E83B47" w:rsidRPr="003907B3" w:rsidRDefault="00E83B47" w:rsidP="0066659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66593" w:rsidRPr="003907B3" w14:paraId="4514A97F" w14:textId="77777777" w:rsidTr="00E83B47">
        <w:trPr>
          <w:tblHeader/>
        </w:trPr>
        <w:tc>
          <w:tcPr>
            <w:tcW w:w="2788" w:type="dxa"/>
          </w:tcPr>
          <w:p w14:paraId="5500EC98" w14:textId="77777777" w:rsidR="00666593" w:rsidRPr="003907B3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2" w:type="dxa"/>
            <w:gridSpan w:val="20"/>
          </w:tcPr>
          <w:p w14:paraId="1F81793C" w14:textId="77777777" w:rsidR="00666593" w:rsidRPr="003907B3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6593" w:rsidRPr="003907B3" w14:paraId="6E5688C9" w14:textId="77777777" w:rsidTr="00E83B47">
        <w:trPr>
          <w:tblHeader/>
        </w:trPr>
        <w:tc>
          <w:tcPr>
            <w:tcW w:w="2788" w:type="dxa"/>
          </w:tcPr>
          <w:p w14:paraId="44B7378A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6" w:type="dxa"/>
            <w:gridSpan w:val="8"/>
          </w:tcPr>
          <w:p w14:paraId="43DA9122" w14:textId="547AEB77" w:rsidR="00666593" w:rsidRPr="003907B3" w:rsidRDefault="003E6FF4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61F20" w:rsidRPr="003907B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907B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gridSpan w:val="2"/>
          </w:tcPr>
          <w:p w14:paraId="32FEA3B0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6" w:type="dxa"/>
            <w:gridSpan w:val="10"/>
          </w:tcPr>
          <w:p w14:paraId="6DDA64B6" w14:textId="02640661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907B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66593" w:rsidRPr="003907B3" w14:paraId="566891BF" w14:textId="77777777" w:rsidTr="00E83B47">
        <w:trPr>
          <w:tblHeader/>
        </w:trPr>
        <w:tc>
          <w:tcPr>
            <w:tcW w:w="2788" w:type="dxa"/>
          </w:tcPr>
          <w:p w14:paraId="08CA6BCD" w14:textId="15CC9750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9656C9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  <w:gridSpan w:val="2"/>
            <w:vAlign w:val="bottom"/>
          </w:tcPr>
          <w:p w14:paraId="1A8C4985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2ED2765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0" w:type="dxa"/>
            <w:gridSpan w:val="2"/>
            <w:vAlign w:val="bottom"/>
          </w:tcPr>
          <w:p w14:paraId="2F0D0A62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22543063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gridSpan w:val="2"/>
            <w:vAlign w:val="center"/>
          </w:tcPr>
          <w:p w14:paraId="12D11731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3"/>
            <w:vAlign w:val="bottom"/>
          </w:tcPr>
          <w:p w14:paraId="7A736261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69" w:type="dxa"/>
            <w:gridSpan w:val="2"/>
            <w:vAlign w:val="bottom"/>
          </w:tcPr>
          <w:p w14:paraId="37920A31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789DC374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4" w:type="dxa"/>
            <w:gridSpan w:val="2"/>
            <w:vAlign w:val="bottom"/>
          </w:tcPr>
          <w:p w14:paraId="5760282F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1EF27469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66593" w:rsidRPr="003907B3" w14:paraId="072580A4" w14:textId="77777777" w:rsidTr="00E83B47">
        <w:trPr>
          <w:tblHeader/>
        </w:trPr>
        <w:tc>
          <w:tcPr>
            <w:tcW w:w="2788" w:type="dxa"/>
          </w:tcPr>
          <w:p w14:paraId="04AC2FAC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2" w:type="dxa"/>
            <w:gridSpan w:val="20"/>
            <w:vAlign w:val="bottom"/>
          </w:tcPr>
          <w:p w14:paraId="5CAD8072" w14:textId="77777777" w:rsidR="00666593" w:rsidRPr="003907B3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907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2267C" w:rsidRPr="003907B3" w14:paraId="75D35510" w14:textId="77777777" w:rsidTr="00E83B47">
        <w:tc>
          <w:tcPr>
            <w:tcW w:w="2788" w:type="dxa"/>
          </w:tcPr>
          <w:p w14:paraId="44C4C448" w14:textId="77777777" w:rsidR="00A2267C" w:rsidRPr="003907B3" w:rsidRDefault="00A2267C" w:rsidP="001E08F4">
            <w:pPr>
              <w:pStyle w:val="ListParagraph"/>
              <w:ind w:left="166" w:right="-22" w:hanging="1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AADA8B" w14:textId="7EB18FD2" w:rsidR="00A2267C" w:rsidRPr="003907B3" w:rsidRDefault="00053E94" w:rsidP="00A226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96,165</w:t>
            </w:r>
          </w:p>
        </w:tc>
        <w:tc>
          <w:tcPr>
            <w:tcW w:w="180" w:type="dxa"/>
            <w:gridSpan w:val="2"/>
            <w:vAlign w:val="bottom"/>
          </w:tcPr>
          <w:p w14:paraId="748EDEE9" w14:textId="77777777" w:rsidR="00A2267C" w:rsidRPr="003907B3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80A775F" w14:textId="0320835B" w:rsidR="00A2267C" w:rsidRPr="003907B3" w:rsidRDefault="007308B9" w:rsidP="005052F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492528D" w14:textId="77777777" w:rsidR="00A2267C" w:rsidRPr="003907B3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6C75B94C" w14:textId="2E66A716" w:rsidR="00A2267C" w:rsidRPr="003907B3" w:rsidRDefault="009C075A" w:rsidP="00A2267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96,165</w:t>
            </w:r>
          </w:p>
        </w:tc>
        <w:tc>
          <w:tcPr>
            <w:tcW w:w="180" w:type="dxa"/>
            <w:gridSpan w:val="2"/>
            <w:vAlign w:val="bottom"/>
          </w:tcPr>
          <w:p w14:paraId="7B527CC9" w14:textId="77777777" w:rsidR="00A2267C" w:rsidRPr="003907B3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3"/>
            <w:vAlign w:val="bottom"/>
          </w:tcPr>
          <w:p w14:paraId="268A25AE" w14:textId="08A65243" w:rsidR="00A2267C" w:rsidRPr="003907B3" w:rsidRDefault="00A2267C" w:rsidP="001E08F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53,507</w:t>
            </w:r>
          </w:p>
        </w:tc>
        <w:tc>
          <w:tcPr>
            <w:tcW w:w="169" w:type="dxa"/>
            <w:gridSpan w:val="2"/>
            <w:vAlign w:val="bottom"/>
          </w:tcPr>
          <w:p w14:paraId="1CD44507" w14:textId="77777777" w:rsidR="00A2267C" w:rsidRPr="003907B3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</w:tcPr>
          <w:p w14:paraId="1668D598" w14:textId="1419200F" w:rsidR="00A2267C" w:rsidRPr="003907B3" w:rsidRDefault="00A2267C" w:rsidP="001E08F4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4ED6D699" w14:textId="77777777" w:rsidR="00A2267C" w:rsidRPr="003907B3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22F39622" w14:textId="5EB8BF2E" w:rsidR="00A2267C" w:rsidRPr="003907B3" w:rsidRDefault="00A2267C" w:rsidP="001E08F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53,507</w:t>
            </w:r>
          </w:p>
        </w:tc>
      </w:tr>
      <w:tr w:rsidR="00A2267C" w:rsidRPr="003907B3" w14:paraId="35A48B6A" w14:textId="77777777" w:rsidTr="00E83B47">
        <w:tc>
          <w:tcPr>
            <w:tcW w:w="2788" w:type="dxa"/>
          </w:tcPr>
          <w:p w14:paraId="4773484A" w14:textId="77777777" w:rsidR="00A2267C" w:rsidRPr="003907B3" w:rsidRDefault="00A2267C" w:rsidP="001E08F4">
            <w:pPr>
              <w:ind w:left="166" w:right="-107" w:hanging="146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2CA913EE" w14:textId="5560DD62" w:rsidR="00A2267C" w:rsidRPr="003907B3" w:rsidRDefault="00A808D2" w:rsidP="00A2267C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D6E4B27" w14:textId="77777777" w:rsidR="00A2267C" w:rsidRPr="003907B3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B461220" w14:textId="47CCF37B" w:rsidR="00A2267C" w:rsidRPr="003907B3" w:rsidRDefault="007308B9" w:rsidP="00EB2D9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</w:t>
            </w:r>
            <w:r w:rsidR="00146A02"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699</w:t>
            </w:r>
          </w:p>
        </w:tc>
        <w:tc>
          <w:tcPr>
            <w:tcW w:w="180" w:type="dxa"/>
            <w:gridSpan w:val="2"/>
            <w:vAlign w:val="bottom"/>
          </w:tcPr>
          <w:p w14:paraId="0A323251" w14:textId="77777777" w:rsidR="00A2267C" w:rsidRPr="003907B3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42C0F4FD" w14:textId="1F26D6E6" w:rsidR="00A2267C" w:rsidRPr="003907B3" w:rsidRDefault="00495CDD" w:rsidP="00AA1CA1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5,699</w:t>
            </w:r>
          </w:p>
        </w:tc>
        <w:tc>
          <w:tcPr>
            <w:tcW w:w="180" w:type="dxa"/>
            <w:gridSpan w:val="2"/>
            <w:vAlign w:val="bottom"/>
          </w:tcPr>
          <w:p w14:paraId="7F836426" w14:textId="77777777" w:rsidR="00A2267C" w:rsidRPr="003907B3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3"/>
            <w:vAlign w:val="bottom"/>
          </w:tcPr>
          <w:p w14:paraId="6EA608A1" w14:textId="241A3554" w:rsidR="00A2267C" w:rsidRPr="003907B3" w:rsidRDefault="00A2267C" w:rsidP="001E08F4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9" w:type="dxa"/>
            <w:gridSpan w:val="2"/>
            <w:vAlign w:val="bottom"/>
          </w:tcPr>
          <w:p w14:paraId="72A5E805" w14:textId="77777777" w:rsidR="00A2267C" w:rsidRPr="003907B3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</w:tcPr>
          <w:p w14:paraId="61C2F86F" w14:textId="73CCE2D6" w:rsidR="00A2267C" w:rsidRPr="003907B3" w:rsidRDefault="00A2267C" w:rsidP="001E08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8,484</w:t>
            </w:r>
          </w:p>
        </w:tc>
        <w:tc>
          <w:tcPr>
            <w:tcW w:w="164" w:type="dxa"/>
            <w:gridSpan w:val="2"/>
            <w:vAlign w:val="bottom"/>
          </w:tcPr>
          <w:p w14:paraId="0FC19477" w14:textId="77777777" w:rsidR="00A2267C" w:rsidRPr="003907B3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1069606A" w14:textId="74DC968B" w:rsidR="00A2267C" w:rsidRPr="003907B3" w:rsidRDefault="00A2267C" w:rsidP="001E08F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8,484</w:t>
            </w:r>
          </w:p>
        </w:tc>
      </w:tr>
      <w:tr w:rsidR="00A2267C" w:rsidRPr="003907B3" w14:paraId="70E4D85B" w14:textId="77777777" w:rsidTr="00E83B47">
        <w:tc>
          <w:tcPr>
            <w:tcW w:w="2788" w:type="dxa"/>
          </w:tcPr>
          <w:p w14:paraId="0485313C" w14:textId="77777777" w:rsidR="00A2267C" w:rsidRPr="003907B3" w:rsidRDefault="00A2267C" w:rsidP="001E08F4">
            <w:pPr>
              <w:pStyle w:val="ListParagraph"/>
              <w:ind w:left="166" w:right="-199" w:hanging="14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BE8878" w14:textId="74D8A432" w:rsidR="00A2267C" w:rsidRPr="003907B3" w:rsidRDefault="007308B9" w:rsidP="00A226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96,165</w:t>
            </w:r>
          </w:p>
        </w:tc>
        <w:tc>
          <w:tcPr>
            <w:tcW w:w="180" w:type="dxa"/>
            <w:gridSpan w:val="2"/>
            <w:vAlign w:val="bottom"/>
          </w:tcPr>
          <w:p w14:paraId="1C860384" w14:textId="77777777" w:rsidR="00A2267C" w:rsidRPr="003907B3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1A0F7" w14:textId="00E3D5B4" w:rsidR="00A2267C" w:rsidRPr="003907B3" w:rsidRDefault="007308B9" w:rsidP="00EB2D9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</w:t>
            </w:r>
            <w:r w:rsidR="005052FC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699</w:t>
            </w:r>
          </w:p>
        </w:tc>
        <w:tc>
          <w:tcPr>
            <w:tcW w:w="180" w:type="dxa"/>
            <w:gridSpan w:val="2"/>
            <w:vAlign w:val="bottom"/>
          </w:tcPr>
          <w:p w14:paraId="5CC8FE8B" w14:textId="77777777" w:rsidR="00A2267C" w:rsidRPr="003907B3" w:rsidRDefault="00A2267C" w:rsidP="00730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9FA08" w14:textId="75B84DBB" w:rsidR="00A2267C" w:rsidRPr="003907B3" w:rsidRDefault="00495CDD" w:rsidP="00A2267C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101,864</w:t>
            </w:r>
          </w:p>
        </w:tc>
        <w:tc>
          <w:tcPr>
            <w:tcW w:w="180" w:type="dxa"/>
            <w:gridSpan w:val="2"/>
            <w:vAlign w:val="bottom"/>
          </w:tcPr>
          <w:p w14:paraId="3659CF16" w14:textId="77777777" w:rsidR="00A2267C" w:rsidRPr="003907B3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A5217" w14:textId="7DE87C17" w:rsidR="00A2267C" w:rsidRPr="003907B3" w:rsidRDefault="00A2267C" w:rsidP="001E08F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53,507</w:t>
            </w:r>
          </w:p>
        </w:tc>
        <w:tc>
          <w:tcPr>
            <w:tcW w:w="169" w:type="dxa"/>
            <w:gridSpan w:val="2"/>
            <w:vAlign w:val="bottom"/>
          </w:tcPr>
          <w:p w14:paraId="3FDC00B1" w14:textId="77777777" w:rsidR="00A2267C" w:rsidRPr="003907B3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61352F3" w14:textId="6259BA13" w:rsidR="00A2267C" w:rsidRPr="003907B3" w:rsidRDefault="00A2267C" w:rsidP="001E08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8,484</w:t>
            </w:r>
          </w:p>
        </w:tc>
        <w:tc>
          <w:tcPr>
            <w:tcW w:w="164" w:type="dxa"/>
            <w:gridSpan w:val="2"/>
            <w:vAlign w:val="bottom"/>
          </w:tcPr>
          <w:p w14:paraId="5E622D83" w14:textId="77777777" w:rsidR="00A2267C" w:rsidRPr="003907B3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4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8D088" w14:textId="024D1058" w:rsidR="00A2267C" w:rsidRPr="003907B3" w:rsidRDefault="00A2267C" w:rsidP="001E08F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61,991</w:t>
            </w:r>
          </w:p>
        </w:tc>
      </w:tr>
    </w:tbl>
    <w:p w14:paraId="0077571D" w14:textId="77777777" w:rsidR="00DB12B7" w:rsidRPr="003907B3" w:rsidRDefault="00DB12B7" w:rsidP="00DB12B7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2457AEA6" w14:textId="636F9161" w:rsidR="009D6A46" w:rsidRPr="003907B3" w:rsidRDefault="009D6A46" w:rsidP="009D6A46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3907B3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3907B3">
        <w:rPr>
          <w:rFonts w:asciiTheme="majorBidi" w:hAnsiTheme="majorBidi" w:cstheme="majorBidi"/>
          <w:sz w:val="28"/>
          <w:szCs w:val="28"/>
          <w:lang w:val="en-US" w:bidi="th-TH"/>
        </w:rPr>
        <w:t xml:space="preserve">30 </w:t>
      </w:r>
      <w:r w:rsidR="00761F20" w:rsidRPr="003907B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กันยายน </w:t>
      </w:r>
      <w:r w:rsidRPr="003907B3">
        <w:rPr>
          <w:rFonts w:asciiTheme="majorBidi" w:hAnsiTheme="majorBidi" w:cstheme="majorBidi"/>
          <w:sz w:val="28"/>
          <w:szCs w:val="28"/>
          <w:lang w:val="en-US" w:bidi="th-TH"/>
        </w:rPr>
        <w:t xml:space="preserve">2565 </w:t>
      </w:r>
      <w:r w:rsidRPr="003907B3">
        <w:rPr>
          <w:rFonts w:asciiTheme="majorBidi" w:hAnsiTheme="majorBidi" w:cstheme="majorBidi"/>
          <w:sz w:val="28"/>
          <w:szCs w:val="28"/>
          <w:cs/>
          <w:lang w:val="en-US"/>
        </w:rPr>
        <w:t>บริษัทมีเงินกู้ยืมระยะสั้นจากสถาบันการเงินเป็นทรัสต์รีซีทจำนวนเงิน</w:t>
      </w:r>
      <w:r w:rsidRPr="003907B3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DC5D75" w:rsidRPr="003907B3">
        <w:rPr>
          <w:rFonts w:asciiTheme="majorBidi" w:hAnsiTheme="majorBidi" w:cstheme="majorBidi"/>
          <w:sz w:val="28"/>
          <w:szCs w:val="28"/>
          <w:lang w:val="en-US" w:bidi="th-TH"/>
        </w:rPr>
        <w:t>9</w:t>
      </w:r>
      <w:r w:rsidR="005A5935" w:rsidRPr="003907B3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="00DC5D75" w:rsidRPr="003907B3">
        <w:rPr>
          <w:rFonts w:asciiTheme="majorBidi" w:hAnsiTheme="majorBidi" w:cstheme="majorBidi"/>
          <w:sz w:val="28"/>
          <w:szCs w:val="28"/>
          <w:lang w:val="en-US" w:bidi="th-TH"/>
        </w:rPr>
        <w:t>.16</w:t>
      </w:r>
      <w:r w:rsidR="00761F20" w:rsidRPr="003907B3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3907B3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ล้านบาทเพื่อชำระเงินค่าสินค้า โดยมีอัตราดอกเบี้ยร้อยละ </w:t>
      </w:r>
      <w:r w:rsidR="00091898" w:rsidRPr="003907B3">
        <w:rPr>
          <w:rFonts w:asciiTheme="majorBidi" w:hAnsiTheme="majorBidi" w:cstheme="majorBidi"/>
          <w:sz w:val="28"/>
          <w:szCs w:val="28"/>
          <w:lang w:val="en-US"/>
        </w:rPr>
        <w:t>1.</w:t>
      </w:r>
      <w:r w:rsidR="00503B56" w:rsidRPr="003907B3">
        <w:rPr>
          <w:rFonts w:asciiTheme="majorBidi" w:hAnsiTheme="majorBidi" w:cstheme="majorBidi"/>
          <w:sz w:val="28"/>
          <w:szCs w:val="28"/>
          <w:lang w:val="en-US"/>
        </w:rPr>
        <w:t>40</w:t>
      </w:r>
      <w:r w:rsidR="00091898" w:rsidRPr="003907B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8242A" w:rsidRPr="003907B3">
        <w:rPr>
          <w:rFonts w:asciiTheme="majorBidi" w:hAnsiTheme="majorBidi" w:cstheme="majorBidi"/>
          <w:sz w:val="28"/>
          <w:szCs w:val="28"/>
          <w:lang w:val="en-US"/>
        </w:rPr>
        <w:t xml:space="preserve">- </w:t>
      </w:r>
      <w:r w:rsidRPr="003907B3">
        <w:rPr>
          <w:rFonts w:asciiTheme="majorBidi" w:hAnsiTheme="majorBidi" w:cstheme="majorBidi"/>
          <w:sz w:val="28"/>
          <w:szCs w:val="28"/>
          <w:lang w:val="en-US" w:bidi="th-TH"/>
        </w:rPr>
        <w:t>1.</w:t>
      </w:r>
      <w:r w:rsidR="00503B56" w:rsidRPr="003907B3">
        <w:rPr>
          <w:rFonts w:asciiTheme="majorBidi" w:hAnsiTheme="majorBidi" w:cstheme="majorBidi"/>
          <w:sz w:val="28"/>
          <w:szCs w:val="28"/>
          <w:lang w:val="en-US" w:bidi="th-TH"/>
        </w:rPr>
        <w:t>5</w:t>
      </w:r>
      <w:r w:rsidRPr="003907B3">
        <w:rPr>
          <w:rFonts w:asciiTheme="majorBidi" w:hAnsiTheme="majorBidi" w:cstheme="majorBidi"/>
          <w:sz w:val="28"/>
          <w:szCs w:val="28"/>
          <w:lang w:val="en-US" w:bidi="th-TH"/>
        </w:rPr>
        <w:t xml:space="preserve">5 </w:t>
      </w:r>
      <w:r w:rsidRPr="003907B3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ต่อปี </w:t>
      </w:r>
      <w:r w:rsidR="000052F9" w:rsidRPr="003907B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และมีกำ</w:t>
      </w:r>
      <w:r w:rsidR="006B6C07" w:rsidRPr="003907B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หนด</w:t>
      </w:r>
      <w:r w:rsidRPr="003907B3">
        <w:rPr>
          <w:rFonts w:asciiTheme="majorBidi" w:hAnsiTheme="majorBidi" w:cstheme="majorBidi"/>
          <w:sz w:val="28"/>
          <w:szCs w:val="28"/>
          <w:cs/>
          <w:lang w:val="en-US" w:bidi="th-TH"/>
        </w:rPr>
        <w:t>ชำระ</w:t>
      </w:r>
      <w:r w:rsidR="000052F9" w:rsidRPr="003907B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คืน</w:t>
      </w:r>
      <w:r w:rsidR="00C20756" w:rsidRPr="003907B3">
        <w:rPr>
          <w:rFonts w:asciiTheme="majorBidi" w:hAnsiTheme="majorBidi" w:hint="cs"/>
          <w:sz w:val="28"/>
          <w:szCs w:val="28"/>
          <w:cs/>
          <w:lang w:val="en-US" w:bidi="th-TH"/>
        </w:rPr>
        <w:t>ในเดือนพฤศจิกายนและเดือนธันวาคม</w:t>
      </w:r>
      <w:r w:rsidR="00F63DEC" w:rsidRPr="003907B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ธันวาคม</w:t>
      </w:r>
      <w:r w:rsidRPr="003907B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3907B3">
        <w:rPr>
          <w:rFonts w:asciiTheme="majorBidi" w:hAnsiTheme="majorBidi" w:cstheme="majorBidi"/>
          <w:sz w:val="28"/>
          <w:szCs w:val="28"/>
          <w:lang w:val="en-US" w:bidi="th-TH"/>
        </w:rPr>
        <w:t>2565</w:t>
      </w:r>
      <w:r w:rsidR="00846DA8" w:rsidRPr="003907B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C20756" w:rsidRPr="003907B3">
        <w:rPr>
          <w:rFonts w:asciiTheme="majorBidi" w:hAnsiTheme="majorBidi" w:hint="cs"/>
          <w:sz w:val="28"/>
          <w:szCs w:val="28"/>
          <w:cs/>
          <w:lang w:val="en-US" w:bidi="th-TH"/>
        </w:rPr>
        <w:t>ทั้งนี้บริษัทได้ชำระคืนแล้วบางส่วนจำนวนเงิน</w:t>
      </w:r>
      <w:r w:rsidR="00C20756" w:rsidRPr="003907B3">
        <w:rPr>
          <w:rFonts w:asciiTheme="majorBidi" w:hAnsiTheme="majorBidi"/>
          <w:sz w:val="28"/>
          <w:szCs w:val="28"/>
          <w:cs/>
          <w:lang w:val="en-US" w:bidi="th-TH"/>
        </w:rPr>
        <w:t xml:space="preserve"> </w:t>
      </w:r>
      <w:r w:rsidR="004847CA" w:rsidRPr="003907B3">
        <w:rPr>
          <w:rFonts w:asciiTheme="majorBidi" w:hAnsiTheme="majorBidi"/>
          <w:sz w:val="28"/>
          <w:szCs w:val="28"/>
          <w:lang w:val="en-US" w:bidi="th-TH"/>
        </w:rPr>
        <w:t>50.00</w:t>
      </w:r>
      <w:r w:rsidR="00C20756" w:rsidRPr="003907B3">
        <w:rPr>
          <w:rFonts w:asciiTheme="majorBidi" w:hAnsiTheme="majorBidi"/>
          <w:sz w:val="28"/>
          <w:szCs w:val="28"/>
          <w:cs/>
          <w:lang w:val="en-US" w:bidi="th-TH"/>
        </w:rPr>
        <w:t xml:space="preserve"> </w:t>
      </w:r>
      <w:r w:rsidR="00C20756" w:rsidRPr="003907B3">
        <w:rPr>
          <w:rFonts w:asciiTheme="majorBidi" w:hAnsiTheme="majorBidi" w:hint="cs"/>
          <w:sz w:val="28"/>
          <w:szCs w:val="28"/>
          <w:cs/>
          <w:lang w:val="en-US" w:bidi="th-TH"/>
        </w:rPr>
        <w:t>ล้านบาทในเดือนตุลาคม</w:t>
      </w:r>
      <w:r w:rsidR="00C20756" w:rsidRPr="003907B3">
        <w:rPr>
          <w:rFonts w:asciiTheme="majorBidi" w:hAnsiTheme="majorBidi"/>
          <w:sz w:val="28"/>
          <w:szCs w:val="28"/>
          <w:cs/>
          <w:lang w:val="en-US" w:bidi="th-TH"/>
        </w:rPr>
        <w:t xml:space="preserve"> </w:t>
      </w:r>
      <w:r w:rsidR="004A5EDF" w:rsidRPr="003907B3">
        <w:rPr>
          <w:rFonts w:asciiTheme="majorBidi" w:hAnsiTheme="majorBidi"/>
          <w:sz w:val="28"/>
          <w:szCs w:val="28"/>
          <w:lang w:val="en-US" w:bidi="th-TH"/>
        </w:rPr>
        <w:t>2565</w:t>
      </w:r>
    </w:p>
    <w:p w14:paraId="49C82C00" w14:textId="77777777" w:rsidR="00DC4BD4" w:rsidRPr="003907B3" w:rsidRDefault="00DC4BD4" w:rsidP="009D6A46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41B6959" w14:textId="77777777" w:rsidR="00DC4BD4" w:rsidRPr="003907B3" w:rsidRDefault="00DC4BD4" w:rsidP="00DC4BD4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907B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ณ วันที่ </w:t>
      </w:r>
      <w:r w:rsidRPr="003907B3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3907B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กันยายน</w:t>
      </w:r>
      <w:r w:rsidRPr="003907B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3907B3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3907B3">
        <w:rPr>
          <w:rFonts w:asciiTheme="majorBidi" w:hAnsiTheme="majorBidi" w:cstheme="majorBidi"/>
          <w:sz w:val="28"/>
          <w:szCs w:val="28"/>
          <w:lang w:val="en-US" w:bidi="th-TH"/>
        </w:rPr>
        <w:t>5</w:t>
      </w:r>
      <w:r w:rsidRPr="003907B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907B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บริษัทมีเงินกู้ยืมระยะสั้นจากสถาบันการเงินจำนวน </w:t>
      </w:r>
      <w:r w:rsidRPr="003907B3">
        <w:rPr>
          <w:rFonts w:asciiTheme="majorBidi" w:hAnsiTheme="majorBidi" w:cstheme="majorBidi"/>
          <w:sz w:val="28"/>
          <w:szCs w:val="28"/>
          <w:lang w:val="en-US" w:bidi="th-TH"/>
        </w:rPr>
        <w:t>5</w:t>
      </w:r>
      <w:r w:rsidRPr="003907B3">
        <w:rPr>
          <w:rFonts w:asciiTheme="majorBidi" w:hAnsiTheme="majorBidi" w:cstheme="majorBidi"/>
          <w:sz w:val="28"/>
          <w:szCs w:val="28"/>
          <w:lang w:val="en-US"/>
        </w:rPr>
        <w:t xml:space="preserve">.00 </w:t>
      </w:r>
      <w:r w:rsidRPr="003907B3">
        <w:rPr>
          <w:rFonts w:asciiTheme="majorBidi" w:hAnsiTheme="majorBidi" w:cstheme="majorBidi"/>
          <w:sz w:val="28"/>
          <w:szCs w:val="28"/>
          <w:cs/>
          <w:lang w:val="en-US" w:bidi="th-TH"/>
        </w:rPr>
        <w:t>ล้านบาทโดยมีอัตราดอกเบี้ยคงที่ต่อปี และ</w:t>
      </w:r>
      <w:r w:rsidRPr="003907B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มีกำหนด</w:t>
      </w:r>
      <w:r w:rsidRPr="003907B3">
        <w:rPr>
          <w:rFonts w:asciiTheme="majorBidi" w:hAnsiTheme="majorBidi" w:cstheme="majorBidi"/>
          <w:sz w:val="28"/>
          <w:szCs w:val="28"/>
          <w:cs/>
          <w:lang w:val="en-US" w:bidi="th-TH"/>
        </w:rPr>
        <w:t>ชำระ</w:t>
      </w:r>
      <w:r w:rsidRPr="003907B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คืนเมื่อทวงถาม</w:t>
      </w:r>
    </w:p>
    <w:p w14:paraId="0003A474" w14:textId="77777777" w:rsidR="00B70A7D" w:rsidRPr="003907B3" w:rsidRDefault="00B70A7D" w:rsidP="00B70A7D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6E1935BD" w14:textId="77777777" w:rsidR="00B062CA" w:rsidRPr="003907B3" w:rsidRDefault="00B062CA" w:rsidP="00B062CA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3907B3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3907B3">
        <w:rPr>
          <w:rFonts w:asciiTheme="majorBidi" w:hAnsiTheme="majorBidi" w:cstheme="majorBidi"/>
          <w:sz w:val="28"/>
          <w:szCs w:val="28"/>
          <w:lang w:val="en-US" w:bidi="th-TH"/>
        </w:rPr>
        <w:t xml:space="preserve">31 </w:t>
      </w:r>
      <w:r w:rsidRPr="003907B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ธันวาคม </w:t>
      </w:r>
      <w:r w:rsidRPr="003907B3">
        <w:rPr>
          <w:rFonts w:asciiTheme="majorBidi" w:hAnsiTheme="majorBidi" w:cstheme="majorBidi"/>
          <w:sz w:val="28"/>
          <w:szCs w:val="28"/>
          <w:lang w:val="en-US" w:bidi="th-TH"/>
        </w:rPr>
        <w:t xml:space="preserve">2564 </w:t>
      </w:r>
      <w:r w:rsidRPr="003907B3">
        <w:rPr>
          <w:rFonts w:asciiTheme="majorBidi" w:hAnsiTheme="majorBidi" w:cstheme="majorBidi"/>
          <w:sz w:val="28"/>
          <w:szCs w:val="28"/>
          <w:cs/>
          <w:lang w:val="en-US"/>
        </w:rPr>
        <w:t>บริษัทมีเงินกู้ยืมระยะสั้นจากสถาบันการเงินเป็นทรัสต์รีซีทจำนวนเงิน</w:t>
      </w:r>
      <w:r w:rsidRPr="003907B3">
        <w:rPr>
          <w:rFonts w:asciiTheme="majorBidi" w:hAnsiTheme="majorBidi" w:cstheme="majorBidi"/>
          <w:sz w:val="28"/>
          <w:szCs w:val="28"/>
          <w:lang w:val="en-US" w:bidi="th-TH"/>
        </w:rPr>
        <w:t xml:space="preserve"> 16.51 </w:t>
      </w:r>
      <w:r w:rsidRPr="003907B3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ล้านบาทเพื่อชำระเงินค่าสินค้า โดยมีอัตราดอกเบี้ยร้อยละ </w:t>
      </w:r>
      <w:r w:rsidRPr="003907B3">
        <w:rPr>
          <w:rFonts w:asciiTheme="majorBidi" w:hAnsiTheme="majorBidi" w:cstheme="majorBidi"/>
          <w:sz w:val="28"/>
          <w:szCs w:val="28"/>
          <w:lang w:val="en-US" w:bidi="th-TH"/>
        </w:rPr>
        <w:t xml:space="preserve">1.05 </w:t>
      </w:r>
      <w:r w:rsidRPr="003907B3">
        <w:rPr>
          <w:rFonts w:asciiTheme="majorBidi" w:hAnsiTheme="majorBidi" w:cstheme="majorBidi"/>
          <w:sz w:val="28"/>
          <w:szCs w:val="28"/>
          <w:cs/>
          <w:lang w:val="en-US"/>
        </w:rPr>
        <w:t>ต่อปี และ</w:t>
      </w:r>
      <w:r w:rsidRPr="003907B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ได้ชำระคืนแล้วทั้งจำนวนในเดือนมกราคม </w:t>
      </w:r>
      <w:r w:rsidRPr="003907B3">
        <w:rPr>
          <w:rFonts w:asciiTheme="majorBidi" w:hAnsiTheme="majorBidi" w:cstheme="majorBidi"/>
          <w:sz w:val="28"/>
          <w:szCs w:val="28"/>
          <w:lang w:val="en-US" w:bidi="th-TH"/>
        </w:rPr>
        <w:t>2565</w:t>
      </w:r>
    </w:p>
    <w:p w14:paraId="11967E8E" w14:textId="77777777" w:rsidR="00D43256" w:rsidRPr="003907B3" w:rsidRDefault="00D43256" w:rsidP="009310C6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6EE1687E" w14:textId="2BAD9B68" w:rsidR="008B24EA" w:rsidRPr="003907B3" w:rsidRDefault="008B24EA" w:rsidP="008B24EA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3907B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ณ วันที่ </w:t>
      </w:r>
      <w:r w:rsidR="00625EF7" w:rsidRPr="003907B3">
        <w:rPr>
          <w:rFonts w:asciiTheme="majorBidi" w:hAnsiTheme="majorBidi" w:cstheme="majorBidi"/>
          <w:spacing w:val="-4"/>
          <w:sz w:val="28"/>
          <w:szCs w:val="28"/>
          <w:lang w:val="en-US" w:bidi="th-TH"/>
        </w:rPr>
        <w:t xml:space="preserve">31 </w:t>
      </w:r>
      <w:r w:rsidR="00625EF7" w:rsidRPr="003907B3"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  <w:t xml:space="preserve">ธันวาคม </w:t>
      </w:r>
      <w:r w:rsidR="00625EF7" w:rsidRPr="003907B3">
        <w:rPr>
          <w:rFonts w:asciiTheme="majorBidi" w:hAnsiTheme="majorBidi" w:cstheme="majorBidi"/>
          <w:spacing w:val="-4"/>
          <w:sz w:val="28"/>
          <w:szCs w:val="28"/>
          <w:lang w:val="en-US" w:bidi="th-TH"/>
        </w:rPr>
        <w:t xml:space="preserve">2564 </w:t>
      </w:r>
      <w:r w:rsidRPr="003907B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บริษัทมีเงินกู้ยืมระยะสั้นจากสถาบันการเงินจำนวนเงิน</w:t>
      </w:r>
      <w:r w:rsidR="00B24009" w:rsidRPr="003907B3">
        <w:rPr>
          <w:rFonts w:asciiTheme="majorBidi" w:hAnsiTheme="majorBidi" w:cstheme="majorBidi"/>
          <w:spacing w:val="-4"/>
          <w:sz w:val="28"/>
          <w:szCs w:val="28"/>
          <w:lang w:val="en-US" w:bidi="th-TH"/>
        </w:rPr>
        <w:t xml:space="preserve"> </w:t>
      </w:r>
      <w:r w:rsidR="000B21CA" w:rsidRPr="003907B3">
        <w:rPr>
          <w:rFonts w:asciiTheme="majorBidi" w:hAnsiTheme="majorBidi" w:cstheme="majorBidi"/>
          <w:spacing w:val="-4"/>
          <w:sz w:val="28"/>
          <w:szCs w:val="28"/>
          <w:lang w:val="en-US" w:bidi="th-TH"/>
        </w:rPr>
        <w:t>37.00</w:t>
      </w:r>
      <w:r w:rsidR="00B24009" w:rsidRPr="003907B3">
        <w:rPr>
          <w:rFonts w:asciiTheme="majorBidi" w:hAnsiTheme="majorBidi" w:cstheme="majorBidi"/>
          <w:spacing w:val="-4"/>
          <w:sz w:val="28"/>
          <w:szCs w:val="28"/>
          <w:lang w:val="en-US" w:bidi="th-TH"/>
        </w:rPr>
        <w:t xml:space="preserve"> </w:t>
      </w:r>
      <w:r w:rsidRPr="003907B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ล้านบาทโดยมีอัตราดอกเบี้ย</w:t>
      </w:r>
      <w:r w:rsidR="00EB7139" w:rsidRPr="003907B3">
        <w:rPr>
          <w:rFonts w:asciiTheme="majorBidi" w:hAnsiTheme="majorBidi" w:cstheme="majorBidi" w:hint="cs"/>
          <w:spacing w:val="-4"/>
          <w:sz w:val="28"/>
          <w:szCs w:val="28"/>
          <w:cs/>
          <w:lang w:val="en-US" w:bidi="th-TH"/>
        </w:rPr>
        <w:t>คงที่ต่อปี</w:t>
      </w:r>
      <w:r w:rsidR="009310C6" w:rsidRPr="003907B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3907B3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9F549C" w:rsidRPr="003907B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ได้ชำระคืนแล้วทั้งจำนวนในเดือนมกราคม </w:t>
      </w:r>
      <w:r w:rsidR="009F549C" w:rsidRPr="003907B3">
        <w:rPr>
          <w:rFonts w:asciiTheme="majorBidi" w:hAnsiTheme="majorBidi" w:cstheme="majorBidi"/>
          <w:sz w:val="28"/>
          <w:szCs w:val="28"/>
          <w:lang w:val="en-US" w:bidi="th-TH"/>
        </w:rPr>
        <w:t>2565</w:t>
      </w:r>
    </w:p>
    <w:p w14:paraId="61C4457C" w14:textId="77777777" w:rsidR="008B24EA" w:rsidRPr="003907B3" w:rsidRDefault="008B24EA" w:rsidP="00DB12B7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31CD528" w14:textId="727A39D9" w:rsidR="0028542D" w:rsidRPr="003907B3" w:rsidRDefault="00DB12B7" w:rsidP="00ED41AE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907B3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3907B3">
        <w:rPr>
          <w:rFonts w:asciiTheme="majorBidi" w:hAnsiTheme="majorBidi" w:cstheme="majorBidi"/>
          <w:sz w:val="28"/>
          <w:szCs w:val="28"/>
        </w:rPr>
        <w:t xml:space="preserve"> </w:t>
      </w:r>
      <w:r w:rsidR="00666593" w:rsidRPr="003907B3">
        <w:rPr>
          <w:rFonts w:asciiTheme="majorBidi" w:hAnsiTheme="majorBidi" w:cstheme="majorBidi"/>
          <w:sz w:val="28"/>
          <w:szCs w:val="28"/>
        </w:rPr>
        <w:t>3</w:t>
      </w:r>
      <w:r w:rsidR="003E6FF4" w:rsidRPr="003907B3">
        <w:rPr>
          <w:rFonts w:asciiTheme="majorBidi" w:hAnsiTheme="majorBidi" w:cstheme="majorBidi"/>
          <w:sz w:val="28"/>
          <w:szCs w:val="28"/>
        </w:rPr>
        <w:t xml:space="preserve">0 </w:t>
      </w:r>
      <w:r w:rsidR="00761F20" w:rsidRPr="003907B3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666593" w:rsidRPr="003907B3">
        <w:rPr>
          <w:rFonts w:asciiTheme="majorBidi" w:hAnsiTheme="majorBidi" w:cstheme="majorBidi"/>
          <w:sz w:val="28"/>
          <w:szCs w:val="28"/>
        </w:rPr>
        <w:t xml:space="preserve">2565 </w:t>
      </w:r>
      <w:r w:rsidRPr="003907B3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3907B3">
        <w:rPr>
          <w:rFonts w:asciiTheme="majorBidi" w:hAnsiTheme="majorBidi" w:cstheme="majorBidi"/>
          <w:sz w:val="28"/>
          <w:szCs w:val="28"/>
        </w:rPr>
        <w:t xml:space="preserve"> </w:t>
      </w:r>
      <w:r w:rsidR="00E13C05" w:rsidRPr="003907B3">
        <w:rPr>
          <w:rFonts w:asciiTheme="majorBidi" w:hAnsiTheme="majorBidi" w:cstheme="majorBidi"/>
          <w:sz w:val="28"/>
          <w:szCs w:val="28"/>
        </w:rPr>
        <w:t>941.03</w:t>
      </w:r>
      <w:r w:rsidR="00D40C9B" w:rsidRPr="003907B3">
        <w:rPr>
          <w:rFonts w:asciiTheme="majorBidi" w:hAnsiTheme="majorBidi" w:cstheme="majorBidi"/>
          <w:sz w:val="28"/>
          <w:szCs w:val="28"/>
        </w:rPr>
        <w:t xml:space="preserve"> </w:t>
      </w:r>
      <w:r w:rsidRPr="003907B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3907B3">
        <w:rPr>
          <w:rFonts w:asciiTheme="majorBidi" w:hAnsiTheme="majorBidi" w:cstheme="majorBidi"/>
          <w:sz w:val="28"/>
          <w:szCs w:val="28"/>
        </w:rPr>
        <w:t xml:space="preserve"> </w:t>
      </w:r>
      <w:r w:rsidRPr="003907B3">
        <w:rPr>
          <w:rFonts w:asciiTheme="majorBidi" w:hAnsiTheme="majorBidi" w:cstheme="majorBidi"/>
          <w:sz w:val="28"/>
          <w:szCs w:val="28"/>
          <w:cs/>
        </w:rPr>
        <w:t>แล</w:t>
      </w:r>
      <w:r w:rsidR="00ED41AE" w:rsidRPr="003907B3">
        <w:rPr>
          <w:rFonts w:asciiTheme="majorBidi" w:hAnsiTheme="majorBidi" w:cstheme="majorBidi" w:hint="cs"/>
          <w:sz w:val="28"/>
          <w:szCs w:val="28"/>
          <w:cs/>
        </w:rPr>
        <w:t xml:space="preserve">ะ </w:t>
      </w:r>
      <w:r w:rsidR="00ED41AE" w:rsidRPr="003907B3">
        <w:rPr>
          <w:rFonts w:asciiTheme="majorBidi" w:hAnsiTheme="majorBidi" w:cstheme="majorBidi"/>
          <w:sz w:val="28"/>
          <w:szCs w:val="28"/>
        </w:rPr>
        <w:t xml:space="preserve">726.95 </w:t>
      </w:r>
      <w:r w:rsidRPr="003907B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3907B3">
        <w:rPr>
          <w:rFonts w:asciiTheme="majorBidi" w:hAnsiTheme="majorBidi" w:cstheme="majorBidi"/>
          <w:sz w:val="28"/>
          <w:szCs w:val="28"/>
        </w:rPr>
        <w:t xml:space="preserve"> </w:t>
      </w:r>
      <w:r w:rsidRPr="003907B3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3907B3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Pr="003907B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3907B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66593" w:rsidRPr="003907B3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3907B3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613D1E" w:rsidRPr="003907B3">
        <w:rPr>
          <w:rFonts w:asciiTheme="majorBidi" w:hAnsiTheme="majorBidi" w:cstheme="majorBidi"/>
          <w:i/>
          <w:iCs/>
          <w:sz w:val="28"/>
          <w:szCs w:val="28"/>
        </w:rPr>
        <w:t>971</w:t>
      </w:r>
      <w:r w:rsidRPr="003907B3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613D1E" w:rsidRPr="003907B3">
        <w:rPr>
          <w:rFonts w:asciiTheme="majorBidi" w:hAnsiTheme="majorBidi" w:cstheme="majorBidi"/>
          <w:i/>
          <w:iCs/>
          <w:sz w:val="28"/>
          <w:szCs w:val="28"/>
        </w:rPr>
        <w:t>0</w:t>
      </w:r>
      <w:r w:rsidRPr="003907B3">
        <w:rPr>
          <w:rFonts w:asciiTheme="majorBidi" w:hAnsiTheme="majorBidi" w:cstheme="majorBidi"/>
          <w:i/>
          <w:iCs/>
          <w:sz w:val="28"/>
          <w:szCs w:val="28"/>
        </w:rPr>
        <w:t xml:space="preserve">6 </w:t>
      </w:r>
      <w:r w:rsidRPr="003907B3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3907B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907B3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Pr="003907B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13D1E" w:rsidRPr="003907B3">
        <w:rPr>
          <w:rFonts w:asciiTheme="majorBidi" w:hAnsiTheme="majorBidi" w:cstheme="majorBidi"/>
          <w:i/>
          <w:iCs/>
          <w:sz w:val="28"/>
          <w:szCs w:val="28"/>
        </w:rPr>
        <w:t>769</w:t>
      </w:r>
      <w:r w:rsidRPr="003907B3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613D1E" w:rsidRPr="003907B3">
        <w:rPr>
          <w:rFonts w:asciiTheme="majorBidi" w:hAnsiTheme="majorBidi" w:cstheme="majorBidi"/>
          <w:i/>
          <w:iCs/>
          <w:sz w:val="28"/>
          <w:szCs w:val="28"/>
        </w:rPr>
        <w:t>60</w:t>
      </w:r>
      <w:r w:rsidRPr="003907B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907B3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3907B3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F959F5" w:rsidRPr="003907B3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2D088F61" w14:textId="2F7DFF87" w:rsidR="00DB12B7" w:rsidRPr="003907B3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</w:rPr>
      </w:pPr>
      <w:r w:rsidRPr="003907B3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>ส่วนงานดำเนินงานและการจำแนกรายได้</w:t>
      </w:r>
    </w:p>
    <w:p w14:paraId="021315DC" w14:textId="77777777" w:rsidR="0028542D" w:rsidRPr="003907B3" w:rsidRDefault="0028542D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p w14:paraId="5F1A9BD0" w14:textId="2DCBE4BE" w:rsidR="00DB12B7" w:rsidRPr="003907B3" w:rsidRDefault="00DB12B7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3907B3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ข้อมูลส่วนงานดำเนินงานกำหนดให้กลุ่มบริษัท</w:t>
      </w:r>
      <w:r w:rsidRPr="003907B3">
        <w:rPr>
          <w:rFonts w:asciiTheme="majorBidi" w:eastAsia="Cordia New" w:hAnsiTheme="majorBidi" w:cstheme="majorBidi"/>
          <w:color w:val="000000"/>
          <w:sz w:val="28"/>
          <w:szCs w:val="28"/>
        </w:rPr>
        <w:t>/</w:t>
      </w:r>
      <w:r w:rsidRPr="003907B3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เพื่อการจัดสรรทรัพยากรให้กับส่วนงานและประเมินผลการปฎิบัติงานของส่วนงาน</w:t>
      </w:r>
    </w:p>
    <w:p w14:paraId="22601C9E" w14:textId="4E282567" w:rsidR="0028542D" w:rsidRPr="003907B3" w:rsidRDefault="00285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28"/>
          <w:szCs w:val="28"/>
          <w:cs/>
        </w:rPr>
      </w:pPr>
    </w:p>
    <w:p w14:paraId="79AED3A1" w14:textId="7EEE9892" w:rsidR="00DB12B7" w:rsidRPr="003907B3" w:rsidRDefault="00DB12B7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3907B3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ข้อมูลเกี่ยวกับการดำเนินงานของกลุ่มบริษัท</w:t>
      </w:r>
      <w:r w:rsidRPr="003907B3">
        <w:rPr>
          <w:rFonts w:asciiTheme="majorBidi" w:eastAsia="Cordia New" w:hAnsiTheme="majorBidi" w:cstheme="majorBidi"/>
          <w:color w:val="000000"/>
          <w:sz w:val="28"/>
          <w:szCs w:val="28"/>
        </w:rPr>
        <w:t>/</w:t>
      </w:r>
      <w:r w:rsidRPr="003907B3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บริษัทจำแนกตามส่วนงานทางธุรกิจได้ดังต่อไปนี้</w:t>
      </w:r>
    </w:p>
    <w:p w14:paraId="42F9B3FC" w14:textId="5C368B60" w:rsidR="00DB12B7" w:rsidRPr="003907B3" w:rsidRDefault="00DB12B7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3907B3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ส่วนงาน </w:t>
      </w:r>
      <w:r w:rsidRPr="003907B3">
        <w:rPr>
          <w:rFonts w:asciiTheme="majorBidi" w:eastAsia="Cordia New" w:hAnsiTheme="majorBidi" w:cstheme="majorBidi"/>
          <w:color w:val="000000"/>
          <w:sz w:val="28"/>
          <w:szCs w:val="28"/>
        </w:rPr>
        <w:t>1</w:t>
      </w:r>
      <w:r w:rsidRPr="003907B3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ขายสินค้า</w:t>
      </w:r>
    </w:p>
    <w:p w14:paraId="007AA4FD" w14:textId="77777777" w:rsidR="00DB12B7" w:rsidRPr="003907B3" w:rsidRDefault="00DB12B7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3907B3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ส่วนงาน </w:t>
      </w:r>
      <w:r w:rsidRPr="003907B3">
        <w:rPr>
          <w:rFonts w:asciiTheme="majorBidi" w:eastAsia="Cordia New" w:hAnsiTheme="majorBidi" w:cstheme="majorBidi"/>
          <w:color w:val="000000"/>
          <w:sz w:val="28"/>
          <w:szCs w:val="28"/>
        </w:rPr>
        <w:t>2</w:t>
      </w:r>
      <w:r w:rsidRPr="003907B3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บริการ</w:t>
      </w:r>
    </w:p>
    <w:p w14:paraId="6A7E56E0" w14:textId="77777777" w:rsidR="001815C6" w:rsidRPr="003907B3" w:rsidRDefault="001815C6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682178" w:rsidRPr="003907B3" w14:paraId="3061B76C" w14:textId="77777777" w:rsidTr="006B1EFE">
        <w:trPr>
          <w:cantSplit/>
          <w:trHeight w:val="80"/>
          <w:tblHeader/>
        </w:trPr>
        <w:tc>
          <w:tcPr>
            <w:tcW w:w="2430" w:type="dxa"/>
            <w:shd w:val="clear" w:color="auto" w:fill="auto"/>
          </w:tcPr>
          <w:p w14:paraId="3AAA3304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2E73ED42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82178" w:rsidRPr="003907B3" w14:paraId="0D6594FA" w14:textId="77777777" w:rsidTr="006B1EFE">
        <w:trPr>
          <w:cantSplit/>
          <w:trHeight w:val="80"/>
          <w:tblHeader/>
        </w:trPr>
        <w:tc>
          <w:tcPr>
            <w:tcW w:w="2430" w:type="dxa"/>
            <w:shd w:val="clear" w:color="auto" w:fill="auto"/>
          </w:tcPr>
          <w:p w14:paraId="2FC677C9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BEE33C8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C4570B9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7F0246CA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1562AE91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5CFBBD5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3907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682178" w:rsidRPr="003907B3" w14:paraId="1011304F" w14:textId="77777777" w:rsidTr="006B1EFE">
        <w:trPr>
          <w:cantSplit/>
          <w:tblHeader/>
        </w:trPr>
        <w:tc>
          <w:tcPr>
            <w:tcW w:w="2430" w:type="dxa"/>
            <w:shd w:val="clear" w:color="auto" w:fill="auto"/>
          </w:tcPr>
          <w:p w14:paraId="0D10EFF3" w14:textId="2C29E27A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</w:t>
            </w:r>
            <w:r w:rsidR="00AA151D" w:rsidRPr="003907B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ดเก้า</w:t>
            </w:r>
            <w:r w:rsidRPr="003907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  <w:r w:rsidRPr="003907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5DD1E86F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8CEDC24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2E0278C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C59F0DD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17A214E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5C9111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3609F2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2881C7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4076252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53B203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7E10F34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82178" w:rsidRPr="003907B3" w14:paraId="4279D4E0" w14:textId="77777777" w:rsidTr="006B1EFE">
        <w:trPr>
          <w:cantSplit/>
          <w:tblHeader/>
        </w:trPr>
        <w:tc>
          <w:tcPr>
            <w:tcW w:w="2430" w:type="dxa"/>
            <w:shd w:val="clear" w:color="auto" w:fill="auto"/>
          </w:tcPr>
          <w:p w14:paraId="7E770842" w14:textId="1716E839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3907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3907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AA151D" w:rsidRPr="003907B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14:paraId="3784C9B5" w14:textId="69E524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7C3AF6CC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D1AEC56" w14:textId="324CFCF3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0CE9A5BE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A881F4B" w14:textId="23B26A6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3258611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9523E6" w14:textId="77AAECC6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18F13B6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8F3E8D5" w14:textId="064ACBF8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0382AAB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5C99C31" w14:textId="7EAC7578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682178" w:rsidRPr="003907B3" w14:paraId="34020815" w14:textId="77777777" w:rsidTr="006B1EFE">
        <w:trPr>
          <w:cantSplit/>
          <w:tblHeader/>
        </w:trPr>
        <w:tc>
          <w:tcPr>
            <w:tcW w:w="2430" w:type="dxa"/>
            <w:shd w:val="clear" w:color="auto" w:fill="auto"/>
          </w:tcPr>
          <w:p w14:paraId="56E85D61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2B53416F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2178" w:rsidRPr="003907B3" w14:paraId="5E381A43" w14:textId="77777777" w:rsidTr="001815C6">
        <w:trPr>
          <w:cantSplit/>
        </w:trPr>
        <w:tc>
          <w:tcPr>
            <w:tcW w:w="2430" w:type="dxa"/>
            <w:shd w:val="clear" w:color="auto" w:fill="auto"/>
          </w:tcPr>
          <w:p w14:paraId="4CFCCF6A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AE01C8" w14:textId="77777777" w:rsidR="00682178" w:rsidRPr="003907B3" w:rsidRDefault="00682178" w:rsidP="0080453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3871B31" w14:textId="77777777" w:rsidR="00682178" w:rsidRPr="003907B3" w:rsidRDefault="00682178" w:rsidP="0080453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12AEFDB" w14:textId="77777777" w:rsidR="00682178" w:rsidRPr="003907B3" w:rsidRDefault="00682178" w:rsidP="0080453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7408238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0D07A21" w14:textId="77777777" w:rsidR="00682178" w:rsidRPr="003907B3" w:rsidRDefault="00682178" w:rsidP="0080453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EA3162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755DF0" w14:textId="77777777" w:rsidR="00682178" w:rsidRPr="003907B3" w:rsidRDefault="00682178" w:rsidP="0080453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A171CB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C9735AA" w14:textId="77777777" w:rsidR="00682178" w:rsidRPr="003907B3" w:rsidRDefault="00682178" w:rsidP="0080453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F28816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5B78D9" w14:textId="77777777" w:rsidR="00682178" w:rsidRPr="003907B3" w:rsidRDefault="00682178" w:rsidP="0080453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82178" w:rsidRPr="003907B3" w14:paraId="4DEF5AA7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295458BA" w14:textId="77777777" w:rsidR="00682178" w:rsidRPr="003907B3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DCAFFD" w14:textId="610BCD89" w:rsidR="00682178" w:rsidRPr="003907B3" w:rsidRDefault="000E5DCA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975,290</w:t>
            </w:r>
          </w:p>
        </w:tc>
        <w:tc>
          <w:tcPr>
            <w:tcW w:w="262" w:type="dxa"/>
            <w:shd w:val="clear" w:color="auto" w:fill="auto"/>
          </w:tcPr>
          <w:p w14:paraId="64583D46" w14:textId="77777777" w:rsidR="00682178" w:rsidRPr="003907B3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338165" w14:textId="0C137E51" w:rsidR="00682178" w:rsidRPr="003907B3" w:rsidRDefault="00AA151D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1,014,681</w:t>
            </w:r>
          </w:p>
        </w:tc>
        <w:tc>
          <w:tcPr>
            <w:tcW w:w="262" w:type="dxa"/>
            <w:shd w:val="clear" w:color="auto" w:fill="auto"/>
          </w:tcPr>
          <w:p w14:paraId="5AF7C6CC" w14:textId="77777777" w:rsidR="00682178" w:rsidRPr="003907B3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926868" w14:textId="4CD88919" w:rsidR="00682178" w:rsidRPr="003907B3" w:rsidRDefault="00BA6F2B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498,666</w:t>
            </w:r>
          </w:p>
        </w:tc>
        <w:tc>
          <w:tcPr>
            <w:tcW w:w="270" w:type="dxa"/>
            <w:shd w:val="clear" w:color="auto" w:fill="auto"/>
          </w:tcPr>
          <w:p w14:paraId="01BC57FE" w14:textId="77777777" w:rsidR="00682178" w:rsidRPr="003907B3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8868A4" w14:textId="414F165A" w:rsidR="00682178" w:rsidRPr="003907B3" w:rsidRDefault="00AA151D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492,595</w:t>
            </w:r>
          </w:p>
        </w:tc>
        <w:tc>
          <w:tcPr>
            <w:tcW w:w="270" w:type="dxa"/>
          </w:tcPr>
          <w:p w14:paraId="59232C5A" w14:textId="77777777" w:rsidR="00682178" w:rsidRPr="003907B3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5696232" w14:textId="435B7437" w:rsidR="00682178" w:rsidRPr="003907B3" w:rsidRDefault="005735C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1,473,956</w:t>
            </w:r>
          </w:p>
        </w:tc>
        <w:tc>
          <w:tcPr>
            <w:tcW w:w="270" w:type="dxa"/>
          </w:tcPr>
          <w:p w14:paraId="26E8E86A" w14:textId="77777777" w:rsidR="00682178" w:rsidRPr="003907B3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028F297" w14:textId="30B3E5FB" w:rsidR="00682178" w:rsidRPr="003907B3" w:rsidRDefault="00AA151D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1,507,276</w:t>
            </w:r>
          </w:p>
        </w:tc>
      </w:tr>
      <w:tr w:rsidR="00682178" w:rsidRPr="003907B3" w14:paraId="6125784B" w14:textId="77777777" w:rsidTr="001815C6">
        <w:trPr>
          <w:cantSplit/>
        </w:trPr>
        <w:tc>
          <w:tcPr>
            <w:tcW w:w="2430" w:type="dxa"/>
            <w:shd w:val="clear" w:color="auto" w:fill="auto"/>
          </w:tcPr>
          <w:p w14:paraId="3F6CFC24" w14:textId="77777777" w:rsidR="00682178" w:rsidRPr="003907B3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11C49F" w14:textId="77777777" w:rsidR="00682178" w:rsidRPr="003907B3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BB0F5E7" w14:textId="77777777" w:rsidR="00682178" w:rsidRPr="003907B3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ED69F91" w14:textId="77777777" w:rsidR="00682178" w:rsidRPr="003907B3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AB4793C" w14:textId="77777777" w:rsidR="00682178" w:rsidRPr="003907B3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89BBA81" w14:textId="77777777" w:rsidR="00682178" w:rsidRPr="003907B3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4EBA30" w14:textId="77777777" w:rsidR="00682178" w:rsidRPr="003907B3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49764F" w14:textId="77777777" w:rsidR="00682178" w:rsidRPr="003907B3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94CC1B7" w14:textId="77777777" w:rsidR="00682178" w:rsidRPr="003907B3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0B05DA1" w14:textId="77777777" w:rsidR="00682178" w:rsidRPr="003907B3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9049C4B" w14:textId="77777777" w:rsidR="00682178" w:rsidRPr="003907B3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ECA292" w14:textId="77777777" w:rsidR="00682178" w:rsidRPr="003907B3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82178" w:rsidRPr="003907B3" w14:paraId="57F8460A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7584AEBF" w14:textId="77777777" w:rsidR="00682178" w:rsidRPr="003907B3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30C148" w14:textId="77777777" w:rsidR="00682178" w:rsidRPr="003907B3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F73D693" w14:textId="77777777" w:rsidR="00682178" w:rsidRPr="003907B3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9FBA324" w14:textId="77777777" w:rsidR="00682178" w:rsidRPr="003907B3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5AE5879" w14:textId="77777777" w:rsidR="00682178" w:rsidRPr="003907B3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C84DCDE" w14:textId="77777777" w:rsidR="00682178" w:rsidRPr="003907B3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1A125A" w14:textId="77777777" w:rsidR="00682178" w:rsidRPr="003907B3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3F0181" w14:textId="77777777" w:rsidR="00682178" w:rsidRPr="003907B3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29809E" w14:textId="77777777" w:rsidR="00682178" w:rsidRPr="003907B3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37DD34" w14:textId="77777777" w:rsidR="00682178" w:rsidRPr="003907B3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C2DE963" w14:textId="77777777" w:rsidR="00682178" w:rsidRPr="003907B3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5F381B" w14:textId="77777777" w:rsidR="00682178" w:rsidRPr="003907B3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82178" w:rsidRPr="003907B3" w14:paraId="286C0E4E" w14:textId="77777777" w:rsidTr="001815C6">
        <w:trPr>
          <w:cantSplit/>
        </w:trPr>
        <w:tc>
          <w:tcPr>
            <w:tcW w:w="2430" w:type="dxa"/>
            <w:shd w:val="clear" w:color="auto" w:fill="auto"/>
          </w:tcPr>
          <w:p w14:paraId="6AA3CC7D" w14:textId="77777777" w:rsidR="00682178" w:rsidRPr="003907B3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E8D5F7" w14:textId="646C3B1D" w:rsidR="00682178" w:rsidRPr="003907B3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765368E" w14:textId="77777777" w:rsidR="00682178" w:rsidRPr="003907B3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0EAA68C" w14:textId="77777777" w:rsidR="00682178" w:rsidRPr="003907B3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5043534" w14:textId="77777777" w:rsidR="00682178" w:rsidRPr="003907B3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D79FEC2" w14:textId="77777777" w:rsidR="00682178" w:rsidRPr="003907B3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2F1D69" w14:textId="77777777" w:rsidR="00682178" w:rsidRPr="003907B3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88232D" w14:textId="77777777" w:rsidR="00682178" w:rsidRPr="003907B3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BA740E" w14:textId="77777777" w:rsidR="00682178" w:rsidRPr="003907B3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02F67A" w14:textId="77777777" w:rsidR="00682178" w:rsidRPr="003907B3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FB6ABC5" w14:textId="77777777" w:rsidR="00682178" w:rsidRPr="003907B3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E86B61" w14:textId="77777777" w:rsidR="00682178" w:rsidRPr="003907B3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A151D" w:rsidRPr="003907B3" w14:paraId="22D3634C" w14:textId="77777777" w:rsidTr="001815C6">
        <w:trPr>
          <w:cantSplit/>
        </w:trPr>
        <w:tc>
          <w:tcPr>
            <w:tcW w:w="2430" w:type="dxa"/>
            <w:shd w:val="clear" w:color="auto" w:fill="auto"/>
          </w:tcPr>
          <w:p w14:paraId="546D844D" w14:textId="77777777" w:rsidR="00AA151D" w:rsidRPr="003907B3" w:rsidRDefault="00AA151D" w:rsidP="00AA15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796022" w14:textId="2724B77B" w:rsidR="00AA151D" w:rsidRPr="003907B3" w:rsidRDefault="008B60C9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728,028</w:t>
            </w:r>
          </w:p>
        </w:tc>
        <w:tc>
          <w:tcPr>
            <w:tcW w:w="262" w:type="dxa"/>
            <w:shd w:val="clear" w:color="auto" w:fill="auto"/>
          </w:tcPr>
          <w:p w14:paraId="3369A9E1" w14:textId="77777777" w:rsidR="00AA151D" w:rsidRPr="003907B3" w:rsidRDefault="00AA151D" w:rsidP="00AA151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A6F90C" w14:textId="696A6F23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799,360</w:t>
            </w:r>
          </w:p>
        </w:tc>
        <w:tc>
          <w:tcPr>
            <w:tcW w:w="262" w:type="dxa"/>
            <w:shd w:val="clear" w:color="auto" w:fill="auto"/>
          </w:tcPr>
          <w:p w14:paraId="5BAD392B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F77118C" w14:textId="1FD18FE0" w:rsidR="00AA151D" w:rsidRPr="003907B3" w:rsidRDefault="00B45A26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423,668</w:t>
            </w:r>
          </w:p>
        </w:tc>
        <w:tc>
          <w:tcPr>
            <w:tcW w:w="270" w:type="dxa"/>
            <w:shd w:val="clear" w:color="auto" w:fill="auto"/>
          </w:tcPr>
          <w:p w14:paraId="35E8E30E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5B5698" w14:textId="551382C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439,876</w:t>
            </w:r>
          </w:p>
        </w:tc>
        <w:tc>
          <w:tcPr>
            <w:tcW w:w="270" w:type="dxa"/>
          </w:tcPr>
          <w:p w14:paraId="4515DC23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AAF929" w14:textId="41BAB45A" w:rsidR="00AA151D" w:rsidRPr="003907B3" w:rsidRDefault="001F51DA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1,151,696</w:t>
            </w:r>
          </w:p>
        </w:tc>
        <w:tc>
          <w:tcPr>
            <w:tcW w:w="270" w:type="dxa"/>
          </w:tcPr>
          <w:p w14:paraId="2425A0EB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9B1722" w14:textId="7DA52312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1,239,236</w:t>
            </w:r>
          </w:p>
        </w:tc>
      </w:tr>
      <w:tr w:rsidR="00AA151D" w:rsidRPr="003907B3" w14:paraId="1A459D1A" w14:textId="77777777" w:rsidTr="001815C6">
        <w:trPr>
          <w:cantSplit/>
        </w:trPr>
        <w:tc>
          <w:tcPr>
            <w:tcW w:w="2430" w:type="dxa"/>
            <w:shd w:val="clear" w:color="auto" w:fill="auto"/>
          </w:tcPr>
          <w:p w14:paraId="3BB974DC" w14:textId="77777777" w:rsidR="00AA151D" w:rsidRPr="003907B3" w:rsidRDefault="00AA151D" w:rsidP="00AA15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C4E520" w14:textId="3D72DCCA" w:rsidR="00AA151D" w:rsidRPr="003907B3" w:rsidRDefault="0099096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184,009</w:t>
            </w:r>
          </w:p>
        </w:tc>
        <w:tc>
          <w:tcPr>
            <w:tcW w:w="262" w:type="dxa"/>
            <w:shd w:val="clear" w:color="auto" w:fill="auto"/>
          </w:tcPr>
          <w:p w14:paraId="2096E839" w14:textId="77777777" w:rsidR="00AA151D" w:rsidRPr="003907B3" w:rsidRDefault="00AA151D" w:rsidP="00AA151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857A640" w14:textId="3F0E05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105,831</w:t>
            </w:r>
          </w:p>
        </w:tc>
        <w:tc>
          <w:tcPr>
            <w:tcW w:w="262" w:type="dxa"/>
            <w:shd w:val="clear" w:color="auto" w:fill="auto"/>
          </w:tcPr>
          <w:p w14:paraId="3591D365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667A3FB" w14:textId="44F62384" w:rsidR="00AA151D" w:rsidRPr="003907B3" w:rsidRDefault="006962AF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39,610</w:t>
            </w:r>
          </w:p>
        </w:tc>
        <w:tc>
          <w:tcPr>
            <w:tcW w:w="270" w:type="dxa"/>
            <w:shd w:val="clear" w:color="auto" w:fill="auto"/>
          </w:tcPr>
          <w:p w14:paraId="410AA94D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0DD600" w14:textId="3E0A9A78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14,808</w:t>
            </w:r>
          </w:p>
        </w:tc>
        <w:tc>
          <w:tcPr>
            <w:tcW w:w="270" w:type="dxa"/>
          </w:tcPr>
          <w:p w14:paraId="1AD78E7A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8194F1" w14:textId="6401B136" w:rsidR="00AA151D" w:rsidRPr="003907B3" w:rsidRDefault="00845663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223,619</w:t>
            </w:r>
          </w:p>
        </w:tc>
        <w:tc>
          <w:tcPr>
            <w:tcW w:w="270" w:type="dxa"/>
          </w:tcPr>
          <w:p w14:paraId="383BCB5A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F50174" w14:textId="0B9AC814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120,639</w:t>
            </w:r>
          </w:p>
        </w:tc>
      </w:tr>
      <w:tr w:rsidR="00110D44" w:rsidRPr="003907B3" w14:paraId="2E26C6EF" w14:textId="77777777" w:rsidTr="001815C6">
        <w:trPr>
          <w:cantSplit/>
        </w:trPr>
        <w:tc>
          <w:tcPr>
            <w:tcW w:w="2430" w:type="dxa"/>
            <w:shd w:val="clear" w:color="auto" w:fill="auto"/>
          </w:tcPr>
          <w:p w14:paraId="4D61B904" w14:textId="194CA6E6" w:rsidR="00110D44" w:rsidRPr="003907B3" w:rsidRDefault="00110D44" w:rsidP="00110D4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03A84B" w14:textId="2CAB8AB7" w:rsidR="00110D44" w:rsidRPr="003907B3" w:rsidRDefault="00110D44" w:rsidP="00110D4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48,313</w:t>
            </w:r>
          </w:p>
        </w:tc>
        <w:tc>
          <w:tcPr>
            <w:tcW w:w="262" w:type="dxa"/>
            <w:shd w:val="clear" w:color="auto" w:fill="auto"/>
          </w:tcPr>
          <w:p w14:paraId="5C5C16EB" w14:textId="77777777" w:rsidR="00110D44" w:rsidRPr="003907B3" w:rsidRDefault="00110D44" w:rsidP="00110D4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3E80EC2" w14:textId="4BF55B0F" w:rsidR="00110D44" w:rsidRPr="003907B3" w:rsidRDefault="00110D44" w:rsidP="00110D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53,103</w:t>
            </w:r>
          </w:p>
        </w:tc>
        <w:tc>
          <w:tcPr>
            <w:tcW w:w="262" w:type="dxa"/>
            <w:shd w:val="clear" w:color="auto" w:fill="auto"/>
          </w:tcPr>
          <w:p w14:paraId="088B1D12" w14:textId="77777777" w:rsidR="00110D44" w:rsidRPr="003907B3" w:rsidRDefault="00110D44" w:rsidP="00110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BE6E0ED" w14:textId="1EB31A5B" w:rsidR="00110D44" w:rsidRPr="003907B3" w:rsidRDefault="00110D44" w:rsidP="00110D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22,261</w:t>
            </w:r>
          </w:p>
        </w:tc>
        <w:tc>
          <w:tcPr>
            <w:tcW w:w="270" w:type="dxa"/>
            <w:shd w:val="clear" w:color="auto" w:fill="auto"/>
          </w:tcPr>
          <w:p w14:paraId="434FD670" w14:textId="77777777" w:rsidR="00110D44" w:rsidRPr="003907B3" w:rsidRDefault="00110D44" w:rsidP="00110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E26791" w14:textId="5806C89C" w:rsidR="00110D44" w:rsidRPr="003907B3" w:rsidRDefault="00110D44" w:rsidP="00110D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17,049</w:t>
            </w:r>
          </w:p>
        </w:tc>
        <w:tc>
          <w:tcPr>
            <w:tcW w:w="270" w:type="dxa"/>
          </w:tcPr>
          <w:p w14:paraId="50AC208F" w14:textId="77777777" w:rsidR="00110D44" w:rsidRPr="003907B3" w:rsidRDefault="00110D44" w:rsidP="00110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69E397" w14:textId="174AE151" w:rsidR="00110D44" w:rsidRPr="003907B3" w:rsidRDefault="00110D44" w:rsidP="00110D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70,574</w:t>
            </w:r>
          </w:p>
        </w:tc>
        <w:tc>
          <w:tcPr>
            <w:tcW w:w="270" w:type="dxa"/>
          </w:tcPr>
          <w:p w14:paraId="574D094C" w14:textId="77777777" w:rsidR="00110D44" w:rsidRPr="003907B3" w:rsidRDefault="00110D44" w:rsidP="00110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16A82C0" w14:textId="2EB28F55" w:rsidR="00110D44" w:rsidRPr="003907B3" w:rsidRDefault="00110D44" w:rsidP="00110D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70,152</w:t>
            </w:r>
          </w:p>
        </w:tc>
      </w:tr>
      <w:tr w:rsidR="00AA151D" w:rsidRPr="003907B3" w14:paraId="0225B892" w14:textId="77777777" w:rsidTr="001815C6">
        <w:trPr>
          <w:cantSplit/>
        </w:trPr>
        <w:tc>
          <w:tcPr>
            <w:tcW w:w="2430" w:type="dxa"/>
            <w:shd w:val="clear" w:color="auto" w:fill="auto"/>
          </w:tcPr>
          <w:p w14:paraId="391C7C8B" w14:textId="04F15832" w:rsidR="00AA151D" w:rsidRPr="003907B3" w:rsidRDefault="00AA151D" w:rsidP="00AA15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E2AA3A" w14:textId="629779C0" w:rsidR="00AA151D" w:rsidRPr="003907B3" w:rsidRDefault="00D91C6A" w:rsidP="00110D4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6A942B8" w14:textId="77777777" w:rsidR="00AA151D" w:rsidRPr="003907B3" w:rsidRDefault="00AA151D" w:rsidP="00AA151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67169E8" w14:textId="17F48E62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50,851</w:t>
            </w:r>
          </w:p>
        </w:tc>
        <w:tc>
          <w:tcPr>
            <w:tcW w:w="262" w:type="dxa"/>
            <w:shd w:val="clear" w:color="auto" w:fill="auto"/>
          </w:tcPr>
          <w:p w14:paraId="37F8B3B0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B122893" w14:textId="68269569" w:rsidR="00AA151D" w:rsidRPr="003907B3" w:rsidRDefault="00D91C6A" w:rsidP="002E1D22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AB6DBC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9DB96F" w14:textId="37D4C436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9,429</w:t>
            </w:r>
          </w:p>
        </w:tc>
        <w:tc>
          <w:tcPr>
            <w:tcW w:w="270" w:type="dxa"/>
          </w:tcPr>
          <w:p w14:paraId="6EDFC5FE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BB85FB" w14:textId="2B3ED51B" w:rsidR="00AA151D" w:rsidRPr="003907B3" w:rsidRDefault="00D91C6A" w:rsidP="002E1D22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0FA674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7199CA" w14:textId="4BFA6BC0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60,280</w:t>
            </w:r>
          </w:p>
        </w:tc>
      </w:tr>
      <w:tr w:rsidR="00AA151D" w:rsidRPr="003907B3" w14:paraId="33394994" w14:textId="77777777" w:rsidTr="001815C6">
        <w:trPr>
          <w:cantSplit/>
        </w:trPr>
        <w:tc>
          <w:tcPr>
            <w:tcW w:w="2430" w:type="dxa"/>
            <w:shd w:val="clear" w:color="auto" w:fill="auto"/>
          </w:tcPr>
          <w:p w14:paraId="7BA8BFBD" w14:textId="77777777" w:rsidR="00AA151D" w:rsidRPr="003907B3" w:rsidRDefault="00AA151D" w:rsidP="00AA15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0B8F0" w14:textId="46EA8596" w:rsidR="00AA151D" w:rsidRPr="003907B3" w:rsidRDefault="000549B9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14,940</w:t>
            </w:r>
          </w:p>
        </w:tc>
        <w:tc>
          <w:tcPr>
            <w:tcW w:w="262" w:type="dxa"/>
            <w:shd w:val="clear" w:color="auto" w:fill="auto"/>
          </w:tcPr>
          <w:p w14:paraId="49538BA8" w14:textId="77777777" w:rsidR="00AA151D" w:rsidRPr="003907B3" w:rsidRDefault="00AA151D" w:rsidP="00AA151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175EA" w14:textId="5551661F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5,536</w:t>
            </w:r>
          </w:p>
        </w:tc>
        <w:tc>
          <w:tcPr>
            <w:tcW w:w="262" w:type="dxa"/>
            <w:shd w:val="clear" w:color="auto" w:fill="auto"/>
          </w:tcPr>
          <w:p w14:paraId="0FB5493C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73141" w14:textId="48066C4D" w:rsidR="00AA151D" w:rsidRPr="003907B3" w:rsidRDefault="001C55A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13,127</w:t>
            </w:r>
          </w:p>
        </w:tc>
        <w:tc>
          <w:tcPr>
            <w:tcW w:w="270" w:type="dxa"/>
            <w:shd w:val="clear" w:color="auto" w:fill="auto"/>
          </w:tcPr>
          <w:p w14:paraId="4CB955C4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C2128" w14:textId="341F4CBB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11,433</w:t>
            </w:r>
          </w:p>
        </w:tc>
        <w:tc>
          <w:tcPr>
            <w:tcW w:w="270" w:type="dxa"/>
          </w:tcPr>
          <w:p w14:paraId="3B30FD62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756A32" w14:textId="7C93FBFB" w:rsidR="00AA151D" w:rsidRPr="003907B3" w:rsidRDefault="00813C77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28,067</w:t>
            </w:r>
          </w:p>
        </w:tc>
        <w:tc>
          <w:tcPr>
            <w:tcW w:w="270" w:type="dxa"/>
          </w:tcPr>
          <w:p w14:paraId="7077F8F2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9654A0" w14:textId="0495F73D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16,969</w:t>
            </w:r>
          </w:p>
        </w:tc>
      </w:tr>
      <w:tr w:rsidR="00AA151D" w:rsidRPr="003907B3" w14:paraId="77F8D275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37C8893C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907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458DCD" w14:textId="2E72E04C" w:rsidR="00AA151D" w:rsidRPr="003907B3" w:rsidRDefault="000E5DCA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975,290</w:t>
            </w:r>
          </w:p>
        </w:tc>
        <w:tc>
          <w:tcPr>
            <w:tcW w:w="262" w:type="dxa"/>
            <w:shd w:val="clear" w:color="auto" w:fill="auto"/>
          </w:tcPr>
          <w:p w14:paraId="3E5DC47E" w14:textId="77777777" w:rsidR="00AA151D" w:rsidRPr="003907B3" w:rsidRDefault="00AA151D" w:rsidP="00AA151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47F981" w14:textId="3BB8CADF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1,014,681</w:t>
            </w:r>
          </w:p>
        </w:tc>
        <w:tc>
          <w:tcPr>
            <w:tcW w:w="262" w:type="dxa"/>
            <w:shd w:val="clear" w:color="auto" w:fill="auto"/>
          </w:tcPr>
          <w:p w14:paraId="1A3B9AA3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831B5" w14:textId="4F93EA01" w:rsidR="00AA151D" w:rsidRPr="003907B3" w:rsidRDefault="00BA6F2B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498,666</w:t>
            </w:r>
          </w:p>
        </w:tc>
        <w:tc>
          <w:tcPr>
            <w:tcW w:w="270" w:type="dxa"/>
            <w:shd w:val="clear" w:color="auto" w:fill="auto"/>
          </w:tcPr>
          <w:p w14:paraId="7E87EC6E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862595" w14:textId="41AA5C32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492,595</w:t>
            </w:r>
          </w:p>
        </w:tc>
        <w:tc>
          <w:tcPr>
            <w:tcW w:w="270" w:type="dxa"/>
          </w:tcPr>
          <w:p w14:paraId="185C9515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FF2D6" w14:textId="3E0FEE9C" w:rsidR="00AA151D" w:rsidRPr="003907B3" w:rsidRDefault="005735C8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1,473,956</w:t>
            </w:r>
          </w:p>
        </w:tc>
        <w:tc>
          <w:tcPr>
            <w:tcW w:w="270" w:type="dxa"/>
          </w:tcPr>
          <w:p w14:paraId="6EA3DC06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CBBAE" w14:textId="4999CE94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1,507,276</w:t>
            </w:r>
          </w:p>
        </w:tc>
      </w:tr>
      <w:tr w:rsidR="00AA151D" w:rsidRPr="003907B3" w14:paraId="253C710E" w14:textId="77777777" w:rsidTr="006B1EFE">
        <w:trPr>
          <w:cantSplit/>
        </w:trPr>
        <w:tc>
          <w:tcPr>
            <w:tcW w:w="2430" w:type="dxa"/>
            <w:shd w:val="clear" w:color="auto" w:fill="auto"/>
          </w:tcPr>
          <w:p w14:paraId="7EFC4070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411687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20A0D0A" w14:textId="77777777" w:rsidR="00AA151D" w:rsidRPr="003907B3" w:rsidRDefault="00AA151D" w:rsidP="00AA151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6A303DD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6D7F6D9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625BA33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65086C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010588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53DF446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D0C7F2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8935054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7D6FF2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A151D" w:rsidRPr="003907B3" w14:paraId="463822D5" w14:textId="77777777" w:rsidTr="006B1EFE">
        <w:trPr>
          <w:cantSplit/>
        </w:trPr>
        <w:tc>
          <w:tcPr>
            <w:tcW w:w="2430" w:type="dxa"/>
            <w:shd w:val="clear" w:color="auto" w:fill="auto"/>
          </w:tcPr>
          <w:p w14:paraId="0E066BAD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5D7549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7693627" w14:textId="77777777" w:rsidR="00AA151D" w:rsidRPr="003907B3" w:rsidRDefault="00AA151D" w:rsidP="00AA151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A4F5EB2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1F0950D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592EB04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4EC362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AA52A7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931B885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8096B7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722C080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3FB60F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A151D" w:rsidRPr="003907B3" w14:paraId="5A0D817C" w14:textId="77777777" w:rsidTr="006B1EFE">
        <w:trPr>
          <w:cantSplit/>
        </w:trPr>
        <w:tc>
          <w:tcPr>
            <w:tcW w:w="2430" w:type="dxa"/>
            <w:shd w:val="clear" w:color="auto" w:fill="auto"/>
          </w:tcPr>
          <w:p w14:paraId="39F0C887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49BF5A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93ED781" w14:textId="77777777" w:rsidR="00AA151D" w:rsidRPr="003907B3" w:rsidRDefault="00AA151D" w:rsidP="00AA151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ADE5AB6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F4AD2B5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4823463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206A24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94DF6B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A4BB468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54DDE4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3D11AB8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FAC2BC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A151D" w:rsidRPr="003907B3" w14:paraId="51133021" w14:textId="77777777" w:rsidTr="006B1EFE">
        <w:trPr>
          <w:cantSplit/>
        </w:trPr>
        <w:tc>
          <w:tcPr>
            <w:tcW w:w="2430" w:type="dxa"/>
            <w:shd w:val="clear" w:color="auto" w:fill="auto"/>
          </w:tcPr>
          <w:p w14:paraId="1F1974C0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A0A95E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48E36CA" w14:textId="77777777" w:rsidR="00AA151D" w:rsidRPr="003907B3" w:rsidRDefault="00AA151D" w:rsidP="00AA151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ED8D3B3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F3E5E95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6BF4AD4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A6728B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851BF0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48D66B5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AA0126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7FAEF04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B028A0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A151D" w:rsidRPr="003907B3" w14:paraId="670B851B" w14:textId="77777777" w:rsidTr="006B1EFE">
        <w:trPr>
          <w:cantSplit/>
        </w:trPr>
        <w:tc>
          <w:tcPr>
            <w:tcW w:w="2430" w:type="dxa"/>
            <w:shd w:val="clear" w:color="auto" w:fill="auto"/>
          </w:tcPr>
          <w:p w14:paraId="19848BDB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F617F8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8023C8A" w14:textId="77777777" w:rsidR="00AA151D" w:rsidRPr="003907B3" w:rsidRDefault="00AA151D" w:rsidP="00AA151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8D963DB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6D8ADB5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18D0132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73D286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604627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7704074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656666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516431B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191371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A151D" w:rsidRPr="003907B3" w14:paraId="23A22C0D" w14:textId="77777777" w:rsidTr="006B1EFE">
        <w:trPr>
          <w:cantSplit/>
        </w:trPr>
        <w:tc>
          <w:tcPr>
            <w:tcW w:w="2430" w:type="dxa"/>
            <w:shd w:val="clear" w:color="auto" w:fill="auto"/>
          </w:tcPr>
          <w:p w14:paraId="06DB7A0D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E60AA2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032AE63" w14:textId="77777777" w:rsidR="00AA151D" w:rsidRPr="003907B3" w:rsidRDefault="00AA151D" w:rsidP="00AA151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358D506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1F0FE7B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55F6A1C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767B36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61723A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967E9F8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87B332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AF278C7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104E8D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A151D" w:rsidRPr="003907B3" w14:paraId="75252BC4" w14:textId="77777777" w:rsidTr="006B1EFE">
        <w:trPr>
          <w:cantSplit/>
        </w:trPr>
        <w:tc>
          <w:tcPr>
            <w:tcW w:w="2430" w:type="dxa"/>
            <w:shd w:val="clear" w:color="auto" w:fill="auto"/>
          </w:tcPr>
          <w:p w14:paraId="03272F53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4F3D73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7F52465" w14:textId="77777777" w:rsidR="00AA151D" w:rsidRPr="003907B3" w:rsidRDefault="00AA151D" w:rsidP="00AA151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2820957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1AD0F7E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383A27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1BD1CB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4C3AAE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073E833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99FAED7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E033E6F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7ED103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A151D" w:rsidRPr="003907B3" w14:paraId="0B6373DF" w14:textId="77777777" w:rsidTr="006B1EFE">
        <w:trPr>
          <w:cantSplit/>
        </w:trPr>
        <w:tc>
          <w:tcPr>
            <w:tcW w:w="2430" w:type="dxa"/>
            <w:shd w:val="clear" w:color="auto" w:fill="auto"/>
          </w:tcPr>
          <w:p w14:paraId="3F2B9B3F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EF8340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D8AED0B" w14:textId="77777777" w:rsidR="00AA151D" w:rsidRPr="003907B3" w:rsidRDefault="00AA151D" w:rsidP="00AA151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5B47AB7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7D48F67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08E42D9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A77645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70FD39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CAF4A7A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C8EAD6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5E5D648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5A4705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A151D" w:rsidRPr="003907B3" w14:paraId="608FEE8E" w14:textId="77777777" w:rsidTr="006B1EFE">
        <w:trPr>
          <w:cantSplit/>
        </w:trPr>
        <w:tc>
          <w:tcPr>
            <w:tcW w:w="2430" w:type="dxa"/>
            <w:shd w:val="clear" w:color="auto" w:fill="auto"/>
          </w:tcPr>
          <w:p w14:paraId="5609B5A0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89A346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449A0B4" w14:textId="77777777" w:rsidR="00AA151D" w:rsidRPr="003907B3" w:rsidRDefault="00AA151D" w:rsidP="00AA151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7A6DEEE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7C2F328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CF6FCD3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4E2CCE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19A1F2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66682DA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B6B90B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DE5984A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1018B1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A151D" w:rsidRPr="003907B3" w14:paraId="66A13064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0E8D9E87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ประเภทของสินค้าและ</w:t>
            </w:r>
          </w:p>
          <w:p w14:paraId="6A076094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110F2B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17FB2B3" w14:textId="77777777" w:rsidR="00AA151D" w:rsidRPr="003907B3" w:rsidRDefault="00AA151D" w:rsidP="00AA151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AF73AD9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99944B1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7ECFF93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156E40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336627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E2C0AE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06BD3B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8968175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F15D9E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A151D" w:rsidRPr="003907B3" w14:paraId="07976E5F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50CA5CCB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56CA3C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2994E9D" w14:textId="77777777" w:rsidR="00AA151D" w:rsidRPr="003907B3" w:rsidRDefault="00AA151D" w:rsidP="00AA151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E69CFC0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C53D61D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749D673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B4D14B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CE0A14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8658752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05178D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0654FFD" w14:textId="77777777" w:rsidR="00AA151D" w:rsidRPr="003907B3" w:rsidRDefault="00AA151D" w:rsidP="00AA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BA9FF5" w14:textId="77777777" w:rsidR="00AA151D" w:rsidRPr="003907B3" w:rsidRDefault="00AA151D" w:rsidP="00AA151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A609C" w:rsidRPr="003907B3" w14:paraId="1731D87D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5771E96F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907B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1526A2" w14:textId="5937A938" w:rsidR="00EA609C" w:rsidRPr="003907B3" w:rsidRDefault="007F43C0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975,290</w:t>
            </w:r>
          </w:p>
        </w:tc>
        <w:tc>
          <w:tcPr>
            <w:tcW w:w="262" w:type="dxa"/>
            <w:shd w:val="clear" w:color="auto" w:fill="auto"/>
          </w:tcPr>
          <w:p w14:paraId="6E77F07D" w14:textId="77777777" w:rsidR="00EA609C" w:rsidRPr="003907B3" w:rsidRDefault="00EA609C" w:rsidP="00EA609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A51CADF" w14:textId="3D2C744D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1,014,681</w:t>
            </w:r>
          </w:p>
        </w:tc>
        <w:tc>
          <w:tcPr>
            <w:tcW w:w="262" w:type="dxa"/>
            <w:shd w:val="clear" w:color="auto" w:fill="auto"/>
          </w:tcPr>
          <w:p w14:paraId="7EE0905E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80F71AB" w14:textId="63B56417" w:rsidR="00EA609C" w:rsidRPr="003907B3" w:rsidRDefault="00CB1BE4" w:rsidP="001A555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8868FD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3090C5" w14:textId="3390D38C" w:rsidR="00EA609C" w:rsidRPr="003907B3" w:rsidRDefault="00EA609C" w:rsidP="001A555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2EADC1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CCBD4C" w14:textId="5E3B133E" w:rsidR="00EA609C" w:rsidRPr="003907B3" w:rsidRDefault="00CB1BE4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975,290</w:t>
            </w:r>
          </w:p>
        </w:tc>
        <w:tc>
          <w:tcPr>
            <w:tcW w:w="270" w:type="dxa"/>
          </w:tcPr>
          <w:p w14:paraId="4F86F3EF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49042D" w14:textId="3AEACC34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1,014,681</w:t>
            </w:r>
          </w:p>
        </w:tc>
      </w:tr>
      <w:tr w:rsidR="00EA609C" w:rsidRPr="003907B3" w14:paraId="45525CDB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6E4AF857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บริการเกี่ยวกับระบบรักษา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262601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B8CCCB4" w14:textId="77777777" w:rsidR="00EA609C" w:rsidRPr="003907B3" w:rsidRDefault="00EA609C" w:rsidP="00EA609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395F525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AEA91E3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3EB9EA2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319FA5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C63AE8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ACEB86F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867895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CCCA228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758A95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A609C" w:rsidRPr="003907B3" w14:paraId="62C6C6C5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03C1189A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ความปลอดภัยทาง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D973A9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E36D836" w14:textId="77777777" w:rsidR="00EA609C" w:rsidRPr="003907B3" w:rsidRDefault="00EA609C" w:rsidP="00EA609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91163D7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B2FE8DF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805B4EF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FB33D5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00215B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0C9BFE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C92389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650475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68AD21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A609C" w:rsidRPr="003907B3" w14:paraId="7731F4B6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7EC4672D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คอมพิวเตอร์และระบบ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B733F7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2516611" w14:textId="77777777" w:rsidR="00EA609C" w:rsidRPr="003907B3" w:rsidRDefault="00EA609C" w:rsidP="00EA609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7C58420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F6A9351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6A28682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0EFB47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CA824D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F57D97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DFFDD8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C1A2833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85198C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A609C" w:rsidRPr="003907B3" w14:paraId="032FEEF5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5285D6D6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เครือข่าย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8FBF28" w14:textId="33C08CC8" w:rsidR="00EA609C" w:rsidRPr="003907B3" w:rsidRDefault="00D91C6A" w:rsidP="00EA609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CA5658D" w14:textId="77777777" w:rsidR="00EA609C" w:rsidRPr="003907B3" w:rsidRDefault="00EA609C" w:rsidP="00EA609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035D486" w14:textId="757EDCAA" w:rsidR="00EA609C" w:rsidRPr="003907B3" w:rsidRDefault="00EA609C" w:rsidP="002F7B36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C26EDB9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C7AB245" w14:textId="2426C49B" w:rsidR="00EA609C" w:rsidRPr="003907B3" w:rsidRDefault="005D5B93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</w:t>
            </w:r>
            <w:r w:rsidR="008B0226"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01575F"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A15AF4C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F2D339" w14:textId="4D9D9F48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46,005</w:t>
            </w:r>
          </w:p>
        </w:tc>
        <w:tc>
          <w:tcPr>
            <w:tcW w:w="270" w:type="dxa"/>
          </w:tcPr>
          <w:p w14:paraId="5A9DF8AA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596C1E" w14:textId="3331D864" w:rsidR="00EA609C" w:rsidRPr="003907B3" w:rsidRDefault="008C47AE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</w:t>
            </w:r>
            <w:r w:rsidR="0001575F"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281</w:t>
            </w:r>
          </w:p>
        </w:tc>
        <w:tc>
          <w:tcPr>
            <w:tcW w:w="270" w:type="dxa"/>
          </w:tcPr>
          <w:p w14:paraId="7695BD58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8DE24F" w14:textId="504FDF1B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46,005</w:t>
            </w:r>
          </w:p>
        </w:tc>
      </w:tr>
      <w:tr w:rsidR="00EA609C" w:rsidRPr="003907B3" w14:paraId="6ACAE3AE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60EEE2F3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857C17" w14:textId="77777777" w:rsidR="00EA609C" w:rsidRPr="003907B3" w:rsidRDefault="00EA609C" w:rsidP="00EA609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6F659D7" w14:textId="77777777" w:rsidR="00EA609C" w:rsidRPr="003907B3" w:rsidRDefault="00EA609C" w:rsidP="00EA609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3E184FE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DB7CFBA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FA8E90A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00EFA3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F6133C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4CC887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B5B3E4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8C30B4B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951170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A609C" w:rsidRPr="003907B3" w14:paraId="5BE93244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048D7CEE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E6D89" w14:textId="663CB4E4" w:rsidR="00EA609C" w:rsidRPr="003907B3" w:rsidRDefault="00AF0636" w:rsidP="002F7B36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5BCE7A7" w14:textId="77777777" w:rsidR="00EA609C" w:rsidRPr="003907B3" w:rsidRDefault="00EA609C" w:rsidP="00EA609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FC511" w14:textId="3AEEE2B3" w:rsidR="00EA609C" w:rsidRPr="003907B3" w:rsidRDefault="00EA609C" w:rsidP="00EA609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707D706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0BD59" w14:textId="108D6DB4" w:rsidR="00EA609C" w:rsidRPr="003907B3" w:rsidRDefault="002E30FA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451,38</w:t>
            </w:r>
            <w:r w:rsidR="00767D62"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CFCD3B4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26819" w14:textId="6636E9C3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446,590</w:t>
            </w:r>
          </w:p>
        </w:tc>
        <w:tc>
          <w:tcPr>
            <w:tcW w:w="270" w:type="dxa"/>
          </w:tcPr>
          <w:p w14:paraId="56705A67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48FAA9" w14:textId="6E9F00C3" w:rsidR="00EA609C" w:rsidRPr="003907B3" w:rsidRDefault="008C47AE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451,38</w:t>
            </w:r>
            <w:r w:rsidR="00DA5C2E"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DC4E5AF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5AC3E92" w14:textId="5AE1EB7E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446,590</w:t>
            </w:r>
          </w:p>
        </w:tc>
      </w:tr>
      <w:tr w:rsidR="00EA609C" w:rsidRPr="003907B3" w14:paraId="377CF7F5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1C3A42A2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907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1AF1DC" w14:textId="765B7BCB" w:rsidR="00EA609C" w:rsidRPr="003907B3" w:rsidRDefault="007F43C0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975,290</w:t>
            </w:r>
          </w:p>
        </w:tc>
        <w:tc>
          <w:tcPr>
            <w:tcW w:w="262" w:type="dxa"/>
            <w:shd w:val="clear" w:color="auto" w:fill="auto"/>
          </w:tcPr>
          <w:p w14:paraId="5EBD3074" w14:textId="77777777" w:rsidR="00EA609C" w:rsidRPr="003907B3" w:rsidRDefault="00EA609C" w:rsidP="00EA609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8C071" w14:textId="1E5D8F3E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1,014,681</w:t>
            </w:r>
          </w:p>
        </w:tc>
        <w:tc>
          <w:tcPr>
            <w:tcW w:w="262" w:type="dxa"/>
            <w:shd w:val="clear" w:color="auto" w:fill="auto"/>
          </w:tcPr>
          <w:p w14:paraId="53FB618D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DA4865" w14:textId="71E413DB" w:rsidR="00EA609C" w:rsidRPr="003907B3" w:rsidRDefault="000E2C38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498,666</w:t>
            </w:r>
          </w:p>
        </w:tc>
        <w:tc>
          <w:tcPr>
            <w:tcW w:w="270" w:type="dxa"/>
            <w:shd w:val="clear" w:color="auto" w:fill="auto"/>
          </w:tcPr>
          <w:p w14:paraId="6A18334A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748D9A" w14:textId="5D81DA3F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492,595</w:t>
            </w:r>
          </w:p>
        </w:tc>
        <w:tc>
          <w:tcPr>
            <w:tcW w:w="270" w:type="dxa"/>
          </w:tcPr>
          <w:p w14:paraId="3B69201E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1EA33" w14:textId="5E18E603" w:rsidR="00EA609C" w:rsidRPr="003907B3" w:rsidRDefault="000E2C38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1,47</w:t>
            </w:r>
            <w:r w:rsidR="00F544FB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</w:t>
            </w:r>
            <w:r w:rsidR="00CF5866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956</w:t>
            </w:r>
          </w:p>
        </w:tc>
        <w:tc>
          <w:tcPr>
            <w:tcW w:w="270" w:type="dxa"/>
          </w:tcPr>
          <w:p w14:paraId="2382956C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B237A" w14:textId="260E8D8E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1,507,276</w:t>
            </w:r>
          </w:p>
        </w:tc>
      </w:tr>
      <w:tr w:rsidR="00EA609C" w:rsidRPr="003907B3" w14:paraId="11B39C5C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5041366A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D15420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99544BD" w14:textId="77777777" w:rsidR="00EA609C" w:rsidRPr="003907B3" w:rsidRDefault="00EA609C" w:rsidP="00EA609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7ADCE7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A796662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5976A0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28945F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D0B57C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5CF4000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AD6ED55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25BAB99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1D2DEA2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A609C" w:rsidRPr="003907B3" w14:paraId="7B1231C3" w14:textId="77777777" w:rsidTr="001815C6">
        <w:trPr>
          <w:cantSplit/>
        </w:trPr>
        <w:tc>
          <w:tcPr>
            <w:tcW w:w="2430" w:type="dxa"/>
            <w:shd w:val="clear" w:color="auto" w:fill="auto"/>
          </w:tcPr>
          <w:p w14:paraId="32822F0C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539DA0" w14:textId="77777777" w:rsidR="00EA609C" w:rsidRPr="003907B3" w:rsidRDefault="00EA609C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DD2DACA" w14:textId="77777777" w:rsidR="00EA609C" w:rsidRPr="003907B3" w:rsidRDefault="00EA609C" w:rsidP="00EA609C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D206527" w14:textId="77777777" w:rsidR="00EA609C" w:rsidRPr="003907B3" w:rsidRDefault="00EA609C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ED5670D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BDF4E6B" w14:textId="77777777" w:rsidR="00EA609C" w:rsidRPr="003907B3" w:rsidRDefault="00EA609C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D0198B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70A597" w14:textId="77777777" w:rsidR="00EA609C" w:rsidRPr="003907B3" w:rsidRDefault="00EA609C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E8D5F41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8C32CE" w14:textId="77777777" w:rsidR="00EA609C" w:rsidRPr="003907B3" w:rsidRDefault="00EA609C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D85DBC8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4D646A" w14:textId="77777777" w:rsidR="00EA609C" w:rsidRPr="003907B3" w:rsidRDefault="00EA609C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A609C" w:rsidRPr="003907B3" w14:paraId="16A584B4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040BFE67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2B72EF" w14:textId="27B14513" w:rsidR="00EA609C" w:rsidRPr="003907B3" w:rsidRDefault="00F11368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975,290</w:t>
            </w:r>
          </w:p>
        </w:tc>
        <w:tc>
          <w:tcPr>
            <w:tcW w:w="262" w:type="dxa"/>
            <w:shd w:val="clear" w:color="auto" w:fill="auto"/>
          </w:tcPr>
          <w:p w14:paraId="2CE51989" w14:textId="77777777" w:rsidR="00EA609C" w:rsidRPr="003907B3" w:rsidRDefault="00EA609C" w:rsidP="00EA609C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C116705" w14:textId="53897EDB" w:rsidR="00EA609C" w:rsidRPr="003907B3" w:rsidRDefault="00EA609C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1,014,681</w:t>
            </w:r>
          </w:p>
        </w:tc>
        <w:tc>
          <w:tcPr>
            <w:tcW w:w="262" w:type="dxa"/>
            <w:shd w:val="clear" w:color="auto" w:fill="auto"/>
          </w:tcPr>
          <w:p w14:paraId="72AA2B3E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549D041" w14:textId="70B97500" w:rsidR="00EA609C" w:rsidRPr="003907B3" w:rsidRDefault="000B4DBD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266,59</w:t>
            </w:r>
            <w:r w:rsidR="0014125F"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BC70249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AF9EF6" w14:textId="3453ED01" w:rsidR="00EA609C" w:rsidRPr="003907B3" w:rsidRDefault="00EA609C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323,659</w:t>
            </w:r>
          </w:p>
        </w:tc>
        <w:tc>
          <w:tcPr>
            <w:tcW w:w="270" w:type="dxa"/>
          </w:tcPr>
          <w:p w14:paraId="18720156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A9FC08" w14:textId="512442E3" w:rsidR="00EA609C" w:rsidRPr="003907B3" w:rsidRDefault="002F7B36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1,241,888</w:t>
            </w:r>
          </w:p>
        </w:tc>
        <w:tc>
          <w:tcPr>
            <w:tcW w:w="270" w:type="dxa"/>
          </w:tcPr>
          <w:p w14:paraId="5C36BD29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03AA35" w14:textId="56348434" w:rsidR="00EA609C" w:rsidRPr="003907B3" w:rsidRDefault="00EA609C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1,338,340</w:t>
            </w:r>
          </w:p>
        </w:tc>
      </w:tr>
      <w:tr w:rsidR="00EA609C" w:rsidRPr="003907B3" w14:paraId="2A87C579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66E0B1DF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4B8F6" w14:textId="24823F3B" w:rsidR="00EA609C" w:rsidRPr="003907B3" w:rsidRDefault="00D91C6A" w:rsidP="00EA609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708A65D" w14:textId="77777777" w:rsidR="00EA609C" w:rsidRPr="003907B3" w:rsidRDefault="00EA609C" w:rsidP="00EA609C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2EDF7" w14:textId="604B027B" w:rsidR="00EA609C" w:rsidRPr="003907B3" w:rsidRDefault="00EA609C" w:rsidP="00EA609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9CFEEB4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53E49" w14:textId="132BF075" w:rsidR="00EA609C" w:rsidRPr="003907B3" w:rsidRDefault="000B4DBD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232,068</w:t>
            </w:r>
          </w:p>
        </w:tc>
        <w:tc>
          <w:tcPr>
            <w:tcW w:w="270" w:type="dxa"/>
            <w:shd w:val="clear" w:color="auto" w:fill="auto"/>
          </w:tcPr>
          <w:p w14:paraId="593380FC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8372A" w14:textId="3B35D6DE" w:rsidR="00EA609C" w:rsidRPr="003907B3" w:rsidRDefault="00EA609C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168,936</w:t>
            </w:r>
          </w:p>
        </w:tc>
        <w:tc>
          <w:tcPr>
            <w:tcW w:w="270" w:type="dxa"/>
          </w:tcPr>
          <w:p w14:paraId="12990427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4100FF" w14:textId="4AA5E8FE" w:rsidR="00EA609C" w:rsidRPr="003907B3" w:rsidRDefault="002F7B36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232,068</w:t>
            </w:r>
          </w:p>
        </w:tc>
        <w:tc>
          <w:tcPr>
            <w:tcW w:w="270" w:type="dxa"/>
          </w:tcPr>
          <w:p w14:paraId="3FCFEC49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A88875" w14:textId="76702468" w:rsidR="00EA609C" w:rsidRPr="003907B3" w:rsidRDefault="00EA609C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168,936</w:t>
            </w:r>
          </w:p>
        </w:tc>
      </w:tr>
      <w:tr w:rsidR="00EA609C" w:rsidRPr="003907B3" w14:paraId="735C68B3" w14:textId="77777777" w:rsidTr="001815C6">
        <w:trPr>
          <w:cantSplit/>
        </w:trPr>
        <w:tc>
          <w:tcPr>
            <w:tcW w:w="2430" w:type="dxa"/>
            <w:shd w:val="clear" w:color="auto" w:fill="auto"/>
          </w:tcPr>
          <w:p w14:paraId="35AF8C0C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9C8113" w14:textId="080846C2" w:rsidR="00EA609C" w:rsidRPr="003907B3" w:rsidRDefault="00F11368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975,290</w:t>
            </w:r>
          </w:p>
        </w:tc>
        <w:tc>
          <w:tcPr>
            <w:tcW w:w="262" w:type="dxa"/>
            <w:shd w:val="clear" w:color="auto" w:fill="auto"/>
          </w:tcPr>
          <w:p w14:paraId="51109223" w14:textId="77777777" w:rsidR="00EA609C" w:rsidRPr="003907B3" w:rsidRDefault="00EA609C" w:rsidP="00EA609C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C33990" w14:textId="13D75CFE" w:rsidR="00EA609C" w:rsidRPr="003907B3" w:rsidRDefault="00EA609C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1,014,681</w:t>
            </w:r>
          </w:p>
        </w:tc>
        <w:tc>
          <w:tcPr>
            <w:tcW w:w="262" w:type="dxa"/>
            <w:shd w:val="clear" w:color="auto" w:fill="auto"/>
          </w:tcPr>
          <w:p w14:paraId="7383EB8D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080CD" w14:textId="533134F2" w:rsidR="00EA609C" w:rsidRPr="003907B3" w:rsidRDefault="003F37D5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498,666</w:t>
            </w:r>
          </w:p>
        </w:tc>
        <w:tc>
          <w:tcPr>
            <w:tcW w:w="270" w:type="dxa"/>
            <w:shd w:val="clear" w:color="auto" w:fill="auto"/>
          </w:tcPr>
          <w:p w14:paraId="738A069F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2CECEA" w14:textId="3619814E" w:rsidR="00EA609C" w:rsidRPr="003907B3" w:rsidRDefault="00EA609C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492,595</w:t>
            </w:r>
          </w:p>
        </w:tc>
        <w:tc>
          <w:tcPr>
            <w:tcW w:w="270" w:type="dxa"/>
          </w:tcPr>
          <w:p w14:paraId="038976E6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2F746" w14:textId="0403B702" w:rsidR="00EA609C" w:rsidRPr="003907B3" w:rsidRDefault="00CD296E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1,473,956</w:t>
            </w:r>
          </w:p>
        </w:tc>
        <w:tc>
          <w:tcPr>
            <w:tcW w:w="270" w:type="dxa"/>
          </w:tcPr>
          <w:p w14:paraId="45F5083A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98411" w14:textId="57F3F30D" w:rsidR="00EA609C" w:rsidRPr="003907B3" w:rsidRDefault="00EA609C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1,507,276</w:t>
            </w:r>
          </w:p>
        </w:tc>
      </w:tr>
      <w:tr w:rsidR="00EA609C" w:rsidRPr="003907B3" w14:paraId="5B759A7B" w14:textId="77777777" w:rsidTr="001815C6">
        <w:trPr>
          <w:cantSplit/>
        </w:trPr>
        <w:tc>
          <w:tcPr>
            <w:tcW w:w="2430" w:type="dxa"/>
            <w:shd w:val="clear" w:color="auto" w:fill="auto"/>
          </w:tcPr>
          <w:p w14:paraId="3B2983C7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140BC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50D452A" w14:textId="77777777" w:rsidR="00EA609C" w:rsidRPr="003907B3" w:rsidRDefault="00EA609C" w:rsidP="00EA609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32012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39214C7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3DFA6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17B679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0319F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73C8FBB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962D325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F4B26F5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12249CA" w14:textId="77777777" w:rsidR="00EA609C" w:rsidRPr="003907B3" w:rsidRDefault="00EA609C" w:rsidP="00EA6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EA609C" w:rsidRPr="003907B3" w14:paraId="19BC8341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49B44131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3907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35CCD8" w14:textId="007D521A" w:rsidR="00EA609C" w:rsidRPr="003907B3" w:rsidRDefault="00654A57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1779EF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1779EF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929</w:t>
            </w:r>
          </w:p>
        </w:tc>
        <w:tc>
          <w:tcPr>
            <w:tcW w:w="262" w:type="dxa"/>
            <w:shd w:val="clear" w:color="auto" w:fill="auto"/>
          </w:tcPr>
          <w:p w14:paraId="62003E5A" w14:textId="77777777" w:rsidR="00EA609C" w:rsidRPr="003907B3" w:rsidRDefault="00EA609C" w:rsidP="00EA609C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64F244" w14:textId="3DAF1D7D" w:rsidR="00EA609C" w:rsidRPr="003907B3" w:rsidRDefault="00EA609C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142,190</w:t>
            </w:r>
          </w:p>
        </w:tc>
        <w:tc>
          <w:tcPr>
            <w:tcW w:w="262" w:type="dxa"/>
            <w:shd w:val="clear" w:color="auto" w:fill="auto"/>
          </w:tcPr>
          <w:p w14:paraId="41AEDFF0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D1CDBB" w14:textId="26FE228C" w:rsidR="00EA609C" w:rsidRPr="003907B3" w:rsidRDefault="00AF4259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180,</w:t>
            </w:r>
            <w:r w:rsidR="001779EF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 w:rsidR="004847CA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7CE6D14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3B72B4" w14:textId="2144C2FC" w:rsidR="00EA609C" w:rsidRPr="003907B3" w:rsidRDefault="00EA609C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174,539</w:t>
            </w:r>
          </w:p>
        </w:tc>
        <w:tc>
          <w:tcPr>
            <w:tcW w:w="270" w:type="dxa"/>
          </w:tcPr>
          <w:p w14:paraId="64AC4672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0176233" w14:textId="76B02380" w:rsidR="00EA609C" w:rsidRPr="003907B3" w:rsidRDefault="00476A3E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299,389</w:t>
            </w:r>
          </w:p>
        </w:tc>
        <w:tc>
          <w:tcPr>
            <w:tcW w:w="270" w:type="dxa"/>
          </w:tcPr>
          <w:p w14:paraId="5C1F0FC0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EAC0EB2" w14:textId="189E62C5" w:rsidR="00EA609C" w:rsidRPr="003907B3" w:rsidRDefault="00EA609C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316,729</w:t>
            </w:r>
          </w:p>
        </w:tc>
      </w:tr>
      <w:tr w:rsidR="00EA609C" w:rsidRPr="003907B3" w14:paraId="58AF3428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46927EA1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10BDDA" w14:textId="77777777" w:rsidR="00EA609C" w:rsidRPr="003907B3" w:rsidRDefault="00EA609C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6504C76" w14:textId="77777777" w:rsidR="00EA609C" w:rsidRPr="003907B3" w:rsidRDefault="00EA609C" w:rsidP="00EA609C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91EC82" w14:textId="77777777" w:rsidR="00EA609C" w:rsidRPr="003907B3" w:rsidRDefault="00EA609C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62B266B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6DC5FE" w14:textId="77777777" w:rsidR="00EA609C" w:rsidRPr="003907B3" w:rsidRDefault="00EA609C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516310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5222BA" w14:textId="77777777" w:rsidR="00EA609C" w:rsidRPr="003907B3" w:rsidRDefault="00EA609C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0AD8BF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829BA15" w14:textId="77777777" w:rsidR="00EA609C" w:rsidRPr="003907B3" w:rsidRDefault="00EA609C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3D485ED" w14:textId="77777777" w:rsidR="00EA609C" w:rsidRPr="003907B3" w:rsidRDefault="00EA609C" w:rsidP="00EA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B2294B1" w14:textId="77777777" w:rsidR="00EA609C" w:rsidRPr="003907B3" w:rsidRDefault="00EA609C" w:rsidP="00EA609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6DE6B9C8" w14:textId="77777777" w:rsidR="00F93EC0" w:rsidRPr="003907B3" w:rsidRDefault="00F93EC0">
      <w:r w:rsidRPr="003907B3">
        <w:br w:type="page"/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682178" w:rsidRPr="003907B3" w14:paraId="031B2CCC" w14:textId="77777777" w:rsidTr="001E01BB">
        <w:trPr>
          <w:trHeight w:val="80"/>
          <w:tblHeader/>
        </w:trPr>
        <w:tc>
          <w:tcPr>
            <w:tcW w:w="2430" w:type="dxa"/>
            <w:shd w:val="clear" w:color="auto" w:fill="auto"/>
          </w:tcPr>
          <w:p w14:paraId="352C77AA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05F780F7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82178" w:rsidRPr="003907B3" w14:paraId="4A147F83" w14:textId="77777777" w:rsidTr="00804534">
        <w:trPr>
          <w:trHeight w:val="80"/>
          <w:tblHeader/>
        </w:trPr>
        <w:tc>
          <w:tcPr>
            <w:tcW w:w="2430" w:type="dxa"/>
            <w:shd w:val="clear" w:color="auto" w:fill="auto"/>
          </w:tcPr>
          <w:p w14:paraId="44922FE7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74487B0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380" w:lineRule="exact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B164274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00003BFA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2409A583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11F5534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3907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682178" w:rsidRPr="003907B3" w14:paraId="02DA9B98" w14:textId="77777777" w:rsidTr="00804534">
        <w:trPr>
          <w:tblHeader/>
        </w:trPr>
        <w:tc>
          <w:tcPr>
            <w:tcW w:w="2430" w:type="dxa"/>
            <w:shd w:val="clear" w:color="auto" w:fill="auto"/>
          </w:tcPr>
          <w:p w14:paraId="0F6C9358" w14:textId="4A1478AD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9D316A" w:rsidRPr="003907B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3907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  <w:r w:rsidRPr="003907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535D46C6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C70EF6C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39DE5BD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B8365E4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AE8BAB0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D4ECA47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2B2E58E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1D314E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EF96A6F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74E9C8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D39861B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82178" w:rsidRPr="003907B3" w14:paraId="294AD483" w14:textId="77777777" w:rsidTr="00804534">
        <w:trPr>
          <w:tblHeader/>
        </w:trPr>
        <w:tc>
          <w:tcPr>
            <w:tcW w:w="2430" w:type="dxa"/>
            <w:shd w:val="clear" w:color="auto" w:fill="auto"/>
          </w:tcPr>
          <w:p w14:paraId="178FCB45" w14:textId="29A70403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3907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3907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="009D316A" w:rsidRPr="003907B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990" w:type="dxa"/>
            <w:shd w:val="clear" w:color="auto" w:fill="auto"/>
          </w:tcPr>
          <w:p w14:paraId="0275E0A0" w14:textId="11902B20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7F371A56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FFA48A1" w14:textId="5B7B2E7C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3FC15547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6F16A51" w14:textId="396F498C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688AA5A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3FBFB29" w14:textId="33B63F22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4DF4423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445D04E" w14:textId="3F3FAB95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554EECA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659ACE6" w14:textId="6BF83963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682178" w:rsidRPr="003907B3" w14:paraId="54AAE9D6" w14:textId="77777777" w:rsidTr="00804534">
        <w:trPr>
          <w:tblHeader/>
        </w:trPr>
        <w:tc>
          <w:tcPr>
            <w:tcW w:w="2430" w:type="dxa"/>
            <w:shd w:val="clear" w:color="auto" w:fill="auto"/>
          </w:tcPr>
          <w:p w14:paraId="36C78114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1EAFADCA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2178" w:rsidRPr="003907B3" w14:paraId="1FCF1760" w14:textId="77777777" w:rsidTr="00804534">
        <w:tc>
          <w:tcPr>
            <w:tcW w:w="2430" w:type="dxa"/>
            <w:shd w:val="clear" w:color="auto" w:fill="auto"/>
          </w:tcPr>
          <w:p w14:paraId="3BD98D36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0B1B9F" w14:textId="77777777" w:rsidR="00682178" w:rsidRPr="003907B3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92F75C8" w14:textId="77777777" w:rsidR="00682178" w:rsidRPr="003907B3" w:rsidRDefault="00682178" w:rsidP="002C2989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CC65D64" w14:textId="77777777" w:rsidR="00682178" w:rsidRPr="003907B3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0F96FBD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C407827" w14:textId="77777777" w:rsidR="00682178" w:rsidRPr="003907B3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4E6FDA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259F16" w14:textId="77777777" w:rsidR="00682178" w:rsidRPr="003907B3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A55053B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B6826D" w14:textId="77777777" w:rsidR="00682178" w:rsidRPr="003907B3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B648D7" w14:textId="77777777" w:rsidR="00682178" w:rsidRPr="003907B3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15579D" w14:textId="77777777" w:rsidR="00682178" w:rsidRPr="003907B3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E4EDE" w:rsidRPr="003907B3" w14:paraId="6110EBF9" w14:textId="77777777" w:rsidTr="00804534">
        <w:tc>
          <w:tcPr>
            <w:tcW w:w="2430" w:type="dxa"/>
            <w:shd w:val="clear" w:color="auto" w:fill="auto"/>
            <w:vAlign w:val="bottom"/>
          </w:tcPr>
          <w:p w14:paraId="66C082BB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643D5E" w14:textId="63C57751" w:rsidR="004E4EDE" w:rsidRPr="003907B3" w:rsidRDefault="003606EC" w:rsidP="004E4ED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658,69</w:t>
            </w:r>
            <w:r w:rsidR="002F3A5A"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5A92F52C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D47167" w14:textId="7F32813B" w:rsidR="004E4EDE" w:rsidRPr="003907B3" w:rsidRDefault="004E4EDE" w:rsidP="004E4ED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798,306</w:t>
            </w:r>
          </w:p>
        </w:tc>
        <w:tc>
          <w:tcPr>
            <w:tcW w:w="262" w:type="dxa"/>
            <w:shd w:val="clear" w:color="auto" w:fill="auto"/>
          </w:tcPr>
          <w:p w14:paraId="3B0F53C9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0E17EA" w14:textId="318ADE68" w:rsidR="004E4EDE" w:rsidRPr="003907B3" w:rsidRDefault="00420012" w:rsidP="004E4ED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191,181</w:t>
            </w:r>
          </w:p>
        </w:tc>
        <w:tc>
          <w:tcPr>
            <w:tcW w:w="270" w:type="dxa"/>
            <w:shd w:val="clear" w:color="auto" w:fill="auto"/>
          </w:tcPr>
          <w:p w14:paraId="75B85A4D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6D2433" w14:textId="3D563BC4" w:rsidR="004E4EDE" w:rsidRPr="003907B3" w:rsidRDefault="004E4EDE" w:rsidP="004E4ED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216,446</w:t>
            </w:r>
          </w:p>
        </w:tc>
        <w:tc>
          <w:tcPr>
            <w:tcW w:w="270" w:type="dxa"/>
          </w:tcPr>
          <w:p w14:paraId="4212857B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B978810" w14:textId="518DDFAC" w:rsidR="004E4EDE" w:rsidRPr="003907B3" w:rsidRDefault="00430A3C" w:rsidP="004E4ED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849,872</w:t>
            </w:r>
          </w:p>
        </w:tc>
        <w:tc>
          <w:tcPr>
            <w:tcW w:w="270" w:type="dxa"/>
          </w:tcPr>
          <w:p w14:paraId="5F4BB97C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717A48F" w14:textId="7EAB73D5" w:rsidR="004E4EDE" w:rsidRPr="003907B3" w:rsidRDefault="004E4EDE" w:rsidP="004E4ED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1,014,752</w:t>
            </w:r>
          </w:p>
        </w:tc>
      </w:tr>
      <w:tr w:rsidR="004E4EDE" w:rsidRPr="003907B3" w14:paraId="26294236" w14:textId="77777777" w:rsidTr="00804534">
        <w:tc>
          <w:tcPr>
            <w:tcW w:w="2430" w:type="dxa"/>
            <w:shd w:val="clear" w:color="auto" w:fill="auto"/>
            <w:vAlign w:val="bottom"/>
          </w:tcPr>
          <w:p w14:paraId="04601AFD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F80AAA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7BE02C9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F7DA991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2DF03A1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09B1D2A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BAC0D5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84667F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E5CFC0A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3DE6AC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1C7228F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85AC20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E4EDE" w:rsidRPr="003907B3" w14:paraId="7B5A5A01" w14:textId="77777777" w:rsidTr="000B46DF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745742FF" w14:textId="44610B51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B235EF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9CBF110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FEBA11E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D90DF7A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9DA3485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1DAD0E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84CAA7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5F36F7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CC9AD1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45C0BC9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3CD8EA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E4EDE" w:rsidRPr="003907B3" w14:paraId="470EBA9B" w14:textId="77777777" w:rsidTr="00804534">
        <w:tc>
          <w:tcPr>
            <w:tcW w:w="2430" w:type="dxa"/>
            <w:shd w:val="clear" w:color="auto" w:fill="auto"/>
          </w:tcPr>
          <w:p w14:paraId="1BA2CF40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F57EED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813182D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F93342A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D45037A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BA33F75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C620B4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E171E2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DAB270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FC232B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DDF01B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51113A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E4EDE" w:rsidRPr="003907B3" w14:paraId="14E3D4B2" w14:textId="77777777" w:rsidTr="00804534">
        <w:tc>
          <w:tcPr>
            <w:tcW w:w="2430" w:type="dxa"/>
            <w:shd w:val="clear" w:color="auto" w:fill="auto"/>
          </w:tcPr>
          <w:p w14:paraId="1B19B2AA" w14:textId="7A8BB513" w:rsidR="004E4EDE" w:rsidRPr="003907B3" w:rsidRDefault="004E4EDE" w:rsidP="004E4ED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E7DBE1" w14:textId="36F40645" w:rsidR="004E4EDE" w:rsidRPr="003907B3" w:rsidRDefault="003646BA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650,71</w:t>
            </w:r>
            <w:r w:rsidR="00381728"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30EB2274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7957C34" w14:textId="18E52BE4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741,399</w:t>
            </w:r>
          </w:p>
        </w:tc>
        <w:tc>
          <w:tcPr>
            <w:tcW w:w="262" w:type="dxa"/>
            <w:shd w:val="clear" w:color="auto" w:fill="auto"/>
          </w:tcPr>
          <w:p w14:paraId="4CCABC58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8A85390" w14:textId="68FD3FD5" w:rsidR="004E4EDE" w:rsidRPr="003907B3" w:rsidRDefault="00D345E7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190,091</w:t>
            </w:r>
          </w:p>
        </w:tc>
        <w:tc>
          <w:tcPr>
            <w:tcW w:w="270" w:type="dxa"/>
            <w:shd w:val="clear" w:color="auto" w:fill="auto"/>
          </w:tcPr>
          <w:p w14:paraId="0C9A7BC1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8A56AF" w14:textId="11C8C615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201,335</w:t>
            </w:r>
          </w:p>
        </w:tc>
        <w:tc>
          <w:tcPr>
            <w:tcW w:w="270" w:type="dxa"/>
          </w:tcPr>
          <w:p w14:paraId="5F2C3A8F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CF68A0" w14:textId="284A83EB" w:rsidR="004E4EDE" w:rsidRPr="003907B3" w:rsidRDefault="00BD1627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840,80</w:t>
            </w:r>
            <w:r w:rsidR="00381728"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35ED9273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1814D3" w14:textId="7A64F540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942,734</w:t>
            </w:r>
          </w:p>
        </w:tc>
      </w:tr>
      <w:tr w:rsidR="004E4EDE" w:rsidRPr="003907B3" w14:paraId="2DED54C3" w14:textId="77777777" w:rsidTr="00804534">
        <w:tc>
          <w:tcPr>
            <w:tcW w:w="2430" w:type="dxa"/>
            <w:shd w:val="clear" w:color="auto" w:fill="auto"/>
          </w:tcPr>
          <w:p w14:paraId="59D8FC21" w14:textId="56E3BA68" w:rsidR="004E4EDE" w:rsidRPr="003907B3" w:rsidRDefault="004E4EDE" w:rsidP="004E4ED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="Angsana New" w:hAnsi="Angsana New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4D6011" w14:textId="24DAAD7B" w:rsidR="004E4EDE" w:rsidRPr="003907B3" w:rsidRDefault="00CE6C7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7,108</w:t>
            </w:r>
          </w:p>
        </w:tc>
        <w:tc>
          <w:tcPr>
            <w:tcW w:w="262" w:type="dxa"/>
            <w:shd w:val="clear" w:color="auto" w:fill="auto"/>
          </w:tcPr>
          <w:p w14:paraId="576B6376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DD3864D" w14:textId="4458943A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5,292</w:t>
            </w:r>
          </w:p>
        </w:tc>
        <w:tc>
          <w:tcPr>
            <w:tcW w:w="262" w:type="dxa"/>
            <w:shd w:val="clear" w:color="auto" w:fill="auto"/>
          </w:tcPr>
          <w:p w14:paraId="46D4090C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F6BD95D" w14:textId="55047970" w:rsidR="004E4EDE" w:rsidRPr="003907B3" w:rsidRDefault="00B64553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656434"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777EB3FA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CB6CF0" w14:textId="7F2F1015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2,413</w:t>
            </w:r>
          </w:p>
        </w:tc>
        <w:tc>
          <w:tcPr>
            <w:tcW w:w="270" w:type="dxa"/>
          </w:tcPr>
          <w:p w14:paraId="611F1B69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6B7E63" w14:textId="5A0C5E65" w:rsidR="004E4EDE" w:rsidRPr="003907B3" w:rsidRDefault="009F53E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7,91</w:t>
            </w:r>
            <w:r w:rsidR="0096276C"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3DC5D61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F71BAC" w14:textId="65F2EF5C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7,705</w:t>
            </w:r>
          </w:p>
        </w:tc>
      </w:tr>
      <w:tr w:rsidR="00F32D7F" w:rsidRPr="003907B3" w14:paraId="647143EB" w14:textId="77777777" w:rsidTr="00804534">
        <w:tc>
          <w:tcPr>
            <w:tcW w:w="2430" w:type="dxa"/>
            <w:shd w:val="clear" w:color="auto" w:fill="auto"/>
          </w:tcPr>
          <w:p w14:paraId="49129462" w14:textId="0FE12255" w:rsidR="00F32D7F" w:rsidRPr="003907B3" w:rsidRDefault="00F32D7F" w:rsidP="00F32D7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07B3">
              <w:rPr>
                <w:rFonts w:ascii="Angsana New" w:hAnsi="Angsana New" w:hint="cs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D34858" w14:textId="4AEEBDB1" w:rsidR="00F32D7F" w:rsidRPr="003907B3" w:rsidRDefault="00F32D7F" w:rsidP="00F32D7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870</w:t>
            </w:r>
          </w:p>
        </w:tc>
        <w:tc>
          <w:tcPr>
            <w:tcW w:w="262" w:type="dxa"/>
            <w:shd w:val="clear" w:color="auto" w:fill="auto"/>
          </w:tcPr>
          <w:p w14:paraId="0C8B4285" w14:textId="77777777" w:rsidR="00F32D7F" w:rsidRPr="003907B3" w:rsidRDefault="00F32D7F" w:rsidP="00F32D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583A708" w14:textId="43F00C96" w:rsidR="00F32D7F" w:rsidRPr="003907B3" w:rsidRDefault="00F32D7F" w:rsidP="00F32D7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764</w:t>
            </w:r>
          </w:p>
        </w:tc>
        <w:tc>
          <w:tcPr>
            <w:tcW w:w="262" w:type="dxa"/>
            <w:shd w:val="clear" w:color="auto" w:fill="auto"/>
          </w:tcPr>
          <w:p w14:paraId="36ABB905" w14:textId="77777777" w:rsidR="00F32D7F" w:rsidRPr="003907B3" w:rsidRDefault="00F32D7F" w:rsidP="00F3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4E5C9DB" w14:textId="6B1FB5CC" w:rsidR="00F32D7F" w:rsidRPr="003907B3" w:rsidRDefault="00F32D7F" w:rsidP="007977B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E7DDCFB" w14:textId="77777777" w:rsidR="00F32D7F" w:rsidRPr="003907B3" w:rsidRDefault="00F32D7F" w:rsidP="00F3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935DEE" w14:textId="3A8E551C" w:rsidR="00F32D7F" w:rsidRPr="003907B3" w:rsidRDefault="00F32D7F" w:rsidP="00F32D7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3,269</w:t>
            </w:r>
          </w:p>
        </w:tc>
        <w:tc>
          <w:tcPr>
            <w:tcW w:w="270" w:type="dxa"/>
          </w:tcPr>
          <w:p w14:paraId="098737A6" w14:textId="77777777" w:rsidR="00F32D7F" w:rsidRPr="003907B3" w:rsidRDefault="00F32D7F" w:rsidP="00F3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36E9A06" w14:textId="65CC8066" w:rsidR="00F32D7F" w:rsidRPr="003907B3" w:rsidRDefault="00F32D7F" w:rsidP="00D51C9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7C73FD"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270" w:type="dxa"/>
          </w:tcPr>
          <w:p w14:paraId="65178CED" w14:textId="77777777" w:rsidR="00F32D7F" w:rsidRPr="003907B3" w:rsidRDefault="00F32D7F" w:rsidP="00F3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865B81" w14:textId="7262D3EE" w:rsidR="00F32D7F" w:rsidRPr="003907B3" w:rsidRDefault="00F32D7F" w:rsidP="00F32D7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4,033</w:t>
            </w:r>
          </w:p>
        </w:tc>
      </w:tr>
      <w:tr w:rsidR="004E4EDE" w:rsidRPr="003907B3" w14:paraId="79AD62D6" w14:textId="77777777" w:rsidTr="00804534">
        <w:tc>
          <w:tcPr>
            <w:tcW w:w="2430" w:type="dxa"/>
            <w:shd w:val="clear" w:color="auto" w:fill="auto"/>
          </w:tcPr>
          <w:p w14:paraId="44F448CE" w14:textId="7972FBEC" w:rsidR="004E4EDE" w:rsidRPr="003907B3" w:rsidRDefault="004E4EDE" w:rsidP="004E4ED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="Angsana New" w:hAnsi="Angsana New" w:hint="cs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99DE6D" w14:textId="1A71111D" w:rsidR="004E4EDE" w:rsidRPr="003907B3" w:rsidRDefault="007D6A4D" w:rsidP="007D6A4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BF6E267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95844FD" w14:textId="153B5AE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50,851</w:t>
            </w:r>
          </w:p>
        </w:tc>
        <w:tc>
          <w:tcPr>
            <w:tcW w:w="262" w:type="dxa"/>
            <w:shd w:val="clear" w:color="auto" w:fill="auto"/>
          </w:tcPr>
          <w:p w14:paraId="0A5B60E6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EA119DD" w14:textId="0698C59D" w:rsidR="004E4EDE" w:rsidRPr="003907B3" w:rsidRDefault="007D6A4D" w:rsidP="007D6A4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6A29F9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D90482" w14:textId="4B88FBFA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9,429</w:t>
            </w:r>
          </w:p>
        </w:tc>
        <w:tc>
          <w:tcPr>
            <w:tcW w:w="270" w:type="dxa"/>
          </w:tcPr>
          <w:p w14:paraId="548EBAE7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A51B4B" w14:textId="1343D109" w:rsidR="004E4EDE" w:rsidRPr="003907B3" w:rsidRDefault="007D6A4D" w:rsidP="007D6A4D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14CAE4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B83A9D" w14:textId="33D5804D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60,280</w:t>
            </w:r>
          </w:p>
        </w:tc>
      </w:tr>
      <w:tr w:rsidR="004E4EDE" w:rsidRPr="003907B3" w14:paraId="7DF9EDCA" w14:textId="77777777" w:rsidTr="00804534">
        <w:tc>
          <w:tcPr>
            <w:tcW w:w="2430" w:type="dxa"/>
            <w:shd w:val="clear" w:color="auto" w:fill="auto"/>
          </w:tcPr>
          <w:p w14:paraId="2A37385D" w14:textId="2D0CC62D" w:rsidR="004E4EDE" w:rsidRPr="003907B3" w:rsidRDefault="004E4EDE" w:rsidP="004E4ED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="Angsana New" w:hAnsi="Angsana New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7A1F87" w14:textId="42DCA68B" w:rsidR="004E4EDE" w:rsidRPr="003907B3" w:rsidRDefault="007D6A4D" w:rsidP="007D6A4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F184C6C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2387E90" w14:textId="2380B553" w:rsidR="004E4EDE" w:rsidRPr="003907B3" w:rsidRDefault="004E4EDE" w:rsidP="004E4EDE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C5C1E0C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4F993FF" w14:textId="7335D26B" w:rsidR="004E4EDE" w:rsidRPr="003907B3" w:rsidRDefault="008D0F28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270</w:t>
            </w:r>
          </w:p>
        </w:tc>
        <w:tc>
          <w:tcPr>
            <w:tcW w:w="270" w:type="dxa"/>
            <w:shd w:val="clear" w:color="auto" w:fill="auto"/>
          </w:tcPr>
          <w:p w14:paraId="75AF5BC0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5FC4D7" w14:textId="27579D05" w:rsidR="004E4EDE" w:rsidRPr="003907B3" w:rsidRDefault="004E4EDE" w:rsidP="004E4EDE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0F621D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33F5F6" w14:textId="450A0203" w:rsidR="004E4EDE" w:rsidRPr="003907B3" w:rsidRDefault="00DA5BC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270</w:t>
            </w:r>
          </w:p>
        </w:tc>
        <w:tc>
          <w:tcPr>
            <w:tcW w:w="270" w:type="dxa"/>
          </w:tcPr>
          <w:p w14:paraId="556FA8EB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B0354F" w14:textId="64964BD4" w:rsidR="004E4EDE" w:rsidRPr="003907B3" w:rsidRDefault="004E4EDE" w:rsidP="004E4ED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E4EDE" w:rsidRPr="003907B3" w14:paraId="4B65B7F8" w14:textId="77777777" w:rsidTr="00804534">
        <w:tc>
          <w:tcPr>
            <w:tcW w:w="2430" w:type="dxa"/>
            <w:shd w:val="clear" w:color="auto" w:fill="auto"/>
            <w:vAlign w:val="bottom"/>
          </w:tcPr>
          <w:p w14:paraId="48AB1493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907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41375F" w14:textId="253B0FF1" w:rsidR="004E4EDE" w:rsidRPr="003907B3" w:rsidRDefault="003606EC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658,69</w:t>
            </w:r>
            <w:r w:rsidR="005E46EA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6EF62DE5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4BAA17" w14:textId="20A614F6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798,306</w:t>
            </w:r>
          </w:p>
        </w:tc>
        <w:tc>
          <w:tcPr>
            <w:tcW w:w="262" w:type="dxa"/>
            <w:shd w:val="clear" w:color="auto" w:fill="auto"/>
          </w:tcPr>
          <w:p w14:paraId="72C936F4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4E1F8F" w14:textId="25E5FD19" w:rsidR="004E4EDE" w:rsidRPr="003907B3" w:rsidRDefault="00420012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191,181</w:t>
            </w:r>
          </w:p>
        </w:tc>
        <w:tc>
          <w:tcPr>
            <w:tcW w:w="270" w:type="dxa"/>
            <w:shd w:val="clear" w:color="auto" w:fill="auto"/>
          </w:tcPr>
          <w:p w14:paraId="4C1D8099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DB4AA5" w14:textId="25FF010E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216,446</w:t>
            </w:r>
          </w:p>
        </w:tc>
        <w:tc>
          <w:tcPr>
            <w:tcW w:w="270" w:type="dxa"/>
          </w:tcPr>
          <w:p w14:paraId="51CB6658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225F9" w14:textId="71F9DF08" w:rsidR="004E4EDE" w:rsidRPr="003907B3" w:rsidRDefault="00430A3C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849,872</w:t>
            </w:r>
          </w:p>
        </w:tc>
        <w:tc>
          <w:tcPr>
            <w:tcW w:w="270" w:type="dxa"/>
          </w:tcPr>
          <w:p w14:paraId="5017796E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A3EBD" w14:textId="7E3F8BD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1,014,752</w:t>
            </w:r>
          </w:p>
        </w:tc>
      </w:tr>
      <w:tr w:rsidR="004E4EDE" w:rsidRPr="003907B3" w14:paraId="6A15D2AB" w14:textId="77777777" w:rsidTr="00804534">
        <w:tc>
          <w:tcPr>
            <w:tcW w:w="2430" w:type="dxa"/>
            <w:shd w:val="clear" w:color="auto" w:fill="auto"/>
            <w:vAlign w:val="bottom"/>
          </w:tcPr>
          <w:p w14:paraId="184F80BC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0A6565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2E096E7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D09F323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1C149AD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F344204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D5A14C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998E3E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5F2ABC1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9B3CCAC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1BFE037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096FE1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E4EDE" w:rsidRPr="003907B3" w14:paraId="02163E17" w14:textId="77777777" w:rsidTr="00804534">
        <w:tc>
          <w:tcPr>
            <w:tcW w:w="2430" w:type="dxa"/>
            <w:shd w:val="clear" w:color="auto" w:fill="auto"/>
            <w:vAlign w:val="bottom"/>
          </w:tcPr>
          <w:p w14:paraId="623FD258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14:paraId="45756D35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EB7208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7826657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09CCB63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A3335C9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9A328ED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65E753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68276E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1BD7D5B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7ED018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01FFDD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C17E48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E4EDE" w:rsidRPr="003907B3" w14:paraId="0E105AB3" w14:textId="77777777" w:rsidTr="00804534">
        <w:tc>
          <w:tcPr>
            <w:tcW w:w="2430" w:type="dxa"/>
            <w:shd w:val="clear" w:color="auto" w:fill="auto"/>
            <w:vAlign w:val="bottom"/>
          </w:tcPr>
          <w:p w14:paraId="2A58B918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C1A52A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7EA05C4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7EBEAF2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0A12F57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2A1E5E3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FD01AA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35CC8B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F4DF04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1C734B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7FF218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774149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E4EDE" w:rsidRPr="003907B3" w14:paraId="75669AF9" w14:textId="77777777" w:rsidTr="00804534">
        <w:tc>
          <w:tcPr>
            <w:tcW w:w="2430" w:type="dxa"/>
            <w:shd w:val="clear" w:color="auto" w:fill="auto"/>
            <w:vAlign w:val="bottom"/>
          </w:tcPr>
          <w:p w14:paraId="24744774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907B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E5F4BD" w14:textId="5B488DB3" w:rsidR="004E4EDE" w:rsidRPr="003907B3" w:rsidRDefault="00576B81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658,69</w:t>
            </w:r>
            <w:r w:rsidR="004F1D4A"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5FEAAC58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8E29E92" w14:textId="06C025B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798,306</w:t>
            </w:r>
          </w:p>
        </w:tc>
        <w:tc>
          <w:tcPr>
            <w:tcW w:w="262" w:type="dxa"/>
            <w:shd w:val="clear" w:color="auto" w:fill="auto"/>
          </w:tcPr>
          <w:p w14:paraId="38EA2D18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AD0B455" w14:textId="7D9477F7" w:rsidR="004E4EDE" w:rsidRPr="003907B3" w:rsidRDefault="00D71EE9" w:rsidP="004E4EDE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A2E6B7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79B90C" w14:textId="7CA4E99D" w:rsidR="004E4EDE" w:rsidRPr="003907B3" w:rsidRDefault="004E4EDE" w:rsidP="004E4EDE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BCCE8A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4C3B0F" w14:textId="30FD393C" w:rsidR="004E4EDE" w:rsidRPr="003907B3" w:rsidRDefault="001C7B63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658,69</w:t>
            </w:r>
            <w:r w:rsidR="004F1D4A"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4826765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C56955" w14:textId="6D70796E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798,306</w:t>
            </w:r>
          </w:p>
        </w:tc>
      </w:tr>
      <w:tr w:rsidR="004E4EDE" w:rsidRPr="003907B3" w14:paraId="234C0D2D" w14:textId="77777777" w:rsidTr="00804534">
        <w:tc>
          <w:tcPr>
            <w:tcW w:w="2430" w:type="dxa"/>
            <w:shd w:val="clear" w:color="auto" w:fill="auto"/>
            <w:vAlign w:val="bottom"/>
          </w:tcPr>
          <w:p w14:paraId="7C542C07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2A0633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B3C9D88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F743D6C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9656254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17A015D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932640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2F3A72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E1EF0B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9C6BB7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FDD0279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B4E899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E4EDE" w:rsidRPr="003907B3" w14:paraId="5615CBC8" w14:textId="77777777" w:rsidTr="00804534">
        <w:tc>
          <w:tcPr>
            <w:tcW w:w="2430" w:type="dxa"/>
            <w:shd w:val="clear" w:color="auto" w:fill="auto"/>
            <w:vAlign w:val="bottom"/>
          </w:tcPr>
          <w:p w14:paraId="37A237C9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2FBF3" w14:textId="27F859A9" w:rsidR="004E4EDE" w:rsidRPr="003907B3" w:rsidRDefault="00D71EE9" w:rsidP="004E4ED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5C882A0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81CCE" w14:textId="32FC9C9D" w:rsidR="004E4EDE" w:rsidRPr="003907B3" w:rsidRDefault="004E4EDE" w:rsidP="004E4EDE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185B4CC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5C529" w14:textId="4C1CFA42" w:rsidR="004E4EDE" w:rsidRPr="003907B3" w:rsidRDefault="007E680C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191,181</w:t>
            </w:r>
          </w:p>
        </w:tc>
        <w:tc>
          <w:tcPr>
            <w:tcW w:w="270" w:type="dxa"/>
            <w:shd w:val="clear" w:color="auto" w:fill="auto"/>
          </w:tcPr>
          <w:p w14:paraId="6E198192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CA969" w14:textId="5ADF714A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216,</w:t>
            </w:r>
            <w:r w:rsidR="00F32D7F"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44</w:t>
            </w:r>
            <w:r w:rsidR="0095131D"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64C063A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9793D2" w14:textId="452E6F05" w:rsidR="004E4EDE" w:rsidRPr="003907B3" w:rsidRDefault="00A927FB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191,181</w:t>
            </w:r>
          </w:p>
        </w:tc>
        <w:tc>
          <w:tcPr>
            <w:tcW w:w="270" w:type="dxa"/>
          </w:tcPr>
          <w:p w14:paraId="4B0EB455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2900F1" w14:textId="0F90AF91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216,446</w:t>
            </w:r>
          </w:p>
        </w:tc>
      </w:tr>
      <w:tr w:rsidR="004E4EDE" w:rsidRPr="003907B3" w14:paraId="37847DE2" w14:textId="77777777" w:rsidTr="00804534">
        <w:tc>
          <w:tcPr>
            <w:tcW w:w="2430" w:type="dxa"/>
            <w:shd w:val="clear" w:color="auto" w:fill="auto"/>
            <w:vAlign w:val="bottom"/>
          </w:tcPr>
          <w:p w14:paraId="1D379445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907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3FE205" w14:textId="4FA1941B" w:rsidR="004E4EDE" w:rsidRPr="003907B3" w:rsidRDefault="00576B81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658,69</w:t>
            </w:r>
            <w:r w:rsidR="004F1D4A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45CEDA8B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A2E2BC" w14:textId="474D7463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798,306</w:t>
            </w:r>
          </w:p>
        </w:tc>
        <w:tc>
          <w:tcPr>
            <w:tcW w:w="262" w:type="dxa"/>
            <w:shd w:val="clear" w:color="auto" w:fill="auto"/>
          </w:tcPr>
          <w:p w14:paraId="22E110C7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4D6AE6" w14:textId="2A0FA725" w:rsidR="004E4EDE" w:rsidRPr="003907B3" w:rsidRDefault="007E680C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191,181</w:t>
            </w:r>
          </w:p>
        </w:tc>
        <w:tc>
          <w:tcPr>
            <w:tcW w:w="270" w:type="dxa"/>
            <w:shd w:val="clear" w:color="auto" w:fill="auto"/>
          </w:tcPr>
          <w:p w14:paraId="480AD3C5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6AFAB7" w14:textId="33360712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216,446</w:t>
            </w:r>
          </w:p>
        </w:tc>
        <w:tc>
          <w:tcPr>
            <w:tcW w:w="270" w:type="dxa"/>
          </w:tcPr>
          <w:p w14:paraId="3D2129A1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6D596" w14:textId="77DD64AF" w:rsidR="004E4EDE" w:rsidRPr="003907B3" w:rsidRDefault="00356B6F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849,872</w:t>
            </w:r>
          </w:p>
        </w:tc>
        <w:tc>
          <w:tcPr>
            <w:tcW w:w="270" w:type="dxa"/>
          </w:tcPr>
          <w:p w14:paraId="047CBC01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5240B" w14:textId="2F22166B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1,014,752</w:t>
            </w:r>
          </w:p>
        </w:tc>
      </w:tr>
      <w:tr w:rsidR="004E4EDE" w:rsidRPr="003907B3" w14:paraId="2633EB0D" w14:textId="77777777" w:rsidTr="00804534">
        <w:tc>
          <w:tcPr>
            <w:tcW w:w="2430" w:type="dxa"/>
            <w:shd w:val="clear" w:color="auto" w:fill="auto"/>
            <w:vAlign w:val="bottom"/>
          </w:tcPr>
          <w:p w14:paraId="70DE104E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246BF0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A4D835F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B59B4B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413668A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516AE3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7E6D7E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3B4B40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7C28CDF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DA330CF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8946152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F6664C0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E4EDE" w:rsidRPr="003907B3" w14:paraId="706D8CB6" w14:textId="77777777" w:rsidTr="00804534">
        <w:tc>
          <w:tcPr>
            <w:tcW w:w="2430" w:type="dxa"/>
            <w:shd w:val="clear" w:color="auto" w:fill="auto"/>
          </w:tcPr>
          <w:p w14:paraId="30CD0846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C321E6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CF83E70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A8005E9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C6F9078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F05F063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E3C090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5F096F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F9DF35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F4E611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F2B1715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2152AD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E4EDE" w:rsidRPr="003907B3" w14:paraId="61273C60" w14:textId="77777777" w:rsidTr="00804534">
        <w:tc>
          <w:tcPr>
            <w:tcW w:w="2430" w:type="dxa"/>
            <w:shd w:val="clear" w:color="auto" w:fill="auto"/>
            <w:vAlign w:val="bottom"/>
          </w:tcPr>
          <w:p w14:paraId="35BC2877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692AEF" w14:textId="1067C7E9" w:rsidR="004E4EDE" w:rsidRPr="003907B3" w:rsidRDefault="00561929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658,69</w:t>
            </w:r>
            <w:r w:rsidR="004F1D4A"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73A0D429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BF811B7" w14:textId="4501CA85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798,306</w:t>
            </w:r>
          </w:p>
        </w:tc>
        <w:tc>
          <w:tcPr>
            <w:tcW w:w="262" w:type="dxa"/>
            <w:shd w:val="clear" w:color="auto" w:fill="auto"/>
          </w:tcPr>
          <w:p w14:paraId="76CC9E2D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2DD1890" w14:textId="10A21525" w:rsidR="004E4EDE" w:rsidRPr="003907B3" w:rsidRDefault="00A80274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98,356</w:t>
            </w:r>
          </w:p>
        </w:tc>
        <w:tc>
          <w:tcPr>
            <w:tcW w:w="270" w:type="dxa"/>
            <w:shd w:val="clear" w:color="auto" w:fill="auto"/>
          </w:tcPr>
          <w:p w14:paraId="17041BAA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A609F3" w14:textId="0EEC23C0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141,382</w:t>
            </w:r>
          </w:p>
        </w:tc>
        <w:tc>
          <w:tcPr>
            <w:tcW w:w="270" w:type="dxa"/>
          </w:tcPr>
          <w:p w14:paraId="63D863CD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7995F9" w14:textId="6F5788F5" w:rsidR="004E4EDE" w:rsidRPr="003907B3" w:rsidRDefault="00583EE1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757,047</w:t>
            </w:r>
          </w:p>
        </w:tc>
        <w:tc>
          <w:tcPr>
            <w:tcW w:w="270" w:type="dxa"/>
          </w:tcPr>
          <w:p w14:paraId="767B5DE0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CD5448" w14:textId="5070831D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939,688</w:t>
            </w:r>
          </w:p>
        </w:tc>
      </w:tr>
      <w:tr w:rsidR="004E4EDE" w:rsidRPr="003907B3" w14:paraId="7A246311" w14:textId="77777777" w:rsidTr="00804534">
        <w:tc>
          <w:tcPr>
            <w:tcW w:w="2430" w:type="dxa"/>
            <w:shd w:val="clear" w:color="auto" w:fill="auto"/>
            <w:vAlign w:val="bottom"/>
          </w:tcPr>
          <w:p w14:paraId="39441035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E9939" w14:textId="3FB543D7" w:rsidR="004E4EDE" w:rsidRPr="003907B3" w:rsidRDefault="00D71EE9" w:rsidP="004E4ED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DB8DCA0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4B375" w14:textId="08F04C49" w:rsidR="004E4EDE" w:rsidRPr="003907B3" w:rsidRDefault="004E4EDE" w:rsidP="004E4EDE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1954500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5055E" w14:textId="54B199BD" w:rsidR="004E4EDE" w:rsidRPr="003907B3" w:rsidRDefault="002B20AD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92,825</w:t>
            </w:r>
          </w:p>
        </w:tc>
        <w:tc>
          <w:tcPr>
            <w:tcW w:w="270" w:type="dxa"/>
            <w:shd w:val="clear" w:color="auto" w:fill="auto"/>
          </w:tcPr>
          <w:p w14:paraId="382B9E12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BF7D8" w14:textId="4E20F2CC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75,064</w:t>
            </w:r>
          </w:p>
        </w:tc>
        <w:tc>
          <w:tcPr>
            <w:tcW w:w="270" w:type="dxa"/>
          </w:tcPr>
          <w:p w14:paraId="6F401B77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96AAA22" w14:textId="702BAFFB" w:rsidR="004E4EDE" w:rsidRPr="003907B3" w:rsidRDefault="0040651D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92,825</w:t>
            </w:r>
          </w:p>
        </w:tc>
        <w:tc>
          <w:tcPr>
            <w:tcW w:w="270" w:type="dxa"/>
          </w:tcPr>
          <w:p w14:paraId="5C0D7E3E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B0EA97" w14:textId="73AEDB3A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75,064</w:t>
            </w:r>
          </w:p>
        </w:tc>
      </w:tr>
      <w:tr w:rsidR="004E4EDE" w:rsidRPr="003907B3" w14:paraId="1D609CB8" w14:textId="77777777" w:rsidTr="00804534">
        <w:tc>
          <w:tcPr>
            <w:tcW w:w="2430" w:type="dxa"/>
            <w:shd w:val="clear" w:color="auto" w:fill="auto"/>
          </w:tcPr>
          <w:p w14:paraId="60F97690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466806" w14:textId="065D4EBF" w:rsidR="004E4EDE" w:rsidRPr="003907B3" w:rsidRDefault="00561929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658,69</w:t>
            </w:r>
            <w:r w:rsidR="004F1D4A"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711195BA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AA01D2" w14:textId="154FF07C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798,306</w:t>
            </w:r>
          </w:p>
        </w:tc>
        <w:tc>
          <w:tcPr>
            <w:tcW w:w="262" w:type="dxa"/>
            <w:shd w:val="clear" w:color="auto" w:fill="auto"/>
          </w:tcPr>
          <w:p w14:paraId="7714BBDD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7800AC" w14:textId="1418A2F3" w:rsidR="004E4EDE" w:rsidRPr="003907B3" w:rsidRDefault="00BF28ED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191,181</w:t>
            </w:r>
          </w:p>
        </w:tc>
        <w:tc>
          <w:tcPr>
            <w:tcW w:w="270" w:type="dxa"/>
            <w:shd w:val="clear" w:color="auto" w:fill="auto"/>
          </w:tcPr>
          <w:p w14:paraId="23BEBC33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46B1CA" w14:textId="26FEDED1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216,446</w:t>
            </w:r>
          </w:p>
        </w:tc>
        <w:tc>
          <w:tcPr>
            <w:tcW w:w="270" w:type="dxa"/>
          </w:tcPr>
          <w:p w14:paraId="1E1F743E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B2A8B" w14:textId="79A26FB7" w:rsidR="004E4EDE" w:rsidRPr="003907B3" w:rsidRDefault="000703CA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849,872</w:t>
            </w:r>
          </w:p>
        </w:tc>
        <w:tc>
          <w:tcPr>
            <w:tcW w:w="270" w:type="dxa"/>
          </w:tcPr>
          <w:p w14:paraId="225BDCEE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76669" w14:textId="77AE17D6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1,014,752</w:t>
            </w:r>
          </w:p>
        </w:tc>
      </w:tr>
      <w:tr w:rsidR="004E4EDE" w:rsidRPr="003907B3" w14:paraId="018099DE" w14:textId="77777777" w:rsidTr="00804534">
        <w:tc>
          <w:tcPr>
            <w:tcW w:w="2430" w:type="dxa"/>
            <w:shd w:val="clear" w:color="auto" w:fill="auto"/>
          </w:tcPr>
          <w:p w14:paraId="1E68F8C4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C3A57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1F6EBDB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2F8A4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AC97B61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EFCDF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87DF88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77398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63A6C8D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A63515D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F35253E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4E287CE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4E4EDE" w:rsidRPr="003907B3" w14:paraId="00A3CF10" w14:textId="77777777" w:rsidTr="00804534">
        <w:tc>
          <w:tcPr>
            <w:tcW w:w="2430" w:type="dxa"/>
            <w:shd w:val="clear" w:color="auto" w:fill="auto"/>
            <w:vAlign w:val="bottom"/>
          </w:tcPr>
          <w:p w14:paraId="3D9B9DAF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3907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FD19B8" w14:textId="2B405D68" w:rsidR="004E4EDE" w:rsidRPr="003907B3" w:rsidRDefault="008640C7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77,481</w:t>
            </w:r>
          </w:p>
        </w:tc>
        <w:tc>
          <w:tcPr>
            <w:tcW w:w="262" w:type="dxa"/>
            <w:shd w:val="clear" w:color="auto" w:fill="auto"/>
          </w:tcPr>
          <w:p w14:paraId="29D0704D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710640" w14:textId="6BC52B78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108,080</w:t>
            </w:r>
          </w:p>
        </w:tc>
        <w:tc>
          <w:tcPr>
            <w:tcW w:w="262" w:type="dxa"/>
            <w:shd w:val="clear" w:color="auto" w:fill="auto"/>
          </w:tcPr>
          <w:p w14:paraId="57099BA4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A4CCFA" w14:textId="1372399D" w:rsidR="004E4EDE" w:rsidRPr="003907B3" w:rsidRDefault="0089589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35,866</w:t>
            </w:r>
          </w:p>
        </w:tc>
        <w:tc>
          <w:tcPr>
            <w:tcW w:w="270" w:type="dxa"/>
            <w:shd w:val="clear" w:color="auto" w:fill="auto"/>
          </w:tcPr>
          <w:p w14:paraId="1B5869F7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E5E5B9" w14:textId="725DC09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24,309</w:t>
            </w:r>
          </w:p>
        </w:tc>
        <w:tc>
          <w:tcPr>
            <w:tcW w:w="270" w:type="dxa"/>
          </w:tcPr>
          <w:p w14:paraId="73AABE80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85B1B99" w14:textId="3B005F31" w:rsidR="004E4EDE" w:rsidRPr="003907B3" w:rsidRDefault="00DF3845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113,347</w:t>
            </w:r>
          </w:p>
        </w:tc>
        <w:tc>
          <w:tcPr>
            <w:tcW w:w="270" w:type="dxa"/>
          </w:tcPr>
          <w:p w14:paraId="5A3EBA63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38140E8" w14:textId="51C17D3F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132,389</w:t>
            </w:r>
          </w:p>
        </w:tc>
      </w:tr>
    </w:tbl>
    <w:p w14:paraId="2C27BFE4" w14:textId="0BF94DE5" w:rsidR="003E6FF4" w:rsidRPr="003907B3" w:rsidRDefault="003E6FF4">
      <w:pPr>
        <w:rPr>
          <w:rFonts w:asciiTheme="majorBidi" w:hAnsiTheme="majorBidi" w:cstheme="majorBidi"/>
          <w:sz w:val="22"/>
          <w:szCs w:val="22"/>
        </w:rPr>
      </w:pPr>
    </w:p>
    <w:p w14:paraId="3FCD730E" w14:textId="77777777" w:rsidR="00BC135D" w:rsidRPr="003907B3" w:rsidRDefault="00BC135D" w:rsidP="00EC5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sectPr w:rsidR="00BC135D" w:rsidRPr="003907B3" w:rsidSect="00911A9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36345BD0" w14:textId="26EBA92C" w:rsidR="00DB12B7" w:rsidRPr="003907B3" w:rsidRDefault="00DB12B7" w:rsidP="00EC5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3907B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สำหรับงวด</w:t>
      </w:r>
      <w:r w:rsidR="004E4EDE" w:rsidRPr="003907B3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เก้า</w:t>
      </w:r>
      <w:r w:rsidRPr="003907B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Pr="003907B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3</w:t>
      </w:r>
      <w:r w:rsidR="00682178" w:rsidRPr="003907B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0 </w:t>
      </w:r>
      <w:r w:rsidR="004E4EDE" w:rsidRPr="003907B3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กันยายน</w:t>
      </w:r>
      <w:r w:rsidR="00682178" w:rsidRPr="003907B3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 xml:space="preserve"> </w:t>
      </w:r>
    </w:p>
    <w:p w14:paraId="1EF164DA" w14:textId="1CD8148B" w:rsidR="00F95688" w:rsidRPr="003907B3" w:rsidRDefault="00DB12B7" w:rsidP="00381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907B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ข้อมูลตามส่วนงานดำเนินงาน </w:t>
      </w:r>
      <w:r w:rsidRPr="003907B3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- </w:t>
      </w:r>
      <w:r w:rsidRPr="003907B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รายได้จากลูกค้าภายนอก</w:t>
      </w:r>
    </w:p>
    <w:p w14:paraId="67B86DC5" w14:textId="483D89E1" w:rsidR="0095131D" w:rsidRPr="003907B3" w:rsidRDefault="001E43A1" w:rsidP="00185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noProof/>
          <w:sz w:val="28"/>
          <w:szCs w:val="28"/>
        </w:rPr>
      </w:pPr>
      <w:r w:rsidRPr="003907B3">
        <w:rPr>
          <w:rFonts w:asciiTheme="majorBidi" w:hAnsiTheme="majorBidi" w:cstheme="majorBidi"/>
          <w:b/>
          <w:bCs/>
          <w:i/>
          <w:iCs/>
          <w:noProof/>
          <w:sz w:val="28"/>
          <w:szCs w:val="28"/>
        </w:rPr>
        <w:drawing>
          <wp:inline distT="0" distB="0" distL="0" distR="0" wp14:anchorId="162E10BE" wp14:editId="4E1B3117">
            <wp:extent cx="5981700" cy="24434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6" t="10463" r="757" b="5469"/>
                    <a:stretch/>
                  </pic:blipFill>
                  <pic:spPr bwMode="auto">
                    <a:xfrm>
                      <a:off x="0" y="0"/>
                      <a:ext cx="6002266" cy="2451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B879B9" w14:textId="77777777" w:rsidR="00C73258" w:rsidRPr="003907B3" w:rsidRDefault="00DB12B7" w:rsidP="00381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noProof/>
          <w:sz w:val="28"/>
          <w:szCs w:val="28"/>
        </w:rPr>
      </w:pPr>
      <w:r w:rsidRPr="003907B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การจำแนกรายได้ส่วนงานตามภูมิศาสตร์หลักรวมส่วนงานที่รายงาน</w:t>
      </w:r>
    </w:p>
    <w:p w14:paraId="12BDA0D1" w14:textId="18A8FBBC" w:rsidR="0095131D" w:rsidRPr="003907B3" w:rsidRDefault="00C73258" w:rsidP="00C73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907B3">
        <w:rPr>
          <w:rFonts w:asciiTheme="majorBidi" w:hAnsiTheme="majorBidi" w:cstheme="majorBidi"/>
          <w:b/>
          <w:bCs/>
          <w:i/>
          <w:iCs/>
          <w:noProof/>
          <w:sz w:val="28"/>
          <w:szCs w:val="28"/>
          <w:cs/>
        </w:rPr>
        <w:drawing>
          <wp:inline distT="0" distB="0" distL="0" distR="0" wp14:anchorId="17C37C0B" wp14:editId="3E2363BE">
            <wp:extent cx="6069965" cy="2486025"/>
            <wp:effectExtent l="0" t="0" r="698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32" r="10529" b="8031"/>
                    <a:stretch/>
                  </pic:blipFill>
                  <pic:spPr bwMode="auto">
                    <a:xfrm>
                      <a:off x="0" y="0"/>
                      <a:ext cx="6075261" cy="2488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B7068F" w14:textId="3D11CED3" w:rsidR="004A4F2B" w:rsidRPr="003907B3" w:rsidRDefault="00DB12B7" w:rsidP="00AF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907B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การจำแนกรายได้ส่วนงานตามประเภทของสินค้าและบริการหลักรวมส่วนงานที่รายงาน</w:t>
      </w:r>
    </w:p>
    <w:p w14:paraId="57933FAE" w14:textId="05DC1CA0" w:rsidR="00C7700D" w:rsidRPr="003907B3" w:rsidRDefault="00926A17" w:rsidP="00EF1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noProof/>
          <w:sz w:val="28"/>
          <w:szCs w:val="28"/>
          <w:cs/>
        </w:rPr>
      </w:pPr>
      <w:r w:rsidRPr="003907B3">
        <w:rPr>
          <w:rFonts w:asciiTheme="majorBidi" w:hAnsiTheme="majorBidi" w:cstheme="majorBidi"/>
          <w:b/>
          <w:bCs/>
          <w:i/>
          <w:iCs/>
          <w:noProof/>
          <w:sz w:val="28"/>
          <w:szCs w:val="28"/>
        </w:rPr>
        <w:drawing>
          <wp:inline distT="0" distB="0" distL="0" distR="0" wp14:anchorId="30413DD9" wp14:editId="476889D7">
            <wp:extent cx="6113679" cy="2400300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8" t="11528" b="6010"/>
                    <a:stretch/>
                  </pic:blipFill>
                  <pic:spPr bwMode="auto">
                    <a:xfrm>
                      <a:off x="0" y="0"/>
                      <a:ext cx="6132500" cy="2407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A1887F" w14:textId="739FE14D" w:rsidR="00597DDD" w:rsidRPr="003907B3" w:rsidRDefault="00597DDD" w:rsidP="0059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3907B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สำหรับงวด</w:t>
      </w:r>
      <w:r w:rsidR="004E4EDE" w:rsidRPr="003907B3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เก้า</w:t>
      </w:r>
      <w:r w:rsidRPr="003907B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Pr="003907B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3</w:t>
      </w:r>
      <w:r w:rsidR="00682178" w:rsidRPr="003907B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0 </w:t>
      </w:r>
      <w:r w:rsidR="004E4EDE" w:rsidRPr="003907B3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 xml:space="preserve">กันยายน </w:t>
      </w:r>
    </w:p>
    <w:p w14:paraId="49EDC89A" w14:textId="288A78D8" w:rsidR="00D2195B" w:rsidRPr="003907B3" w:rsidRDefault="00DB12B7" w:rsidP="00D21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907B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การจำแนกรายได้ส่วนงานตามจังหวะเวลาในการรับรู้รายได้รวมส่วนงานที่รายงาน</w:t>
      </w:r>
    </w:p>
    <w:p w14:paraId="77D61840" w14:textId="4C88234E" w:rsidR="005C1C2D" w:rsidRPr="003907B3" w:rsidRDefault="00D2195B" w:rsidP="00C42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907B3">
        <w:rPr>
          <w:rFonts w:asciiTheme="majorBidi" w:hAnsiTheme="majorBidi" w:cstheme="majorBidi"/>
          <w:b/>
          <w:bCs/>
          <w:i/>
          <w:iCs/>
          <w:noProof/>
          <w:sz w:val="28"/>
          <w:szCs w:val="28"/>
        </w:rPr>
        <w:drawing>
          <wp:inline distT="0" distB="0" distL="0" distR="0" wp14:anchorId="29A7174C" wp14:editId="5FD482E9">
            <wp:extent cx="6076950" cy="23848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684" r="-24" b="5961"/>
                    <a:stretch/>
                  </pic:blipFill>
                  <pic:spPr bwMode="auto">
                    <a:xfrm>
                      <a:off x="0" y="0"/>
                      <a:ext cx="6094793" cy="2391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25DFE2" w14:textId="77777777" w:rsidR="00832A13" w:rsidRPr="003907B3" w:rsidRDefault="00832A13" w:rsidP="00E92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</w:p>
    <w:p w14:paraId="4AB47D4D" w14:textId="6BFCCBDD" w:rsidR="00DB12B7" w:rsidRPr="003907B3" w:rsidRDefault="00DB12B7" w:rsidP="00E92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907B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การ</w:t>
      </w:r>
      <w:r w:rsidRPr="003907B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กระทบยอดกำไรหรือขาดทุนของส่วนงานที่รายงาน</w:t>
      </w:r>
    </w:p>
    <w:p w14:paraId="0937BE6E" w14:textId="503E6898" w:rsidR="00DB12B7" w:rsidRPr="003907B3" w:rsidRDefault="00DB12B7" w:rsidP="002C2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62"/>
        <w:gridCol w:w="998"/>
        <w:gridCol w:w="255"/>
        <w:gridCol w:w="998"/>
        <w:gridCol w:w="270"/>
        <w:gridCol w:w="997"/>
      </w:tblGrid>
      <w:tr w:rsidR="00682178" w:rsidRPr="003907B3" w14:paraId="219D4C5D" w14:textId="77777777" w:rsidTr="00804534">
        <w:tc>
          <w:tcPr>
            <w:tcW w:w="4500" w:type="dxa"/>
            <w:shd w:val="clear" w:color="auto" w:fill="auto"/>
          </w:tcPr>
          <w:p w14:paraId="432A25C8" w14:textId="77777777" w:rsidR="00682178" w:rsidRPr="003907B3" w:rsidRDefault="00682178" w:rsidP="008045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2F84046" w14:textId="77777777" w:rsidR="00682178" w:rsidRPr="003907B3" w:rsidRDefault="00682178" w:rsidP="008045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07B3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</w:tcPr>
          <w:p w14:paraId="48C6965F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65" w:type="dxa"/>
            <w:gridSpan w:val="3"/>
            <w:shd w:val="clear" w:color="auto" w:fill="auto"/>
            <w:vAlign w:val="bottom"/>
          </w:tcPr>
          <w:p w14:paraId="0583854B" w14:textId="77777777" w:rsidR="00682178" w:rsidRPr="003907B3" w:rsidRDefault="00682178" w:rsidP="008045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07B3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82178" w:rsidRPr="003907B3" w14:paraId="298BAF85" w14:textId="77777777" w:rsidTr="00804534">
        <w:tc>
          <w:tcPr>
            <w:tcW w:w="4500" w:type="dxa"/>
            <w:shd w:val="clear" w:color="auto" w:fill="auto"/>
          </w:tcPr>
          <w:p w14:paraId="2A875584" w14:textId="1A6CDBD8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3907B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4E4EDE" w:rsidRPr="003907B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3907B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3907B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3</w:t>
            </w:r>
            <w:r w:rsidRPr="003907B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0 </w:t>
            </w:r>
            <w:r w:rsidR="004E4EDE" w:rsidRPr="003907B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14:paraId="24E8789B" w14:textId="19070A7E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07B3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05678903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FFFDC21" w14:textId="7936AEA3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07B3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55" w:type="dxa"/>
            <w:shd w:val="clear" w:color="auto" w:fill="auto"/>
          </w:tcPr>
          <w:p w14:paraId="45ACC5FD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0345940" w14:textId="60BB63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07B3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35093AA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053DA911" w14:textId="2B5E329A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07B3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</w:tr>
      <w:tr w:rsidR="00682178" w:rsidRPr="003907B3" w14:paraId="2668586A" w14:textId="77777777" w:rsidTr="00804534">
        <w:tc>
          <w:tcPr>
            <w:tcW w:w="4500" w:type="dxa"/>
            <w:shd w:val="clear" w:color="auto" w:fill="auto"/>
          </w:tcPr>
          <w:p w14:paraId="6ED93996" w14:textId="77777777" w:rsidR="00682178" w:rsidRPr="003907B3" w:rsidRDefault="00682178" w:rsidP="008045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1E831925" w14:textId="77777777" w:rsidR="00682178" w:rsidRPr="003907B3" w:rsidRDefault="00682178" w:rsidP="008045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07B3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82178" w:rsidRPr="003907B3" w14:paraId="2D58635B" w14:textId="77777777" w:rsidTr="00804534">
        <w:tc>
          <w:tcPr>
            <w:tcW w:w="4500" w:type="dxa"/>
            <w:shd w:val="clear" w:color="auto" w:fill="auto"/>
          </w:tcPr>
          <w:p w14:paraId="0C14A849" w14:textId="77777777" w:rsidR="00682178" w:rsidRPr="003907B3" w:rsidRDefault="00682178" w:rsidP="0080453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07B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0F88C0D4" w14:textId="77777777" w:rsidR="00682178" w:rsidRPr="003907B3" w:rsidRDefault="00682178" w:rsidP="0080453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C5A435C" w14:textId="77777777" w:rsidR="00682178" w:rsidRPr="003907B3" w:rsidRDefault="00682178" w:rsidP="0080453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DD6D8B1" w14:textId="77777777" w:rsidR="00682178" w:rsidRPr="003907B3" w:rsidRDefault="00682178" w:rsidP="0080453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3643E7F3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626339C" w14:textId="77777777" w:rsidR="00682178" w:rsidRPr="003907B3" w:rsidRDefault="00682178" w:rsidP="0080453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96DBCF" w14:textId="77777777" w:rsidR="00682178" w:rsidRPr="003907B3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507B82DE" w14:textId="77777777" w:rsidR="00682178" w:rsidRPr="003907B3" w:rsidRDefault="00682178" w:rsidP="0080453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E4EDE" w:rsidRPr="003907B3" w14:paraId="19B5E2DA" w14:textId="77777777" w:rsidTr="00804534">
        <w:tc>
          <w:tcPr>
            <w:tcW w:w="4500" w:type="dxa"/>
            <w:shd w:val="clear" w:color="auto" w:fill="auto"/>
          </w:tcPr>
          <w:p w14:paraId="32E85255" w14:textId="77777777" w:rsidR="004E4EDE" w:rsidRPr="003907B3" w:rsidRDefault="004E4EDE" w:rsidP="004E4ED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07B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3907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ขั้นต้นตามส่วนงานที่รายงาน</w:t>
            </w:r>
          </w:p>
        </w:tc>
        <w:tc>
          <w:tcPr>
            <w:tcW w:w="990" w:type="dxa"/>
            <w:shd w:val="clear" w:color="auto" w:fill="auto"/>
          </w:tcPr>
          <w:p w14:paraId="15AB4A2B" w14:textId="794C6AE5" w:rsidR="004E4EDE" w:rsidRPr="003907B3" w:rsidRDefault="00E4776C" w:rsidP="004E4ED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299,</w:t>
            </w:r>
            <w:r w:rsidR="00DA3FD9"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389</w:t>
            </w:r>
          </w:p>
        </w:tc>
        <w:tc>
          <w:tcPr>
            <w:tcW w:w="262" w:type="dxa"/>
            <w:shd w:val="clear" w:color="auto" w:fill="auto"/>
          </w:tcPr>
          <w:p w14:paraId="67490B71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848D440" w14:textId="71DF439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316,729</w:t>
            </w:r>
          </w:p>
        </w:tc>
        <w:tc>
          <w:tcPr>
            <w:tcW w:w="255" w:type="dxa"/>
            <w:shd w:val="clear" w:color="auto" w:fill="auto"/>
          </w:tcPr>
          <w:p w14:paraId="1D03922A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D0B12ED" w14:textId="3B76DCFF" w:rsidR="004E4EDE" w:rsidRPr="003907B3" w:rsidRDefault="00783059" w:rsidP="004E4E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113,34</w:t>
            </w:r>
            <w:r w:rsidR="00D32F2C"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CE1D462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1E9D759E" w14:textId="7DB85E74" w:rsidR="004E4EDE" w:rsidRPr="003907B3" w:rsidRDefault="004E4EDE" w:rsidP="004E4E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132,389</w:t>
            </w:r>
          </w:p>
        </w:tc>
      </w:tr>
      <w:tr w:rsidR="004E4EDE" w:rsidRPr="003907B3" w14:paraId="7EFD8189" w14:textId="77777777" w:rsidTr="00804534">
        <w:tc>
          <w:tcPr>
            <w:tcW w:w="4500" w:type="dxa"/>
            <w:shd w:val="clear" w:color="auto" w:fill="auto"/>
          </w:tcPr>
          <w:p w14:paraId="71CC7E5D" w14:textId="77777777" w:rsidR="004E4EDE" w:rsidRPr="003907B3" w:rsidRDefault="004E4EDE" w:rsidP="004E4ED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07B3">
              <w:rPr>
                <w:rFonts w:ascii="Angsana New" w:hAnsi="Angsana New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990" w:type="dxa"/>
            <w:shd w:val="clear" w:color="auto" w:fill="auto"/>
          </w:tcPr>
          <w:p w14:paraId="4D18A654" w14:textId="77777777" w:rsidR="004E4EDE" w:rsidRPr="003907B3" w:rsidRDefault="004E4EDE" w:rsidP="004E4ED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5B1B7C3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DE3861C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2C9CCAF2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6227989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9D4B85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0467037D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E4EDE" w:rsidRPr="003907B3" w14:paraId="4D9C28F1" w14:textId="77777777" w:rsidTr="00804534">
        <w:tc>
          <w:tcPr>
            <w:tcW w:w="4500" w:type="dxa"/>
            <w:shd w:val="clear" w:color="auto" w:fill="auto"/>
          </w:tcPr>
          <w:p w14:paraId="5E5F6EA3" w14:textId="77777777" w:rsidR="004E4EDE" w:rsidRPr="003907B3" w:rsidRDefault="004E4EDE" w:rsidP="004E4ED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3907B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0E244573" w14:textId="1DEF0B13" w:rsidR="004E4EDE" w:rsidRPr="003907B3" w:rsidRDefault="00D06A41" w:rsidP="004E4ED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23,097</w:t>
            </w:r>
          </w:p>
        </w:tc>
        <w:tc>
          <w:tcPr>
            <w:tcW w:w="262" w:type="dxa"/>
            <w:shd w:val="clear" w:color="auto" w:fill="auto"/>
          </w:tcPr>
          <w:p w14:paraId="20890547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39C269F" w14:textId="78EE7D1C" w:rsidR="004E4EDE" w:rsidRPr="003907B3" w:rsidRDefault="004E4EDE" w:rsidP="004E4ED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15,783</w:t>
            </w:r>
          </w:p>
        </w:tc>
        <w:tc>
          <w:tcPr>
            <w:tcW w:w="255" w:type="dxa"/>
            <w:shd w:val="clear" w:color="auto" w:fill="auto"/>
          </w:tcPr>
          <w:p w14:paraId="58827395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F990275" w14:textId="23EA9B97" w:rsidR="004E4EDE" w:rsidRPr="003907B3" w:rsidRDefault="006A5B16" w:rsidP="004E4E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15,86</w:t>
            </w:r>
            <w:r w:rsidR="00D32F2C"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C00087D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38526FEA" w14:textId="6E081C01" w:rsidR="004E4EDE" w:rsidRPr="003907B3" w:rsidRDefault="004E4EDE" w:rsidP="004E4E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8,853</w:t>
            </w:r>
          </w:p>
        </w:tc>
      </w:tr>
      <w:tr w:rsidR="004E4EDE" w:rsidRPr="003907B3" w14:paraId="2313B60B" w14:textId="77777777" w:rsidTr="00804534">
        <w:tc>
          <w:tcPr>
            <w:tcW w:w="4500" w:type="dxa"/>
            <w:shd w:val="clear" w:color="auto" w:fill="auto"/>
          </w:tcPr>
          <w:p w14:paraId="7ADB8395" w14:textId="77777777" w:rsidR="004E4EDE" w:rsidRPr="003907B3" w:rsidRDefault="004E4EDE" w:rsidP="004E4ED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3907B3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5253E9C2" w14:textId="07D3C609" w:rsidR="004E4EDE" w:rsidRPr="003907B3" w:rsidRDefault="00D06A41" w:rsidP="004E4ED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(44,520)</w:t>
            </w:r>
          </w:p>
        </w:tc>
        <w:tc>
          <w:tcPr>
            <w:tcW w:w="262" w:type="dxa"/>
            <w:shd w:val="clear" w:color="auto" w:fill="auto"/>
          </w:tcPr>
          <w:p w14:paraId="783B906A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02023A7" w14:textId="44A8F68F" w:rsidR="004E4EDE" w:rsidRPr="003907B3" w:rsidRDefault="004E4EDE" w:rsidP="004E4ED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(37,337)</w:t>
            </w:r>
          </w:p>
        </w:tc>
        <w:tc>
          <w:tcPr>
            <w:tcW w:w="255" w:type="dxa"/>
            <w:shd w:val="clear" w:color="auto" w:fill="auto"/>
          </w:tcPr>
          <w:p w14:paraId="0C047BF0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313577E" w14:textId="475F281F" w:rsidR="004E4EDE" w:rsidRPr="003907B3" w:rsidRDefault="006A083B" w:rsidP="004E4E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(23,77</w:t>
            </w:r>
            <w:r w:rsidR="00D32F2C"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10442E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63147685" w14:textId="265844B4" w:rsidR="004E4EDE" w:rsidRPr="003907B3" w:rsidRDefault="004E4EDE" w:rsidP="004E4E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(20,343)</w:t>
            </w:r>
          </w:p>
        </w:tc>
      </w:tr>
      <w:tr w:rsidR="004E4EDE" w:rsidRPr="003907B3" w14:paraId="5BBC625D" w14:textId="77777777" w:rsidTr="00804534">
        <w:tc>
          <w:tcPr>
            <w:tcW w:w="4500" w:type="dxa"/>
            <w:shd w:val="clear" w:color="auto" w:fill="auto"/>
          </w:tcPr>
          <w:p w14:paraId="463B82C9" w14:textId="77777777" w:rsidR="004E4EDE" w:rsidRPr="003907B3" w:rsidRDefault="004E4EDE" w:rsidP="004E4ED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3907B3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74153B19" w14:textId="2F1AEB48" w:rsidR="004E4EDE" w:rsidRPr="003907B3" w:rsidRDefault="00D06A41" w:rsidP="004E4ED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(14</w:t>
            </w:r>
            <w:r w:rsidR="00B10024"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32F2C"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057</w:t>
            </w: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6D89255E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16B6795" w14:textId="3C2E168A" w:rsidR="004E4EDE" w:rsidRPr="003907B3" w:rsidRDefault="004E4EDE" w:rsidP="004E4ED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(152,837)</w:t>
            </w:r>
          </w:p>
        </w:tc>
        <w:tc>
          <w:tcPr>
            <w:tcW w:w="255" w:type="dxa"/>
            <w:shd w:val="clear" w:color="auto" w:fill="auto"/>
          </w:tcPr>
          <w:p w14:paraId="50719047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FB8C2C5" w14:textId="50A85B59" w:rsidR="004E4EDE" w:rsidRPr="003907B3" w:rsidRDefault="006A083B" w:rsidP="004E4E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(52,989)</w:t>
            </w:r>
          </w:p>
        </w:tc>
        <w:tc>
          <w:tcPr>
            <w:tcW w:w="270" w:type="dxa"/>
            <w:shd w:val="clear" w:color="auto" w:fill="auto"/>
          </w:tcPr>
          <w:p w14:paraId="5E14C446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5DBAA0EC" w14:textId="62DF59EC" w:rsidR="004E4EDE" w:rsidRPr="003907B3" w:rsidRDefault="004E4EDE" w:rsidP="004E4E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(48,049)</w:t>
            </w:r>
          </w:p>
        </w:tc>
      </w:tr>
      <w:tr w:rsidR="004E4EDE" w:rsidRPr="003907B3" w14:paraId="254863EA" w14:textId="77777777" w:rsidTr="00804534">
        <w:tc>
          <w:tcPr>
            <w:tcW w:w="4500" w:type="dxa"/>
            <w:shd w:val="clear" w:color="auto" w:fill="auto"/>
          </w:tcPr>
          <w:p w14:paraId="65166173" w14:textId="77777777" w:rsidR="004E4EDE" w:rsidRPr="003907B3" w:rsidRDefault="004E4EDE" w:rsidP="004E4ED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3907B3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26A5668D" w14:textId="791DA681" w:rsidR="004E4EDE" w:rsidRPr="003907B3" w:rsidRDefault="00425CBD" w:rsidP="004E4ED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(6,598)</w:t>
            </w:r>
          </w:p>
        </w:tc>
        <w:tc>
          <w:tcPr>
            <w:tcW w:w="262" w:type="dxa"/>
            <w:shd w:val="clear" w:color="auto" w:fill="auto"/>
          </w:tcPr>
          <w:p w14:paraId="325BE6AC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AAD17D9" w14:textId="20F431D6" w:rsidR="004E4EDE" w:rsidRPr="003907B3" w:rsidRDefault="004E4EDE" w:rsidP="004E4ED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(5,463)</w:t>
            </w:r>
          </w:p>
        </w:tc>
        <w:tc>
          <w:tcPr>
            <w:tcW w:w="255" w:type="dxa"/>
            <w:shd w:val="clear" w:color="auto" w:fill="auto"/>
          </w:tcPr>
          <w:p w14:paraId="2D789EA0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76A1BD9" w14:textId="6D781ECF" w:rsidR="004E4EDE" w:rsidRPr="003907B3" w:rsidRDefault="006A083B" w:rsidP="004E4E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(5,320)</w:t>
            </w:r>
          </w:p>
        </w:tc>
        <w:tc>
          <w:tcPr>
            <w:tcW w:w="270" w:type="dxa"/>
            <w:shd w:val="clear" w:color="auto" w:fill="auto"/>
          </w:tcPr>
          <w:p w14:paraId="0CBAFE65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7CBE22C2" w14:textId="159CDEA2" w:rsidR="004E4EDE" w:rsidRPr="003907B3" w:rsidRDefault="004E4EDE" w:rsidP="004E4E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(4,441)</w:t>
            </w:r>
          </w:p>
        </w:tc>
      </w:tr>
      <w:tr w:rsidR="004E4EDE" w:rsidRPr="003907B3" w14:paraId="1F8E5DD0" w14:textId="77777777" w:rsidTr="00804534">
        <w:tc>
          <w:tcPr>
            <w:tcW w:w="4500" w:type="dxa"/>
            <w:shd w:val="clear" w:color="auto" w:fill="auto"/>
          </w:tcPr>
          <w:p w14:paraId="652DD029" w14:textId="706EC0F8" w:rsidR="004E4EDE" w:rsidRPr="003907B3" w:rsidRDefault="00E77AE9" w:rsidP="004E4ED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3907B3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="004E4EDE" w:rsidRPr="003907B3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  <w:r w:rsidR="00542161" w:rsidRPr="003907B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216A8" w:rsidRPr="003907B3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="00542161" w:rsidRPr="003907B3">
              <w:rPr>
                <w:rFonts w:ascii="Angsana New" w:hAnsi="Angsana New"/>
                <w:sz w:val="28"/>
                <w:szCs w:val="28"/>
              </w:rPr>
              <w:t>(</w:t>
            </w:r>
            <w:r w:rsidR="00542161" w:rsidRPr="003907B3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  <w:r w:rsidR="00542161" w:rsidRPr="003907B3">
              <w:rPr>
                <w:rFonts w:ascii="Angsana New" w:hAnsi="Angsana New"/>
                <w:sz w:val="28"/>
                <w:szCs w:val="28"/>
              </w:rPr>
              <w:t>)</w:t>
            </w:r>
            <w:r w:rsidR="004E4EDE" w:rsidRPr="003907B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E4EDE" w:rsidRPr="003907B3">
              <w:rPr>
                <w:rFonts w:ascii="Angsana New" w:hAnsi="Angsana New" w:hint="cs"/>
                <w:sz w:val="28"/>
                <w:szCs w:val="28"/>
                <w:cs/>
              </w:rPr>
              <w:t>ซึ่งเป็นไปตาม</w:t>
            </w:r>
            <w:r w:rsidR="004E4EDE" w:rsidRPr="003907B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E4EDE" w:rsidRPr="003907B3">
              <w:rPr>
                <w:rFonts w:ascii="Angsana New" w:hAnsi="Angsana New"/>
                <w:sz w:val="28"/>
                <w:szCs w:val="28"/>
              </w:rPr>
              <w:t>TFRS 9</w:t>
            </w:r>
          </w:p>
        </w:tc>
        <w:tc>
          <w:tcPr>
            <w:tcW w:w="990" w:type="dxa"/>
            <w:shd w:val="clear" w:color="auto" w:fill="auto"/>
          </w:tcPr>
          <w:p w14:paraId="14815F34" w14:textId="77777777" w:rsidR="00345D2B" w:rsidRPr="003907B3" w:rsidRDefault="00345D2B" w:rsidP="004E4ED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997B207" w14:textId="3C182B03" w:rsidR="004E4EDE" w:rsidRPr="003907B3" w:rsidRDefault="00D32F2C" w:rsidP="004E4ED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1,717</w:t>
            </w:r>
          </w:p>
        </w:tc>
        <w:tc>
          <w:tcPr>
            <w:tcW w:w="262" w:type="dxa"/>
            <w:shd w:val="clear" w:color="auto" w:fill="auto"/>
          </w:tcPr>
          <w:p w14:paraId="3B95770F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A30C23B" w14:textId="77777777" w:rsidR="00345D2B" w:rsidRPr="003907B3" w:rsidRDefault="00345D2B" w:rsidP="004E4ED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0053CFC" w14:textId="422E02DD" w:rsidR="004E4EDE" w:rsidRPr="003907B3" w:rsidRDefault="004E4EDE" w:rsidP="004E4ED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(103)</w:t>
            </w:r>
          </w:p>
        </w:tc>
        <w:tc>
          <w:tcPr>
            <w:tcW w:w="255" w:type="dxa"/>
            <w:shd w:val="clear" w:color="auto" w:fill="auto"/>
          </w:tcPr>
          <w:p w14:paraId="140174C7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C94F691" w14:textId="77777777" w:rsidR="00345D2B" w:rsidRPr="003907B3" w:rsidRDefault="00345D2B" w:rsidP="004E4ED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6E9B90F" w14:textId="3B984B7E" w:rsidR="004E4EDE" w:rsidRPr="003907B3" w:rsidRDefault="006A083B" w:rsidP="004E4ED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6D21DC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4D1BE50C" w14:textId="77777777" w:rsidR="00345D2B" w:rsidRPr="003907B3" w:rsidRDefault="00345D2B" w:rsidP="004E4ED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8B8AB3F" w14:textId="59C3F1B0" w:rsidR="004E4EDE" w:rsidRPr="003907B3" w:rsidRDefault="004E4EDE" w:rsidP="004E4ED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E4EDE" w:rsidRPr="003907B3" w14:paraId="206864E8" w14:textId="77777777" w:rsidTr="00804534">
        <w:tc>
          <w:tcPr>
            <w:tcW w:w="4500" w:type="dxa"/>
            <w:shd w:val="clear" w:color="auto" w:fill="auto"/>
          </w:tcPr>
          <w:p w14:paraId="33B1CACE" w14:textId="77777777" w:rsidR="004E4EDE" w:rsidRPr="003907B3" w:rsidRDefault="004E4EDE" w:rsidP="004E4ED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3907B3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90" w:type="dxa"/>
            <w:shd w:val="clear" w:color="auto" w:fill="auto"/>
          </w:tcPr>
          <w:p w14:paraId="46BE1D4C" w14:textId="4CD08373" w:rsidR="004E4EDE" w:rsidRPr="003907B3" w:rsidRDefault="00425CBD" w:rsidP="004E4ED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1,294</w:t>
            </w:r>
          </w:p>
        </w:tc>
        <w:tc>
          <w:tcPr>
            <w:tcW w:w="262" w:type="dxa"/>
            <w:shd w:val="clear" w:color="auto" w:fill="auto"/>
          </w:tcPr>
          <w:p w14:paraId="0676CBFF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67CB1E2" w14:textId="53DE7596" w:rsidR="004E4EDE" w:rsidRPr="003907B3" w:rsidRDefault="004E4EDE" w:rsidP="004E4ED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1,792</w:t>
            </w:r>
          </w:p>
        </w:tc>
        <w:tc>
          <w:tcPr>
            <w:tcW w:w="255" w:type="dxa"/>
            <w:shd w:val="clear" w:color="auto" w:fill="auto"/>
          </w:tcPr>
          <w:p w14:paraId="48C0E013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A6122DA" w14:textId="12D25B1F" w:rsidR="004E4EDE" w:rsidRPr="003907B3" w:rsidRDefault="00760BE0" w:rsidP="004E4E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1,294</w:t>
            </w:r>
          </w:p>
        </w:tc>
        <w:tc>
          <w:tcPr>
            <w:tcW w:w="270" w:type="dxa"/>
            <w:shd w:val="clear" w:color="auto" w:fill="auto"/>
          </w:tcPr>
          <w:p w14:paraId="6B82D8E3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15C7788D" w14:textId="780514B4" w:rsidR="004E4EDE" w:rsidRPr="003907B3" w:rsidRDefault="004E4EDE" w:rsidP="004E4ED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1,792</w:t>
            </w:r>
          </w:p>
        </w:tc>
      </w:tr>
      <w:tr w:rsidR="004E4EDE" w:rsidRPr="003907B3" w14:paraId="6B920886" w14:textId="77777777" w:rsidTr="00804534">
        <w:tc>
          <w:tcPr>
            <w:tcW w:w="4500" w:type="dxa"/>
            <w:shd w:val="clear" w:color="auto" w:fill="auto"/>
          </w:tcPr>
          <w:p w14:paraId="5FF3EE26" w14:textId="77777777" w:rsidR="004E4EDE" w:rsidRPr="003907B3" w:rsidRDefault="004E4EDE" w:rsidP="004E4ED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3907B3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407CA" w14:textId="764FA293" w:rsidR="004E4EDE" w:rsidRPr="003907B3" w:rsidRDefault="00425CBD" w:rsidP="004E4ED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1AB9E02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99376" w14:textId="1A4EC311" w:rsidR="004E4EDE" w:rsidRPr="003907B3" w:rsidRDefault="004E4EDE" w:rsidP="004E4ED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8FADC72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AE805AA" w14:textId="43E7BA37" w:rsidR="004E4EDE" w:rsidRPr="003907B3" w:rsidRDefault="00760BE0" w:rsidP="004E4E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49,850</w:t>
            </w:r>
          </w:p>
        </w:tc>
        <w:tc>
          <w:tcPr>
            <w:tcW w:w="270" w:type="dxa"/>
            <w:shd w:val="clear" w:color="auto" w:fill="auto"/>
          </w:tcPr>
          <w:p w14:paraId="422E1529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7CEEADE4" w14:textId="4DE1733E" w:rsidR="004E4EDE" w:rsidRPr="003907B3" w:rsidRDefault="004E4EDE" w:rsidP="004E4E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sz w:val="28"/>
                <w:szCs w:val="28"/>
                <w:lang w:val="en-US" w:bidi="th-TH"/>
              </w:rPr>
              <w:t>42,631</w:t>
            </w:r>
          </w:p>
        </w:tc>
      </w:tr>
      <w:tr w:rsidR="004E4EDE" w:rsidRPr="003907B3" w14:paraId="1A60D597" w14:textId="77777777" w:rsidTr="00804534">
        <w:tc>
          <w:tcPr>
            <w:tcW w:w="4500" w:type="dxa"/>
            <w:shd w:val="clear" w:color="auto" w:fill="auto"/>
          </w:tcPr>
          <w:p w14:paraId="5C5DF0E4" w14:textId="77777777" w:rsidR="004E4EDE" w:rsidRPr="003907B3" w:rsidRDefault="004E4EDE" w:rsidP="004E4ED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07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EF508B" w14:textId="336926AE" w:rsidR="004E4EDE" w:rsidRPr="003907B3" w:rsidRDefault="00DF6CF3" w:rsidP="004E4ED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127,322</w:t>
            </w:r>
          </w:p>
        </w:tc>
        <w:tc>
          <w:tcPr>
            <w:tcW w:w="262" w:type="dxa"/>
            <w:shd w:val="clear" w:color="auto" w:fill="auto"/>
          </w:tcPr>
          <w:p w14:paraId="69F1A5AE" w14:textId="77777777" w:rsidR="004E4EDE" w:rsidRPr="003907B3" w:rsidRDefault="004E4EDE" w:rsidP="004E4E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6E0576" w14:textId="7E0B9402" w:rsidR="004E4EDE" w:rsidRPr="003907B3" w:rsidRDefault="004E4EDE" w:rsidP="004E4ED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138,564</w:t>
            </w:r>
          </w:p>
        </w:tc>
        <w:tc>
          <w:tcPr>
            <w:tcW w:w="255" w:type="dxa"/>
            <w:shd w:val="clear" w:color="auto" w:fill="auto"/>
          </w:tcPr>
          <w:p w14:paraId="75D4665E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81091" w14:textId="430FD11C" w:rsidR="004E4EDE" w:rsidRPr="003907B3" w:rsidRDefault="00EA0E04" w:rsidP="004E4E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98,27</w:t>
            </w:r>
            <w:r w:rsidR="00D32F2C"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3508495" w14:textId="77777777" w:rsidR="004E4EDE" w:rsidRPr="003907B3" w:rsidRDefault="004E4EDE" w:rsidP="004E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B365A" w14:textId="1E573841" w:rsidR="004E4EDE" w:rsidRPr="003907B3" w:rsidRDefault="004E4EDE" w:rsidP="004E4E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112,832</w:t>
            </w:r>
          </w:p>
        </w:tc>
      </w:tr>
    </w:tbl>
    <w:p w14:paraId="053F67A3" w14:textId="6C779893" w:rsidR="003A424B" w:rsidRPr="003907B3" w:rsidRDefault="003A424B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B374C5C" w14:textId="77777777" w:rsidR="003A424B" w:rsidRPr="003907B3" w:rsidRDefault="003A4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907B3"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5E4DB672" w14:textId="401B8DCE" w:rsidR="00DB12B7" w:rsidRPr="003907B3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3907B3">
        <w:rPr>
          <w:rFonts w:asciiTheme="majorBidi" w:eastAsia="MS Mincho" w:hAnsiTheme="majorBidi" w:cstheme="majorBidi"/>
          <w:sz w:val="28"/>
          <w:szCs w:val="28"/>
          <w:cs/>
          <w:lang w:val="en-US"/>
        </w:rPr>
        <w:lastRenderedPageBreak/>
        <w:t>ภาษีเงินได้</w:t>
      </w:r>
    </w:p>
    <w:p w14:paraId="665D247B" w14:textId="77777777" w:rsidR="00DB12B7" w:rsidRPr="003907B3" w:rsidRDefault="00DB12B7" w:rsidP="00DB12B7">
      <w:pPr>
        <w:pStyle w:val="block"/>
        <w:spacing w:after="0" w:line="240" w:lineRule="atLeast"/>
        <w:ind w:left="540" w:right="-45"/>
        <w:jc w:val="thaiDistribute"/>
        <w:rPr>
          <w:rFonts w:asciiTheme="majorBidi" w:eastAsia="MS Mincho" w:hAnsiTheme="majorBidi" w:cstheme="majorBidi"/>
          <w:sz w:val="28"/>
          <w:szCs w:val="28"/>
          <w:cs/>
          <w:lang w:val="en-US" w:bidi="th-TH"/>
        </w:rPr>
      </w:pPr>
    </w:p>
    <w:p w14:paraId="1E4D6032" w14:textId="3345962F" w:rsidR="00DB12B7" w:rsidRPr="003907B3" w:rsidRDefault="00DB12B7" w:rsidP="00DB12B7">
      <w:pPr>
        <w:spacing w:line="240" w:lineRule="auto"/>
        <w:ind w:left="540" w:right="-9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907B3">
        <w:rPr>
          <w:rFonts w:asciiTheme="majorBidi" w:hAnsiTheme="majorBidi" w:cstheme="majorBidi"/>
          <w:spacing w:val="-2"/>
          <w:sz w:val="28"/>
          <w:szCs w:val="28"/>
          <w:cs/>
        </w:rPr>
        <w:t>อัตราภาษีเงินได้ที่แท้จริงรวมของกลุ่มบริษัทและบริษัทในการดำเนินงานต่อเ</w:t>
      </w:r>
      <w:r w:rsidRPr="003907B3">
        <w:rPr>
          <w:rFonts w:asciiTheme="majorBidi" w:hAnsiTheme="majorBidi" w:cstheme="majorBidi"/>
          <w:sz w:val="28"/>
          <w:szCs w:val="28"/>
          <w:cs/>
        </w:rPr>
        <w:t>นื่องเป็นระยะเวลา</w:t>
      </w:r>
      <w:r w:rsidR="004E4EDE" w:rsidRPr="003907B3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3907B3">
        <w:rPr>
          <w:rFonts w:asciiTheme="majorBidi" w:hAnsiTheme="majorBidi" w:cstheme="majorBidi"/>
          <w:sz w:val="28"/>
          <w:szCs w:val="28"/>
          <w:cs/>
        </w:rPr>
        <w:t>เดือนสิ้นสุ</w:t>
      </w:r>
      <w:r w:rsidRPr="003907B3">
        <w:rPr>
          <w:rFonts w:asciiTheme="majorBidi" w:hAnsiTheme="majorBidi" w:cstheme="majorBidi"/>
          <w:spacing w:val="-2"/>
          <w:sz w:val="28"/>
          <w:szCs w:val="28"/>
          <w:cs/>
        </w:rPr>
        <w:t>ดวันที่</w:t>
      </w:r>
      <w:r w:rsidRPr="003907B3">
        <w:rPr>
          <w:rFonts w:asciiTheme="majorBidi" w:hAnsiTheme="majorBidi" w:cstheme="majorBidi"/>
          <w:spacing w:val="-2"/>
          <w:sz w:val="28"/>
          <w:szCs w:val="28"/>
        </w:rPr>
        <w:br/>
      </w:r>
      <w:r w:rsidR="00163428" w:rsidRPr="003907B3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682178" w:rsidRPr="003907B3">
        <w:rPr>
          <w:rFonts w:asciiTheme="majorBidi" w:hAnsiTheme="majorBidi" w:cstheme="majorBidi"/>
          <w:spacing w:val="-2"/>
          <w:sz w:val="28"/>
          <w:szCs w:val="28"/>
        </w:rPr>
        <w:t xml:space="preserve">0 </w:t>
      </w:r>
      <w:r w:rsidR="004E4EDE" w:rsidRPr="003907B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กันยายน </w:t>
      </w:r>
      <w:r w:rsidR="00163428" w:rsidRPr="003907B3">
        <w:rPr>
          <w:rFonts w:asciiTheme="majorBidi" w:hAnsiTheme="majorBidi" w:cstheme="majorBidi"/>
          <w:spacing w:val="-2"/>
          <w:sz w:val="28"/>
          <w:szCs w:val="28"/>
        </w:rPr>
        <w:t>2565</w:t>
      </w:r>
      <w:r w:rsidRPr="003907B3">
        <w:rPr>
          <w:rFonts w:asciiTheme="majorBidi" w:hAnsiTheme="majorBidi" w:cstheme="majorBidi"/>
          <w:spacing w:val="-2"/>
          <w:sz w:val="28"/>
          <w:szCs w:val="28"/>
          <w:cs/>
        </w:rPr>
        <w:t xml:space="preserve"> คือร้อยละ</w:t>
      </w:r>
      <w:r w:rsidR="00614107" w:rsidRPr="003907B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8C343A" w:rsidRPr="003907B3">
        <w:rPr>
          <w:rFonts w:asciiTheme="majorBidi" w:hAnsiTheme="majorBidi" w:cstheme="majorBidi"/>
          <w:spacing w:val="-2"/>
          <w:sz w:val="28"/>
          <w:szCs w:val="28"/>
        </w:rPr>
        <w:t>17.94</w:t>
      </w:r>
      <w:r w:rsidR="00D40C00" w:rsidRPr="003907B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907B3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และร้อยละ </w:t>
      </w:r>
      <w:r w:rsidR="004B15A2" w:rsidRPr="003907B3">
        <w:rPr>
          <w:rFonts w:asciiTheme="majorBidi" w:hAnsiTheme="majorBidi" w:cstheme="majorBidi"/>
          <w:spacing w:val="-2"/>
          <w:sz w:val="28"/>
          <w:szCs w:val="28"/>
        </w:rPr>
        <w:t>10</w:t>
      </w:r>
      <w:r w:rsidR="00826AF9" w:rsidRPr="003907B3">
        <w:rPr>
          <w:rFonts w:asciiTheme="majorBidi" w:hAnsiTheme="majorBidi" w:cstheme="majorBidi"/>
          <w:spacing w:val="-2"/>
          <w:sz w:val="28"/>
          <w:szCs w:val="28"/>
        </w:rPr>
        <w:t>.77</w:t>
      </w:r>
      <w:r w:rsidR="00A370EB" w:rsidRPr="003907B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B32026" w:rsidRPr="003907B3">
        <w:rPr>
          <w:rFonts w:asciiTheme="majorBidi" w:hAnsiTheme="majorBidi" w:cstheme="majorBidi"/>
          <w:spacing w:val="-2"/>
          <w:sz w:val="28"/>
          <w:szCs w:val="28"/>
          <w:cs/>
        </w:rPr>
        <w:t>ตามลำดับ</w:t>
      </w:r>
      <w:r w:rsidRPr="003907B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907B3">
        <w:rPr>
          <w:rFonts w:asciiTheme="majorBidi" w:hAnsiTheme="majorBidi" w:cstheme="majorBidi"/>
          <w:i/>
          <w:iCs/>
          <w:spacing w:val="-2"/>
          <w:sz w:val="28"/>
          <w:szCs w:val="28"/>
        </w:rPr>
        <w:t>(256</w:t>
      </w:r>
      <w:r w:rsidR="00163428" w:rsidRPr="003907B3">
        <w:rPr>
          <w:rFonts w:asciiTheme="majorBidi" w:hAnsiTheme="majorBidi" w:cstheme="majorBidi"/>
          <w:i/>
          <w:iCs/>
          <w:spacing w:val="-2"/>
          <w:sz w:val="28"/>
          <w:szCs w:val="28"/>
        </w:rPr>
        <w:t>4</w:t>
      </w:r>
      <w:r w:rsidRPr="003907B3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Pr="003907B3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ร้อยละ </w:t>
      </w:r>
      <w:r w:rsidR="00911B69" w:rsidRPr="003907B3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17.19 </w:t>
      </w:r>
      <w:r w:rsidRPr="003907B3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3907B3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และร้อยละ </w:t>
      </w:r>
      <w:r w:rsidR="00911B69" w:rsidRPr="003907B3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12.11 </w:t>
      </w:r>
      <w:r w:rsidRPr="003907B3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3907B3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ตามลำดับ</w:t>
      </w:r>
      <w:r w:rsidRPr="003907B3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  <w:r w:rsidR="00A2267C" w:rsidRPr="003907B3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A2267C" w:rsidRPr="003907B3">
        <w:rPr>
          <w:rFonts w:asciiTheme="majorBidi" w:hAnsiTheme="majorBidi" w:cstheme="majorBidi"/>
          <w:i/>
          <w:iCs/>
          <w:spacing w:val="-2"/>
          <w:sz w:val="28"/>
          <w:szCs w:val="28"/>
        </w:rPr>
        <w:br/>
      </w:r>
      <w:r w:rsidRPr="003907B3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ารเปลี่ยนแปลงในอัตราภาษีเงินได้ที่แท้จริงมีสาเหตุหลักเนื่องจากความแตกต่างระหว่างการรับรู้รายได้และค่าใช้จ่ายทางบัญชีและทางภาษีบางรายการ โดยเฉพาะอย่างยิ่ง ส่วนแบ่งกำไรจากเงินลงทุนในบริษัทย่อย </w:t>
      </w:r>
      <w:r w:rsidRPr="003907B3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รายได้รับล่วงหน้า และประมาณการหนี้สิน</w:t>
      </w:r>
    </w:p>
    <w:p w14:paraId="19702C04" w14:textId="637C2E99" w:rsidR="004A4F2B" w:rsidRPr="003907B3" w:rsidRDefault="004A4F2B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cs/>
          <w:lang w:eastAsia="x-none"/>
        </w:rPr>
      </w:pPr>
    </w:p>
    <w:p w14:paraId="7F5564B9" w14:textId="6104084D" w:rsidR="00DB12B7" w:rsidRPr="003907B3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3907B3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กำไรต่อหุ้นขั้นพื้นฐาน</w:t>
      </w:r>
    </w:p>
    <w:p w14:paraId="71F6815C" w14:textId="77777777" w:rsidR="002C2989" w:rsidRPr="003907B3" w:rsidRDefault="002C2989" w:rsidP="00DB12B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3FFB41" w14:textId="0D9E6D1C" w:rsidR="00DB12B7" w:rsidRPr="003907B3" w:rsidRDefault="00DB12B7" w:rsidP="00DB12B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907B3">
        <w:rPr>
          <w:rFonts w:asciiTheme="majorBidi" w:hAnsiTheme="majorBidi" w:cstheme="majorBidi"/>
          <w:sz w:val="28"/>
          <w:szCs w:val="28"/>
          <w:cs/>
        </w:rPr>
        <w:t>กำไรต่อหุ้นขั้นพื้นฐานสำหรับงวด</w:t>
      </w:r>
      <w:r w:rsidR="00940349" w:rsidRPr="003907B3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="00762C21" w:rsidRPr="003907B3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3907B3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163428" w:rsidRPr="003907B3">
        <w:rPr>
          <w:rFonts w:asciiTheme="majorBidi" w:hAnsiTheme="majorBidi" w:cstheme="majorBidi"/>
          <w:bCs/>
          <w:sz w:val="28"/>
          <w:szCs w:val="28"/>
        </w:rPr>
        <w:t>3</w:t>
      </w:r>
      <w:r w:rsidR="00317423" w:rsidRPr="003907B3">
        <w:rPr>
          <w:rFonts w:asciiTheme="majorBidi" w:hAnsiTheme="majorBidi" w:cstheme="majorBidi"/>
          <w:bCs/>
          <w:sz w:val="28"/>
          <w:szCs w:val="28"/>
        </w:rPr>
        <w:t xml:space="preserve">0 </w:t>
      </w:r>
      <w:r w:rsidR="00762C21" w:rsidRPr="003907B3">
        <w:rPr>
          <w:rFonts w:asciiTheme="majorBidi" w:hAnsiTheme="majorBidi" w:cstheme="majorBidi" w:hint="cs"/>
          <w:b/>
          <w:sz w:val="28"/>
          <w:szCs w:val="28"/>
          <w:cs/>
        </w:rPr>
        <w:t>กันยายน</w:t>
      </w:r>
      <w:r w:rsidR="00762C21" w:rsidRPr="003907B3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163428" w:rsidRPr="003907B3">
        <w:rPr>
          <w:rFonts w:asciiTheme="majorBidi" w:hAnsiTheme="majorBidi" w:cstheme="majorBidi"/>
          <w:bCs/>
          <w:sz w:val="28"/>
          <w:szCs w:val="28"/>
        </w:rPr>
        <w:t xml:space="preserve">2565 </w:t>
      </w:r>
      <w:r w:rsidR="00163428" w:rsidRPr="003907B3">
        <w:rPr>
          <w:rFonts w:asciiTheme="majorBidi" w:hAnsiTheme="majorBidi" w:cstheme="majorBidi"/>
          <w:b/>
          <w:sz w:val="28"/>
          <w:szCs w:val="28"/>
          <w:cs/>
        </w:rPr>
        <w:t>แล</w:t>
      </w:r>
      <w:r w:rsidR="00163428" w:rsidRPr="003907B3">
        <w:rPr>
          <w:rFonts w:asciiTheme="majorBidi" w:hAnsiTheme="majorBidi" w:cstheme="majorBidi"/>
          <w:bCs/>
          <w:sz w:val="28"/>
          <w:szCs w:val="28"/>
          <w:cs/>
        </w:rPr>
        <w:t xml:space="preserve">ะ </w:t>
      </w:r>
      <w:r w:rsidR="00163428" w:rsidRPr="003907B3">
        <w:rPr>
          <w:rFonts w:asciiTheme="majorBidi" w:hAnsiTheme="majorBidi" w:cstheme="majorBidi"/>
          <w:bCs/>
          <w:sz w:val="28"/>
          <w:szCs w:val="28"/>
        </w:rPr>
        <w:t>2564</w:t>
      </w:r>
      <w:r w:rsidRPr="003907B3">
        <w:rPr>
          <w:rFonts w:asciiTheme="majorBidi" w:hAnsiTheme="majorBidi" w:cstheme="majorBidi"/>
          <w:sz w:val="28"/>
          <w:szCs w:val="28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  <w:r w:rsidRPr="003907B3">
        <w:rPr>
          <w:rFonts w:asciiTheme="majorBidi" w:hAnsiTheme="majorBidi" w:cstheme="majorBidi"/>
          <w:sz w:val="28"/>
          <w:szCs w:val="28"/>
        </w:rPr>
        <w:t xml:space="preserve"> </w:t>
      </w:r>
    </w:p>
    <w:p w14:paraId="32EDBDDB" w14:textId="77777777" w:rsidR="00F67017" w:rsidRPr="003907B3" w:rsidRDefault="00F67017" w:rsidP="00DB12B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17" w:type="dxa"/>
        <w:tblInd w:w="450" w:type="dxa"/>
        <w:tblLook w:val="01E0" w:firstRow="1" w:lastRow="1" w:firstColumn="1" w:lastColumn="1" w:noHBand="0" w:noVBand="0"/>
      </w:tblPr>
      <w:tblGrid>
        <w:gridCol w:w="4050"/>
        <w:gridCol w:w="1041"/>
        <w:gridCol w:w="274"/>
        <w:gridCol w:w="18"/>
        <w:gridCol w:w="988"/>
        <w:gridCol w:w="291"/>
        <w:gridCol w:w="1059"/>
        <w:gridCol w:w="291"/>
        <w:gridCol w:w="1005"/>
      </w:tblGrid>
      <w:tr w:rsidR="005D0885" w:rsidRPr="003907B3" w14:paraId="49B0987C" w14:textId="77777777" w:rsidTr="005D0885">
        <w:tc>
          <w:tcPr>
            <w:tcW w:w="4050" w:type="dxa"/>
            <w:shd w:val="clear" w:color="auto" w:fill="auto"/>
          </w:tcPr>
          <w:p w14:paraId="314DE2E7" w14:textId="77777777" w:rsidR="005D0885" w:rsidRPr="003907B3" w:rsidRDefault="005D0885" w:rsidP="008D3EC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21" w:type="dxa"/>
            <w:gridSpan w:val="4"/>
            <w:shd w:val="clear" w:color="auto" w:fill="auto"/>
          </w:tcPr>
          <w:p w14:paraId="594985B6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" w:type="dxa"/>
            <w:shd w:val="clear" w:color="auto" w:fill="auto"/>
          </w:tcPr>
          <w:p w14:paraId="749B7393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55" w:type="dxa"/>
            <w:gridSpan w:val="3"/>
            <w:shd w:val="clear" w:color="auto" w:fill="auto"/>
          </w:tcPr>
          <w:p w14:paraId="0AADD427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0885" w:rsidRPr="003907B3" w14:paraId="7D0ADB3C" w14:textId="77777777" w:rsidTr="005D0885">
        <w:tc>
          <w:tcPr>
            <w:tcW w:w="4050" w:type="dxa"/>
            <w:shd w:val="clear" w:color="auto" w:fill="auto"/>
          </w:tcPr>
          <w:p w14:paraId="16D6AF5B" w14:textId="77777777" w:rsidR="005D0885" w:rsidRPr="003907B3" w:rsidRDefault="005D0885" w:rsidP="008D3EC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907B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907B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3907B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41" w:type="dxa"/>
            <w:shd w:val="clear" w:color="auto" w:fill="auto"/>
          </w:tcPr>
          <w:p w14:paraId="5D04E9BF" w14:textId="35AC0445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4" w:type="dxa"/>
            <w:shd w:val="clear" w:color="auto" w:fill="auto"/>
          </w:tcPr>
          <w:p w14:paraId="20883CF3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2596F3B8" w14:textId="02D908CB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91" w:type="dxa"/>
            <w:shd w:val="clear" w:color="auto" w:fill="auto"/>
          </w:tcPr>
          <w:p w14:paraId="2B10B196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3A7995DE" w14:textId="4FC885F5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91" w:type="dxa"/>
            <w:shd w:val="clear" w:color="auto" w:fill="auto"/>
          </w:tcPr>
          <w:p w14:paraId="65773F56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2AC5B058" w14:textId="4385D23E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D0885" w:rsidRPr="003907B3" w14:paraId="76621EEC" w14:textId="77777777" w:rsidTr="005D0885">
        <w:tc>
          <w:tcPr>
            <w:tcW w:w="4050" w:type="dxa"/>
            <w:shd w:val="clear" w:color="auto" w:fill="auto"/>
          </w:tcPr>
          <w:p w14:paraId="248980A3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7" w:type="dxa"/>
            <w:gridSpan w:val="8"/>
            <w:shd w:val="clear" w:color="auto" w:fill="auto"/>
          </w:tcPr>
          <w:p w14:paraId="3290C1A8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907B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3907B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3907B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</w:t>
            </w:r>
            <w:r w:rsidRPr="003907B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/ พันหุ้น</w:t>
            </w:r>
            <w:r w:rsidRPr="003907B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5D0885" w:rsidRPr="003907B3" w14:paraId="59F1E900" w14:textId="77777777" w:rsidTr="005D0885">
        <w:tc>
          <w:tcPr>
            <w:tcW w:w="4050" w:type="dxa"/>
            <w:shd w:val="clear" w:color="auto" w:fill="auto"/>
          </w:tcPr>
          <w:p w14:paraId="2D493C38" w14:textId="77777777" w:rsidR="005D0885" w:rsidRPr="003907B3" w:rsidRDefault="005D0885" w:rsidP="008D3EC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3907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ที่เป็นส่วนของ</w:t>
            </w:r>
            <w:r w:rsidRPr="003907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ผู้ถือหุ้น</w:t>
            </w:r>
            <w:r w:rsidRPr="003907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สามัญของบริษัท</w:t>
            </w:r>
          </w:p>
        </w:tc>
        <w:tc>
          <w:tcPr>
            <w:tcW w:w="1041" w:type="dxa"/>
            <w:shd w:val="clear" w:color="auto" w:fill="auto"/>
          </w:tcPr>
          <w:p w14:paraId="7D3E7992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60CACA8D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5EC96E72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709EE27A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1A636513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72293C07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2F0C63D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0885" w:rsidRPr="003907B3" w14:paraId="63DB2E97" w14:textId="77777777" w:rsidTr="005D0885">
        <w:tc>
          <w:tcPr>
            <w:tcW w:w="4050" w:type="dxa"/>
            <w:shd w:val="clear" w:color="auto" w:fill="auto"/>
          </w:tcPr>
          <w:p w14:paraId="308492D9" w14:textId="77777777" w:rsidR="005D0885" w:rsidRPr="003907B3" w:rsidRDefault="005D0885" w:rsidP="005D088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3907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(ขั้นพื้นฐาน)</w:t>
            </w: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14:paraId="185A4F7E" w14:textId="345A0E4A" w:rsidR="005D0885" w:rsidRPr="003907B3" w:rsidRDefault="00D42155" w:rsidP="005D088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27,759</w:t>
            </w:r>
          </w:p>
        </w:tc>
        <w:tc>
          <w:tcPr>
            <w:tcW w:w="274" w:type="dxa"/>
            <w:shd w:val="clear" w:color="auto" w:fill="auto"/>
          </w:tcPr>
          <w:p w14:paraId="5BA853F0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3A8FCBF" w14:textId="3F7D80B3" w:rsidR="005D0885" w:rsidRPr="003907B3" w:rsidRDefault="005D0885" w:rsidP="005D088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31,238</w:t>
            </w:r>
          </w:p>
        </w:tc>
        <w:tc>
          <w:tcPr>
            <w:tcW w:w="291" w:type="dxa"/>
            <w:shd w:val="clear" w:color="auto" w:fill="auto"/>
          </w:tcPr>
          <w:p w14:paraId="64F50E11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14:paraId="2829847C" w14:textId="74CA5E6B" w:rsidR="005D0885" w:rsidRPr="003907B3" w:rsidRDefault="00F742B2" w:rsidP="005D088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27,75</w:t>
            </w:r>
            <w:r w:rsidR="001E6078" w:rsidRPr="003907B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91" w:type="dxa"/>
            <w:shd w:val="clear" w:color="auto" w:fill="auto"/>
          </w:tcPr>
          <w:p w14:paraId="5BCC4883" w14:textId="77777777" w:rsidR="005D0885" w:rsidRPr="003907B3" w:rsidRDefault="005D0885" w:rsidP="005D088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47069DA9" w14:textId="0461EAE5" w:rsidR="005D0885" w:rsidRPr="003907B3" w:rsidRDefault="005D0885" w:rsidP="005D0885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31,238</w:t>
            </w:r>
          </w:p>
        </w:tc>
      </w:tr>
      <w:tr w:rsidR="005D0885" w:rsidRPr="003907B3" w14:paraId="5E20C59F" w14:textId="77777777" w:rsidTr="00F742B2">
        <w:tc>
          <w:tcPr>
            <w:tcW w:w="4050" w:type="dxa"/>
            <w:shd w:val="clear" w:color="auto" w:fill="auto"/>
          </w:tcPr>
          <w:p w14:paraId="144E2815" w14:textId="77777777" w:rsidR="005D0885" w:rsidRPr="003907B3" w:rsidRDefault="005D0885" w:rsidP="005D088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3907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โดยวิธีถัวเฉลี่ยถ่วงน้ำหนัก</w:t>
            </w:r>
          </w:p>
        </w:tc>
        <w:tc>
          <w:tcPr>
            <w:tcW w:w="1041" w:type="dxa"/>
            <w:shd w:val="clear" w:color="auto" w:fill="auto"/>
          </w:tcPr>
          <w:p w14:paraId="4AF8EBEC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4A7FA2B6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920220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05684F95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0DC1C553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5DBBAB7C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</w:tcPr>
          <w:p w14:paraId="03AEA5F1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D0885" w:rsidRPr="003907B3" w14:paraId="6BBA6309" w14:textId="77777777" w:rsidTr="005D0885">
        <w:tc>
          <w:tcPr>
            <w:tcW w:w="4050" w:type="dxa"/>
            <w:shd w:val="clear" w:color="auto" w:fill="auto"/>
          </w:tcPr>
          <w:p w14:paraId="2A4A5202" w14:textId="77777777" w:rsidR="005D0885" w:rsidRPr="003907B3" w:rsidRDefault="005D0885" w:rsidP="005D088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Pr="003907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907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3907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ขั้นพื้นฐาน)</w:t>
            </w: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14:paraId="227A8779" w14:textId="012FDF6B" w:rsidR="005D0885" w:rsidRPr="003907B3" w:rsidRDefault="006E7B0B" w:rsidP="005D088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307</w:t>
            </w: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907B3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005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51ABE920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shd w:val="clear" w:color="auto" w:fill="auto"/>
          </w:tcPr>
          <w:p w14:paraId="4B1B5361" w14:textId="20972C86" w:rsidR="005D0885" w:rsidRPr="003907B3" w:rsidRDefault="005D0885" w:rsidP="005D088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307,005</w:t>
            </w:r>
          </w:p>
        </w:tc>
        <w:tc>
          <w:tcPr>
            <w:tcW w:w="291" w:type="dxa"/>
            <w:shd w:val="clear" w:color="auto" w:fill="auto"/>
          </w:tcPr>
          <w:p w14:paraId="725A9983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14:paraId="18C0184D" w14:textId="3C38A26B" w:rsidR="005D0885" w:rsidRPr="003907B3" w:rsidRDefault="006E7B0B" w:rsidP="005D088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307</w:t>
            </w: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907B3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005</w:t>
            </w:r>
          </w:p>
        </w:tc>
        <w:tc>
          <w:tcPr>
            <w:tcW w:w="291" w:type="dxa"/>
            <w:shd w:val="clear" w:color="auto" w:fill="auto"/>
          </w:tcPr>
          <w:p w14:paraId="1C70F00E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33B617C3" w14:textId="42A7356E" w:rsidR="005D0885" w:rsidRPr="003907B3" w:rsidRDefault="005D0885" w:rsidP="005D0885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307,005</w:t>
            </w:r>
          </w:p>
        </w:tc>
      </w:tr>
      <w:tr w:rsidR="005D0885" w:rsidRPr="003907B3" w14:paraId="1EB2076C" w14:textId="77777777" w:rsidTr="005D0885">
        <w:trPr>
          <w:trHeight w:val="425"/>
        </w:trPr>
        <w:tc>
          <w:tcPr>
            <w:tcW w:w="4050" w:type="dxa"/>
            <w:shd w:val="clear" w:color="auto" w:fill="auto"/>
          </w:tcPr>
          <w:p w14:paraId="54CB1C72" w14:textId="77777777" w:rsidR="005D0885" w:rsidRPr="003907B3" w:rsidRDefault="005D0885" w:rsidP="005D088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07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3907B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14:paraId="54138193" w14:textId="000A2057" w:rsidR="005D0885" w:rsidRPr="003907B3" w:rsidRDefault="00AC3736" w:rsidP="005D088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0.09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0B5EC3A4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shd w:val="clear" w:color="auto" w:fill="auto"/>
          </w:tcPr>
          <w:p w14:paraId="4D8418E2" w14:textId="2D5E4E0B" w:rsidR="005D0885" w:rsidRPr="003907B3" w:rsidRDefault="005D0885" w:rsidP="005D088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0.10</w:t>
            </w:r>
          </w:p>
        </w:tc>
        <w:tc>
          <w:tcPr>
            <w:tcW w:w="291" w:type="dxa"/>
            <w:shd w:val="clear" w:color="auto" w:fill="auto"/>
          </w:tcPr>
          <w:p w14:paraId="5FBB79AE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14:paraId="3637F169" w14:textId="16F1265F" w:rsidR="005D0885" w:rsidRPr="003907B3" w:rsidRDefault="0056612F" w:rsidP="005D088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0.09</w:t>
            </w:r>
          </w:p>
        </w:tc>
        <w:tc>
          <w:tcPr>
            <w:tcW w:w="291" w:type="dxa"/>
            <w:shd w:val="clear" w:color="auto" w:fill="auto"/>
          </w:tcPr>
          <w:p w14:paraId="1B3523E3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60AE6DAA" w14:textId="043AFE08" w:rsidR="005D0885" w:rsidRPr="003907B3" w:rsidRDefault="005D0885" w:rsidP="005D088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0.10</w:t>
            </w:r>
          </w:p>
        </w:tc>
      </w:tr>
    </w:tbl>
    <w:p w14:paraId="5F58412D" w14:textId="1D8DB63A" w:rsidR="00317423" w:rsidRPr="003907B3" w:rsidRDefault="00317423" w:rsidP="00317423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4A78835" w14:textId="5F103587" w:rsidR="005D0885" w:rsidRPr="003907B3" w:rsidRDefault="005D0885"/>
    <w:tbl>
      <w:tblPr>
        <w:tblW w:w="90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35"/>
        <w:gridCol w:w="291"/>
        <w:gridCol w:w="978"/>
        <w:gridCol w:w="288"/>
        <w:gridCol w:w="1087"/>
        <w:gridCol w:w="288"/>
        <w:gridCol w:w="992"/>
      </w:tblGrid>
      <w:tr w:rsidR="005D0885" w:rsidRPr="003907B3" w14:paraId="3FEDE09B" w14:textId="77777777" w:rsidTr="005D0885">
        <w:trPr>
          <w:tblHeader/>
        </w:trPr>
        <w:tc>
          <w:tcPr>
            <w:tcW w:w="4050" w:type="dxa"/>
            <w:shd w:val="clear" w:color="auto" w:fill="auto"/>
          </w:tcPr>
          <w:p w14:paraId="633197AF" w14:textId="74A12223" w:rsidR="005D0885" w:rsidRPr="003907B3" w:rsidRDefault="005D0885" w:rsidP="008D3EC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907B3">
              <w:rPr>
                <w:sz w:val="28"/>
                <w:szCs w:val="28"/>
              </w:rPr>
              <w:br w:type="page"/>
            </w:r>
            <w:r w:rsidRPr="003907B3">
              <w:rPr>
                <w:sz w:val="28"/>
                <w:szCs w:val="28"/>
              </w:rPr>
              <w:br w:type="page"/>
            </w:r>
            <w:r w:rsidRPr="003907B3">
              <w:rPr>
                <w:sz w:val="28"/>
                <w:szCs w:val="28"/>
              </w:rPr>
              <w:br w:type="page"/>
            </w:r>
          </w:p>
        </w:tc>
        <w:tc>
          <w:tcPr>
            <w:tcW w:w="2304" w:type="dxa"/>
            <w:gridSpan w:val="3"/>
            <w:shd w:val="clear" w:color="auto" w:fill="auto"/>
          </w:tcPr>
          <w:p w14:paraId="6F0C2D56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" w:type="dxa"/>
            <w:shd w:val="clear" w:color="auto" w:fill="auto"/>
          </w:tcPr>
          <w:p w14:paraId="41343DB8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0C309C6E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0885" w:rsidRPr="003907B3" w14:paraId="4E757091" w14:textId="77777777" w:rsidTr="005D0885">
        <w:trPr>
          <w:tblHeader/>
        </w:trPr>
        <w:tc>
          <w:tcPr>
            <w:tcW w:w="4050" w:type="dxa"/>
            <w:shd w:val="clear" w:color="auto" w:fill="auto"/>
          </w:tcPr>
          <w:p w14:paraId="23CE8070" w14:textId="77777777" w:rsidR="005D0885" w:rsidRPr="003907B3" w:rsidRDefault="005D0885" w:rsidP="008D3EC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907B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3907B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3907B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3907B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3907B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35" w:type="dxa"/>
            <w:shd w:val="clear" w:color="auto" w:fill="auto"/>
          </w:tcPr>
          <w:p w14:paraId="6A23A2C7" w14:textId="5C628072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91" w:type="dxa"/>
            <w:shd w:val="clear" w:color="auto" w:fill="auto"/>
          </w:tcPr>
          <w:p w14:paraId="74289198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5366643C" w14:textId="2C99A780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8" w:type="dxa"/>
            <w:shd w:val="clear" w:color="auto" w:fill="auto"/>
          </w:tcPr>
          <w:p w14:paraId="1A2040EB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62673928" w14:textId="4160CA5E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8" w:type="dxa"/>
            <w:shd w:val="clear" w:color="auto" w:fill="auto"/>
          </w:tcPr>
          <w:p w14:paraId="2D089FCE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EE7675F" w14:textId="753F9570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7B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D0885" w:rsidRPr="003907B3" w14:paraId="70D1AC84" w14:textId="77777777" w:rsidTr="005D0885">
        <w:trPr>
          <w:tblHeader/>
        </w:trPr>
        <w:tc>
          <w:tcPr>
            <w:tcW w:w="4050" w:type="dxa"/>
            <w:shd w:val="clear" w:color="auto" w:fill="auto"/>
          </w:tcPr>
          <w:p w14:paraId="0A6C4857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9" w:type="dxa"/>
            <w:gridSpan w:val="7"/>
            <w:shd w:val="clear" w:color="auto" w:fill="auto"/>
          </w:tcPr>
          <w:p w14:paraId="1DEEE4F1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907B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3907B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3907B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</w:t>
            </w:r>
            <w:r w:rsidRPr="003907B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/ พันหุ้น</w:t>
            </w:r>
            <w:r w:rsidRPr="003907B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5D0885" w:rsidRPr="003907B3" w14:paraId="56E2DCDD" w14:textId="77777777" w:rsidTr="005D0885">
        <w:tc>
          <w:tcPr>
            <w:tcW w:w="4050" w:type="dxa"/>
            <w:shd w:val="clear" w:color="auto" w:fill="auto"/>
          </w:tcPr>
          <w:p w14:paraId="36D44248" w14:textId="77777777" w:rsidR="005D0885" w:rsidRPr="003907B3" w:rsidRDefault="005D0885" w:rsidP="008D3EC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3907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ที่เป็นส่วนของ</w:t>
            </w:r>
            <w:r w:rsidRPr="003907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ผู้ถือหุ้น</w:t>
            </w:r>
            <w:r w:rsidRPr="003907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สามัญของบริษัท</w:t>
            </w:r>
          </w:p>
        </w:tc>
        <w:tc>
          <w:tcPr>
            <w:tcW w:w="1035" w:type="dxa"/>
            <w:shd w:val="clear" w:color="auto" w:fill="auto"/>
          </w:tcPr>
          <w:p w14:paraId="75CD00C0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54A2CF18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04EFA39D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786473FB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40C25BFF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7B500A31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8A401B8" w14:textId="77777777" w:rsidR="005D0885" w:rsidRPr="003907B3" w:rsidRDefault="005D0885" w:rsidP="008D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0885" w:rsidRPr="003907B3" w14:paraId="19C06518" w14:textId="77777777" w:rsidTr="005D0885">
        <w:tc>
          <w:tcPr>
            <w:tcW w:w="4050" w:type="dxa"/>
            <w:shd w:val="clear" w:color="auto" w:fill="auto"/>
          </w:tcPr>
          <w:p w14:paraId="583FEF23" w14:textId="77777777" w:rsidR="005D0885" w:rsidRPr="003907B3" w:rsidRDefault="005D0885" w:rsidP="005D088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3907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(ขั้นพื้นฐาน)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71B917EC" w14:textId="2BA3AA55" w:rsidR="005D0885" w:rsidRPr="003907B3" w:rsidRDefault="002636F0" w:rsidP="005D088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</w:rPr>
              <w:t>87,</w:t>
            </w:r>
            <w:r w:rsidR="00F25664" w:rsidRPr="003907B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6D5D46" w:rsidRPr="003907B3">
              <w:rPr>
                <w:rFonts w:ascii="Angsana New" w:hAnsi="Angsana New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291" w:type="dxa"/>
            <w:shd w:val="clear" w:color="auto" w:fill="auto"/>
          </w:tcPr>
          <w:p w14:paraId="64D7BE08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  <w:shd w:val="clear" w:color="auto" w:fill="auto"/>
          </w:tcPr>
          <w:p w14:paraId="43A21824" w14:textId="73C3C5C6" w:rsidR="005D0885" w:rsidRPr="003907B3" w:rsidRDefault="005D0885" w:rsidP="005D088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</w:rPr>
              <w:t>99,165</w:t>
            </w:r>
          </w:p>
        </w:tc>
        <w:tc>
          <w:tcPr>
            <w:tcW w:w="288" w:type="dxa"/>
            <w:shd w:val="clear" w:color="auto" w:fill="auto"/>
          </w:tcPr>
          <w:p w14:paraId="3C84F1BF" w14:textId="77777777" w:rsidR="005D0885" w:rsidRPr="003907B3" w:rsidRDefault="005D0885" w:rsidP="005D0885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</w:tcPr>
          <w:p w14:paraId="533B0FF7" w14:textId="5A0E6629" w:rsidR="005D0885" w:rsidRPr="003907B3" w:rsidRDefault="00B57390" w:rsidP="005D088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</w:rPr>
              <w:t>87,6</w:t>
            </w:r>
            <w:r w:rsidR="006D5D46" w:rsidRPr="003907B3">
              <w:rPr>
                <w:rFonts w:ascii="Angsana New" w:hAnsi="Angsana New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288" w:type="dxa"/>
            <w:shd w:val="clear" w:color="auto" w:fill="auto"/>
          </w:tcPr>
          <w:p w14:paraId="1BE05FEF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09CD0834" w14:textId="1575EC6C" w:rsidR="005D0885" w:rsidRPr="003907B3" w:rsidRDefault="005D0885" w:rsidP="005D0885">
            <w:pPr>
              <w:pStyle w:val="acctfourfigures"/>
              <w:tabs>
                <w:tab w:val="clear" w:pos="765"/>
                <w:tab w:val="decimal" w:pos="76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</w:rPr>
              <w:t>99,165</w:t>
            </w:r>
          </w:p>
        </w:tc>
      </w:tr>
      <w:tr w:rsidR="005D0885" w:rsidRPr="003907B3" w14:paraId="032446B1" w14:textId="77777777" w:rsidTr="00880893">
        <w:tc>
          <w:tcPr>
            <w:tcW w:w="4050" w:type="dxa"/>
            <w:shd w:val="clear" w:color="auto" w:fill="auto"/>
          </w:tcPr>
          <w:p w14:paraId="161EFB1C" w14:textId="77777777" w:rsidR="005D0885" w:rsidRPr="003907B3" w:rsidRDefault="005D0885" w:rsidP="005D088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3907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โดยวิธีถัวเฉลี่ยถ่วงน้ำหนัก</w:t>
            </w:r>
          </w:p>
        </w:tc>
        <w:tc>
          <w:tcPr>
            <w:tcW w:w="1035" w:type="dxa"/>
            <w:shd w:val="clear" w:color="auto" w:fill="auto"/>
          </w:tcPr>
          <w:p w14:paraId="75AF4D0D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612BDBAA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6A96F0FB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3BA7C06D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2D8DD703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357E5785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AF06374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D0885" w:rsidRPr="003907B3" w14:paraId="7E7544CA" w14:textId="77777777" w:rsidTr="005D0885">
        <w:tc>
          <w:tcPr>
            <w:tcW w:w="4050" w:type="dxa"/>
            <w:shd w:val="clear" w:color="auto" w:fill="auto"/>
          </w:tcPr>
          <w:p w14:paraId="21B896D8" w14:textId="77777777" w:rsidR="005D0885" w:rsidRPr="003907B3" w:rsidRDefault="005D0885" w:rsidP="005D0885">
            <w:pPr>
              <w:tabs>
                <w:tab w:val="clear" w:pos="680"/>
                <w:tab w:val="left" w:pos="540"/>
              </w:tabs>
              <w:ind w:left="-126" w:firstLine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3907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3907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ขั้นพื้นฐาน)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59FDCED5" w14:textId="3D7FD0CA" w:rsidR="005D0885" w:rsidRPr="003907B3" w:rsidRDefault="00F25664" w:rsidP="005D088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</w:rPr>
              <w:t>307,005</w:t>
            </w:r>
          </w:p>
        </w:tc>
        <w:tc>
          <w:tcPr>
            <w:tcW w:w="291" w:type="dxa"/>
            <w:shd w:val="clear" w:color="auto" w:fill="auto"/>
          </w:tcPr>
          <w:p w14:paraId="78F4A4F5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  <w:shd w:val="clear" w:color="auto" w:fill="auto"/>
          </w:tcPr>
          <w:p w14:paraId="5C693434" w14:textId="6CB6A635" w:rsidR="005D0885" w:rsidRPr="003907B3" w:rsidRDefault="005D0885" w:rsidP="005D088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</w:rPr>
              <w:t>303,490</w:t>
            </w:r>
          </w:p>
        </w:tc>
        <w:tc>
          <w:tcPr>
            <w:tcW w:w="288" w:type="dxa"/>
            <w:shd w:val="clear" w:color="auto" w:fill="auto"/>
          </w:tcPr>
          <w:p w14:paraId="4B0489A1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</w:tcPr>
          <w:p w14:paraId="0820BE0F" w14:textId="5C235CFC" w:rsidR="005D0885" w:rsidRPr="003907B3" w:rsidRDefault="00B57390" w:rsidP="005D088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</w:rPr>
              <w:t>307,005</w:t>
            </w:r>
          </w:p>
        </w:tc>
        <w:tc>
          <w:tcPr>
            <w:tcW w:w="288" w:type="dxa"/>
            <w:shd w:val="clear" w:color="auto" w:fill="auto"/>
          </w:tcPr>
          <w:p w14:paraId="6B27ED62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75CAC1AF" w14:textId="0EB7EE34" w:rsidR="005D0885" w:rsidRPr="003907B3" w:rsidRDefault="005D0885" w:rsidP="005D088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</w:rPr>
              <w:t>303,490</w:t>
            </w:r>
          </w:p>
        </w:tc>
      </w:tr>
      <w:tr w:rsidR="005D0885" w:rsidRPr="003907B3" w14:paraId="4CA09DF3" w14:textId="77777777" w:rsidTr="005D0885">
        <w:trPr>
          <w:trHeight w:val="425"/>
        </w:trPr>
        <w:tc>
          <w:tcPr>
            <w:tcW w:w="4050" w:type="dxa"/>
            <w:shd w:val="clear" w:color="auto" w:fill="auto"/>
          </w:tcPr>
          <w:p w14:paraId="64274E45" w14:textId="77777777" w:rsidR="005D0885" w:rsidRPr="003907B3" w:rsidRDefault="005D0885" w:rsidP="005D088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07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3907B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40DD1989" w14:textId="2EDA6655" w:rsidR="005D0885" w:rsidRPr="003907B3" w:rsidRDefault="00A20BA7" w:rsidP="005D088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0.29</w:t>
            </w:r>
          </w:p>
        </w:tc>
        <w:tc>
          <w:tcPr>
            <w:tcW w:w="291" w:type="dxa"/>
            <w:shd w:val="clear" w:color="auto" w:fill="auto"/>
          </w:tcPr>
          <w:p w14:paraId="7D296D2A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  <w:shd w:val="clear" w:color="auto" w:fill="auto"/>
          </w:tcPr>
          <w:p w14:paraId="394DE0A4" w14:textId="1A11CD4A" w:rsidR="005D0885" w:rsidRPr="003907B3" w:rsidRDefault="005D0885" w:rsidP="005D088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0.33</w:t>
            </w:r>
          </w:p>
        </w:tc>
        <w:tc>
          <w:tcPr>
            <w:tcW w:w="288" w:type="dxa"/>
            <w:shd w:val="clear" w:color="auto" w:fill="auto"/>
          </w:tcPr>
          <w:p w14:paraId="7BAFBB22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</w:tcPr>
          <w:p w14:paraId="1FAAF31A" w14:textId="1B3F773F" w:rsidR="005D0885" w:rsidRPr="003907B3" w:rsidRDefault="00F51E33" w:rsidP="005D088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</w:rPr>
              <w:t>0.29</w:t>
            </w:r>
          </w:p>
        </w:tc>
        <w:tc>
          <w:tcPr>
            <w:tcW w:w="288" w:type="dxa"/>
            <w:shd w:val="clear" w:color="auto" w:fill="auto"/>
          </w:tcPr>
          <w:p w14:paraId="7C3CE7B6" w14:textId="77777777" w:rsidR="005D0885" w:rsidRPr="003907B3" w:rsidRDefault="005D0885" w:rsidP="005D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479224F5" w14:textId="67550C56" w:rsidR="005D0885" w:rsidRPr="003907B3" w:rsidRDefault="005D0885" w:rsidP="005D088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07B3">
              <w:rPr>
                <w:rFonts w:ascii="Angsana New" w:hAnsi="Angsana New"/>
                <w:b/>
                <w:bCs/>
                <w:sz w:val="28"/>
                <w:szCs w:val="28"/>
              </w:rPr>
              <w:t>0.33</w:t>
            </w:r>
          </w:p>
        </w:tc>
      </w:tr>
    </w:tbl>
    <w:p w14:paraId="2FC198B5" w14:textId="310C2C20" w:rsidR="005D0885" w:rsidRPr="003907B3" w:rsidRDefault="005D0885" w:rsidP="00317423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F281A6D" w14:textId="77777777" w:rsidR="00142FB2" w:rsidRPr="003907B3" w:rsidRDefault="00142FB2" w:rsidP="00317423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B66DC2A" w14:textId="77777777" w:rsidR="00142FB2" w:rsidRPr="003907B3" w:rsidRDefault="00142FB2" w:rsidP="00317423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2D2733C" w14:textId="191A4C44" w:rsidR="00E7740C" w:rsidRPr="003907B3" w:rsidRDefault="00E7740C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/>
          <w:sz w:val="28"/>
          <w:szCs w:val="28"/>
          <w:lang w:val="en-GB"/>
        </w:rPr>
      </w:pPr>
      <w:r w:rsidRPr="003907B3">
        <w:rPr>
          <w:rFonts w:asciiTheme="majorBidi" w:eastAsia="MS Mincho" w:hAnsiTheme="majorBidi" w:hint="cs"/>
          <w:sz w:val="28"/>
          <w:szCs w:val="28"/>
          <w:cs/>
          <w:lang w:val="en-GB"/>
        </w:rPr>
        <w:lastRenderedPageBreak/>
        <w:t>เงินปันผล</w:t>
      </w:r>
    </w:p>
    <w:p w14:paraId="04B386FD" w14:textId="77777777" w:rsidR="009C2594" w:rsidRPr="003907B3" w:rsidRDefault="009C2594" w:rsidP="009C2594">
      <w:pPr>
        <w:rPr>
          <w:lang w:val="en-GB" w:eastAsia="x-none"/>
        </w:rPr>
      </w:pPr>
    </w:p>
    <w:p w14:paraId="7ED4F9C4" w14:textId="77D433A0" w:rsidR="009C2594" w:rsidRPr="003907B3" w:rsidRDefault="00261A1F" w:rsidP="00261A1F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907B3">
        <w:rPr>
          <w:rFonts w:asciiTheme="majorBidi" w:hAnsiTheme="majorBidi" w:cstheme="majorBidi" w:hint="cs"/>
          <w:sz w:val="28"/>
          <w:szCs w:val="28"/>
          <w:cs/>
        </w:rPr>
        <w:t>รายละเอียดเงินปันผล</w:t>
      </w:r>
      <w:r w:rsidR="00E03EB4" w:rsidRPr="003907B3">
        <w:rPr>
          <w:rFonts w:asciiTheme="majorBidi" w:hAnsiTheme="majorBidi" w:cstheme="majorBidi" w:hint="cs"/>
          <w:sz w:val="28"/>
          <w:szCs w:val="28"/>
          <w:cs/>
        </w:rPr>
        <w:t>ใน</w:t>
      </w:r>
      <w:r w:rsidRPr="003907B3">
        <w:rPr>
          <w:rFonts w:asciiTheme="majorBidi" w:hAnsiTheme="majorBidi" w:cstheme="majorBidi" w:hint="cs"/>
          <w:sz w:val="28"/>
          <w:szCs w:val="28"/>
          <w:cs/>
        </w:rPr>
        <w:t xml:space="preserve">ระหว่างปี </w:t>
      </w:r>
      <w:r w:rsidRPr="003907B3">
        <w:rPr>
          <w:rFonts w:asciiTheme="majorBidi" w:hAnsiTheme="majorBidi" w:cstheme="majorBidi"/>
          <w:sz w:val="28"/>
          <w:szCs w:val="28"/>
        </w:rPr>
        <w:t xml:space="preserve">2565 </w:t>
      </w:r>
      <w:r w:rsidRPr="003907B3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p w14:paraId="20EC85F3" w14:textId="77777777" w:rsidR="00E7740C" w:rsidRPr="003907B3" w:rsidRDefault="00E7740C" w:rsidP="00E7740C">
      <w:pPr>
        <w:pStyle w:val="block"/>
        <w:spacing w:after="0" w:line="240" w:lineRule="auto"/>
        <w:ind w:left="540" w:right="-7"/>
        <w:jc w:val="both"/>
        <w:rPr>
          <w:sz w:val="28"/>
          <w:szCs w:val="28"/>
          <w:lang w:eastAsia="x-none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620"/>
        <w:gridCol w:w="1800"/>
        <w:gridCol w:w="1642"/>
        <w:gridCol w:w="231"/>
        <w:gridCol w:w="1152"/>
      </w:tblGrid>
      <w:tr w:rsidR="00E7740C" w:rsidRPr="003907B3" w14:paraId="481CA45D" w14:textId="77777777" w:rsidTr="00EC0830">
        <w:trPr>
          <w:tblHeader/>
        </w:trPr>
        <w:tc>
          <w:tcPr>
            <w:tcW w:w="2520" w:type="dxa"/>
            <w:vAlign w:val="bottom"/>
          </w:tcPr>
          <w:p w14:paraId="35276A6C" w14:textId="77777777" w:rsidR="00E7740C" w:rsidRPr="003907B3" w:rsidRDefault="00E7740C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42A7A70" w14:textId="77777777" w:rsidR="00E7740C" w:rsidRPr="003907B3" w:rsidRDefault="00E7740C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2CA80649" w14:textId="77777777" w:rsidR="00E7740C" w:rsidRPr="003907B3" w:rsidRDefault="00E7740C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642" w:type="dxa"/>
            <w:vAlign w:val="bottom"/>
          </w:tcPr>
          <w:p w14:paraId="4505F211" w14:textId="77777777" w:rsidR="00E7740C" w:rsidRPr="003907B3" w:rsidRDefault="00E7740C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0243DF6" w14:textId="77777777" w:rsidR="00E7740C" w:rsidRPr="003907B3" w:rsidRDefault="00E7740C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5969BA4B" w14:textId="77777777" w:rsidR="00E7740C" w:rsidRPr="003907B3" w:rsidDel="00D43E7A" w:rsidRDefault="00E7740C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</w:t>
            </w:r>
          </w:p>
        </w:tc>
      </w:tr>
      <w:tr w:rsidR="00E7740C" w:rsidRPr="003907B3" w14:paraId="349C480E" w14:textId="77777777" w:rsidTr="00EC0830">
        <w:trPr>
          <w:tblHeader/>
        </w:trPr>
        <w:tc>
          <w:tcPr>
            <w:tcW w:w="2520" w:type="dxa"/>
          </w:tcPr>
          <w:p w14:paraId="0DDA6AD1" w14:textId="77777777" w:rsidR="00E7740C" w:rsidRPr="003907B3" w:rsidRDefault="00E7740C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F407E0A" w14:textId="77777777" w:rsidR="00E7740C" w:rsidRPr="003907B3" w:rsidRDefault="00E7740C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82FFC42" w14:textId="77777777" w:rsidR="00E7740C" w:rsidRPr="003907B3" w:rsidRDefault="00E7740C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23ED336A" w14:textId="77777777" w:rsidR="00E7740C" w:rsidRPr="003907B3" w:rsidRDefault="00E7740C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1" w:type="dxa"/>
          </w:tcPr>
          <w:p w14:paraId="5DDA2F44" w14:textId="77777777" w:rsidR="00E7740C" w:rsidRPr="003907B3" w:rsidRDefault="00E7740C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65421AB" w14:textId="77777777" w:rsidR="00E7740C" w:rsidRPr="003907B3" w:rsidRDefault="00E7740C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07A40" w:rsidRPr="003907B3" w14:paraId="5BF149B8" w14:textId="77777777" w:rsidTr="00EC0830">
        <w:tc>
          <w:tcPr>
            <w:tcW w:w="2520" w:type="dxa"/>
          </w:tcPr>
          <w:p w14:paraId="06BDDEE5" w14:textId="4706EC46" w:rsidR="00F07A40" w:rsidRPr="003907B3" w:rsidRDefault="00F07A40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907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1620" w:type="dxa"/>
          </w:tcPr>
          <w:p w14:paraId="3D1C9F21" w14:textId="77777777" w:rsidR="00F07A40" w:rsidRPr="003907B3" w:rsidRDefault="00F07A40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800" w:type="dxa"/>
          </w:tcPr>
          <w:p w14:paraId="0E1187B6" w14:textId="77777777" w:rsidR="00F07A40" w:rsidRPr="003907B3" w:rsidRDefault="00F07A40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642" w:type="dxa"/>
          </w:tcPr>
          <w:p w14:paraId="519018F9" w14:textId="77777777" w:rsidR="00F07A40" w:rsidRPr="003907B3" w:rsidRDefault="00F07A40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201AE9B7" w14:textId="77777777" w:rsidR="00F07A40" w:rsidRPr="003907B3" w:rsidRDefault="00F07A40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384E27A" w14:textId="77777777" w:rsidR="00F07A40" w:rsidRPr="003907B3" w:rsidRDefault="00F07A40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05655" w:rsidRPr="003907B3" w14:paraId="472B92D1" w14:textId="77777777" w:rsidTr="00EC0830">
        <w:tc>
          <w:tcPr>
            <w:tcW w:w="2520" w:type="dxa"/>
          </w:tcPr>
          <w:p w14:paraId="1B2D37B2" w14:textId="1EF218B2" w:rsidR="00F05655" w:rsidRPr="003907B3" w:rsidRDefault="00F05655" w:rsidP="00F05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30BE7930" w14:textId="35871A4D" w:rsidR="00F05655" w:rsidRPr="003907B3" w:rsidRDefault="00AC7554" w:rsidP="00604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F05655" w:rsidRPr="003907B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907B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เมษายน</w:t>
            </w:r>
            <w:r w:rsidR="00F05655" w:rsidRPr="003907B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05655" w:rsidRPr="003907B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0" w:type="dxa"/>
          </w:tcPr>
          <w:p w14:paraId="163BF1E5" w14:textId="2D782499" w:rsidR="00F05655" w:rsidRPr="003907B3" w:rsidRDefault="00AC7554" w:rsidP="0025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พฤษภาคม</w:t>
            </w:r>
            <w:r w:rsidR="00F05655" w:rsidRPr="003907B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05655" w:rsidRPr="003907B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42" w:type="dxa"/>
          </w:tcPr>
          <w:p w14:paraId="14BB8E4C" w14:textId="18BB89BC" w:rsidR="00F05655" w:rsidRPr="003907B3" w:rsidRDefault="00F6518A" w:rsidP="00F6518A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2227C6" w:rsidRPr="003907B3">
              <w:rPr>
                <w:rFonts w:asciiTheme="majorBidi" w:hAnsiTheme="majorBidi" w:cstheme="majorBidi"/>
                <w:sz w:val="28"/>
                <w:szCs w:val="28"/>
              </w:rPr>
              <w:t>0.1</w:t>
            </w:r>
            <w:r w:rsidRPr="003907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1" w:type="dxa"/>
          </w:tcPr>
          <w:p w14:paraId="7A4EC49C" w14:textId="77777777" w:rsidR="00F05655" w:rsidRPr="003907B3" w:rsidRDefault="00F05655" w:rsidP="00F05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AD98E0E" w14:textId="4E62F741" w:rsidR="00F05655" w:rsidRPr="003907B3" w:rsidRDefault="00F6518A" w:rsidP="0023505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B40CD4" w:rsidRPr="003907B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907B3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B00D93" w:rsidRPr="003907B3" w14:paraId="59F80A2F" w14:textId="77777777" w:rsidTr="00EC0830">
        <w:tc>
          <w:tcPr>
            <w:tcW w:w="2520" w:type="dxa"/>
          </w:tcPr>
          <w:p w14:paraId="156BE045" w14:textId="425EF429" w:rsidR="00B00D93" w:rsidRPr="003907B3" w:rsidRDefault="00AC7554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668763A6" w14:textId="5A051169" w:rsidR="00B00D93" w:rsidRPr="003907B3" w:rsidRDefault="00AC7554" w:rsidP="00604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3907B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สิงหาคม </w:t>
            </w:r>
            <w:r w:rsidRPr="003907B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0" w:type="dxa"/>
          </w:tcPr>
          <w:p w14:paraId="7306B410" w14:textId="7520C2D7" w:rsidR="00B00D93" w:rsidRPr="003907B3" w:rsidRDefault="00AC7554" w:rsidP="0025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3907B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42" w:type="dxa"/>
          </w:tcPr>
          <w:p w14:paraId="6336C511" w14:textId="6D9FA5F8" w:rsidR="00B00D93" w:rsidRPr="003907B3" w:rsidRDefault="00F6518A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AC7554" w:rsidRPr="003907B3">
              <w:rPr>
                <w:rFonts w:asciiTheme="majorBidi" w:hAnsiTheme="majorBidi" w:cstheme="majorBidi"/>
                <w:sz w:val="28"/>
                <w:szCs w:val="28"/>
              </w:rPr>
              <w:t>0.12</w:t>
            </w:r>
          </w:p>
        </w:tc>
        <w:tc>
          <w:tcPr>
            <w:tcW w:w="231" w:type="dxa"/>
          </w:tcPr>
          <w:p w14:paraId="473315BC" w14:textId="77777777" w:rsidR="00B00D93" w:rsidRPr="003907B3" w:rsidRDefault="00B00D9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DD5B11B" w14:textId="46CB1F33" w:rsidR="00B00D93" w:rsidRPr="003907B3" w:rsidRDefault="00AC7554" w:rsidP="00F6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36.84</w:t>
            </w:r>
          </w:p>
        </w:tc>
      </w:tr>
      <w:tr w:rsidR="00AC7554" w:rsidRPr="003907B3" w14:paraId="419A3E1A" w14:textId="77777777" w:rsidTr="00EC0830">
        <w:tc>
          <w:tcPr>
            <w:tcW w:w="2520" w:type="dxa"/>
          </w:tcPr>
          <w:p w14:paraId="562DCB93" w14:textId="77777777" w:rsidR="00AC7554" w:rsidRPr="003907B3" w:rsidRDefault="00AC7554" w:rsidP="00AC7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5E7BD51" w14:textId="77777777" w:rsidR="00AC7554" w:rsidRPr="003907B3" w:rsidRDefault="00AC7554" w:rsidP="00AC7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800" w:type="dxa"/>
          </w:tcPr>
          <w:p w14:paraId="16568A05" w14:textId="77777777" w:rsidR="00AC7554" w:rsidRPr="003907B3" w:rsidRDefault="00AC7554" w:rsidP="00AC7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642" w:type="dxa"/>
          </w:tcPr>
          <w:p w14:paraId="10F9A122" w14:textId="77777777" w:rsidR="00AC7554" w:rsidRPr="003907B3" w:rsidRDefault="00AC7554" w:rsidP="00AC7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53A75B7C" w14:textId="77777777" w:rsidR="00AC7554" w:rsidRPr="003907B3" w:rsidRDefault="00AC7554" w:rsidP="00AC7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66D7E7C" w14:textId="77777777" w:rsidR="00AC7554" w:rsidRPr="003907B3" w:rsidRDefault="00AC7554" w:rsidP="00AC7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7A40" w:rsidRPr="003907B3" w14:paraId="13FF72C6" w14:textId="77777777" w:rsidTr="00EC0830">
        <w:tc>
          <w:tcPr>
            <w:tcW w:w="2520" w:type="dxa"/>
          </w:tcPr>
          <w:p w14:paraId="0E539E95" w14:textId="106A186E" w:rsidR="00F07A40" w:rsidRPr="003907B3" w:rsidRDefault="00F07A40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0" w:type="dxa"/>
          </w:tcPr>
          <w:p w14:paraId="38F7771F" w14:textId="77777777" w:rsidR="00F07A40" w:rsidRPr="003907B3" w:rsidRDefault="00F07A40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800" w:type="dxa"/>
          </w:tcPr>
          <w:p w14:paraId="08A1B48F" w14:textId="77777777" w:rsidR="00F07A40" w:rsidRPr="003907B3" w:rsidRDefault="00F07A40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642" w:type="dxa"/>
          </w:tcPr>
          <w:p w14:paraId="3E9892B0" w14:textId="77777777" w:rsidR="00F07A40" w:rsidRPr="003907B3" w:rsidRDefault="00F07A40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7E404160" w14:textId="77777777" w:rsidR="00F07A40" w:rsidRPr="003907B3" w:rsidRDefault="00F07A40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218FF1B" w14:textId="77777777" w:rsidR="00F07A40" w:rsidRPr="003907B3" w:rsidRDefault="00F07A40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0D36" w:rsidRPr="003907B3" w14:paraId="08C48442" w14:textId="77777777" w:rsidTr="00EC0830">
        <w:tc>
          <w:tcPr>
            <w:tcW w:w="2520" w:type="dxa"/>
          </w:tcPr>
          <w:p w14:paraId="32B793FA" w14:textId="67A259F0" w:rsidR="00601FD3" w:rsidRPr="003907B3" w:rsidRDefault="008D05D2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hint="cs"/>
                <w:sz w:val="28"/>
                <w:szCs w:val="28"/>
                <w:cs/>
              </w:rPr>
              <w:t>บริษัท</w:t>
            </w:r>
            <w:r w:rsidRPr="003907B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3907B3">
              <w:rPr>
                <w:rFonts w:asciiTheme="majorBidi" w:hAnsiTheme="majorBidi" w:hint="cs"/>
                <w:sz w:val="28"/>
                <w:szCs w:val="28"/>
                <w:cs/>
              </w:rPr>
              <w:t>ไอ</w:t>
            </w:r>
            <w:r w:rsidRPr="003907B3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3907B3">
              <w:rPr>
                <w:rFonts w:asciiTheme="majorBidi" w:hAnsiTheme="majorBidi" w:hint="cs"/>
                <w:sz w:val="28"/>
                <w:szCs w:val="28"/>
                <w:cs/>
              </w:rPr>
              <w:t>ซีเคียว</w:t>
            </w:r>
            <w:r w:rsidRPr="003907B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3907B3">
              <w:rPr>
                <w:rFonts w:asciiTheme="majorBidi" w:hAnsiTheme="majorBidi" w:hint="cs"/>
                <w:sz w:val="28"/>
                <w:szCs w:val="28"/>
                <w:cs/>
              </w:rPr>
              <w:t>จำกัด</w:t>
            </w:r>
          </w:p>
          <w:p w14:paraId="7036BED9" w14:textId="1F8B0124" w:rsidR="00160D36" w:rsidRPr="003907B3" w:rsidRDefault="00160D36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  <w:r w:rsidR="00955D7E" w:rsidRPr="003907B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ประจำปี</w:t>
            </w:r>
          </w:p>
        </w:tc>
        <w:tc>
          <w:tcPr>
            <w:tcW w:w="1620" w:type="dxa"/>
          </w:tcPr>
          <w:p w14:paraId="78479EF9" w14:textId="77777777" w:rsidR="00601FD3" w:rsidRPr="003907B3" w:rsidRDefault="00601FD3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448E41" w14:textId="371BA5AF" w:rsidR="00160D36" w:rsidRPr="003907B3" w:rsidRDefault="004B53FD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="00E00BD8" w:rsidRPr="003907B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เมษายน</w:t>
            </w:r>
            <w:r w:rsidR="003E31D8" w:rsidRPr="003907B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3E31D8" w:rsidRPr="003907B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0" w:type="dxa"/>
          </w:tcPr>
          <w:p w14:paraId="243CF997" w14:textId="77777777" w:rsidR="00601FD3" w:rsidRPr="003907B3" w:rsidRDefault="00601FD3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124489" w14:textId="1BAFCEE6" w:rsidR="00160D36" w:rsidRPr="003907B3" w:rsidRDefault="00E00BD8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  <w:r w:rsidRPr="003907B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พฤษภาคม</w:t>
            </w:r>
            <w:r w:rsidR="003E31D8" w:rsidRPr="003907B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3E31D8" w:rsidRPr="003907B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42" w:type="dxa"/>
          </w:tcPr>
          <w:p w14:paraId="01B13034" w14:textId="77777777" w:rsidR="00160D36" w:rsidRPr="003907B3" w:rsidRDefault="00160D36" w:rsidP="0023505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DBE50E" w14:textId="16E0F6A0" w:rsidR="002227C6" w:rsidRPr="003907B3" w:rsidRDefault="00EB018E" w:rsidP="0023505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231" w:type="dxa"/>
          </w:tcPr>
          <w:p w14:paraId="4DEF2725" w14:textId="77777777" w:rsidR="00160D36" w:rsidRPr="003907B3" w:rsidRDefault="00160D36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A8C763E" w14:textId="77777777" w:rsidR="00160D36" w:rsidRPr="003907B3" w:rsidRDefault="00160D36" w:rsidP="0023505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BDA735" w14:textId="5D670E4F" w:rsidR="00EB018E" w:rsidRPr="003907B3" w:rsidRDefault="00EB018E" w:rsidP="0023505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</w:tr>
      <w:tr w:rsidR="00245394" w:rsidRPr="003907B3" w14:paraId="683B3F88" w14:textId="77777777" w:rsidTr="00EC0830">
        <w:tc>
          <w:tcPr>
            <w:tcW w:w="2520" w:type="dxa"/>
          </w:tcPr>
          <w:p w14:paraId="3290A5FA" w14:textId="77777777" w:rsidR="00245394" w:rsidRPr="003907B3" w:rsidRDefault="00245394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23C3358" w14:textId="77777777" w:rsidR="00245394" w:rsidRPr="003907B3" w:rsidRDefault="00245394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A8ABAC5" w14:textId="77777777" w:rsidR="00245394" w:rsidRPr="003907B3" w:rsidRDefault="00245394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072BDE87" w14:textId="77777777" w:rsidR="00245394" w:rsidRPr="003907B3" w:rsidRDefault="00245394" w:rsidP="0023505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3904950B" w14:textId="77777777" w:rsidR="00245394" w:rsidRPr="003907B3" w:rsidRDefault="00245394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FD6A314" w14:textId="77777777" w:rsidR="00245394" w:rsidRPr="003907B3" w:rsidRDefault="00245394" w:rsidP="0023505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1747" w:rsidRPr="003907B3" w14:paraId="0C66DBB8" w14:textId="77777777" w:rsidTr="00EC0830">
        <w:tc>
          <w:tcPr>
            <w:tcW w:w="2520" w:type="dxa"/>
          </w:tcPr>
          <w:p w14:paraId="5D473D57" w14:textId="0D838FBC" w:rsidR="00101747" w:rsidRPr="003907B3" w:rsidRDefault="00101747" w:rsidP="0010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hint="cs"/>
                <w:sz w:val="28"/>
                <w:szCs w:val="28"/>
                <w:cs/>
              </w:rPr>
              <w:t>บริษัท</w:t>
            </w:r>
            <w:r w:rsidRPr="003907B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3907B3">
              <w:rPr>
                <w:rFonts w:asciiTheme="majorBidi" w:hAnsiTheme="majorBidi" w:hint="cs"/>
                <w:sz w:val="28"/>
                <w:szCs w:val="28"/>
                <w:cs/>
              </w:rPr>
              <w:t>วีเซิร์ฟพลัส</w:t>
            </w:r>
            <w:r w:rsidRPr="003907B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3907B3">
              <w:rPr>
                <w:rFonts w:asciiTheme="majorBidi" w:hAnsiTheme="majorBidi" w:hint="cs"/>
                <w:sz w:val="28"/>
                <w:szCs w:val="28"/>
                <w:cs/>
              </w:rPr>
              <w:t>จำกัด</w:t>
            </w:r>
          </w:p>
          <w:p w14:paraId="1C977155" w14:textId="5A612EA4" w:rsidR="00101747" w:rsidRPr="003907B3" w:rsidRDefault="00101747" w:rsidP="0010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723C71DA" w14:textId="77777777" w:rsidR="00101747" w:rsidRPr="003907B3" w:rsidRDefault="00101747" w:rsidP="0010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E38764" w14:textId="13E8AA04" w:rsidR="00101747" w:rsidRPr="003907B3" w:rsidRDefault="00101747" w:rsidP="0010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3907B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3907B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0" w:type="dxa"/>
          </w:tcPr>
          <w:p w14:paraId="24FE17D3" w14:textId="77777777" w:rsidR="00101747" w:rsidRPr="003907B3" w:rsidRDefault="00101747" w:rsidP="0010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CE0C66" w14:textId="42E4C88D" w:rsidR="00101747" w:rsidRPr="003907B3" w:rsidRDefault="00101747" w:rsidP="0010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  <w:r w:rsidRPr="003907B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3907B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42" w:type="dxa"/>
          </w:tcPr>
          <w:p w14:paraId="7FC5A037" w14:textId="77777777" w:rsidR="00101747" w:rsidRPr="003907B3" w:rsidRDefault="00101747" w:rsidP="0010174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BE95AC" w14:textId="144855AB" w:rsidR="00101747" w:rsidRPr="003907B3" w:rsidRDefault="00101747" w:rsidP="0010174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125.00</w:t>
            </w:r>
          </w:p>
        </w:tc>
        <w:tc>
          <w:tcPr>
            <w:tcW w:w="231" w:type="dxa"/>
          </w:tcPr>
          <w:p w14:paraId="3C80C18C" w14:textId="77777777" w:rsidR="00101747" w:rsidRPr="003907B3" w:rsidRDefault="00101747" w:rsidP="0010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E8FBEBA" w14:textId="77777777" w:rsidR="00101747" w:rsidRPr="003907B3" w:rsidRDefault="00101747" w:rsidP="0010174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8DFE70" w14:textId="7A387E09" w:rsidR="00101747" w:rsidRPr="003907B3" w:rsidRDefault="00101747" w:rsidP="0010174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</w:tr>
    </w:tbl>
    <w:p w14:paraId="37DAEEB9" w14:textId="7D69F4C8" w:rsidR="008C1913" w:rsidRPr="003907B3" w:rsidRDefault="008C1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cs/>
          <w:lang w:val="en-GB" w:eastAsia="x-none"/>
        </w:rPr>
      </w:pPr>
    </w:p>
    <w:p w14:paraId="0CF39127" w14:textId="3A10F6DA" w:rsidR="00DB12B7" w:rsidRPr="003907B3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3907B3">
        <w:rPr>
          <w:rFonts w:asciiTheme="majorBidi" w:eastAsia="MS Mincho" w:hAnsiTheme="majorBidi" w:cstheme="majorBidi"/>
          <w:sz w:val="28"/>
          <w:szCs w:val="28"/>
          <w:cs/>
          <w:lang w:val="en-GB"/>
        </w:rPr>
        <w:t>เครื่องมือทางการเงิน</w:t>
      </w:r>
    </w:p>
    <w:p w14:paraId="0D201C11" w14:textId="77777777" w:rsidR="002C2989" w:rsidRPr="003907B3" w:rsidRDefault="002C2989" w:rsidP="00DB12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lang w:bidi="th-TH"/>
        </w:rPr>
      </w:pPr>
    </w:p>
    <w:p w14:paraId="5E15C061" w14:textId="67E66791" w:rsidR="00DB12B7" w:rsidRPr="003907B3" w:rsidRDefault="00DB12B7" w:rsidP="00DB12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  <w:r w:rsidRPr="003907B3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54C69808" w14:textId="77777777" w:rsidR="002C2989" w:rsidRPr="003907B3" w:rsidRDefault="002C2989" w:rsidP="00B4499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4"/>
          <w:szCs w:val="24"/>
          <w:lang w:bidi="th-TH"/>
        </w:rPr>
      </w:pPr>
    </w:p>
    <w:p w14:paraId="376233A4" w14:textId="49E4420C" w:rsidR="00B4499C" w:rsidRPr="003907B3" w:rsidRDefault="00DB12B7" w:rsidP="00B4499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8"/>
          <w:szCs w:val="28"/>
          <w:lang w:bidi="th-TH"/>
        </w:rPr>
      </w:pPr>
      <w:r w:rsidRPr="003907B3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กลุ่มบริษัทไม่มีสินทรัพย์ทางการเงินและหนี้สินทางการเงินที่วัดด้วยมูลค่ายุติธรรม</w:t>
      </w:r>
      <w:r w:rsidR="00A811B6" w:rsidRPr="003907B3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ที่มีสาระสำคัญ</w:t>
      </w:r>
      <w:r w:rsidRPr="003907B3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และมูลค่ายุติธรรมสำหรับสินทรัพย์ทางการเงินและหนี้สินทางการเงินที่วัดมูลค่าด้วยราคาทุนตัดจำหน่ายใกล้เคียงกับมูลค่าตามบัญชีอย่างสมเหตุสมผล</w:t>
      </w:r>
    </w:p>
    <w:p w14:paraId="1B1FE5D6" w14:textId="77777777" w:rsidR="002C2989" w:rsidRPr="003907B3" w:rsidRDefault="002C2989" w:rsidP="00E349CA">
      <w:pPr>
        <w:pStyle w:val="block"/>
        <w:spacing w:after="0" w:line="240" w:lineRule="auto"/>
        <w:ind w:left="540" w:right="-7"/>
        <w:jc w:val="both"/>
        <w:rPr>
          <w:rFonts w:asciiTheme="majorBidi" w:eastAsia="MS Mincho" w:hAnsiTheme="majorBidi" w:cstheme="majorBidi"/>
          <w:sz w:val="28"/>
          <w:szCs w:val="24"/>
          <w:lang w:val="en-US"/>
        </w:rPr>
      </w:pPr>
    </w:p>
    <w:p w14:paraId="30333B97" w14:textId="61C3444B" w:rsidR="00DB12B7" w:rsidRPr="003907B3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3907B3">
        <w:rPr>
          <w:rFonts w:asciiTheme="majorBidi" w:eastAsia="MS Mincho" w:hAnsiTheme="majorBidi" w:cstheme="majorBidi"/>
          <w:sz w:val="28"/>
          <w:szCs w:val="28"/>
          <w:cs/>
          <w:lang w:val="en-GB"/>
        </w:rPr>
        <w:t>สัญญา</w:t>
      </w:r>
      <w:r w:rsidRPr="003907B3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เกี่ยวกับการซื้อธุรกิจ</w:t>
      </w:r>
    </w:p>
    <w:p w14:paraId="7E9CFC3C" w14:textId="77777777" w:rsidR="002C2989" w:rsidRPr="003907B3" w:rsidRDefault="002C2989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4"/>
          <w:szCs w:val="24"/>
        </w:rPr>
      </w:pPr>
    </w:p>
    <w:p w14:paraId="6A14AD2A" w14:textId="44BC15CC" w:rsidR="00DB12B7" w:rsidRPr="003907B3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3907B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สัญญาให้บริการตามสัญญาการโอนธุรกิจ </w:t>
      </w:r>
    </w:p>
    <w:p w14:paraId="364403F1" w14:textId="77777777" w:rsidR="00DB12B7" w:rsidRPr="003907B3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A580CAA" w14:textId="5E97BB57" w:rsidR="00DB12B7" w:rsidRPr="003907B3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3907B3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จากการที่ บริษัท วีเซิร์ฟพลัส จำกัด ได้ซื้อส่วนงานธุรกิจบริการ </w:t>
      </w:r>
      <w:r w:rsidRPr="003907B3">
        <w:rPr>
          <w:rFonts w:asciiTheme="majorBidi" w:hAnsiTheme="majorBidi" w:cstheme="majorBidi"/>
          <w:spacing w:val="-4"/>
          <w:sz w:val="28"/>
          <w:szCs w:val="28"/>
        </w:rPr>
        <w:t xml:space="preserve">IT </w:t>
      </w:r>
      <w:r w:rsidRPr="003907B3">
        <w:rPr>
          <w:rFonts w:asciiTheme="majorBidi" w:hAnsiTheme="majorBidi" w:cstheme="majorBidi"/>
          <w:spacing w:val="-4"/>
          <w:sz w:val="28"/>
          <w:szCs w:val="28"/>
          <w:cs/>
        </w:rPr>
        <w:t>จาก บริษัท วีเอสที อีซีเอส (ประเทศไทย) จำกัด วันที่</w:t>
      </w:r>
      <w:r w:rsidRPr="003907B3">
        <w:rPr>
          <w:rFonts w:asciiTheme="majorBidi" w:hAnsiTheme="majorBidi" w:cstheme="majorBidi"/>
          <w:spacing w:val="-4"/>
          <w:sz w:val="28"/>
          <w:szCs w:val="28"/>
        </w:rPr>
        <w:br/>
        <w:t xml:space="preserve">23 </w:t>
      </w:r>
      <w:r w:rsidRPr="003907B3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สิงหาคม </w:t>
      </w:r>
      <w:r w:rsidRPr="003907B3">
        <w:rPr>
          <w:rFonts w:asciiTheme="majorBidi" w:hAnsiTheme="majorBidi" w:cstheme="majorBidi"/>
          <w:spacing w:val="-4"/>
          <w:sz w:val="28"/>
          <w:szCs w:val="28"/>
        </w:rPr>
        <w:t>2559</w:t>
      </w:r>
      <w:r w:rsidRPr="003907B3">
        <w:rPr>
          <w:rFonts w:asciiTheme="majorBidi" w:hAnsiTheme="majorBidi" w:cstheme="majorBidi"/>
          <w:spacing w:val="-4"/>
          <w:sz w:val="28"/>
          <w:szCs w:val="28"/>
          <w:cs/>
        </w:rPr>
        <w:t xml:space="preserve"> โดยรับโอนบุคลากร อุปกรณ์ และสัญญาในการดำเนินงานต่างๆ ภายใต้เงื่อนไขใน</w:t>
      </w:r>
      <w:r w:rsidRPr="003907B3">
        <w:rPr>
          <w:rFonts w:asciiTheme="majorBidi" w:hAnsiTheme="majorBidi" w:cstheme="majorBidi"/>
          <w:spacing w:val="-4"/>
          <w:sz w:val="28"/>
          <w:szCs w:val="28"/>
        </w:rPr>
        <w:t xml:space="preserve"> Business Transfer Agreement </w:t>
      </w:r>
      <w:r w:rsidRPr="003907B3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3907B3">
        <w:rPr>
          <w:rFonts w:asciiTheme="majorBidi" w:hAnsiTheme="majorBidi" w:cstheme="majorBidi"/>
          <w:spacing w:val="-4"/>
          <w:sz w:val="28"/>
          <w:szCs w:val="28"/>
        </w:rPr>
        <w:t xml:space="preserve">Service Level Agreement </w:t>
      </w:r>
      <w:r w:rsidRPr="003907B3">
        <w:rPr>
          <w:rFonts w:asciiTheme="majorBidi" w:hAnsiTheme="majorBidi" w:cstheme="majorBidi"/>
          <w:spacing w:val="-4"/>
          <w:sz w:val="28"/>
          <w:szCs w:val="28"/>
          <w:cs/>
        </w:rPr>
        <w:t>บริษัท วีเอสที</w:t>
      </w:r>
      <w:r w:rsidRPr="003907B3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907B3">
        <w:rPr>
          <w:rFonts w:asciiTheme="majorBidi" w:hAnsiTheme="majorBidi" w:cstheme="majorBidi"/>
          <w:spacing w:val="-4"/>
          <w:sz w:val="28"/>
          <w:szCs w:val="28"/>
          <w:cs/>
        </w:rPr>
        <w:t>อีซีเอส (ประเทศไทย) จำกัด ได้มอบหมายให้ บริษัท</w:t>
      </w:r>
      <w:r w:rsidRPr="003907B3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907B3">
        <w:rPr>
          <w:rFonts w:asciiTheme="majorBidi" w:hAnsiTheme="majorBidi" w:cstheme="majorBidi"/>
          <w:spacing w:val="-4"/>
          <w:sz w:val="28"/>
          <w:szCs w:val="28"/>
          <w:cs/>
        </w:rPr>
        <w:t>วีเซิร์ฟพลัส จำกัด เป็นผู้ให้บริการแก่ลูกค้า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</w:t>
      </w:r>
      <w:r w:rsidRPr="003907B3">
        <w:rPr>
          <w:rFonts w:asciiTheme="majorBidi" w:hAnsiTheme="majorBidi" w:cstheme="majorBidi"/>
          <w:spacing w:val="-4"/>
          <w:sz w:val="28"/>
          <w:szCs w:val="28"/>
        </w:rPr>
        <w:t xml:space="preserve"> 1 </w:t>
      </w:r>
      <w:r w:rsidRPr="003907B3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กันยายน </w:t>
      </w:r>
      <w:r w:rsidRPr="003907B3">
        <w:rPr>
          <w:rFonts w:asciiTheme="majorBidi" w:hAnsiTheme="majorBidi" w:cstheme="majorBidi"/>
          <w:spacing w:val="-4"/>
          <w:sz w:val="28"/>
          <w:szCs w:val="28"/>
        </w:rPr>
        <w:t xml:space="preserve">2559 </w:t>
      </w:r>
      <w:r w:rsidRPr="003907B3">
        <w:rPr>
          <w:rFonts w:asciiTheme="majorBidi" w:hAnsiTheme="majorBidi" w:cstheme="majorBidi"/>
          <w:spacing w:val="-4"/>
          <w:sz w:val="28"/>
          <w:szCs w:val="28"/>
          <w:cs/>
        </w:rPr>
        <w:t xml:space="preserve">ถึงวันที่ </w:t>
      </w:r>
      <w:r w:rsidRPr="003907B3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Pr="003907B3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กรกฎาคม </w:t>
      </w:r>
      <w:r w:rsidRPr="003907B3">
        <w:rPr>
          <w:rFonts w:asciiTheme="majorBidi" w:hAnsiTheme="majorBidi" w:cstheme="majorBidi"/>
          <w:spacing w:val="-4"/>
          <w:sz w:val="28"/>
          <w:szCs w:val="28"/>
        </w:rPr>
        <w:t>2566</w:t>
      </w:r>
      <w:r w:rsidRPr="003907B3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</w:p>
    <w:p w14:paraId="4EEAC6F9" w14:textId="77777777" w:rsidR="00DB12B7" w:rsidRPr="003907B3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FE029E8" w14:textId="77777777" w:rsidR="00DB12B7" w:rsidRPr="003907B3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3907B3">
        <w:rPr>
          <w:rFonts w:asciiTheme="majorBidi" w:hAnsiTheme="majorBidi" w:cstheme="majorBidi"/>
          <w:spacing w:val="-4"/>
          <w:sz w:val="28"/>
          <w:szCs w:val="28"/>
          <w:cs/>
        </w:rPr>
        <w:lastRenderedPageBreak/>
        <w:t xml:space="preserve">ในเดือนสิงหาคม </w:t>
      </w:r>
      <w:r w:rsidRPr="003907B3">
        <w:rPr>
          <w:rFonts w:asciiTheme="majorBidi" w:hAnsiTheme="majorBidi" w:cstheme="majorBidi"/>
          <w:spacing w:val="-4"/>
          <w:sz w:val="28"/>
          <w:szCs w:val="28"/>
        </w:rPr>
        <w:t xml:space="preserve">2560 </w:t>
      </w:r>
      <w:r w:rsidRPr="003907B3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 วีเอสที อีซีเอส (ประเทศไทย) จำกัด เข้าทำสัญญาโอนสิทธิและหนี้สินภายใต้สัญญา </w:t>
      </w:r>
      <w:r w:rsidRPr="003907B3">
        <w:rPr>
          <w:rFonts w:asciiTheme="majorBidi" w:hAnsiTheme="majorBidi" w:cstheme="majorBidi"/>
          <w:spacing w:val="-4"/>
          <w:sz w:val="28"/>
          <w:szCs w:val="28"/>
        </w:rPr>
        <w:t>Business Transfer Agreement</w:t>
      </w:r>
      <w:r w:rsidRPr="003907B3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ลงวันที่ </w:t>
      </w:r>
      <w:r w:rsidRPr="003907B3">
        <w:rPr>
          <w:rFonts w:asciiTheme="majorBidi" w:hAnsiTheme="majorBidi" w:cstheme="majorBidi"/>
          <w:spacing w:val="-4"/>
          <w:sz w:val="28"/>
          <w:szCs w:val="28"/>
        </w:rPr>
        <w:t>23</w:t>
      </w:r>
      <w:r w:rsidRPr="003907B3">
        <w:rPr>
          <w:rFonts w:asciiTheme="majorBidi" w:hAnsiTheme="majorBidi" w:cstheme="majorBidi"/>
          <w:spacing w:val="-4"/>
          <w:sz w:val="28"/>
          <w:szCs w:val="28"/>
          <w:cs/>
        </w:rPr>
        <w:t xml:space="preserve"> สิงหาคม </w:t>
      </w:r>
      <w:r w:rsidRPr="003907B3">
        <w:rPr>
          <w:rFonts w:asciiTheme="majorBidi" w:hAnsiTheme="majorBidi" w:cstheme="majorBidi"/>
          <w:spacing w:val="-4"/>
          <w:sz w:val="28"/>
          <w:szCs w:val="28"/>
        </w:rPr>
        <w:t>2559</w:t>
      </w:r>
      <w:r w:rsidRPr="003907B3">
        <w:rPr>
          <w:rFonts w:asciiTheme="majorBidi" w:hAnsiTheme="majorBidi" w:cstheme="majorBidi"/>
          <w:spacing w:val="-4"/>
          <w:sz w:val="28"/>
          <w:szCs w:val="28"/>
          <w:cs/>
        </w:rPr>
        <w:t xml:space="preserve"> ให้แก่บริษัท วีเอสที อีซีเอส เซอร์วิสเซส (ประเทศไทย) จำกัด ซึ่งเป็นบริษัทย่อยของ บริษัท วีเอสที อีซีเอส (ประเทศไทย) จำกัด</w:t>
      </w:r>
      <w:bookmarkStart w:id="1" w:name="_Hlk24130628"/>
    </w:p>
    <w:p w14:paraId="63C03C98" w14:textId="77777777" w:rsidR="003304F4" w:rsidRPr="003907B3" w:rsidRDefault="003304F4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60EF0DA" w14:textId="4CEE0EF2" w:rsidR="00DB12B7" w:rsidRPr="003907B3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3907B3">
        <w:rPr>
          <w:rFonts w:asciiTheme="majorBidi" w:hAnsiTheme="majorBidi" w:cstheme="majorBidi"/>
          <w:i/>
          <w:iCs/>
          <w:sz w:val="28"/>
          <w:szCs w:val="28"/>
        </w:rPr>
        <w:t>Service Level Agreement</w:t>
      </w:r>
    </w:p>
    <w:p w14:paraId="263AB4BD" w14:textId="77777777" w:rsidR="00DB12B7" w:rsidRPr="003907B3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5346C76" w14:textId="77777777" w:rsidR="00DB12B7" w:rsidRPr="003907B3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3907B3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บริษัท วีเซิร์ฟพลัส จำกัดเข้าทำสัญญา </w:t>
      </w:r>
      <w:r w:rsidRPr="003907B3">
        <w:rPr>
          <w:rFonts w:asciiTheme="majorBidi" w:hAnsiTheme="majorBidi" w:cstheme="majorBidi"/>
          <w:spacing w:val="-6"/>
          <w:sz w:val="28"/>
          <w:szCs w:val="28"/>
        </w:rPr>
        <w:t xml:space="preserve">Service Level Agreement </w:t>
      </w:r>
      <w:r w:rsidRPr="003907B3">
        <w:rPr>
          <w:rFonts w:asciiTheme="majorBidi" w:hAnsiTheme="majorBidi" w:cstheme="majorBidi"/>
          <w:spacing w:val="-6"/>
          <w:sz w:val="28"/>
          <w:szCs w:val="28"/>
          <w:cs/>
        </w:rPr>
        <w:t>กับบริษัท วีเอสที อีซีเอส เซอร์วิสเซส</w:t>
      </w:r>
      <w:r w:rsidRPr="003907B3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3907B3">
        <w:rPr>
          <w:rFonts w:asciiTheme="majorBidi" w:hAnsiTheme="majorBidi" w:cstheme="majorBidi"/>
          <w:spacing w:val="-6"/>
          <w:sz w:val="28"/>
          <w:szCs w:val="28"/>
          <w:cs/>
        </w:rPr>
        <w:t>(ประเทศไทย) จำกัด</w:t>
      </w:r>
      <w:r w:rsidRPr="003907B3">
        <w:rPr>
          <w:rFonts w:asciiTheme="majorBidi" w:hAnsiTheme="majorBidi" w:cstheme="majorBidi"/>
          <w:spacing w:val="-6"/>
          <w:sz w:val="28"/>
          <w:szCs w:val="28"/>
        </w:rPr>
        <w:br/>
      </w:r>
      <w:r w:rsidRPr="003907B3">
        <w:rPr>
          <w:rFonts w:asciiTheme="majorBidi" w:hAnsiTheme="majorBidi" w:cstheme="majorBidi"/>
          <w:spacing w:val="-6"/>
          <w:sz w:val="28"/>
          <w:szCs w:val="28"/>
          <w:cs/>
        </w:rPr>
        <w:t>โดยให้สิทธิ</w:t>
      </w:r>
      <w:r w:rsidRPr="003907B3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3907B3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บริษัท วีเซิร์ฟพลัส จำกัด ในการให้บริการแก่ บริษัท วีเอสที อีซีเอส เซอร์วิสเซส (ประเทศไทย) จำกัด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 </w:t>
      </w:r>
      <w:r w:rsidRPr="003907B3">
        <w:rPr>
          <w:rFonts w:asciiTheme="majorBidi" w:hAnsiTheme="majorBidi" w:cstheme="majorBidi"/>
          <w:spacing w:val="-6"/>
          <w:sz w:val="28"/>
          <w:szCs w:val="28"/>
        </w:rPr>
        <w:t xml:space="preserve">1 </w:t>
      </w:r>
      <w:r w:rsidRPr="003907B3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มกราคม </w:t>
      </w:r>
      <w:r w:rsidRPr="003907B3">
        <w:rPr>
          <w:rFonts w:asciiTheme="majorBidi" w:hAnsiTheme="majorBidi" w:cstheme="majorBidi"/>
          <w:spacing w:val="-6"/>
          <w:sz w:val="28"/>
          <w:szCs w:val="28"/>
        </w:rPr>
        <w:t>2563</w:t>
      </w:r>
      <w:r w:rsidRPr="003907B3">
        <w:rPr>
          <w:rFonts w:asciiTheme="majorBidi" w:hAnsiTheme="majorBidi" w:cstheme="majorBidi"/>
          <w:spacing w:val="-6"/>
          <w:sz w:val="28"/>
          <w:szCs w:val="28"/>
        </w:rPr>
        <w:br/>
      </w:r>
      <w:r w:rsidRPr="003907B3">
        <w:rPr>
          <w:rFonts w:asciiTheme="majorBidi" w:hAnsiTheme="majorBidi" w:cstheme="majorBidi"/>
          <w:spacing w:val="-6"/>
          <w:sz w:val="28"/>
          <w:szCs w:val="28"/>
          <w:cs/>
        </w:rPr>
        <w:t xml:space="preserve">ถึงวันที่ </w:t>
      </w:r>
      <w:r w:rsidRPr="003907B3">
        <w:rPr>
          <w:rFonts w:asciiTheme="majorBidi" w:hAnsiTheme="majorBidi" w:cstheme="majorBidi"/>
          <w:spacing w:val="-6"/>
          <w:sz w:val="28"/>
          <w:szCs w:val="28"/>
        </w:rPr>
        <w:t xml:space="preserve">31 </w:t>
      </w:r>
      <w:r w:rsidRPr="003907B3">
        <w:rPr>
          <w:rFonts w:asciiTheme="majorBidi" w:hAnsiTheme="majorBidi" w:cstheme="majorBidi"/>
          <w:spacing w:val="-6"/>
          <w:sz w:val="28"/>
          <w:szCs w:val="28"/>
          <w:cs/>
        </w:rPr>
        <w:t xml:space="preserve">ธันวาคม </w:t>
      </w:r>
      <w:r w:rsidRPr="003907B3">
        <w:rPr>
          <w:rFonts w:asciiTheme="majorBidi" w:hAnsiTheme="majorBidi" w:cstheme="majorBidi"/>
          <w:spacing w:val="-6"/>
          <w:sz w:val="28"/>
          <w:szCs w:val="28"/>
        </w:rPr>
        <w:t>2565</w:t>
      </w:r>
      <w:r w:rsidRPr="003907B3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</w:p>
    <w:bookmarkEnd w:id="1"/>
    <w:p w14:paraId="3731AE61" w14:textId="77777777" w:rsidR="00DB12B7" w:rsidRPr="003907B3" w:rsidRDefault="00DB12B7" w:rsidP="00DB12B7">
      <w:pPr>
        <w:pStyle w:val="BodyText2"/>
        <w:tabs>
          <w:tab w:val="left" w:pos="990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7FB8BF8" w14:textId="77777777" w:rsidR="00DB12B7" w:rsidRPr="003907B3" w:rsidRDefault="00DB12B7" w:rsidP="00DB12B7">
      <w:pPr>
        <w:pStyle w:val="BodyText2"/>
        <w:tabs>
          <w:tab w:val="left" w:pos="99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</w:pPr>
      <w:r w:rsidRPr="003907B3">
        <w:rPr>
          <w:rFonts w:asciiTheme="majorBidi" w:hAnsiTheme="majorBidi" w:cstheme="majorBidi"/>
          <w:i/>
          <w:iCs/>
          <w:sz w:val="28"/>
          <w:szCs w:val="28"/>
          <w:cs/>
        </w:rPr>
        <w:t>สัญญาการซื้อขายหุ้น</w:t>
      </w:r>
    </w:p>
    <w:p w14:paraId="58355C91" w14:textId="77777777" w:rsidR="00DB12B7" w:rsidRPr="003907B3" w:rsidRDefault="00DB12B7" w:rsidP="00DB12B7">
      <w:pPr>
        <w:pStyle w:val="BodyText2"/>
        <w:tabs>
          <w:tab w:val="left" w:pos="99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22D1EB7" w14:textId="77777777" w:rsidR="00DB12B7" w:rsidRPr="003907B3" w:rsidRDefault="00DB12B7" w:rsidP="00DB12B7">
      <w:pPr>
        <w:pStyle w:val="BodyText2"/>
        <w:tabs>
          <w:tab w:val="left" w:pos="99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  <w:r w:rsidRPr="003907B3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Pr="003907B3">
        <w:rPr>
          <w:rFonts w:asciiTheme="majorBidi" w:hAnsiTheme="majorBidi" w:cstheme="majorBidi"/>
          <w:spacing w:val="-2"/>
          <w:sz w:val="28"/>
          <w:szCs w:val="28"/>
          <w:lang w:val="en-US"/>
        </w:rPr>
        <w:t>17</w:t>
      </w:r>
      <w:r w:rsidRPr="003907B3">
        <w:rPr>
          <w:rFonts w:asciiTheme="majorBidi" w:hAnsiTheme="majorBidi" w:cstheme="majorBidi"/>
          <w:spacing w:val="-2"/>
          <w:sz w:val="28"/>
          <w:szCs w:val="28"/>
          <w:cs/>
        </w:rPr>
        <w:t xml:space="preserve"> ตุลาคม</w:t>
      </w:r>
      <w:r w:rsidRPr="003907B3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2561 </w:t>
      </w:r>
      <w:r w:rsidRPr="003907B3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กลุ่มบริษัทได้มาซึ่งอำนาจควบคุมในบริษัท</w:t>
      </w:r>
      <w:r w:rsidRPr="003907B3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Pr="003907B3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ไอ</w:t>
      </w:r>
      <w:r w:rsidRPr="003907B3">
        <w:rPr>
          <w:rFonts w:asciiTheme="majorBidi" w:hAnsiTheme="majorBidi" w:cstheme="majorBidi"/>
          <w:spacing w:val="-2"/>
          <w:sz w:val="28"/>
          <w:szCs w:val="28"/>
          <w:lang w:val="en-US"/>
        </w:rPr>
        <w:t>-</w:t>
      </w:r>
      <w:r w:rsidRPr="003907B3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ซีเคียว</w:t>
      </w:r>
      <w:r w:rsidRPr="003907B3">
        <w:rPr>
          <w:rFonts w:asciiTheme="majorBidi" w:hAnsiTheme="majorBidi" w:cstheme="majorBidi"/>
          <w:spacing w:val="-2"/>
          <w:sz w:val="28"/>
          <w:szCs w:val="28"/>
          <w:cs/>
        </w:rPr>
        <w:t xml:space="preserve"> จำกัด ซึ่งเป็นผู้</w:t>
      </w:r>
      <w:r w:rsidRPr="003907B3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ให้บริการเกี่ยวกับการเฝ้าระวังระบบรักษาความปลอดภัยทางคอมพิวเตอร์และระบบเครือข่าย </w:t>
      </w:r>
      <w:r w:rsidRPr="003907B3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(MSSP) </w:t>
      </w:r>
      <w:r w:rsidRPr="003907B3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ให้บริการศูนย์เฝ้าระวังระบบรักษาความปลอดภัยทางคอมพิวเตอร์และระบบเครือข่าย </w:t>
      </w:r>
      <w:r w:rsidRPr="003907B3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(SOC) </w:t>
      </w:r>
      <w:r w:rsidRPr="003907B3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และให้คำปรึกษาเกี่ยวกับระบบรักษาความปลอดภัย</w:t>
      </w:r>
      <w:r w:rsidRPr="003907B3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Pr="003907B3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โดย</w:t>
      </w:r>
      <w:r w:rsidRPr="003907B3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การซื้อหุ้นทุนและสิทธิออกเสียงในบริษัทร้อยละ </w:t>
      </w:r>
      <w:r w:rsidRPr="003907B3">
        <w:rPr>
          <w:rFonts w:asciiTheme="majorBidi" w:hAnsiTheme="majorBidi" w:cstheme="majorBidi"/>
          <w:spacing w:val="-2"/>
          <w:sz w:val="28"/>
          <w:szCs w:val="28"/>
          <w:lang w:val="en-US"/>
        </w:rPr>
        <w:t>100</w:t>
      </w:r>
      <w:r w:rsidRPr="003907B3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3907B3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จากบุคคลที่ไม่เกี่ยวโยงกันของบริษัท </w:t>
      </w:r>
      <w:r w:rsidRPr="003907B3">
        <w:rPr>
          <w:rFonts w:asciiTheme="majorBidi" w:hAnsiTheme="majorBidi" w:cstheme="majorBidi"/>
          <w:spacing w:val="-2"/>
          <w:sz w:val="28"/>
          <w:szCs w:val="28"/>
          <w:lang w:val="en-US"/>
        </w:rPr>
        <w:t>(“</w:t>
      </w:r>
      <w:r w:rsidRPr="003907B3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ผู้ขาย</w:t>
      </w:r>
      <w:r w:rsidRPr="003907B3">
        <w:rPr>
          <w:rFonts w:asciiTheme="majorBidi" w:hAnsiTheme="majorBidi" w:cstheme="majorBidi"/>
          <w:spacing w:val="-2"/>
          <w:sz w:val="28"/>
          <w:szCs w:val="28"/>
          <w:lang w:val="en-US"/>
        </w:rPr>
        <w:t>”)</w:t>
      </w:r>
    </w:p>
    <w:p w14:paraId="27639FE5" w14:textId="77777777" w:rsidR="00DB12B7" w:rsidRPr="003907B3" w:rsidRDefault="00DB12B7" w:rsidP="00DB12B7">
      <w:pPr>
        <w:pStyle w:val="BodyText2"/>
        <w:tabs>
          <w:tab w:val="left" w:pos="990"/>
        </w:tabs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  <w:cs/>
          <w:lang w:val="en-US"/>
        </w:rPr>
      </w:pPr>
    </w:p>
    <w:p w14:paraId="3F99C0E9" w14:textId="4462A9F6" w:rsidR="00012E26" w:rsidRPr="003907B3" w:rsidRDefault="00DB12B7" w:rsidP="0001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3907B3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กลุ่มบริษัทมีค่าความนิยมจำนวน </w:t>
      </w:r>
      <w:r w:rsidRPr="003907B3">
        <w:rPr>
          <w:rFonts w:asciiTheme="majorBidi" w:hAnsiTheme="majorBidi" w:cstheme="majorBidi"/>
          <w:spacing w:val="-6"/>
          <w:sz w:val="28"/>
          <w:szCs w:val="28"/>
        </w:rPr>
        <w:t xml:space="preserve">210 </w:t>
      </w:r>
      <w:r w:rsidRPr="003907B3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ล้านบาทที่เกิดจากการที่บริษัทซื้อหุ้นในอัตราส่วนร้อยละ </w:t>
      </w:r>
      <w:r w:rsidRPr="003907B3">
        <w:rPr>
          <w:rFonts w:asciiTheme="majorBidi" w:hAnsiTheme="majorBidi" w:cstheme="majorBidi"/>
          <w:spacing w:val="-6"/>
          <w:sz w:val="28"/>
          <w:szCs w:val="28"/>
        </w:rPr>
        <w:t>100</w:t>
      </w:r>
      <w:r w:rsidRPr="003907B3">
        <w:rPr>
          <w:rFonts w:asciiTheme="majorBidi" w:hAnsiTheme="majorBidi" w:cstheme="majorBidi"/>
          <w:spacing w:val="-6"/>
          <w:sz w:val="28"/>
          <w:szCs w:val="28"/>
          <w:cs/>
        </w:rPr>
        <w:t xml:space="preserve"> ของบริษัท ไอ</w:t>
      </w:r>
      <w:r w:rsidRPr="003907B3">
        <w:rPr>
          <w:rFonts w:asciiTheme="majorBidi" w:hAnsiTheme="majorBidi" w:cstheme="majorBidi"/>
          <w:spacing w:val="-6"/>
          <w:sz w:val="28"/>
          <w:szCs w:val="28"/>
        </w:rPr>
        <w:t>-</w:t>
      </w:r>
      <w:r w:rsidRPr="003907B3">
        <w:rPr>
          <w:rFonts w:asciiTheme="majorBidi" w:hAnsiTheme="majorBidi" w:cstheme="majorBidi"/>
          <w:spacing w:val="-6"/>
          <w:sz w:val="28"/>
          <w:szCs w:val="28"/>
          <w:cs/>
        </w:rPr>
        <w:t xml:space="preserve">ซีเคียว จำกัด </w:t>
      </w:r>
    </w:p>
    <w:p w14:paraId="093B6349" w14:textId="77777777" w:rsidR="00CB6FEC" w:rsidRPr="003907B3" w:rsidRDefault="00CB6FEC" w:rsidP="0033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28"/>
          <w:szCs w:val="28"/>
        </w:rPr>
      </w:pPr>
    </w:p>
    <w:p w14:paraId="4A772C3F" w14:textId="00891862" w:rsidR="00DB12B7" w:rsidRPr="003907B3" w:rsidRDefault="00DB12B7" w:rsidP="00CA727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b w:val="0"/>
          <w:bCs w:val="0"/>
          <w:sz w:val="28"/>
          <w:szCs w:val="28"/>
        </w:rPr>
      </w:pPr>
      <w:r w:rsidRPr="003907B3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ภาระผูกพันกับบุคคลหรือกิจการที่ไม่เกี่ยวข้องกัน</w:t>
      </w:r>
    </w:p>
    <w:p w14:paraId="58E937F7" w14:textId="77777777" w:rsidR="00DB12B7" w:rsidRPr="003907B3" w:rsidRDefault="00DB12B7" w:rsidP="00DB12B7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867"/>
        <w:gridCol w:w="247"/>
        <w:gridCol w:w="1846"/>
      </w:tblGrid>
      <w:tr w:rsidR="00DB12B7" w:rsidRPr="003907B3" w14:paraId="12FD8AA2" w14:textId="77777777" w:rsidTr="00DB12B7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4D8B9" w14:textId="4DB1F62B" w:rsidR="00DB12B7" w:rsidRPr="003907B3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63428" w:rsidRPr="003907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F2265B" w:rsidRPr="003907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8C1913" w:rsidRPr="003907B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="006E6CED" w:rsidRPr="003907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AEA73" w14:textId="77777777" w:rsidR="00DB12B7" w:rsidRPr="003907B3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B91354A" w14:textId="77777777" w:rsidR="00DB12B7" w:rsidRPr="003907B3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CB626DC" w14:textId="77777777" w:rsidR="00DB12B7" w:rsidRPr="003907B3" w:rsidRDefault="00DB12B7" w:rsidP="00DB12B7">
            <w:pPr>
              <w:tabs>
                <w:tab w:val="clear" w:pos="680"/>
                <w:tab w:val="clear" w:pos="1644"/>
                <w:tab w:val="left" w:pos="540"/>
              </w:tabs>
              <w:spacing w:line="240" w:lineRule="auto"/>
              <w:ind w:left="-8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12B7" w:rsidRPr="003907B3" w14:paraId="099A593B" w14:textId="77777777" w:rsidTr="00DB12B7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3BC31FC" w14:textId="77777777" w:rsidR="00DB12B7" w:rsidRPr="003907B3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64ED1" w14:textId="77777777" w:rsidR="00DB12B7" w:rsidRPr="003907B3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12B7" w:rsidRPr="003907B3" w14:paraId="3187DF2F" w14:textId="77777777" w:rsidTr="00DB12B7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DF3D8" w14:textId="77777777" w:rsidR="00DB12B7" w:rsidRPr="003907B3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C605CEB" w14:textId="77777777" w:rsidR="00DB12B7" w:rsidRPr="003907B3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7D966BB" w14:textId="77777777" w:rsidR="00DB12B7" w:rsidRPr="003907B3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A470497" w14:textId="77777777" w:rsidR="00DB12B7" w:rsidRPr="003907B3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12B7" w:rsidRPr="003907B3" w14:paraId="6FCD6E07" w14:textId="77777777" w:rsidTr="00DB12B7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9EF1B" w14:textId="77777777" w:rsidR="00DB12B7" w:rsidRPr="003907B3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AA6C143" w14:textId="5B487D61" w:rsidR="00DB12B7" w:rsidRPr="003907B3" w:rsidRDefault="007D4D45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511B1A" w14:textId="77777777" w:rsidR="00DB12B7" w:rsidRPr="003907B3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489A6B6" w14:textId="394955AB" w:rsidR="00DB12B7" w:rsidRPr="003907B3" w:rsidRDefault="00830462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12B7" w:rsidRPr="003907B3" w14:paraId="78833FED" w14:textId="77777777" w:rsidTr="00DB12B7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3018C" w14:textId="77777777" w:rsidR="00DB12B7" w:rsidRPr="003907B3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95F2D35" w14:textId="682863D7" w:rsidR="00DB12B7" w:rsidRPr="003907B3" w:rsidRDefault="003248C0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144,692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355F976" w14:textId="77777777" w:rsidR="00DB12B7" w:rsidRPr="003907B3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344FE7FA" w14:textId="3BD335EB" w:rsidR="00DB12B7" w:rsidRPr="003907B3" w:rsidRDefault="00830462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64,953</w:t>
            </w:r>
          </w:p>
        </w:tc>
      </w:tr>
      <w:tr w:rsidR="00DB12B7" w:rsidRPr="003907B3" w14:paraId="66998254" w14:textId="77777777" w:rsidTr="00DB12B7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86CB1" w14:textId="77777777" w:rsidR="00DB12B7" w:rsidRPr="003907B3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35AEBD69" w14:textId="69D1055A" w:rsidR="00DB12B7" w:rsidRPr="003907B3" w:rsidRDefault="00562796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9,529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BA52955" w14:textId="77777777" w:rsidR="00DB12B7" w:rsidRPr="003907B3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5A2F6098" w14:textId="4CC920FE" w:rsidR="00DB12B7" w:rsidRPr="003907B3" w:rsidRDefault="00FD1371" w:rsidP="00B4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sz w:val="28"/>
                <w:szCs w:val="28"/>
              </w:rPr>
              <w:t>893</w:t>
            </w:r>
          </w:p>
        </w:tc>
      </w:tr>
      <w:tr w:rsidR="00DB12B7" w:rsidRPr="003907B3" w14:paraId="6A3BE54C" w14:textId="77777777" w:rsidTr="00DB12B7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9CBED" w14:textId="77777777" w:rsidR="00DB12B7" w:rsidRPr="003907B3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80FCCB" w14:textId="0A62F288" w:rsidR="00DB12B7" w:rsidRPr="003907B3" w:rsidRDefault="00DC0F53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154,677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F6ECC58" w14:textId="77777777" w:rsidR="00DB12B7" w:rsidRPr="003907B3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20238" w14:textId="30F3631A" w:rsidR="00DB12B7" w:rsidRPr="003907B3" w:rsidRDefault="00281DA6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65,846</w:t>
            </w:r>
          </w:p>
        </w:tc>
      </w:tr>
    </w:tbl>
    <w:p w14:paraId="71ECBFCC" w14:textId="77777777" w:rsidR="008F77FB" w:rsidRPr="003907B3" w:rsidRDefault="008F77FB" w:rsidP="007818E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bookmarkStart w:id="2" w:name="_Hlk15912718"/>
    </w:p>
    <w:p w14:paraId="49CEE589" w14:textId="28EC593A" w:rsidR="007818E3" w:rsidRPr="003907B3" w:rsidRDefault="00D4025B" w:rsidP="007818E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</w:pPr>
      <w:r w:rsidRPr="003907B3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t>เงินฝากสถาบันการเงินที่มีภาระผูกพัน</w:t>
      </w:r>
    </w:p>
    <w:p w14:paraId="21489544" w14:textId="77777777" w:rsidR="007818E3" w:rsidRPr="003907B3" w:rsidRDefault="007818E3" w:rsidP="007818E3">
      <w:pPr>
        <w:tabs>
          <w:tab w:val="clear" w:pos="227"/>
          <w:tab w:val="clear" w:pos="907"/>
        </w:tabs>
        <w:spacing w:line="240" w:lineRule="auto"/>
        <w:rPr>
          <w:rFonts w:asciiTheme="majorBidi" w:eastAsia="MS Mincho" w:hAnsiTheme="majorBidi" w:cstheme="majorBidi"/>
          <w:sz w:val="28"/>
          <w:szCs w:val="28"/>
        </w:rPr>
      </w:pPr>
    </w:p>
    <w:p w14:paraId="789319C8" w14:textId="059327ED" w:rsidR="007818E3" w:rsidRPr="003907B3" w:rsidRDefault="007818E3" w:rsidP="007818E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  <w:r w:rsidRPr="003907B3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Pr="003907B3">
        <w:rPr>
          <w:rFonts w:asciiTheme="majorBidi" w:eastAsia="MS Mincho" w:hAnsiTheme="majorBidi" w:cstheme="majorBidi"/>
          <w:sz w:val="28"/>
          <w:szCs w:val="28"/>
        </w:rPr>
        <w:t>3</w:t>
      </w:r>
      <w:r w:rsidR="00F2265B" w:rsidRPr="003907B3">
        <w:rPr>
          <w:rFonts w:asciiTheme="majorBidi" w:eastAsia="MS Mincho" w:hAnsiTheme="majorBidi" w:cstheme="majorBidi"/>
          <w:sz w:val="28"/>
          <w:szCs w:val="28"/>
        </w:rPr>
        <w:t xml:space="preserve">0 </w:t>
      </w:r>
      <w:r w:rsidR="008C1913" w:rsidRPr="003907B3">
        <w:rPr>
          <w:rFonts w:asciiTheme="majorBidi" w:eastAsia="MS Mincho" w:hAnsiTheme="majorBidi" w:cstheme="majorBidi" w:hint="cs"/>
          <w:sz w:val="28"/>
          <w:szCs w:val="28"/>
          <w:cs/>
        </w:rPr>
        <w:t xml:space="preserve">กันยายน </w:t>
      </w:r>
      <w:r w:rsidRPr="003907B3">
        <w:rPr>
          <w:rFonts w:asciiTheme="majorBidi" w:eastAsia="MS Mincho" w:hAnsiTheme="majorBidi" w:cstheme="majorBidi"/>
          <w:sz w:val="28"/>
          <w:szCs w:val="28"/>
        </w:rPr>
        <w:t xml:space="preserve">2565 </w:t>
      </w:r>
      <w:r w:rsidRPr="003907B3">
        <w:rPr>
          <w:rFonts w:asciiTheme="majorBidi" w:eastAsia="MS Mincho" w:hAnsiTheme="majorBidi" w:cstheme="majorBidi"/>
          <w:sz w:val="28"/>
          <w:szCs w:val="28"/>
          <w:cs/>
        </w:rPr>
        <w:t>เงินฝากสถาบันการเงินในงบการเงินรวมจำนวน</w:t>
      </w:r>
      <w:r w:rsidR="00AE4C85" w:rsidRPr="003907B3">
        <w:rPr>
          <w:rFonts w:asciiTheme="majorBidi" w:eastAsia="MS Mincho" w:hAnsiTheme="majorBidi" w:cstheme="majorBidi"/>
          <w:sz w:val="28"/>
          <w:szCs w:val="28"/>
        </w:rPr>
        <w:t xml:space="preserve"> 18.25 </w:t>
      </w:r>
      <w:r w:rsidRPr="003907B3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  <w:r w:rsidRPr="003907B3">
        <w:rPr>
          <w:rFonts w:asciiTheme="majorBidi" w:eastAsia="MS Mincho" w:hAnsiTheme="majorBidi" w:cstheme="majorBidi"/>
          <w:i/>
          <w:iCs/>
          <w:sz w:val="28"/>
          <w:szCs w:val="28"/>
        </w:rPr>
        <w:t xml:space="preserve">(31 </w:t>
      </w:r>
      <w:r w:rsidRPr="003907B3">
        <w:rPr>
          <w:rFonts w:asciiTheme="majorBidi" w:eastAsia="MS Mincho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3907B3">
        <w:rPr>
          <w:rFonts w:asciiTheme="majorBidi" w:eastAsia="MS Mincho" w:hAnsiTheme="majorBidi" w:cstheme="majorBidi"/>
          <w:i/>
          <w:iCs/>
          <w:sz w:val="28"/>
          <w:szCs w:val="28"/>
        </w:rPr>
        <w:t xml:space="preserve">2564: 30.50 </w:t>
      </w:r>
      <w:r w:rsidR="00D90D31" w:rsidRPr="003907B3">
        <w:rPr>
          <w:rFonts w:asciiTheme="majorBidi" w:eastAsia="MS Mincho" w:hAnsiTheme="majorBidi" w:cstheme="majorBidi"/>
          <w:i/>
          <w:iCs/>
          <w:sz w:val="28"/>
          <w:szCs w:val="28"/>
        </w:rPr>
        <w:br/>
      </w:r>
      <w:r w:rsidRPr="003907B3">
        <w:rPr>
          <w:rFonts w:asciiTheme="majorBidi" w:eastAsia="MS Mincho" w:hAnsiTheme="majorBidi" w:cstheme="majorBidi"/>
          <w:i/>
          <w:iCs/>
          <w:sz w:val="28"/>
          <w:szCs w:val="28"/>
          <w:cs/>
        </w:rPr>
        <w:t>ล้านบาท</w:t>
      </w:r>
      <w:r w:rsidRPr="003907B3">
        <w:rPr>
          <w:rFonts w:asciiTheme="majorBidi" w:eastAsia="MS Mincho" w:hAnsiTheme="majorBidi" w:cstheme="majorBidi"/>
          <w:i/>
          <w:iCs/>
          <w:sz w:val="28"/>
          <w:szCs w:val="28"/>
        </w:rPr>
        <w:t>)</w:t>
      </w:r>
      <w:r w:rsidRPr="003907B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3907B3">
        <w:rPr>
          <w:rFonts w:asciiTheme="majorBidi" w:eastAsia="MS Mincho" w:hAnsiTheme="majorBidi" w:cstheme="majorBidi"/>
          <w:sz w:val="28"/>
          <w:szCs w:val="28"/>
          <w:cs/>
        </w:rPr>
        <w:t xml:space="preserve">และในงบการเงินเฉพาะกิจการจำนวน </w:t>
      </w:r>
      <w:r w:rsidR="00CC3A8E" w:rsidRPr="003907B3">
        <w:rPr>
          <w:rFonts w:asciiTheme="majorBidi" w:eastAsia="MS Mincho" w:hAnsiTheme="majorBidi" w:cstheme="majorBidi"/>
          <w:sz w:val="28"/>
          <w:szCs w:val="28"/>
        </w:rPr>
        <w:t>17.9</w:t>
      </w:r>
      <w:r w:rsidR="00C44EA1" w:rsidRPr="003907B3">
        <w:rPr>
          <w:rFonts w:asciiTheme="majorBidi" w:eastAsia="MS Mincho" w:hAnsiTheme="majorBidi" w:cstheme="majorBidi"/>
          <w:sz w:val="28"/>
          <w:szCs w:val="28"/>
        </w:rPr>
        <w:t>8</w:t>
      </w:r>
      <w:r w:rsidRPr="003907B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3907B3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  <w:r w:rsidRPr="003907B3">
        <w:rPr>
          <w:rFonts w:asciiTheme="majorBidi" w:eastAsia="MS Mincho" w:hAnsiTheme="majorBidi" w:cstheme="majorBidi"/>
          <w:i/>
          <w:iCs/>
          <w:sz w:val="28"/>
          <w:szCs w:val="28"/>
        </w:rPr>
        <w:t xml:space="preserve">(31 </w:t>
      </w:r>
      <w:r w:rsidRPr="003907B3">
        <w:rPr>
          <w:rFonts w:asciiTheme="majorBidi" w:eastAsia="MS Mincho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3907B3">
        <w:rPr>
          <w:rFonts w:asciiTheme="majorBidi" w:eastAsia="MS Mincho" w:hAnsiTheme="majorBidi" w:cstheme="majorBidi"/>
          <w:i/>
          <w:iCs/>
          <w:sz w:val="28"/>
          <w:szCs w:val="28"/>
        </w:rPr>
        <w:t xml:space="preserve">2564: 30.23 </w:t>
      </w:r>
      <w:r w:rsidRPr="003907B3">
        <w:rPr>
          <w:rFonts w:asciiTheme="majorBidi" w:eastAsia="MS Mincho" w:hAnsiTheme="majorBidi" w:cstheme="majorBidi"/>
          <w:i/>
          <w:iCs/>
          <w:sz w:val="28"/>
          <w:szCs w:val="28"/>
          <w:cs/>
        </w:rPr>
        <w:t>ล้านบาท</w:t>
      </w:r>
      <w:r w:rsidRPr="003907B3">
        <w:rPr>
          <w:rFonts w:asciiTheme="majorBidi" w:eastAsia="MS Mincho" w:hAnsiTheme="majorBidi" w:cstheme="majorBidi"/>
          <w:i/>
          <w:iCs/>
          <w:sz w:val="28"/>
          <w:szCs w:val="28"/>
        </w:rPr>
        <w:t>)</w:t>
      </w:r>
      <w:r w:rsidRPr="003907B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3907B3">
        <w:rPr>
          <w:rFonts w:asciiTheme="majorBidi" w:eastAsia="MS Mincho" w:hAnsiTheme="majorBidi" w:cstheme="majorBidi"/>
          <w:sz w:val="28"/>
          <w:szCs w:val="28"/>
          <w:cs/>
        </w:rPr>
        <w:t>ได้ใช้ค้ำประกันวงเงินสินเชื่อของกลุ่มบริษัท</w:t>
      </w:r>
      <w:r w:rsidRPr="003907B3">
        <w:rPr>
          <w:rFonts w:asciiTheme="majorBidi" w:eastAsia="MS Mincho" w:hAnsiTheme="majorBidi" w:cstheme="majorBidi"/>
          <w:sz w:val="28"/>
          <w:szCs w:val="28"/>
        </w:rPr>
        <w:t>/</w:t>
      </w:r>
      <w:r w:rsidRPr="003907B3">
        <w:rPr>
          <w:rFonts w:asciiTheme="majorBidi" w:eastAsia="MS Mincho" w:hAnsiTheme="majorBidi" w:cstheme="majorBidi"/>
          <w:sz w:val="28"/>
          <w:szCs w:val="28"/>
          <w:cs/>
        </w:rPr>
        <w:t>บริษัท</w:t>
      </w:r>
    </w:p>
    <w:p w14:paraId="31842D14" w14:textId="565E812B" w:rsidR="009D7813" w:rsidRPr="003907B3" w:rsidRDefault="009D7813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r w:rsidRPr="003907B3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  <w:lang w:val="x-none"/>
        </w:rPr>
        <w:lastRenderedPageBreak/>
        <w:t>การค้ำประกันกิจการที่เกี่ยวข้องกัน</w:t>
      </w:r>
    </w:p>
    <w:p w14:paraId="6D6AC5E1" w14:textId="471F995A" w:rsidR="009D7813" w:rsidRPr="003907B3" w:rsidRDefault="009D7813" w:rsidP="00076498">
      <w:pPr>
        <w:tabs>
          <w:tab w:val="clear" w:pos="227"/>
          <w:tab w:val="clear" w:pos="907"/>
        </w:tabs>
        <w:spacing w:line="240" w:lineRule="auto"/>
        <w:rPr>
          <w:rFonts w:asciiTheme="majorBidi" w:eastAsia="MS Mincho" w:hAnsiTheme="majorBidi" w:cstheme="majorBidi"/>
          <w:sz w:val="28"/>
          <w:szCs w:val="28"/>
        </w:rPr>
      </w:pPr>
    </w:p>
    <w:p w14:paraId="0A3563CE" w14:textId="70979B11" w:rsidR="009D7813" w:rsidRPr="003907B3" w:rsidRDefault="009D7813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3907B3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ณ วันที่ </w:t>
      </w:r>
      <w:r w:rsidRPr="003907B3">
        <w:rPr>
          <w:rFonts w:asciiTheme="majorBidi" w:eastAsia="MS Mincho" w:hAnsiTheme="majorBidi" w:cstheme="majorBidi"/>
          <w:sz w:val="28"/>
          <w:szCs w:val="28"/>
        </w:rPr>
        <w:t>3</w:t>
      </w:r>
      <w:r w:rsidR="00750A6C" w:rsidRPr="003907B3">
        <w:rPr>
          <w:rFonts w:asciiTheme="majorBidi" w:eastAsia="MS Mincho" w:hAnsiTheme="majorBidi" w:cstheme="majorBidi"/>
          <w:sz w:val="28"/>
          <w:szCs w:val="28"/>
        </w:rPr>
        <w:t xml:space="preserve">0 </w:t>
      </w:r>
      <w:r w:rsidR="008C1913" w:rsidRPr="003907B3">
        <w:rPr>
          <w:rFonts w:asciiTheme="majorBidi" w:eastAsia="MS Mincho" w:hAnsiTheme="majorBidi" w:cstheme="majorBidi" w:hint="cs"/>
          <w:sz w:val="28"/>
          <w:szCs w:val="28"/>
          <w:cs/>
        </w:rPr>
        <w:t xml:space="preserve">กันยายน </w:t>
      </w:r>
      <w:r w:rsidRPr="003907B3">
        <w:rPr>
          <w:rFonts w:asciiTheme="majorBidi" w:eastAsia="MS Mincho" w:hAnsiTheme="majorBidi" w:cstheme="majorBidi"/>
          <w:sz w:val="28"/>
          <w:szCs w:val="28"/>
        </w:rPr>
        <w:t xml:space="preserve">2565 </w:t>
      </w:r>
      <w:r w:rsidRPr="003907B3">
        <w:rPr>
          <w:rFonts w:asciiTheme="majorBidi" w:eastAsia="MS Mincho" w:hAnsiTheme="majorBidi" w:cstheme="majorBidi"/>
          <w:sz w:val="28"/>
          <w:szCs w:val="28"/>
          <w:cs/>
        </w:rPr>
        <w:t>วงเงินสินเชื่อกับสถาบันการเงินของบริษัทย่อยแห่งหนึ่งจำนวน</w:t>
      </w:r>
      <w:r w:rsidR="00000EBF" w:rsidRPr="003907B3">
        <w:rPr>
          <w:rFonts w:asciiTheme="majorBidi" w:eastAsia="MS Mincho" w:hAnsiTheme="majorBidi" w:cstheme="majorBidi"/>
          <w:sz w:val="28"/>
          <w:szCs w:val="28"/>
        </w:rPr>
        <w:t xml:space="preserve"> 3</w:t>
      </w:r>
      <w:r w:rsidR="00956293" w:rsidRPr="003907B3">
        <w:rPr>
          <w:rFonts w:asciiTheme="majorBidi" w:eastAsia="MS Mincho" w:hAnsiTheme="majorBidi" w:cstheme="majorBidi"/>
          <w:sz w:val="28"/>
          <w:szCs w:val="28"/>
        </w:rPr>
        <w:t>.00</w:t>
      </w:r>
      <w:r w:rsidR="00000EBF" w:rsidRPr="003907B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3907B3">
        <w:rPr>
          <w:rFonts w:asciiTheme="majorBidi" w:eastAsia="MS Mincho" w:hAnsiTheme="majorBidi" w:cstheme="majorBidi"/>
          <w:sz w:val="28"/>
          <w:szCs w:val="28"/>
          <w:cs/>
        </w:rPr>
        <w:t>ล้านดอลลาร์สหรัฐอเมริกา</w:t>
      </w:r>
      <w:r w:rsidR="000E0DCE" w:rsidRPr="003907B3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7A507B" w:rsidRPr="003907B3">
        <w:rPr>
          <w:rFonts w:asciiTheme="majorBidi" w:eastAsia="MS Mincho" w:hAnsiTheme="majorBidi" w:cstheme="majorBidi"/>
          <w:sz w:val="28"/>
          <w:szCs w:val="28"/>
        </w:rPr>
        <w:t xml:space="preserve">    </w:t>
      </w:r>
      <w:r w:rsidR="000E0DCE" w:rsidRPr="003907B3">
        <w:rPr>
          <w:rFonts w:asciiTheme="majorBidi" w:eastAsia="MS Mincho" w:hAnsiTheme="majorBidi" w:cstheme="majorBidi"/>
          <w:sz w:val="28"/>
          <w:szCs w:val="28"/>
          <w:cs/>
        </w:rPr>
        <w:t xml:space="preserve">ค้ำประกันโดยบริษัท </w:t>
      </w:r>
      <w:r w:rsidR="000E0DCE" w:rsidRPr="003907B3">
        <w:rPr>
          <w:rFonts w:asciiTheme="majorBidi" w:eastAsia="MS Mincho" w:hAnsiTheme="majorBidi" w:cstheme="majorBidi"/>
          <w:i/>
          <w:iCs/>
          <w:sz w:val="28"/>
          <w:szCs w:val="28"/>
        </w:rPr>
        <w:t xml:space="preserve">(31 </w:t>
      </w:r>
      <w:r w:rsidR="000E0DCE" w:rsidRPr="003907B3">
        <w:rPr>
          <w:rFonts w:asciiTheme="majorBidi" w:eastAsia="MS Mincho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E0DCE" w:rsidRPr="003907B3">
        <w:rPr>
          <w:rFonts w:asciiTheme="majorBidi" w:eastAsia="MS Mincho" w:hAnsiTheme="majorBidi" w:cstheme="majorBidi"/>
          <w:i/>
          <w:iCs/>
          <w:sz w:val="28"/>
          <w:szCs w:val="28"/>
        </w:rPr>
        <w:t xml:space="preserve">2564: 3.00 </w:t>
      </w:r>
      <w:r w:rsidR="000E0DCE" w:rsidRPr="003907B3">
        <w:rPr>
          <w:rFonts w:asciiTheme="majorBidi" w:eastAsia="MS Mincho" w:hAnsiTheme="majorBidi" w:cstheme="majorBidi"/>
          <w:i/>
          <w:iCs/>
          <w:sz w:val="28"/>
          <w:szCs w:val="28"/>
          <w:cs/>
        </w:rPr>
        <w:t>ล้านดอลลาร์สหรัฐอเมริกา</w:t>
      </w:r>
      <w:r w:rsidR="000E0DCE" w:rsidRPr="003907B3">
        <w:rPr>
          <w:rFonts w:asciiTheme="majorBidi" w:eastAsia="MS Mincho" w:hAnsiTheme="majorBidi" w:cstheme="majorBidi"/>
          <w:i/>
          <w:iCs/>
          <w:sz w:val="28"/>
          <w:szCs w:val="28"/>
        </w:rPr>
        <w:t>)</w:t>
      </w:r>
    </w:p>
    <w:p w14:paraId="1F4EADF6" w14:textId="77777777" w:rsidR="00C97C70" w:rsidRPr="003907B3" w:rsidRDefault="00C97C70" w:rsidP="00076498">
      <w:pPr>
        <w:tabs>
          <w:tab w:val="clear" w:pos="227"/>
          <w:tab w:val="clear" w:pos="907"/>
        </w:tabs>
        <w:spacing w:line="240" w:lineRule="auto"/>
        <w:rPr>
          <w:rFonts w:asciiTheme="majorBidi" w:eastAsia="MS Mincho" w:hAnsiTheme="majorBidi" w:cstheme="majorBidi"/>
          <w:sz w:val="28"/>
          <w:szCs w:val="28"/>
        </w:rPr>
      </w:pPr>
    </w:p>
    <w:p w14:paraId="0DE5E055" w14:textId="48ED192B" w:rsidR="00DB12B7" w:rsidRPr="003907B3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3907B3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หนี้สินที่อาจเกิดขึ้น</w:t>
      </w:r>
    </w:p>
    <w:p w14:paraId="46DBD96C" w14:textId="77777777" w:rsidR="00DB12B7" w:rsidRPr="003907B3" w:rsidRDefault="00DB12B7" w:rsidP="00DB12B7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900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14:paraId="315CDFDF" w14:textId="796F52FC" w:rsidR="009D7813" w:rsidRPr="003907B3" w:rsidRDefault="009D7813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lang w:val="x-none"/>
        </w:rPr>
      </w:pPr>
      <w:r w:rsidRPr="003907B3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ในปี </w:t>
      </w:r>
      <w:r w:rsidRPr="003907B3">
        <w:rPr>
          <w:rFonts w:asciiTheme="majorBidi" w:eastAsia="MS Mincho" w:hAnsiTheme="majorBidi" w:cstheme="majorBidi"/>
          <w:sz w:val="28"/>
          <w:szCs w:val="28"/>
        </w:rPr>
        <w:t xml:space="preserve">2554 </w:t>
      </w:r>
      <w:r w:rsidRPr="003907B3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บริษัทถูกบริษัทแห่งหนึ่งฟ้องร้องในคดีแพ่ง ละเมิดโดยเรียกค่าเสียหาย </w:t>
      </w:r>
      <w:r w:rsidRPr="003907B3">
        <w:rPr>
          <w:rFonts w:asciiTheme="majorBidi" w:eastAsia="MS Mincho" w:hAnsiTheme="majorBidi" w:cstheme="majorBidi"/>
          <w:sz w:val="28"/>
          <w:szCs w:val="28"/>
        </w:rPr>
        <w:t>120</w:t>
      </w:r>
      <w:r w:rsidRPr="003907B3">
        <w:rPr>
          <w:rFonts w:asciiTheme="majorBidi" w:eastAsia="MS Mincho" w:hAnsiTheme="majorBidi" w:cstheme="majorBidi"/>
          <w:sz w:val="28"/>
          <w:szCs w:val="28"/>
          <w:cs/>
          <w:lang w:val="x-none"/>
        </w:rPr>
        <w:t>.</w:t>
      </w:r>
      <w:r w:rsidRPr="003907B3">
        <w:rPr>
          <w:rFonts w:asciiTheme="majorBidi" w:eastAsia="MS Mincho" w:hAnsiTheme="majorBidi" w:cstheme="majorBidi"/>
          <w:sz w:val="28"/>
          <w:szCs w:val="28"/>
        </w:rPr>
        <w:t>12</w:t>
      </w:r>
      <w:r w:rsidRPr="003907B3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ล้านบาท และในปี </w:t>
      </w:r>
      <w:r w:rsidRPr="003907B3">
        <w:rPr>
          <w:rFonts w:asciiTheme="majorBidi" w:eastAsia="MS Mincho" w:hAnsiTheme="majorBidi" w:cstheme="majorBidi"/>
          <w:sz w:val="28"/>
          <w:szCs w:val="28"/>
        </w:rPr>
        <w:t>2555</w:t>
      </w:r>
      <w:r w:rsidRPr="003907B3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บริษัทดังกล่าวได้ยื่นฟ้องร้องบริษัทในคดีเดียวกันต่อศาลอาญา</w:t>
      </w:r>
    </w:p>
    <w:p w14:paraId="1B6B6019" w14:textId="77777777" w:rsidR="00DB12B7" w:rsidRPr="003907B3" w:rsidRDefault="00DB12B7" w:rsidP="00DB12B7">
      <w:pPr>
        <w:spacing w:line="240" w:lineRule="auto"/>
        <w:ind w:left="540" w:hanging="90"/>
        <w:jc w:val="thaiDistribute"/>
        <w:rPr>
          <w:rFonts w:asciiTheme="majorBidi" w:eastAsia="MS Mincho" w:hAnsiTheme="majorBidi" w:cstheme="majorBidi"/>
          <w:sz w:val="28"/>
          <w:szCs w:val="28"/>
          <w:lang w:val="x-none"/>
        </w:rPr>
      </w:pPr>
    </w:p>
    <w:p w14:paraId="01524E11" w14:textId="77777777" w:rsidR="00DB12B7" w:rsidRPr="003907B3" w:rsidRDefault="00DB12B7" w:rsidP="00DB12B7">
      <w:pPr>
        <w:tabs>
          <w:tab w:val="clear" w:pos="454"/>
          <w:tab w:val="left" w:pos="27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lang w:val="x-none"/>
        </w:rPr>
      </w:pPr>
      <w:r w:rsidRPr="003907B3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ในปี </w:t>
      </w:r>
      <w:r w:rsidRPr="003907B3">
        <w:rPr>
          <w:rFonts w:asciiTheme="majorBidi" w:eastAsia="MS Mincho" w:hAnsiTheme="majorBidi" w:cstheme="majorBidi"/>
          <w:sz w:val="28"/>
          <w:szCs w:val="28"/>
        </w:rPr>
        <w:t>2556</w:t>
      </w:r>
      <w:r w:rsidRPr="003907B3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บริษัทจึงได้ฟ้องกลับบริษัทดังกล่าวในคดีอาญาฐานฟ้องเท็จ และเรียกค่าเสียหายเป็นจำนวนเงินที่มากกว่า </w:t>
      </w:r>
      <w:r w:rsidRPr="003907B3">
        <w:rPr>
          <w:rFonts w:asciiTheme="majorBidi" w:eastAsia="MS Mincho" w:hAnsiTheme="majorBidi" w:cstheme="majorBidi"/>
          <w:sz w:val="28"/>
          <w:szCs w:val="28"/>
          <w:cs/>
          <w:lang w:val="x-none"/>
        </w:rPr>
        <w:br/>
        <w:t>ศาลอาญาและศาลแพ่งมีคำสั่งให้รอผลพิจารณาคดีอาญาที่บริษัทถูกฟ้อง ซึ่งอยู่ระหว่างการสืบพยาน</w:t>
      </w:r>
    </w:p>
    <w:p w14:paraId="4D899161" w14:textId="77777777" w:rsidR="00DB12B7" w:rsidRPr="003907B3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28"/>
          <w:szCs w:val="28"/>
          <w:cs/>
          <w:lang w:val="x-none"/>
        </w:rPr>
      </w:pPr>
    </w:p>
    <w:p w14:paraId="319B20B7" w14:textId="77777777" w:rsidR="00DB12B7" w:rsidRPr="003907B3" w:rsidRDefault="00DB12B7" w:rsidP="00DB12B7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eastAsia="MS Mincho" w:hAnsiTheme="majorBidi" w:cstheme="majorBidi"/>
          <w:sz w:val="28"/>
          <w:szCs w:val="28"/>
        </w:rPr>
      </w:pPr>
      <w:r w:rsidRPr="003907B3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ในปี </w:t>
      </w:r>
      <w:r w:rsidRPr="003907B3">
        <w:rPr>
          <w:rFonts w:asciiTheme="majorBidi" w:eastAsia="MS Mincho" w:hAnsiTheme="majorBidi" w:cstheme="majorBidi"/>
          <w:sz w:val="28"/>
          <w:szCs w:val="28"/>
        </w:rPr>
        <w:t>2559</w:t>
      </w:r>
      <w:r w:rsidRPr="003907B3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ศาลอาญาได้มีคำพิพากษายกฟ้อง</w:t>
      </w:r>
      <w:r w:rsidRPr="003907B3">
        <w:rPr>
          <w:rFonts w:asciiTheme="majorBidi" w:eastAsia="MS Mincho" w:hAnsiTheme="majorBidi" w:cstheme="majorBidi"/>
          <w:sz w:val="28"/>
          <w:szCs w:val="28"/>
          <w:cs/>
        </w:rPr>
        <w:t>ในคดีอาญาที่บริษัทถูกฟ้อง</w:t>
      </w:r>
    </w:p>
    <w:p w14:paraId="2742CFB1" w14:textId="77777777" w:rsidR="00DB12B7" w:rsidRPr="003907B3" w:rsidRDefault="00DB12B7" w:rsidP="00DB12B7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eastAsia="MS Mincho" w:hAnsiTheme="majorBidi" w:cstheme="majorBidi"/>
          <w:sz w:val="28"/>
          <w:szCs w:val="28"/>
        </w:rPr>
      </w:pPr>
    </w:p>
    <w:p w14:paraId="49269084" w14:textId="77777777" w:rsidR="00DB12B7" w:rsidRPr="003907B3" w:rsidRDefault="00DB12B7" w:rsidP="00DB12B7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2"/>
          <w:sz w:val="28"/>
          <w:szCs w:val="28"/>
        </w:rPr>
      </w:pPr>
      <w:r w:rsidRPr="003907B3">
        <w:rPr>
          <w:rFonts w:asciiTheme="majorBidi" w:eastAsia="MS Mincho" w:hAnsiTheme="majorBidi" w:cstheme="majorBidi"/>
          <w:spacing w:val="-2"/>
          <w:sz w:val="28"/>
          <w:szCs w:val="28"/>
          <w:cs/>
          <w:lang w:val="x-none"/>
        </w:rPr>
        <w:t xml:space="preserve">ณ วันที่ </w:t>
      </w:r>
      <w:r w:rsidRPr="003907B3">
        <w:rPr>
          <w:rFonts w:asciiTheme="majorBidi" w:eastAsia="MS Mincho" w:hAnsiTheme="majorBidi" w:cstheme="majorBidi"/>
          <w:spacing w:val="-2"/>
          <w:sz w:val="28"/>
          <w:szCs w:val="28"/>
        </w:rPr>
        <w:t>27</w:t>
      </w:r>
      <w:r w:rsidRPr="003907B3">
        <w:rPr>
          <w:rFonts w:asciiTheme="majorBidi" w:eastAsia="MS Mincho" w:hAnsiTheme="majorBidi" w:cstheme="majorBidi"/>
          <w:spacing w:val="-2"/>
          <w:sz w:val="28"/>
          <w:szCs w:val="28"/>
          <w:cs/>
          <w:lang w:val="x-none"/>
        </w:rPr>
        <w:t xml:space="preserve"> มกราคม </w:t>
      </w:r>
      <w:r w:rsidRPr="003907B3">
        <w:rPr>
          <w:rFonts w:asciiTheme="majorBidi" w:eastAsia="MS Mincho" w:hAnsiTheme="majorBidi" w:cstheme="majorBidi"/>
          <w:spacing w:val="-2"/>
          <w:sz w:val="28"/>
          <w:szCs w:val="28"/>
        </w:rPr>
        <w:t>2560</w:t>
      </w:r>
      <w:r w:rsidRPr="003907B3">
        <w:rPr>
          <w:rFonts w:asciiTheme="majorBidi" w:eastAsia="MS Mincho" w:hAnsiTheme="majorBidi" w:cstheme="majorBidi"/>
          <w:spacing w:val="-2"/>
          <w:sz w:val="28"/>
          <w:szCs w:val="28"/>
          <w:cs/>
          <w:lang w:val="x-none"/>
        </w:rPr>
        <w:t xml:space="preserve"> โจทก์ได้ยื่นอุทธรณ์</w:t>
      </w:r>
      <w:r w:rsidRPr="003907B3">
        <w:rPr>
          <w:rFonts w:asciiTheme="majorBidi" w:eastAsia="MS Mincho" w:hAnsiTheme="majorBidi" w:cstheme="majorBidi"/>
          <w:spacing w:val="-2"/>
          <w:sz w:val="28"/>
          <w:szCs w:val="28"/>
        </w:rPr>
        <w:t xml:space="preserve"> </w:t>
      </w:r>
      <w:r w:rsidRPr="003907B3">
        <w:rPr>
          <w:rFonts w:asciiTheme="majorBidi" w:eastAsia="MS Mincho" w:hAnsiTheme="majorBidi" w:cstheme="majorBidi"/>
          <w:spacing w:val="-2"/>
          <w:sz w:val="28"/>
          <w:szCs w:val="28"/>
          <w:cs/>
        </w:rPr>
        <w:t xml:space="preserve"> และบริษัทได้ยื่นคำแก้อุทธรณ์ต่อศาลอาญาแล้วเมื่อวันที่</w:t>
      </w:r>
      <w:r w:rsidRPr="003907B3">
        <w:rPr>
          <w:rFonts w:asciiTheme="majorBidi" w:eastAsia="MS Mincho" w:hAnsiTheme="majorBidi" w:cstheme="majorBidi"/>
          <w:spacing w:val="-2"/>
          <w:sz w:val="28"/>
          <w:szCs w:val="28"/>
        </w:rPr>
        <w:t xml:space="preserve"> 16</w:t>
      </w:r>
      <w:r w:rsidRPr="003907B3">
        <w:rPr>
          <w:rFonts w:asciiTheme="majorBidi" w:eastAsia="MS Mincho" w:hAnsiTheme="majorBidi" w:cstheme="majorBidi"/>
          <w:spacing w:val="-2"/>
          <w:sz w:val="28"/>
          <w:szCs w:val="28"/>
          <w:cs/>
        </w:rPr>
        <w:t xml:space="preserve"> พฤษภาคม </w:t>
      </w:r>
      <w:r w:rsidRPr="003907B3">
        <w:rPr>
          <w:rFonts w:asciiTheme="majorBidi" w:eastAsia="MS Mincho" w:hAnsiTheme="majorBidi" w:cstheme="majorBidi"/>
          <w:spacing w:val="-2"/>
          <w:sz w:val="28"/>
          <w:szCs w:val="28"/>
        </w:rPr>
        <w:t>2560</w:t>
      </w:r>
    </w:p>
    <w:p w14:paraId="24E4E5FB" w14:textId="77777777" w:rsidR="00451E1D" w:rsidRPr="003907B3" w:rsidRDefault="00451E1D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pacing w:val="-2"/>
          <w:sz w:val="28"/>
          <w:szCs w:val="28"/>
        </w:rPr>
      </w:pPr>
      <w:bookmarkStart w:id="3" w:name="_Hlk24442154"/>
      <w:bookmarkEnd w:id="2"/>
    </w:p>
    <w:p w14:paraId="27FB2DF8" w14:textId="693B597C" w:rsidR="00DB12B7" w:rsidRPr="003907B3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pacing w:val="-2"/>
          <w:sz w:val="28"/>
          <w:szCs w:val="28"/>
        </w:rPr>
      </w:pPr>
      <w:r w:rsidRPr="003907B3">
        <w:rPr>
          <w:rFonts w:asciiTheme="majorBidi" w:eastAsia="MS Mincho" w:hAnsiTheme="majorBidi" w:cstheme="majorBidi"/>
          <w:spacing w:val="-2"/>
          <w:sz w:val="28"/>
          <w:szCs w:val="28"/>
          <w:cs/>
        </w:rPr>
        <w:t xml:space="preserve">ณ วันที่ </w:t>
      </w:r>
      <w:r w:rsidRPr="003907B3">
        <w:rPr>
          <w:rFonts w:asciiTheme="majorBidi" w:eastAsia="MS Mincho" w:hAnsiTheme="majorBidi" w:cstheme="majorBidi"/>
          <w:spacing w:val="-2"/>
          <w:sz w:val="28"/>
          <w:szCs w:val="28"/>
        </w:rPr>
        <w:t>15</w:t>
      </w:r>
      <w:r w:rsidRPr="003907B3">
        <w:rPr>
          <w:rFonts w:asciiTheme="majorBidi" w:eastAsia="MS Mincho" w:hAnsiTheme="majorBidi" w:cstheme="majorBidi"/>
          <w:spacing w:val="-2"/>
          <w:sz w:val="28"/>
          <w:szCs w:val="28"/>
          <w:cs/>
        </w:rPr>
        <w:t xml:space="preserve"> พฤศจิกายน </w:t>
      </w:r>
      <w:r w:rsidRPr="003907B3">
        <w:rPr>
          <w:rFonts w:asciiTheme="majorBidi" w:eastAsia="MS Mincho" w:hAnsiTheme="majorBidi" w:cstheme="majorBidi"/>
          <w:spacing w:val="-2"/>
          <w:sz w:val="28"/>
          <w:szCs w:val="28"/>
        </w:rPr>
        <w:t>2561</w:t>
      </w:r>
      <w:r w:rsidRPr="003907B3">
        <w:rPr>
          <w:rFonts w:asciiTheme="majorBidi" w:eastAsia="MS Mincho" w:hAnsiTheme="majorBidi" w:cstheme="majorBidi"/>
          <w:spacing w:val="-2"/>
          <w:sz w:val="28"/>
          <w:szCs w:val="28"/>
          <w:cs/>
        </w:rPr>
        <w:t xml:space="preserve"> ศาลอุทธรณ์ได้ตัดสินโดยมีคำสั่งยืนตามศาลชั้นต้น กล่าวคือ ยกฟ้องให้จำเลยทั้ง </w:t>
      </w:r>
      <w:r w:rsidRPr="003907B3">
        <w:rPr>
          <w:rFonts w:asciiTheme="majorBidi" w:eastAsia="MS Mincho" w:hAnsiTheme="majorBidi" w:cstheme="majorBidi"/>
          <w:spacing w:val="-2"/>
          <w:sz w:val="28"/>
          <w:szCs w:val="28"/>
        </w:rPr>
        <w:t>10</w:t>
      </w:r>
      <w:r w:rsidRPr="003907B3">
        <w:rPr>
          <w:rFonts w:asciiTheme="majorBidi" w:eastAsia="MS Mincho" w:hAnsiTheme="majorBidi" w:cstheme="majorBidi"/>
          <w:spacing w:val="-2"/>
          <w:sz w:val="28"/>
          <w:szCs w:val="28"/>
          <w:cs/>
        </w:rPr>
        <w:t xml:space="preserve"> ไม่มีความผิด</w:t>
      </w:r>
    </w:p>
    <w:p w14:paraId="370F52B4" w14:textId="77777777" w:rsidR="00C0719F" w:rsidRPr="003907B3" w:rsidRDefault="00C0719F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pacing w:val="-2"/>
          <w:sz w:val="28"/>
          <w:szCs w:val="28"/>
        </w:rPr>
      </w:pPr>
    </w:p>
    <w:p w14:paraId="4C88792C" w14:textId="18772C82" w:rsidR="00DB12B7" w:rsidRPr="003907B3" w:rsidRDefault="00DB12B7" w:rsidP="00732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3907B3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Pr="003907B3">
        <w:rPr>
          <w:rFonts w:asciiTheme="majorBidi" w:eastAsia="MS Mincho" w:hAnsiTheme="majorBidi" w:cstheme="majorBidi"/>
          <w:sz w:val="28"/>
          <w:szCs w:val="28"/>
        </w:rPr>
        <w:t>26</w:t>
      </w:r>
      <w:r w:rsidRPr="003907B3">
        <w:rPr>
          <w:rFonts w:asciiTheme="majorBidi" w:eastAsia="MS Mincho" w:hAnsiTheme="majorBidi" w:cstheme="majorBidi"/>
          <w:sz w:val="28"/>
          <w:szCs w:val="28"/>
          <w:cs/>
        </w:rPr>
        <w:t xml:space="preserve"> มิถุนายน </w:t>
      </w:r>
      <w:r w:rsidRPr="003907B3">
        <w:rPr>
          <w:rFonts w:asciiTheme="majorBidi" w:eastAsia="MS Mincho" w:hAnsiTheme="majorBidi" w:cstheme="majorBidi"/>
          <w:sz w:val="28"/>
          <w:szCs w:val="28"/>
        </w:rPr>
        <w:t>2562</w:t>
      </w:r>
      <w:r w:rsidRPr="003907B3">
        <w:rPr>
          <w:rFonts w:asciiTheme="majorBidi" w:eastAsia="MS Mincho" w:hAnsiTheme="majorBidi" w:cstheme="majorBidi"/>
          <w:sz w:val="28"/>
          <w:szCs w:val="28"/>
          <w:cs/>
        </w:rPr>
        <w:t xml:space="preserve"> คดีอาญาดังกล่าวได้ถึงที่สุดในชั้นศาลอุทธรณ์แล้ว โดยโจทก์ไม่ได้รับอนุญาตให้ฎีกา บริษัทได้นำผลคดีอาญาดังกล่าวยื่นต่อศาลแพ่งกรุงเทพใต้ในคดีแพ่ง เพื่อขอให้ศาลดำเนินกระบวนพิจารณาแล้ว</w:t>
      </w:r>
    </w:p>
    <w:p w14:paraId="2A9D779C" w14:textId="77777777" w:rsidR="00DB12B7" w:rsidRPr="003907B3" w:rsidRDefault="00DB12B7" w:rsidP="00732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bookmarkEnd w:id="3"/>
    <w:p w14:paraId="656F5A90" w14:textId="3C8404BF" w:rsidR="00732EBE" w:rsidRPr="003907B3" w:rsidRDefault="00732EBE" w:rsidP="00732EB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3907B3">
        <w:rPr>
          <w:rFonts w:asciiTheme="majorBidi" w:eastAsia="MS Mincho" w:hAnsiTheme="majorBidi" w:cstheme="majorBidi"/>
          <w:sz w:val="28"/>
          <w:szCs w:val="28"/>
          <w:cs/>
        </w:rPr>
        <w:t xml:space="preserve">ศาลแพ่งกรุงเทพใต้มีหนังสือลงวันที่ </w:t>
      </w:r>
      <w:r w:rsidRPr="003907B3">
        <w:rPr>
          <w:rFonts w:asciiTheme="majorBidi" w:eastAsia="MS Mincho" w:hAnsiTheme="majorBidi" w:cstheme="majorBidi"/>
          <w:sz w:val="28"/>
          <w:szCs w:val="28"/>
        </w:rPr>
        <w:t>7</w:t>
      </w:r>
      <w:r w:rsidRPr="003907B3">
        <w:rPr>
          <w:rFonts w:asciiTheme="majorBidi" w:eastAsia="MS Mincho" w:hAnsiTheme="majorBidi" w:cstheme="majorBidi"/>
          <w:sz w:val="28"/>
          <w:szCs w:val="28"/>
          <w:cs/>
        </w:rPr>
        <w:t xml:space="preserve"> ตุลาคม </w:t>
      </w:r>
      <w:r w:rsidRPr="003907B3">
        <w:rPr>
          <w:rFonts w:asciiTheme="majorBidi" w:eastAsia="MS Mincho" w:hAnsiTheme="majorBidi" w:cstheme="majorBidi"/>
          <w:sz w:val="28"/>
          <w:szCs w:val="28"/>
        </w:rPr>
        <w:t>2562</w:t>
      </w:r>
      <w:r w:rsidRPr="003907B3">
        <w:rPr>
          <w:rFonts w:asciiTheme="majorBidi" w:eastAsia="MS Mincho" w:hAnsiTheme="majorBidi" w:cstheme="majorBidi"/>
          <w:sz w:val="28"/>
          <w:szCs w:val="28"/>
          <w:cs/>
        </w:rPr>
        <w:t xml:space="preserve"> ให้รอผลการพิจารณาในคดีของศาลปกครองกลางซึ่งเป็นคดีของคู่กรณี</w:t>
      </w:r>
      <w:r w:rsidRPr="003907B3">
        <w:rPr>
          <w:rFonts w:asciiTheme="majorBidi" w:eastAsia="MS Mincho" w:hAnsiTheme="majorBidi" w:cstheme="majorBidi"/>
          <w:spacing w:val="-4"/>
          <w:sz w:val="28"/>
          <w:szCs w:val="28"/>
          <w:cs/>
        </w:rPr>
        <w:t xml:space="preserve">อื่นซึ่งมีมูลคดีเป็นอย่างเดียวกัน </w:t>
      </w:r>
      <w:r w:rsidR="00531770" w:rsidRPr="003907B3">
        <w:rPr>
          <w:rFonts w:asciiTheme="majorBidi" w:eastAsia="MS Mincho" w:hAnsiTheme="majorBidi" w:cstheme="majorBidi"/>
          <w:spacing w:val="-4"/>
          <w:sz w:val="28"/>
          <w:szCs w:val="28"/>
          <w:cs/>
        </w:rPr>
        <w:t>ต่อมา</w:t>
      </w:r>
      <w:r w:rsidRPr="003907B3">
        <w:rPr>
          <w:rFonts w:asciiTheme="majorBidi" w:eastAsia="MS Mincho" w:hAnsiTheme="majorBidi" w:cstheme="majorBidi"/>
          <w:spacing w:val="-4"/>
          <w:sz w:val="28"/>
          <w:szCs w:val="28"/>
          <w:cs/>
        </w:rPr>
        <w:t xml:space="preserve">ศาลปกครองสูงสุดได้มีคำพิพากษาเกี่ยวกับคดีนี้ถึงที่สุดแล้วใน วันที่ </w:t>
      </w:r>
      <w:r w:rsidRPr="003907B3">
        <w:rPr>
          <w:rFonts w:asciiTheme="majorBidi" w:eastAsia="MS Mincho" w:hAnsiTheme="majorBidi" w:cstheme="majorBidi"/>
          <w:spacing w:val="-4"/>
          <w:sz w:val="28"/>
          <w:szCs w:val="28"/>
        </w:rPr>
        <w:t>17</w:t>
      </w:r>
      <w:r w:rsidRPr="003907B3">
        <w:rPr>
          <w:rFonts w:asciiTheme="majorBidi" w:eastAsia="MS Mincho" w:hAnsiTheme="majorBidi" w:cstheme="majorBidi"/>
          <w:spacing w:val="-4"/>
          <w:sz w:val="28"/>
          <w:szCs w:val="28"/>
          <w:cs/>
        </w:rPr>
        <w:t xml:space="preserve"> กุมภาพันธ์</w:t>
      </w:r>
      <w:r w:rsidRPr="003907B3">
        <w:rPr>
          <w:rFonts w:asciiTheme="majorBidi" w:eastAsia="MS Mincho" w:hAnsiTheme="majorBidi" w:cstheme="majorBidi"/>
          <w:spacing w:val="-4"/>
          <w:sz w:val="28"/>
          <w:szCs w:val="28"/>
        </w:rPr>
        <w:t xml:space="preserve"> 2565</w:t>
      </w:r>
      <w:r w:rsidRPr="003907B3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p w14:paraId="12D98911" w14:textId="77777777" w:rsidR="00732EBE" w:rsidRPr="003907B3" w:rsidRDefault="00732EBE" w:rsidP="00732EB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040E3C34" w14:textId="20875A7C" w:rsidR="00E4330E" w:rsidRPr="00C7654A" w:rsidRDefault="00082D5B" w:rsidP="00082D5B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3907B3">
        <w:rPr>
          <w:rFonts w:asciiTheme="majorBidi" w:eastAsia="MS Mincho" w:hAnsiTheme="majorBidi" w:cstheme="majorBidi" w:hint="cs"/>
          <w:sz w:val="28"/>
          <w:szCs w:val="28"/>
          <w:cs/>
        </w:rPr>
        <w:t>ณ</w:t>
      </w:r>
      <w:r w:rsidRPr="003907B3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3907B3">
        <w:rPr>
          <w:rFonts w:asciiTheme="majorBidi" w:eastAsia="MS Mincho" w:hAnsiTheme="majorBidi" w:cstheme="majorBidi" w:hint="cs"/>
          <w:sz w:val="28"/>
          <w:szCs w:val="28"/>
          <w:cs/>
        </w:rPr>
        <w:t>วันที่</w:t>
      </w:r>
      <w:r w:rsidRPr="003907B3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3907B3">
        <w:rPr>
          <w:rFonts w:asciiTheme="majorBidi" w:eastAsia="MS Mincho" w:hAnsiTheme="majorBidi" w:cstheme="majorBidi"/>
          <w:sz w:val="28"/>
          <w:szCs w:val="28"/>
        </w:rPr>
        <w:t>20</w:t>
      </w:r>
      <w:r w:rsidRPr="003907B3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3907B3">
        <w:rPr>
          <w:rFonts w:asciiTheme="majorBidi" w:eastAsia="MS Mincho" w:hAnsiTheme="majorBidi" w:cstheme="majorBidi" w:hint="cs"/>
          <w:sz w:val="28"/>
          <w:szCs w:val="28"/>
          <w:cs/>
        </w:rPr>
        <w:t>กรกฎาคม</w:t>
      </w:r>
      <w:r w:rsidRPr="003907B3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3907B3">
        <w:rPr>
          <w:rFonts w:asciiTheme="majorBidi" w:eastAsia="MS Mincho" w:hAnsiTheme="majorBidi" w:cstheme="majorBidi"/>
          <w:sz w:val="28"/>
          <w:szCs w:val="28"/>
        </w:rPr>
        <w:t>2565</w:t>
      </w:r>
      <w:r w:rsidRPr="003907B3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3907B3">
        <w:rPr>
          <w:rFonts w:asciiTheme="majorBidi" w:eastAsia="MS Mincho" w:hAnsiTheme="majorBidi" w:cstheme="majorBidi" w:hint="cs"/>
          <w:sz w:val="28"/>
          <w:szCs w:val="28"/>
          <w:cs/>
        </w:rPr>
        <w:t>ศาลแพ่งกรุงเทพใต้ได้มีคำพิพากษายกฟ้องในคดีแพ่งข้างต้น</w:t>
      </w:r>
      <w:r w:rsidRPr="003907B3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3907B3">
        <w:rPr>
          <w:rFonts w:asciiTheme="majorBidi" w:eastAsia="MS Mincho" w:hAnsiTheme="majorBidi" w:cstheme="majorBidi" w:hint="cs"/>
          <w:sz w:val="28"/>
          <w:szCs w:val="28"/>
          <w:cs/>
        </w:rPr>
        <w:t>โดยโจทก์ไม่ได้ใช้สิทธิอุทธรณ์</w:t>
      </w:r>
      <w:r w:rsidRPr="003907B3">
        <w:rPr>
          <w:rFonts w:asciiTheme="majorBidi" w:eastAsia="MS Mincho" w:hAnsiTheme="majorBidi" w:cstheme="majorBidi" w:hint="cs"/>
          <w:spacing w:val="4"/>
          <w:sz w:val="28"/>
          <w:szCs w:val="28"/>
          <w:cs/>
        </w:rPr>
        <w:t>ตามระยะเวลาที่กฎหมายกำหนด</w:t>
      </w:r>
      <w:r w:rsidRPr="003907B3">
        <w:rPr>
          <w:rFonts w:asciiTheme="majorBidi" w:eastAsia="MS Mincho" w:hAnsiTheme="majorBidi" w:cstheme="majorBidi"/>
          <w:spacing w:val="4"/>
          <w:sz w:val="28"/>
          <w:szCs w:val="28"/>
          <w:cs/>
        </w:rPr>
        <w:t xml:space="preserve"> </w:t>
      </w:r>
      <w:r w:rsidRPr="003907B3">
        <w:rPr>
          <w:rFonts w:asciiTheme="majorBidi" w:eastAsia="MS Mincho" w:hAnsiTheme="majorBidi" w:cstheme="majorBidi" w:hint="cs"/>
          <w:spacing w:val="4"/>
          <w:sz w:val="28"/>
          <w:szCs w:val="28"/>
          <w:cs/>
        </w:rPr>
        <w:t>ศาลแพ่งกรุงเทพใต้ได้ออกหนังสือรับรองคดีถึงที่สุดลงวันที่</w:t>
      </w:r>
      <w:r w:rsidRPr="003907B3">
        <w:rPr>
          <w:rFonts w:asciiTheme="majorBidi" w:eastAsia="MS Mincho" w:hAnsiTheme="majorBidi" w:cstheme="majorBidi"/>
          <w:spacing w:val="4"/>
          <w:sz w:val="28"/>
          <w:szCs w:val="28"/>
          <w:cs/>
        </w:rPr>
        <w:t xml:space="preserve"> </w:t>
      </w:r>
      <w:r w:rsidRPr="003907B3">
        <w:rPr>
          <w:rFonts w:asciiTheme="majorBidi" w:eastAsia="MS Mincho" w:hAnsiTheme="majorBidi" w:cstheme="majorBidi"/>
          <w:spacing w:val="4"/>
          <w:sz w:val="28"/>
          <w:szCs w:val="28"/>
        </w:rPr>
        <w:t>2</w:t>
      </w:r>
      <w:r w:rsidRPr="003907B3">
        <w:rPr>
          <w:rFonts w:asciiTheme="majorBidi" w:eastAsia="MS Mincho" w:hAnsiTheme="majorBidi" w:cstheme="majorBidi"/>
          <w:spacing w:val="4"/>
          <w:sz w:val="28"/>
          <w:szCs w:val="28"/>
          <w:cs/>
        </w:rPr>
        <w:t xml:space="preserve"> </w:t>
      </w:r>
      <w:r w:rsidRPr="003907B3">
        <w:rPr>
          <w:rFonts w:asciiTheme="majorBidi" w:eastAsia="MS Mincho" w:hAnsiTheme="majorBidi" w:cstheme="majorBidi" w:hint="cs"/>
          <w:spacing w:val="4"/>
          <w:sz w:val="28"/>
          <w:szCs w:val="28"/>
          <w:cs/>
        </w:rPr>
        <w:t>พฤศจิกายน</w:t>
      </w:r>
      <w:r w:rsidRPr="003907B3">
        <w:rPr>
          <w:rFonts w:asciiTheme="majorBidi" w:eastAsia="MS Mincho" w:hAnsiTheme="majorBidi" w:cstheme="majorBidi"/>
          <w:spacing w:val="4"/>
          <w:sz w:val="28"/>
          <w:szCs w:val="28"/>
          <w:cs/>
        </w:rPr>
        <w:t xml:space="preserve"> </w:t>
      </w:r>
      <w:r w:rsidRPr="003907B3">
        <w:rPr>
          <w:rFonts w:asciiTheme="majorBidi" w:eastAsia="MS Mincho" w:hAnsiTheme="majorBidi" w:cstheme="majorBidi"/>
          <w:spacing w:val="4"/>
          <w:sz w:val="28"/>
          <w:szCs w:val="28"/>
        </w:rPr>
        <w:t>2565</w:t>
      </w:r>
      <w:r w:rsidRPr="003907B3">
        <w:rPr>
          <w:rFonts w:asciiTheme="majorBidi" w:eastAsia="MS Mincho" w:hAnsiTheme="majorBidi" w:cstheme="majorBidi"/>
          <w:spacing w:val="4"/>
          <w:sz w:val="28"/>
          <w:szCs w:val="28"/>
          <w:cs/>
        </w:rPr>
        <w:t xml:space="preserve"> </w:t>
      </w:r>
      <w:r w:rsidRPr="003907B3">
        <w:rPr>
          <w:rFonts w:asciiTheme="majorBidi" w:eastAsia="MS Mincho" w:hAnsiTheme="majorBidi" w:cstheme="majorBidi" w:hint="cs"/>
          <w:spacing w:val="4"/>
          <w:sz w:val="28"/>
          <w:szCs w:val="28"/>
          <w:cs/>
        </w:rPr>
        <w:t>ดังนั้นคดีนี้จึงถึงที่สุดแล้ว</w:t>
      </w:r>
    </w:p>
    <w:sectPr w:rsidR="00E4330E" w:rsidRPr="00C7654A" w:rsidSect="00A01419">
      <w:pgSz w:w="11909" w:h="16834" w:code="9"/>
      <w:pgMar w:top="691" w:right="1152" w:bottom="576" w:left="1152" w:header="720" w:footer="720" w:gutter="0"/>
      <w:pgNumType w:start="2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862E6" w14:textId="77777777" w:rsidR="006F7EEB" w:rsidRDefault="006F7EEB" w:rsidP="00900EE2">
      <w:r>
        <w:separator/>
      </w:r>
    </w:p>
  </w:endnote>
  <w:endnote w:type="continuationSeparator" w:id="0">
    <w:p w14:paraId="29DCE367" w14:textId="77777777" w:rsidR="006F7EEB" w:rsidRDefault="006F7EEB" w:rsidP="00900EE2">
      <w:r>
        <w:continuationSeparator/>
      </w:r>
    </w:p>
  </w:endnote>
  <w:endnote w:type="continuationNotice" w:id="1">
    <w:p w14:paraId="723EE36D" w14:textId="77777777" w:rsidR="006F7EEB" w:rsidRDefault="006F7EE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A8F8" w14:textId="77777777" w:rsidR="00315A89" w:rsidRDefault="00315A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D8DE7" w14:textId="162788B7" w:rsidR="006A7545" w:rsidRPr="00BB7CAB" w:rsidRDefault="006A7545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 w:rsidRPr="00993E75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5E19C85C" w14:textId="77777777" w:rsidR="006A7545" w:rsidRDefault="006A7545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701ED" w14:textId="77777777" w:rsidR="00315A89" w:rsidRDefault="00315A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3D550" w14:textId="77777777" w:rsidR="006F7EEB" w:rsidRDefault="006F7EEB" w:rsidP="00900EE2">
      <w:r>
        <w:separator/>
      </w:r>
    </w:p>
  </w:footnote>
  <w:footnote w:type="continuationSeparator" w:id="0">
    <w:p w14:paraId="3313E5EF" w14:textId="77777777" w:rsidR="006F7EEB" w:rsidRDefault="006F7EEB" w:rsidP="00900EE2">
      <w:r>
        <w:continuationSeparator/>
      </w:r>
    </w:p>
  </w:footnote>
  <w:footnote w:type="continuationNotice" w:id="1">
    <w:p w14:paraId="5B77D227" w14:textId="77777777" w:rsidR="006F7EEB" w:rsidRDefault="006F7EE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7467A" w14:textId="77777777" w:rsidR="00315A89" w:rsidRDefault="00315A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37E3B" w14:textId="77777777" w:rsidR="00DB12B7" w:rsidRPr="00E669A5" w:rsidRDefault="00DB12B7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72EE6A3B" w14:textId="77777777" w:rsidR="00DB12B7" w:rsidRPr="00E669A5" w:rsidRDefault="00DB12B7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F6E609B" w14:textId="43B59532" w:rsidR="00DB12B7" w:rsidRPr="00DF07CF" w:rsidRDefault="00DB12B7" w:rsidP="00AF13C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 w:rsidR="006A7545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CF0DF5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6A7545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Pr="00993E75">
      <w:rPr>
        <w:rFonts w:ascii="Angsana New" w:hAnsi="Angsana New"/>
        <w:sz w:val="32"/>
        <w:szCs w:val="32"/>
        <w:lang w:val="en-US" w:bidi="th-TH"/>
      </w:rPr>
      <w:t>3</w:t>
    </w:r>
    <w:r w:rsidR="006A7545">
      <w:rPr>
        <w:rFonts w:ascii="Angsana New" w:hAnsi="Angsana New"/>
        <w:sz w:val="32"/>
        <w:szCs w:val="32"/>
        <w:lang w:val="en-US" w:bidi="th-TH"/>
      </w:rPr>
      <w:t xml:space="preserve">0 </w:t>
    </w:r>
    <w:r w:rsidR="00CF0DF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กันยายน </w:t>
    </w:r>
    <w:r>
      <w:rPr>
        <w:rFonts w:ascii="Angsana New" w:hAnsi="Angsana New"/>
        <w:sz w:val="32"/>
        <w:szCs w:val="32"/>
        <w:lang w:val="en-US" w:bidi="th-TH"/>
      </w:rPr>
      <w:t>2565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087CE7DD" w14:textId="77777777" w:rsidR="00DB12B7" w:rsidRPr="004B3C0B" w:rsidRDefault="00DB12B7" w:rsidP="00EB736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2BE76" w14:textId="77777777" w:rsidR="00315A89" w:rsidRDefault="00315A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1AE4E26"/>
    <w:multiLevelType w:val="hybridMultilevel"/>
    <w:tmpl w:val="B8E6E0BC"/>
    <w:lvl w:ilvl="0" w:tplc="16EA964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6"/>
  </w:num>
  <w:num w:numId="14">
    <w:abstractNumId w:val="13"/>
  </w:num>
  <w:num w:numId="15">
    <w:abstractNumId w:val="17"/>
  </w:num>
  <w:num w:numId="16">
    <w:abstractNumId w:val="21"/>
  </w:num>
  <w:num w:numId="17">
    <w:abstractNumId w:val="14"/>
  </w:num>
  <w:num w:numId="18">
    <w:abstractNumId w:val="28"/>
  </w:num>
  <w:num w:numId="19">
    <w:abstractNumId w:val="22"/>
  </w:num>
  <w:num w:numId="20">
    <w:abstractNumId w:val="19"/>
  </w:num>
  <w:num w:numId="21">
    <w:abstractNumId w:val="10"/>
  </w:num>
  <w:num w:numId="22">
    <w:abstractNumId w:val="25"/>
  </w:num>
  <w:num w:numId="23">
    <w:abstractNumId w:val="27"/>
  </w:num>
  <w:num w:numId="24">
    <w:abstractNumId w:val="20"/>
  </w:num>
  <w:num w:numId="25">
    <w:abstractNumId w:val="18"/>
  </w:num>
  <w:num w:numId="26">
    <w:abstractNumId w:val="16"/>
  </w:num>
  <w:num w:numId="27">
    <w:abstractNumId w:val="23"/>
  </w:num>
  <w:num w:numId="28">
    <w:abstractNumId w:val="11"/>
  </w:num>
  <w:num w:numId="29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CFB"/>
    <w:rsid w:val="00000DA9"/>
    <w:rsid w:val="00000EBF"/>
    <w:rsid w:val="0000113A"/>
    <w:rsid w:val="000013E3"/>
    <w:rsid w:val="0000155D"/>
    <w:rsid w:val="000016CE"/>
    <w:rsid w:val="00001A22"/>
    <w:rsid w:val="00001E69"/>
    <w:rsid w:val="00001F9D"/>
    <w:rsid w:val="000022B1"/>
    <w:rsid w:val="00002377"/>
    <w:rsid w:val="00002620"/>
    <w:rsid w:val="000027DB"/>
    <w:rsid w:val="0000291C"/>
    <w:rsid w:val="00002B1F"/>
    <w:rsid w:val="00002E24"/>
    <w:rsid w:val="00003547"/>
    <w:rsid w:val="0000366F"/>
    <w:rsid w:val="000036F9"/>
    <w:rsid w:val="00003A8F"/>
    <w:rsid w:val="00003BFC"/>
    <w:rsid w:val="00003D90"/>
    <w:rsid w:val="0000465C"/>
    <w:rsid w:val="00004681"/>
    <w:rsid w:val="00004F5F"/>
    <w:rsid w:val="00005193"/>
    <w:rsid w:val="000052F9"/>
    <w:rsid w:val="000053AA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E84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EC0"/>
    <w:rsid w:val="00007F2C"/>
    <w:rsid w:val="0001004E"/>
    <w:rsid w:val="0001035F"/>
    <w:rsid w:val="00010775"/>
    <w:rsid w:val="00010897"/>
    <w:rsid w:val="0001089D"/>
    <w:rsid w:val="000108FE"/>
    <w:rsid w:val="00010959"/>
    <w:rsid w:val="00010E05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B8"/>
    <w:rsid w:val="0001260E"/>
    <w:rsid w:val="0001268F"/>
    <w:rsid w:val="00012E26"/>
    <w:rsid w:val="00012F16"/>
    <w:rsid w:val="0001318C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32"/>
    <w:rsid w:val="00015351"/>
    <w:rsid w:val="0001574B"/>
    <w:rsid w:val="0001575F"/>
    <w:rsid w:val="000157B7"/>
    <w:rsid w:val="0001587F"/>
    <w:rsid w:val="00015C25"/>
    <w:rsid w:val="00015E87"/>
    <w:rsid w:val="0001622C"/>
    <w:rsid w:val="0001630E"/>
    <w:rsid w:val="00016437"/>
    <w:rsid w:val="00016576"/>
    <w:rsid w:val="000167ED"/>
    <w:rsid w:val="00016D82"/>
    <w:rsid w:val="00017361"/>
    <w:rsid w:val="00017399"/>
    <w:rsid w:val="000174CB"/>
    <w:rsid w:val="00017622"/>
    <w:rsid w:val="0001769A"/>
    <w:rsid w:val="000176C6"/>
    <w:rsid w:val="000176D0"/>
    <w:rsid w:val="000179BE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1EB8"/>
    <w:rsid w:val="000220E5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803"/>
    <w:rsid w:val="00024B77"/>
    <w:rsid w:val="00024EB2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A87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D66"/>
    <w:rsid w:val="00033FE7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22"/>
    <w:rsid w:val="00042A66"/>
    <w:rsid w:val="00042B68"/>
    <w:rsid w:val="00042B74"/>
    <w:rsid w:val="00042F51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4B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B59"/>
    <w:rsid w:val="00047DB8"/>
    <w:rsid w:val="00047DF2"/>
    <w:rsid w:val="00047F60"/>
    <w:rsid w:val="0005022B"/>
    <w:rsid w:val="00050310"/>
    <w:rsid w:val="00050363"/>
    <w:rsid w:val="00050592"/>
    <w:rsid w:val="0005075E"/>
    <w:rsid w:val="000508BB"/>
    <w:rsid w:val="00051011"/>
    <w:rsid w:val="0005136E"/>
    <w:rsid w:val="00051816"/>
    <w:rsid w:val="000518DA"/>
    <w:rsid w:val="00051920"/>
    <w:rsid w:val="0005196C"/>
    <w:rsid w:val="00051994"/>
    <w:rsid w:val="00051A41"/>
    <w:rsid w:val="00051BB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3E94"/>
    <w:rsid w:val="00054051"/>
    <w:rsid w:val="000540FD"/>
    <w:rsid w:val="000544F3"/>
    <w:rsid w:val="0005457E"/>
    <w:rsid w:val="00054691"/>
    <w:rsid w:val="0005486F"/>
    <w:rsid w:val="00054896"/>
    <w:rsid w:val="000549B9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5FA7"/>
    <w:rsid w:val="000560BA"/>
    <w:rsid w:val="00056400"/>
    <w:rsid w:val="0005650E"/>
    <w:rsid w:val="00056831"/>
    <w:rsid w:val="000569D6"/>
    <w:rsid w:val="00056BF6"/>
    <w:rsid w:val="00056FF4"/>
    <w:rsid w:val="00057179"/>
    <w:rsid w:val="000572B9"/>
    <w:rsid w:val="000572C6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04A"/>
    <w:rsid w:val="00061355"/>
    <w:rsid w:val="00061513"/>
    <w:rsid w:val="0006158D"/>
    <w:rsid w:val="00061646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4B"/>
    <w:rsid w:val="00062D5F"/>
    <w:rsid w:val="00062F23"/>
    <w:rsid w:val="0006335F"/>
    <w:rsid w:val="0006367C"/>
    <w:rsid w:val="000637A9"/>
    <w:rsid w:val="000638DB"/>
    <w:rsid w:val="00063928"/>
    <w:rsid w:val="00063BD8"/>
    <w:rsid w:val="000640B7"/>
    <w:rsid w:val="0006448C"/>
    <w:rsid w:val="00064533"/>
    <w:rsid w:val="00064632"/>
    <w:rsid w:val="00064824"/>
    <w:rsid w:val="00064A31"/>
    <w:rsid w:val="00064B3F"/>
    <w:rsid w:val="00064F19"/>
    <w:rsid w:val="000651DE"/>
    <w:rsid w:val="000652DA"/>
    <w:rsid w:val="00065508"/>
    <w:rsid w:val="00065841"/>
    <w:rsid w:val="00065CF3"/>
    <w:rsid w:val="00065F11"/>
    <w:rsid w:val="00065FAD"/>
    <w:rsid w:val="000666A4"/>
    <w:rsid w:val="00066FC3"/>
    <w:rsid w:val="000670F6"/>
    <w:rsid w:val="00067580"/>
    <w:rsid w:val="00067752"/>
    <w:rsid w:val="00067942"/>
    <w:rsid w:val="00067B91"/>
    <w:rsid w:val="00067D44"/>
    <w:rsid w:val="00067D8E"/>
    <w:rsid w:val="00067ED2"/>
    <w:rsid w:val="00067F1A"/>
    <w:rsid w:val="00067F25"/>
    <w:rsid w:val="000702C9"/>
    <w:rsid w:val="000703CA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AE6"/>
    <w:rsid w:val="00074BDE"/>
    <w:rsid w:val="00074C0D"/>
    <w:rsid w:val="0007545E"/>
    <w:rsid w:val="000756B1"/>
    <w:rsid w:val="000756BA"/>
    <w:rsid w:val="00075C00"/>
    <w:rsid w:val="000761A3"/>
    <w:rsid w:val="00076498"/>
    <w:rsid w:val="00076500"/>
    <w:rsid w:val="000766B9"/>
    <w:rsid w:val="00076890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B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9C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53"/>
    <w:rsid w:val="00086E8C"/>
    <w:rsid w:val="000870D6"/>
    <w:rsid w:val="0008760C"/>
    <w:rsid w:val="00087B8A"/>
    <w:rsid w:val="00087C47"/>
    <w:rsid w:val="00087E21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898"/>
    <w:rsid w:val="000919FC"/>
    <w:rsid w:val="00091AAB"/>
    <w:rsid w:val="0009260C"/>
    <w:rsid w:val="0009267B"/>
    <w:rsid w:val="000926A0"/>
    <w:rsid w:val="000926E8"/>
    <w:rsid w:val="0009283F"/>
    <w:rsid w:val="0009299D"/>
    <w:rsid w:val="00092BA3"/>
    <w:rsid w:val="00092C0C"/>
    <w:rsid w:val="00092C13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39E9"/>
    <w:rsid w:val="00094502"/>
    <w:rsid w:val="00094772"/>
    <w:rsid w:val="00094B90"/>
    <w:rsid w:val="00094C02"/>
    <w:rsid w:val="0009511D"/>
    <w:rsid w:val="00095228"/>
    <w:rsid w:val="00095238"/>
    <w:rsid w:val="00095354"/>
    <w:rsid w:val="00095444"/>
    <w:rsid w:val="000954F6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C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5AE"/>
    <w:rsid w:val="000A06B0"/>
    <w:rsid w:val="000A0D40"/>
    <w:rsid w:val="000A0F4D"/>
    <w:rsid w:val="000A117F"/>
    <w:rsid w:val="000A1486"/>
    <w:rsid w:val="000A163E"/>
    <w:rsid w:val="000A1760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0E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5E98"/>
    <w:rsid w:val="000A611C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ECE"/>
    <w:rsid w:val="000A7F7A"/>
    <w:rsid w:val="000A7F7F"/>
    <w:rsid w:val="000B0706"/>
    <w:rsid w:val="000B0AC3"/>
    <w:rsid w:val="000B0B6E"/>
    <w:rsid w:val="000B10E5"/>
    <w:rsid w:val="000B1418"/>
    <w:rsid w:val="000B1463"/>
    <w:rsid w:val="000B171F"/>
    <w:rsid w:val="000B1750"/>
    <w:rsid w:val="000B177F"/>
    <w:rsid w:val="000B1BC3"/>
    <w:rsid w:val="000B1C92"/>
    <w:rsid w:val="000B21CA"/>
    <w:rsid w:val="000B2444"/>
    <w:rsid w:val="000B2A77"/>
    <w:rsid w:val="000B30AE"/>
    <w:rsid w:val="000B30DC"/>
    <w:rsid w:val="000B3CFB"/>
    <w:rsid w:val="000B4141"/>
    <w:rsid w:val="000B4171"/>
    <w:rsid w:val="000B4410"/>
    <w:rsid w:val="000B46DF"/>
    <w:rsid w:val="000B4821"/>
    <w:rsid w:val="000B49DA"/>
    <w:rsid w:val="000B4B4C"/>
    <w:rsid w:val="000B4DBD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3E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6BE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30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12E"/>
    <w:rsid w:val="000C4271"/>
    <w:rsid w:val="000C43CD"/>
    <w:rsid w:val="000C4506"/>
    <w:rsid w:val="000C4F52"/>
    <w:rsid w:val="000C55AB"/>
    <w:rsid w:val="000C58C0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98F"/>
    <w:rsid w:val="000C7998"/>
    <w:rsid w:val="000C7B47"/>
    <w:rsid w:val="000C7CFF"/>
    <w:rsid w:val="000D00B8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971"/>
    <w:rsid w:val="000D198F"/>
    <w:rsid w:val="000D1C3D"/>
    <w:rsid w:val="000D1C4D"/>
    <w:rsid w:val="000D1CCF"/>
    <w:rsid w:val="000D2162"/>
    <w:rsid w:val="000D21F6"/>
    <w:rsid w:val="000D23A5"/>
    <w:rsid w:val="000D2462"/>
    <w:rsid w:val="000D27CB"/>
    <w:rsid w:val="000D2A07"/>
    <w:rsid w:val="000D2B4F"/>
    <w:rsid w:val="000D2C0A"/>
    <w:rsid w:val="000D2CD8"/>
    <w:rsid w:val="000D2E4F"/>
    <w:rsid w:val="000D2FC6"/>
    <w:rsid w:val="000D303F"/>
    <w:rsid w:val="000D3240"/>
    <w:rsid w:val="000D3393"/>
    <w:rsid w:val="000D340E"/>
    <w:rsid w:val="000D3686"/>
    <w:rsid w:val="000D36FB"/>
    <w:rsid w:val="000D3919"/>
    <w:rsid w:val="000D3CE6"/>
    <w:rsid w:val="000D3E45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AE2"/>
    <w:rsid w:val="000D6C23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DCE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38"/>
    <w:rsid w:val="000E2E17"/>
    <w:rsid w:val="000E32C2"/>
    <w:rsid w:val="000E3729"/>
    <w:rsid w:val="000E3770"/>
    <w:rsid w:val="000E3D03"/>
    <w:rsid w:val="000E4058"/>
    <w:rsid w:val="000E4137"/>
    <w:rsid w:val="000E413D"/>
    <w:rsid w:val="000E415C"/>
    <w:rsid w:val="000E432E"/>
    <w:rsid w:val="000E4512"/>
    <w:rsid w:val="000E48CD"/>
    <w:rsid w:val="000E4A9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5DCA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708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352"/>
    <w:rsid w:val="000F17A7"/>
    <w:rsid w:val="000F1A4E"/>
    <w:rsid w:val="000F1AD8"/>
    <w:rsid w:val="000F1C0A"/>
    <w:rsid w:val="000F1F5D"/>
    <w:rsid w:val="000F207E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7E0"/>
    <w:rsid w:val="000F4960"/>
    <w:rsid w:val="000F4DAF"/>
    <w:rsid w:val="000F4ED4"/>
    <w:rsid w:val="000F4F17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25C"/>
    <w:rsid w:val="001004BD"/>
    <w:rsid w:val="00100804"/>
    <w:rsid w:val="00100866"/>
    <w:rsid w:val="00100A72"/>
    <w:rsid w:val="00100DCD"/>
    <w:rsid w:val="0010140E"/>
    <w:rsid w:val="00101513"/>
    <w:rsid w:val="00101739"/>
    <w:rsid w:val="00101747"/>
    <w:rsid w:val="001018FD"/>
    <w:rsid w:val="00101DB0"/>
    <w:rsid w:val="0010204A"/>
    <w:rsid w:val="001021DB"/>
    <w:rsid w:val="001021F3"/>
    <w:rsid w:val="00102602"/>
    <w:rsid w:val="00102608"/>
    <w:rsid w:val="0010263C"/>
    <w:rsid w:val="0010280E"/>
    <w:rsid w:val="001028B3"/>
    <w:rsid w:val="0010297F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334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923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32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0D44"/>
    <w:rsid w:val="00111159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EAD"/>
    <w:rsid w:val="00113F4B"/>
    <w:rsid w:val="00113FF8"/>
    <w:rsid w:val="001142D8"/>
    <w:rsid w:val="0011445A"/>
    <w:rsid w:val="0011447D"/>
    <w:rsid w:val="001144A8"/>
    <w:rsid w:val="00114546"/>
    <w:rsid w:val="001148F9"/>
    <w:rsid w:val="00114B56"/>
    <w:rsid w:val="00114C93"/>
    <w:rsid w:val="00114CF3"/>
    <w:rsid w:val="00114FC0"/>
    <w:rsid w:val="00115384"/>
    <w:rsid w:val="0011547B"/>
    <w:rsid w:val="00115817"/>
    <w:rsid w:val="00115990"/>
    <w:rsid w:val="001159EE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847"/>
    <w:rsid w:val="00117B53"/>
    <w:rsid w:val="00117CA6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4FB6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1FC"/>
    <w:rsid w:val="00126413"/>
    <w:rsid w:val="00126860"/>
    <w:rsid w:val="00126B0C"/>
    <w:rsid w:val="00126C38"/>
    <w:rsid w:val="00126C96"/>
    <w:rsid w:val="0012774C"/>
    <w:rsid w:val="00127B2C"/>
    <w:rsid w:val="00127C78"/>
    <w:rsid w:val="0013000F"/>
    <w:rsid w:val="001301B5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3C"/>
    <w:rsid w:val="0013358D"/>
    <w:rsid w:val="00133721"/>
    <w:rsid w:val="00133850"/>
    <w:rsid w:val="00133A97"/>
    <w:rsid w:val="00133A9C"/>
    <w:rsid w:val="00133C46"/>
    <w:rsid w:val="00133DA8"/>
    <w:rsid w:val="001342CB"/>
    <w:rsid w:val="00134537"/>
    <w:rsid w:val="001345A6"/>
    <w:rsid w:val="0013464F"/>
    <w:rsid w:val="00134DD7"/>
    <w:rsid w:val="0013518D"/>
    <w:rsid w:val="001352AD"/>
    <w:rsid w:val="001352C2"/>
    <w:rsid w:val="0013608B"/>
    <w:rsid w:val="00136112"/>
    <w:rsid w:val="00136554"/>
    <w:rsid w:val="00136D47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25F"/>
    <w:rsid w:val="001413B0"/>
    <w:rsid w:val="00141626"/>
    <w:rsid w:val="0014169A"/>
    <w:rsid w:val="00141773"/>
    <w:rsid w:val="001417CF"/>
    <w:rsid w:val="0014190E"/>
    <w:rsid w:val="00141954"/>
    <w:rsid w:val="00141B55"/>
    <w:rsid w:val="00141BC6"/>
    <w:rsid w:val="00141BE3"/>
    <w:rsid w:val="00141CD5"/>
    <w:rsid w:val="00141CEB"/>
    <w:rsid w:val="00141FB5"/>
    <w:rsid w:val="00141FE0"/>
    <w:rsid w:val="001422E6"/>
    <w:rsid w:val="00142328"/>
    <w:rsid w:val="00142FB2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1F"/>
    <w:rsid w:val="00144E77"/>
    <w:rsid w:val="00144F3C"/>
    <w:rsid w:val="00145062"/>
    <w:rsid w:val="0014564F"/>
    <w:rsid w:val="00145B81"/>
    <w:rsid w:val="00145BB9"/>
    <w:rsid w:val="00145E40"/>
    <w:rsid w:val="0014630F"/>
    <w:rsid w:val="00146A02"/>
    <w:rsid w:val="00146C5A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2C2"/>
    <w:rsid w:val="0015340B"/>
    <w:rsid w:val="00153553"/>
    <w:rsid w:val="0015358B"/>
    <w:rsid w:val="00153830"/>
    <w:rsid w:val="00153A79"/>
    <w:rsid w:val="00153BFE"/>
    <w:rsid w:val="00153C82"/>
    <w:rsid w:val="00153D9B"/>
    <w:rsid w:val="001540A4"/>
    <w:rsid w:val="001540AA"/>
    <w:rsid w:val="001541F8"/>
    <w:rsid w:val="0015422A"/>
    <w:rsid w:val="00154978"/>
    <w:rsid w:val="00154ADA"/>
    <w:rsid w:val="00154BDB"/>
    <w:rsid w:val="00154F49"/>
    <w:rsid w:val="0015502B"/>
    <w:rsid w:val="00155554"/>
    <w:rsid w:val="00155906"/>
    <w:rsid w:val="00155A52"/>
    <w:rsid w:val="00155AD9"/>
    <w:rsid w:val="00155D0A"/>
    <w:rsid w:val="00155E23"/>
    <w:rsid w:val="00156162"/>
    <w:rsid w:val="001563A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27D"/>
    <w:rsid w:val="001602CB"/>
    <w:rsid w:val="001602D2"/>
    <w:rsid w:val="001603F3"/>
    <w:rsid w:val="00160A62"/>
    <w:rsid w:val="00160A78"/>
    <w:rsid w:val="00160B38"/>
    <w:rsid w:val="00160CBB"/>
    <w:rsid w:val="00160D36"/>
    <w:rsid w:val="00160F08"/>
    <w:rsid w:val="001612F6"/>
    <w:rsid w:val="00161304"/>
    <w:rsid w:val="00161374"/>
    <w:rsid w:val="00161415"/>
    <w:rsid w:val="00161439"/>
    <w:rsid w:val="0016168B"/>
    <w:rsid w:val="0016178C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36B"/>
    <w:rsid w:val="00163428"/>
    <w:rsid w:val="00163735"/>
    <w:rsid w:val="001637C0"/>
    <w:rsid w:val="00163811"/>
    <w:rsid w:val="00163960"/>
    <w:rsid w:val="001639B1"/>
    <w:rsid w:val="00163AA6"/>
    <w:rsid w:val="00163BB2"/>
    <w:rsid w:val="00163FF3"/>
    <w:rsid w:val="00164237"/>
    <w:rsid w:val="001642F4"/>
    <w:rsid w:val="00164364"/>
    <w:rsid w:val="0016461E"/>
    <w:rsid w:val="001647FC"/>
    <w:rsid w:val="00164805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01"/>
    <w:rsid w:val="00170B23"/>
    <w:rsid w:val="00170C90"/>
    <w:rsid w:val="00170CB8"/>
    <w:rsid w:val="00170CE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2F6D"/>
    <w:rsid w:val="0017355D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5F2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729"/>
    <w:rsid w:val="0017788F"/>
    <w:rsid w:val="001779E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15C6"/>
    <w:rsid w:val="00181B31"/>
    <w:rsid w:val="00181EAD"/>
    <w:rsid w:val="00182057"/>
    <w:rsid w:val="0018223A"/>
    <w:rsid w:val="001823F9"/>
    <w:rsid w:val="00182473"/>
    <w:rsid w:val="001824A5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3FB5"/>
    <w:rsid w:val="00184086"/>
    <w:rsid w:val="001841EB"/>
    <w:rsid w:val="001845DE"/>
    <w:rsid w:val="001849FB"/>
    <w:rsid w:val="00184A00"/>
    <w:rsid w:val="00184F8D"/>
    <w:rsid w:val="00185397"/>
    <w:rsid w:val="001854CE"/>
    <w:rsid w:val="00185871"/>
    <w:rsid w:val="00185C16"/>
    <w:rsid w:val="00185DFD"/>
    <w:rsid w:val="00185E70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097"/>
    <w:rsid w:val="001912EC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97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6EF2"/>
    <w:rsid w:val="001973A5"/>
    <w:rsid w:val="0019787D"/>
    <w:rsid w:val="00197A5C"/>
    <w:rsid w:val="00197C91"/>
    <w:rsid w:val="00197DFA"/>
    <w:rsid w:val="00197F6B"/>
    <w:rsid w:val="001A0164"/>
    <w:rsid w:val="001A01E3"/>
    <w:rsid w:val="001A021D"/>
    <w:rsid w:val="001A02AC"/>
    <w:rsid w:val="001A0532"/>
    <w:rsid w:val="001A057B"/>
    <w:rsid w:val="001A0627"/>
    <w:rsid w:val="001A0754"/>
    <w:rsid w:val="001A0E1F"/>
    <w:rsid w:val="001A1121"/>
    <w:rsid w:val="001A11D9"/>
    <w:rsid w:val="001A1311"/>
    <w:rsid w:val="001A1BB1"/>
    <w:rsid w:val="001A1F27"/>
    <w:rsid w:val="001A226A"/>
    <w:rsid w:val="001A2271"/>
    <w:rsid w:val="001A2291"/>
    <w:rsid w:val="001A236E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246"/>
    <w:rsid w:val="001A5430"/>
    <w:rsid w:val="001A549F"/>
    <w:rsid w:val="001A5551"/>
    <w:rsid w:val="001A5579"/>
    <w:rsid w:val="001A55FD"/>
    <w:rsid w:val="001A57CB"/>
    <w:rsid w:val="001A592E"/>
    <w:rsid w:val="001A59BF"/>
    <w:rsid w:val="001A6090"/>
    <w:rsid w:val="001A60C9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6F56"/>
    <w:rsid w:val="001A6F74"/>
    <w:rsid w:val="001A7510"/>
    <w:rsid w:val="001A76CE"/>
    <w:rsid w:val="001A781A"/>
    <w:rsid w:val="001A79E5"/>
    <w:rsid w:val="001A7D31"/>
    <w:rsid w:val="001A7DAB"/>
    <w:rsid w:val="001B0099"/>
    <w:rsid w:val="001B03D2"/>
    <w:rsid w:val="001B03ED"/>
    <w:rsid w:val="001B0491"/>
    <w:rsid w:val="001B0716"/>
    <w:rsid w:val="001B08FF"/>
    <w:rsid w:val="001B0974"/>
    <w:rsid w:val="001B097C"/>
    <w:rsid w:val="001B150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AD7"/>
    <w:rsid w:val="001B2E69"/>
    <w:rsid w:val="001B308F"/>
    <w:rsid w:val="001B313F"/>
    <w:rsid w:val="001B3925"/>
    <w:rsid w:val="001B41E4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67F"/>
    <w:rsid w:val="001B7A8D"/>
    <w:rsid w:val="001B7B8B"/>
    <w:rsid w:val="001B7CF7"/>
    <w:rsid w:val="001B7E7E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633"/>
    <w:rsid w:val="001C1831"/>
    <w:rsid w:val="001C1A27"/>
    <w:rsid w:val="001C1C1E"/>
    <w:rsid w:val="001C1F46"/>
    <w:rsid w:val="001C1F52"/>
    <w:rsid w:val="001C224B"/>
    <w:rsid w:val="001C2306"/>
    <w:rsid w:val="001C23E4"/>
    <w:rsid w:val="001C2463"/>
    <w:rsid w:val="001C2541"/>
    <w:rsid w:val="001C258D"/>
    <w:rsid w:val="001C2675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445"/>
    <w:rsid w:val="001C44BC"/>
    <w:rsid w:val="001C4647"/>
    <w:rsid w:val="001C48C6"/>
    <w:rsid w:val="001C4C2D"/>
    <w:rsid w:val="001C555B"/>
    <w:rsid w:val="001C55AD"/>
    <w:rsid w:val="001C5EFB"/>
    <w:rsid w:val="001C6024"/>
    <w:rsid w:val="001C6451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B63"/>
    <w:rsid w:val="001C7D4B"/>
    <w:rsid w:val="001C7D99"/>
    <w:rsid w:val="001D0146"/>
    <w:rsid w:val="001D0537"/>
    <w:rsid w:val="001D0842"/>
    <w:rsid w:val="001D0EEB"/>
    <w:rsid w:val="001D10F3"/>
    <w:rsid w:val="001D1102"/>
    <w:rsid w:val="001D11A6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4C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1BB"/>
    <w:rsid w:val="001E0285"/>
    <w:rsid w:val="001E0466"/>
    <w:rsid w:val="001E0744"/>
    <w:rsid w:val="001E08F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3D"/>
    <w:rsid w:val="001E33FE"/>
    <w:rsid w:val="001E34C8"/>
    <w:rsid w:val="001E367A"/>
    <w:rsid w:val="001E3842"/>
    <w:rsid w:val="001E3A29"/>
    <w:rsid w:val="001E3CCE"/>
    <w:rsid w:val="001E3EE6"/>
    <w:rsid w:val="001E43A1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078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D4E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B79"/>
    <w:rsid w:val="001F3FA7"/>
    <w:rsid w:val="001F42B8"/>
    <w:rsid w:val="001F44A1"/>
    <w:rsid w:val="001F4584"/>
    <w:rsid w:val="001F45BA"/>
    <w:rsid w:val="001F46F1"/>
    <w:rsid w:val="001F48C3"/>
    <w:rsid w:val="001F49B1"/>
    <w:rsid w:val="001F4A99"/>
    <w:rsid w:val="001F4CF4"/>
    <w:rsid w:val="001F51DA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77B"/>
    <w:rsid w:val="001F69CD"/>
    <w:rsid w:val="001F6BD6"/>
    <w:rsid w:val="001F6E0F"/>
    <w:rsid w:val="001F76BC"/>
    <w:rsid w:val="001F78CE"/>
    <w:rsid w:val="001F7949"/>
    <w:rsid w:val="001F7B3F"/>
    <w:rsid w:val="001F7D44"/>
    <w:rsid w:val="00200173"/>
    <w:rsid w:val="00200537"/>
    <w:rsid w:val="00200603"/>
    <w:rsid w:val="00200674"/>
    <w:rsid w:val="00200B90"/>
    <w:rsid w:val="00200FA4"/>
    <w:rsid w:val="002012A1"/>
    <w:rsid w:val="0020131D"/>
    <w:rsid w:val="002013A1"/>
    <w:rsid w:val="002014CA"/>
    <w:rsid w:val="0020163F"/>
    <w:rsid w:val="00201742"/>
    <w:rsid w:val="00201976"/>
    <w:rsid w:val="00201BD7"/>
    <w:rsid w:val="00201E33"/>
    <w:rsid w:val="00201E60"/>
    <w:rsid w:val="00201F86"/>
    <w:rsid w:val="00201F96"/>
    <w:rsid w:val="002020B5"/>
    <w:rsid w:val="00202357"/>
    <w:rsid w:val="0020242E"/>
    <w:rsid w:val="00202602"/>
    <w:rsid w:val="0020266B"/>
    <w:rsid w:val="00202BB3"/>
    <w:rsid w:val="002030C1"/>
    <w:rsid w:val="00203176"/>
    <w:rsid w:val="002031AA"/>
    <w:rsid w:val="0020331B"/>
    <w:rsid w:val="0020352C"/>
    <w:rsid w:val="0020360F"/>
    <w:rsid w:val="00203795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4F5"/>
    <w:rsid w:val="002066D8"/>
    <w:rsid w:val="00206750"/>
    <w:rsid w:val="0020696D"/>
    <w:rsid w:val="00206A08"/>
    <w:rsid w:val="00206BF7"/>
    <w:rsid w:val="00206FB3"/>
    <w:rsid w:val="00206FC1"/>
    <w:rsid w:val="002070A4"/>
    <w:rsid w:val="00207302"/>
    <w:rsid w:val="002073BD"/>
    <w:rsid w:val="00207916"/>
    <w:rsid w:val="00207D75"/>
    <w:rsid w:val="00207DEC"/>
    <w:rsid w:val="00207DF8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11B"/>
    <w:rsid w:val="00212590"/>
    <w:rsid w:val="002125C8"/>
    <w:rsid w:val="002129A2"/>
    <w:rsid w:val="0021301D"/>
    <w:rsid w:val="00213188"/>
    <w:rsid w:val="0021333C"/>
    <w:rsid w:val="002133CA"/>
    <w:rsid w:val="00213649"/>
    <w:rsid w:val="002137A4"/>
    <w:rsid w:val="0021388A"/>
    <w:rsid w:val="002138B0"/>
    <w:rsid w:val="0021390D"/>
    <w:rsid w:val="00213D34"/>
    <w:rsid w:val="00213DDC"/>
    <w:rsid w:val="00213E81"/>
    <w:rsid w:val="0021400F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0A5"/>
    <w:rsid w:val="00216258"/>
    <w:rsid w:val="002162DD"/>
    <w:rsid w:val="002163D9"/>
    <w:rsid w:val="002164D2"/>
    <w:rsid w:val="00216598"/>
    <w:rsid w:val="00216622"/>
    <w:rsid w:val="002166C0"/>
    <w:rsid w:val="00216773"/>
    <w:rsid w:val="00217034"/>
    <w:rsid w:val="00217699"/>
    <w:rsid w:val="002176E2"/>
    <w:rsid w:val="00217C08"/>
    <w:rsid w:val="00220A28"/>
    <w:rsid w:val="00220AAB"/>
    <w:rsid w:val="00220DEF"/>
    <w:rsid w:val="00220ED1"/>
    <w:rsid w:val="00220F11"/>
    <w:rsid w:val="0022101F"/>
    <w:rsid w:val="00221149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58D"/>
    <w:rsid w:val="002227C6"/>
    <w:rsid w:val="00222976"/>
    <w:rsid w:val="00222AEC"/>
    <w:rsid w:val="00222CF0"/>
    <w:rsid w:val="00222D03"/>
    <w:rsid w:val="002232C9"/>
    <w:rsid w:val="0022343D"/>
    <w:rsid w:val="002236AE"/>
    <w:rsid w:val="00223BE0"/>
    <w:rsid w:val="00223CE6"/>
    <w:rsid w:val="00223ED4"/>
    <w:rsid w:val="00223F02"/>
    <w:rsid w:val="00223F08"/>
    <w:rsid w:val="00223F6A"/>
    <w:rsid w:val="00224033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5FF2"/>
    <w:rsid w:val="002262DC"/>
    <w:rsid w:val="0022647F"/>
    <w:rsid w:val="0022656E"/>
    <w:rsid w:val="002267A8"/>
    <w:rsid w:val="002267F6"/>
    <w:rsid w:val="00226B70"/>
    <w:rsid w:val="00226BDA"/>
    <w:rsid w:val="00226CBF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0A9"/>
    <w:rsid w:val="00234835"/>
    <w:rsid w:val="0023489F"/>
    <w:rsid w:val="0023495C"/>
    <w:rsid w:val="00234A7A"/>
    <w:rsid w:val="00234B79"/>
    <w:rsid w:val="00234CB7"/>
    <w:rsid w:val="00234EF0"/>
    <w:rsid w:val="00234F47"/>
    <w:rsid w:val="00235052"/>
    <w:rsid w:val="002350BB"/>
    <w:rsid w:val="002353EC"/>
    <w:rsid w:val="00235840"/>
    <w:rsid w:val="00235AF9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48E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3203"/>
    <w:rsid w:val="0024390E"/>
    <w:rsid w:val="00243A2B"/>
    <w:rsid w:val="00243E02"/>
    <w:rsid w:val="00243E96"/>
    <w:rsid w:val="00244179"/>
    <w:rsid w:val="00244291"/>
    <w:rsid w:val="002445A8"/>
    <w:rsid w:val="0024491F"/>
    <w:rsid w:val="00244A4C"/>
    <w:rsid w:val="00244D1B"/>
    <w:rsid w:val="00244E7C"/>
    <w:rsid w:val="00244EF0"/>
    <w:rsid w:val="002452F0"/>
    <w:rsid w:val="00245394"/>
    <w:rsid w:val="002453AC"/>
    <w:rsid w:val="00245743"/>
    <w:rsid w:val="00245C03"/>
    <w:rsid w:val="00245CF8"/>
    <w:rsid w:val="00245DC2"/>
    <w:rsid w:val="002462CB"/>
    <w:rsid w:val="00246426"/>
    <w:rsid w:val="002469E5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99"/>
    <w:rsid w:val="00252AF1"/>
    <w:rsid w:val="00252CE0"/>
    <w:rsid w:val="00252E9A"/>
    <w:rsid w:val="0025313C"/>
    <w:rsid w:val="00253238"/>
    <w:rsid w:val="00253677"/>
    <w:rsid w:val="00253686"/>
    <w:rsid w:val="00253761"/>
    <w:rsid w:val="0025393E"/>
    <w:rsid w:val="00253A3B"/>
    <w:rsid w:val="00253B32"/>
    <w:rsid w:val="00253BA5"/>
    <w:rsid w:val="00253EB9"/>
    <w:rsid w:val="00254415"/>
    <w:rsid w:val="00254483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1A1F"/>
    <w:rsid w:val="00262A58"/>
    <w:rsid w:val="00263103"/>
    <w:rsid w:val="0026347D"/>
    <w:rsid w:val="0026350B"/>
    <w:rsid w:val="00263699"/>
    <w:rsid w:val="002636E0"/>
    <w:rsid w:val="002636F0"/>
    <w:rsid w:val="0026388B"/>
    <w:rsid w:val="00263C1E"/>
    <w:rsid w:val="00263E40"/>
    <w:rsid w:val="00263F95"/>
    <w:rsid w:val="0026411C"/>
    <w:rsid w:val="00264297"/>
    <w:rsid w:val="002644DC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6D5"/>
    <w:rsid w:val="002657A5"/>
    <w:rsid w:val="002657EF"/>
    <w:rsid w:val="00265DA9"/>
    <w:rsid w:val="00266066"/>
    <w:rsid w:val="00266299"/>
    <w:rsid w:val="0026630F"/>
    <w:rsid w:val="002663A0"/>
    <w:rsid w:val="002667DE"/>
    <w:rsid w:val="00266A78"/>
    <w:rsid w:val="00266A8D"/>
    <w:rsid w:val="00266D72"/>
    <w:rsid w:val="00266E7D"/>
    <w:rsid w:val="00267197"/>
    <w:rsid w:val="002671AC"/>
    <w:rsid w:val="002671B8"/>
    <w:rsid w:val="0026741A"/>
    <w:rsid w:val="00267C55"/>
    <w:rsid w:val="00267D03"/>
    <w:rsid w:val="00267F95"/>
    <w:rsid w:val="0027021D"/>
    <w:rsid w:val="00270301"/>
    <w:rsid w:val="00270663"/>
    <w:rsid w:val="00270781"/>
    <w:rsid w:val="00270820"/>
    <w:rsid w:val="00270CA7"/>
    <w:rsid w:val="002710F7"/>
    <w:rsid w:val="0027145D"/>
    <w:rsid w:val="002715C4"/>
    <w:rsid w:val="002715F0"/>
    <w:rsid w:val="002718B3"/>
    <w:rsid w:val="00271948"/>
    <w:rsid w:val="002719AF"/>
    <w:rsid w:val="00271A16"/>
    <w:rsid w:val="00271C4B"/>
    <w:rsid w:val="00271DD9"/>
    <w:rsid w:val="0027208A"/>
    <w:rsid w:val="0027212B"/>
    <w:rsid w:val="0027221B"/>
    <w:rsid w:val="002724BF"/>
    <w:rsid w:val="002724DF"/>
    <w:rsid w:val="00272A86"/>
    <w:rsid w:val="00272E03"/>
    <w:rsid w:val="00272EB5"/>
    <w:rsid w:val="002730DE"/>
    <w:rsid w:val="00273504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ADA"/>
    <w:rsid w:val="00274CAD"/>
    <w:rsid w:val="00275258"/>
    <w:rsid w:val="002754AE"/>
    <w:rsid w:val="00275527"/>
    <w:rsid w:val="002758E5"/>
    <w:rsid w:val="00276613"/>
    <w:rsid w:val="00276623"/>
    <w:rsid w:val="00276712"/>
    <w:rsid w:val="002767E6"/>
    <w:rsid w:val="002768B0"/>
    <w:rsid w:val="00276A7C"/>
    <w:rsid w:val="00276AA7"/>
    <w:rsid w:val="00276AFC"/>
    <w:rsid w:val="00276CCD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1DA6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EC8"/>
    <w:rsid w:val="0028522D"/>
    <w:rsid w:val="002852B0"/>
    <w:rsid w:val="0028542D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C87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3CB"/>
    <w:rsid w:val="00294496"/>
    <w:rsid w:val="0029459B"/>
    <w:rsid w:val="00294890"/>
    <w:rsid w:val="00294DCA"/>
    <w:rsid w:val="00294EB0"/>
    <w:rsid w:val="00294FA2"/>
    <w:rsid w:val="0029549E"/>
    <w:rsid w:val="00295555"/>
    <w:rsid w:val="0029560F"/>
    <w:rsid w:val="002956EB"/>
    <w:rsid w:val="00295ACD"/>
    <w:rsid w:val="00295CF0"/>
    <w:rsid w:val="0029607F"/>
    <w:rsid w:val="0029654D"/>
    <w:rsid w:val="00296B2D"/>
    <w:rsid w:val="00296CAE"/>
    <w:rsid w:val="00296D2A"/>
    <w:rsid w:val="00297356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9A5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BD8"/>
    <w:rsid w:val="002A5C3E"/>
    <w:rsid w:val="002A5F0B"/>
    <w:rsid w:val="002A6581"/>
    <w:rsid w:val="002A6C19"/>
    <w:rsid w:val="002A6CBB"/>
    <w:rsid w:val="002A6EC2"/>
    <w:rsid w:val="002A718B"/>
    <w:rsid w:val="002A726E"/>
    <w:rsid w:val="002A72F3"/>
    <w:rsid w:val="002A75BD"/>
    <w:rsid w:val="002A763C"/>
    <w:rsid w:val="002A7D5B"/>
    <w:rsid w:val="002A7EEA"/>
    <w:rsid w:val="002B09E5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0AD"/>
    <w:rsid w:val="002B21A3"/>
    <w:rsid w:val="002B23D1"/>
    <w:rsid w:val="002B24DB"/>
    <w:rsid w:val="002B29A9"/>
    <w:rsid w:val="002B29E8"/>
    <w:rsid w:val="002B2B30"/>
    <w:rsid w:val="002B2E0E"/>
    <w:rsid w:val="002B30B9"/>
    <w:rsid w:val="002B3138"/>
    <w:rsid w:val="002B321B"/>
    <w:rsid w:val="002B3818"/>
    <w:rsid w:val="002B38BE"/>
    <w:rsid w:val="002B3919"/>
    <w:rsid w:val="002B3956"/>
    <w:rsid w:val="002B3DBB"/>
    <w:rsid w:val="002B3FF5"/>
    <w:rsid w:val="002B411F"/>
    <w:rsid w:val="002B43D8"/>
    <w:rsid w:val="002B483B"/>
    <w:rsid w:val="002B4941"/>
    <w:rsid w:val="002B4B77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50A"/>
    <w:rsid w:val="002B6DF5"/>
    <w:rsid w:val="002B6FAD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9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1D0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C4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60F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A60"/>
    <w:rsid w:val="002D5D70"/>
    <w:rsid w:val="002D5F34"/>
    <w:rsid w:val="002D60AC"/>
    <w:rsid w:val="002D67BD"/>
    <w:rsid w:val="002D6847"/>
    <w:rsid w:val="002D6DAB"/>
    <w:rsid w:val="002D7670"/>
    <w:rsid w:val="002D76AF"/>
    <w:rsid w:val="002D76C1"/>
    <w:rsid w:val="002D77ED"/>
    <w:rsid w:val="002D7808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22"/>
    <w:rsid w:val="002E1D37"/>
    <w:rsid w:val="002E23AD"/>
    <w:rsid w:val="002E24E3"/>
    <w:rsid w:val="002E2692"/>
    <w:rsid w:val="002E27C5"/>
    <w:rsid w:val="002E2840"/>
    <w:rsid w:val="002E28F5"/>
    <w:rsid w:val="002E2A77"/>
    <w:rsid w:val="002E2CCB"/>
    <w:rsid w:val="002E2E13"/>
    <w:rsid w:val="002E30FA"/>
    <w:rsid w:val="002E34F1"/>
    <w:rsid w:val="002E3511"/>
    <w:rsid w:val="002E3696"/>
    <w:rsid w:val="002E3AFC"/>
    <w:rsid w:val="002E3CE0"/>
    <w:rsid w:val="002E3CF0"/>
    <w:rsid w:val="002E3F8C"/>
    <w:rsid w:val="002E4167"/>
    <w:rsid w:val="002E4273"/>
    <w:rsid w:val="002E42E3"/>
    <w:rsid w:val="002E4355"/>
    <w:rsid w:val="002E49DC"/>
    <w:rsid w:val="002E4C05"/>
    <w:rsid w:val="002E4D6C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22"/>
    <w:rsid w:val="002F0BA9"/>
    <w:rsid w:val="002F0F12"/>
    <w:rsid w:val="002F11D8"/>
    <w:rsid w:val="002F1235"/>
    <w:rsid w:val="002F124B"/>
    <w:rsid w:val="002F1339"/>
    <w:rsid w:val="002F15E5"/>
    <w:rsid w:val="002F18AA"/>
    <w:rsid w:val="002F1ACC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A9"/>
    <w:rsid w:val="002F3317"/>
    <w:rsid w:val="002F35A3"/>
    <w:rsid w:val="002F3724"/>
    <w:rsid w:val="002F381C"/>
    <w:rsid w:val="002F391A"/>
    <w:rsid w:val="002F3A5A"/>
    <w:rsid w:val="002F3AC5"/>
    <w:rsid w:val="002F3CAD"/>
    <w:rsid w:val="002F3F24"/>
    <w:rsid w:val="002F3F2E"/>
    <w:rsid w:val="002F449C"/>
    <w:rsid w:val="002F4814"/>
    <w:rsid w:val="002F497A"/>
    <w:rsid w:val="002F4DAB"/>
    <w:rsid w:val="002F5339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B36"/>
    <w:rsid w:val="00300183"/>
    <w:rsid w:val="00300362"/>
    <w:rsid w:val="003005C3"/>
    <w:rsid w:val="00300630"/>
    <w:rsid w:val="00300938"/>
    <w:rsid w:val="003009FA"/>
    <w:rsid w:val="00300F20"/>
    <w:rsid w:val="00301011"/>
    <w:rsid w:val="003013F6"/>
    <w:rsid w:val="003017D0"/>
    <w:rsid w:val="00301B58"/>
    <w:rsid w:val="00301FA9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706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C10"/>
    <w:rsid w:val="00307DA4"/>
    <w:rsid w:val="00307DD8"/>
    <w:rsid w:val="00307ED5"/>
    <w:rsid w:val="00310313"/>
    <w:rsid w:val="003105E5"/>
    <w:rsid w:val="0031083E"/>
    <w:rsid w:val="00310B7C"/>
    <w:rsid w:val="00310BED"/>
    <w:rsid w:val="00310DBE"/>
    <w:rsid w:val="00310ECD"/>
    <w:rsid w:val="00310EE4"/>
    <w:rsid w:val="003111CA"/>
    <w:rsid w:val="0031161B"/>
    <w:rsid w:val="0031176D"/>
    <w:rsid w:val="00311808"/>
    <w:rsid w:val="00311B0D"/>
    <w:rsid w:val="00311DCA"/>
    <w:rsid w:val="00311E44"/>
    <w:rsid w:val="00311E52"/>
    <w:rsid w:val="003120AE"/>
    <w:rsid w:val="00312284"/>
    <w:rsid w:val="003127A3"/>
    <w:rsid w:val="00312963"/>
    <w:rsid w:val="00312BC4"/>
    <w:rsid w:val="003133AD"/>
    <w:rsid w:val="00313742"/>
    <w:rsid w:val="0031396A"/>
    <w:rsid w:val="00313A98"/>
    <w:rsid w:val="00314192"/>
    <w:rsid w:val="003144E0"/>
    <w:rsid w:val="003144E2"/>
    <w:rsid w:val="00314542"/>
    <w:rsid w:val="0031469C"/>
    <w:rsid w:val="0031483C"/>
    <w:rsid w:val="00314E0A"/>
    <w:rsid w:val="003154F8"/>
    <w:rsid w:val="0031551E"/>
    <w:rsid w:val="003155DC"/>
    <w:rsid w:val="00315607"/>
    <w:rsid w:val="003159FC"/>
    <w:rsid w:val="00315A89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E7A"/>
    <w:rsid w:val="00316FE3"/>
    <w:rsid w:val="00317110"/>
    <w:rsid w:val="00317188"/>
    <w:rsid w:val="00317423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2D25"/>
    <w:rsid w:val="003230F9"/>
    <w:rsid w:val="00323335"/>
    <w:rsid w:val="003233C1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8C0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2F0"/>
    <w:rsid w:val="0032630E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39A"/>
    <w:rsid w:val="00330407"/>
    <w:rsid w:val="003304E7"/>
    <w:rsid w:val="003304F4"/>
    <w:rsid w:val="0033097F"/>
    <w:rsid w:val="00330CF2"/>
    <w:rsid w:val="00330E82"/>
    <w:rsid w:val="00331292"/>
    <w:rsid w:val="003312F3"/>
    <w:rsid w:val="0033162B"/>
    <w:rsid w:val="00331E29"/>
    <w:rsid w:val="0033265B"/>
    <w:rsid w:val="00332D1B"/>
    <w:rsid w:val="00332EE3"/>
    <w:rsid w:val="00333096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3E6C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CBC"/>
    <w:rsid w:val="00336F55"/>
    <w:rsid w:val="0033718F"/>
    <w:rsid w:val="003372D8"/>
    <w:rsid w:val="003375E6"/>
    <w:rsid w:val="003376A1"/>
    <w:rsid w:val="00337F4C"/>
    <w:rsid w:val="003400F5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3FB"/>
    <w:rsid w:val="003445E9"/>
    <w:rsid w:val="00344689"/>
    <w:rsid w:val="00344C5B"/>
    <w:rsid w:val="00344CB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5D2B"/>
    <w:rsid w:val="00346081"/>
    <w:rsid w:val="003460AE"/>
    <w:rsid w:val="00346124"/>
    <w:rsid w:val="0034626B"/>
    <w:rsid w:val="003463A9"/>
    <w:rsid w:val="00346505"/>
    <w:rsid w:val="0034652E"/>
    <w:rsid w:val="003467EE"/>
    <w:rsid w:val="00346863"/>
    <w:rsid w:val="00346D15"/>
    <w:rsid w:val="00346EA2"/>
    <w:rsid w:val="00346EBD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258"/>
    <w:rsid w:val="00351402"/>
    <w:rsid w:val="00351403"/>
    <w:rsid w:val="00351770"/>
    <w:rsid w:val="003519D7"/>
    <w:rsid w:val="00351A9C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3B1C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661"/>
    <w:rsid w:val="00356821"/>
    <w:rsid w:val="00356A25"/>
    <w:rsid w:val="00356B6F"/>
    <w:rsid w:val="003570FB"/>
    <w:rsid w:val="00357320"/>
    <w:rsid w:val="003577A2"/>
    <w:rsid w:val="003577BF"/>
    <w:rsid w:val="00357833"/>
    <w:rsid w:val="00357BFA"/>
    <w:rsid w:val="00357CE0"/>
    <w:rsid w:val="00357DB7"/>
    <w:rsid w:val="00360237"/>
    <w:rsid w:val="00360430"/>
    <w:rsid w:val="003606EC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EA7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518"/>
    <w:rsid w:val="00363535"/>
    <w:rsid w:val="00363537"/>
    <w:rsid w:val="003638E7"/>
    <w:rsid w:val="00363EF2"/>
    <w:rsid w:val="0036410B"/>
    <w:rsid w:val="00364215"/>
    <w:rsid w:val="00364621"/>
    <w:rsid w:val="003646BA"/>
    <w:rsid w:val="00364E51"/>
    <w:rsid w:val="003650BC"/>
    <w:rsid w:val="003650E4"/>
    <w:rsid w:val="00365231"/>
    <w:rsid w:val="0036531D"/>
    <w:rsid w:val="003654DB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636"/>
    <w:rsid w:val="00367647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271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80"/>
    <w:rsid w:val="003736ED"/>
    <w:rsid w:val="003739E3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57E"/>
    <w:rsid w:val="0037564C"/>
    <w:rsid w:val="0037585C"/>
    <w:rsid w:val="00375A52"/>
    <w:rsid w:val="00375FA8"/>
    <w:rsid w:val="00375FBA"/>
    <w:rsid w:val="00376257"/>
    <w:rsid w:val="003762DC"/>
    <w:rsid w:val="00376502"/>
    <w:rsid w:val="003765E7"/>
    <w:rsid w:val="0037664A"/>
    <w:rsid w:val="003767F1"/>
    <w:rsid w:val="003768F8"/>
    <w:rsid w:val="00376A9B"/>
    <w:rsid w:val="00376DA0"/>
    <w:rsid w:val="00377153"/>
    <w:rsid w:val="00377157"/>
    <w:rsid w:val="003772DD"/>
    <w:rsid w:val="00377556"/>
    <w:rsid w:val="00377601"/>
    <w:rsid w:val="00377788"/>
    <w:rsid w:val="00377A11"/>
    <w:rsid w:val="00377B15"/>
    <w:rsid w:val="00377B9B"/>
    <w:rsid w:val="00377DDA"/>
    <w:rsid w:val="00377F43"/>
    <w:rsid w:val="00377F75"/>
    <w:rsid w:val="00377FBC"/>
    <w:rsid w:val="0038018A"/>
    <w:rsid w:val="00380242"/>
    <w:rsid w:val="00380339"/>
    <w:rsid w:val="00380369"/>
    <w:rsid w:val="00380498"/>
    <w:rsid w:val="003804E8"/>
    <w:rsid w:val="00380F06"/>
    <w:rsid w:val="00380FE2"/>
    <w:rsid w:val="0038105E"/>
    <w:rsid w:val="00381189"/>
    <w:rsid w:val="0038126E"/>
    <w:rsid w:val="0038129A"/>
    <w:rsid w:val="0038141B"/>
    <w:rsid w:val="003816A6"/>
    <w:rsid w:val="00381728"/>
    <w:rsid w:val="00381A47"/>
    <w:rsid w:val="00381AB6"/>
    <w:rsid w:val="00381C7F"/>
    <w:rsid w:val="00381DA4"/>
    <w:rsid w:val="00381FB1"/>
    <w:rsid w:val="00381FE4"/>
    <w:rsid w:val="00381FE9"/>
    <w:rsid w:val="0038201E"/>
    <w:rsid w:val="003826B4"/>
    <w:rsid w:val="00382AD8"/>
    <w:rsid w:val="00382D5C"/>
    <w:rsid w:val="00382DD9"/>
    <w:rsid w:val="003834D0"/>
    <w:rsid w:val="00383D5A"/>
    <w:rsid w:val="00383EF6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7B3"/>
    <w:rsid w:val="00390FDA"/>
    <w:rsid w:val="00391301"/>
    <w:rsid w:val="003913B1"/>
    <w:rsid w:val="00391515"/>
    <w:rsid w:val="003918ED"/>
    <w:rsid w:val="00391EE1"/>
    <w:rsid w:val="00392370"/>
    <w:rsid w:val="00392524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79D"/>
    <w:rsid w:val="00394B4B"/>
    <w:rsid w:val="00394E83"/>
    <w:rsid w:val="00394EE6"/>
    <w:rsid w:val="00394F14"/>
    <w:rsid w:val="0039510E"/>
    <w:rsid w:val="00395AEF"/>
    <w:rsid w:val="003968F9"/>
    <w:rsid w:val="00396C69"/>
    <w:rsid w:val="00396C97"/>
    <w:rsid w:val="00396CD9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56"/>
    <w:rsid w:val="003A3682"/>
    <w:rsid w:val="003A369D"/>
    <w:rsid w:val="003A379A"/>
    <w:rsid w:val="003A3964"/>
    <w:rsid w:val="003A3C37"/>
    <w:rsid w:val="003A3C60"/>
    <w:rsid w:val="003A3EE6"/>
    <w:rsid w:val="003A424B"/>
    <w:rsid w:val="003A435B"/>
    <w:rsid w:val="003A43B1"/>
    <w:rsid w:val="003A4953"/>
    <w:rsid w:val="003A4975"/>
    <w:rsid w:val="003A499D"/>
    <w:rsid w:val="003A49FC"/>
    <w:rsid w:val="003A4B4B"/>
    <w:rsid w:val="003A4BE3"/>
    <w:rsid w:val="003A4ECC"/>
    <w:rsid w:val="003A4FB8"/>
    <w:rsid w:val="003A50FF"/>
    <w:rsid w:val="003A517B"/>
    <w:rsid w:val="003A51B8"/>
    <w:rsid w:val="003A52DF"/>
    <w:rsid w:val="003A5542"/>
    <w:rsid w:val="003A58D0"/>
    <w:rsid w:val="003A5CD5"/>
    <w:rsid w:val="003A5EE0"/>
    <w:rsid w:val="003A6030"/>
    <w:rsid w:val="003A610C"/>
    <w:rsid w:val="003A62D9"/>
    <w:rsid w:val="003A6324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D9F"/>
    <w:rsid w:val="003A7E0D"/>
    <w:rsid w:val="003B00C2"/>
    <w:rsid w:val="003B0118"/>
    <w:rsid w:val="003B017D"/>
    <w:rsid w:val="003B029E"/>
    <w:rsid w:val="003B03D8"/>
    <w:rsid w:val="003B03E7"/>
    <w:rsid w:val="003B04E3"/>
    <w:rsid w:val="003B0527"/>
    <w:rsid w:val="003B0568"/>
    <w:rsid w:val="003B05D7"/>
    <w:rsid w:val="003B0625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90B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EC1"/>
    <w:rsid w:val="003B3F91"/>
    <w:rsid w:val="003B4045"/>
    <w:rsid w:val="003B40E7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75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199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684"/>
    <w:rsid w:val="003C18C1"/>
    <w:rsid w:val="003C18C6"/>
    <w:rsid w:val="003C1909"/>
    <w:rsid w:val="003C19D1"/>
    <w:rsid w:val="003C1AFF"/>
    <w:rsid w:val="003C1BA0"/>
    <w:rsid w:val="003C1CFC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6F"/>
    <w:rsid w:val="003C2DBD"/>
    <w:rsid w:val="003C307C"/>
    <w:rsid w:val="003C3378"/>
    <w:rsid w:val="003C35D1"/>
    <w:rsid w:val="003C35E7"/>
    <w:rsid w:val="003C3854"/>
    <w:rsid w:val="003C3920"/>
    <w:rsid w:val="003C3981"/>
    <w:rsid w:val="003C3B50"/>
    <w:rsid w:val="003C3C0C"/>
    <w:rsid w:val="003C3CCA"/>
    <w:rsid w:val="003C4267"/>
    <w:rsid w:val="003C426D"/>
    <w:rsid w:val="003C4386"/>
    <w:rsid w:val="003C45CB"/>
    <w:rsid w:val="003C482D"/>
    <w:rsid w:val="003C49D6"/>
    <w:rsid w:val="003C49EE"/>
    <w:rsid w:val="003C4B79"/>
    <w:rsid w:val="003C4F7D"/>
    <w:rsid w:val="003C50F5"/>
    <w:rsid w:val="003C5132"/>
    <w:rsid w:val="003C5797"/>
    <w:rsid w:val="003C5B3C"/>
    <w:rsid w:val="003C5DE7"/>
    <w:rsid w:val="003C6178"/>
    <w:rsid w:val="003C630D"/>
    <w:rsid w:val="003C6435"/>
    <w:rsid w:val="003C6509"/>
    <w:rsid w:val="003C65AF"/>
    <w:rsid w:val="003C69E5"/>
    <w:rsid w:val="003C6B1B"/>
    <w:rsid w:val="003C6FA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8D4"/>
    <w:rsid w:val="003D19D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02"/>
    <w:rsid w:val="003D3C68"/>
    <w:rsid w:val="003D41F9"/>
    <w:rsid w:val="003D433C"/>
    <w:rsid w:val="003D43C0"/>
    <w:rsid w:val="003D45B5"/>
    <w:rsid w:val="003D48EC"/>
    <w:rsid w:val="003D4A69"/>
    <w:rsid w:val="003D4D1E"/>
    <w:rsid w:val="003D4E1F"/>
    <w:rsid w:val="003D50E5"/>
    <w:rsid w:val="003D51E8"/>
    <w:rsid w:val="003D5271"/>
    <w:rsid w:val="003D53C9"/>
    <w:rsid w:val="003D55DA"/>
    <w:rsid w:val="003D57F0"/>
    <w:rsid w:val="003D5972"/>
    <w:rsid w:val="003D5A59"/>
    <w:rsid w:val="003D5A65"/>
    <w:rsid w:val="003D5D3F"/>
    <w:rsid w:val="003D5FAE"/>
    <w:rsid w:val="003D62B4"/>
    <w:rsid w:val="003D6377"/>
    <w:rsid w:val="003D659D"/>
    <w:rsid w:val="003D685D"/>
    <w:rsid w:val="003D690D"/>
    <w:rsid w:val="003D6EF5"/>
    <w:rsid w:val="003D71AA"/>
    <w:rsid w:val="003D730F"/>
    <w:rsid w:val="003D74A8"/>
    <w:rsid w:val="003D7701"/>
    <w:rsid w:val="003D7BC9"/>
    <w:rsid w:val="003D7D18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1D8"/>
    <w:rsid w:val="003E33D6"/>
    <w:rsid w:val="003E34CA"/>
    <w:rsid w:val="003E3772"/>
    <w:rsid w:val="003E379C"/>
    <w:rsid w:val="003E3A2A"/>
    <w:rsid w:val="003E3CAE"/>
    <w:rsid w:val="003E3D49"/>
    <w:rsid w:val="003E3FA6"/>
    <w:rsid w:val="003E41D2"/>
    <w:rsid w:val="003E42FF"/>
    <w:rsid w:val="003E44EA"/>
    <w:rsid w:val="003E45B9"/>
    <w:rsid w:val="003E469F"/>
    <w:rsid w:val="003E46C5"/>
    <w:rsid w:val="003E4891"/>
    <w:rsid w:val="003E4B32"/>
    <w:rsid w:val="003E4BF0"/>
    <w:rsid w:val="003E4F53"/>
    <w:rsid w:val="003E50B1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460"/>
    <w:rsid w:val="003E6676"/>
    <w:rsid w:val="003E6764"/>
    <w:rsid w:val="003E6955"/>
    <w:rsid w:val="003E697F"/>
    <w:rsid w:val="003E69F5"/>
    <w:rsid w:val="003E6C8C"/>
    <w:rsid w:val="003E6E25"/>
    <w:rsid w:val="003E6FF4"/>
    <w:rsid w:val="003E71DA"/>
    <w:rsid w:val="003E7386"/>
    <w:rsid w:val="003E73D9"/>
    <w:rsid w:val="003E75AE"/>
    <w:rsid w:val="003E76FF"/>
    <w:rsid w:val="003E77DE"/>
    <w:rsid w:val="003E782A"/>
    <w:rsid w:val="003E7AEA"/>
    <w:rsid w:val="003E7B49"/>
    <w:rsid w:val="003E7D7F"/>
    <w:rsid w:val="003E7DC9"/>
    <w:rsid w:val="003F0016"/>
    <w:rsid w:val="003F01C7"/>
    <w:rsid w:val="003F04A9"/>
    <w:rsid w:val="003F055C"/>
    <w:rsid w:val="003F0737"/>
    <w:rsid w:val="003F0A0E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D5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9F3"/>
    <w:rsid w:val="003F4A63"/>
    <w:rsid w:val="003F4C50"/>
    <w:rsid w:val="003F4D90"/>
    <w:rsid w:val="003F4E96"/>
    <w:rsid w:val="003F4EE6"/>
    <w:rsid w:val="003F4F48"/>
    <w:rsid w:val="003F4FF1"/>
    <w:rsid w:val="003F5352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916"/>
    <w:rsid w:val="003F7A19"/>
    <w:rsid w:val="003F7D2D"/>
    <w:rsid w:val="003F7F4B"/>
    <w:rsid w:val="00400262"/>
    <w:rsid w:val="0040053D"/>
    <w:rsid w:val="004005E6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D57"/>
    <w:rsid w:val="00403F83"/>
    <w:rsid w:val="004040B9"/>
    <w:rsid w:val="004040C9"/>
    <w:rsid w:val="00404167"/>
    <w:rsid w:val="004042FC"/>
    <w:rsid w:val="0040442A"/>
    <w:rsid w:val="0040458E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5D7F"/>
    <w:rsid w:val="004061DA"/>
    <w:rsid w:val="004063A5"/>
    <w:rsid w:val="0040651D"/>
    <w:rsid w:val="0040671A"/>
    <w:rsid w:val="00406806"/>
    <w:rsid w:val="00406BCA"/>
    <w:rsid w:val="00406CC6"/>
    <w:rsid w:val="00406E06"/>
    <w:rsid w:val="00407276"/>
    <w:rsid w:val="00407364"/>
    <w:rsid w:val="0040739A"/>
    <w:rsid w:val="004073E3"/>
    <w:rsid w:val="00407513"/>
    <w:rsid w:val="004078F6"/>
    <w:rsid w:val="00407BDF"/>
    <w:rsid w:val="00407C74"/>
    <w:rsid w:val="00407CD5"/>
    <w:rsid w:val="00407E56"/>
    <w:rsid w:val="00407FB2"/>
    <w:rsid w:val="004100B4"/>
    <w:rsid w:val="004102F7"/>
    <w:rsid w:val="00410BED"/>
    <w:rsid w:val="0041102D"/>
    <w:rsid w:val="00411095"/>
    <w:rsid w:val="004110CD"/>
    <w:rsid w:val="00411661"/>
    <w:rsid w:val="004119C4"/>
    <w:rsid w:val="00411ABA"/>
    <w:rsid w:val="00411B1D"/>
    <w:rsid w:val="00411BD4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12"/>
    <w:rsid w:val="00420065"/>
    <w:rsid w:val="00420E38"/>
    <w:rsid w:val="0042124F"/>
    <w:rsid w:val="004212E8"/>
    <w:rsid w:val="00421720"/>
    <w:rsid w:val="00421C12"/>
    <w:rsid w:val="00421C1F"/>
    <w:rsid w:val="00421DEC"/>
    <w:rsid w:val="00421DF9"/>
    <w:rsid w:val="00421E2B"/>
    <w:rsid w:val="00421EC4"/>
    <w:rsid w:val="00421F22"/>
    <w:rsid w:val="0042242D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60"/>
    <w:rsid w:val="00423A99"/>
    <w:rsid w:val="00423D93"/>
    <w:rsid w:val="00424207"/>
    <w:rsid w:val="0042426A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CBD"/>
    <w:rsid w:val="00425D16"/>
    <w:rsid w:val="00426107"/>
    <w:rsid w:val="00426414"/>
    <w:rsid w:val="00426427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7C"/>
    <w:rsid w:val="00427398"/>
    <w:rsid w:val="004273BB"/>
    <w:rsid w:val="00427501"/>
    <w:rsid w:val="00427795"/>
    <w:rsid w:val="00427806"/>
    <w:rsid w:val="004278D2"/>
    <w:rsid w:val="004278F4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586"/>
    <w:rsid w:val="00430711"/>
    <w:rsid w:val="00430840"/>
    <w:rsid w:val="0043090E"/>
    <w:rsid w:val="00430A3C"/>
    <w:rsid w:val="00430BD6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54"/>
    <w:rsid w:val="00432FC4"/>
    <w:rsid w:val="004330BA"/>
    <w:rsid w:val="004330E7"/>
    <w:rsid w:val="00433423"/>
    <w:rsid w:val="004335CD"/>
    <w:rsid w:val="00433668"/>
    <w:rsid w:val="0043371C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144"/>
    <w:rsid w:val="00436E06"/>
    <w:rsid w:val="0043709E"/>
    <w:rsid w:val="004370B5"/>
    <w:rsid w:val="004370E4"/>
    <w:rsid w:val="004373D1"/>
    <w:rsid w:val="0043746B"/>
    <w:rsid w:val="00437568"/>
    <w:rsid w:val="0043756B"/>
    <w:rsid w:val="004375E9"/>
    <w:rsid w:val="004379E9"/>
    <w:rsid w:val="00437A1E"/>
    <w:rsid w:val="00437D3E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1F"/>
    <w:rsid w:val="00442156"/>
    <w:rsid w:val="0044220F"/>
    <w:rsid w:val="0044234D"/>
    <w:rsid w:val="004423E5"/>
    <w:rsid w:val="00442557"/>
    <w:rsid w:val="004425BD"/>
    <w:rsid w:val="00442AB6"/>
    <w:rsid w:val="00442AFB"/>
    <w:rsid w:val="00443331"/>
    <w:rsid w:val="00443530"/>
    <w:rsid w:val="00443BAE"/>
    <w:rsid w:val="00443BB5"/>
    <w:rsid w:val="00443C17"/>
    <w:rsid w:val="00443F79"/>
    <w:rsid w:val="00443FEE"/>
    <w:rsid w:val="0044428C"/>
    <w:rsid w:val="004443A3"/>
    <w:rsid w:val="00444468"/>
    <w:rsid w:val="004444F3"/>
    <w:rsid w:val="004446A6"/>
    <w:rsid w:val="004446A7"/>
    <w:rsid w:val="00444BF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8FD"/>
    <w:rsid w:val="00446BE0"/>
    <w:rsid w:val="00446E19"/>
    <w:rsid w:val="00446E7C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07C3"/>
    <w:rsid w:val="0045108C"/>
    <w:rsid w:val="004511A8"/>
    <w:rsid w:val="004512CC"/>
    <w:rsid w:val="004512CF"/>
    <w:rsid w:val="00451582"/>
    <w:rsid w:val="004515CB"/>
    <w:rsid w:val="004517A0"/>
    <w:rsid w:val="004517B2"/>
    <w:rsid w:val="004518C0"/>
    <w:rsid w:val="00451CEC"/>
    <w:rsid w:val="00451E1D"/>
    <w:rsid w:val="00451E31"/>
    <w:rsid w:val="00451E8F"/>
    <w:rsid w:val="004520D6"/>
    <w:rsid w:val="0045229A"/>
    <w:rsid w:val="00452362"/>
    <w:rsid w:val="0045250E"/>
    <w:rsid w:val="004526BF"/>
    <w:rsid w:val="004529F7"/>
    <w:rsid w:val="00452C40"/>
    <w:rsid w:val="00452D15"/>
    <w:rsid w:val="00452E59"/>
    <w:rsid w:val="00452FB4"/>
    <w:rsid w:val="00453020"/>
    <w:rsid w:val="0045309F"/>
    <w:rsid w:val="00453131"/>
    <w:rsid w:val="004537C3"/>
    <w:rsid w:val="00453F19"/>
    <w:rsid w:val="00453F89"/>
    <w:rsid w:val="00454107"/>
    <w:rsid w:val="00454300"/>
    <w:rsid w:val="004545A1"/>
    <w:rsid w:val="00454847"/>
    <w:rsid w:val="00454A60"/>
    <w:rsid w:val="00454A63"/>
    <w:rsid w:val="00454A74"/>
    <w:rsid w:val="00454DBB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39"/>
    <w:rsid w:val="00457586"/>
    <w:rsid w:val="004577CB"/>
    <w:rsid w:val="00457CD3"/>
    <w:rsid w:val="00457E1C"/>
    <w:rsid w:val="00457ECC"/>
    <w:rsid w:val="00460049"/>
    <w:rsid w:val="00460461"/>
    <w:rsid w:val="004604EC"/>
    <w:rsid w:val="0046054B"/>
    <w:rsid w:val="00460841"/>
    <w:rsid w:val="004610A8"/>
    <w:rsid w:val="00461743"/>
    <w:rsid w:val="004619E3"/>
    <w:rsid w:val="00461A67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DC0"/>
    <w:rsid w:val="0046454B"/>
    <w:rsid w:val="004645C4"/>
    <w:rsid w:val="00464BF6"/>
    <w:rsid w:val="00464C36"/>
    <w:rsid w:val="00464CB1"/>
    <w:rsid w:val="00464CBC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B7B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61"/>
    <w:rsid w:val="004701A5"/>
    <w:rsid w:val="00470391"/>
    <w:rsid w:val="00470470"/>
    <w:rsid w:val="004704A1"/>
    <w:rsid w:val="00470585"/>
    <w:rsid w:val="00470593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F6E"/>
    <w:rsid w:val="004722DC"/>
    <w:rsid w:val="004727C6"/>
    <w:rsid w:val="00472808"/>
    <w:rsid w:val="00472946"/>
    <w:rsid w:val="00472A2B"/>
    <w:rsid w:val="00472FB0"/>
    <w:rsid w:val="0047309D"/>
    <w:rsid w:val="004730D4"/>
    <w:rsid w:val="0047322D"/>
    <w:rsid w:val="0047351E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4FA9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75A"/>
    <w:rsid w:val="00476A3E"/>
    <w:rsid w:val="00476A60"/>
    <w:rsid w:val="00476D31"/>
    <w:rsid w:val="00476E1C"/>
    <w:rsid w:val="00477398"/>
    <w:rsid w:val="004779C0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0F1"/>
    <w:rsid w:val="0048312E"/>
    <w:rsid w:val="00483240"/>
    <w:rsid w:val="0048353F"/>
    <w:rsid w:val="0048372C"/>
    <w:rsid w:val="0048378C"/>
    <w:rsid w:val="00483917"/>
    <w:rsid w:val="00483B76"/>
    <w:rsid w:val="00483B81"/>
    <w:rsid w:val="00483CC9"/>
    <w:rsid w:val="00483CEA"/>
    <w:rsid w:val="00483F57"/>
    <w:rsid w:val="00484076"/>
    <w:rsid w:val="004840C6"/>
    <w:rsid w:val="0048423E"/>
    <w:rsid w:val="00484316"/>
    <w:rsid w:val="0048470D"/>
    <w:rsid w:val="004847CA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96"/>
    <w:rsid w:val="00491BE1"/>
    <w:rsid w:val="00491CEF"/>
    <w:rsid w:val="0049217A"/>
    <w:rsid w:val="00492280"/>
    <w:rsid w:val="004923FD"/>
    <w:rsid w:val="004925DA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832"/>
    <w:rsid w:val="0049598F"/>
    <w:rsid w:val="00495B19"/>
    <w:rsid w:val="00495CDD"/>
    <w:rsid w:val="00496034"/>
    <w:rsid w:val="00496068"/>
    <w:rsid w:val="0049629B"/>
    <w:rsid w:val="004963B9"/>
    <w:rsid w:val="00496433"/>
    <w:rsid w:val="0049679F"/>
    <w:rsid w:val="004968A2"/>
    <w:rsid w:val="004968A9"/>
    <w:rsid w:val="00496985"/>
    <w:rsid w:val="00496A86"/>
    <w:rsid w:val="00496C7A"/>
    <w:rsid w:val="004973B7"/>
    <w:rsid w:val="00497438"/>
    <w:rsid w:val="004975F5"/>
    <w:rsid w:val="004976B7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28"/>
    <w:rsid w:val="004A0EB9"/>
    <w:rsid w:val="004A1066"/>
    <w:rsid w:val="004A1333"/>
    <w:rsid w:val="004A139A"/>
    <w:rsid w:val="004A13CC"/>
    <w:rsid w:val="004A14A8"/>
    <w:rsid w:val="004A161F"/>
    <w:rsid w:val="004A174C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4F2B"/>
    <w:rsid w:val="004A51B8"/>
    <w:rsid w:val="004A51E9"/>
    <w:rsid w:val="004A55E1"/>
    <w:rsid w:val="004A570B"/>
    <w:rsid w:val="004A5A58"/>
    <w:rsid w:val="004A5AE5"/>
    <w:rsid w:val="004A5DDE"/>
    <w:rsid w:val="004A5EDF"/>
    <w:rsid w:val="004A64E8"/>
    <w:rsid w:val="004A6978"/>
    <w:rsid w:val="004A6A14"/>
    <w:rsid w:val="004A70FC"/>
    <w:rsid w:val="004A75B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A8A"/>
    <w:rsid w:val="004B0CEA"/>
    <w:rsid w:val="004B0E1F"/>
    <w:rsid w:val="004B118E"/>
    <w:rsid w:val="004B1318"/>
    <w:rsid w:val="004B1356"/>
    <w:rsid w:val="004B15A2"/>
    <w:rsid w:val="004B1773"/>
    <w:rsid w:val="004B1792"/>
    <w:rsid w:val="004B1A3F"/>
    <w:rsid w:val="004B1B98"/>
    <w:rsid w:val="004B1DD8"/>
    <w:rsid w:val="004B1DE2"/>
    <w:rsid w:val="004B1F2E"/>
    <w:rsid w:val="004B20CA"/>
    <w:rsid w:val="004B22B7"/>
    <w:rsid w:val="004B2310"/>
    <w:rsid w:val="004B25C6"/>
    <w:rsid w:val="004B28A0"/>
    <w:rsid w:val="004B2AC0"/>
    <w:rsid w:val="004B2C8C"/>
    <w:rsid w:val="004B2F04"/>
    <w:rsid w:val="004B3197"/>
    <w:rsid w:val="004B3403"/>
    <w:rsid w:val="004B383B"/>
    <w:rsid w:val="004B3904"/>
    <w:rsid w:val="004B3AA4"/>
    <w:rsid w:val="004B3C0B"/>
    <w:rsid w:val="004B3D3E"/>
    <w:rsid w:val="004B3E82"/>
    <w:rsid w:val="004B4068"/>
    <w:rsid w:val="004B4869"/>
    <w:rsid w:val="004B4892"/>
    <w:rsid w:val="004B492D"/>
    <w:rsid w:val="004B4A96"/>
    <w:rsid w:val="004B4D23"/>
    <w:rsid w:val="004B4F5E"/>
    <w:rsid w:val="004B508F"/>
    <w:rsid w:val="004B514A"/>
    <w:rsid w:val="004B5358"/>
    <w:rsid w:val="004B53FD"/>
    <w:rsid w:val="004B5573"/>
    <w:rsid w:val="004B57D2"/>
    <w:rsid w:val="004B58AE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DB0"/>
    <w:rsid w:val="004B6F4C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57D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1B8B"/>
    <w:rsid w:val="004C21A8"/>
    <w:rsid w:val="004C21F9"/>
    <w:rsid w:val="004C241E"/>
    <w:rsid w:val="004C2556"/>
    <w:rsid w:val="004C26C4"/>
    <w:rsid w:val="004C27E7"/>
    <w:rsid w:val="004C28AA"/>
    <w:rsid w:val="004C2ADA"/>
    <w:rsid w:val="004C2DB6"/>
    <w:rsid w:val="004C2DEC"/>
    <w:rsid w:val="004C2E0D"/>
    <w:rsid w:val="004C2EDF"/>
    <w:rsid w:val="004C31F0"/>
    <w:rsid w:val="004C3A24"/>
    <w:rsid w:val="004C41E6"/>
    <w:rsid w:val="004C4642"/>
    <w:rsid w:val="004C4B1E"/>
    <w:rsid w:val="004C4B45"/>
    <w:rsid w:val="004C4E09"/>
    <w:rsid w:val="004C4E59"/>
    <w:rsid w:val="004C504A"/>
    <w:rsid w:val="004C5289"/>
    <w:rsid w:val="004C532C"/>
    <w:rsid w:val="004C54C0"/>
    <w:rsid w:val="004C559B"/>
    <w:rsid w:val="004C5CEB"/>
    <w:rsid w:val="004C5F21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6E8E"/>
    <w:rsid w:val="004C7231"/>
    <w:rsid w:val="004C747A"/>
    <w:rsid w:val="004C7BD4"/>
    <w:rsid w:val="004C7C2C"/>
    <w:rsid w:val="004C7EF0"/>
    <w:rsid w:val="004D008D"/>
    <w:rsid w:val="004D00C3"/>
    <w:rsid w:val="004D04D1"/>
    <w:rsid w:val="004D04EF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1F17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3408"/>
    <w:rsid w:val="004D3586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AE"/>
    <w:rsid w:val="004D7CCA"/>
    <w:rsid w:val="004D7EBF"/>
    <w:rsid w:val="004E0082"/>
    <w:rsid w:val="004E05F5"/>
    <w:rsid w:val="004E06AB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CE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4EDE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A0F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2E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4A"/>
    <w:rsid w:val="004F1D64"/>
    <w:rsid w:val="004F2186"/>
    <w:rsid w:val="004F2233"/>
    <w:rsid w:val="004F23B0"/>
    <w:rsid w:val="004F2500"/>
    <w:rsid w:val="004F2F43"/>
    <w:rsid w:val="004F39A9"/>
    <w:rsid w:val="004F39F8"/>
    <w:rsid w:val="004F3A04"/>
    <w:rsid w:val="004F3A2A"/>
    <w:rsid w:val="004F3A54"/>
    <w:rsid w:val="004F3DA0"/>
    <w:rsid w:val="004F44DC"/>
    <w:rsid w:val="004F4671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18B"/>
    <w:rsid w:val="004F736C"/>
    <w:rsid w:val="004F756C"/>
    <w:rsid w:val="004F7928"/>
    <w:rsid w:val="004F79BA"/>
    <w:rsid w:val="004F79F5"/>
    <w:rsid w:val="004F7B5C"/>
    <w:rsid w:val="004F7BFD"/>
    <w:rsid w:val="004F7C94"/>
    <w:rsid w:val="004F7EB7"/>
    <w:rsid w:val="0050019E"/>
    <w:rsid w:val="00500247"/>
    <w:rsid w:val="0050045D"/>
    <w:rsid w:val="00500C42"/>
    <w:rsid w:val="00500D27"/>
    <w:rsid w:val="00500D8B"/>
    <w:rsid w:val="005011E3"/>
    <w:rsid w:val="0050173B"/>
    <w:rsid w:val="005018F6"/>
    <w:rsid w:val="00501D3A"/>
    <w:rsid w:val="00501E23"/>
    <w:rsid w:val="00502330"/>
    <w:rsid w:val="00502659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B56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2FC"/>
    <w:rsid w:val="0050537B"/>
    <w:rsid w:val="0050581A"/>
    <w:rsid w:val="005059D9"/>
    <w:rsid w:val="005059ED"/>
    <w:rsid w:val="00505A55"/>
    <w:rsid w:val="00505A8F"/>
    <w:rsid w:val="00505B55"/>
    <w:rsid w:val="00505F25"/>
    <w:rsid w:val="00505FAB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FB6"/>
    <w:rsid w:val="005100EB"/>
    <w:rsid w:val="005104B3"/>
    <w:rsid w:val="0051072B"/>
    <w:rsid w:val="00510B58"/>
    <w:rsid w:val="005114B8"/>
    <w:rsid w:val="00511561"/>
    <w:rsid w:val="005116FF"/>
    <w:rsid w:val="00511846"/>
    <w:rsid w:val="0051196C"/>
    <w:rsid w:val="00511CDF"/>
    <w:rsid w:val="00511D25"/>
    <w:rsid w:val="00511E5C"/>
    <w:rsid w:val="005120B0"/>
    <w:rsid w:val="005120BB"/>
    <w:rsid w:val="005123F1"/>
    <w:rsid w:val="00512904"/>
    <w:rsid w:val="00512D8D"/>
    <w:rsid w:val="00513228"/>
    <w:rsid w:val="00513252"/>
    <w:rsid w:val="005135D9"/>
    <w:rsid w:val="00513967"/>
    <w:rsid w:val="00513A58"/>
    <w:rsid w:val="00513D9E"/>
    <w:rsid w:val="00514253"/>
    <w:rsid w:val="00514287"/>
    <w:rsid w:val="00514372"/>
    <w:rsid w:val="005143F3"/>
    <w:rsid w:val="00514699"/>
    <w:rsid w:val="005149FF"/>
    <w:rsid w:val="00514AE5"/>
    <w:rsid w:val="00514B35"/>
    <w:rsid w:val="00514BC5"/>
    <w:rsid w:val="00514C31"/>
    <w:rsid w:val="005150DD"/>
    <w:rsid w:val="00515104"/>
    <w:rsid w:val="00515380"/>
    <w:rsid w:val="00515AFE"/>
    <w:rsid w:val="00515CE3"/>
    <w:rsid w:val="00515D0A"/>
    <w:rsid w:val="00515E21"/>
    <w:rsid w:val="005161D4"/>
    <w:rsid w:val="005168AA"/>
    <w:rsid w:val="00516AC3"/>
    <w:rsid w:val="00516AED"/>
    <w:rsid w:val="00516BE4"/>
    <w:rsid w:val="00516D4A"/>
    <w:rsid w:val="00516DD0"/>
    <w:rsid w:val="00516F1D"/>
    <w:rsid w:val="005171F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6CD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E2"/>
    <w:rsid w:val="00525DE3"/>
    <w:rsid w:val="0052614B"/>
    <w:rsid w:val="00526536"/>
    <w:rsid w:val="00526645"/>
    <w:rsid w:val="00526F76"/>
    <w:rsid w:val="0052735B"/>
    <w:rsid w:val="0052740B"/>
    <w:rsid w:val="005277A2"/>
    <w:rsid w:val="00527824"/>
    <w:rsid w:val="00527A52"/>
    <w:rsid w:val="00527D55"/>
    <w:rsid w:val="00530266"/>
    <w:rsid w:val="00530717"/>
    <w:rsid w:val="00531478"/>
    <w:rsid w:val="00531671"/>
    <w:rsid w:val="00531770"/>
    <w:rsid w:val="005319DA"/>
    <w:rsid w:val="00531E04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938"/>
    <w:rsid w:val="00534C56"/>
    <w:rsid w:val="00534D4D"/>
    <w:rsid w:val="00534EC4"/>
    <w:rsid w:val="005350F1"/>
    <w:rsid w:val="005353D7"/>
    <w:rsid w:val="00535722"/>
    <w:rsid w:val="00535D94"/>
    <w:rsid w:val="00535FB1"/>
    <w:rsid w:val="0053612E"/>
    <w:rsid w:val="00536602"/>
    <w:rsid w:val="005367F4"/>
    <w:rsid w:val="0053680F"/>
    <w:rsid w:val="005369FF"/>
    <w:rsid w:val="00536A00"/>
    <w:rsid w:val="005370EA"/>
    <w:rsid w:val="00537199"/>
    <w:rsid w:val="005373EF"/>
    <w:rsid w:val="005377B5"/>
    <w:rsid w:val="00537A54"/>
    <w:rsid w:val="00537A63"/>
    <w:rsid w:val="00537CDC"/>
    <w:rsid w:val="005403B8"/>
    <w:rsid w:val="00540491"/>
    <w:rsid w:val="00540620"/>
    <w:rsid w:val="00540769"/>
    <w:rsid w:val="005408F0"/>
    <w:rsid w:val="005409E7"/>
    <w:rsid w:val="00540B63"/>
    <w:rsid w:val="00540B82"/>
    <w:rsid w:val="00540B8D"/>
    <w:rsid w:val="0054134C"/>
    <w:rsid w:val="005415A4"/>
    <w:rsid w:val="005419F4"/>
    <w:rsid w:val="00541EF7"/>
    <w:rsid w:val="00541F96"/>
    <w:rsid w:val="00541FDE"/>
    <w:rsid w:val="00542161"/>
    <w:rsid w:val="00542221"/>
    <w:rsid w:val="00542310"/>
    <w:rsid w:val="0054280E"/>
    <w:rsid w:val="00542B96"/>
    <w:rsid w:val="00542FF0"/>
    <w:rsid w:val="005431E7"/>
    <w:rsid w:val="005439E4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459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9C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C5E"/>
    <w:rsid w:val="00552FCE"/>
    <w:rsid w:val="0055300C"/>
    <w:rsid w:val="00553019"/>
    <w:rsid w:val="005530BD"/>
    <w:rsid w:val="005536AB"/>
    <w:rsid w:val="005536D5"/>
    <w:rsid w:val="00553A5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517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8DD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226"/>
    <w:rsid w:val="0056169C"/>
    <w:rsid w:val="005618C4"/>
    <w:rsid w:val="005618D9"/>
    <w:rsid w:val="00561928"/>
    <w:rsid w:val="00561929"/>
    <w:rsid w:val="00561B16"/>
    <w:rsid w:val="00561B99"/>
    <w:rsid w:val="00561C3A"/>
    <w:rsid w:val="005620E3"/>
    <w:rsid w:val="005624BF"/>
    <w:rsid w:val="005626E9"/>
    <w:rsid w:val="00562796"/>
    <w:rsid w:val="005628F0"/>
    <w:rsid w:val="0056329F"/>
    <w:rsid w:val="005633B9"/>
    <w:rsid w:val="0056347E"/>
    <w:rsid w:val="00563699"/>
    <w:rsid w:val="005637BC"/>
    <w:rsid w:val="00563928"/>
    <w:rsid w:val="00563A39"/>
    <w:rsid w:val="00563D30"/>
    <w:rsid w:val="005641F3"/>
    <w:rsid w:val="0056427C"/>
    <w:rsid w:val="00564343"/>
    <w:rsid w:val="00564567"/>
    <w:rsid w:val="0056458D"/>
    <w:rsid w:val="00564C67"/>
    <w:rsid w:val="00564D20"/>
    <w:rsid w:val="00564D34"/>
    <w:rsid w:val="00564F21"/>
    <w:rsid w:val="00565260"/>
    <w:rsid w:val="005652DD"/>
    <w:rsid w:val="00565851"/>
    <w:rsid w:val="00565A8B"/>
    <w:rsid w:val="00565E07"/>
    <w:rsid w:val="00565E76"/>
    <w:rsid w:val="0056612F"/>
    <w:rsid w:val="005663AE"/>
    <w:rsid w:val="00566522"/>
    <w:rsid w:val="00566525"/>
    <w:rsid w:val="0056659C"/>
    <w:rsid w:val="00566A1F"/>
    <w:rsid w:val="00566BBE"/>
    <w:rsid w:val="00566C4B"/>
    <w:rsid w:val="00566C59"/>
    <w:rsid w:val="00566DDE"/>
    <w:rsid w:val="0056722E"/>
    <w:rsid w:val="00567307"/>
    <w:rsid w:val="00567703"/>
    <w:rsid w:val="00567B81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5C8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95A"/>
    <w:rsid w:val="0057520F"/>
    <w:rsid w:val="005752D8"/>
    <w:rsid w:val="00575341"/>
    <w:rsid w:val="00575674"/>
    <w:rsid w:val="005756D0"/>
    <w:rsid w:val="0057585F"/>
    <w:rsid w:val="00575972"/>
    <w:rsid w:val="005761D8"/>
    <w:rsid w:val="005764D0"/>
    <w:rsid w:val="00576526"/>
    <w:rsid w:val="00576639"/>
    <w:rsid w:val="005767C8"/>
    <w:rsid w:val="00576B81"/>
    <w:rsid w:val="00576FF9"/>
    <w:rsid w:val="005771C4"/>
    <w:rsid w:val="00577681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8B9"/>
    <w:rsid w:val="00581CC5"/>
    <w:rsid w:val="00581E99"/>
    <w:rsid w:val="00581F88"/>
    <w:rsid w:val="00582E29"/>
    <w:rsid w:val="00582E51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EE1"/>
    <w:rsid w:val="00583F19"/>
    <w:rsid w:val="00583FFE"/>
    <w:rsid w:val="00584058"/>
    <w:rsid w:val="005841B9"/>
    <w:rsid w:val="005842F0"/>
    <w:rsid w:val="00584793"/>
    <w:rsid w:val="00584908"/>
    <w:rsid w:val="00584B04"/>
    <w:rsid w:val="00584BBC"/>
    <w:rsid w:val="00584BD1"/>
    <w:rsid w:val="00584D23"/>
    <w:rsid w:val="00584D4F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6D"/>
    <w:rsid w:val="005862BD"/>
    <w:rsid w:val="00586417"/>
    <w:rsid w:val="005865BB"/>
    <w:rsid w:val="00586632"/>
    <w:rsid w:val="00586BBC"/>
    <w:rsid w:val="00587177"/>
    <w:rsid w:val="0058753A"/>
    <w:rsid w:val="0059049C"/>
    <w:rsid w:val="00590A2B"/>
    <w:rsid w:val="00590CA1"/>
    <w:rsid w:val="00590E4E"/>
    <w:rsid w:val="00590EA8"/>
    <w:rsid w:val="00590F76"/>
    <w:rsid w:val="005912B1"/>
    <w:rsid w:val="005915CB"/>
    <w:rsid w:val="005917B1"/>
    <w:rsid w:val="005918EE"/>
    <w:rsid w:val="0059193F"/>
    <w:rsid w:val="00591F09"/>
    <w:rsid w:val="005925EE"/>
    <w:rsid w:val="00592659"/>
    <w:rsid w:val="00592AEA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997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A31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DDD"/>
    <w:rsid w:val="00597E8D"/>
    <w:rsid w:val="00597FC5"/>
    <w:rsid w:val="005A0325"/>
    <w:rsid w:val="005A03F1"/>
    <w:rsid w:val="005A0505"/>
    <w:rsid w:val="005A05DB"/>
    <w:rsid w:val="005A0623"/>
    <w:rsid w:val="005A0978"/>
    <w:rsid w:val="005A0E09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04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935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0CC"/>
    <w:rsid w:val="005B03BD"/>
    <w:rsid w:val="005B0444"/>
    <w:rsid w:val="005B0599"/>
    <w:rsid w:val="005B0664"/>
    <w:rsid w:val="005B07F4"/>
    <w:rsid w:val="005B0837"/>
    <w:rsid w:val="005B095F"/>
    <w:rsid w:val="005B0A2F"/>
    <w:rsid w:val="005B0A78"/>
    <w:rsid w:val="005B0BB4"/>
    <w:rsid w:val="005B0BF6"/>
    <w:rsid w:val="005B0CB7"/>
    <w:rsid w:val="005B0F81"/>
    <w:rsid w:val="005B111D"/>
    <w:rsid w:val="005B11E9"/>
    <w:rsid w:val="005B146F"/>
    <w:rsid w:val="005B14F1"/>
    <w:rsid w:val="005B15E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C8"/>
    <w:rsid w:val="005B2BEE"/>
    <w:rsid w:val="005B2CE5"/>
    <w:rsid w:val="005B2DF5"/>
    <w:rsid w:val="005B2E3C"/>
    <w:rsid w:val="005B2EC1"/>
    <w:rsid w:val="005B2EF8"/>
    <w:rsid w:val="005B2FE2"/>
    <w:rsid w:val="005B36A4"/>
    <w:rsid w:val="005B373D"/>
    <w:rsid w:val="005B3BB0"/>
    <w:rsid w:val="005B4111"/>
    <w:rsid w:val="005B44B7"/>
    <w:rsid w:val="005B4842"/>
    <w:rsid w:val="005B48AB"/>
    <w:rsid w:val="005B49CE"/>
    <w:rsid w:val="005B4A73"/>
    <w:rsid w:val="005B4BDD"/>
    <w:rsid w:val="005B4C9C"/>
    <w:rsid w:val="005B4D2D"/>
    <w:rsid w:val="005B4FB5"/>
    <w:rsid w:val="005B53C2"/>
    <w:rsid w:val="005B54C3"/>
    <w:rsid w:val="005B58AE"/>
    <w:rsid w:val="005B5D1A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DA"/>
    <w:rsid w:val="005C04E6"/>
    <w:rsid w:val="005C0A50"/>
    <w:rsid w:val="005C0A99"/>
    <w:rsid w:val="005C0B5D"/>
    <w:rsid w:val="005C0DD2"/>
    <w:rsid w:val="005C0F2E"/>
    <w:rsid w:val="005C123C"/>
    <w:rsid w:val="005C1626"/>
    <w:rsid w:val="005C18B3"/>
    <w:rsid w:val="005C1B23"/>
    <w:rsid w:val="005C1C2D"/>
    <w:rsid w:val="005C1C82"/>
    <w:rsid w:val="005C1D53"/>
    <w:rsid w:val="005C1FC8"/>
    <w:rsid w:val="005C1FF4"/>
    <w:rsid w:val="005C21F9"/>
    <w:rsid w:val="005C2309"/>
    <w:rsid w:val="005C2313"/>
    <w:rsid w:val="005C24CE"/>
    <w:rsid w:val="005C25DA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C7F61"/>
    <w:rsid w:val="005D0044"/>
    <w:rsid w:val="005D00C4"/>
    <w:rsid w:val="005D0196"/>
    <w:rsid w:val="005D0449"/>
    <w:rsid w:val="005D059E"/>
    <w:rsid w:val="005D0635"/>
    <w:rsid w:val="005D0772"/>
    <w:rsid w:val="005D0885"/>
    <w:rsid w:val="005D08A2"/>
    <w:rsid w:val="005D0A9C"/>
    <w:rsid w:val="005D0F53"/>
    <w:rsid w:val="005D0F9A"/>
    <w:rsid w:val="005D168F"/>
    <w:rsid w:val="005D1AB0"/>
    <w:rsid w:val="005D1BAC"/>
    <w:rsid w:val="005D1CDA"/>
    <w:rsid w:val="005D1EA0"/>
    <w:rsid w:val="005D1F89"/>
    <w:rsid w:val="005D218D"/>
    <w:rsid w:val="005D2625"/>
    <w:rsid w:val="005D2969"/>
    <w:rsid w:val="005D2ABC"/>
    <w:rsid w:val="005D2D75"/>
    <w:rsid w:val="005D2F2A"/>
    <w:rsid w:val="005D31E9"/>
    <w:rsid w:val="005D39F1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7E3"/>
    <w:rsid w:val="005D58B7"/>
    <w:rsid w:val="005D5961"/>
    <w:rsid w:val="005D5A05"/>
    <w:rsid w:val="005D5B93"/>
    <w:rsid w:val="005D5C01"/>
    <w:rsid w:val="005D5F93"/>
    <w:rsid w:val="005D6099"/>
    <w:rsid w:val="005D6317"/>
    <w:rsid w:val="005D63D6"/>
    <w:rsid w:val="005D6615"/>
    <w:rsid w:val="005D68E0"/>
    <w:rsid w:val="005D6AA9"/>
    <w:rsid w:val="005D72D6"/>
    <w:rsid w:val="005D73FE"/>
    <w:rsid w:val="005D772E"/>
    <w:rsid w:val="005D7912"/>
    <w:rsid w:val="005D7C96"/>
    <w:rsid w:val="005D7CD3"/>
    <w:rsid w:val="005D7DD1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0DE2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1F86"/>
    <w:rsid w:val="005E21C7"/>
    <w:rsid w:val="005E23DD"/>
    <w:rsid w:val="005E28D8"/>
    <w:rsid w:val="005E2D89"/>
    <w:rsid w:val="005E3092"/>
    <w:rsid w:val="005E3309"/>
    <w:rsid w:val="005E39B2"/>
    <w:rsid w:val="005E3ECA"/>
    <w:rsid w:val="005E4064"/>
    <w:rsid w:val="005E40DA"/>
    <w:rsid w:val="005E4204"/>
    <w:rsid w:val="005E436A"/>
    <w:rsid w:val="005E4415"/>
    <w:rsid w:val="005E4426"/>
    <w:rsid w:val="005E44E8"/>
    <w:rsid w:val="005E46EA"/>
    <w:rsid w:val="005E4943"/>
    <w:rsid w:val="005E4964"/>
    <w:rsid w:val="005E49C2"/>
    <w:rsid w:val="005E4A74"/>
    <w:rsid w:val="005E4B27"/>
    <w:rsid w:val="005E4EB4"/>
    <w:rsid w:val="005E4EC6"/>
    <w:rsid w:val="005E51E8"/>
    <w:rsid w:val="005E5282"/>
    <w:rsid w:val="005E58E1"/>
    <w:rsid w:val="005E5981"/>
    <w:rsid w:val="005E5A53"/>
    <w:rsid w:val="005E5EC9"/>
    <w:rsid w:val="005E6043"/>
    <w:rsid w:val="005E6892"/>
    <w:rsid w:val="005E6A76"/>
    <w:rsid w:val="005E6BC2"/>
    <w:rsid w:val="005E6C63"/>
    <w:rsid w:val="005E6EF6"/>
    <w:rsid w:val="005E7265"/>
    <w:rsid w:val="005E736A"/>
    <w:rsid w:val="005E744D"/>
    <w:rsid w:val="005E747D"/>
    <w:rsid w:val="005E74E9"/>
    <w:rsid w:val="005E7856"/>
    <w:rsid w:val="005E78C2"/>
    <w:rsid w:val="005E79A3"/>
    <w:rsid w:val="005E7ADC"/>
    <w:rsid w:val="005E7B14"/>
    <w:rsid w:val="005F06B4"/>
    <w:rsid w:val="005F0A60"/>
    <w:rsid w:val="005F0C22"/>
    <w:rsid w:val="005F0CCA"/>
    <w:rsid w:val="005F0D48"/>
    <w:rsid w:val="005F0E51"/>
    <w:rsid w:val="005F0E92"/>
    <w:rsid w:val="005F128E"/>
    <w:rsid w:val="005F141C"/>
    <w:rsid w:val="005F1823"/>
    <w:rsid w:val="005F1855"/>
    <w:rsid w:val="005F18A9"/>
    <w:rsid w:val="005F1A32"/>
    <w:rsid w:val="005F1C3A"/>
    <w:rsid w:val="005F1FB6"/>
    <w:rsid w:val="005F20D3"/>
    <w:rsid w:val="005F2426"/>
    <w:rsid w:val="005F25EB"/>
    <w:rsid w:val="005F29D1"/>
    <w:rsid w:val="005F2C2E"/>
    <w:rsid w:val="005F2EEF"/>
    <w:rsid w:val="005F30F9"/>
    <w:rsid w:val="005F3850"/>
    <w:rsid w:val="005F3B54"/>
    <w:rsid w:val="005F3BA7"/>
    <w:rsid w:val="005F3BDC"/>
    <w:rsid w:val="005F4000"/>
    <w:rsid w:val="005F4110"/>
    <w:rsid w:val="005F44FD"/>
    <w:rsid w:val="005F460D"/>
    <w:rsid w:val="005F4736"/>
    <w:rsid w:val="005F497A"/>
    <w:rsid w:val="005F4D03"/>
    <w:rsid w:val="005F51FD"/>
    <w:rsid w:val="005F5227"/>
    <w:rsid w:val="005F52B8"/>
    <w:rsid w:val="005F5361"/>
    <w:rsid w:val="005F5419"/>
    <w:rsid w:val="005F58FE"/>
    <w:rsid w:val="005F5CAF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6E29"/>
    <w:rsid w:val="005F703C"/>
    <w:rsid w:val="005F77B0"/>
    <w:rsid w:val="005F79DA"/>
    <w:rsid w:val="005F7BB3"/>
    <w:rsid w:val="005F7EFF"/>
    <w:rsid w:val="00600279"/>
    <w:rsid w:val="0060040D"/>
    <w:rsid w:val="006005E3"/>
    <w:rsid w:val="00600766"/>
    <w:rsid w:val="00600CB8"/>
    <w:rsid w:val="00600CEB"/>
    <w:rsid w:val="00600E2C"/>
    <w:rsid w:val="00600F3F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1FD3"/>
    <w:rsid w:val="00602222"/>
    <w:rsid w:val="00602342"/>
    <w:rsid w:val="00602464"/>
    <w:rsid w:val="0060266A"/>
    <w:rsid w:val="00602D97"/>
    <w:rsid w:val="00602FC6"/>
    <w:rsid w:val="00603315"/>
    <w:rsid w:val="006037C2"/>
    <w:rsid w:val="00603BEE"/>
    <w:rsid w:val="00603E38"/>
    <w:rsid w:val="00603FA5"/>
    <w:rsid w:val="006040B6"/>
    <w:rsid w:val="006041A7"/>
    <w:rsid w:val="0060420B"/>
    <w:rsid w:val="00604281"/>
    <w:rsid w:val="006043AA"/>
    <w:rsid w:val="0060470C"/>
    <w:rsid w:val="00604837"/>
    <w:rsid w:val="00604C5D"/>
    <w:rsid w:val="006050E5"/>
    <w:rsid w:val="0060520C"/>
    <w:rsid w:val="006053A6"/>
    <w:rsid w:val="00605674"/>
    <w:rsid w:val="006058DD"/>
    <w:rsid w:val="00605BC9"/>
    <w:rsid w:val="00605E88"/>
    <w:rsid w:val="00605EF6"/>
    <w:rsid w:val="00606182"/>
    <w:rsid w:val="0060662F"/>
    <w:rsid w:val="00606852"/>
    <w:rsid w:val="00606B6E"/>
    <w:rsid w:val="00607107"/>
    <w:rsid w:val="0060731B"/>
    <w:rsid w:val="00607535"/>
    <w:rsid w:val="00607699"/>
    <w:rsid w:val="006076BA"/>
    <w:rsid w:val="00607BFE"/>
    <w:rsid w:val="00607D12"/>
    <w:rsid w:val="00610417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D1E"/>
    <w:rsid w:val="00613FFA"/>
    <w:rsid w:val="00614080"/>
    <w:rsid w:val="006140FB"/>
    <w:rsid w:val="00614104"/>
    <w:rsid w:val="00614107"/>
    <w:rsid w:val="00614982"/>
    <w:rsid w:val="00614BF5"/>
    <w:rsid w:val="00614C02"/>
    <w:rsid w:val="00614CF3"/>
    <w:rsid w:val="00614D10"/>
    <w:rsid w:val="0061500A"/>
    <w:rsid w:val="0061502A"/>
    <w:rsid w:val="006155A7"/>
    <w:rsid w:val="00615712"/>
    <w:rsid w:val="00615775"/>
    <w:rsid w:val="00615B0D"/>
    <w:rsid w:val="00615E48"/>
    <w:rsid w:val="00615EFF"/>
    <w:rsid w:val="00615F42"/>
    <w:rsid w:val="00616070"/>
    <w:rsid w:val="00616303"/>
    <w:rsid w:val="00616436"/>
    <w:rsid w:val="006168C6"/>
    <w:rsid w:val="00616942"/>
    <w:rsid w:val="00617072"/>
    <w:rsid w:val="006176B8"/>
    <w:rsid w:val="006179D4"/>
    <w:rsid w:val="00620198"/>
    <w:rsid w:val="00620268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3AE"/>
    <w:rsid w:val="00622A1F"/>
    <w:rsid w:val="00622B8B"/>
    <w:rsid w:val="00622C21"/>
    <w:rsid w:val="00622E9A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11D"/>
    <w:rsid w:val="0062524C"/>
    <w:rsid w:val="006252B0"/>
    <w:rsid w:val="0062544F"/>
    <w:rsid w:val="006258F5"/>
    <w:rsid w:val="00625B5F"/>
    <w:rsid w:val="00625C6F"/>
    <w:rsid w:val="00625EB1"/>
    <w:rsid w:val="00625EF7"/>
    <w:rsid w:val="00625F95"/>
    <w:rsid w:val="00626088"/>
    <w:rsid w:val="00626745"/>
    <w:rsid w:val="006267AC"/>
    <w:rsid w:val="00626B35"/>
    <w:rsid w:val="00627019"/>
    <w:rsid w:val="00627184"/>
    <w:rsid w:val="0062742D"/>
    <w:rsid w:val="0062746A"/>
    <w:rsid w:val="0062751F"/>
    <w:rsid w:val="006276B0"/>
    <w:rsid w:val="00627D64"/>
    <w:rsid w:val="00627E16"/>
    <w:rsid w:val="00627F74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85A"/>
    <w:rsid w:val="0063299B"/>
    <w:rsid w:val="00632A69"/>
    <w:rsid w:val="00632ADC"/>
    <w:rsid w:val="00632AE8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923"/>
    <w:rsid w:val="00635958"/>
    <w:rsid w:val="00635CFC"/>
    <w:rsid w:val="00636511"/>
    <w:rsid w:val="006368E2"/>
    <w:rsid w:val="0063698E"/>
    <w:rsid w:val="00636BC1"/>
    <w:rsid w:val="00636F16"/>
    <w:rsid w:val="00637007"/>
    <w:rsid w:val="0063718F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3F2"/>
    <w:rsid w:val="00641637"/>
    <w:rsid w:val="00641705"/>
    <w:rsid w:val="006417DA"/>
    <w:rsid w:val="00641B04"/>
    <w:rsid w:val="00641ED2"/>
    <w:rsid w:val="00641F13"/>
    <w:rsid w:val="00641FCE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9A3"/>
    <w:rsid w:val="00643F60"/>
    <w:rsid w:val="006442BE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6FFF"/>
    <w:rsid w:val="00647133"/>
    <w:rsid w:val="0064721F"/>
    <w:rsid w:val="0064762D"/>
    <w:rsid w:val="0064774F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A9A"/>
    <w:rsid w:val="00651B7A"/>
    <w:rsid w:val="00651FD6"/>
    <w:rsid w:val="00652081"/>
    <w:rsid w:val="00652173"/>
    <w:rsid w:val="006524DA"/>
    <w:rsid w:val="006528C9"/>
    <w:rsid w:val="00652A8F"/>
    <w:rsid w:val="00652C4F"/>
    <w:rsid w:val="00652D89"/>
    <w:rsid w:val="00652D8B"/>
    <w:rsid w:val="00652F28"/>
    <w:rsid w:val="00652F93"/>
    <w:rsid w:val="00653281"/>
    <w:rsid w:val="0065394C"/>
    <w:rsid w:val="00653C94"/>
    <w:rsid w:val="00653E20"/>
    <w:rsid w:val="00653F5F"/>
    <w:rsid w:val="00654355"/>
    <w:rsid w:val="006544FD"/>
    <w:rsid w:val="006546D5"/>
    <w:rsid w:val="006547F5"/>
    <w:rsid w:val="006548E6"/>
    <w:rsid w:val="00654A57"/>
    <w:rsid w:val="006552DD"/>
    <w:rsid w:val="006553DA"/>
    <w:rsid w:val="00655436"/>
    <w:rsid w:val="00655522"/>
    <w:rsid w:val="00655884"/>
    <w:rsid w:val="00655A48"/>
    <w:rsid w:val="006560D9"/>
    <w:rsid w:val="00656154"/>
    <w:rsid w:val="00656434"/>
    <w:rsid w:val="0065645E"/>
    <w:rsid w:val="006564AF"/>
    <w:rsid w:val="0065654F"/>
    <w:rsid w:val="0065665B"/>
    <w:rsid w:val="0065667D"/>
    <w:rsid w:val="00656765"/>
    <w:rsid w:val="00656A0E"/>
    <w:rsid w:val="00656AE1"/>
    <w:rsid w:val="00656BFF"/>
    <w:rsid w:val="00656D93"/>
    <w:rsid w:val="00657336"/>
    <w:rsid w:val="006574AD"/>
    <w:rsid w:val="00657957"/>
    <w:rsid w:val="006579F7"/>
    <w:rsid w:val="00657D7C"/>
    <w:rsid w:val="00657EA2"/>
    <w:rsid w:val="00657FC4"/>
    <w:rsid w:val="00660138"/>
    <w:rsid w:val="006601E3"/>
    <w:rsid w:val="00660472"/>
    <w:rsid w:val="0066063C"/>
    <w:rsid w:val="00660684"/>
    <w:rsid w:val="0066069C"/>
    <w:rsid w:val="006610A4"/>
    <w:rsid w:val="006613CB"/>
    <w:rsid w:val="006613EC"/>
    <w:rsid w:val="006615D5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4E"/>
    <w:rsid w:val="00662C7C"/>
    <w:rsid w:val="00662F7A"/>
    <w:rsid w:val="0066335A"/>
    <w:rsid w:val="006637CE"/>
    <w:rsid w:val="00664052"/>
    <w:rsid w:val="006640F9"/>
    <w:rsid w:val="006646DC"/>
    <w:rsid w:val="00664A92"/>
    <w:rsid w:val="00664B24"/>
    <w:rsid w:val="00664C2D"/>
    <w:rsid w:val="00664CA4"/>
    <w:rsid w:val="00664E99"/>
    <w:rsid w:val="0066512F"/>
    <w:rsid w:val="006652D0"/>
    <w:rsid w:val="006655C0"/>
    <w:rsid w:val="00665817"/>
    <w:rsid w:val="00665878"/>
    <w:rsid w:val="00665B2F"/>
    <w:rsid w:val="006664C5"/>
    <w:rsid w:val="00666578"/>
    <w:rsid w:val="00666593"/>
    <w:rsid w:val="006667F8"/>
    <w:rsid w:val="006669B4"/>
    <w:rsid w:val="00666CA7"/>
    <w:rsid w:val="006676BA"/>
    <w:rsid w:val="0066795D"/>
    <w:rsid w:val="00667B0D"/>
    <w:rsid w:val="00667BA7"/>
    <w:rsid w:val="006701A6"/>
    <w:rsid w:val="00670469"/>
    <w:rsid w:val="0067055E"/>
    <w:rsid w:val="006706F0"/>
    <w:rsid w:val="0067084D"/>
    <w:rsid w:val="006709C7"/>
    <w:rsid w:val="006709CA"/>
    <w:rsid w:val="00670A9E"/>
    <w:rsid w:val="00670B00"/>
    <w:rsid w:val="00670B2B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1FE9"/>
    <w:rsid w:val="006722CE"/>
    <w:rsid w:val="00672420"/>
    <w:rsid w:val="0067251A"/>
    <w:rsid w:val="006726E2"/>
    <w:rsid w:val="00672D3E"/>
    <w:rsid w:val="00672D40"/>
    <w:rsid w:val="00672E55"/>
    <w:rsid w:val="00673141"/>
    <w:rsid w:val="0067394C"/>
    <w:rsid w:val="00673A6B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43A"/>
    <w:rsid w:val="00675558"/>
    <w:rsid w:val="00675867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568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7C9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7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4FCB"/>
    <w:rsid w:val="006851D4"/>
    <w:rsid w:val="006851F8"/>
    <w:rsid w:val="00685335"/>
    <w:rsid w:val="00685600"/>
    <w:rsid w:val="006858A6"/>
    <w:rsid w:val="0068597E"/>
    <w:rsid w:val="00685AF0"/>
    <w:rsid w:val="00685D12"/>
    <w:rsid w:val="00685F1C"/>
    <w:rsid w:val="00686145"/>
    <w:rsid w:val="0068628E"/>
    <w:rsid w:val="00686396"/>
    <w:rsid w:val="006863BD"/>
    <w:rsid w:val="0068644D"/>
    <w:rsid w:val="006864E6"/>
    <w:rsid w:val="0068671D"/>
    <w:rsid w:val="006869BD"/>
    <w:rsid w:val="00686BD9"/>
    <w:rsid w:val="00686D1F"/>
    <w:rsid w:val="00686E91"/>
    <w:rsid w:val="00686EC5"/>
    <w:rsid w:val="00686FEF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9FD"/>
    <w:rsid w:val="00687A20"/>
    <w:rsid w:val="00687AC0"/>
    <w:rsid w:val="00687F90"/>
    <w:rsid w:val="006902B9"/>
    <w:rsid w:val="006903C0"/>
    <w:rsid w:val="006906B3"/>
    <w:rsid w:val="00690C25"/>
    <w:rsid w:val="00690F5A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775"/>
    <w:rsid w:val="006938CC"/>
    <w:rsid w:val="006939A6"/>
    <w:rsid w:val="00693E10"/>
    <w:rsid w:val="00693EF4"/>
    <w:rsid w:val="006942C4"/>
    <w:rsid w:val="00694B1E"/>
    <w:rsid w:val="00694B47"/>
    <w:rsid w:val="00694D40"/>
    <w:rsid w:val="0069531D"/>
    <w:rsid w:val="00695418"/>
    <w:rsid w:val="0069627A"/>
    <w:rsid w:val="0069629C"/>
    <w:rsid w:val="006962AF"/>
    <w:rsid w:val="00696662"/>
    <w:rsid w:val="006966F3"/>
    <w:rsid w:val="00696F16"/>
    <w:rsid w:val="006971E7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97FC1"/>
    <w:rsid w:val="006A00CC"/>
    <w:rsid w:val="006A014F"/>
    <w:rsid w:val="006A0368"/>
    <w:rsid w:val="006A083B"/>
    <w:rsid w:val="006A1079"/>
    <w:rsid w:val="006A146A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2E76"/>
    <w:rsid w:val="006A30A4"/>
    <w:rsid w:val="006A35AF"/>
    <w:rsid w:val="006A3773"/>
    <w:rsid w:val="006A40FC"/>
    <w:rsid w:val="006A41E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B16"/>
    <w:rsid w:val="006A5D1F"/>
    <w:rsid w:val="006A62CE"/>
    <w:rsid w:val="006A6C4D"/>
    <w:rsid w:val="006A6E2B"/>
    <w:rsid w:val="006A7545"/>
    <w:rsid w:val="006B0150"/>
    <w:rsid w:val="006B0197"/>
    <w:rsid w:val="006B0D3D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D86"/>
    <w:rsid w:val="006B1EFE"/>
    <w:rsid w:val="006B1F75"/>
    <w:rsid w:val="006B2189"/>
    <w:rsid w:val="006B21E6"/>
    <w:rsid w:val="006B2258"/>
    <w:rsid w:val="006B2613"/>
    <w:rsid w:val="006B2A72"/>
    <w:rsid w:val="006B2E0F"/>
    <w:rsid w:val="006B3048"/>
    <w:rsid w:val="006B3101"/>
    <w:rsid w:val="006B3978"/>
    <w:rsid w:val="006B3D30"/>
    <w:rsid w:val="006B3D46"/>
    <w:rsid w:val="006B3E8A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C07"/>
    <w:rsid w:val="006B6D3D"/>
    <w:rsid w:val="006B7029"/>
    <w:rsid w:val="006B70F2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566"/>
    <w:rsid w:val="006C1E4E"/>
    <w:rsid w:val="006C1EBF"/>
    <w:rsid w:val="006C2365"/>
    <w:rsid w:val="006C254E"/>
    <w:rsid w:val="006C2566"/>
    <w:rsid w:val="006C2823"/>
    <w:rsid w:val="006C28D9"/>
    <w:rsid w:val="006C2923"/>
    <w:rsid w:val="006C2F62"/>
    <w:rsid w:val="006C2FC0"/>
    <w:rsid w:val="006C3382"/>
    <w:rsid w:val="006C358C"/>
    <w:rsid w:val="006C3828"/>
    <w:rsid w:val="006C3859"/>
    <w:rsid w:val="006C3960"/>
    <w:rsid w:val="006C3ACD"/>
    <w:rsid w:val="006C3DD9"/>
    <w:rsid w:val="006C3DEF"/>
    <w:rsid w:val="006C4194"/>
    <w:rsid w:val="006C43F0"/>
    <w:rsid w:val="006C446F"/>
    <w:rsid w:val="006C4731"/>
    <w:rsid w:val="006C47FC"/>
    <w:rsid w:val="006C48B7"/>
    <w:rsid w:val="006C4CF0"/>
    <w:rsid w:val="006C4D85"/>
    <w:rsid w:val="006C4EFB"/>
    <w:rsid w:val="006C4F52"/>
    <w:rsid w:val="006C50AE"/>
    <w:rsid w:val="006C55B4"/>
    <w:rsid w:val="006C5E7A"/>
    <w:rsid w:val="006C6129"/>
    <w:rsid w:val="006C62CC"/>
    <w:rsid w:val="006C632D"/>
    <w:rsid w:val="006C6386"/>
    <w:rsid w:val="006C641D"/>
    <w:rsid w:val="006C65ED"/>
    <w:rsid w:val="006C672F"/>
    <w:rsid w:val="006C6A2D"/>
    <w:rsid w:val="006C6A8A"/>
    <w:rsid w:val="006C6C44"/>
    <w:rsid w:val="006C6D4C"/>
    <w:rsid w:val="006C6D8A"/>
    <w:rsid w:val="006C6E25"/>
    <w:rsid w:val="006C6E81"/>
    <w:rsid w:val="006C7089"/>
    <w:rsid w:val="006C70F3"/>
    <w:rsid w:val="006C7833"/>
    <w:rsid w:val="006C796B"/>
    <w:rsid w:val="006C7FCC"/>
    <w:rsid w:val="006D07BD"/>
    <w:rsid w:val="006D0A1B"/>
    <w:rsid w:val="006D0AD3"/>
    <w:rsid w:val="006D0BB3"/>
    <w:rsid w:val="006D0BE5"/>
    <w:rsid w:val="006D0C63"/>
    <w:rsid w:val="006D114D"/>
    <w:rsid w:val="006D13B7"/>
    <w:rsid w:val="006D13F9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1FE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5A70"/>
    <w:rsid w:val="006D5D46"/>
    <w:rsid w:val="006D6024"/>
    <w:rsid w:val="006D6361"/>
    <w:rsid w:val="006D63A6"/>
    <w:rsid w:val="006D64C6"/>
    <w:rsid w:val="006D666E"/>
    <w:rsid w:val="006D669C"/>
    <w:rsid w:val="006D6895"/>
    <w:rsid w:val="006D6ACF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206"/>
    <w:rsid w:val="006E272D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356"/>
    <w:rsid w:val="006E567B"/>
    <w:rsid w:val="006E5979"/>
    <w:rsid w:val="006E5E51"/>
    <w:rsid w:val="006E5F3A"/>
    <w:rsid w:val="006E6469"/>
    <w:rsid w:val="006E6522"/>
    <w:rsid w:val="006E65DF"/>
    <w:rsid w:val="006E6732"/>
    <w:rsid w:val="006E67A1"/>
    <w:rsid w:val="006E69EF"/>
    <w:rsid w:val="006E6AA7"/>
    <w:rsid w:val="006E6BAC"/>
    <w:rsid w:val="006E6BB7"/>
    <w:rsid w:val="006E6CED"/>
    <w:rsid w:val="006E6D56"/>
    <w:rsid w:val="006E740C"/>
    <w:rsid w:val="006E744A"/>
    <w:rsid w:val="006E773E"/>
    <w:rsid w:val="006E77F6"/>
    <w:rsid w:val="006E7ADB"/>
    <w:rsid w:val="006E7ADF"/>
    <w:rsid w:val="006E7B0B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3F0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6F7EEB"/>
    <w:rsid w:val="0070064F"/>
    <w:rsid w:val="00700694"/>
    <w:rsid w:val="00700994"/>
    <w:rsid w:val="007009F4"/>
    <w:rsid w:val="00700D8C"/>
    <w:rsid w:val="00701306"/>
    <w:rsid w:val="007013BF"/>
    <w:rsid w:val="00701499"/>
    <w:rsid w:val="007016C6"/>
    <w:rsid w:val="007019D8"/>
    <w:rsid w:val="00702080"/>
    <w:rsid w:val="00702307"/>
    <w:rsid w:val="00702865"/>
    <w:rsid w:val="00702EE1"/>
    <w:rsid w:val="00702F5E"/>
    <w:rsid w:val="00703998"/>
    <w:rsid w:val="00703BF8"/>
    <w:rsid w:val="00703D66"/>
    <w:rsid w:val="00703DB4"/>
    <w:rsid w:val="00703E2A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1A8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5EC"/>
    <w:rsid w:val="0071076F"/>
    <w:rsid w:val="00710C41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D0D"/>
    <w:rsid w:val="00711F8A"/>
    <w:rsid w:val="00711FEF"/>
    <w:rsid w:val="00712137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798"/>
    <w:rsid w:val="0071495F"/>
    <w:rsid w:val="00714A0E"/>
    <w:rsid w:val="00714B59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E97"/>
    <w:rsid w:val="00717145"/>
    <w:rsid w:val="007173D7"/>
    <w:rsid w:val="00717451"/>
    <w:rsid w:val="0071780B"/>
    <w:rsid w:val="00717A10"/>
    <w:rsid w:val="00717C53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83B"/>
    <w:rsid w:val="00725D7A"/>
    <w:rsid w:val="0072617E"/>
    <w:rsid w:val="00726222"/>
    <w:rsid w:val="00726580"/>
    <w:rsid w:val="007265BB"/>
    <w:rsid w:val="0072665C"/>
    <w:rsid w:val="00726857"/>
    <w:rsid w:val="00726C56"/>
    <w:rsid w:val="00726E7D"/>
    <w:rsid w:val="00726EE5"/>
    <w:rsid w:val="007272B9"/>
    <w:rsid w:val="007275EF"/>
    <w:rsid w:val="007276E2"/>
    <w:rsid w:val="007279CD"/>
    <w:rsid w:val="00727D97"/>
    <w:rsid w:val="00727FAE"/>
    <w:rsid w:val="00727FC7"/>
    <w:rsid w:val="00730152"/>
    <w:rsid w:val="00730649"/>
    <w:rsid w:val="007306A2"/>
    <w:rsid w:val="007308B9"/>
    <w:rsid w:val="00730A18"/>
    <w:rsid w:val="00730D15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1EF6"/>
    <w:rsid w:val="007321BC"/>
    <w:rsid w:val="007323B9"/>
    <w:rsid w:val="0073248A"/>
    <w:rsid w:val="007325F8"/>
    <w:rsid w:val="00732C75"/>
    <w:rsid w:val="00732EBE"/>
    <w:rsid w:val="00732FAA"/>
    <w:rsid w:val="00733170"/>
    <w:rsid w:val="007331FD"/>
    <w:rsid w:val="007334E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1D"/>
    <w:rsid w:val="00736B7A"/>
    <w:rsid w:val="00736EF4"/>
    <w:rsid w:val="0073749E"/>
    <w:rsid w:val="00737708"/>
    <w:rsid w:val="00737978"/>
    <w:rsid w:val="00737CA0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103D"/>
    <w:rsid w:val="00741404"/>
    <w:rsid w:val="0074149D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4BD5"/>
    <w:rsid w:val="007454F1"/>
    <w:rsid w:val="00745557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91E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0A5"/>
    <w:rsid w:val="00750693"/>
    <w:rsid w:val="00750818"/>
    <w:rsid w:val="00750A6C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A24"/>
    <w:rsid w:val="00757F5E"/>
    <w:rsid w:val="00760077"/>
    <w:rsid w:val="007601ED"/>
    <w:rsid w:val="007602E8"/>
    <w:rsid w:val="0076053F"/>
    <w:rsid w:val="007605FF"/>
    <w:rsid w:val="00760936"/>
    <w:rsid w:val="00760BE0"/>
    <w:rsid w:val="00760CF8"/>
    <w:rsid w:val="00760E57"/>
    <w:rsid w:val="00760FFC"/>
    <w:rsid w:val="0076136F"/>
    <w:rsid w:val="00761886"/>
    <w:rsid w:val="0076199C"/>
    <w:rsid w:val="00761D94"/>
    <w:rsid w:val="00761F20"/>
    <w:rsid w:val="007620C3"/>
    <w:rsid w:val="00762238"/>
    <w:rsid w:val="0076252C"/>
    <w:rsid w:val="00762792"/>
    <w:rsid w:val="007627E9"/>
    <w:rsid w:val="00762935"/>
    <w:rsid w:val="00762A3A"/>
    <w:rsid w:val="00762C21"/>
    <w:rsid w:val="00762C8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55C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32A"/>
    <w:rsid w:val="007656F5"/>
    <w:rsid w:val="00765B02"/>
    <w:rsid w:val="00765B52"/>
    <w:rsid w:val="00765DC4"/>
    <w:rsid w:val="00765E5D"/>
    <w:rsid w:val="007661A1"/>
    <w:rsid w:val="0076698D"/>
    <w:rsid w:val="00766A18"/>
    <w:rsid w:val="00766A37"/>
    <w:rsid w:val="00766ADB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D62"/>
    <w:rsid w:val="00767F19"/>
    <w:rsid w:val="00767F51"/>
    <w:rsid w:val="0077016B"/>
    <w:rsid w:val="00770371"/>
    <w:rsid w:val="007703DD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4A0"/>
    <w:rsid w:val="00772B6D"/>
    <w:rsid w:val="00772C9A"/>
    <w:rsid w:val="00772CBF"/>
    <w:rsid w:val="00772DFD"/>
    <w:rsid w:val="00772E7F"/>
    <w:rsid w:val="00773211"/>
    <w:rsid w:val="007737C0"/>
    <w:rsid w:val="0077386D"/>
    <w:rsid w:val="007738EF"/>
    <w:rsid w:val="007739F9"/>
    <w:rsid w:val="00773F74"/>
    <w:rsid w:val="00773F77"/>
    <w:rsid w:val="0077407A"/>
    <w:rsid w:val="007741A5"/>
    <w:rsid w:val="007741EF"/>
    <w:rsid w:val="00774A84"/>
    <w:rsid w:val="00774E07"/>
    <w:rsid w:val="00775066"/>
    <w:rsid w:val="00775362"/>
    <w:rsid w:val="00775561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C15"/>
    <w:rsid w:val="00776D42"/>
    <w:rsid w:val="007770FC"/>
    <w:rsid w:val="0077736A"/>
    <w:rsid w:val="0077769D"/>
    <w:rsid w:val="007779F6"/>
    <w:rsid w:val="00777B9C"/>
    <w:rsid w:val="00777CE2"/>
    <w:rsid w:val="00777E37"/>
    <w:rsid w:val="0078024B"/>
    <w:rsid w:val="0078034F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8E3"/>
    <w:rsid w:val="007819CC"/>
    <w:rsid w:val="00781A45"/>
    <w:rsid w:val="00781ACA"/>
    <w:rsid w:val="00781AD1"/>
    <w:rsid w:val="007820CF"/>
    <w:rsid w:val="007820D4"/>
    <w:rsid w:val="007823DF"/>
    <w:rsid w:val="00782779"/>
    <w:rsid w:val="007827C1"/>
    <w:rsid w:val="00782894"/>
    <w:rsid w:val="00783059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0A5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19C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303"/>
    <w:rsid w:val="007906CF"/>
    <w:rsid w:val="00790CBA"/>
    <w:rsid w:val="0079153D"/>
    <w:rsid w:val="00791634"/>
    <w:rsid w:val="00791D57"/>
    <w:rsid w:val="00791D74"/>
    <w:rsid w:val="00791DFA"/>
    <w:rsid w:val="00792057"/>
    <w:rsid w:val="007921C1"/>
    <w:rsid w:val="00792285"/>
    <w:rsid w:val="0079236E"/>
    <w:rsid w:val="00792DCB"/>
    <w:rsid w:val="00792F41"/>
    <w:rsid w:val="007930DB"/>
    <w:rsid w:val="007932C2"/>
    <w:rsid w:val="0079365A"/>
    <w:rsid w:val="007937AF"/>
    <w:rsid w:val="00793951"/>
    <w:rsid w:val="00793AAA"/>
    <w:rsid w:val="00793AF6"/>
    <w:rsid w:val="00793B39"/>
    <w:rsid w:val="00793B66"/>
    <w:rsid w:val="00793BF8"/>
    <w:rsid w:val="00793FA5"/>
    <w:rsid w:val="0079417F"/>
    <w:rsid w:val="007941D0"/>
    <w:rsid w:val="007943AE"/>
    <w:rsid w:val="00794507"/>
    <w:rsid w:val="007947C6"/>
    <w:rsid w:val="00795201"/>
    <w:rsid w:val="00795609"/>
    <w:rsid w:val="0079597A"/>
    <w:rsid w:val="00795987"/>
    <w:rsid w:val="00795BC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7BD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1D35"/>
    <w:rsid w:val="007A2286"/>
    <w:rsid w:val="007A2358"/>
    <w:rsid w:val="007A2485"/>
    <w:rsid w:val="007A24AC"/>
    <w:rsid w:val="007A24EC"/>
    <w:rsid w:val="007A26E5"/>
    <w:rsid w:val="007A28C1"/>
    <w:rsid w:val="007A2D46"/>
    <w:rsid w:val="007A2E7E"/>
    <w:rsid w:val="007A2F07"/>
    <w:rsid w:val="007A31C7"/>
    <w:rsid w:val="007A3380"/>
    <w:rsid w:val="007A348C"/>
    <w:rsid w:val="007A3691"/>
    <w:rsid w:val="007A385D"/>
    <w:rsid w:val="007A3950"/>
    <w:rsid w:val="007A3A03"/>
    <w:rsid w:val="007A3C76"/>
    <w:rsid w:val="007A3D24"/>
    <w:rsid w:val="007A3EFB"/>
    <w:rsid w:val="007A41B7"/>
    <w:rsid w:val="007A41E5"/>
    <w:rsid w:val="007A4278"/>
    <w:rsid w:val="007A44FE"/>
    <w:rsid w:val="007A4537"/>
    <w:rsid w:val="007A45E7"/>
    <w:rsid w:val="007A46AD"/>
    <w:rsid w:val="007A471D"/>
    <w:rsid w:val="007A4AE3"/>
    <w:rsid w:val="007A4D2C"/>
    <w:rsid w:val="007A4E6F"/>
    <w:rsid w:val="007A4EFF"/>
    <w:rsid w:val="007A507B"/>
    <w:rsid w:val="007A51A7"/>
    <w:rsid w:val="007A540A"/>
    <w:rsid w:val="007A541B"/>
    <w:rsid w:val="007A541C"/>
    <w:rsid w:val="007A5C27"/>
    <w:rsid w:val="007A5FAB"/>
    <w:rsid w:val="007A60E4"/>
    <w:rsid w:val="007A6136"/>
    <w:rsid w:val="007A6229"/>
    <w:rsid w:val="007A628C"/>
    <w:rsid w:val="007A62FE"/>
    <w:rsid w:val="007A687B"/>
    <w:rsid w:val="007A69F8"/>
    <w:rsid w:val="007A6A07"/>
    <w:rsid w:val="007A6DD9"/>
    <w:rsid w:val="007A771F"/>
    <w:rsid w:val="007A789C"/>
    <w:rsid w:val="007A7955"/>
    <w:rsid w:val="007A7B50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3AF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222"/>
    <w:rsid w:val="007B7560"/>
    <w:rsid w:val="007B772A"/>
    <w:rsid w:val="007B7BCA"/>
    <w:rsid w:val="007B7C99"/>
    <w:rsid w:val="007B7EF8"/>
    <w:rsid w:val="007C0347"/>
    <w:rsid w:val="007C091D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1D22"/>
    <w:rsid w:val="007C20A5"/>
    <w:rsid w:val="007C227F"/>
    <w:rsid w:val="007C22C7"/>
    <w:rsid w:val="007C273F"/>
    <w:rsid w:val="007C29EA"/>
    <w:rsid w:val="007C2D59"/>
    <w:rsid w:val="007C3316"/>
    <w:rsid w:val="007C3761"/>
    <w:rsid w:val="007C39DB"/>
    <w:rsid w:val="007C3A9F"/>
    <w:rsid w:val="007C3BF2"/>
    <w:rsid w:val="007C3C71"/>
    <w:rsid w:val="007C3D50"/>
    <w:rsid w:val="007C3EA8"/>
    <w:rsid w:val="007C3EFB"/>
    <w:rsid w:val="007C3F60"/>
    <w:rsid w:val="007C41B7"/>
    <w:rsid w:val="007C43D9"/>
    <w:rsid w:val="007C445C"/>
    <w:rsid w:val="007C44ED"/>
    <w:rsid w:val="007C45A0"/>
    <w:rsid w:val="007C4E2A"/>
    <w:rsid w:val="007C5047"/>
    <w:rsid w:val="007C53F8"/>
    <w:rsid w:val="007C5768"/>
    <w:rsid w:val="007C586C"/>
    <w:rsid w:val="007C5B27"/>
    <w:rsid w:val="007C5B65"/>
    <w:rsid w:val="007C5E6D"/>
    <w:rsid w:val="007C6164"/>
    <w:rsid w:val="007C6748"/>
    <w:rsid w:val="007C6DE6"/>
    <w:rsid w:val="007C6FA8"/>
    <w:rsid w:val="007C70DA"/>
    <w:rsid w:val="007C712F"/>
    <w:rsid w:val="007C7233"/>
    <w:rsid w:val="007C7304"/>
    <w:rsid w:val="007C73FD"/>
    <w:rsid w:val="007C7AD6"/>
    <w:rsid w:val="007C7D9C"/>
    <w:rsid w:val="007C7E24"/>
    <w:rsid w:val="007D00AC"/>
    <w:rsid w:val="007D0374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881"/>
    <w:rsid w:val="007D1D4B"/>
    <w:rsid w:val="007D1DA3"/>
    <w:rsid w:val="007D1FEB"/>
    <w:rsid w:val="007D2003"/>
    <w:rsid w:val="007D205C"/>
    <w:rsid w:val="007D22E1"/>
    <w:rsid w:val="007D2467"/>
    <w:rsid w:val="007D2AB8"/>
    <w:rsid w:val="007D3124"/>
    <w:rsid w:val="007D3313"/>
    <w:rsid w:val="007D356D"/>
    <w:rsid w:val="007D35A6"/>
    <w:rsid w:val="007D35F4"/>
    <w:rsid w:val="007D3ADB"/>
    <w:rsid w:val="007D3BA1"/>
    <w:rsid w:val="007D3FED"/>
    <w:rsid w:val="007D4D45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6A4D"/>
    <w:rsid w:val="007D6ECE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729"/>
    <w:rsid w:val="007E19E1"/>
    <w:rsid w:val="007E2257"/>
    <w:rsid w:val="007E246A"/>
    <w:rsid w:val="007E25CD"/>
    <w:rsid w:val="007E2602"/>
    <w:rsid w:val="007E2B1F"/>
    <w:rsid w:val="007E2BDF"/>
    <w:rsid w:val="007E2CB6"/>
    <w:rsid w:val="007E2CFD"/>
    <w:rsid w:val="007E354E"/>
    <w:rsid w:val="007E3834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A94"/>
    <w:rsid w:val="007E5C20"/>
    <w:rsid w:val="007E5C3C"/>
    <w:rsid w:val="007E5EDA"/>
    <w:rsid w:val="007E5F6A"/>
    <w:rsid w:val="007E609A"/>
    <w:rsid w:val="007E680C"/>
    <w:rsid w:val="007E6B8B"/>
    <w:rsid w:val="007E6D2B"/>
    <w:rsid w:val="007E6F4E"/>
    <w:rsid w:val="007E726F"/>
    <w:rsid w:val="007E74A1"/>
    <w:rsid w:val="007E74FA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1FE5"/>
    <w:rsid w:val="007F211A"/>
    <w:rsid w:val="007F2124"/>
    <w:rsid w:val="007F2156"/>
    <w:rsid w:val="007F2293"/>
    <w:rsid w:val="007F2B90"/>
    <w:rsid w:val="007F2CA3"/>
    <w:rsid w:val="007F2D7A"/>
    <w:rsid w:val="007F3BAA"/>
    <w:rsid w:val="007F3CBB"/>
    <w:rsid w:val="007F3EA0"/>
    <w:rsid w:val="007F3FD8"/>
    <w:rsid w:val="007F43C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72C"/>
    <w:rsid w:val="007F5851"/>
    <w:rsid w:val="007F5992"/>
    <w:rsid w:val="007F5A97"/>
    <w:rsid w:val="007F5CBA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120A"/>
    <w:rsid w:val="0080143C"/>
    <w:rsid w:val="008014F3"/>
    <w:rsid w:val="00801808"/>
    <w:rsid w:val="00801FE3"/>
    <w:rsid w:val="008026A5"/>
    <w:rsid w:val="00802910"/>
    <w:rsid w:val="00802A1F"/>
    <w:rsid w:val="00802D1A"/>
    <w:rsid w:val="00802E20"/>
    <w:rsid w:val="00802EA4"/>
    <w:rsid w:val="008033D1"/>
    <w:rsid w:val="00803B2D"/>
    <w:rsid w:val="00803CBB"/>
    <w:rsid w:val="00803D3E"/>
    <w:rsid w:val="00803D82"/>
    <w:rsid w:val="00803DEE"/>
    <w:rsid w:val="00803E63"/>
    <w:rsid w:val="00804148"/>
    <w:rsid w:val="00804534"/>
    <w:rsid w:val="00804C0F"/>
    <w:rsid w:val="00804C58"/>
    <w:rsid w:val="00804D0A"/>
    <w:rsid w:val="00804E2B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6BE8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861"/>
    <w:rsid w:val="00811E56"/>
    <w:rsid w:val="008120C2"/>
    <w:rsid w:val="008122F7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77"/>
    <w:rsid w:val="00813CDA"/>
    <w:rsid w:val="00813CF0"/>
    <w:rsid w:val="00813F8B"/>
    <w:rsid w:val="008140A5"/>
    <w:rsid w:val="008141DF"/>
    <w:rsid w:val="00814470"/>
    <w:rsid w:val="008146EC"/>
    <w:rsid w:val="00814879"/>
    <w:rsid w:val="00814A7E"/>
    <w:rsid w:val="00814E3F"/>
    <w:rsid w:val="00814E4A"/>
    <w:rsid w:val="00814EA5"/>
    <w:rsid w:val="00815150"/>
    <w:rsid w:val="00815580"/>
    <w:rsid w:val="0081573B"/>
    <w:rsid w:val="00815872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17FB6"/>
    <w:rsid w:val="0082005F"/>
    <w:rsid w:val="008201F9"/>
    <w:rsid w:val="0082073D"/>
    <w:rsid w:val="00820882"/>
    <w:rsid w:val="00820904"/>
    <w:rsid w:val="00820A13"/>
    <w:rsid w:val="00820AD8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4ECA"/>
    <w:rsid w:val="0082545B"/>
    <w:rsid w:val="00825A31"/>
    <w:rsid w:val="00825D50"/>
    <w:rsid w:val="00825D63"/>
    <w:rsid w:val="00826038"/>
    <w:rsid w:val="008260E7"/>
    <w:rsid w:val="008261A6"/>
    <w:rsid w:val="0082620B"/>
    <w:rsid w:val="00826751"/>
    <w:rsid w:val="00826A99"/>
    <w:rsid w:val="00826ACB"/>
    <w:rsid w:val="00826AF9"/>
    <w:rsid w:val="00826E15"/>
    <w:rsid w:val="00826EEA"/>
    <w:rsid w:val="00827D20"/>
    <w:rsid w:val="00827E1B"/>
    <w:rsid w:val="008300E9"/>
    <w:rsid w:val="0083039F"/>
    <w:rsid w:val="00830462"/>
    <w:rsid w:val="008304D8"/>
    <w:rsid w:val="00830553"/>
    <w:rsid w:val="008305F2"/>
    <w:rsid w:val="00830AD7"/>
    <w:rsid w:val="00830BC6"/>
    <w:rsid w:val="00830D02"/>
    <w:rsid w:val="00830DA9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A13"/>
    <w:rsid w:val="00832B57"/>
    <w:rsid w:val="00832D3D"/>
    <w:rsid w:val="00832F72"/>
    <w:rsid w:val="008331BF"/>
    <w:rsid w:val="008331C6"/>
    <w:rsid w:val="00833241"/>
    <w:rsid w:val="00833431"/>
    <w:rsid w:val="00833899"/>
    <w:rsid w:val="00833C2E"/>
    <w:rsid w:val="00833C64"/>
    <w:rsid w:val="00834176"/>
    <w:rsid w:val="008348D5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63F"/>
    <w:rsid w:val="008357A5"/>
    <w:rsid w:val="008358A8"/>
    <w:rsid w:val="00835970"/>
    <w:rsid w:val="00835978"/>
    <w:rsid w:val="008359FF"/>
    <w:rsid w:val="00835A5C"/>
    <w:rsid w:val="00835A6C"/>
    <w:rsid w:val="00835CE7"/>
    <w:rsid w:val="00835EC1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D5D"/>
    <w:rsid w:val="00841F2A"/>
    <w:rsid w:val="008421D1"/>
    <w:rsid w:val="0084233C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663"/>
    <w:rsid w:val="00845989"/>
    <w:rsid w:val="00845B3F"/>
    <w:rsid w:val="00845B85"/>
    <w:rsid w:val="00845C1A"/>
    <w:rsid w:val="00845DED"/>
    <w:rsid w:val="00845E51"/>
    <w:rsid w:val="00846162"/>
    <w:rsid w:val="00846358"/>
    <w:rsid w:val="00846371"/>
    <w:rsid w:val="0084653F"/>
    <w:rsid w:val="0084694A"/>
    <w:rsid w:val="00846CAC"/>
    <w:rsid w:val="00846DA8"/>
    <w:rsid w:val="00847022"/>
    <w:rsid w:val="00847AFF"/>
    <w:rsid w:val="00847B70"/>
    <w:rsid w:val="00847ECD"/>
    <w:rsid w:val="00847F16"/>
    <w:rsid w:val="008500FE"/>
    <w:rsid w:val="008502B1"/>
    <w:rsid w:val="0085038C"/>
    <w:rsid w:val="008504AC"/>
    <w:rsid w:val="008506F3"/>
    <w:rsid w:val="008509FB"/>
    <w:rsid w:val="00850A99"/>
    <w:rsid w:val="00850C0C"/>
    <w:rsid w:val="00850C41"/>
    <w:rsid w:val="00850DDB"/>
    <w:rsid w:val="00850E37"/>
    <w:rsid w:val="00850FB7"/>
    <w:rsid w:val="00850FE0"/>
    <w:rsid w:val="00851197"/>
    <w:rsid w:val="008511B5"/>
    <w:rsid w:val="0085122F"/>
    <w:rsid w:val="008512C6"/>
    <w:rsid w:val="008513ED"/>
    <w:rsid w:val="008515B6"/>
    <w:rsid w:val="00851716"/>
    <w:rsid w:val="00851813"/>
    <w:rsid w:val="00851916"/>
    <w:rsid w:val="00851AD8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7E9"/>
    <w:rsid w:val="008548E0"/>
    <w:rsid w:val="008549A4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8F2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0C7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5CB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CA4"/>
    <w:rsid w:val="00867EF6"/>
    <w:rsid w:val="00870130"/>
    <w:rsid w:val="00870192"/>
    <w:rsid w:val="008701FA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A64"/>
    <w:rsid w:val="00873B28"/>
    <w:rsid w:val="00873C57"/>
    <w:rsid w:val="00873FFA"/>
    <w:rsid w:val="008740F8"/>
    <w:rsid w:val="00874721"/>
    <w:rsid w:val="0087479C"/>
    <w:rsid w:val="008749B4"/>
    <w:rsid w:val="00874D2C"/>
    <w:rsid w:val="00875580"/>
    <w:rsid w:val="0087565E"/>
    <w:rsid w:val="00875A0C"/>
    <w:rsid w:val="00875DDB"/>
    <w:rsid w:val="00875E4E"/>
    <w:rsid w:val="008760E0"/>
    <w:rsid w:val="00876147"/>
    <w:rsid w:val="008765B8"/>
    <w:rsid w:val="00876634"/>
    <w:rsid w:val="008766C5"/>
    <w:rsid w:val="00876714"/>
    <w:rsid w:val="00876AB4"/>
    <w:rsid w:val="00876C78"/>
    <w:rsid w:val="00876F87"/>
    <w:rsid w:val="00877086"/>
    <w:rsid w:val="008770B4"/>
    <w:rsid w:val="00877181"/>
    <w:rsid w:val="008771AD"/>
    <w:rsid w:val="00877470"/>
    <w:rsid w:val="008774A0"/>
    <w:rsid w:val="00877551"/>
    <w:rsid w:val="00877575"/>
    <w:rsid w:val="00877701"/>
    <w:rsid w:val="0087772B"/>
    <w:rsid w:val="00877864"/>
    <w:rsid w:val="00877BBA"/>
    <w:rsid w:val="00877C68"/>
    <w:rsid w:val="00877D59"/>
    <w:rsid w:val="00880024"/>
    <w:rsid w:val="008805D7"/>
    <w:rsid w:val="00880601"/>
    <w:rsid w:val="008806A3"/>
    <w:rsid w:val="0088070B"/>
    <w:rsid w:val="00880893"/>
    <w:rsid w:val="008808DC"/>
    <w:rsid w:val="00880D0D"/>
    <w:rsid w:val="00880E86"/>
    <w:rsid w:val="00880ED5"/>
    <w:rsid w:val="0088114B"/>
    <w:rsid w:val="008814B7"/>
    <w:rsid w:val="008815F0"/>
    <w:rsid w:val="008817E9"/>
    <w:rsid w:val="00881E2E"/>
    <w:rsid w:val="00881FAF"/>
    <w:rsid w:val="008821A2"/>
    <w:rsid w:val="0088242A"/>
    <w:rsid w:val="0088293B"/>
    <w:rsid w:val="00882A2B"/>
    <w:rsid w:val="00882B85"/>
    <w:rsid w:val="00882E2B"/>
    <w:rsid w:val="00882FAF"/>
    <w:rsid w:val="00882FF0"/>
    <w:rsid w:val="00883093"/>
    <w:rsid w:val="00883190"/>
    <w:rsid w:val="008836E4"/>
    <w:rsid w:val="0088379D"/>
    <w:rsid w:val="00883BEC"/>
    <w:rsid w:val="00883ED9"/>
    <w:rsid w:val="00884102"/>
    <w:rsid w:val="00884601"/>
    <w:rsid w:val="00884763"/>
    <w:rsid w:val="0088482C"/>
    <w:rsid w:val="00884A0C"/>
    <w:rsid w:val="00884DC0"/>
    <w:rsid w:val="00885454"/>
    <w:rsid w:val="008855AB"/>
    <w:rsid w:val="00885908"/>
    <w:rsid w:val="00885AE0"/>
    <w:rsid w:val="00885AF5"/>
    <w:rsid w:val="00885CC8"/>
    <w:rsid w:val="00885DBF"/>
    <w:rsid w:val="00885DD3"/>
    <w:rsid w:val="00885F36"/>
    <w:rsid w:val="00886021"/>
    <w:rsid w:val="00886CE1"/>
    <w:rsid w:val="00886CFF"/>
    <w:rsid w:val="00886E19"/>
    <w:rsid w:val="008875ED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3EB"/>
    <w:rsid w:val="00894696"/>
    <w:rsid w:val="00894740"/>
    <w:rsid w:val="0089525A"/>
    <w:rsid w:val="0089535E"/>
    <w:rsid w:val="008955FC"/>
    <w:rsid w:val="0089589E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CF2"/>
    <w:rsid w:val="00897DE5"/>
    <w:rsid w:val="00897ECF"/>
    <w:rsid w:val="00897F50"/>
    <w:rsid w:val="008A003C"/>
    <w:rsid w:val="008A008E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CFA"/>
    <w:rsid w:val="008A5E0E"/>
    <w:rsid w:val="008A61E5"/>
    <w:rsid w:val="008A61F5"/>
    <w:rsid w:val="008A6360"/>
    <w:rsid w:val="008A695F"/>
    <w:rsid w:val="008A6A93"/>
    <w:rsid w:val="008A6EEA"/>
    <w:rsid w:val="008A6F39"/>
    <w:rsid w:val="008A6FA9"/>
    <w:rsid w:val="008A7009"/>
    <w:rsid w:val="008A723B"/>
    <w:rsid w:val="008A72A9"/>
    <w:rsid w:val="008A76D4"/>
    <w:rsid w:val="008A7782"/>
    <w:rsid w:val="008A79CF"/>
    <w:rsid w:val="008A7A1E"/>
    <w:rsid w:val="008A7E94"/>
    <w:rsid w:val="008B0226"/>
    <w:rsid w:val="008B02EA"/>
    <w:rsid w:val="008B0342"/>
    <w:rsid w:val="008B048D"/>
    <w:rsid w:val="008B05C5"/>
    <w:rsid w:val="008B0C50"/>
    <w:rsid w:val="008B0C9B"/>
    <w:rsid w:val="008B0CB7"/>
    <w:rsid w:val="008B0CE7"/>
    <w:rsid w:val="008B0D5B"/>
    <w:rsid w:val="008B14B5"/>
    <w:rsid w:val="008B1526"/>
    <w:rsid w:val="008B1631"/>
    <w:rsid w:val="008B1823"/>
    <w:rsid w:val="008B19AE"/>
    <w:rsid w:val="008B19C7"/>
    <w:rsid w:val="008B1AF4"/>
    <w:rsid w:val="008B1C4C"/>
    <w:rsid w:val="008B1E4C"/>
    <w:rsid w:val="008B1ED5"/>
    <w:rsid w:val="008B1FA7"/>
    <w:rsid w:val="008B225C"/>
    <w:rsid w:val="008B24EA"/>
    <w:rsid w:val="008B2877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22C"/>
    <w:rsid w:val="008B44E6"/>
    <w:rsid w:val="008B45C2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0C9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D56"/>
    <w:rsid w:val="008B7F4B"/>
    <w:rsid w:val="008C001B"/>
    <w:rsid w:val="008C00AC"/>
    <w:rsid w:val="008C0357"/>
    <w:rsid w:val="008C03CD"/>
    <w:rsid w:val="008C05D7"/>
    <w:rsid w:val="008C0724"/>
    <w:rsid w:val="008C0776"/>
    <w:rsid w:val="008C0C77"/>
    <w:rsid w:val="008C1484"/>
    <w:rsid w:val="008C1913"/>
    <w:rsid w:val="008C191D"/>
    <w:rsid w:val="008C1C52"/>
    <w:rsid w:val="008C1E1B"/>
    <w:rsid w:val="008C2290"/>
    <w:rsid w:val="008C2454"/>
    <w:rsid w:val="008C24C1"/>
    <w:rsid w:val="008C27DA"/>
    <w:rsid w:val="008C29D2"/>
    <w:rsid w:val="008C30AB"/>
    <w:rsid w:val="008C3257"/>
    <w:rsid w:val="008C32BA"/>
    <w:rsid w:val="008C343A"/>
    <w:rsid w:val="008C36D4"/>
    <w:rsid w:val="008C3A11"/>
    <w:rsid w:val="008C3AC7"/>
    <w:rsid w:val="008C3C1A"/>
    <w:rsid w:val="008C3D69"/>
    <w:rsid w:val="008C4003"/>
    <w:rsid w:val="008C4151"/>
    <w:rsid w:val="008C4642"/>
    <w:rsid w:val="008C47AE"/>
    <w:rsid w:val="008C4B1C"/>
    <w:rsid w:val="008C4B53"/>
    <w:rsid w:val="008C4B5E"/>
    <w:rsid w:val="008C4F30"/>
    <w:rsid w:val="008C505A"/>
    <w:rsid w:val="008C5196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3F8"/>
    <w:rsid w:val="008C7418"/>
    <w:rsid w:val="008C75C4"/>
    <w:rsid w:val="008C7B09"/>
    <w:rsid w:val="008C7CF1"/>
    <w:rsid w:val="008C7F15"/>
    <w:rsid w:val="008D05D2"/>
    <w:rsid w:val="008D05E3"/>
    <w:rsid w:val="008D068C"/>
    <w:rsid w:val="008D071D"/>
    <w:rsid w:val="008D0D28"/>
    <w:rsid w:val="008D0F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2C82"/>
    <w:rsid w:val="008D3063"/>
    <w:rsid w:val="008D30A8"/>
    <w:rsid w:val="008D3125"/>
    <w:rsid w:val="008D3561"/>
    <w:rsid w:val="008D3CBB"/>
    <w:rsid w:val="008D3EC5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191"/>
    <w:rsid w:val="008D78FE"/>
    <w:rsid w:val="008D7904"/>
    <w:rsid w:val="008D797E"/>
    <w:rsid w:val="008D7C5E"/>
    <w:rsid w:val="008D7D15"/>
    <w:rsid w:val="008E031F"/>
    <w:rsid w:val="008E03A4"/>
    <w:rsid w:val="008E084C"/>
    <w:rsid w:val="008E0963"/>
    <w:rsid w:val="008E0D1D"/>
    <w:rsid w:val="008E0E00"/>
    <w:rsid w:val="008E12CC"/>
    <w:rsid w:val="008E15D4"/>
    <w:rsid w:val="008E161B"/>
    <w:rsid w:val="008E1C93"/>
    <w:rsid w:val="008E1CF3"/>
    <w:rsid w:val="008E1E34"/>
    <w:rsid w:val="008E1F34"/>
    <w:rsid w:val="008E2006"/>
    <w:rsid w:val="008E2306"/>
    <w:rsid w:val="008E233A"/>
    <w:rsid w:val="008E243C"/>
    <w:rsid w:val="008E248F"/>
    <w:rsid w:val="008E276A"/>
    <w:rsid w:val="008E2977"/>
    <w:rsid w:val="008E2984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98D"/>
    <w:rsid w:val="008E49C1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62"/>
    <w:rsid w:val="008F00E5"/>
    <w:rsid w:val="008F017A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8EC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B52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7FB"/>
    <w:rsid w:val="008F79CE"/>
    <w:rsid w:val="008F7A7A"/>
    <w:rsid w:val="008F7EAE"/>
    <w:rsid w:val="008F7FB8"/>
    <w:rsid w:val="009001BD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0E6"/>
    <w:rsid w:val="00901347"/>
    <w:rsid w:val="0090146D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178"/>
    <w:rsid w:val="00905727"/>
    <w:rsid w:val="0090583E"/>
    <w:rsid w:val="00905846"/>
    <w:rsid w:val="00905853"/>
    <w:rsid w:val="009058EC"/>
    <w:rsid w:val="00905954"/>
    <w:rsid w:val="0090599D"/>
    <w:rsid w:val="00905E90"/>
    <w:rsid w:val="009061DE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A94"/>
    <w:rsid w:val="00911B21"/>
    <w:rsid w:val="00911B69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E4"/>
    <w:rsid w:val="00914413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DB0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A44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F68"/>
    <w:rsid w:val="009240ED"/>
    <w:rsid w:val="00924383"/>
    <w:rsid w:val="009247F6"/>
    <w:rsid w:val="00924C22"/>
    <w:rsid w:val="00925086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A17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0C6"/>
    <w:rsid w:val="0093114C"/>
    <w:rsid w:val="00931266"/>
    <w:rsid w:val="009317F2"/>
    <w:rsid w:val="00931B24"/>
    <w:rsid w:val="00931BA5"/>
    <w:rsid w:val="009326A2"/>
    <w:rsid w:val="009329DF"/>
    <w:rsid w:val="00932AC4"/>
    <w:rsid w:val="00932D34"/>
    <w:rsid w:val="00933032"/>
    <w:rsid w:val="00933407"/>
    <w:rsid w:val="009335D8"/>
    <w:rsid w:val="0093365A"/>
    <w:rsid w:val="009337F1"/>
    <w:rsid w:val="0093386E"/>
    <w:rsid w:val="00933871"/>
    <w:rsid w:val="00933A3F"/>
    <w:rsid w:val="00933A9B"/>
    <w:rsid w:val="00933E55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57FF"/>
    <w:rsid w:val="00935DE1"/>
    <w:rsid w:val="009367D2"/>
    <w:rsid w:val="00936FB0"/>
    <w:rsid w:val="00937095"/>
    <w:rsid w:val="0093712D"/>
    <w:rsid w:val="0093730F"/>
    <w:rsid w:val="009373DB"/>
    <w:rsid w:val="00937475"/>
    <w:rsid w:val="0093752D"/>
    <w:rsid w:val="009375A0"/>
    <w:rsid w:val="00937799"/>
    <w:rsid w:val="00937C5E"/>
    <w:rsid w:val="00937F20"/>
    <w:rsid w:val="00940349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75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328"/>
    <w:rsid w:val="009453BE"/>
    <w:rsid w:val="00945423"/>
    <w:rsid w:val="0094585F"/>
    <w:rsid w:val="00945AC5"/>
    <w:rsid w:val="00945C77"/>
    <w:rsid w:val="00946DED"/>
    <w:rsid w:val="00947038"/>
    <w:rsid w:val="0094719C"/>
    <w:rsid w:val="009472A8"/>
    <w:rsid w:val="009472CB"/>
    <w:rsid w:val="009472F3"/>
    <w:rsid w:val="0094732C"/>
    <w:rsid w:val="00947330"/>
    <w:rsid w:val="009474FA"/>
    <w:rsid w:val="00947809"/>
    <w:rsid w:val="00947AB0"/>
    <w:rsid w:val="00947AC1"/>
    <w:rsid w:val="00947C67"/>
    <w:rsid w:val="00947DA4"/>
    <w:rsid w:val="0095028C"/>
    <w:rsid w:val="009505CA"/>
    <w:rsid w:val="00950693"/>
    <w:rsid w:val="00950697"/>
    <w:rsid w:val="00950881"/>
    <w:rsid w:val="00950887"/>
    <w:rsid w:val="00950992"/>
    <w:rsid w:val="00950A79"/>
    <w:rsid w:val="00950C92"/>
    <w:rsid w:val="00950E62"/>
    <w:rsid w:val="00950EFE"/>
    <w:rsid w:val="0095131D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C9"/>
    <w:rsid w:val="009527FB"/>
    <w:rsid w:val="00952BF5"/>
    <w:rsid w:val="00952D06"/>
    <w:rsid w:val="0095324C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043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7E"/>
    <w:rsid w:val="00955DD3"/>
    <w:rsid w:val="00955F49"/>
    <w:rsid w:val="00955FE2"/>
    <w:rsid w:val="00956293"/>
    <w:rsid w:val="009565B3"/>
    <w:rsid w:val="009565DA"/>
    <w:rsid w:val="009575EA"/>
    <w:rsid w:val="00957698"/>
    <w:rsid w:val="009576C5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276C"/>
    <w:rsid w:val="00962F10"/>
    <w:rsid w:val="00963080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7B"/>
    <w:rsid w:val="00965D88"/>
    <w:rsid w:val="00965ECE"/>
    <w:rsid w:val="0096632F"/>
    <w:rsid w:val="009667BF"/>
    <w:rsid w:val="00966B78"/>
    <w:rsid w:val="00966E07"/>
    <w:rsid w:val="00966E45"/>
    <w:rsid w:val="00966F5B"/>
    <w:rsid w:val="0096701C"/>
    <w:rsid w:val="00967165"/>
    <w:rsid w:val="009671DA"/>
    <w:rsid w:val="0096723B"/>
    <w:rsid w:val="009673C7"/>
    <w:rsid w:val="00967485"/>
    <w:rsid w:val="009675C2"/>
    <w:rsid w:val="0096799B"/>
    <w:rsid w:val="00967C1D"/>
    <w:rsid w:val="00967E50"/>
    <w:rsid w:val="00970073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445"/>
    <w:rsid w:val="00973446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A17"/>
    <w:rsid w:val="00974AAC"/>
    <w:rsid w:val="00974C39"/>
    <w:rsid w:val="00974D21"/>
    <w:rsid w:val="009751AE"/>
    <w:rsid w:val="00975323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93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24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35"/>
    <w:rsid w:val="00980D9B"/>
    <w:rsid w:val="0098130D"/>
    <w:rsid w:val="00981395"/>
    <w:rsid w:val="009814AD"/>
    <w:rsid w:val="0098153B"/>
    <w:rsid w:val="009815F4"/>
    <w:rsid w:val="009819CC"/>
    <w:rsid w:val="00981A61"/>
    <w:rsid w:val="00981B08"/>
    <w:rsid w:val="00981CEF"/>
    <w:rsid w:val="00981E58"/>
    <w:rsid w:val="0098238F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96E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6D"/>
    <w:rsid w:val="009909D8"/>
    <w:rsid w:val="00990DE6"/>
    <w:rsid w:val="009912D3"/>
    <w:rsid w:val="009916B9"/>
    <w:rsid w:val="009918D7"/>
    <w:rsid w:val="00991932"/>
    <w:rsid w:val="00991CE0"/>
    <w:rsid w:val="00991EE9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3F3E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3A5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92A"/>
    <w:rsid w:val="009A0BF8"/>
    <w:rsid w:val="009A0D20"/>
    <w:rsid w:val="009A0DD8"/>
    <w:rsid w:val="009A0F95"/>
    <w:rsid w:val="009A0FF1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CEC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4B71"/>
    <w:rsid w:val="009A5172"/>
    <w:rsid w:val="009A56CB"/>
    <w:rsid w:val="009A5947"/>
    <w:rsid w:val="009A5A39"/>
    <w:rsid w:val="009A5D00"/>
    <w:rsid w:val="009A5F91"/>
    <w:rsid w:val="009A6327"/>
    <w:rsid w:val="009A63DA"/>
    <w:rsid w:val="009A68BE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1C3"/>
    <w:rsid w:val="009B0540"/>
    <w:rsid w:val="009B08E2"/>
    <w:rsid w:val="009B0995"/>
    <w:rsid w:val="009B0C75"/>
    <w:rsid w:val="009B0CE7"/>
    <w:rsid w:val="009B0DBC"/>
    <w:rsid w:val="009B10D1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297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494"/>
    <w:rsid w:val="009B6676"/>
    <w:rsid w:val="009B6890"/>
    <w:rsid w:val="009B6CBD"/>
    <w:rsid w:val="009B6CF9"/>
    <w:rsid w:val="009B6F36"/>
    <w:rsid w:val="009B71EE"/>
    <w:rsid w:val="009B7353"/>
    <w:rsid w:val="009B736C"/>
    <w:rsid w:val="009B7445"/>
    <w:rsid w:val="009B7625"/>
    <w:rsid w:val="009B7CDA"/>
    <w:rsid w:val="009B7D38"/>
    <w:rsid w:val="009B7E80"/>
    <w:rsid w:val="009B7E9C"/>
    <w:rsid w:val="009C03A2"/>
    <w:rsid w:val="009C0508"/>
    <w:rsid w:val="009C05F6"/>
    <w:rsid w:val="009C064B"/>
    <w:rsid w:val="009C075A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594"/>
    <w:rsid w:val="009C2906"/>
    <w:rsid w:val="009C2CAE"/>
    <w:rsid w:val="009C2CDE"/>
    <w:rsid w:val="009C2D3D"/>
    <w:rsid w:val="009C2DDB"/>
    <w:rsid w:val="009C2F53"/>
    <w:rsid w:val="009C3071"/>
    <w:rsid w:val="009C30B6"/>
    <w:rsid w:val="009C31EF"/>
    <w:rsid w:val="009C3592"/>
    <w:rsid w:val="009C35A3"/>
    <w:rsid w:val="009C39AB"/>
    <w:rsid w:val="009C3B11"/>
    <w:rsid w:val="009C3B1D"/>
    <w:rsid w:val="009C3E32"/>
    <w:rsid w:val="009C3FED"/>
    <w:rsid w:val="009C42C0"/>
    <w:rsid w:val="009C43B6"/>
    <w:rsid w:val="009C4435"/>
    <w:rsid w:val="009C4655"/>
    <w:rsid w:val="009C492A"/>
    <w:rsid w:val="009C4AE8"/>
    <w:rsid w:val="009C4BF9"/>
    <w:rsid w:val="009C4E51"/>
    <w:rsid w:val="009C50DE"/>
    <w:rsid w:val="009C5247"/>
    <w:rsid w:val="009C541B"/>
    <w:rsid w:val="009C572D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6E28"/>
    <w:rsid w:val="009C6F12"/>
    <w:rsid w:val="009C729E"/>
    <w:rsid w:val="009C72B6"/>
    <w:rsid w:val="009C7399"/>
    <w:rsid w:val="009C756C"/>
    <w:rsid w:val="009C7642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AE4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0DA"/>
    <w:rsid w:val="009D21AD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16A"/>
    <w:rsid w:val="009D3382"/>
    <w:rsid w:val="009D33A0"/>
    <w:rsid w:val="009D33E7"/>
    <w:rsid w:val="009D34EF"/>
    <w:rsid w:val="009D35F0"/>
    <w:rsid w:val="009D3854"/>
    <w:rsid w:val="009D3B60"/>
    <w:rsid w:val="009D3D86"/>
    <w:rsid w:val="009D3F1B"/>
    <w:rsid w:val="009D407C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544"/>
    <w:rsid w:val="009D662B"/>
    <w:rsid w:val="009D6810"/>
    <w:rsid w:val="009D6897"/>
    <w:rsid w:val="009D6923"/>
    <w:rsid w:val="009D6A46"/>
    <w:rsid w:val="009D7051"/>
    <w:rsid w:val="009D759E"/>
    <w:rsid w:val="009D7665"/>
    <w:rsid w:val="009D7775"/>
    <w:rsid w:val="009D7813"/>
    <w:rsid w:val="009D7889"/>
    <w:rsid w:val="009D78B9"/>
    <w:rsid w:val="009D7949"/>
    <w:rsid w:val="009D7CAD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2576"/>
    <w:rsid w:val="009E25D4"/>
    <w:rsid w:val="009E27B8"/>
    <w:rsid w:val="009E2C8C"/>
    <w:rsid w:val="009E2E2E"/>
    <w:rsid w:val="009E329F"/>
    <w:rsid w:val="009E33AB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3FDB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38E"/>
    <w:rsid w:val="009E74BA"/>
    <w:rsid w:val="009E74E2"/>
    <w:rsid w:val="009E7552"/>
    <w:rsid w:val="009E777D"/>
    <w:rsid w:val="009E7AA1"/>
    <w:rsid w:val="009E7B81"/>
    <w:rsid w:val="009E7CBE"/>
    <w:rsid w:val="009E7DC1"/>
    <w:rsid w:val="009E7EBD"/>
    <w:rsid w:val="009F0006"/>
    <w:rsid w:val="009F00FD"/>
    <w:rsid w:val="009F0325"/>
    <w:rsid w:val="009F03D8"/>
    <w:rsid w:val="009F077C"/>
    <w:rsid w:val="009F0A48"/>
    <w:rsid w:val="009F0F58"/>
    <w:rsid w:val="009F1138"/>
    <w:rsid w:val="009F1266"/>
    <w:rsid w:val="009F15C6"/>
    <w:rsid w:val="009F16D2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7A8"/>
    <w:rsid w:val="009F293D"/>
    <w:rsid w:val="009F29B7"/>
    <w:rsid w:val="009F2A21"/>
    <w:rsid w:val="009F2DD0"/>
    <w:rsid w:val="009F3008"/>
    <w:rsid w:val="009F3752"/>
    <w:rsid w:val="009F3930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3EE"/>
    <w:rsid w:val="009F549C"/>
    <w:rsid w:val="009F5620"/>
    <w:rsid w:val="009F5699"/>
    <w:rsid w:val="009F5B7D"/>
    <w:rsid w:val="009F5DEC"/>
    <w:rsid w:val="009F5EEA"/>
    <w:rsid w:val="009F6176"/>
    <w:rsid w:val="009F67FC"/>
    <w:rsid w:val="009F6DEF"/>
    <w:rsid w:val="009F70E1"/>
    <w:rsid w:val="009F7543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2F"/>
    <w:rsid w:val="00A00551"/>
    <w:rsid w:val="00A00590"/>
    <w:rsid w:val="00A0066A"/>
    <w:rsid w:val="00A00686"/>
    <w:rsid w:val="00A00B17"/>
    <w:rsid w:val="00A00BA8"/>
    <w:rsid w:val="00A0129D"/>
    <w:rsid w:val="00A01419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2B9E"/>
    <w:rsid w:val="00A0318E"/>
    <w:rsid w:val="00A03377"/>
    <w:rsid w:val="00A03534"/>
    <w:rsid w:val="00A038AB"/>
    <w:rsid w:val="00A03ACC"/>
    <w:rsid w:val="00A03C53"/>
    <w:rsid w:val="00A03EF7"/>
    <w:rsid w:val="00A046C9"/>
    <w:rsid w:val="00A049BB"/>
    <w:rsid w:val="00A04A6E"/>
    <w:rsid w:val="00A04C22"/>
    <w:rsid w:val="00A054AD"/>
    <w:rsid w:val="00A0564C"/>
    <w:rsid w:val="00A05721"/>
    <w:rsid w:val="00A057E9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06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423"/>
    <w:rsid w:val="00A1253F"/>
    <w:rsid w:val="00A12C48"/>
    <w:rsid w:val="00A12D56"/>
    <w:rsid w:val="00A12E41"/>
    <w:rsid w:val="00A12E53"/>
    <w:rsid w:val="00A1375B"/>
    <w:rsid w:val="00A13990"/>
    <w:rsid w:val="00A13AE5"/>
    <w:rsid w:val="00A14396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9F"/>
    <w:rsid w:val="00A165C2"/>
    <w:rsid w:val="00A167BD"/>
    <w:rsid w:val="00A16EB2"/>
    <w:rsid w:val="00A1721B"/>
    <w:rsid w:val="00A1727D"/>
    <w:rsid w:val="00A173C0"/>
    <w:rsid w:val="00A17A1C"/>
    <w:rsid w:val="00A17D24"/>
    <w:rsid w:val="00A17EA7"/>
    <w:rsid w:val="00A17F54"/>
    <w:rsid w:val="00A20020"/>
    <w:rsid w:val="00A2029D"/>
    <w:rsid w:val="00A20564"/>
    <w:rsid w:val="00A205A6"/>
    <w:rsid w:val="00A207BA"/>
    <w:rsid w:val="00A207EE"/>
    <w:rsid w:val="00A20A14"/>
    <w:rsid w:val="00A20BA7"/>
    <w:rsid w:val="00A20C34"/>
    <w:rsid w:val="00A20DCC"/>
    <w:rsid w:val="00A20EBE"/>
    <w:rsid w:val="00A21339"/>
    <w:rsid w:val="00A21438"/>
    <w:rsid w:val="00A21AB8"/>
    <w:rsid w:val="00A21F02"/>
    <w:rsid w:val="00A2201D"/>
    <w:rsid w:val="00A220AB"/>
    <w:rsid w:val="00A220EC"/>
    <w:rsid w:val="00A22546"/>
    <w:rsid w:val="00A22678"/>
    <w:rsid w:val="00A2267C"/>
    <w:rsid w:val="00A22A03"/>
    <w:rsid w:val="00A22A12"/>
    <w:rsid w:val="00A22C05"/>
    <w:rsid w:val="00A22C67"/>
    <w:rsid w:val="00A22DB2"/>
    <w:rsid w:val="00A22E85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5CC1"/>
    <w:rsid w:val="00A26177"/>
    <w:rsid w:val="00A26248"/>
    <w:rsid w:val="00A266E0"/>
    <w:rsid w:val="00A269FD"/>
    <w:rsid w:val="00A26A9C"/>
    <w:rsid w:val="00A26B27"/>
    <w:rsid w:val="00A26CE6"/>
    <w:rsid w:val="00A27117"/>
    <w:rsid w:val="00A271FD"/>
    <w:rsid w:val="00A27659"/>
    <w:rsid w:val="00A27751"/>
    <w:rsid w:val="00A27A68"/>
    <w:rsid w:val="00A27A7B"/>
    <w:rsid w:val="00A27ADF"/>
    <w:rsid w:val="00A27B00"/>
    <w:rsid w:val="00A30411"/>
    <w:rsid w:val="00A30551"/>
    <w:rsid w:val="00A30556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5FA8"/>
    <w:rsid w:val="00A368DF"/>
    <w:rsid w:val="00A36B58"/>
    <w:rsid w:val="00A370EB"/>
    <w:rsid w:val="00A37110"/>
    <w:rsid w:val="00A37836"/>
    <w:rsid w:val="00A37859"/>
    <w:rsid w:val="00A3786E"/>
    <w:rsid w:val="00A378BE"/>
    <w:rsid w:val="00A378C9"/>
    <w:rsid w:val="00A37C02"/>
    <w:rsid w:val="00A37C22"/>
    <w:rsid w:val="00A37D84"/>
    <w:rsid w:val="00A40430"/>
    <w:rsid w:val="00A406DD"/>
    <w:rsid w:val="00A40A4E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2FF0"/>
    <w:rsid w:val="00A430A1"/>
    <w:rsid w:val="00A433C6"/>
    <w:rsid w:val="00A43A98"/>
    <w:rsid w:val="00A43B70"/>
    <w:rsid w:val="00A44105"/>
    <w:rsid w:val="00A444AD"/>
    <w:rsid w:val="00A446C0"/>
    <w:rsid w:val="00A450DC"/>
    <w:rsid w:val="00A457A7"/>
    <w:rsid w:val="00A45AED"/>
    <w:rsid w:val="00A45B63"/>
    <w:rsid w:val="00A45ECC"/>
    <w:rsid w:val="00A45EF6"/>
    <w:rsid w:val="00A45FF7"/>
    <w:rsid w:val="00A4610A"/>
    <w:rsid w:val="00A4628A"/>
    <w:rsid w:val="00A464D0"/>
    <w:rsid w:val="00A46572"/>
    <w:rsid w:val="00A465CE"/>
    <w:rsid w:val="00A46B18"/>
    <w:rsid w:val="00A46B82"/>
    <w:rsid w:val="00A47343"/>
    <w:rsid w:val="00A47641"/>
    <w:rsid w:val="00A47654"/>
    <w:rsid w:val="00A4766E"/>
    <w:rsid w:val="00A47704"/>
    <w:rsid w:val="00A47AE9"/>
    <w:rsid w:val="00A47E0C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10A"/>
    <w:rsid w:val="00A5131B"/>
    <w:rsid w:val="00A516AB"/>
    <w:rsid w:val="00A519A0"/>
    <w:rsid w:val="00A51C23"/>
    <w:rsid w:val="00A51D0A"/>
    <w:rsid w:val="00A51ED1"/>
    <w:rsid w:val="00A5206C"/>
    <w:rsid w:val="00A520E8"/>
    <w:rsid w:val="00A5218A"/>
    <w:rsid w:val="00A5222B"/>
    <w:rsid w:val="00A524FB"/>
    <w:rsid w:val="00A52890"/>
    <w:rsid w:val="00A52C19"/>
    <w:rsid w:val="00A53158"/>
    <w:rsid w:val="00A53451"/>
    <w:rsid w:val="00A534D4"/>
    <w:rsid w:val="00A537D6"/>
    <w:rsid w:val="00A53C1C"/>
    <w:rsid w:val="00A542AC"/>
    <w:rsid w:val="00A5432A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9C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059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12D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A1A"/>
    <w:rsid w:val="00A71D82"/>
    <w:rsid w:val="00A72167"/>
    <w:rsid w:val="00A72800"/>
    <w:rsid w:val="00A728E0"/>
    <w:rsid w:val="00A72B10"/>
    <w:rsid w:val="00A73361"/>
    <w:rsid w:val="00A733B7"/>
    <w:rsid w:val="00A7376A"/>
    <w:rsid w:val="00A7382D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4BD"/>
    <w:rsid w:val="00A75669"/>
    <w:rsid w:val="00A75797"/>
    <w:rsid w:val="00A75825"/>
    <w:rsid w:val="00A758B0"/>
    <w:rsid w:val="00A7594B"/>
    <w:rsid w:val="00A75C6D"/>
    <w:rsid w:val="00A75CD9"/>
    <w:rsid w:val="00A761A9"/>
    <w:rsid w:val="00A76456"/>
    <w:rsid w:val="00A765FC"/>
    <w:rsid w:val="00A76841"/>
    <w:rsid w:val="00A7689C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274"/>
    <w:rsid w:val="00A805F3"/>
    <w:rsid w:val="00A807BC"/>
    <w:rsid w:val="00A808D2"/>
    <w:rsid w:val="00A808EB"/>
    <w:rsid w:val="00A80B89"/>
    <w:rsid w:val="00A80D29"/>
    <w:rsid w:val="00A810B1"/>
    <w:rsid w:val="00A811B6"/>
    <w:rsid w:val="00A81510"/>
    <w:rsid w:val="00A8164F"/>
    <w:rsid w:val="00A818A4"/>
    <w:rsid w:val="00A8196A"/>
    <w:rsid w:val="00A81A38"/>
    <w:rsid w:val="00A81CB8"/>
    <w:rsid w:val="00A82594"/>
    <w:rsid w:val="00A82A4A"/>
    <w:rsid w:val="00A82C5E"/>
    <w:rsid w:val="00A82E31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459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8C3"/>
    <w:rsid w:val="00A87B03"/>
    <w:rsid w:val="00A87B36"/>
    <w:rsid w:val="00A87BC7"/>
    <w:rsid w:val="00A87C4F"/>
    <w:rsid w:val="00A87ED2"/>
    <w:rsid w:val="00A90449"/>
    <w:rsid w:val="00A9065F"/>
    <w:rsid w:val="00A90672"/>
    <w:rsid w:val="00A90717"/>
    <w:rsid w:val="00A90AE7"/>
    <w:rsid w:val="00A90AFC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7FB"/>
    <w:rsid w:val="00A9283C"/>
    <w:rsid w:val="00A929EA"/>
    <w:rsid w:val="00A92AB3"/>
    <w:rsid w:val="00A92C8F"/>
    <w:rsid w:val="00A92D97"/>
    <w:rsid w:val="00A92DD7"/>
    <w:rsid w:val="00A9356C"/>
    <w:rsid w:val="00A935BA"/>
    <w:rsid w:val="00A9381A"/>
    <w:rsid w:val="00A938C7"/>
    <w:rsid w:val="00A938DD"/>
    <w:rsid w:val="00A93AE9"/>
    <w:rsid w:val="00A93BCB"/>
    <w:rsid w:val="00A93C0C"/>
    <w:rsid w:val="00A9401B"/>
    <w:rsid w:val="00A9427D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6009"/>
    <w:rsid w:val="00A96084"/>
    <w:rsid w:val="00A96228"/>
    <w:rsid w:val="00A966C7"/>
    <w:rsid w:val="00A9694E"/>
    <w:rsid w:val="00A96AD1"/>
    <w:rsid w:val="00A96C11"/>
    <w:rsid w:val="00A96D8D"/>
    <w:rsid w:val="00A973FA"/>
    <w:rsid w:val="00A97803"/>
    <w:rsid w:val="00A97902"/>
    <w:rsid w:val="00A97B44"/>
    <w:rsid w:val="00A97B80"/>
    <w:rsid w:val="00A97D1B"/>
    <w:rsid w:val="00A97DC3"/>
    <w:rsid w:val="00A97E13"/>
    <w:rsid w:val="00A97E1B"/>
    <w:rsid w:val="00AA00AF"/>
    <w:rsid w:val="00AA01A6"/>
    <w:rsid w:val="00AA051F"/>
    <w:rsid w:val="00AA064E"/>
    <w:rsid w:val="00AA0718"/>
    <w:rsid w:val="00AA0799"/>
    <w:rsid w:val="00AA08D4"/>
    <w:rsid w:val="00AA0AAC"/>
    <w:rsid w:val="00AA0BF4"/>
    <w:rsid w:val="00AA0F51"/>
    <w:rsid w:val="00AA1254"/>
    <w:rsid w:val="00AA12E1"/>
    <w:rsid w:val="00AA151D"/>
    <w:rsid w:val="00AA1576"/>
    <w:rsid w:val="00AA159C"/>
    <w:rsid w:val="00AA16FC"/>
    <w:rsid w:val="00AA1807"/>
    <w:rsid w:val="00AA19D8"/>
    <w:rsid w:val="00AA19EC"/>
    <w:rsid w:val="00AA1CA1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64C"/>
    <w:rsid w:val="00AA3884"/>
    <w:rsid w:val="00AA3918"/>
    <w:rsid w:val="00AA3953"/>
    <w:rsid w:val="00AA3A7F"/>
    <w:rsid w:val="00AA3BE5"/>
    <w:rsid w:val="00AA3C3E"/>
    <w:rsid w:val="00AA3E54"/>
    <w:rsid w:val="00AA42A3"/>
    <w:rsid w:val="00AA462C"/>
    <w:rsid w:val="00AA486C"/>
    <w:rsid w:val="00AA4DC0"/>
    <w:rsid w:val="00AA4E31"/>
    <w:rsid w:val="00AA4E43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A7954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092"/>
    <w:rsid w:val="00AB411B"/>
    <w:rsid w:val="00AB4304"/>
    <w:rsid w:val="00AB4471"/>
    <w:rsid w:val="00AB49A9"/>
    <w:rsid w:val="00AB4A28"/>
    <w:rsid w:val="00AB4F1A"/>
    <w:rsid w:val="00AB5104"/>
    <w:rsid w:val="00AB51BA"/>
    <w:rsid w:val="00AB58B7"/>
    <w:rsid w:val="00AB5934"/>
    <w:rsid w:val="00AB5D52"/>
    <w:rsid w:val="00AB60FF"/>
    <w:rsid w:val="00AB612C"/>
    <w:rsid w:val="00AB62F6"/>
    <w:rsid w:val="00AB64F6"/>
    <w:rsid w:val="00AB6562"/>
    <w:rsid w:val="00AB6D5D"/>
    <w:rsid w:val="00AB6E25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ABA"/>
    <w:rsid w:val="00AB7AC0"/>
    <w:rsid w:val="00AB7DD9"/>
    <w:rsid w:val="00AC03CD"/>
    <w:rsid w:val="00AC04FE"/>
    <w:rsid w:val="00AC0535"/>
    <w:rsid w:val="00AC05F0"/>
    <w:rsid w:val="00AC066F"/>
    <w:rsid w:val="00AC06A0"/>
    <w:rsid w:val="00AC0AC7"/>
    <w:rsid w:val="00AC0CC1"/>
    <w:rsid w:val="00AC0F54"/>
    <w:rsid w:val="00AC19FA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736"/>
    <w:rsid w:val="00AC3805"/>
    <w:rsid w:val="00AC391E"/>
    <w:rsid w:val="00AC3B03"/>
    <w:rsid w:val="00AC3B93"/>
    <w:rsid w:val="00AC3C68"/>
    <w:rsid w:val="00AC4057"/>
    <w:rsid w:val="00AC407D"/>
    <w:rsid w:val="00AC414A"/>
    <w:rsid w:val="00AC4286"/>
    <w:rsid w:val="00AC42E6"/>
    <w:rsid w:val="00AC4621"/>
    <w:rsid w:val="00AC46CE"/>
    <w:rsid w:val="00AC4A7B"/>
    <w:rsid w:val="00AC4CA5"/>
    <w:rsid w:val="00AC4F8B"/>
    <w:rsid w:val="00AC5028"/>
    <w:rsid w:val="00AC555D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F8"/>
    <w:rsid w:val="00AC6384"/>
    <w:rsid w:val="00AC63FC"/>
    <w:rsid w:val="00AC64A6"/>
    <w:rsid w:val="00AC6B63"/>
    <w:rsid w:val="00AC6CE5"/>
    <w:rsid w:val="00AC6D6E"/>
    <w:rsid w:val="00AC6E05"/>
    <w:rsid w:val="00AC6F43"/>
    <w:rsid w:val="00AC6F68"/>
    <w:rsid w:val="00AC6F99"/>
    <w:rsid w:val="00AC750E"/>
    <w:rsid w:val="00AC7554"/>
    <w:rsid w:val="00AC762F"/>
    <w:rsid w:val="00AC78E4"/>
    <w:rsid w:val="00AC7A21"/>
    <w:rsid w:val="00AC7A2A"/>
    <w:rsid w:val="00AC7C2F"/>
    <w:rsid w:val="00AC7DD9"/>
    <w:rsid w:val="00AC7E47"/>
    <w:rsid w:val="00AD009F"/>
    <w:rsid w:val="00AD00D3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75C"/>
    <w:rsid w:val="00AD283E"/>
    <w:rsid w:val="00AD2D55"/>
    <w:rsid w:val="00AD2DCF"/>
    <w:rsid w:val="00AD32BC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EA"/>
    <w:rsid w:val="00AD4AA1"/>
    <w:rsid w:val="00AD4AB4"/>
    <w:rsid w:val="00AD4DD3"/>
    <w:rsid w:val="00AD4E96"/>
    <w:rsid w:val="00AD4ECF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517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D7ED9"/>
    <w:rsid w:val="00AE0331"/>
    <w:rsid w:val="00AE057E"/>
    <w:rsid w:val="00AE065E"/>
    <w:rsid w:val="00AE075A"/>
    <w:rsid w:val="00AE0823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C85"/>
    <w:rsid w:val="00AE4E18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997"/>
    <w:rsid w:val="00AE710A"/>
    <w:rsid w:val="00AE72D3"/>
    <w:rsid w:val="00AE737F"/>
    <w:rsid w:val="00AE759D"/>
    <w:rsid w:val="00AE781B"/>
    <w:rsid w:val="00AE7827"/>
    <w:rsid w:val="00AE7F63"/>
    <w:rsid w:val="00AF0170"/>
    <w:rsid w:val="00AF0636"/>
    <w:rsid w:val="00AF06B7"/>
    <w:rsid w:val="00AF06EB"/>
    <w:rsid w:val="00AF099C"/>
    <w:rsid w:val="00AF09BB"/>
    <w:rsid w:val="00AF1073"/>
    <w:rsid w:val="00AF1134"/>
    <w:rsid w:val="00AF11F7"/>
    <w:rsid w:val="00AF13C8"/>
    <w:rsid w:val="00AF1709"/>
    <w:rsid w:val="00AF1A31"/>
    <w:rsid w:val="00AF2289"/>
    <w:rsid w:val="00AF2553"/>
    <w:rsid w:val="00AF2653"/>
    <w:rsid w:val="00AF2B47"/>
    <w:rsid w:val="00AF2D05"/>
    <w:rsid w:val="00AF306A"/>
    <w:rsid w:val="00AF318C"/>
    <w:rsid w:val="00AF31D7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259"/>
    <w:rsid w:val="00AF45BE"/>
    <w:rsid w:val="00AF45DE"/>
    <w:rsid w:val="00AF49EF"/>
    <w:rsid w:val="00AF4A0F"/>
    <w:rsid w:val="00AF4E4D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1B0"/>
    <w:rsid w:val="00AF7455"/>
    <w:rsid w:val="00AF785D"/>
    <w:rsid w:val="00AF7C11"/>
    <w:rsid w:val="00AF7C55"/>
    <w:rsid w:val="00AF7DAC"/>
    <w:rsid w:val="00AF7ED0"/>
    <w:rsid w:val="00B001A6"/>
    <w:rsid w:val="00B00265"/>
    <w:rsid w:val="00B00D93"/>
    <w:rsid w:val="00B00F22"/>
    <w:rsid w:val="00B0107C"/>
    <w:rsid w:val="00B01142"/>
    <w:rsid w:val="00B01389"/>
    <w:rsid w:val="00B01590"/>
    <w:rsid w:val="00B01620"/>
    <w:rsid w:val="00B01A1A"/>
    <w:rsid w:val="00B01A82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20C"/>
    <w:rsid w:val="00B0534D"/>
    <w:rsid w:val="00B05553"/>
    <w:rsid w:val="00B05594"/>
    <w:rsid w:val="00B05876"/>
    <w:rsid w:val="00B0593A"/>
    <w:rsid w:val="00B05B2C"/>
    <w:rsid w:val="00B062CA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24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1EA0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1C0"/>
    <w:rsid w:val="00B133AD"/>
    <w:rsid w:val="00B13C28"/>
    <w:rsid w:val="00B13D69"/>
    <w:rsid w:val="00B13FA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BE"/>
    <w:rsid w:val="00B163E2"/>
    <w:rsid w:val="00B16426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0E18"/>
    <w:rsid w:val="00B211A3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09"/>
    <w:rsid w:val="00B240A6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EF0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471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026"/>
    <w:rsid w:val="00B3259E"/>
    <w:rsid w:val="00B32DA1"/>
    <w:rsid w:val="00B32E00"/>
    <w:rsid w:val="00B32EDE"/>
    <w:rsid w:val="00B3304B"/>
    <w:rsid w:val="00B33193"/>
    <w:rsid w:val="00B3328B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044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6EA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88F"/>
    <w:rsid w:val="00B409D9"/>
    <w:rsid w:val="00B40AD4"/>
    <w:rsid w:val="00B40CD4"/>
    <w:rsid w:val="00B40D65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8C"/>
    <w:rsid w:val="00B42A85"/>
    <w:rsid w:val="00B42C07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40C"/>
    <w:rsid w:val="00B4499C"/>
    <w:rsid w:val="00B44CD2"/>
    <w:rsid w:val="00B44E40"/>
    <w:rsid w:val="00B44E86"/>
    <w:rsid w:val="00B451D5"/>
    <w:rsid w:val="00B4537C"/>
    <w:rsid w:val="00B453EF"/>
    <w:rsid w:val="00B454C6"/>
    <w:rsid w:val="00B454EC"/>
    <w:rsid w:val="00B456C6"/>
    <w:rsid w:val="00B45A26"/>
    <w:rsid w:val="00B45A95"/>
    <w:rsid w:val="00B45DDB"/>
    <w:rsid w:val="00B462CD"/>
    <w:rsid w:val="00B46494"/>
    <w:rsid w:val="00B46834"/>
    <w:rsid w:val="00B4689A"/>
    <w:rsid w:val="00B46991"/>
    <w:rsid w:val="00B46F6A"/>
    <w:rsid w:val="00B471A3"/>
    <w:rsid w:val="00B47266"/>
    <w:rsid w:val="00B4726A"/>
    <w:rsid w:val="00B473A7"/>
    <w:rsid w:val="00B474D1"/>
    <w:rsid w:val="00B47CDE"/>
    <w:rsid w:val="00B47FAE"/>
    <w:rsid w:val="00B47FE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4FFB"/>
    <w:rsid w:val="00B5513C"/>
    <w:rsid w:val="00B551E7"/>
    <w:rsid w:val="00B5523C"/>
    <w:rsid w:val="00B552E9"/>
    <w:rsid w:val="00B55523"/>
    <w:rsid w:val="00B5566C"/>
    <w:rsid w:val="00B55763"/>
    <w:rsid w:val="00B557B4"/>
    <w:rsid w:val="00B559BA"/>
    <w:rsid w:val="00B55B40"/>
    <w:rsid w:val="00B55B67"/>
    <w:rsid w:val="00B55D45"/>
    <w:rsid w:val="00B55F01"/>
    <w:rsid w:val="00B55F80"/>
    <w:rsid w:val="00B55F82"/>
    <w:rsid w:val="00B56176"/>
    <w:rsid w:val="00B561ED"/>
    <w:rsid w:val="00B5664A"/>
    <w:rsid w:val="00B566FC"/>
    <w:rsid w:val="00B5719F"/>
    <w:rsid w:val="00B57390"/>
    <w:rsid w:val="00B574EC"/>
    <w:rsid w:val="00B5791F"/>
    <w:rsid w:val="00B57968"/>
    <w:rsid w:val="00B57B4C"/>
    <w:rsid w:val="00B57EA4"/>
    <w:rsid w:val="00B600E1"/>
    <w:rsid w:val="00B6028E"/>
    <w:rsid w:val="00B60574"/>
    <w:rsid w:val="00B6058E"/>
    <w:rsid w:val="00B6059E"/>
    <w:rsid w:val="00B605EA"/>
    <w:rsid w:val="00B60948"/>
    <w:rsid w:val="00B60A86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C2"/>
    <w:rsid w:val="00B624DC"/>
    <w:rsid w:val="00B6255D"/>
    <w:rsid w:val="00B62563"/>
    <w:rsid w:val="00B63837"/>
    <w:rsid w:val="00B639F7"/>
    <w:rsid w:val="00B63C5C"/>
    <w:rsid w:val="00B63EA7"/>
    <w:rsid w:val="00B63EC0"/>
    <w:rsid w:val="00B64238"/>
    <w:rsid w:val="00B6443D"/>
    <w:rsid w:val="00B64553"/>
    <w:rsid w:val="00B64769"/>
    <w:rsid w:val="00B64A76"/>
    <w:rsid w:val="00B64AD3"/>
    <w:rsid w:val="00B64AF1"/>
    <w:rsid w:val="00B64B13"/>
    <w:rsid w:val="00B64C26"/>
    <w:rsid w:val="00B65130"/>
    <w:rsid w:val="00B65467"/>
    <w:rsid w:val="00B65823"/>
    <w:rsid w:val="00B65997"/>
    <w:rsid w:val="00B65A1D"/>
    <w:rsid w:val="00B65EF6"/>
    <w:rsid w:val="00B65F78"/>
    <w:rsid w:val="00B660A6"/>
    <w:rsid w:val="00B661B0"/>
    <w:rsid w:val="00B662C4"/>
    <w:rsid w:val="00B66524"/>
    <w:rsid w:val="00B66659"/>
    <w:rsid w:val="00B66BBE"/>
    <w:rsid w:val="00B66D30"/>
    <w:rsid w:val="00B66F85"/>
    <w:rsid w:val="00B66FEA"/>
    <w:rsid w:val="00B67047"/>
    <w:rsid w:val="00B67386"/>
    <w:rsid w:val="00B67863"/>
    <w:rsid w:val="00B678AD"/>
    <w:rsid w:val="00B678BE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A7D"/>
    <w:rsid w:val="00B70C9C"/>
    <w:rsid w:val="00B7112C"/>
    <w:rsid w:val="00B711D2"/>
    <w:rsid w:val="00B7154D"/>
    <w:rsid w:val="00B7159A"/>
    <w:rsid w:val="00B715A6"/>
    <w:rsid w:val="00B71680"/>
    <w:rsid w:val="00B71883"/>
    <w:rsid w:val="00B71917"/>
    <w:rsid w:val="00B7193C"/>
    <w:rsid w:val="00B71B5A"/>
    <w:rsid w:val="00B71D14"/>
    <w:rsid w:val="00B71EFE"/>
    <w:rsid w:val="00B722A3"/>
    <w:rsid w:val="00B723AB"/>
    <w:rsid w:val="00B72615"/>
    <w:rsid w:val="00B7277D"/>
    <w:rsid w:val="00B728B5"/>
    <w:rsid w:val="00B72C49"/>
    <w:rsid w:val="00B72C68"/>
    <w:rsid w:val="00B72EE0"/>
    <w:rsid w:val="00B73215"/>
    <w:rsid w:val="00B733B6"/>
    <w:rsid w:val="00B73611"/>
    <w:rsid w:val="00B736C3"/>
    <w:rsid w:val="00B7372E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6BC"/>
    <w:rsid w:val="00B767ED"/>
    <w:rsid w:val="00B7682A"/>
    <w:rsid w:val="00B76941"/>
    <w:rsid w:val="00B7716F"/>
    <w:rsid w:val="00B774CF"/>
    <w:rsid w:val="00B77825"/>
    <w:rsid w:val="00B77ABF"/>
    <w:rsid w:val="00B77D2A"/>
    <w:rsid w:val="00B8010D"/>
    <w:rsid w:val="00B80647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38F"/>
    <w:rsid w:val="00B8543A"/>
    <w:rsid w:val="00B85451"/>
    <w:rsid w:val="00B854E3"/>
    <w:rsid w:val="00B8570C"/>
    <w:rsid w:val="00B85755"/>
    <w:rsid w:val="00B85FE9"/>
    <w:rsid w:val="00B8605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87F12"/>
    <w:rsid w:val="00B904EB"/>
    <w:rsid w:val="00B90617"/>
    <w:rsid w:val="00B906A4"/>
    <w:rsid w:val="00B90756"/>
    <w:rsid w:val="00B9080A"/>
    <w:rsid w:val="00B90CF2"/>
    <w:rsid w:val="00B90D4D"/>
    <w:rsid w:val="00B90FFC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32"/>
    <w:rsid w:val="00B92A7A"/>
    <w:rsid w:val="00B92D6B"/>
    <w:rsid w:val="00B92EB8"/>
    <w:rsid w:val="00B93200"/>
    <w:rsid w:val="00B9324D"/>
    <w:rsid w:val="00B934BC"/>
    <w:rsid w:val="00B93530"/>
    <w:rsid w:val="00B935CF"/>
    <w:rsid w:val="00B936D0"/>
    <w:rsid w:val="00B93AB4"/>
    <w:rsid w:val="00B93BA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1DF"/>
    <w:rsid w:val="00B9554A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791"/>
    <w:rsid w:val="00B97B26"/>
    <w:rsid w:val="00B97B37"/>
    <w:rsid w:val="00B97E54"/>
    <w:rsid w:val="00BA0011"/>
    <w:rsid w:val="00BA0405"/>
    <w:rsid w:val="00BA080E"/>
    <w:rsid w:val="00BA0A17"/>
    <w:rsid w:val="00BA0A7D"/>
    <w:rsid w:val="00BA0DDB"/>
    <w:rsid w:val="00BA0EFA"/>
    <w:rsid w:val="00BA1110"/>
    <w:rsid w:val="00BA12D8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7EA"/>
    <w:rsid w:val="00BA42FE"/>
    <w:rsid w:val="00BA48DF"/>
    <w:rsid w:val="00BA49D3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292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2B"/>
    <w:rsid w:val="00BA6F69"/>
    <w:rsid w:val="00BA788B"/>
    <w:rsid w:val="00BA7C52"/>
    <w:rsid w:val="00BB0699"/>
    <w:rsid w:val="00BB091A"/>
    <w:rsid w:val="00BB0E69"/>
    <w:rsid w:val="00BB1128"/>
    <w:rsid w:val="00BB11BB"/>
    <w:rsid w:val="00BB13EA"/>
    <w:rsid w:val="00BB148C"/>
    <w:rsid w:val="00BB1542"/>
    <w:rsid w:val="00BB165E"/>
    <w:rsid w:val="00BB179B"/>
    <w:rsid w:val="00BB17C5"/>
    <w:rsid w:val="00BB1978"/>
    <w:rsid w:val="00BB1ADA"/>
    <w:rsid w:val="00BB1B41"/>
    <w:rsid w:val="00BB1B78"/>
    <w:rsid w:val="00BB1D20"/>
    <w:rsid w:val="00BB1DB1"/>
    <w:rsid w:val="00BB1EAF"/>
    <w:rsid w:val="00BB2A41"/>
    <w:rsid w:val="00BB2B7E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9B3"/>
    <w:rsid w:val="00BB49BF"/>
    <w:rsid w:val="00BB4B07"/>
    <w:rsid w:val="00BB51E1"/>
    <w:rsid w:val="00BB56C5"/>
    <w:rsid w:val="00BB58CC"/>
    <w:rsid w:val="00BB5A42"/>
    <w:rsid w:val="00BB5BE2"/>
    <w:rsid w:val="00BB5C4F"/>
    <w:rsid w:val="00BB5C5D"/>
    <w:rsid w:val="00BB5C69"/>
    <w:rsid w:val="00BB5D41"/>
    <w:rsid w:val="00BB5D45"/>
    <w:rsid w:val="00BB5E42"/>
    <w:rsid w:val="00BB6147"/>
    <w:rsid w:val="00BB63AE"/>
    <w:rsid w:val="00BB63CE"/>
    <w:rsid w:val="00BB7210"/>
    <w:rsid w:val="00BB75C8"/>
    <w:rsid w:val="00BB763C"/>
    <w:rsid w:val="00BB776F"/>
    <w:rsid w:val="00BB79C3"/>
    <w:rsid w:val="00BB7A3A"/>
    <w:rsid w:val="00BB7C62"/>
    <w:rsid w:val="00BB7CAB"/>
    <w:rsid w:val="00BB7D28"/>
    <w:rsid w:val="00BC002A"/>
    <w:rsid w:val="00BC0058"/>
    <w:rsid w:val="00BC0167"/>
    <w:rsid w:val="00BC01C8"/>
    <w:rsid w:val="00BC01E4"/>
    <w:rsid w:val="00BC0596"/>
    <w:rsid w:val="00BC05AE"/>
    <w:rsid w:val="00BC09FC"/>
    <w:rsid w:val="00BC0BFD"/>
    <w:rsid w:val="00BC0CD3"/>
    <w:rsid w:val="00BC0CDE"/>
    <w:rsid w:val="00BC0D00"/>
    <w:rsid w:val="00BC0D5D"/>
    <w:rsid w:val="00BC0DE8"/>
    <w:rsid w:val="00BC1212"/>
    <w:rsid w:val="00BC130C"/>
    <w:rsid w:val="00BC135D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73F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56"/>
    <w:rsid w:val="00BC709B"/>
    <w:rsid w:val="00BC7220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627"/>
    <w:rsid w:val="00BD1926"/>
    <w:rsid w:val="00BD1AD6"/>
    <w:rsid w:val="00BD1B01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5C6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2B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4EC"/>
    <w:rsid w:val="00BE1581"/>
    <w:rsid w:val="00BE1714"/>
    <w:rsid w:val="00BE1738"/>
    <w:rsid w:val="00BE1864"/>
    <w:rsid w:val="00BE2075"/>
    <w:rsid w:val="00BE2345"/>
    <w:rsid w:val="00BE23A3"/>
    <w:rsid w:val="00BE2579"/>
    <w:rsid w:val="00BE27E5"/>
    <w:rsid w:val="00BE27FA"/>
    <w:rsid w:val="00BE27FC"/>
    <w:rsid w:val="00BE2C94"/>
    <w:rsid w:val="00BE2DDF"/>
    <w:rsid w:val="00BE2F8F"/>
    <w:rsid w:val="00BE2FAF"/>
    <w:rsid w:val="00BE313F"/>
    <w:rsid w:val="00BE32AA"/>
    <w:rsid w:val="00BE33E8"/>
    <w:rsid w:val="00BE3621"/>
    <w:rsid w:val="00BE36DC"/>
    <w:rsid w:val="00BE370F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B4E"/>
    <w:rsid w:val="00BE4CA2"/>
    <w:rsid w:val="00BE4CD7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6C5C"/>
    <w:rsid w:val="00BE72CC"/>
    <w:rsid w:val="00BE72FD"/>
    <w:rsid w:val="00BE753A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154"/>
    <w:rsid w:val="00BF2418"/>
    <w:rsid w:val="00BF27A7"/>
    <w:rsid w:val="00BF28ED"/>
    <w:rsid w:val="00BF350C"/>
    <w:rsid w:val="00BF3981"/>
    <w:rsid w:val="00BF3AD1"/>
    <w:rsid w:val="00BF3F25"/>
    <w:rsid w:val="00BF408E"/>
    <w:rsid w:val="00BF40C2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08F"/>
    <w:rsid w:val="00BF6287"/>
    <w:rsid w:val="00BF6702"/>
    <w:rsid w:val="00BF6779"/>
    <w:rsid w:val="00BF6843"/>
    <w:rsid w:val="00BF6BC8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1AB"/>
    <w:rsid w:val="00C0038A"/>
    <w:rsid w:val="00C00390"/>
    <w:rsid w:val="00C00425"/>
    <w:rsid w:val="00C004F8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2FAA"/>
    <w:rsid w:val="00C03143"/>
    <w:rsid w:val="00C031C6"/>
    <w:rsid w:val="00C0322F"/>
    <w:rsid w:val="00C033CF"/>
    <w:rsid w:val="00C03487"/>
    <w:rsid w:val="00C038E4"/>
    <w:rsid w:val="00C03A86"/>
    <w:rsid w:val="00C03A8B"/>
    <w:rsid w:val="00C03ABB"/>
    <w:rsid w:val="00C03ABE"/>
    <w:rsid w:val="00C03B3A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79E"/>
    <w:rsid w:val="00C068AE"/>
    <w:rsid w:val="00C06C48"/>
    <w:rsid w:val="00C0706E"/>
    <w:rsid w:val="00C0719F"/>
    <w:rsid w:val="00C0741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553"/>
    <w:rsid w:val="00C12871"/>
    <w:rsid w:val="00C12889"/>
    <w:rsid w:val="00C1295D"/>
    <w:rsid w:val="00C12A67"/>
    <w:rsid w:val="00C1308D"/>
    <w:rsid w:val="00C133D9"/>
    <w:rsid w:val="00C13994"/>
    <w:rsid w:val="00C13AD8"/>
    <w:rsid w:val="00C13D41"/>
    <w:rsid w:val="00C13DF8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0DD"/>
    <w:rsid w:val="00C16748"/>
    <w:rsid w:val="00C167A7"/>
    <w:rsid w:val="00C16827"/>
    <w:rsid w:val="00C1686A"/>
    <w:rsid w:val="00C16A59"/>
    <w:rsid w:val="00C16C47"/>
    <w:rsid w:val="00C16F7E"/>
    <w:rsid w:val="00C1702C"/>
    <w:rsid w:val="00C171F7"/>
    <w:rsid w:val="00C173AE"/>
    <w:rsid w:val="00C17DBC"/>
    <w:rsid w:val="00C17F8E"/>
    <w:rsid w:val="00C200A4"/>
    <w:rsid w:val="00C203D4"/>
    <w:rsid w:val="00C2066C"/>
    <w:rsid w:val="00C20756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1B9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0E"/>
    <w:rsid w:val="00C2573D"/>
    <w:rsid w:val="00C257EB"/>
    <w:rsid w:val="00C25A33"/>
    <w:rsid w:val="00C25B71"/>
    <w:rsid w:val="00C25E2A"/>
    <w:rsid w:val="00C25FC9"/>
    <w:rsid w:val="00C2660B"/>
    <w:rsid w:val="00C26885"/>
    <w:rsid w:val="00C26A01"/>
    <w:rsid w:val="00C26BF6"/>
    <w:rsid w:val="00C26BFC"/>
    <w:rsid w:val="00C26C78"/>
    <w:rsid w:val="00C26F45"/>
    <w:rsid w:val="00C272B6"/>
    <w:rsid w:val="00C2730E"/>
    <w:rsid w:val="00C3059D"/>
    <w:rsid w:val="00C307D2"/>
    <w:rsid w:val="00C3080D"/>
    <w:rsid w:val="00C30A0A"/>
    <w:rsid w:val="00C313AF"/>
    <w:rsid w:val="00C31C1E"/>
    <w:rsid w:val="00C31F17"/>
    <w:rsid w:val="00C320CC"/>
    <w:rsid w:val="00C32290"/>
    <w:rsid w:val="00C322B8"/>
    <w:rsid w:val="00C32AA8"/>
    <w:rsid w:val="00C32F54"/>
    <w:rsid w:val="00C33168"/>
    <w:rsid w:val="00C3338B"/>
    <w:rsid w:val="00C33490"/>
    <w:rsid w:val="00C3352F"/>
    <w:rsid w:val="00C335B2"/>
    <w:rsid w:val="00C336B8"/>
    <w:rsid w:val="00C33DAE"/>
    <w:rsid w:val="00C340A2"/>
    <w:rsid w:val="00C3418F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BB9"/>
    <w:rsid w:val="00C41DDA"/>
    <w:rsid w:val="00C41E25"/>
    <w:rsid w:val="00C41E9B"/>
    <w:rsid w:val="00C41EF2"/>
    <w:rsid w:val="00C41F76"/>
    <w:rsid w:val="00C420C0"/>
    <w:rsid w:val="00C420D2"/>
    <w:rsid w:val="00C426B7"/>
    <w:rsid w:val="00C426C3"/>
    <w:rsid w:val="00C42728"/>
    <w:rsid w:val="00C42A33"/>
    <w:rsid w:val="00C42B5F"/>
    <w:rsid w:val="00C42B78"/>
    <w:rsid w:val="00C43339"/>
    <w:rsid w:val="00C4338E"/>
    <w:rsid w:val="00C433BF"/>
    <w:rsid w:val="00C44454"/>
    <w:rsid w:val="00C44692"/>
    <w:rsid w:val="00C4470D"/>
    <w:rsid w:val="00C44753"/>
    <w:rsid w:val="00C44772"/>
    <w:rsid w:val="00C44D37"/>
    <w:rsid w:val="00C44DFF"/>
    <w:rsid w:val="00C44EA1"/>
    <w:rsid w:val="00C4518A"/>
    <w:rsid w:val="00C4559B"/>
    <w:rsid w:val="00C45689"/>
    <w:rsid w:val="00C456B4"/>
    <w:rsid w:val="00C4601B"/>
    <w:rsid w:val="00C4606C"/>
    <w:rsid w:val="00C46453"/>
    <w:rsid w:val="00C4658D"/>
    <w:rsid w:val="00C46653"/>
    <w:rsid w:val="00C46894"/>
    <w:rsid w:val="00C46952"/>
    <w:rsid w:val="00C46D3F"/>
    <w:rsid w:val="00C46D91"/>
    <w:rsid w:val="00C46EE6"/>
    <w:rsid w:val="00C47058"/>
    <w:rsid w:val="00C47108"/>
    <w:rsid w:val="00C471F0"/>
    <w:rsid w:val="00C47408"/>
    <w:rsid w:val="00C4747C"/>
    <w:rsid w:val="00C4779C"/>
    <w:rsid w:val="00C4790A"/>
    <w:rsid w:val="00C47C06"/>
    <w:rsid w:val="00C47DDF"/>
    <w:rsid w:val="00C47EC3"/>
    <w:rsid w:val="00C47EF2"/>
    <w:rsid w:val="00C50040"/>
    <w:rsid w:val="00C501A9"/>
    <w:rsid w:val="00C5048F"/>
    <w:rsid w:val="00C50875"/>
    <w:rsid w:val="00C50885"/>
    <w:rsid w:val="00C50AEA"/>
    <w:rsid w:val="00C50B5A"/>
    <w:rsid w:val="00C50B79"/>
    <w:rsid w:val="00C511AA"/>
    <w:rsid w:val="00C51243"/>
    <w:rsid w:val="00C51287"/>
    <w:rsid w:val="00C5174E"/>
    <w:rsid w:val="00C5175C"/>
    <w:rsid w:val="00C519E7"/>
    <w:rsid w:val="00C51A17"/>
    <w:rsid w:val="00C51C99"/>
    <w:rsid w:val="00C52BD0"/>
    <w:rsid w:val="00C52DD8"/>
    <w:rsid w:val="00C530D1"/>
    <w:rsid w:val="00C53276"/>
    <w:rsid w:val="00C5378A"/>
    <w:rsid w:val="00C537A2"/>
    <w:rsid w:val="00C5422F"/>
    <w:rsid w:val="00C5426D"/>
    <w:rsid w:val="00C5450A"/>
    <w:rsid w:val="00C54CCB"/>
    <w:rsid w:val="00C550C0"/>
    <w:rsid w:val="00C55233"/>
    <w:rsid w:val="00C5537D"/>
    <w:rsid w:val="00C55848"/>
    <w:rsid w:val="00C55D63"/>
    <w:rsid w:val="00C55E65"/>
    <w:rsid w:val="00C56050"/>
    <w:rsid w:val="00C562FA"/>
    <w:rsid w:val="00C5636B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D4D"/>
    <w:rsid w:val="00C61F77"/>
    <w:rsid w:val="00C62229"/>
    <w:rsid w:val="00C62292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0C7"/>
    <w:rsid w:val="00C633F6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46F"/>
    <w:rsid w:val="00C6477E"/>
    <w:rsid w:val="00C64A6F"/>
    <w:rsid w:val="00C64A9F"/>
    <w:rsid w:val="00C65017"/>
    <w:rsid w:val="00C659DD"/>
    <w:rsid w:val="00C65A48"/>
    <w:rsid w:val="00C65A74"/>
    <w:rsid w:val="00C65DA9"/>
    <w:rsid w:val="00C65DD7"/>
    <w:rsid w:val="00C6603A"/>
    <w:rsid w:val="00C66050"/>
    <w:rsid w:val="00C66341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C78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62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258"/>
    <w:rsid w:val="00C7350F"/>
    <w:rsid w:val="00C7362A"/>
    <w:rsid w:val="00C73640"/>
    <w:rsid w:val="00C737D5"/>
    <w:rsid w:val="00C7383F"/>
    <w:rsid w:val="00C73A11"/>
    <w:rsid w:val="00C73A97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372"/>
    <w:rsid w:val="00C755CE"/>
    <w:rsid w:val="00C7572F"/>
    <w:rsid w:val="00C75A4D"/>
    <w:rsid w:val="00C75A6B"/>
    <w:rsid w:val="00C75AB8"/>
    <w:rsid w:val="00C75C60"/>
    <w:rsid w:val="00C75FA0"/>
    <w:rsid w:val="00C7609A"/>
    <w:rsid w:val="00C761C9"/>
    <w:rsid w:val="00C7654A"/>
    <w:rsid w:val="00C767F3"/>
    <w:rsid w:val="00C7695D"/>
    <w:rsid w:val="00C76C8B"/>
    <w:rsid w:val="00C76EF9"/>
    <w:rsid w:val="00C76FE3"/>
    <w:rsid w:val="00C7700D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4FB"/>
    <w:rsid w:val="00C845A4"/>
    <w:rsid w:val="00C84A04"/>
    <w:rsid w:val="00C84B27"/>
    <w:rsid w:val="00C84DE0"/>
    <w:rsid w:val="00C85260"/>
    <w:rsid w:val="00C85591"/>
    <w:rsid w:val="00C86123"/>
    <w:rsid w:val="00C86336"/>
    <w:rsid w:val="00C86A6B"/>
    <w:rsid w:val="00C86D1D"/>
    <w:rsid w:val="00C87449"/>
    <w:rsid w:val="00C87481"/>
    <w:rsid w:val="00C874D8"/>
    <w:rsid w:val="00C87569"/>
    <w:rsid w:val="00C87635"/>
    <w:rsid w:val="00C8790C"/>
    <w:rsid w:val="00C879DB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1E02"/>
    <w:rsid w:val="00C920E8"/>
    <w:rsid w:val="00C9221E"/>
    <w:rsid w:val="00C929C7"/>
    <w:rsid w:val="00C92C00"/>
    <w:rsid w:val="00C92EE8"/>
    <w:rsid w:val="00C93120"/>
    <w:rsid w:val="00C9333E"/>
    <w:rsid w:val="00C936EB"/>
    <w:rsid w:val="00C93A18"/>
    <w:rsid w:val="00C93D92"/>
    <w:rsid w:val="00C940A8"/>
    <w:rsid w:val="00C943A9"/>
    <w:rsid w:val="00C94633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302"/>
    <w:rsid w:val="00C96716"/>
    <w:rsid w:val="00C967E5"/>
    <w:rsid w:val="00C96C65"/>
    <w:rsid w:val="00C96FCA"/>
    <w:rsid w:val="00C971A5"/>
    <w:rsid w:val="00C97494"/>
    <w:rsid w:val="00C9770A"/>
    <w:rsid w:val="00C97822"/>
    <w:rsid w:val="00C97BF8"/>
    <w:rsid w:val="00C97C70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BA"/>
    <w:rsid w:val="00CA4B12"/>
    <w:rsid w:val="00CA4BB8"/>
    <w:rsid w:val="00CA4DEF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260"/>
    <w:rsid w:val="00CA7277"/>
    <w:rsid w:val="00CA741C"/>
    <w:rsid w:val="00CA76C3"/>
    <w:rsid w:val="00CA7B57"/>
    <w:rsid w:val="00CA7D2F"/>
    <w:rsid w:val="00CA7E71"/>
    <w:rsid w:val="00CA7E99"/>
    <w:rsid w:val="00CA7FDE"/>
    <w:rsid w:val="00CB051F"/>
    <w:rsid w:val="00CB07C9"/>
    <w:rsid w:val="00CB0937"/>
    <w:rsid w:val="00CB099B"/>
    <w:rsid w:val="00CB09BD"/>
    <w:rsid w:val="00CB0B02"/>
    <w:rsid w:val="00CB11E9"/>
    <w:rsid w:val="00CB13BC"/>
    <w:rsid w:val="00CB13F7"/>
    <w:rsid w:val="00CB14FB"/>
    <w:rsid w:val="00CB15B0"/>
    <w:rsid w:val="00CB175F"/>
    <w:rsid w:val="00CB1BE4"/>
    <w:rsid w:val="00CB23F0"/>
    <w:rsid w:val="00CB2AF6"/>
    <w:rsid w:val="00CB2B11"/>
    <w:rsid w:val="00CB2B88"/>
    <w:rsid w:val="00CB2DD4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3F33"/>
    <w:rsid w:val="00CB4282"/>
    <w:rsid w:val="00CB438E"/>
    <w:rsid w:val="00CB4427"/>
    <w:rsid w:val="00CB44C0"/>
    <w:rsid w:val="00CB4568"/>
    <w:rsid w:val="00CB460E"/>
    <w:rsid w:val="00CB467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5A"/>
    <w:rsid w:val="00CB6ABA"/>
    <w:rsid w:val="00CB6BF5"/>
    <w:rsid w:val="00CB6FEC"/>
    <w:rsid w:val="00CB75E4"/>
    <w:rsid w:val="00CB7754"/>
    <w:rsid w:val="00CB78A4"/>
    <w:rsid w:val="00CB7910"/>
    <w:rsid w:val="00CB7A52"/>
    <w:rsid w:val="00CB7A65"/>
    <w:rsid w:val="00CB7ABA"/>
    <w:rsid w:val="00CB7B02"/>
    <w:rsid w:val="00CB7BCF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61"/>
    <w:rsid w:val="00CC16D0"/>
    <w:rsid w:val="00CC1794"/>
    <w:rsid w:val="00CC1903"/>
    <w:rsid w:val="00CC1D41"/>
    <w:rsid w:val="00CC1F97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A8E"/>
    <w:rsid w:val="00CC3D78"/>
    <w:rsid w:val="00CC3E6A"/>
    <w:rsid w:val="00CC4583"/>
    <w:rsid w:val="00CC480B"/>
    <w:rsid w:val="00CC4B4A"/>
    <w:rsid w:val="00CC4ECF"/>
    <w:rsid w:val="00CC501F"/>
    <w:rsid w:val="00CC5040"/>
    <w:rsid w:val="00CC5111"/>
    <w:rsid w:val="00CC5258"/>
    <w:rsid w:val="00CC52F1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746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88"/>
    <w:rsid w:val="00CD27B4"/>
    <w:rsid w:val="00CD27F2"/>
    <w:rsid w:val="00CD2854"/>
    <w:rsid w:val="00CD296E"/>
    <w:rsid w:val="00CD29F8"/>
    <w:rsid w:val="00CD2B51"/>
    <w:rsid w:val="00CD2BC1"/>
    <w:rsid w:val="00CD2BE9"/>
    <w:rsid w:val="00CD323A"/>
    <w:rsid w:val="00CD377A"/>
    <w:rsid w:val="00CD39A7"/>
    <w:rsid w:val="00CD3A0A"/>
    <w:rsid w:val="00CD3D1C"/>
    <w:rsid w:val="00CD4214"/>
    <w:rsid w:val="00CD42E7"/>
    <w:rsid w:val="00CD4305"/>
    <w:rsid w:val="00CD454F"/>
    <w:rsid w:val="00CD470C"/>
    <w:rsid w:val="00CD4755"/>
    <w:rsid w:val="00CD48AC"/>
    <w:rsid w:val="00CD4ADF"/>
    <w:rsid w:val="00CD4F07"/>
    <w:rsid w:val="00CD5212"/>
    <w:rsid w:val="00CD521A"/>
    <w:rsid w:val="00CD5421"/>
    <w:rsid w:val="00CD551C"/>
    <w:rsid w:val="00CD5A63"/>
    <w:rsid w:val="00CD60D8"/>
    <w:rsid w:val="00CD6460"/>
    <w:rsid w:val="00CD6D3E"/>
    <w:rsid w:val="00CD710A"/>
    <w:rsid w:val="00CD747A"/>
    <w:rsid w:val="00CD74AA"/>
    <w:rsid w:val="00CD7918"/>
    <w:rsid w:val="00CE0213"/>
    <w:rsid w:val="00CE029C"/>
    <w:rsid w:val="00CE0718"/>
    <w:rsid w:val="00CE0842"/>
    <w:rsid w:val="00CE09B0"/>
    <w:rsid w:val="00CE10CC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304"/>
    <w:rsid w:val="00CE58AD"/>
    <w:rsid w:val="00CE598C"/>
    <w:rsid w:val="00CE5A80"/>
    <w:rsid w:val="00CE5B51"/>
    <w:rsid w:val="00CE6036"/>
    <w:rsid w:val="00CE6059"/>
    <w:rsid w:val="00CE608D"/>
    <w:rsid w:val="00CE621A"/>
    <w:rsid w:val="00CE6374"/>
    <w:rsid w:val="00CE6590"/>
    <w:rsid w:val="00CE6B9E"/>
    <w:rsid w:val="00CE6C77"/>
    <w:rsid w:val="00CE6C7E"/>
    <w:rsid w:val="00CE6E1D"/>
    <w:rsid w:val="00CE78B5"/>
    <w:rsid w:val="00CE7967"/>
    <w:rsid w:val="00CE7BC6"/>
    <w:rsid w:val="00CE7E01"/>
    <w:rsid w:val="00CE7F3B"/>
    <w:rsid w:val="00CE7FAA"/>
    <w:rsid w:val="00CF0381"/>
    <w:rsid w:val="00CF08DC"/>
    <w:rsid w:val="00CF0C6E"/>
    <w:rsid w:val="00CF0D69"/>
    <w:rsid w:val="00CF0D6C"/>
    <w:rsid w:val="00CF0DF5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D"/>
    <w:rsid w:val="00CF2B99"/>
    <w:rsid w:val="00CF30B6"/>
    <w:rsid w:val="00CF3359"/>
    <w:rsid w:val="00CF3377"/>
    <w:rsid w:val="00CF385B"/>
    <w:rsid w:val="00CF3FE8"/>
    <w:rsid w:val="00CF40BE"/>
    <w:rsid w:val="00CF4111"/>
    <w:rsid w:val="00CF4322"/>
    <w:rsid w:val="00CF4A5D"/>
    <w:rsid w:val="00CF4B04"/>
    <w:rsid w:val="00CF4B32"/>
    <w:rsid w:val="00CF4C7E"/>
    <w:rsid w:val="00CF4D86"/>
    <w:rsid w:val="00CF4EFB"/>
    <w:rsid w:val="00CF508C"/>
    <w:rsid w:val="00CF5265"/>
    <w:rsid w:val="00CF535B"/>
    <w:rsid w:val="00CF5866"/>
    <w:rsid w:val="00CF64BA"/>
    <w:rsid w:val="00CF685A"/>
    <w:rsid w:val="00CF68F6"/>
    <w:rsid w:val="00CF6953"/>
    <w:rsid w:val="00CF6970"/>
    <w:rsid w:val="00CF6E44"/>
    <w:rsid w:val="00CF73DC"/>
    <w:rsid w:val="00CF789A"/>
    <w:rsid w:val="00CF78B3"/>
    <w:rsid w:val="00CF78DF"/>
    <w:rsid w:val="00CF7AAC"/>
    <w:rsid w:val="00CF7B87"/>
    <w:rsid w:val="00CF7CA5"/>
    <w:rsid w:val="00D0003C"/>
    <w:rsid w:val="00D00684"/>
    <w:rsid w:val="00D009BB"/>
    <w:rsid w:val="00D009D8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2FF1"/>
    <w:rsid w:val="00D03044"/>
    <w:rsid w:val="00D0324C"/>
    <w:rsid w:val="00D03270"/>
    <w:rsid w:val="00D03625"/>
    <w:rsid w:val="00D03629"/>
    <w:rsid w:val="00D03998"/>
    <w:rsid w:val="00D03A16"/>
    <w:rsid w:val="00D03A27"/>
    <w:rsid w:val="00D03B47"/>
    <w:rsid w:val="00D03BE2"/>
    <w:rsid w:val="00D03C99"/>
    <w:rsid w:val="00D040E1"/>
    <w:rsid w:val="00D04854"/>
    <w:rsid w:val="00D048EF"/>
    <w:rsid w:val="00D04A3B"/>
    <w:rsid w:val="00D04B9B"/>
    <w:rsid w:val="00D04D3B"/>
    <w:rsid w:val="00D05353"/>
    <w:rsid w:val="00D0537E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41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1B4"/>
    <w:rsid w:val="00D11266"/>
    <w:rsid w:val="00D1137A"/>
    <w:rsid w:val="00D1148D"/>
    <w:rsid w:val="00D11B3F"/>
    <w:rsid w:val="00D11B7B"/>
    <w:rsid w:val="00D11D9C"/>
    <w:rsid w:val="00D11EC2"/>
    <w:rsid w:val="00D11FDE"/>
    <w:rsid w:val="00D1226F"/>
    <w:rsid w:val="00D12AC1"/>
    <w:rsid w:val="00D12DF5"/>
    <w:rsid w:val="00D12FDF"/>
    <w:rsid w:val="00D135A7"/>
    <w:rsid w:val="00D1372E"/>
    <w:rsid w:val="00D13832"/>
    <w:rsid w:val="00D13988"/>
    <w:rsid w:val="00D13A64"/>
    <w:rsid w:val="00D13C24"/>
    <w:rsid w:val="00D13C6E"/>
    <w:rsid w:val="00D13E29"/>
    <w:rsid w:val="00D14036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BB3"/>
    <w:rsid w:val="00D15FCC"/>
    <w:rsid w:val="00D16779"/>
    <w:rsid w:val="00D16AE8"/>
    <w:rsid w:val="00D16C4A"/>
    <w:rsid w:val="00D16FD4"/>
    <w:rsid w:val="00D17953"/>
    <w:rsid w:val="00D17BCB"/>
    <w:rsid w:val="00D17C49"/>
    <w:rsid w:val="00D17E48"/>
    <w:rsid w:val="00D17F45"/>
    <w:rsid w:val="00D20214"/>
    <w:rsid w:val="00D20AA1"/>
    <w:rsid w:val="00D20F22"/>
    <w:rsid w:val="00D2138B"/>
    <w:rsid w:val="00D213EE"/>
    <w:rsid w:val="00D21524"/>
    <w:rsid w:val="00D2195B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4F99"/>
    <w:rsid w:val="00D2500E"/>
    <w:rsid w:val="00D251C7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8DB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B11"/>
    <w:rsid w:val="00D32DF6"/>
    <w:rsid w:val="00D32F2C"/>
    <w:rsid w:val="00D33055"/>
    <w:rsid w:val="00D3360C"/>
    <w:rsid w:val="00D3386D"/>
    <w:rsid w:val="00D3396F"/>
    <w:rsid w:val="00D33F04"/>
    <w:rsid w:val="00D33F94"/>
    <w:rsid w:val="00D341EE"/>
    <w:rsid w:val="00D343D9"/>
    <w:rsid w:val="00D344D3"/>
    <w:rsid w:val="00D345E7"/>
    <w:rsid w:val="00D34C22"/>
    <w:rsid w:val="00D34ECB"/>
    <w:rsid w:val="00D350C4"/>
    <w:rsid w:val="00D35178"/>
    <w:rsid w:val="00D3524B"/>
    <w:rsid w:val="00D354B8"/>
    <w:rsid w:val="00D35598"/>
    <w:rsid w:val="00D358B2"/>
    <w:rsid w:val="00D35CE7"/>
    <w:rsid w:val="00D360A6"/>
    <w:rsid w:val="00D360F3"/>
    <w:rsid w:val="00D3632D"/>
    <w:rsid w:val="00D36744"/>
    <w:rsid w:val="00D36751"/>
    <w:rsid w:val="00D369A4"/>
    <w:rsid w:val="00D36CD9"/>
    <w:rsid w:val="00D37616"/>
    <w:rsid w:val="00D376DE"/>
    <w:rsid w:val="00D3779C"/>
    <w:rsid w:val="00D379B1"/>
    <w:rsid w:val="00D37B78"/>
    <w:rsid w:val="00D37CE3"/>
    <w:rsid w:val="00D4001E"/>
    <w:rsid w:val="00D4025B"/>
    <w:rsid w:val="00D40539"/>
    <w:rsid w:val="00D406E2"/>
    <w:rsid w:val="00D40C00"/>
    <w:rsid w:val="00D40C45"/>
    <w:rsid w:val="00D40C9B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1"/>
    <w:rsid w:val="00D41E87"/>
    <w:rsid w:val="00D41ED1"/>
    <w:rsid w:val="00D41F86"/>
    <w:rsid w:val="00D42114"/>
    <w:rsid w:val="00D42155"/>
    <w:rsid w:val="00D4258B"/>
    <w:rsid w:val="00D429F3"/>
    <w:rsid w:val="00D42CC1"/>
    <w:rsid w:val="00D42DBC"/>
    <w:rsid w:val="00D42F28"/>
    <w:rsid w:val="00D43256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805"/>
    <w:rsid w:val="00D44DE0"/>
    <w:rsid w:val="00D44F1A"/>
    <w:rsid w:val="00D4533C"/>
    <w:rsid w:val="00D45A0D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52A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9E3"/>
    <w:rsid w:val="00D51C9E"/>
    <w:rsid w:val="00D51DDE"/>
    <w:rsid w:val="00D51ECF"/>
    <w:rsid w:val="00D51FA4"/>
    <w:rsid w:val="00D52580"/>
    <w:rsid w:val="00D52C01"/>
    <w:rsid w:val="00D52C43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AD"/>
    <w:rsid w:val="00D568E9"/>
    <w:rsid w:val="00D56BFB"/>
    <w:rsid w:val="00D56CA5"/>
    <w:rsid w:val="00D56D7E"/>
    <w:rsid w:val="00D57088"/>
    <w:rsid w:val="00D57350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274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C4F"/>
    <w:rsid w:val="00D63D30"/>
    <w:rsid w:val="00D63DFC"/>
    <w:rsid w:val="00D642A5"/>
    <w:rsid w:val="00D6462E"/>
    <w:rsid w:val="00D64B2D"/>
    <w:rsid w:val="00D6517C"/>
    <w:rsid w:val="00D65251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950"/>
    <w:rsid w:val="00D67A2D"/>
    <w:rsid w:val="00D67C6A"/>
    <w:rsid w:val="00D67CEA"/>
    <w:rsid w:val="00D67DC0"/>
    <w:rsid w:val="00D67DE8"/>
    <w:rsid w:val="00D67F06"/>
    <w:rsid w:val="00D70122"/>
    <w:rsid w:val="00D7025D"/>
    <w:rsid w:val="00D70999"/>
    <w:rsid w:val="00D70A09"/>
    <w:rsid w:val="00D70FDA"/>
    <w:rsid w:val="00D7153C"/>
    <w:rsid w:val="00D7161A"/>
    <w:rsid w:val="00D7167A"/>
    <w:rsid w:val="00D718A3"/>
    <w:rsid w:val="00D71C8F"/>
    <w:rsid w:val="00D71EE9"/>
    <w:rsid w:val="00D71F13"/>
    <w:rsid w:val="00D72187"/>
    <w:rsid w:val="00D723FB"/>
    <w:rsid w:val="00D7243D"/>
    <w:rsid w:val="00D727BB"/>
    <w:rsid w:val="00D72A23"/>
    <w:rsid w:val="00D72B3D"/>
    <w:rsid w:val="00D72DAF"/>
    <w:rsid w:val="00D731CB"/>
    <w:rsid w:val="00D73399"/>
    <w:rsid w:val="00D73497"/>
    <w:rsid w:val="00D73623"/>
    <w:rsid w:val="00D738C1"/>
    <w:rsid w:val="00D739E9"/>
    <w:rsid w:val="00D739F4"/>
    <w:rsid w:val="00D73AD4"/>
    <w:rsid w:val="00D74101"/>
    <w:rsid w:val="00D745F8"/>
    <w:rsid w:val="00D746DB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75A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BB4"/>
    <w:rsid w:val="00D77E7B"/>
    <w:rsid w:val="00D77ECC"/>
    <w:rsid w:val="00D77FEB"/>
    <w:rsid w:val="00D80190"/>
    <w:rsid w:val="00D802D3"/>
    <w:rsid w:val="00D806F0"/>
    <w:rsid w:val="00D80EF6"/>
    <w:rsid w:val="00D80FF8"/>
    <w:rsid w:val="00D8101E"/>
    <w:rsid w:val="00D81567"/>
    <w:rsid w:val="00D817D5"/>
    <w:rsid w:val="00D81ADC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DE3"/>
    <w:rsid w:val="00D84ED9"/>
    <w:rsid w:val="00D8505A"/>
    <w:rsid w:val="00D85150"/>
    <w:rsid w:val="00D852AD"/>
    <w:rsid w:val="00D852F2"/>
    <w:rsid w:val="00D857B3"/>
    <w:rsid w:val="00D8590B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D31"/>
    <w:rsid w:val="00D90E25"/>
    <w:rsid w:val="00D90F7F"/>
    <w:rsid w:val="00D9113D"/>
    <w:rsid w:val="00D91179"/>
    <w:rsid w:val="00D91370"/>
    <w:rsid w:val="00D91585"/>
    <w:rsid w:val="00D915C1"/>
    <w:rsid w:val="00D91676"/>
    <w:rsid w:val="00D91C6A"/>
    <w:rsid w:val="00D91D52"/>
    <w:rsid w:val="00D91D93"/>
    <w:rsid w:val="00D91DD0"/>
    <w:rsid w:val="00D91EF9"/>
    <w:rsid w:val="00D91FF5"/>
    <w:rsid w:val="00D921CA"/>
    <w:rsid w:val="00D9228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505"/>
    <w:rsid w:val="00D945AE"/>
    <w:rsid w:val="00D9482B"/>
    <w:rsid w:val="00D94D78"/>
    <w:rsid w:val="00D94E3C"/>
    <w:rsid w:val="00D95473"/>
    <w:rsid w:val="00D959F2"/>
    <w:rsid w:val="00D95A38"/>
    <w:rsid w:val="00D95F00"/>
    <w:rsid w:val="00D95F82"/>
    <w:rsid w:val="00D96016"/>
    <w:rsid w:val="00D963DF"/>
    <w:rsid w:val="00D96709"/>
    <w:rsid w:val="00D967AF"/>
    <w:rsid w:val="00D9687D"/>
    <w:rsid w:val="00D9689E"/>
    <w:rsid w:val="00D97519"/>
    <w:rsid w:val="00D97700"/>
    <w:rsid w:val="00D9773A"/>
    <w:rsid w:val="00D97915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9A"/>
    <w:rsid w:val="00DA0EB2"/>
    <w:rsid w:val="00DA1148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328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3B6"/>
    <w:rsid w:val="00DA363E"/>
    <w:rsid w:val="00DA375F"/>
    <w:rsid w:val="00DA38F8"/>
    <w:rsid w:val="00DA394E"/>
    <w:rsid w:val="00DA3CE4"/>
    <w:rsid w:val="00DA3FD9"/>
    <w:rsid w:val="00DA42EF"/>
    <w:rsid w:val="00DA43F8"/>
    <w:rsid w:val="00DA44BA"/>
    <w:rsid w:val="00DA4610"/>
    <w:rsid w:val="00DA4836"/>
    <w:rsid w:val="00DA48EF"/>
    <w:rsid w:val="00DA4CB2"/>
    <w:rsid w:val="00DA4D5A"/>
    <w:rsid w:val="00DA5357"/>
    <w:rsid w:val="00DA53B1"/>
    <w:rsid w:val="00DA53FC"/>
    <w:rsid w:val="00DA5A68"/>
    <w:rsid w:val="00DA5A69"/>
    <w:rsid w:val="00DA5A82"/>
    <w:rsid w:val="00DA5B93"/>
    <w:rsid w:val="00DA5BCE"/>
    <w:rsid w:val="00DA5C2E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878"/>
    <w:rsid w:val="00DB0981"/>
    <w:rsid w:val="00DB0A1C"/>
    <w:rsid w:val="00DB0B4D"/>
    <w:rsid w:val="00DB0B8F"/>
    <w:rsid w:val="00DB0D8D"/>
    <w:rsid w:val="00DB0FFE"/>
    <w:rsid w:val="00DB1062"/>
    <w:rsid w:val="00DB106A"/>
    <w:rsid w:val="00DB117A"/>
    <w:rsid w:val="00DB1270"/>
    <w:rsid w:val="00DB12B7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DB4"/>
    <w:rsid w:val="00DB3E72"/>
    <w:rsid w:val="00DB43EA"/>
    <w:rsid w:val="00DB44EB"/>
    <w:rsid w:val="00DB450A"/>
    <w:rsid w:val="00DB4719"/>
    <w:rsid w:val="00DB4757"/>
    <w:rsid w:val="00DB47AC"/>
    <w:rsid w:val="00DB481D"/>
    <w:rsid w:val="00DB49C2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03C"/>
    <w:rsid w:val="00DC02A7"/>
    <w:rsid w:val="00DC073C"/>
    <w:rsid w:val="00DC09B9"/>
    <w:rsid w:val="00DC0D8C"/>
    <w:rsid w:val="00DC0F53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BD4"/>
    <w:rsid w:val="00DC4C89"/>
    <w:rsid w:val="00DC4FD3"/>
    <w:rsid w:val="00DC53F2"/>
    <w:rsid w:val="00DC5492"/>
    <w:rsid w:val="00DC560F"/>
    <w:rsid w:val="00DC56FA"/>
    <w:rsid w:val="00DC5A59"/>
    <w:rsid w:val="00DC5D75"/>
    <w:rsid w:val="00DC6049"/>
    <w:rsid w:val="00DC6316"/>
    <w:rsid w:val="00DC65C9"/>
    <w:rsid w:val="00DC668D"/>
    <w:rsid w:val="00DC6767"/>
    <w:rsid w:val="00DC6A4E"/>
    <w:rsid w:val="00DC6DDC"/>
    <w:rsid w:val="00DC6F5A"/>
    <w:rsid w:val="00DC7675"/>
    <w:rsid w:val="00DD0053"/>
    <w:rsid w:val="00DD028C"/>
    <w:rsid w:val="00DD02CF"/>
    <w:rsid w:val="00DD03FE"/>
    <w:rsid w:val="00DD061E"/>
    <w:rsid w:val="00DD06A5"/>
    <w:rsid w:val="00DD06F9"/>
    <w:rsid w:val="00DD072E"/>
    <w:rsid w:val="00DD07E1"/>
    <w:rsid w:val="00DD0BFA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95F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A56"/>
    <w:rsid w:val="00DD5E1C"/>
    <w:rsid w:val="00DD6027"/>
    <w:rsid w:val="00DD6160"/>
    <w:rsid w:val="00DD629D"/>
    <w:rsid w:val="00DD648B"/>
    <w:rsid w:val="00DD64FD"/>
    <w:rsid w:val="00DD650F"/>
    <w:rsid w:val="00DD696F"/>
    <w:rsid w:val="00DD6C25"/>
    <w:rsid w:val="00DD6E4D"/>
    <w:rsid w:val="00DD72BC"/>
    <w:rsid w:val="00DD7509"/>
    <w:rsid w:val="00DD7738"/>
    <w:rsid w:val="00DD7B1E"/>
    <w:rsid w:val="00DD7BDB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1E56"/>
    <w:rsid w:val="00DE1FDE"/>
    <w:rsid w:val="00DE24AD"/>
    <w:rsid w:val="00DE24F1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3FCF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692"/>
    <w:rsid w:val="00DF07CF"/>
    <w:rsid w:val="00DF099F"/>
    <w:rsid w:val="00DF0A93"/>
    <w:rsid w:val="00DF0A97"/>
    <w:rsid w:val="00DF0B47"/>
    <w:rsid w:val="00DF0E06"/>
    <w:rsid w:val="00DF1298"/>
    <w:rsid w:val="00DF13BA"/>
    <w:rsid w:val="00DF1477"/>
    <w:rsid w:val="00DF19FE"/>
    <w:rsid w:val="00DF1FDD"/>
    <w:rsid w:val="00DF2241"/>
    <w:rsid w:val="00DF24CD"/>
    <w:rsid w:val="00DF273D"/>
    <w:rsid w:val="00DF284C"/>
    <w:rsid w:val="00DF2899"/>
    <w:rsid w:val="00DF2BCA"/>
    <w:rsid w:val="00DF2C0D"/>
    <w:rsid w:val="00DF2CFA"/>
    <w:rsid w:val="00DF2EFA"/>
    <w:rsid w:val="00DF309C"/>
    <w:rsid w:val="00DF3484"/>
    <w:rsid w:val="00DF35E8"/>
    <w:rsid w:val="00DF37B4"/>
    <w:rsid w:val="00DF3845"/>
    <w:rsid w:val="00DF386C"/>
    <w:rsid w:val="00DF38EC"/>
    <w:rsid w:val="00DF3955"/>
    <w:rsid w:val="00DF3B50"/>
    <w:rsid w:val="00DF3C9A"/>
    <w:rsid w:val="00DF3CD8"/>
    <w:rsid w:val="00DF3DBE"/>
    <w:rsid w:val="00DF3DD0"/>
    <w:rsid w:val="00DF4248"/>
    <w:rsid w:val="00DF42A7"/>
    <w:rsid w:val="00DF4497"/>
    <w:rsid w:val="00DF45DD"/>
    <w:rsid w:val="00DF4A1C"/>
    <w:rsid w:val="00DF4AE4"/>
    <w:rsid w:val="00DF4B08"/>
    <w:rsid w:val="00DF527D"/>
    <w:rsid w:val="00DF5A6D"/>
    <w:rsid w:val="00DF5B6B"/>
    <w:rsid w:val="00DF63DF"/>
    <w:rsid w:val="00DF64A3"/>
    <w:rsid w:val="00DF6B6E"/>
    <w:rsid w:val="00DF6CB0"/>
    <w:rsid w:val="00DF6CF3"/>
    <w:rsid w:val="00DF6D99"/>
    <w:rsid w:val="00DF7037"/>
    <w:rsid w:val="00DF72C9"/>
    <w:rsid w:val="00DF73C8"/>
    <w:rsid w:val="00DF7456"/>
    <w:rsid w:val="00DF759F"/>
    <w:rsid w:val="00DF77B0"/>
    <w:rsid w:val="00DF797A"/>
    <w:rsid w:val="00DF7AD1"/>
    <w:rsid w:val="00DF7B34"/>
    <w:rsid w:val="00DF7C80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BD8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968"/>
    <w:rsid w:val="00E03A14"/>
    <w:rsid w:val="00E03B9D"/>
    <w:rsid w:val="00E03BF8"/>
    <w:rsid w:val="00E03EB4"/>
    <w:rsid w:val="00E04432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1D2"/>
    <w:rsid w:val="00E05217"/>
    <w:rsid w:val="00E05445"/>
    <w:rsid w:val="00E0589A"/>
    <w:rsid w:val="00E059D6"/>
    <w:rsid w:val="00E05B93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AA5"/>
    <w:rsid w:val="00E11E98"/>
    <w:rsid w:val="00E122AC"/>
    <w:rsid w:val="00E12305"/>
    <w:rsid w:val="00E123FF"/>
    <w:rsid w:val="00E124AD"/>
    <w:rsid w:val="00E12572"/>
    <w:rsid w:val="00E12624"/>
    <w:rsid w:val="00E1263B"/>
    <w:rsid w:val="00E1283A"/>
    <w:rsid w:val="00E12BDD"/>
    <w:rsid w:val="00E12C32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3949"/>
    <w:rsid w:val="00E13C05"/>
    <w:rsid w:val="00E1406E"/>
    <w:rsid w:val="00E14B4B"/>
    <w:rsid w:val="00E14C3F"/>
    <w:rsid w:val="00E14CB9"/>
    <w:rsid w:val="00E15088"/>
    <w:rsid w:val="00E15285"/>
    <w:rsid w:val="00E154A5"/>
    <w:rsid w:val="00E15588"/>
    <w:rsid w:val="00E15598"/>
    <w:rsid w:val="00E1599A"/>
    <w:rsid w:val="00E15CFF"/>
    <w:rsid w:val="00E16143"/>
    <w:rsid w:val="00E161F8"/>
    <w:rsid w:val="00E162ED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AD"/>
    <w:rsid w:val="00E2125F"/>
    <w:rsid w:val="00E21452"/>
    <w:rsid w:val="00E216A8"/>
    <w:rsid w:val="00E218E0"/>
    <w:rsid w:val="00E218FA"/>
    <w:rsid w:val="00E21AE6"/>
    <w:rsid w:val="00E21AED"/>
    <w:rsid w:val="00E21C30"/>
    <w:rsid w:val="00E21E0F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903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75B3"/>
    <w:rsid w:val="00E277DF"/>
    <w:rsid w:val="00E279D0"/>
    <w:rsid w:val="00E27F25"/>
    <w:rsid w:val="00E304C0"/>
    <w:rsid w:val="00E305AA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9F"/>
    <w:rsid w:val="00E32CA5"/>
    <w:rsid w:val="00E330CA"/>
    <w:rsid w:val="00E33147"/>
    <w:rsid w:val="00E33151"/>
    <w:rsid w:val="00E333A7"/>
    <w:rsid w:val="00E336C6"/>
    <w:rsid w:val="00E33975"/>
    <w:rsid w:val="00E339EA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CA"/>
    <w:rsid w:val="00E349D5"/>
    <w:rsid w:val="00E34BB3"/>
    <w:rsid w:val="00E35005"/>
    <w:rsid w:val="00E352A5"/>
    <w:rsid w:val="00E3597A"/>
    <w:rsid w:val="00E35990"/>
    <w:rsid w:val="00E35B45"/>
    <w:rsid w:val="00E3681B"/>
    <w:rsid w:val="00E36ADB"/>
    <w:rsid w:val="00E36B77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B0"/>
    <w:rsid w:val="00E402D7"/>
    <w:rsid w:val="00E403F9"/>
    <w:rsid w:val="00E40639"/>
    <w:rsid w:val="00E4076B"/>
    <w:rsid w:val="00E40A49"/>
    <w:rsid w:val="00E40D3B"/>
    <w:rsid w:val="00E40FD2"/>
    <w:rsid w:val="00E41135"/>
    <w:rsid w:val="00E411D9"/>
    <w:rsid w:val="00E4123F"/>
    <w:rsid w:val="00E41251"/>
    <w:rsid w:val="00E414BB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2D1"/>
    <w:rsid w:val="00E4330E"/>
    <w:rsid w:val="00E4357D"/>
    <w:rsid w:val="00E438AB"/>
    <w:rsid w:val="00E43D98"/>
    <w:rsid w:val="00E43DEA"/>
    <w:rsid w:val="00E43ED6"/>
    <w:rsid w:val="00E44215"/>
    <w:rsid w:val="00E44430"/>
    <w:rsid w:val="00E444D3"/>
    <w:rsid w:val="00E44502"/>
    <w:rsid w:val="00E44F51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E8E"/>
    <w:rsid w:val="00E470DE"/>
    <w:rsid w:val="00E473F8"/>
    <w:rsid w:val="00E47542"/>
    <w:rsid w:val="00E47598"/>
    <w:rsid w:val="00E4776C"/>
    <w:rsid w:val="00E478A0"/>
    <w:rsid w:val="00E47A36"/>
    <w:rsid w:val="00E47CD1"/>
    <w:rsid w:val="00E5070B"/>
    <w:rsid w:val="00E50B90"/>
    <w:rsid w:val="00E50BA8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96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16"/>
    <w:rsid w:val="00E538BB"/>
    <w:rsid w:val="00E53976"/>
    <w:rsid w:val="00E53A5C"/>
    <w:rsid w:val="00E54083"/>
    <w:rsid w:val="00E54569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E5"/>
    <w:rsid w:val="00E62318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9A5"/>
    <w:rsid w:val="00E66A86"/>
    <w:rsid w:val="00E66BFD"/>
    <w:rsid w:val="00E66EC4"/>
    <w:rsid w:val="00E66EEF"/>
    <w:rsid w:val="00E67014"/>
    <w:rsid w:val="00E673AE"/>
    <w:rsid w:val="00E6757D"/>
    <w:rsid w:val="00E67710"/>
    <w:rsid w:val="00E679FE"/>
    <w:rsid w:val="00E67A51"/>
    <w:rsid w:val="00E67D50"/>
    <w:rsid w:val="00E70107"/>
    <w:rsid w:val="00E7012D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69"/>
    <w:rsid w:val="00E71DC8"/>
    <w:rsid w:val="00E71E22"/>
    <w:rsid w:val="00E721CE"/>
    <w:rsid w:val="00E724AD"/>
    <w:rsid w:val="00E727F5"/>
    <w:rsid w:val="00E728EB"/>
    <w:rsid w:val="00E72A86"/>
    <w:rsid w:val="00E72BEE"/>
    <w:rsid w:val="00E72FE2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40C"/>
    <w:rsid w:val="00E77817"/>
    <w:rsid w:val="00E77905"/>
    <w:rsid w:val="00E77AE9"/>
    <w:rsid w:val="00E77D4A"/>
    <w:rsid w:val="00E77ED7"/>
    <w:rsid w:val="00E77F77"/>
    <w:rsid w:val="00E8011C"/>
    <w:rsid w:val="00E8026A"/>
    <w:rsid w:val="00E80732"/>
    <w:rsid w:val="00E80939"/>
    <w:rsid w:val="00E81277"/>
    <w:rsid w:val="00E819DE"/>
    <w:rsid w:val="00E81AB3"/>
    <w:rsid w:val="00E81B90"/>
    <w:rsid w:val="00E81DC7"/>
    <w:rsid w:val="00E81E02"/>
    <w:rsid w:val="00E829FA"/>
    <w:rsid w:val="00E82C19"/>
    <w:rsid w:val="00E83308"/>
    <w:rsid w:val="00E8343C"/>
    <w:rsid w:val="00E83700"/>
    <w:rsid w:val="00E8386D"/>
    <w:rsid w:val="00E839DE"/>
    <w:rsid w:val="00E83B47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1E"/>
    <w:rsid w:val="00E85095"/>
    <w:rsid w:val="00E856EB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595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6B9"/>
    <w:rsid w:val="00E9173A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C13"/>
    <w:rsid w:val="00E92DD8"/>
    <w:rsid w:val="00E92DE9"/>
    <w:rsid w:val="00E93173"/>
    <w:rsid w:val="00E932DA"/>
    <w:rsid w:val="00E93A2D"/>
    <w:rsid w:val="00E93A89"/>
    <w:rsid w:val="00E93B53"/>
    <w:rsid w:val="00E93B84"/>
    <w:rsid w:val="00E93B8D"/>
    <w:rsid w:val="00E93C7B"/>
    <w:rsid w:val="00E940AE"/>
    <w:rsid w:val="00E941F4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79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6E21"/>
    <w:rsid w:val="00E970E5"/>
    <w:rsid w:val="00E9712B"/>
    <w:rsid w:val="00E97362"/>
    <w:rsid w:val="00E979CB"/>
    <w:rsid w:val="00E97AC6"/>
    <w:rsid w:val="00E97AF6"/>
    <w:rsid w:val="00E97C1E"/>
    <w:rsid w:val="00E97C62"/>
    <w:rsid w:val="00E97C87"/>
    <w:rsid w:val="00EA01A4"/>
    <w:rsid w:val="00EA05E6"/>
    <w:rsid w:val="00EA0784"/>
    <w:rsid w:val="00EA0A78"/>
    <w:rsid w:val="00EA0B1A"/>
    <w:rsid w:val="00EA0CC2"/>
    <w:rsid w:val="00EA0D9E"/>
    <w:rsid w:val="00EA0E04"/>
    <w:rsid w:val="00EA0F7B"/>
    <w:rsid w:val="00EA1055"/>
    <w:rsid w:val="00EA12BC"/>
    <w:rsid w:val="00EA13C4"/>
    <w:rsid w:val="00EA13EF"/>
    <w:rsid w:val="00EA1507"/>
    <w:rsid w:val="00EA184C"/>
    <w:rsid w:val="00EA22C1"/>
    <w:rsid w:val="00EA22E2"/>
    <w:rsid w:val="00EA24FD"/>
    <w:rsid w:val="00EA2541"/>
    <w:rsid w:val="00EA2574"/>
    <w:rsid w:val="00EA2788"/>
    <w:rsid w:val="00EA2A8A"/>
    <w:rsid w:val="00EA2DD7"/>
    <w:rsid w:val="00EA2E61"/>
    <w:rsid w:val="00EA3400"/>
    <w:rsid w:val="00EA347D"/>
    <w:rsid w:val="00EA3634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91B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14"/>
    <w:rsid w:val="00EA5E83"/>
    <w:rsid w:val="00EA5F79"/>
    <w:rsid w:val="00EA5FE1"/>
    <w:rsid w:val="00EA609C"/>
    <w:rsid w:val="00EA6304"/>
    <w:rsid w:val="00EA6540"/>
    <w:rsid w:val="00EA6B7C"/>
    <w:rsid w:val="00EA6C88"/>
    <w:rsid w:val="00EA6DFE"/>
    <w:rsid w:val="00EA7022"/>
    <w:rsid w:val="00EA72BB"/>
    <w:rsid w:val="00EA7785"/>
    <w:rsid w:val="00EA782B"/>
    <w:rsid w:val="00EA7900"/>
    <w:rsid w:val="00EA79B7"/>
    <w:rsid w:val="00EA7A35"/>
    <w:rsid w:val="00EA7B8D"/>
    <w:rsid w:val="00EA7F2E"/>
    <w:rsid w:val="00EB0055"/>
    <w:rsid w:val="00EB018E"/>
    <w:rsid w:val="00EB0416"/>
    <w:rsid w:val="00EB0496"/>
    <w:rsid w:val="00EB09BA"/>
    <w:rsid w:val="00EB09EB"/>
    <w:rsid w:val="00EB0C40"/>
    <w:rsid w:val="00EB1014"/>
    <w:rsid w:val="00EB11AF"/>
    <w:rsid w:val="00EB145A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D9A"/>
    <w:rsid w:val="00EB2FBF"/>
    <w:rsid w:val="00EB30E0"/>
    <w:rsid w:val="00EB30EF"/>
    <w:rsid w:val="00EB3109"/>
    <w:rsid w:val="00EB31E9"/>
    <w:rsid w:val="00EB3207"/>
    <w:rsid w:val="00EB3402"/>
    <w:rsid w:val="00EB34AA"/>
    <w:rsid w:val="00EB36A7"/>
    <w:rsid w:val="00EB3845"/>
    <w:rsid w:val="00EB3C51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9FD"/>
    <w:rsid w:val="00EB5BA0"/>
    <w:rsid w:val="00EB611D"/>
    <w:rsid w:val="00EB61C2"/>
    <w:rsid w:val="00EB637B"/>
    <w:rsid w:val="00EB6627"/>
    <w:rsid w:val="00EB671D"/>
    <w:rsid w:val="00EB6825"/>
    <w:rsid w:val="00EB689E"/>
    <w:rsid w:val="00EB697A"/>
    <w:rsid w:val="00EB6E89"/>
    <w:rsid w:val="00EB6F3B"/>
    <w:rsid w:val="00EB6FF2"/>
    <w:rsid w:val="00EB704D"/>
    <w:rsid w:val="00EB7139"/>
    <w:rsid w:val="00EB71D0"/>
    <w:rsid w:val="00EB7364"/>
    <w:rsid w:val="00EB7C34"/>
    <w:rsid w:val="00EB7ED0"/>
    <w:rsid w:val="00EC0219"/>
    <w:rsid w:val="00EC027C"/>
    <w:rsid w:val="00EC03EB"/>
    <w:rsid w:val="00EC0627"/>
    <w:rsid w:val="00EC0696"/>
    <w:rsid w:val="00EC07E9"/>
    <w:rsid w:val="00EC0830"/>
    <w:rsid w:val="00EC0A7B"/>
    <w:rsid w:val="00EC0B1D"/>
    <w:rsid w:val="00EC0F89"/>
    <w:rsid w:val="00EC1184"/>
    <w:rsid w:val="00EC1B21"/>
    <w:rsid w:val="00EC2041"/>
    <w:rsid w:val="00EC2058"/>
    <w:rsid w:val="00EC2098"/>
    <w:rsid w:val="00EC222F"/>
    <w:rsid w:val="00EC2332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8DC"/>
    <w:rsid w:val="00EC4AF0"/>
    <w:rsid w:val="00EC4CF4"/>
    <w:rsid w:val="00EC4E23"/>
    <w:rsid w:val="00EC4F93"/>
    <w:rsid w:val="00EC548E"/>
    <w:rsid w:val="00EC5796"/>
    <w:rsid w:val="00EC5953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47A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1C42"/>
    <w:rsid w:val="00ED249F"/>
    <w:rsid w:val="00ED27B9"/>
    <w:rsid w:val="00ED2DA7"/>
    <w:rsid w:val="00ED3117"/>
    <w:rsid w:val="00ED317A"/>
    <w:rsid w:val="00ED32E3"/>
    <w:rsid w:val="00ED3427"/>
    <w:rsid w:val="00ED3B42"/>
    <w:rsid w:val="00ED4146"/>
    <w:rsid w:val="00ED41AE"/>
    <w:rsid w:val="00ED47D0"/>
    <w:rsid w:val="00ED48FE"/>
    <w:rsid w:val="00ED4C9A"/>
    <w:rsid w:val="00ED4DE9"/>
    <w:rsid w:val="00ED562C"/>
    <w:rsid w:val="00ED56B2"/>
    <w:rsid w:val="00ED56CA"/>
    <w:rsid w:val="00ED56E2"/>
    <w:rsid w:val="00ED57DB"/>
    <w:rsid w:val="00ED5A41"/>
    <w:rsid w:val="00ED5EA2"/>
    <w:rsid w:val="00ED5F6E"/>
    <w:rsid w:val="00ED629F"/>
    <w:rsid w:val="00ED635D"/>
    <w:rsid w:val="00ED6B08"/>
    <w:rsid w:val="00ED7235"/>
    <w:rsid w:val="00ED7667"/>
    <w:rsid w:val="00EE0408"/>
    <w:rsid w:val="00EE044E"/>
    <w:rsid w:val="00EE0450"/>
    <w:rsid w:val="00EE0464"/>
    <w:rsid w:val="00EE04F0"/>
    <w:rsid w:val="00EE051D"/>
    <w:rsid w:val="00EE0727"/>
    <w:rsid w:val="00EE09E9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FA"/>
    <w:rsid w:val="00EE32A2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3D7D"/>
    <w:rsid w:val="00EE49CC"/>
    <w:rsid w:val="00EE4AA2"/>
    <w:rsid w:val="00EE4B06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6E3"/>
    <w:rsid w:val="00EE776A"/>
    <w:rsid w:val="00EE783B"/>
    <w:rsid w:val="00EE7C38"/>
    <w:rsid w:val="00EF002A"/>
    <w:rsid w:val="00EF0050"/>
    <w:rsid w:val="00EF0576"/>
    <w:rsid w:val="00EF05D6"/>
    <w:rsid w:val="00EF0780"/>
    <w:rsid w:val="00EF0791"/>
    <w:rsid w:val="00EF08B1"/>
    <w:rsid w:val="00EF094E"/>
    <w:rsid w:val="00EF0B8F"/>
    <w:rsid w:val="00EF0B93"/>
    <w:rsid w:val="00EF10B5"/>
    <w:rsid w:val="00EF14AA"/>
    <w:rsid w:val="00EF1751"/>
    <w:rsid w:val="00EF1979"/>
    <w:rsid w:val="00EF2156"/>
    <w:rsid w:val="00EF225B"/>
    <w:rsid w:val="00EF234F"/>
    <w:rsid w:val="00EF270D"/>
    <w:rsid w:val="00EF2800"/>
    <w:rsid w:val="00EF2A2F"/>
    <w:rsid w:val="00EF2AA0"/>
    <w:rsid w:val="00EF2B43"/>
    <w:rsid w:val="00EF2F27"/>
    <w:rsid w:val="00EF32BA"/>
    <w:rsid w:val="00EF37A0"/>
    <w:rsid w:val="00EF3866"/>
    <w:rsid w:val="00EF3D52"/>
    <w:rsid w:val="00EF3E14"/>
    <w:rsid w:val="00EF407E"/>
    <w:rsid w:val="00EF425C"/>
    <w:rsid w:val="00EF44D7"/>
    <w:rsid w:val="00EF4650"/>
    <w:rsid w:val="00EF47E8"/>
    <w:rsid w:val="00EF490F"/>
    <w:rsid w:val="00EF4B9A"/>
    <w:rsid w:val="00EF4BB5"/>
    <w:rsid w:val="00EF4BC9"/>
    <w:rsid w:val="00EF4C8E"/>
    <w:rsid w:val="00EF4F0F"/>
    <w:rsid w:val="00EF50D1"/>
    <w:rsid w:val="00EF5600"/>
    <w:rsid w:val="00EF5960"/>
    <w:rsid w:val="00EF5B44"/>
    <w:rsid w:val="00EF6200"/>
    <w:rsid w:val="00EF6574"/>
    <w:rsid w:val="00EF6881"/>
    <w:rsid w:val="00EF6C0F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9B"/>
    <w:rsid w:val="00F000AB"/>
    <w:rsid w:val="00F000D7"/>
    <w:rsid w:val="00F003C4"/>
    <w:rsid w:val="00F008BB"/>
    <w:rsid w:val="00F00E2A"/>
    <w:rsid w:val="00F011FD"/>
    <w:rsid w:val="00F01581"/>
    <w:rsid w:val="00F01DBD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CE5"/>
    <w:rsid w:val="00F02D4E"/>
    <w:rsid w:val="00F02E6C"/>
    <w:rsid w:val="00F03053"/>
    <w:rsid w:val="00F03207"/>
    <w:rsid w:val="00F034FF"/>
    <w:rsid w:val="00F036A5"/>
    <w:rsid w:val="00F03C52"/>
    <w:rsid w:val="00F03CFB"/>
    <w:rsid w:val="00F03D1F"/>
    <w:rsid w:val="00F03D41"/>
    <w:rsid w:val="00F0406F"/>
    <w:rsid w:val="00F041C1"/>
    <w:rsid w:val="00F042EC"/>
    <w:rsid w:val="00F044C7"/>
    <w:rsid w:val="00F045B8"/>
    <w:rsid w:val="00F04B63"/>
    <w:rsid w:val="00F04EFF"/>
    <w:rsid w:val="00F05550"/>
    <w:rsid w:val="00F05655"/>
    <w:rsid w:val="00F05913"/>
    <w:rsid w:val="00F0592A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7086"/>
    <w:rsid w:val="00F07574"/>
    <w:rsid w:val="00F07782"/>
    <w:rsid w:val="00F07A40"/>
    <w:rsid w:val="00F07A98"/>
    <w:rsid w:val="00F07C3E"/>
    <w:rsid w:val="00F07CD7"/>
    <w:rsid w:val="00F07E99"/>
    <w:rsid w:val="00F07F1D"/>
    <w:rsid w:val="00F07FF7"/>
    <w:rsid w:val="00F10632"/>
    <w:rsid w:val="00F10CD1"/>
    <w:rsid w:val="00F112C7"/>
    <w:rsid w:val="00F11368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86E"/>
    <w:rsid w:val="00F12D58"/>
    <w:rsid w:val="00F12DA0"/>
    <w:rsid w:val="00F12E9C"/>
    <w:rsid w:val="00F1303A"/>
    <w:rsid w:val="00F13068"/>
    <w:rsid w:val="00F130C4"/>
    <w:rsid w:val="00F1325F"/>
    <w:rsid w:val="00F1355B"/>
    <w:rsid w:val="00F1372B"/>
    <w:rsid w:val="00F13741"/>
    <w:rsid w:val="00F13B15"/>
    <w:rsid w:val="00F13C72"/>
    <w:rsid w:val="00F13D2E"/>
    <w:rsid w:val="00F13E68"/>
    <w:rsid w:val="00F13F6D"/>
    <w:rsid w:val="00F13FBE"/>
    <w:rsid w:val="00F1405F"/>
    <w:rsid w:val="00F142FB"/>
    <w:rsid w:val="00F143A3"/>
    <w:rsid w:val="00F146DB"/>
    <w:rsid w:val="00F147E3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963"/>
    <w:rsid w:val="00F15995"/>
    <w:rsid w:val="00F15AB5"/>
    <w:rsid w:val="00F15C64"/>
    <w:rsid w:val="00F15CA2"/>
    <w:rsid w:val="00F15DAD"/>
    <w:rsid w:val="00F1641D"/>
    <w:rsid w:val="00F168A7"/>
    <w:rsid w:val="00F16980"/>
    <w:rsid w:val="00F16F1A"/>
    <w:rsid w:val="00F1702B"/>
    <w:rsid w:val="00F1721F"/>
    <w:rsid w:val="00F17FF5"/>
    <w:rsid w:val="00F17FFE"/>
    <w:rsid w:val="00F20041"/>
    <w:rsid w:val="00F2011A"/>
    <w:rsid w:val="00F201F0"/>
    <w:rsid w:val="00F204A1"/>
    <w:rsid w:val="00F206F4"/>
    <w:rsid w:val="00F20C95"/>
    <w:rsid w:val="00F20E43"/>
    <w:rsid w:val="00F210DA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650"/>
    <w:rsid w:val="00F2265B"/>
    <w:rsid w:val="00F226BD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664"/>
    <w:rsid w:val="00F259B8"/>
    <w:rsid w:val="00F25BFB"/>
    <w:rsid w:val="00F25C7B"/>
    <w:rsid w:val="00F26195"/>
    <w:rsid w:val="00F262DD"/>
    <w:rsid w:val="00F26496"/>
    <w:rsid w:val="00F268B8"/>
    <w:rsid w:val="00F26AA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83B"/>
    <w:rsid w:val="00F30962"/>
    <w:rsid w:val="00F30984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D7F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2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D6F"/>
    <w:rsid w:val="00F37E6F"/>
    <w:rsid w:val="00F37F98"/>
    <w:rsid w:val="00F40B01"/>
    <w:rsid w:val="00F40B51"/>
    <w:rsid w:val="00F40D4F"/>
    <w:rsid w:val="00F40E11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DF0"/>
    <w:rsid w:val="00F42F23"/>
    <w:rsid w:val="00F42F5C"/>
    <w:rsid w:val="00F42FDD"/>
    <w:rsid w:val="00F43089"/>
    <w:rsid w:val="00F43134"/>
    <w:rsid w:val="00F431F7"/>
    <w:rsid w:val="00F43617"/>
    <w:rsid w:val="00F436ED"/>
    <w:rsid w:val="00F43734"/>
    <w:rsid w:val="00F43935"/>
    <w:rsid w:val="00F4397A"/>
    <w:rsid w:val="00F43AB1"/>
    <w:rsid w:val="00F43BE5"/>
    <w:rsid w:val="00F43DD0"/>
    <w:rsid w:val="00F43F7A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4BCA"/>
    <w:rsid w:val="00F45161"/>
    <w:rsid w:val="00F454F3"/>
    <w:rsid w:val="00F45523"/>
    <w:rsid w:val="00F45570"/>
    <w:rsid w:val="00F45B07"/>
    <w:rsid w:val="00F45C71"/>
    <w:rsid w:val="00F46058"/>
    <w:rsid w:val="00F46089"/>
    <w:rsid w:val="00F46709"/>
    <w:rsid w:val="00F46A3C"/>
    <w:rsid w:val="00F46C54"/>
    <w:rsid w:val="00F46DEF"/>
    <w:rsid w:val="00F46F4D"/>
    <w:rsid w:val="00F46F94"/>
    <w:rsid w:val="00F471B3"/>
    <w:rsid w:val="00F477C4"/>
    <w:rsid w:val="00F479B3"/>
    <w:rsid w:val="00F47E24"/>
    <w:rsid w:val="00F50310"/>
    <w:rsid w:val="00F506E8"/>
    <w:rsid w:val="00F5072D"/>
    <w:rsid w:val="00F50A37"/>
    <w:rsid w:val="00F50EC6"/>
    <w:rsid w:val="00F50EEB"/>
    <w:rsid w:val="00F50F8B"/>
    <w:rsid w:val="00F5154A"/>
    <w:rsid w:val="00F5178A"/>
    <w:rsid w:val="00F51842"/>
    <w:rsid w:val="00F51DD0"/>
    <w:rsid w:val="00F51E33"/>
    <w:rsid w:val="00F51EF5"/>
    <w:rsid w:val="00F52475"/>
    <w:rsid w:val="00F524D2"/>
    <w:rsid w:val="00F524DA"/>
    <w:rsid w:val="00F52911"/>
    <w:rsid w:val="00F52BEF"/>
    <w:rsid w:val="00F52CE5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3D85"/>
    <w:rsid w:val="00F54091"/>
    <w:rsid w:val="00F544FB"/>
    <w:rsid w:val="00F54523"/>
    <w:rsid w:val="00F5490A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704"/>
    <w:rsid w:val="00F57D1A"/>
    <w:rsid w:val="00F60394"/>
    <w:rsid w:val="00F603D2"/>
    <w:rsid w:val="00F6058D"/>
    <w:rsid w:val="00F606BF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3DEC"/>
    <w:rsid w:val="00F6411A"/>
    <w:rsid w:val="00F6414F"/>
    <w:rsid w:val="00F646BC"/>
    <w:rsid w:val="00F646DD"/>
    <w:rsid w:val="00F64CA8"/>
    <w:rsid w:val="00F65040"/>
    <w:rsid w:val="00F650B0"/>
    <w:rsid w:val="00F650BF"/>
    <w:rsid w:val="00F6518A"/>
    <w:rsid w:val="00F658B3"/>
    <w:rsid w:val="00F65CF0"/>
    <w:rsid w:val="00F660D5"/>
    <w:rsid w:val="00F663AF"/>
    <w:rsid w:val="00F663F6"/>
    <w:rsid w:val="00F66417"/>
    <w:rsid w:val="00F66420"/>
    <w:rsid w:val="00F66465"/>
    <w:rsid w:val="00F666B0"/>
    <w:rsid w:val="00F66C79"/>
    <w:rsid w:val="00F66F70"/>
    <w:rsid w:val="00F67017"/>
    <w:rsid w:val="00F67072"/>
    <w:rsid w:val="00F67353"/>
    <w:rsid w:val="00F673AA"/>
    <w:rsid w:val="00F6785B"/>
    <w:rsid w:val="00F67A11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A0"/>
    <w:rsid w:val="00F723C6"/>
    <w:rsid w:val="00F7251C"/>
    <w:rsid w:val="00F725A6"/>
    <w:rsid w:val="00F72665"/>
    <w:rsid w:val="00F72D18"/>
    <w:rsid w:val="00F72FA0"/>
    <w:rsid w:val="00F73988"/>
    <w:rsid w:val="00F739E8"/>
    <w:rsid w:val="00F73BD5"/>
    <w:rsid w:val="00F73F2D"/>
    <w:rsid w:val="00F74102"/>
    <w:rsid w:val="00F74130"/>
    <w:rsid w:val="00F742B2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4F4"/>
    <w:rsid w:val="00F765A1"/>
    <w:rsid w:val="00F76C4E"/>
    <w:rsid w:val="00F76D53"/>
    <w:rsid w:val="00F76D89"/>
    <w:rsid w:val="00F76E8E"/>
    <w:rsid w:val="00F771A3"/>
    <w:rsid w:val="00F772E7"/>
    <w:rsid w:val="00F774EC"/>
    <w:rsid w:val="00F77604"/>
    <w:rsid w:val="00F777A7"/>
    <w:rsid w:val="00F77894"/>
    <w:rsid w:val="00F77A95"/>
    <w:rsid w:val="00F77C11"/>
    <w:rsid w:val="00F77D96"/>
    <w:rsid w:val="00F77EE3"/>
    <w:rsid w:val="00F80043"/>
    <w:rsid w:val="00F8009B"/>
    <w:rsid w:val="00F80210"/>
    <w:rsid w:val="00F803F1"/>
    <w:rsid w:val="00F80428"/>
    <w:rsid w:val="00F80538"/>
    <w:rsid w:val="00F807D6"/>
    <w:rsid w:val="00F80E18"/>
    <w:rsid w:val="00F80F23"/>
    <w:rsid w:val="00F80F2E"/>
    <w:rsid w:val="00F80F50"/>
    <w:rsid w:val="00F80F8C"/>
    <w:rsid w:val="00F8100E"/>
    <w:rsid w:val="00F8138C"/>
    <w:rsid w:val="00F8141B"/>
    <w:rsid w:val="00F815BD"/>
    <w:rsid w:val="00F815CF"/>
    <w:rsid w:val="00F8180C"/>
    <w:rsid w:val="00F81C7C"/>
    <w:rsid w:val="00F81E3C"/>
    <w:rsid w:val="00F82322"/>
    <w:rsid w:val="00F827ED"/>
    <w:rsid w:val="00F82849"/>
    <w:rsid w:val="00F8291C"/>
    <w:rsid w:val="00F82C9F"/>
    <w:rsid w:val="00F82D94"/>
    <w:rsid w:val="00F82D9F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88"/>
    <w:rsid w:val="00F85ACC"/>
    <w:rsid w:val="00F85AEF"/>
    <w:rsid w:val="00F85B48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1CC"/>
    <w:rsid w:val="00F9061F"/>
    <w:rsid w:val="00F90696"/>
    <w:rsid w:val="00F909C2"/>
    <w:rsid w:val="00F9108D"/>
    <w:rsid w:val="00F911BD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32C"/>
    <w:rsid w:val="00F93612"/>
    <w:rsid w:val="00F93AD5"/>
    <w:rsid w:val="00F93ADF"/>
    <w:rsid w:val="00F93B71"/>
    <w:rsid w:val="00F93EC0"/>
    <w:rsid w:val="00F9418A"/>
    <w:rsid w:val="00F941F9"/>
    <w:rsid w:val="00F94284"/>
    <w:rsid w:val="00F94DC3"/>
    <w:rsid w:val="00F95688"/>
    <w:rsid w:val="00F958A0"/>
    <w:rsid w:val="00F959F5"/>
    <w:rsid w:val="00F95BA3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98"/>
    <w:rsid w:val="00F975A0"/>
    <w:rsid w:val="00F979A7"/>
    <w:rsid w:val="00F97BDD"/>
    <w:rsid w:val="00F97E30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C8E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2E09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4C"/>
    <w:rsid w:val="00FA465A"/>
    <w:rsid w:val="00FA48C7"/>
    <w:rsid w:val="00FA4B52"/>
    <w:rsid w:val="00FA4C5F"/>
    <w:rsid w:val="00FA4C6A"/>
    <w:rsid w:val="00FA4D09"/>
    <w:rsid w:val="00FA532E"/>
    <w:rsid w:val="00FA558B"/>
    <w:rsid w:val="00FA572C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564"/>
    <w:rsid w:val="00FB0756"/>
    <w:rsid w:val="00FB07C6"/>
    <w:rsid w:val="00FB0856"/>
    <w:rsid w:val="00FB0C65"/>
    <w:rsid w:val="00FB0D21"/>
    <w:rsid w:val="00FB104A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2FB8"/>
    <w:rsid w:val="00FB335F"/>
    <w:rsid w:val="00FB3420"/>
    <w:rsid w:val="00FB3448"/>
    <w:rsid w:val="00FB36FD"/>
    <w:rsid w:val="00FB3742"/>
    <w:rsid w:val="00FB3BE8"/>
    <w:rsid w:val="00FB4546"/>
    <w:rsid w:val="00FB459E"/>
    <w:rsid w:val="00FB45A7"/>
    <w:rsid w:val="00FB46BF"/>
    <w:rsid w:val="00FB49B1"/>
    <w:rsid w:val="00FB4CA9"/>
    <w:rsid w:val="00FB4FB8"/>
    <w:rsid w:val="00FB5002"/>
    <w:rsid w:val="00FB50B3"/>
    <w:rsid w:val="00FB51CF"/>
    <w:rsid w:val="00FB5726"/>
    <w:rsid w:val="00FB59B8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072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B1"/>
    <w:rsid w:val="00FC27CC"/>
    <w:rsid w:val="00FC28B1"/>
    <w:rsid w:val="00FC2A5F"/>
    <w:rsid w:val="00FC2B78"/>
    <w:rsid w:val="00FC2DD6"/>
    <w:rsid w:val="00FC2E8A"/>
    <w:rsid w:val="00FC2FE5"/>
    <w:rsid w:val="00FC32D8"/>
    <w:rsid w:val="00FC3498"/>
    <w:rsid w:val="00FC3570"/>
    <w:rsid w:val="00FC35BE"/>
    <w:rsid w:val="00FC363A"/>
    <w:rsid w:val="00FC366A"/>
    <w:rsid w:val="00FC388F"/>
    <w:rsid w:val="00FC38B8"/>
    <w:rsid w:val="00FC3AA6"/>
    <w:rsid w:val="00FC3B38"/>
    <w:rsid w:val="00FC3D47"/>
    <w:rsid w:val="00FC3E2D"/>
    <w:rsid w:val="00FC40C3"/>
    <w:rsid w:val="00FC467D"/>
    <w:rsid w:val="00FC4CCE"/>
    <w:rsid w:val="00FC4E72"/>
    <w:rsid w:val="00FC504E"/>
    <w:rsid w:val="00FC50B8"/>
    <w:rsid w:val="00FC52B4"/>
    <w:rsid w:val="00FC55A5"/>
    <w:rsid w:val="00FC591C"/>
    <w:rsid w:val="00FC59FA"/>
    <w:rsid w:val="00FC5EF5"/>
    <w:rsid w:val="00FC5FB2"/>
    <w:rsid w:val="00FC60DF"/>
    <w:rsid w:val="00FC61AD"/>
    <w:rsid w:val="00FC627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AD0"/>
    <w:rsid w:val="00FC7DB5"/>
    <w:rsid w:val="00FC7EE4"/>
    <w:rsid w:val="00FD0001"/>
    <w:rsid w:val="00FD02B5"/>
    <w:rsid w:val="00FD0314"/>
    <w:rsid w:val="00FD069C"/>
    <w:rsid w:val="00FD0C33"/>
    <w:rsid w:val="00FD127B"/>
    <w:rsid w:val="00FD12CB"/>
    <w:rsid w:val="00FD1371"/>
    <w:rsid w:val="00FD16C5"/>
    <w:rsid w:val="00FD173F"/>
    <w:rsid w:val="00FD17F6"/>
    <w:rsid w:val="00FD187A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A30"/>
    <w:rsid w:val="00FD2B5B"/>
    <w:rsid w:val="00FD2BEB"/>
    <w:rsid w:val="00FD301D"/>
    <w:rsid w:val="00FD32A6"/>
    <w:rsid w:val="00FD3552"/>
    <w:rsid w:val="00FD36C7"/>
    <w:rsid w:val="00FD45B4"/>
    <w:rsid w:val="00FD463A"/>
    <w:rsid w:val="00FD4910"/>
    <w:rsid w:val="00FD4EDB"/>
    <w:rsid w:val="00FD4F29"/>
    <w:rsid w:val="00FD5099"/>
    <w:rsid w:val="00FD50C0"/>
    <w:rsid w:val="00FD528E"/>
    <w:rsid w:val="00FD530D"/>
    <w:rsid w:val="00FD5414"/>
    <w:rsid w:val="00FD54C8"/>
    <w:rsid w:val="00FD5787"/>
    <w:rsid w:val="00FD57A0"/>
    <w:rsid w:val="00FD5999"/>
    <w:rsid w:val="00FD5A6A"/>
    <w:rsid w:val="00FD5DA6"/>
    <w:rsid w:val="00FD5E06"/>
    <w:rsid w:val="00FD638E"/>
    <w:rsid w:val="00FD6501"/>
    <w:rsid w:val="00FD6617"/>
    <w:rsid w:val="00FD6641"/>
    <w:rsid w:val="00FD6858"/>
    <w:rsid w:val="00FD6896"/>
    <w:rsid w:val="00FD68D9"/>
    <w:rsid w:val="00FD6C8F"/>
    <w:rsid w:val="00FD6CBF"/>
    <w:rsid w:val="00FD6EBC"/>
    <w:rsid w:val="00FD71FF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879"/>
    <w:rsid w:val="00FE0A66"/>
    <w:rsid w:val="00FE1122"/>
    <w:rsid w:val="00FE1154"/>
    <w:rsid w:val="00FE13E6"/>
    <w:rsid w:val="00FE176E"/>
    <w:rsid w:val="00FE1959"/>
    <w:rsid w:val="00FE1B8F"/>
    <w:rsid w:val="00FE1B9E"/>
    <w:rsid w:val="00FE1EC4"/>
    <w:rsid w:val="00FE1F27"/>
    <w:rsid w:val="00FE233F"/>
    <w:rsid w:val="00FE2958"/>
    <w:rsid w:val="00FE2A07"/>
    <w:rsid w:val="00FE2BA7"/>
    <w:rsid w:val="00FE2E62"/>
    <w:rsid w:val="00FE33E6"/>
    <w:rsid w:val="00FE344D"/>
    <w:rsid w:val="00FE34D9"/>
    <w:rsid w:val="00FE3716"/>
    <w:rsid w:val="00FE3768"/>
    <w:rsid w:val="00FE3C30"/>
    <w:rsid w:val="00FE3D6C"/>
    <w:rsid w:val="00FE44C0"/>
    <w:rsid w:val="00FE461C"/>
    <w:rsid w:val="00FE468E"/>
    <w:rsid w:val="00FE4906"/>
    <w:rsid w:val="00FE4CC8"/>
    <w:rsid w:val="00FE4E60"/>
    <w:rsid w:val="00FE5044"/>
    <w:rsid w:val="00FE5045"/>
    <w:rsid w:val="00FE50F9"/>
    <w:rsid w:val="00FE5304"/>
    <w:rsid w:val="00FE57C3"/>
    <w:rsid w:val="00FE59AF"/>
    <w:rsid w:val="00FE5A02"/>
    <w:rsid w:val="00FE5A6A"/>
    <w:rsid w:val="00FE5F2B"/>
    <w:rsid w:val="00FE6222"/>
    <w:rsid w:val="00FE6345"/>
    <w:rsid w:val="00FE6D5C"/>
    <w:rsid w:val="00FE6F49"/>
    <w:rsid w:val="00FE6F65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02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8C3"/>
    <w:rsid w:val="00FF2963"/>
    <w:rsid w:val="00FF2991"/>
    <w:rsid w:val="00FF2C3A"/>
    <w:rsid w:val="00FF3317"/>
    <w:rsid w:val="00FF3401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278"/>
    <w:rsid w:val="00FF5630"/>
    <w:rsid w:val="00FF564E"/>
    <w:rsid w:val="00FF5789"/>
    <w:rsid w:val="00FF5898"/>
    <w:rsid w:val="00FF5A7C"/>
    <w:rsid w:val="00FF5CF2"/>
    <w:rsid w:val="00FF5DFE"/>
    <w:rsid w:val="00FF5E85"/>
    <w:rsid w:val="00FF5F05"/>
    <w:rsid w:val="00FF5FAE"/>
    <w:rsid w:val="00FF6868"/>
    <w:rsid w:val="00FF6D42"/>
    <w:rsid w:val="00FF6DD4"/>
    <w:rsid w:val="00FF6E51"/>
    <w:rsid w:val="00FF760B"/>
    <w:rsid w:val="00FF7A15"/>
    <w:rsid w:val="00FF7A72"/>
    <w:rsid w:val="00FF7B60"/>
    <w:rsid w:val="00FF7C03"/>
    <w:rsid w:val="00FF7F26"/>
    <w:rsid w:val="041DFFCC"/>
    <w:rsid w:val="0D4AE1DB"/>
    <w:rsid w:val="131A91A0"/>
    <w:rsid w:val="21AAE2B4"/>
    <w:rsid w:val="2F972299"/>
    <w:rsid w:val="36609BBC"/>
    <w:rsid w:val="375935BE"/>
    <w:rsid w:val="3B76D56B"/>
    <w:rsid w:val="3EFF66E2"/>
    <w:rsid w:val="524B187A"/>
    <w:rsid w:val="57DBAC07"/>
    <w:rsid w:val="590BA0E1"/>
    <w:rsid w:val="6310999A"/>
    <w:rsid w:val="6420B326"/>
    <w:rsid w:val="66B10A35"/>
    <w:rsid w:val="723E0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E91B4CE"/>
  <w14:defaultImageDpi w14:val="32767"/>
  <w15:chartTrackingRefBased/>
  <w15:docId w15:val="{3D7FA3E3-4BB2-41DF-B4D8-0FCDD2A25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0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</TotalTime>
  <Pages>16</Pages>
  <Words>2821</Words>
  <Characters>16086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Kwankamon, Pratumkam</dc:creator>
  <cp:keywords/>
  <dc:description/>
  <cp:lastModifiedBy>Alisa, Langyanai</cp:lastModifiedBy>
  <cp:revision>4</cp:revision>
  <cp:lastPrinted>2022-11-03T06:56:00Z</cp:lastPrinted>
  <dcterms:created xsi:type="dcterms:W3CDTF">2022-11-09T04:26:00Z</dcterms:created>
  <dcterms:modified xsi:type="dcterms:W3CDTF">2022-11-09T10:46:00Z</dcterms:modified>
</cp:coreProperties>
</file>