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 w:hint="cs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2C82A57F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546D6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1FE6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775E4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546D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46D6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0058C1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7EE53E8D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6D60" w:rsidRPr="00551FE6">
        <w:rPr>
          <w:rFonts w:ascii="Angsana New" w:hAnsi="Angsana New" w:cs="Angsana New"/>
          <w:sz w:val="26"/>
          <w:szCs w:val="26"/>
          <w:lang w:bidi="th-TH"/>
        </w:rPr>
        <w:t>3</w:t>
      </w:r>
      <w:r w:rsidR="00551FE6" w:rsidRPr="00551FE6">
        <w:rPr>
          <w:rFonts w:ascii="Angsana New" w:hAnsi="Angsana New" w:cs="Angsana New"/>
          <w:sz w:val="26"/>
          <w:szCs w:val="26"/>
          <w:lang w:bidi="th-TH"/>
        </w:rPr>
        <w:t xml:space="preserve">0 </w:t>
      </w:r>
      <w:r w:rsidR="00775E4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546D6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6D60" w:rsidRPr="00551FE6">
        <w:rPr>
          <w:rFonts w:ascii="Angsana New" w:hAnsi="Angsana New" w:cs="Angsana New"/>
          <w:sz w:val="26"/>
          <w:szCs w:val="26"/>
          <w:lang w:bidi="th-TH"/>
        </w:rPr>
        <w:t>2565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7074E5"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>เดือนและ</w:t>
      </w:r>
      <w:r w:rsidR="00775E46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551FE6"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51FE6" w:rsidRPr="00551FE6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775E46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551FE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6D60">
        <w:rPr>
          <w:rFonts w:ascii="Angsana New" w:hAnsi="Angsana New" w:hint="cs"/>
          <w:sz w:val="26"/>
          <w:szCs w:val="26"/>
        </w:rPr>
        <w:t>2565</w:t>
      </w:r>
      <w:r w:rsidR="00F12196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F12196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775E46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F915A2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A85FD1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775E46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A85FD1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A85FD1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 w:rsidR="00D4231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</w:t>
      </w:r>
      <w:r w:rsidR="00BA071C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</w:t>
      </w:r>
      <w:r w:rsidR="00BA071C">
        <w:rPr>
          <w:rFonts w:ascii="Angsana New" w:hAnsi="Angsana New" w:cs="Angsana New"/>
          <w:sz w:val="26"/>
          <w:szCs w:val="26"/>
          <w:lang w:bidi="th-TH"/>
        </w:rPr>
        <w:t xml:space="preserve">   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F1219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DAA69C0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72D09B49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75E46">
        <w:rPr>
          <w:rFonts w:ascii="Angsana New" w:hAnsi="Angsana New" w:cs="Angsana New"/>
          <w:sz w:val="26"/>
          <w:szCs w:val="26"/>
          <w:lang w:val="en-US" w:bidi="th-TH"/>
        </w:rPr>
        <w:t>11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75E46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793DA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93DAF">
        <w:rPr>
          <w:rFonts w:ascii="Angsana New" w:hAnsi="Angsana New" w:cs="Angsana New"/>
          <w:sz w:val="26"/>
          <w:szCs w:val="26"/>
          <w:lang w:bidi="th-TH"/>
        </w:rPr>
        <w:t>256</w:t>
      </w:r>
      <w:r w:rsidR="00546D60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sectPr w:rsidR="003C0E60" w:rsidRPr="00546D60" w:rsidSect="003C0E60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C289B" w14:textId="77777777" w:rsidR="006858A5" w:rsidRDefault="006858A5" w:rsidP="006D3290">
      <w:r>
        <w:separator/>
      </w:r>
    </w:p>
  </w:endnote>
  <w:endnote w:type="continuationSeparator" w:id="0">
    <w:p w14:paraId="1D63A166" w14:textId="77777777" w:rsidR="006858A5" w:rsidRDefault="006858A5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4CE5F" w14:textId="77777777" w:rsidR="006858A5" w:rsidRDefault="006858A5" w:rsidP="006D3290">
      <w:r>
        <w:separator/>
      </w:r>
    </w:p>
  </w:footnote>
  <w:footnote w:type="continuationSeparator" w:id="0">
    <w:p w14:paraId="181ECC3D" w14:textId="77777777" w:rsidR="006858A5" w:rsidRDefault="006858A5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620E"/>
    <w:rsid w:val="00236290"/>
    <w:rsid w:val="002370B8"/>
    <w:rsid w:val="002543D8"/>
    <w:rsid w:val="0026489E"/>
    <w:rsid w:val="002C29BA"/>
    <w:rsid w:val="002D241D"/>
    <w:rsid w:val="002F44CB"/>
    <w:rsid w:val="00352177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30211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7891"/>
    <w:rsid w:val="00546D60"/>
    <w:rsid w:val="00551FE6"/>
    <w:rsid w:val="005525BE"/>
    <w:rsid w:val="005652DC"/>
    <w:rsid w:val="00593CE7"/>
    <w:rsid w:val="005B0E11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24270"/>
    <w:rsid w:val="00932895"/>
    <w:rsid w:val="00954601"/>
    <w:rsid w:val="00956D35"/>
    <w:rsid w:val="00960C58"/>
    <w:rsid w:val="00964DAA"/>
    <w:rsid w:val="009A619D"/>
    <w:rsid w:val="009B6829"/>
    <w:rsid w:val="009D285D"/>
    <w:rsid w:val="009F6004"/>
    <w:rsid w:val="00A009F4"/>
    <w:rsid w:val="00A05535"/>
    <w:rsid w:val="00A306F7"/>
    <w:rsid w:val="00A3493B"/>
    <w:rsid w:val="00A37652"/>
    <w:rsid w:val="00A440EF"/>
    <w:rsid w:val="00A51CBE"/>
    <w:rsid w:val="00A57B45"/>
    <w:rsid w:val="00A85FD1"/>
    <w:rsid w:val="00AA675C"/>
    <w:rsid w:val="00AD20EC"/>
    <w:rsid w:val="00AE35F2"/>
    <w:rsid w:val="00AE739C"/>
    <w:rsid w:val="00AF05C6"/>
    <w:rsid w:val="00B022F5"/>
    <w:rsid w:val="00B44794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F5CF8"/>
    <w:rsid w:val="00C21DBD"/>
    <w:rsid w:val="00C23D4F"/>
    <w:rsid w:val="00C2497C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A5A82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E0103C"/>
    <w:rsid w:val="00E2569F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68FD"/>
    <w:rsid w:val="00F51F75"/>
    <w:rsid w:val="00F660B6"/>
    <w:rsid w:val="00F83C7A"/>
    <w:rsid w:val="00F915A2"/>
    <w:rsid w:val="00F950D9"/>
    <w:rsid w:val="00F95F80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56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27</cp:revision>
  <cp:lastPrinted>2022-11-11T01:46:00Z</cp:lastPrinted>
  <dcterms:created xsi:type="dcterms:W3CDTF">2021-04-24T12:15:00Z</dcterms:created>
  <dcterms:modified xsi:type="dcterms:W3CDTF">2022-11-11T01:46:00Z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