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92ED6" w14:textId="77777777" w:rsidR="003C0B96" w:rsidRPr="00B60782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Title"/>
    </w:p>
    <w:p w14:paraId="7FC6BB47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60B9698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p w14:paraId="059D0C2E" w14:textId="77777777" w:rsidR="00490A2C" w:rsidRPr="00B60782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Theme="majorBidi" w:hAnsiTheme="majorBidi" w:cstheme="majorBidi"/>
          <w:color w:val="auto"/>
          <w:sz w:val="28"/>
          <w:szCs w:val="28"/>
        </w:rPr>
      </w:pPr>
    </w:p>
    <w:bookmarkEnd w:id="0"/>
    <w:p w14:paraId="7B988D3B" w14:textId="77777777" w:rsidR="00431090" w:rsidRPr="000D5A92" w:rsidRDefault="00431090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2800C635" w14:textId="77777777" w:rsidR="00724FDA" w:rsidRPr="00B60782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0C09BDF" w14:textId="77777777" w:rsidR="003C0B96" w:rsidRPr="005A78CE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Theme="majorBidi" w:hAnsiTheme="majorBidi" w:cstheme="majorBidi"/>
          <w:sz w:val="32"/>
          <w:szCs w:val="32"/>
          <w:cs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24901"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>นิวซิตี้ (กรุงเทพฯ)</w:t>
      </w:r>
      <w:r w:rsidRPr="005A78CE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B60782">
        <w:rPr>
          <w:rFonts w:asciiTheme="majorBidi" w:hAnsiTheme="majorBidi" w:cstheme="majorBidi"/>
          <w:sz w:val="32"/>
          <w:szCs w:val="32"/>
        </w:rPr>
        <w:t xml:space="preserve"> </w:t>
      </w:r>
      <w:r w:rsidR="000B353D" w:rsidRPr="005A78CE">
        <w:rPr>
          <w:rFonts w:asciiTheme="majorBidi" w:hAnsiTheme="majorBidi" w:cstheme="majorBidi"/>
          <w:sz w:val="32"/>
          <w:szCs w:val="32"/>
        </w:rPr>
        <w:t>(</w:t>
      </w:r>
      <w:r w:rsidR="000B353D" w:rsidRPr="005A78CE">
        <w:rPr>
          <w:rFonts w:asciiTheme="majorBidi" w:hAnsiTheme="majorBidi" w:cstheme="majorBidi"/>
          <w:sz w:val="32"/>
          <w:szCs w:val="32"/>
          <w:cs/>
        </w:rPr>
        <w:t xml:space="preserve">มหาชน) </w:t>
      </w:r>
    </w:p>
    <w:p w14:paraId="02C48666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4864AC07" w14:textId="4A38B108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45080F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75441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กันยายน</w:t>
      </w:r>
      <w:r w:rsidRPr="005A78CE">
        <w:rPr>
          <w:rFonts w:asciiTheme="majorBidi" w:hAnsiTheme="majorBidi" w:cstheme="majorBidi"/>
          <w:b/>
          <w:bCs/>
          <w:sz w:val="32"/>
          <w:szCs w:val="32"/>
          <w:cs/>
          <w:lang w:eastAsia="ja-JP"/>
        </w:rPr>
        <w:t xml:space="preserve"> </w:t>
      </w:r>
      <w:r w:rsidRPr="00B60782">
        <w:rPr>
          <w:rFonts w:asciiTheme="majorBidi" w:hAnsiTheme="majorBidi" w:cstheme="majorBidi"/>
          <w:b/>
          <w:bCs/>
          <w:sz w:val="32"/>
          <w:szCs w:val="32"/>
        </w:rPr>
        <w:t>256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5928727E" w14:textId="77777777" w:rsidR="001B1B6A" w:rsidRPr="005A78CE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126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A78CE">
        <w:rPr>
          <w:rFonts w:asciiTheme="majorBidi" w:hAnsiTheme="majorBidi" w:cstheme="majorBidi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23B02B5" w14:textId="7FBD3678" w:rsidR="003C0B96" w:rsidRPr="005A78CE" w:rsidRDefault="001B1B6A" w:rsidP="001B1B6A">
      <w:pPr>
        <w:pStyle w:val="ReportHeading1"/>
        <w:framePr w:w="0" w:hRule="auto" w:hSpace="0" w:wrap="auto" w:vAnchor="margin" w:hAnchor="text" w:xAlign="left" w:yAlign="inline"/>
        <w:spacing w:line="240" w:lineRule="auto"/>
        <w:ind w:left="1412" w:firstLine="706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5A78CE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</w:t>
      </w:r>
    </w:p>
    <w:p w14:paraId="5CE3DF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FC547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7403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593DDE1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4B3B57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6D465174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DAFAF33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7E10C46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FA09D9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FCB751D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B58B4A5" w14:textId="77777777" w:rsidR="00724FDA" w:rsidRPr="00B60782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517195A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32344B77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B3FEFC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7EDF173C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F8B467E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D1C269E" w14:textId="77777777" w:rsidR="00DA3B0F" w:rsidRPr="00B60782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2C0242E2" w14:textId="77777777" w:rsidR="003C0B96" w:rsidRPr="00B60782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6DCC9684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5CB72B8E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7A0ECC1C" w14:textId="77777777" w:rsidR="00490A2C" w:rsidRPr="00B6078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Theme="majorBidi" w:hAnsiTheme="majorBidi" w:cstheme="majorBidi"/>
          <w:sz w:val="48"/>
          <w:szCs w:val="48"/>
        </w:rPr>
      </w:pPr>
    </w:p>
    <w:p w14:paraId="0BCA6C1A" w14:textId="38C66144" w:rsidR="004803D4" w:rsidRPr="00B60782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D8E42D3" w14:textId="77777777" w:rsidR="004803D4" w:rsidRDefault="004803D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192147E2" w14:textId="02E88E8C" w:rsidR="003914C2" w:rsidRDefault="003914C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2EB13294" w14:textId="5EEE2791" w:rsidR="000D5A9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7170C14F" w14:textId="77777777" w:rsidR="000D5A92" w:rsidRPr="00B60782" w:rsidRDefault="000D5A92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A33CB3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60" w:line="240" w:lineRule="auto"/>
        <w:ind w:left="720" w:hanging="720"/>
        <w:jc w:val="both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5C6D7B" w14:textId="77777777" w:rsidR="001B1B6A" w:rsidRPr="00B60782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 w:hanging="720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เสนอ คณะกรรมการของบริษัท นิวซิตี้ (กรุงเทพฯ) จำกัด (มหาชน)</w:t>
      </w:r>
    </w:p>
    <w:p w14:paraId="2AE0C1FB" w14:textId="43CA0BA7" w:rsidR="001B1B6A" w:rsidRPr="0045080F" w:rsidRDefault="001B1B6A" w:rsidP="001B1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ข้าพเจ้าได้สอบทานข้อมูลทาง</w:t>
      </w:r>
      <w:r w:rsidRPr="00F65B67">
        <w:rPr>
          <w:rFonts w:asciiTheme="majorBidi" w:eastAsia="Times New Roman" w:hAnsiTheme="majorBidi" w:cstheme="majorBidi"/>
          <w:sz w:val="28"/>
          <w:szCs w:val="28"/>
          <w:cs/>
        </w:rPr>
        <w:t>การเงิน</w:t>
      </w:r>
      <w:r w:rsidRPr="00F65B67">
        <w:rPr>
          <w:rFonts w:asciiTheme="majorBidi" w:eastAsia="Times New Roman" w:hAnsiTheme="majorBidi" w:cstheme="majorBidi" w:hint="cs"/>
          <w:sz w:val="28"/>
          <w:szCs w:val="28"/>
          <w:cs/>
        </w:rPr>
        <w:t>ที่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786ECC" w:rsidRPr="005A78CE">
        <w:rPr>
          <w:rFonts w:asciiTheme="majorBidi" w:eastAsia="Times New Roman" w:hAnsiTheme="majorBidi" w:cstheme="majorBidi"/>
          <w:sz w:val="28"/>
          <w:szCs w:val="28"/>
          <w:cs/>
        </w:rPr>
        <w:t>ระหว่างกาล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ของ บริษัท นิวซิตี้ (กรุงเทพฯ)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จำกัด (มหาชน) และข้อมูลทางการเงินเฉพาะกิจการระหว่างกาลของบริษัท นิวซิตี้ (กรุงเทพฯ) จำกัด (มหาชน) ซึ่งประกอบด้วย งบแสดงฐานะการเงิน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="0045080F" w:rsidRPr="00D9211D">
        <w:rPr>
          <w:rFonts w:ascii="Angsana New" w:eastAsia="Times New Roman" w:hAnsi="Angsana New"/>
          <w:sz w:val="28"/>
          <w:szCs w:val="28"/>
        </w:rPr>
        <w:t xml:space="preserve">30 </w:t>
      </w:r>
      <w:r w:rsidR="00375441">
        <w:rPr>
          <w:rFonts w:ascii="Angsana New" w:eastAsia="Times New Roman" w:hAnsi="Angsana New" w:hint="cs"/>
          <w:sz w:val="28"/>
          <w:szCs w:val="28"/>
          <w:cs/>
        </w:rPr>
        <w:t>กันยายน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256</w:t>
      </w:r>
      <w:r w:rsidR="00BF1DF1">
        <w:rPr>
          <w:rFonts w:asciiTheme="majorBidi" w:eastAsia="Times New Roman" w:hAnsiTheme="majorBidi" w:cstheme="majorBidi"/>
          <w:sz w:val="28"/>
          <w:szCs w:val="28"/>
        </w:rPr>
        <w:t>5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สำหรับงวดสามเดือนและ</w:t>
      </w:r>
      <w:r w:rsidR="00375441">
        <w:rPr>
          <w:rFonts w:ascii="Angsana New" w:eastAsia="Times New Roman" w:hAnsi="Angsana New" w:hint="cs"/>
          <w:sz w:val="28"/>
          <w:szCs w:val="28"/>
          <w:cs/>
        </w:rPr>
        <w:t>เก้า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เดือนสิ้นสุดวัน</w:t>
      </w:r>
      <w:r w:rsidR="00892C77">
        <w:rPr>
          <w:rFonts w:ascii="Angsana New" w:eastAsia="Times New Roman" w:hAnsi="Angsana New" w:hint="cs"/>
          <w:sz w:val="28"/>
          <w:szCs w:val="28"/>
          <w:cs/>
        </w:rPr>
        <w:t>เดียวกัน</w:t>
      </w:r>
      <w:r w:rsidR="0045080F">
        <w:rPr>
          <w:rFonts w:ascii="Angsana New" w:eastAsia="Times New Roman" w:hAnsi="Angsana New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สำหรับงวด</w:t>
      </w:r>
      <w:r w:rsidR="00375441">
        <w:rPr>
          <w:rFonts w:ascii="Angsana New" w:eastAsia="Times New Roman" w:hAnsi="Angsana New" w:hint="cs"/>
          <w:sz w:val="28"/>
          <w:szCs w:val="28"/>
          <w:cs/>
        </w:rPr>
        <w:t>เก้า</w:t>
      </w:r>
      <w:r w:rsidR="0045080F" w:rsidRPr="00D9211D">
        <w:rPr>
          <w:rFonts w:ascii="Angsana New" w:eastAsia="Times New Roman" w:hAnsi="Angsana New" w:hint="cs"/>
          <w:sz w:val="28"/>
          <w:szCs w:val="28"/>
          <w:cs/>
        </w:rPr>
        <w:t>เดือนสิ้นสุดวันเดียวกัน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และหมายเหตุประกอบข้อมูลทางการเงิน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ตามวิธีส่วนได้เสีย</w:t>
      </w:r>
      <w:r w:rsidR="00786ECC" w:rsidRPr="005A78CE">
        <w:rPr>
          <w:rFonts w:asciiTheme="majorBidi" w:eastAsia="Times New Roman" w:hAnsiTheme="majorBidi" w:cstheme="majorBidi"/>
          <w:sz w:val="28"/>
          <w:szCs w:val="28"/>
          <w:cs/>
        </w:rPr>
        <w:t>ระหว่างกาล</w:t>
      </w:r>
      <w:r w:rsidR="00786ECC">
        <w:rPr>
          <w:rFonts w:asciiTheme="majorBidi" w:eastAsia="Times New Roman" w:hAnsiTheme="majorBidi" w:cstheme="majorBidi" w:hint="cs"/>
          <w:sz w:val="28"/>
          <w:szCs w:val="28"/>
          <w:cs/>
        </w:rPr>
        <w:t>แบบย่อ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และหมายเหตุประกอบข้อมูลทางการเงินเฉพาะกิจการระหว่างกาลแบบย่อ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Pr="005A78CE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>34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99638D">
        <w:rPr>
          <w:rFonts w:asciiTheme="majorBidi" w:eastAsia="Times New Roman" w:hAnsiTheme="majorBidi" w:cstheme="majorBidi" w:hint="cs"/>
          <w:sz w:val="28"/>
          <w:szCs w:val="28"/>
          <w:cs/>
        </w:rPr>
        <w:t>ที่แสดงเงินลงทุน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ตามวิธีส่วนได้เสียและข้อมูลทางการเงินเฉพาะกิจการระหว่างกาลดังกล่าวจากผลการสอบทานของข้าพเจ้า </w:t>
      </w:r>
      <w:r w:rsidRPr="00B60782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14:paraId="0B7E79CD" w14:textId="77777777" w:rsidR="001B1B6A" w:rsidRPr="00B60782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ขอบเขตการสอบทาน</w:t>
      </w:r>
    </w:p>
    <w:p w14:paraId="0E13691E" w14:textId="77777777" w:rsidR="001B1B6A" w:rsidRPr="005A78CE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2410</w:t>
      </w:r>
      <w:r w:rsidRPr="005A78CE">
        <w:rPr>
          <w:rFonts w:asciiTheme="majorBidi" w:hAnsiTheme="majorBidi" w:cstheme="majorBidi"/>
          <w:sz w:val="28"/>
          <w:szCs w:val="28"/>
          <w:lang w:val="en-US"/>
        </w:rPr>
        <w:t xml:space="preserve"> “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</w:t>
      </w:r>
      <w:r w:rsidRPr="00B60782">
        <w:rPr>
          <w:rFonts w:asciiTheme="majorBidi" w:hAnsiTheme="majorBidi" w:cstheme="majorBidi"/>
          <w:color w:val="FFFFFF"/>
          <w:sz w:val="28"/>
          <w:szCs w:val="28"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78CE">
        <w:rPr>
          <w:rFonts w:asciiTheme="majorBidi" w:hAnsiTheme="majorBidi" w:cstheme="majorBidi"/>
          <w:color w:val="FFFFFF"/>
          <w:sz w:val="28"/>
          <w:szCs w:val="28"/>
          <w:cs/>
          <w:lang w:val="en-US"/>
        </w:rPr>
        <w:t xml:space="preserve"> 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9B46DDB" w14:textId="77777777" w:rsidR="001B1B6A" w:rsidRPr="005A78CE" w:rsidRDefault="001B1B6A" w:rsidP="001B1B6A">
      <w:pPr>
        <w:pStyle w:val="a"/>
        <w:tabs>
          <w:tab w:val="left" w:pos="720"/>
        </w:tabs>
        <w:spacing w:before="240"/>
        <w:ind w:right="29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5A78C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ข้อสรุป</w:t>
      </w:r>
    </w:p>
    <w:p w14:paraId="39E728C0" w14:textId="47E151F8" w:rsidR="001B1B6A" w:rsidRDefault="001B1B6A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ข้าพเจ้าไม่พบสิ่งที่เป็นเหตุให้เชื่อว่าข้อมูลทางการเงิน</w:t>
      </w:r>
      <w:r w:rsidRPr="005A78CE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ตามวิธีส่วนได้เสีย</w:t>
      </w:r>
      <w:r w:rsidRPr="005A78CE">
        <w:rPr>
          <w:rFonts w:asciiTheme="majorBidi" w:hAnsiTheme="majorBidi" w:cstheme="majorBidi"/>
          <w:spacing w:val="6"/>
          <w:sz w:val="28"/>
          <w:szCs w:val="28"/>
          <w:cs/>
          <w:lang w:val="en-US"/>
        </w:rPr>
        <w:t>และข้อมูลทางการเงินเฉพาะกิจการระหว่างกาลดังกล่าวไม่ได้จัดทำ</w:t>
      </w:r>
      <w:r w:rsidRPr="005A78CE">
        <w:rPr>
          <w:rFonts w:asciiTheme="majorBidi" w:hAnsiTheme="majorBidi" w:cstheme="majorBidi"/>
          <w:spacing w:val="2"/>
          <w:sz w:val="28"/>
          <w:szCs w:val="28"/>
          <w:cs/>
          <w:lang w:val="en-US"/>
        </w:rPr>
        <w:t>ขึ้นตามมาตรฐานการบัญชี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ฉบับที่ </w:t>
      </w:r>
      <w:r w:rsidRPr="00B60782">
        <w:rPr>
          <w:rFonts w:asciiTheme="majorBidi" w:hAnsiTheme="majorBidi" w:cstheme="majorBidi"/>
          <w:sz w:val="28"/>
          <w:szCs w:val="28"/>
          <w:lang w:val="en-US"/>
        </w:rPr>
        <w:t>34</w:t>
      </w:r>
      <w:r w:rsidRPr="005A78CE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2A1261A6" w14:textId="743DA271" w:rsidR="00293944" w:rsidRDefault="00293944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8DB5FE" w14:textId="77777777" w:rsidR="000D5A92" w:rsidRPr="00B60782" w:rsidRDefault="000D5A92" w:rsidP="001B1B6A">
      <w:pPr>
        <w:pStyle w:val="a"/>
        <w:tabs>
          <w:tab w:val="left" w:pos="720"/>
        </w:tabs>
        <w:spacing w:before="120"/>
        <w:ind w:right="2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6F7A763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>
        <w:rPr>
          <w:rFonts w:asciiTheme="majorBidi" w:eastAsia="Times New Roman" w:hAnsiTheme="majorBidi" w:cstheme="majorBidi" w:hint="cs"/>
          <w:cs/>
        </w:rPr>
        <w:t>(</w:t>
      </w:r>
      <w:r w:rsidRPr="005A78CE">
        <w:rPr>
          <w:rFonts w:asciiTheme="majorBidi" w:eastAsia="Times New Roman" w:hAnsiTheme="majorBidi" w:cstheme="majorBidi"/>
          <w:cs/>
        </w:rPr>
        <w:t>นางสาวกชมน ซุ่นห้วน</w:t>
      </w:r>
      <w:r>
        <w:rPr>
          <w:rFonts w:asciiTheme="majorBidi" w:eastAsia="Times New Roman" w:hAnsiTheme="majorBidi" w:cstheme="majorBidi" w:hint="cs"/>
          <w:cs/>
        </w:rPr>
        <w:t>)</w:t>
      </w:r>
    </w:p>
    <w:p w14:paraId="45DD7F72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ผู้สอบบัญชีรับอนุญาต</w:t>
      </w:r>
      <w:r w:rsidRPr="00B60782">
        <w:rPr>
          <w:rFonts w:asciiTheme="majorBidi" w:eastAsia="Times New Roman" w:hAnsiTheme="majorBidi" w:cstheme="majorBidi"/>
        </w:rPr>
        <w:t xml:space="preserve"> </w:t>
      </w:r>
    </w:p>
    <w:p w14:paraId="5D6F0344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lang w:val="en-ZW"/>
        </w:rPr>
      </w:pPr>
      <w:r w:rsidRPr="005A78CE">
        <w:rPr>
          <w:rFonts w:asciiTheme="majorBidi" w:eastAsia="Times New Roman" w:hAnsiTheme="majorBidi" w:cstheme="majorBidi"/>
          <w:cs/>
        </w:rPr>
        <w:t xml:space="preserve">ทะเบียนเลขทะเบียน </w:t>
      </w:r>
      <w:r w:rsidRPr="00B60782">
        <w:rPr>
          <w:rFonts w:asciiTheme="majorBidi" w:eastAsia="Times New Roman" w:hAnsiTheme="majorBidi" w:cstheme="majorBidi"/>
        </w:rPr>
        <w:t>11536</w:t>
      </w:r>
    </w:p>
    <w:p w14:paraId="06DD3327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</w:p>
    <w:p w14:paraId="6F0024C6" w14:textId="77777777" w:rsidR="00293944" w:rsidRPr="005A78CE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  <w:cs/>
        </w:rPr>
      </w:pPr>
      <w:r w:rsidRPr="005A78CE">
        <w:rPr>
          <w:rFonts w:asciiTheme="majorBidi" w:eastAsia="Times New Roman" w:hAnsiTheme="majorBidi" w:cstheme="majorBidi"/>
          <w:cs/>
        </w:rPr>
        <w:t>บริษัท กรินทร์ ออดิท จำกัด</w:t>
      </w:r>
    </w:p>
    <w:p w14:paraId="738FB650" w14:textId="77777777" w:rsidR="00293944" w:rsidRPr="00B60782" w:rsidRDefault="00293944" w:rsidP="00293944">
      <w:pPr>
        <w:pStyle w:val="a4"/>
        <w:ind w:right="0"/>
        <w:jc w:val="thaiDistribute"/>
        <w:rPr>
          <w:rFonts w:asciiTheme="majorBidi" w:eastAsia="Times New Roman" w:hAnsiTheme="majorBidi" w:cstheme="majorBidi"/>
        </w:rPr>
      </w:pPr>
      <w:r w:rsidRPr="005A78CE">
        <w:rPr>
          <w:rFonts w:asciiTheme="majorBidi" w:eastAsia="Times New Roman" w:hAnsiTheme="majorBidi" w:cstheme="majorBidi"/>
          <w:cs/>
        </w:rPr>
        <w:t>กรุงเทพมหานคร</w:t>
      </w:r>
    </w:p>
    <w:p w14:paraId="74131E72" w14:textId="37976317" w:rsidR="001B1B6A" w:rsidRPr="00DB65FC" w:rsidRDefault="00293944" w:rsidP="00DB65FC">
      <w:pPr>
        <w:pStyle w:val="a4"/>
        <w:ind w:right="0"/>
        <w:jc w:val="thaiDistribute"/>
        <w:rPr>
          <w:rFonts w:ascii="Angsana New" w:eastAsia="Times New Roman" w:hAnsi="Angsana New"/>
        </w:rPr>
      </w:pPr>
      <w:r w:rsidRPr="002E6F3A">
        <w:rPr>
          <w:rFonts w:asciiTheme="majorBidi" w:eastAsia="Times New Roman" w:hAnsiTheme="majorBidi" w:cstheme="majorBidi"/>
          <w:cs/>
        </w:rPr>
        <w:t>วันที่</w:t>
      </w:r>
      <w:r w:rsidRPr="002E6F3A">
        <w:rPr>
          <w:rFonts w:asciiTheme="majorBidi" w:eastAsia="Times New Roman" w:hAnsiTheme="majorBidi" w:cstheme="majorBidi"/>
        </w:rPr>
        <w:t xml:space="preserve"> </w:t>
      </w:r>
      <w:r w:rsidR="002E6F3A" w:rsidRPr="002E6F3A">
        <w:rPr>
          <w:rFonts w:ascii="Angsana New" w:eastAsia="Times New Roman" w:hAnsi="Angsana New"/>
        </w:rPr>
        <w:t>11</w:t>
      </w:r>
      <w:r w:rsidR="0045080F" w:rsidRPr="002E6F3A">
        <w:rPr>
          <w:rFonts w:ascii="Angsana New" w:eastAsia="Times New Roman" w:hAnsi="Angsana New"/>
        </w:rPr>
        <w:t xml:space="preserve"> </w:t>
      </w:r>
      <w:r w:rsidR="00375441" w:rsidRPr="002E6F3A">
        <w:rPr>
          <w:rFonts w:ascii="Angsana New" w:eastAsia="Times New Roman" w:hAnsi="Angsana New" w:hint="cs"/>
          <w:cs/>
        </w:rPr>
        <w:t>พฤศจิกายน</w:t>
      </w:r>
      <w:r w:rsidR="0045080F" w:rsidRPr="002E6F3A">
        <w:rPr>
          <w:rFonts w:ascii="Angsana New" w:eastAsia="Times New Roman" w:hAnsi="Angsana New" w:hint="cs"/>
          <w:cs/>
        </w:rPr>
        <w:t xml:space="preserve"> </w:t>
      </w:r>
      <w:r w:rsidR="0045080F" w:rsidRPr="002E6F3A">
        <w:rPr>
          <w:rFonts w:ascii="Angsana New" w:eastAsia="Times New Roman" w:hAnsi="Angsana New"/>
        </w:rPr>
        <w:t>2565</w:t>
      </w:r>
    </w:p>
    <w:sectPr w:rsidR="001B1B6A" w:rsidRPr="00DB65FC" w:rsidSect="00795219">
      <w:footerReference w:type="default" r:id="rId8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D97BC" w14:textId="77777777" w:rsidR="002203D6" w:rsidRDefault="002203D6">
      <w:r>
        <w:separator/>
      </w:r>
    </w:p>
  </w:endnote>
  <w:endnote w:type="continuationSeparator" w:id="0">
    <w:p w14:paraId="47CBA5E7" w14:textId="77777777" w:rsidR="002203D6" w:rsidRDefault="0022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A55AA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10E0" w14:textId="77777777" w:rsidR="002203D6" w:rsidRDefault="002203D6">
      <w:r>
        <w:separator/>
      </w:r>
    </w:p>
  </w:footnote>
  <w:footnote w:type="continuationSeparator" w:id="0">
    <w:p w14:paraId="7A2D2CCD" w14:textId="77777777" w:rsidR="002203D6" w:rsidRDefault="00220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 w15:restartNumberingAfterBreak="0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70534894">
    <w:abstractNumId w:val="6"/>
  </w:num>
  <w:num w:numId="2" w16cid:durableId="498037721">
    <w:abstractNumId w:val="5"/>
  </w:num>
  <w:num w:numId="3" w16cid:durableId="592713656">
    <w:abstractNumId w:val="9"/>
  </w:num>
  <w:num w:numId="4" w16cid:durableId="1640845615">
    <w:abstractNumId w:val="7"/>
  </w:num>
  <w:num w:numId="5" w16cid:durableId="1521897531">
    <w:abstractNumId w:val="8"/>
  </w:num>
  <w:num w:numId="6" w16cid:durableId="1853108791">
    <w:abstractNumId w:val="3"/>
  </w:num>
  <w:num w:numId="7" w16cid:durableId="271403967">
    <w:abstractNumId w:val="2"/>
  </w:num>
  <w:num w:numId="8" w16cid:durableId="157044275">
    <w:abstractNumId w:val="0"/>
  </w:num>
  <w:num w:numId="9" w16cid:durableId="711807833">
    <w:abstractNumId w:val="1"/>
  </w:num>
  <w:num w:numId="10" w16cid:durableId="893353374">
    <w:abstractNumId w:val="4"/>
  </w:num>
  <w:num w:numId="11" w16cid:durableId="94207540">
    <w:abstractNumId w:val="13"/>
  </w:num>
  <w:num w:numId="12" w16cid:durableId="1483352119">
    <w:abstractNumId w:val="11"/>
  </w:num>
  <w:num w:numId="13" w16cid:durableId="1599099972">
    <w:abstractNumId w:val="17"/>
  </w:num>
  <w:num w:numId="14" w16cid:durableId="1387533049">
    <w:abstractNumId w:val="12"/>
  </w:num>
  <w:num w:numId="15" w16cid:durableId="624430770">
    <w:abstractNumId w:val="14"/>
  </w:num>
  <w:num w:numId="16" w16cid:durableId="958875424">
    <w:abstractNumId w:val="15"/>
  </w:num>
  <w:num w:numId="17" w16cid:durableId="51276817">
    <w:abstractNumId w:val="16"/>
  </w:num>
  <w:num w:numId="18" w16cid:durableId="584655187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48C3"/>
    <w:rsid w:val="00025445"/>
    <w:rsid w:val="00027205"/>
    <w:rsid w:val="00030341"/>
    <w:rsid w:val="00030D8A"/>
    <w:rsid w:val="0003401B"/>
    <w:rsid w:val="00034E87"/>
    <w:rsid w:val="00035B54"/>
    <w:rsid w:val="00042158"/>
    <w:rsid w:val="00043C5C"/>
    <w:rsid w:val="000468C9"/>
    <w:rsid w:val="000470E1"/>
    <w:rsid w:val="000513D3"/>
    <w:rsid w:val="00051CEB"/>
    <w:rsid w:val="00052189"/>
    <w:rsid w:val="000527BD"/>
    <w:rsid w:val="0005340E"/>
    <w:rsid w:val="0005780D"/>
    <w:rsid w:val="00060067"/>
    <w:rsid w:val="00060D92"/>
    <w:rsid w:val="00060EC1"/>
    <w:rsid w:val="00062847"/>
    <w:rsid w:val="000636D3"/>
    <w:rsid w:val="000704CD"/>
    <w:rsid w:val="0007067A"/>
    <w:rsid w:val="000742FA"/>
    <w:rsid w:val="000750EC"/>
    <w:rsid w:val="0007519A"/>
    <w:rsid w:val="0007565D"/>
    <w:rsid w:val="00076764"/>
    <w:rsid w:val="00080DD8"/>
    <w:rsid w:val="00081C2A"/>
    <w:rsid w:val="0008221C"/>
    <w:rsid w:val="000828C8"/>
    <w:rsid w:val="00084C6C"/>
    <w:rsid w:val="00085989"/>
    <w:rsid w:val="00087C6C"/>
    <w:rsid w:val="0009258F"/>
    <w:rsid w:val="00096283"/>
    <w:rsid w:val="00096352"/>
    <w:rsid w:val="00096B82"/>
    <w:rsid w:val="00096CCF"/>
    <w:rsid w:val="000974EB"/>
    <w:rsid w:val="000A0454"/>
    <w:rsid w:val="000A39AE"/>
    <w:rsid w:val="000A3ACD"/>
    <w:rsid w:val="000A457A"/>
    <w:rsid w:val="000A6A70"/>
    <w:rsid w:val="000A7767"/>
    <w:rsid w:val="000A7CA0"/>
    <w:rsid w:val="000B353D"/>
    <w:rsid w:val="000B3C60"/>
    <w:rsid w:val="000B43A8"/>
    <w:rsid w:val="000B79CA"/>
    <w:rsid w:val="000C0183"/>
    <w:rsid w:val="000C03EF"/>
    <w:rsid w:val="000C1B1C"/>
    <w:rsid w:val="000C5976"/>
    <w:rsid w:val="000C6723"/>
    <w:rsid w:val="000C7FE8"/>
    <w:rsid w:val="000D5A92"/>
    <w:rsid w:val="000D61C9"/>
    <w:rsid w:val="000D78D4"/>
    <w:rsid w:val="000E3774"/>
    <w:rsid w:val="000E71E1"/>
    <w:rsid w:val="000E7241"/>
    <w:rsid w:val="000E7E7F"/>
    <w:rsid w:val="000F1D40"/>
    <w:rsid w:val="000F7AF7"/>
    <w:rsid w:val="00100F1E"/>
    <w:rsid w:val="0010129F"/>
    <w:rsid w:val="0010272F"/>
    <w:rsid w:val="001047E6"/>
    <w:rsid w:val="00110877"/>
    <w:rsid w:val="00110DC7"/>
    <w:rsid w:val="00113D57"/>
    <w:rsid w:val="00115627"/>
    <w:rsid w:val="00120EF6"/>
    <w:rsid w:val="00120F85"/>
    <w:rsid w:val="001253B1"/>
    <w:rsid w:val="001268D4"/>
    <w:rsid w:val="00127E83"/>
    <w:rsid w:val="0013189D"/>
    <w:rsid w:val="00131CEE"/>
    <w:rsid w:val="00131F1D"/>
    <w:rsid w:val="00132640"/>
    <w:rsid w:val="001331C5"/>
    <w:rsid w:val="00134548"/>
    <w:rsid w:val="0013490A"/>
    <w:rsid w:val="0014321B"/>
    <w:rsid w:val="00143A8F"/>
    <w:rsid w:val="00144DC9"/>
    <w:rsid w:val="00150FAD"/>
    <w:rsid w:val="001511B8"/>
    <w:rsid w:val="00151FBB"/>
    <w:rsid w:val="00152A2D"/>
    <w:rsid w:val="001544C6"/>
    <w:rsid w:val="00156A77"/>
    <w:rsid w:val="00156F5F"/>
    <w:rsid w:val="00160261"/>
    <w:rsid w:val="00161459"/>
    <w:rsid w:val="00162875"/>
    <w:rsid w:val="00166256"/>
    <w:rsid w:val="00180317"/>
    <w:rsid w:val="00184451"/>
    <w:rsid w:val="00186348"/>
    <w:rsid w:val="00196230"/>
    <w:rsid w:val="001A180E"/>
    <w:rsid w:val="001B1B6A"/>
    <w:rsid w:val="001B2519"/>
    <w:rsid w:val="001B28DF"/>
    <w:rsid w:val="001B749A"/>
    <w:rsid w:val="001B7E1A"/>
    <w:rsid w:val="001C1CF1"/>
    <w:rsid w:val="001D151F"/>
    <w:rsid w:val="001D33E1"/>
    <w:rsid w:val="001D499A"/>
    <w:rsid w:val="001D55B3"/>
    <w:rsid w:val="001D60AE"/>
    <w:rsid w:val="001D72DD"/>
    <w:rsid w:val="001E1589"/>
    <w:rsid w:val="001F118C"/>
    <w:rsid w:val="001F3C09"/>
    <w:rsid w:val="001F4C59"/>
    <w:rsid w:val="001F5AB3"/>
    <w:rsid w:val="001F74A9"/>
    <w:rsid w:val="00201323"/>
    <w:rsid w:val="002014BE"/>
    <w:rsid w:val="002026F8"/>
    <w:rsid w:val="00207C73"/>
    <w:rsid w:val="00211044"/>
    <w:rsid w:val="00213CF5"/>
    <w:rsid w:val="002173E9"/>
    <w:rsid w:val="002203D6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2D09"/>
    <w:rsid w:val="002333E5"/>
    <w:rsid w:val="00233437"/>
    <w:rsid w:val="00233F25"/>
    <w:rsid w:val="00237AD5"/>
    <w:rsid w:val="002418CF"/>
    <w:rsid w:val="002439B0"/>
    <w:rsid w:val="0024632A"/>
    <w:rsid w:val="002463FE"/>
    <w:rsid w:val="0025013C"/>
    <w:rsid w:val="0025184B"/>
    <w:rsid w:val="00252C2C"/>
    <w:rsid w:val="00263493"/>
    <w:rsid w:val="002636AC"/>
    <w:rsid w:val="002642FC"/>
    <w:rsid w:val="002652C8"/>
    <w:rsid w:val="002710ED"/>
    <w:rsid w:val="00273351"/>
    <w:rsid w:val="0027591C"/>
    <w:rsid w:val="00277664"/>
    <w:rsid w:val="00284BDF"/>
    <w:rsid w:val="0028540E"/>
    <w:rsid w:val="00286DFC"/>
    <w:rsid w:val="002903ED"/>
    <w:rsid w:val="00291128"/>
    <w:rsid w:val="002911B9"/>
    <w:rsid w:val="002931B5"/>
    <w:rsid w:val="002933A4"/>
    <w:rsid w:val="00293944"/>
    <w:rsid w:val="00296577"/>
    <w:rsid w:val="002A1897"/>
    <w:rsid w:val="002A4B3D"/>
    <w:rsid w:val="002A5644"/>
    <w:rsid w:val="002A592B"/>
    <w:rsid w:val="002A6B2A"/>
    <w:rsid w:val="002A730F"/>
    <w:rsid w:val="002B26F2"/>
    <w:rsid w:val="002B2BC0"/>
    <w:rsid w:val="002B2D71"/>
    <w:rsid w:val="002B3219"/>
    <w:rsid w:val="002B7812"/>
    <w:rsid w:val="002C2000"/>
    <w:rsid w:val="002C3375"/>
    <w:rsid w:val="002C5F50"/>
    <w:rsid w:val="002C65DB"/>
    <w:rsid w:val="002C692B"/>
    <w:rsid w:val="002D0C2F"/>
    <w:rsid w:val="002D1843"/>
    <w:rsid w:val="002D2204"/>
    <w:rsid w:val="002D3EF4"/>
    <w:rsid w:val="002D4A5D"/>
    <w:rsid w:val="002E0BD9"/>
    <w:rsid w:val="002E14CD"/>
    <w:rsid w:val="002E2872"/>
    <w:rsid w:val="002E4735"/>
    <w:rsid w:val="002E6F3A"/>
    <w:rsid w:val="002E7AA1"/>
    <w:rsid w:val="002F2E4B"/>
    <w:rsid w:val="002F4E9D"/>
    <w:rsid w:val="002F696C"/>
    <w:rsid w:val="00301BE6"/>
    <w:rsid w:val="00301C3B"/>
    <w:rsid w:val="00302D3A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225"/>
    <w:rsid w:val="00316389"/>
    <w:rsid w:val="00320719"/>
    <w:rsid w:val="00322C89"/>
    <w:rsid w:val="00323A96"/>
    <w:rsid w:val="00323D53"/>
    <w:rsid w:val="00325777"/>
    <w:rsid w:val="003278F4"/>
    <w:rsid w:val="00330B84"/>
    <w:rsid w:val="003314C8"/>
    <w:rsid w:val="003328D8"/>
    <w:rsid w:val="00332955"/>
    <w:rsid w:val="00333A18"/>
    <w:rsid w:val="00333FA8"/>
    <w:rsid w:val="00334080"/>
    <w:rsid w:val="0033472D"/>
    <w:rsid w:val="003368E9"/>
    <w:rsid w:val="003376C3"/>
    <w:rsid w:val="00344117"/>
    <w:rsid w:val="003442FF"/>
    <w:rsid w:val="003444D2"/>
    <w:rsid w:val="00346FAE"/>
    <w:rsid w:val="00347CDE"/>
    <w:rsid w:val="00350063"/>
    <w:rsid w:val="00350501"/>
    <w:rsid w:val="003508D1"/>
    <w:rsid w:val="00350BAF"/>
    <w:rsid w:val="00351ECE"/>
    <w:rsid w:val="00354BF5"/>
    <w:rsid w:val="00361425"/>
    <w:rsid w:val="00364D51"/>
    <w:rsid w:val="00366545"/>
    <w:rsid w:val="00370C9F"/>
    <w:rsid w:val="00372DE1"/>
    <w:rsid w:val="00375441"/>
    <w:rsid w:val="00377A3C"/>
    <w:rsid w:val="003828DD"/>
    <w:rsid w:val="00383D60"/>
    <w:rsid w:val="00384253"/>
    <w:rsid w:val="00384900"/>
    <w:rsid w:val="0038616B"/>
    <w:rsid w:val="00387844"/>
    <w:rsid w:val="00390A4B"/>
    <w:rsid w:val="003914C2"/>
    <w:rsid w:val="00395028"/>
    <w:rsid w:val="0039508F"/>
    <w:rsid w:val="00395605"/>
    <w:rsid w:val="00397436"/>
    <w:rsid w:val="003A03FE"/>
    <w:rsid w:val="003A1D13"/>
    <w:rsid w:val="003A2336"/>
    <w:rsid w:val="003A2F53"/>
    <w:rsid w:val="003A3350"/>
    <w:rsid w:val="003A48E5"/>
    <w:rsid w:val="003A4BD4"/>
    <w:rsid w:val="003B3966"/>
    <w:rsid w:val="003B5EC1"/>
    <w:rsid w:val="003C0B96"/>
    <w:rsid w:val="003C0D22"/>
    <w:rsid w:val="003C175B"/>
    <w:rsid w:val="003C220F"/>
    <w:rsid w:val="003C2D7F"/>
    <w:rsid w:val="003C2DB5"/>
    <w:rsid w:val="003C3617"/>
    <w:rsid w:val="003C5BE3"/>
    <w:rsid w:val="003C7711"/>
    <w:rsid w:val="003D2455"/>
    <w:rsid w:val="003D5E72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4FAC"/>
    <w:rsid w:val="003F6422"/>
    <w:rsid w:val="003F6518"/>
    <w:rsid w:val="0040382F"/>
    <w:rsid w:val="004078AF"/>
    <w:rsid w:val="00410590"/>
    <w:rsid w:val="00410878"/>
    <w:rsid w:val="00410E44"/>
    <w:rsid w:val="00410F50"/>
    <w:rsid w:val="00411590"/>
    <w:rsid w:val="00412812"/>
    <w:rsid w:val="00412EBE"/>
    <w:rsid w:val="00415514"/>
    <w:rsid w:val="004163B2"/>
    <w:rsid w:val="00417031"/>
    <w:rsid w:val="00417A9D"/>
    <w:rsid w:val="00422D7E"/>
    <w:rsid w:val="00423F69"/>
    <w:rsid w:val="00426A1D"/>
    <w:rsid w:val="00427101"/>
    <w:rsid w:val="00431090"/>
    <w:rsid w:val="00431625"/>
    <w:rsid w:val="00432E93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07D0"/>
    <w:rsid w:val="0045080F"/>
    <w:rsid w:val="00450CA0"/>
    <w:rsid w:val="00457ADB"/>
    <w:rsid w:val="00460DC8"/>
    <w:rsid w:val="004631FE"/>
    <w:rsid w:val="00464EAB"/>
    <w:rsid w:val="00465026"/>
    <w:rsid w:val="0046668C"/>
    <w:rsid w:val="004704C5"/>
    <w:rsid w:val="0047149E"/>
    <w:rsid w:val="00472BA8"/>
    <w:rsid w:val="00472DAE"/>
    <w:rsid w:val="00477AEE"/>
    <w:rsid w:val="004800B1"/>
    <w:rsid w:val="004803D4"/>
    <w:rsid w:val="0048268D"/>
    <w:rsid w:val="00483F42"/>
    <w:rsid w:val="00485F68"/>
    <w:rsid w:val="00490A2C"/>
    <w:rsid w:val="00493E4D"/>
    <w:rsid w:val="00494032"/>
    <w:rsid w:val="00494055"/>
    <w:rsid w:val="00494FB7"/>
    <w:rsid w:val="00495E2A"/>
    <w:rsid w:val="004A2FE6"/>
    <w:rsid w:val="004A319D"/>
    <w:rsid w:val="004A45ED"/>
    <w:rsid w:val="004B0F49"/>
    <w:rsid w:val="004B1729"/>
    <w:rsid w:val="004B200B"/>
    <w:rsid w:val="004B2135"/>
    <w:rsid w:val="004B2366"/>
    <w:rsid w:val="004B3E69"/>
    <w:rsid w:val="004B5D26"/>
    <w:rsid w:val="004B643C"/>
    <w:rsid w:val="004B73FB"/>
    <w:rsid w:val="004C1D01"/>
    <w:rsid w:val="004C5AAD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4F6356"/>
    <w:rsid w:val="005012EB"/>
    <w:rsid w:val="00502C2D"/>
    <w:rsid w:val="00504B52"/>
    <w:rsid w:val="00506B7F"/>
    <w:rsid w:val="00506DDA"/>
    <w:rsid w:val="00512FAB"/>
    <w:rsid w:val="00512FDB"/>
    <w:rsid w:val="005142D5"/>
    <w:rsid w:val="00515630"/>
    <w:rsid w:val="005158AE"/>
    <w:rsid w:val="00516B24"/>
    <w:rsid w:val="00517D30"/>
    <w:rsid w:val="0052448A"/>
    <w:rsid w:val="00532535"/>
    <w:rsid w:val="00533873"/>
    <w:rsid w:val="00534581"/>
    <w:rsid w:val="00540C39"/>
    <w:rsid w:val="00542E28"/>
    <w:rsid w:val="00543B0A"/>
    <w:rsid w:val="0054530C"/>
    <w:rsid w:val="00545BDD"/>
    <w:rsid w:val="00546724"/>
    <w:rsid w:val="00547323"/>
    <w:rsid w:val="00550B2D"/>
    <w:rsid w:val="00551F87"/>
    <w:rsid w:val="00553FF0"/>
    <w:rsid w:val="00554295"/>
    <w:rsid w:val="005570F8"/>
    <w:rsid w:val="00561718"/>
    <w:rsid w:val="00564EE7"/>
    <w:rsid w:val="005653DE"/>
    <w:rsid w:val="00565AC7"/>
    <w:rsid w:val="005673EE"/>
    <w:rsid w:val="00573516"/>
    <w:rsid w:val="00573733"/>
    <w:rsid w:val="00575AF5"/>
    <w:rsid w:val="0057716A"/>
    <w:rsid w:val="005772A7"/>
    <w:rsid w:val="00582CF9"/>
    <w:rsid w:val="00584634"/>
    <w:rsid w:val="00584FDF"/>
    <w:rsid w:val="00586915"/>
    <w:rsid w:val="00587837"/>
    <w:rsid w:val="00587B23"/>
    <w:rsid w:val="00591D7D"/>
    <w:rsid w:val="00591F2B"/>
    <w:rsid w:val="00593B83"/>
    <w:rsid w:val="00594E00"/>
    <w:rsid w:val="00594F8B"/>
    <w:rsid w:val="00595C0C"/>
    <w:rsid w:val="005964EA"/>
    <w:rsid w:val="00596F9A"/>
    <w:rsid w:val="005A1514"/>
    <w:rsid w:val="005A2059"/>
    <w:rsid w:val="005A31EE"/>
    <w:rsid w:val="005A5D9A"/>
    <w:rsid w:val="005A78CE"/>
    <w:rsid w:val="005B41C0"/>
    <w:rsid w:val="005B65FE"/>
    <w:rsid w:val="005B7C7C"/>
    <w:rsid w:val="005C016F"/>
    <w:rsid w:val="005C1771"/>
    <w:rsid w:val="005C1CC3"/>
    <w:rsid w:val="005C32A1"/>
    <w:rsid w:val="005C7994"/>
    <w:rsid w:val="005D0DA4"/>
    <w:rsid w:val="005D11F8"/>
    <w:rsid w:val="005D133A"/>
    <w:rsid w:val="005D1643"/>
    <w:rsid w:val="005D2077"/>
    <w:rsid w:val="005D3EC4"/>
    <w:rsid w:val="005D6526"/>
    <w:rsid w:val="005D6DA6"/>
    <w:rsid w:val="005D7BF9"/>
    <w:rsid w:val="005E0D7A"/>
    <w:rsid w:val="005E14A6"/>
    <w:rsid w:val="005E396A"/>
    <w:rsid w:val="005E7E86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5C76"/>
    <w:rsid w:val="006161C6"/>
    <w:rsid w:val="00616959"/>
    <w:rsid w:val="00623349"/>
    <w:rsid w:val="0062407A"/>
    <w:rsid w:val="00624C52"/>
    <w:rsid w:val="00626515"/>
    <w:rsid w:val="00627607"/>
    <w:rsid w:val="006371D2"/>
    <w:rsid w:val="00640578"/>
    <w:rsid w:val="00641685"/>
    <w:rsid w:val="00645921"/>
    <w:rsid w:val="00645FF8"/>
    <w:rsid w:val="00651E36"/>
    <w:rsid w:val="00652E45"/>
    <w:rsid w:val="006533A4"/>
    <w:rsid w:val="006550AF"/>
    <w:rsid w:val="00655847"/>
    <w:rsid w:val="006575C0"/>
    <w:rsid w:val="006620F3"/>
    <w:rsid w:val="00662310"/>
    <w:rsid w:val="00662351"/>
    <w:rsid w:val="006624A8"/>
    <w:rsid w:val="00662ED1"/>
    <w:rsid w:val="00665C29"/>
    <w:rsid w:val="00666AB7"/>
    <w:rsid w:val="00667E71"/>
    <w:rsid w:val="00670F66"/>
    <w:rsid w:val="0067532E"/>
    <w:rsid w:val="00675441"/>
    <w:rsid w:val="006802BC"/>
    <w:rsid w:val="00681D26"/>
    <w:rsid w:val="00682919"/>
    <w:rsid w:val="00683CA2"/>
    <w:rsid w:val="006865B2"/>
    <w:rsid w:val="006907FD"/>
    <w:rsid w:val="00690D0C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70E4"/>
    <w:rsid w:val="006B0827"/>
    <w:rsid w:val="006B31E9"/>
    <w:rsid w:val="006B5919"/>
    <w:rsid w:val="006B5C64"/>
    <w:rsid w:val="006B64FB"/>
    <w:rsid w:val="006B7653"/>
    <w:rsid w:val="006B7B69"/>
    <w:rsid w:val="006B7E1B"/>
    <w:rsid w:val="006C2CE4"/>
    <w:rsid w:val="006C57B8"/>
    <w:rsid w:val="006C6206"/>
    <w:rsid w:val="006C64CF"/>
    <w:rsid w:val="006D2B1A"/>
    <w:rsid w:val="006D6B56"/>
    <w:rsid w:val="006E070C"/>
    <w:rsid w:val="006E2599"/>
    <w:rsid w:val="006E4DF7"/>
    <w:rsid w:val="006E5CBC"/>
    <w:rsid w:val="006E5CCC"/>
    <w:rsid w:val="006E7FA4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0958"/>
    <w:rsid w:val="00712587"/>
    <w:rsid w:val="00714854"/>
    <w:rsid w:val="00714F8B"/>
    <w:rsid w:val="00716A74"/>
    <w:rsid w:val="007176A1"/>
    <w:rsid w:val="00717DEC"/>
    <w:rsid w:val="00721F6E"/>
    <w:rsid w:val="0072213C"/>
    <w:rsid w:val="00724FDA"/>
    <w:rsid w:val="00726F0E"/>
    <w:rsid w:val="0073104D"/>
    <w:rsid w:val="00731C72"/>
    <w:rsid w:val="00733820"/>
    <w:rsid w:val="00734BE4"/>
    <w:rsid w:val="0073515C"/>
    <w:rsid w:val="0074068F"/>
    <w:rsid w:val="00741C82"/>
    <w:rsid w:val="00742CB0"/>
    <w:rsid w:val="00746D5A"/>
    <w:rsid w:val="00751292"/>
    <w:rsid w:val="0075138B"/>
    <w:rsid w:val="00762489"/>
    <w:rsid w:val="007628C6"/>
    <w:rsid w:val="00763E1B"/>
    <w:rsid w:val="00763E93"/>
    <w:rsid w:val="007657C6"/>
    <w:rsid w:val="00766DB9"/>
    <w:rsid w:val="00770507"/>
    <w:rsid w:val="00771549"/>
    <w:rsid w:val="007719BA"/>
    <w:rsid w:val="00772A74"/>
    <w:rsid w:val="00777BE3"/>
    <w:rsid w:val="00780FA6"/>
    <w:rsid w:val="00780FB1"/>
    <w:rsid w:val="007811CD"/>
    <w:rsid w:val="007834F5"/>
    <w:rsid w:val="007846E9"/>
    <w:rsid w:val="00786112"/>
    <w:rsid w:val="00786ECC"/>
    <w:rsid w:val="007873A3"/>
    <w:rsid w:val="00791988"/>
    <w:rsid w:val="007931C2"/>
    <w:rsid w:val="00793ED6"/>
    <w:rsid w:val="00795219"/>
    <w:rsid w:val="00795CAC"/>
    <w:rsid w:val="0079672A"/>
    <w:rsid w:val="007A15D1"/>
    <w:rsid w:val="007A2571"/>
    <w:rsid w:val="007A7134"/>
    <w:rsid w:val="007B16C3"/>
    <w:rsid w:val="007B4EA5"/>
    <w:rsid w:val="007B68DE"/>
    <w:rsid w:val="007B6A84"/>
    <w:rsid w:val="007C08AE"/>
    <w:rsid w:val="007C1CF9"/>
    <w:rsid w:val="007C263D"/>
    <w:rsid w:val="007C31E5"/>
    <w:rsid w:val="007C3C5F"/>
    <w:rsid w:val="007C3F00"/>
    <w:rsid w:val="007C4BEE"/>
    <w:rsid w:val="007D6964"/>
    <w:rsid w:val="007D7426"/>
    <w:rsid w:val="007E1357"/>
    <w:rsid w:val="007E2A9A"/>
    <w:rsid w:val="007E54BA"/>
    <w:rsid w:val="007E7BDA"/>
    <w:rsid w:val="007F0E78"/>
    <w:rsid w:val="007F3038"/>
    <w:rsid w:val="007F5FDE"/>
    <w:rsid w:val="0080341E"/>
    <w:rsid w:val="00803DD9"/>
    <w:rsid w:val="0080678C"/>
    <w:rsid w:val="008074F4"/>
    <w:rsid w:val="00807FBF"/>
    <w:rsid w:val="008135A3"/>
    <w:rsid w:val="00813E0E"/>
    <w:rsid w:val="00813F8E"/>
    <w:rsid w:val="00816E00"/>
    <w:rsid w:val="00817867"/>
    <w:rsid w:val="00826DD1"/>
    <w:rsid w:val="008279F7"/>
    <w:rsid w:val="0083012C"/>
    <w:rsid w:val="00830164"/>
    <w:rsid w:val="00831663"/>
    <w:rsid w:val="0083267E"/>
    <w:rsid w:val="00834F2A"/>
    <w:rsid w:val="0083731B"/>
    <w:rsid w:val="00837682"/>
    <w:rsid w:val="00837F03"/>
    <w:rsid w:val="0084189E"/>
    <w:rsid w:val="0084246E"/>
    <w:rsid w:val="0084346A"/>
    <w:rsid w:val="00843A85"/>
    <w:rsid w:val="00843BD2"/>
    <w:rsid w:val="00845663"/>
    <w:rsid w:val="008476FF"/>
    <w:rsid w:val="00854B6E"/>
    <w:rsid w:val="00855832"/>
    <w:rsid w:val="0085663E"/>
    <w:rsid w:val="00857601"/>
    <w:rsid w:val="0086041D"/>
    <w:rsid w:val="008622FA"/>
    <w:rsid w:val="00863E15"/>
    <w:rsid w:val="008652BB"/>
    <w:rsid w:val="0087133C"/>
    <w:rsid w:val="00880617"/>
    <w:rsid w:val="008808AD"/>
    <w:rsid w:val="00881EDE"/>
    <w:rsid w:val="0088664D"/>
    <w:rsid w:val="00886A8C"/>
    <w:rsid w:val="00890784"/>
    <w:rsid w:val="008928FB"/>
    <w:rsid w:val="00892C77"/>
    <w:rsid w:val="00893DBB"/>
    <w:rsid w:val="00896BA6"/>
    <w:rsid w:val="008A1EC7"/>
    <w:rsid w:val="008A487A"/>
    <w:rsid w:val="008A4C40"/>
    <w:rsid w:val="008A5CB0"/>
    <w:rsid w:val="008A63CF"/>
    <w:rsid w:val="008A64DA"/>
    <w:rsid w:val="008A6D25"/>
    <w:rsid w:val="008B3533"/>
    <w:rsid w:val="008B3E3E"/>
    <w:rsid w:val="008B6726"/>
    <w:rsid w:val="008B680C"/>
    <w:rsid w:val="008B6894"/>
    <w:rsid w:val="008B749C"/>
    <w:rsid w:val="008B7515"/>
    <w:rsid w:val="008C0BAA"/>
    <w:rsid w:val="008C2258"/>
    <w:rsid w:val="008C3C9B"/>
    <w:rsid w:val="008C3E27"/>
    <w:rsid w:val="008C47F3"/>
    <w:rsid w:val="008C4F1B"/>
    <w:rsid w:val="008C53B4"/>
    <w:rsid w:val="008C7431"/>
    <w:rsid w:val="008D00D8"/>
    <w:rsid w:val="008D12A5"/>
    <w:rsid w:val="008D13A7"/>
    <w:rsid w:val="008D30EE"/>
    <w:rsid w:val="008D4C2C"/>
    <w:rsid w:val="008D4E9D"/>
    <w:rsid w:val="008D5208"/>
    <w:rsid w:val="008D74F9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334"/>
    <w:rsid w:val="009007B4"/>
    <w:rsid w:val="00903A90"/>
    <w:rsid w:val="00904A4C"/>
    <w:rsid w:val="00905829"/>
    <w:rsid w:val="00905A3C"/>
    <w:rsid w:val="009123B5"/>
    <w:rsid w:val="00913D42"/>
    <w:rsid w:val="00914F4E"/>
    <w:rsid w:val="009177A9"/>
    <w:rsid w:val="009205C5"/>
    <w:rsid w:val="00921B83"/>
    <w:rsid w:val="00923D96"/>
    <w:rsid w:val="0093289E"/>
    <w:rsid w:val="0093297C"/>
    <w:rsid w:val="00934922"/>
    <w:rsid w:val="00934CBA"/>
    <w:rsid w:val="0093538F"/>
    <w:rsid w:val="00944A8E"/>
    <w:rsid w:val="00945CEF"/>
    <w:rsid w:val="00955FEA"/>
    <w:rsid w:val="00961E9B"/>
    <w:rsid w:val="0096391A"/>
    <w:rsid w:val="00963D35"/>
    <w:rsid w:val="00965EB1"/>
    <w:rsid w:val="00967CC1"/>
    <w:rsid w:val="00970A20"/>
    <w:rsid w:val="009720D7"/>
    <w:rsid w:val="00972151"/>
    <w:rsid w:val="00972DA0"/>
    <w:rsid w:val="00972DBE"/>
    <w:rsid w:val="009741A3"/>
    <w:rsid w:val="00975365"/>
    <w:rsid w:val="009762E3"/>
    <w:rsid w:val="00982081"/>
    <w:rsid w:val="009841D6"/>
    <w:rsid w:val="00993133"/>
    <w:rsid w:val="00994A58"/>
    <w:rsid w:val="0099638D"/>
    <w:rsid w:val="009A0FC8"/>
    <w:rsid w:val="009A23C8"/>
    <w:rsid w:val="009A2CD0"/>
    <w:rsid w:val="009A556D"/>
    <w:rsid w:val="009A6D8E"/>
    <w:rsid w:val="009B020F"/>
    <w:rsid w:val="009B05D5"/>
    <w:rsid w:val="009B4161"/>
    <w:rsid w:val="009C0019"/>
    <w:rsid w:val="009C14D9"/>
    <w:rsid w:val="009C2889"/>
    <w:rsid w:val="009C2F8D"/>
    <w:rsid w:val="009C6939"/>
    <w:rsid w:val="009C7346"/>
    <w:rsid w:val="009C7351"/>
    <w:rsid w:val="009D1F4E"/>
    <w:rsid w:val="009D61F9"/>
    <w:rsid w:val="009D62D3"/>
    <w:rsid w:val="009E1ACD"/>
    <w:rsid w:val="009E1E9E"/>
    <w:rsid w:val="009E3C0A"/>
    <w:rsid w:val="009E43A7"/>
    <w:rsid w:val="009E4F14"/>
    <w:rsid w:val="009E5AF2"/>
    <w:rsid w:val="009F34A8"/>
    <w:rsid w:val="009F43D4"/>
    <w:rsid w:val="009F515C"/>
    <w:rsid w:val="009F5E6A"/>
    <w:rsid w:val="009F7AA8"/>
    <w:rsid w:val="00A0074D"/>
    <w:rsid w:val="00A02478"/>
    <w:rsid w:val="00A06D78"/>
    <w:rsid w:val="00A07D4C"/>
    <w:rsid w:val="00A11053"/>
    <w:rsid w:val="00A13417"/>
    <w:rsid w:val="00A16DE0"/>
    <w:rsid w:val="00A20C83"/>
    <w:rsid w:val="00A21768"/>
    <w:rsid w:val="00A21E5B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2B45"/>
    <w:rsid w:val="00A4329D"/>
    <w:rsid w:val="00A44140"/>
    <w:rsid w:val="00A442D6"/>
    <w:rsid w:val="00A44C87"/>
    <w:rsid w:val="00A453AD"/>
    <w:rsid w:val="00A46A90"/>
    <w:rsid w:val="00A519E8"/>
    <w:rsid w:val="00A51D4C"/>
    <w:rsid w:val="00A53A5F"/>
    <w:rsid w:val="00A557D3"/>
    <w:rsid w:val="00A56794"/>
    <w:rsid w:val="00A56CDE"/>
    <w:rsid w:val="00A576C7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5498"/>
    <w:rsid w:val="00A76518"/>
    <w:rsid w:val="00A77893"/>
    <w:rsid w:val="00A82CE4"/>
    <w:rsid w:val="00A83657"/>
    <w:rsid w:val="00A8431E"/>
    <w:rsid w:val="00A849C9"/>
    <w:rsid w:val="00A84E38"/>
    <w:rsid w:val="00A86D8F"/>
    <w:rsid w:val="00A902BD"/>
    <w:rsid w:val="00A92D68"/>
    <w:rsid w:val="00A92DC0"/>
    <w:rsid w:val="00A92EDD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65B2"/>
    <w:rsid w:val="00AD71B9"/>
    <w:rsid w:val="00AE1AF8"/>
    <w:rsid w:val="00AE273C"/>
    <w:rsid w:val="00AE39DF"/>
    <w:rsid w:val="00AE6CAC"/>
    <w:rsid w:val="00AE77C1"/>
    <w:rsid w:val="00AF0642"/>
    <w:rsid w:val="00AF0F10"/>
    <w:rsid w:val="00AF1713"/>
    <w:rsid w:val="00AF647B"/>
    <w:rsid w:val="00AF7D07"/>
    <w:rsid w:val="00B00E9F"/>
    <w:rsid w:val="00B02CEF"/>
    <w:rsid w:val="00B03834"/>
    <w:rsid w:val="00B03AFD"/>
    <w:rsid w:val="00B04215"/>
    <w:rsid w:val="00B05A67"/>
    <w:rsid w:val="00B10CEA"/>
    <w:rsid w:val="00B15097"/>
    <w:rsid w:val="00B16FD8"/>
    <w:rsid w:val="00B1757B"/>
    <w:rsid w:val="00B22E2C"/>
    <w:rsid w:val="00B23060"/>
    <w:rsid w:val="00B24D84"/>
    <w:rsid w:val="00B25B02"/>
    <w:rsid w:val="00B25E2B"/>
    <w:rsid w:val="00B30104"/>
    <w:rsid w:val="00B313E2"/>
    <w:rsid w:val="00B35F26"/>
    <w:rsid w:val="00B37716"/>
    <w:rsid w:val="00B415F2"/>
    <w:rsid w:val="00B43D84"/>
    <w:rsid w:val="00B46B9A"/>
    <w:rsid w:val="00B5140B"/>
    <w:rsid w:val="00B522E0"/>
    <w:rsid w:val="00B52AEF"/>
    <w:rsid w:val="00B550ED"/>
    <w:rsid w:val="00B55F38"/>
    <w:rsid w:val="00B56FA5"/>
    <w:rsid w:val="00B60782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0A26"/>
    <w:rsid w:val="00B91194"/>
    <w:rsid w:val="00B9390A"/>
    <w:rsid w:val="00B94A8F"/>
    <w:rsid w:val="00B95054"/>
    <w:rsid w:val="00B950B9"/>
    <w:rsid w:val="00BA0C79"/>
    <w:rsid w:val="00BA2269"/>
    <w:rsid w:val="00BA3FF9"/>
    <w:rsid w:val="00BB640F"/>
    <w:rsid w:val="00BB66DB"/>
    <w:rsid w:val="00BB6701"/>
    <w:rsid w:val="00BB7A22"/>
    <w:rsid w:val="00BC233C"/>
    <w:rsid w:val="00BC4615"/>
    <w:rsid w:val="00BC61AA"/>
    <w:rsid w:val="00BD1B0F"/>
    <w:rsid w:val="00BD2287"/>
    <w:rsid w:val="00BD4B36"/>
    <w:rsid w:val="00BD5BD5"/>
    <w:rsid w:val="00BD72BF"/>
    <w:rsid w:val="00BD761B"/>
    <w:rsid w:val="00BD7EE5"/>
    <w:rsid w:val="00BE13E5"/>
    <w:rsid w:val="00BE557C"/>
    <w:rsid w:val="00BE57FA"/>
    <w:rsid w:val="00BF1DF1"/>
    <w:rsid w:val="00BF4BBD"/>
    <w:rsid w:val="00C0123A"/>
    <w:rsid w:val="00C03C25"/>
    <w:rsid w:val="00C04DFD"/>
    <w:rsid w:val="00C0516B"/>
    <w:rsid w:val="00C06137"/>
    <w:rsid w:val="00C12254"/>
    <w:rsid w:val="00C138CA"/>
    <w:rsid w:val="00C13A80"/>
    <w:rsid w:val="00C15D0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4450"/>
    <w:rsid w:val="00C34644"/>
    <w:rsid w:val="00C37471"/>
    <w:rsid w:val="00C44933"/>
    <w:rsid w:val="00C47C13"/>
    <w:rsid w:val="00C50646"/>
    <w:rsid w:val="00C50C71"/>
    <w:rsid w:val="00C539EC"/>
    <w:rsid w:val="00C53CF6"/>
    <w:rsid w:val="00C54217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9DB"/>
    <w:rsid w:val="00C83DA9"/>
    <w:rsid w:val="00C83E3D"/>
    <w:rsid w:val="00C86026"/>
    <w:rsid w:val="00C8619D"/>
    <w:rsid w:val="00C868FA"/>
    <w:rsid w:val="00C87D39"/>
    <w:rsid w:val="00C87DCE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B43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1854"/>
    <w:rsid w:val="00CC34F7"/>
    <w:rsid w:val="00CC5302"/>
    <w:rsid w:val="00CC6988"/>
    <w:rsid w:val="00CC6A7F"/>
    <w:rsid w:val="00CC7C64"/>
    <w:rsid w:val="00CD18CF"/>
    <w:rsid w:val="00CD2267"/>
    <w:rsid w:val="00CD7941"/>
    <w:rsid w:val="00CD7DE5"/>
    <w:rsid w:val="00CE0F3A"/>
    <w:rsid w:val="00CE2B54"/>
    <w:rsid w:val="00CF3D31"/>
    <w:rsid w:val="00CF49C5"/>
    <w:rsid w:val="00CF6BBE"/>
    <w:rsid w:val="00CF6BF8"/>
    <w:rsid w:val="00D00676"/>
    <w:rsid w:val="00D00718"/>
    <w:rsid w:val="00D04A31"/>
    <w:rsid w:val="00D04E93"/>
    <w:rsid w:val="00D1106B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3AF6"/>
    <w:rsid w:val="00D34002"/>
    <w:rsid w:val="00D36748"/>
    <w:rsid w:val="00D369F3"/>
    <w:rsid w:val="00D416FD"/>
    <w:rsid w:val="00D44859"/>
    <w:rsid w:val="00D45574"/>
    <w:rsid w:val="00D46EFB"/>
    <w:rsid w:val="00D51F98"/>
    <w:rsid w:val="00D56A3F"/>
    <w:rsid w:val="00D57FD3"/>
    <w:rsid w:val="00D6031A"/>
    <w:rsid w:val="00D62E88"/>
    <w:rsid w:val="00D814FF"/>
    <w:rsid w:val="00D81B95"/>
    <w:rsid w:val="00D82080"/>
    <w:rsid w:val="00D83A43"/>
    <w:rsid w:val="00D850A8"/>
    <w:rsid w:val="00D86216"/>
    <w:rsid w:val="00D8681E"/>
    <w:rsid w:val="00D86CCA"/>
    <w:rsid w:val="00D90C8E"/>
    <w:rsid w:val="00D90C90"/>
    <w:rsid w:val="00D914A5"/>
    <w:rsid w:val="00D9211D"/>
    <w:rsid w:val="00D95E7F"/>
    <w:rsid w:val="00D95F9B"/>
    <w:rsid w:val="00DA0D9A"/>
    <w:rsid w:val="00DA1A72"/>
    <w:rsid w:val="00DA38E2"/>
    <w:rsid w:val="00DA3B0F"/>
    <w:rsid w:val="00DA731B"/>
    <w:rsid w:val="00DA7C0E"/>
    <w:rsid w:val="00DA7D6B"/>
    <w:rsid w:val="00DA7EA5"/>
    <w:rsid w:val="00DB1517"/>
    <w:rsid w:val="00DB1544"/>
    <w:rsid w:val="00DB38DA"/>
    <w:rsid w:val="00DB48C9"/>
    <w:rsid w:val="00DB5226"/>
    <w:rsid w:val="00DB65FC"/>
    <w:rsid w:val="00DB6CBF"/>
    <w:rsid w:val="00DC14A8"/>
    <w:rsid w:val="00DC3318"/>
    <w:rsid w:val="00DC6AA2"/>
    <w:rsid w:val="00DC7698"/>
    <w:rsid w:val="00DD0A68"/>
    <w:rsid w:val="00DD1234"/>
    <w:rsid w:val="00DD1955"/>
    <w:rsid w:val="00DD1B16"/>
    <w:rsid w:val="00DD1B5C"/>
    <w:rsid w:val="00DD2C77"/>
    <w:rsid w:val="00DD30F9"/>
    <w:rsid w:val="00DD325A"/>
    <w:rsid w:val="00DD61A5"/>
    <w:rsid w:val="00DD6598"/>
    <w:rsid w:val="00DE0BDB"/>
    <w:rsid w:val="00DE16C0"/>
    <w:rsid w:val="00DE1990"/>
    <w:rsid w:val="00DE47D9"/>
    <w:rsid w:val="00DE5269"/>
    <w:rsid w:val="00DE6FB5"/>
    <w:rsid w:val="00DF0AE5"/>
    <w:rsid w:val="00DF1A17"/>
    <w:rsid w:val="00DF20E2"/>
    <w:rsid w:val="00DF2195"/>
    <w:rsid w:val="00DF2457"/>
    <w:rsid w:val="00E00008"/>
    <w:rsid w:val="00E00623"/>
    <w:rsid w:val="00E02195"/>
    <w:rsid w:val="00E02DCE"/>
    <w:rsid w:val="00E11180"/>
    <w:rsid w:val="00E145CF"/>
    <w:rsid w:val="00E154E6"/>
    <w:rsid w:val="00E17D21"/>
    <w:rsid w:val="00E21FC2"/>
    <w:rsid w:val="00E230B7"/>
    <w:rsid w:val="00E23651"/>
    <w:rsid w:val="00E264BB"/>
    <w:rsid w:val="00E27881"/>
    <w:rsid w:val="00E30501"/>
    <w:rsid w:val="00E3415F"/>
    <w:rsid w:val="00E354B4"/>
    <w:rsid w:val="00E361AE"/>
    <w:rsid w:val="00E3667A"/>
    <w:rsid w:val="00E3696C"/>
    <w:rsid w:val="00E53D89"/>
    <w:rsid w:val="00E5418C"/>
    <w:rsid w:val="00E55AEA"/>
    <w:rsid w:val="00E57A8D"/>
    <w:rsid w:val="00E62137"/>
    <w:rsid w:val="00E63E26"/>
    <w:rsid w:val="00E660CB"/>
    <w:rsid w:val="00E670EC"/>
    <w:rsid w:val="00E676E4"/>
    <w:rsid w:val="00E67F9C"/>
    <w:rsid w:val="00E70403"/>
    <w:rsid w:val="00E7047B"/>
    <w:rsid w:val="00E70B97"/>
    <w:rsid w:val="00E71F8A"/>
    <w:rsid w:val="00E74521"/>
    <w:rsid w:val="00E75668"/>
    <w:rsid w:val="00E75FE1"/>
    <w:rsid w:val="00E7658E"/>
    <w:rsid w:val="00E8063F"/>
    <w:rsid w:val="00E8081F"/>
    <w:rsid w:val="00E810C0"/>
    <w:rsid w:val="00E8293D"/>
    <w:rsid w:val="00E872A4"/>
    <w:rsid w:val="00E91C91"/>
    <w:rsid w:val="00E91FDA"/>
    <w:rsid w:val="00E9232B"/>
    <w:rsid w:val="00E92CF9"/>
    <w:rsid w:val="00E96D83"/>
    <w:rsid w:val="00EA405C"/>
    <w:rsid w:val="00EA6589"/>
    <w:rsid w:val="00EA6A10"/>
    <w:rsid w:val="00EB0289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5DF3"/>
    <w:rsid w:val="00ED6F73"/>
    <w:rsid w:val="00ED778E"/>
    <w:rsid w:val="00ED77E9"/>
    <w:rsid w:val="00EE2051"/>
    <w:rsid w:val="00EF16A2"/>
    <w:rsid w:val="00EF2D2F"/>
    <w:rsid w:val="00EF38BA"/>
    <w:rsid w:val="00EF6DB6"/>
    <w:rsid w:val="00EF7176"/>
    <w:rsid w:val="00EF756F"/>
    <w:rsid w:val="00F00452"/>
    <w:rsid w:val="00F0241F"/>
    <w:rsid w:val="00F078FA"/>
    <w:rsid w:val="00F106A3"/>
    <w:rsid w:val="00F128A4"/>
    <w:rsid w:val="00F13B32"/>
    <w:rsid w:val="00F145F6"/>
    <w:rsid w:val="00F17F28"/>
    <w:rsid w:val="00F2265E"/>
    <w:rsid w:val="00F25B91"/>
    <w:rsid w:val="00F26EEC"/>
    <w:rsid w:val="00F27F60"/>
    <w:rsid w:val="00F32342"/>
    <w:rsid w:val="00F3360E"/>
    <w:rsid w:val="00F35661"/>
    <w:rsid w:val="00F3766A"/>
    <w:rsid w:val="00F37B5B"/>
    <w:rsid w:val="00F408C6"/>
    <w:rsid w:val="00F43E84"/>
    <w:rsid w:val="00F45118"/>
    <w:rsid w:val="00F47C72"/>
    <w:rsid w:val="00F51C75"/>
    <w:rsid w:val="00F51D0B"/>
    <w:rsid w:val="00F5435E"/>
    <w:rsid w:val="00F56B35"/>
    <w:rsid w:val="00F615C2"/>
    <w:rsid w:val="00F63477"/>
    <w:rsid w:val="00F65B6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531"/>
    <w:rsid w:val="00F95B13"/>
    <w:rsid w:val="00FA66D0"/>
    <w:rsid w:val="00FA68BF"/>
    <w:rsid w:val="00FA757C"/>
    <w:rsid w:val="00FB07E5"/>
    <w:rsid w:val="00FB0D46"/>
    <w:rsid w:val="00FB1E57"/>
    <w:rsid w:val="00FB424C"/>
    <w:rsid w:val="00FB4EF8"/>
    <w:rsid w:val="00FB62AC"/>
    <w:rsid w:val="00FC11BF"/>
    <w:rsid w:val="00FC1315"/>
    <w:rsid w:val="00FC1607"/>
    <w:rsid w:val="00FC1AB1"/>
    <w:rsid w:val="00FC3ABB"/>
    <w:rsid w:val="00FC4A0B"/>
    <w:rsid w:val="00FD16E8"/>
    <w:rsid w:val="00FD1DC1"/>
    <w:rsid w:val="00FD392C"/>
    <w:rsid w:val="00FD3E4E"/>
    <w:rsid w:val="00FE34E8"/>
    <w:rsid w:val="00FE6F5D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4A4DB64B"/>
  <w15:docId w15:val="{BBB736CA-D014-49C6-BA45-AE1D9AEF8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851C3-0546-4798-98EB-76B7F084B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Laphasrada P.praparat</cp:lastModifiedBy>
  <cp:revision>8</cp:revision>
  <cp:lastPrinted>2022-09-20T02:23:00Z</cp:lastPrinted>
  <dcterms:created xsi:type="dcterms:W3CDTF">2022-09-20T02:24:00Z</dcterms:created>
  <dcterms:modified xsi:type="dcterms:W3CDTF">2022-11-10T09:44:00Z</dcterms:modified>
</cp:coreProperties>
</file>