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3F5C" w14:textId="77777777" w:rsidR="00EE46CF" w:rsidRPr="00EE46CF" w:rsidRDefault="00EE46CF" w:rsidP="00D44D76">
      <w:pPr>
        <w:numPr>
          <w:ilvl w:val="0"/>
          <w:numId w:val="40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right="1797" w:hanging="567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EE46CF">
        <w:rPr>
          <w:rFonts w:ascii="Angsana New" w:hAnsi="Angsana New" w:hint="cs"/>
          <w:b/>
          <w:bCs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409E72F6" w14:textId="77777777" w:rsidR="00905204" w:rsidRPr="00905204" w:rsidRDefault="00905204" w:rsidP="00905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60" w:lineRule="auto"/>
        <w:ind w:left="709"/>
        <w:contextualSpacing/>
        <w:jc w:val="thaiDistribute"/>
        <w:rPr>
          <w:b/>
          <w:bCs/>
          <w:sz w:val="6"/>
          <w:szCs w:val="6"/>
          <w:cs/>
          <w:lang w:val="en-GB"/>
        </w:rPr>
      </w:pPr>
    </w:p>
    <w:p w14:paraId="74A13AE8" w14:textId="30F701E8" w:rsidR="00EE46CF" w:rsidRPr="00EE46CF" w:rsidRDefault="00246C2A" w:rsidP="00D44D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E46CF"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="00EE46CF" w:rsidRPr="00EE46CF">
        <w:rPr>
          <w:rFonts w:ascii="Angsana New" w:hAnsi="Angsana New"/>
          <w:color w:val="000000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EE46CF" w:rsidRPr="00EE46CF">
        <w:rPr>
          <w:rFonts w:ascii="Angsana New" w:hAnsi="Angsana New"/>
          <w:color w:val="000000"/>
          <w:sz w:val="28"/>
          <w:szCs w:val="28"/>
        </w:rPr>
        <w:t>34</w:t>
      </w:r>
      <w:r w:rsidR="00EE46CF" w:rsidRPr="00EE46CF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="00EE46CF"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="00EE46CF"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ระหว่างกาลแบบย่อ อย่างไรก็ตาม ได้มีการขยายการแสดงรายการใน</w:t>
      </w:r>
      <w:r w:rsidR="00EE46CF"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="00EE46CF"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ระหว่างกาลเพิ่มเติมเช่นเดียวกับงบการเงินประจำปี</w:t>
      </w:r>
    </w:p>
    <w:p w14:paraId="685DC074" w14:textId="77777777" w:rsidR="00EE46CF" w:rsidRPr="00EE46CF" w:rsidRDefault="00EE46CF" w:rsidP="00D44D76">
      <w:pPr>
        <w:pStyle w:val="ListParagraph"/>
        <w:tabs>
          <w:tab w:val="clear" w:pos="454"/>
          <w:tab w:val="left" w:pos="397"/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ระหว่างกาลนี้</w:t>
      </w:r>
      <w:r w:rsidRPr="00EE46CF">
        <w:rPr>
          <w:rFonts w:ascii="Angsana New" w:hAnsi="Angsana New"/>
          <w:sz w:val="28"/>
          <w:szCs w:val="28"/>
          <w:cs/>
        </w:rPr>
        <w:t>จัดทำ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EE46CF">
        <w:rPr>
          <w:rFonts w:ascii="Angsana New" w:hAnsi="Angsana New"/>
          <w:color w:val="000000"/>
          <w:sz w:val="28"/>
          <w:szCs w:val="28"/>
        </w:rPr>
        <w:t>31</w:t>
      </w:r>
      <w:r w:rsidRPr="00EE46CF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EE46CF">
        <w:rPr>
          <w:rFonts w:ascii="Angsana New" w:hAnsi="Angsana New"/>
          <w:color w:val="000000"/>
          <w:sz w:val="28"/>
          <w:szCs w:val="28"/>
        </w:rPr>
        <w:t>2564</w:t>
      </w:r>
    </w:p>
    <w:p w14:paraId="6FAD0AD0" w14:textId="6976AAD1" w:rsidR="00EE46CF" w:rsidRDefault="00EE46CF" w:rsidP="00D44D76">
      <w:pPr>
        <w:pStyle w:val="ListParagraph"/>
        <w:tabs>
          <w:tab w:val="clear" w:pos="454"/>
          <w:tab w:val="left" w:pos="397"/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ระหว่างกาลฉบับนี้จัดทำขึ้นเป็นภาษาไทย การแปล</w:t>
      </w: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E52A42B" w14:textId="77777777" w:rsidR="00EE46CF" w:rsidRPr="00974AF8" w:rsidRDefault="00EE46CF" w:rsidP="00D44D76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993" w:hanging="426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370E2D5" w14:textId="77777777" w:rsidR="00EE46CF" w:rsidRPr="00EE46CF" w:rsidRDefault="00EE46CF" w:rsidP="00D44D76">
      <w:pPr>
        <w:spacing w:before="120" w:after="120"/>
        <w:ind w:left="993"/>
        <w:jc w:val="thaiDistribute"/>
        <w:rPr>
          <w:rFonts w:ascii="Angsana New" w:hAnsi="Angsana New"/>
          <w:sz w:val="28"/>
          <w:szCs w:val="28"/>
        </w:rPr>
      </w:pPr>
      <w:r w:rsidRPr="00EE46C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E46C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2564</w:t>
      </w:r>
    </w:p>
    <w:p w14:paraId="2CBADDB9" w14:textId="77777777" w:rsidR="00EE46CF" w:rsidRPr="00974AF8" w:rsidRDefault="00EE46CF" w:rsidP="00D44D76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567" w:firstLine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7D8BB9B" w14:textId="13653370" w:rsidR="00EE46CF" w:rsidRDefault="00EE46CF" w:rsidP="00BA0533">
      <w:pPr>
        <w:tabs>
          <w:tab w:val="left" w:pos="993"/>
        </w:tabs>
        <w:spacing w:before="120" w:after="120"/>
        <w:ind w:left="993"/>
        <w:jc w:val="thaiDistribute"/>
        <w:rPr>
          <w:rFonts w:ascii="Angsana New" w:hAnsi="Angsana New"/>
          <w:sz w:val="28"/>
          <w:szCs w:val="28"/>
        </w:rPr>
      </w:pPr>
      <w:r w:rsidRPr="00974AF8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4AF8">
        <w:rPr>
          <w:rFonts w:ascii="Angsana New" w:hAnsi="Angsana New"/>
          <w:sz w:val="28"/>
          <w:szCs w:val="28"/>
        </w:rPr>
        <w:t>1</w:t>
      </w:r>
      <w:r w:rsidRPr="00974AF8">
        <w:rPr>
          <w:rFonts w:ascii="Angsana New" w:hAnsi="Angsana New"/>
          <w:sz w:val="28"/>
          <w:szCs w:val="28"/>
          <w:cs/>
        </w:rPr>
        <w:t xml:space="preserve"> มกราคม </w:t>
      </w:r>
      <w:r w:rsidRPr="00974AF8">
        <w:rPr>
          <w:rFonts w:ascii="Angsana New" w:hAnsi="Angsana New"/>
          <w:sz w:val="28"/>
          <w:szCs w:val="28"/>
        </w:rPr>
        <w:t>2565</w:t>
      </w:r>
      <w:r w:rsidRPr="00974AF8">
        <w:rPr>
          <w:rFonts w:ascii="Angsana New" w:hAnsi="Angsana New"/>
          <w:sz w:val="28"/>
          <w:szCs w:val="28"/>
          <w:cs/>
        </w:rPr>
        <w:t xml:space="preserve"> </w:t>
      </w:r>
      <w:r w:rsidRPr="00974AF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974AF8">
        <w:rPr>
          <w:rFonts w:ascii="Angsana New" w:hAnsi="Angsana New"/>
          <w:sz w:val="28"/>
          <w:szCs w:val="28"/>
        </w:rPr>
        <w:t xml:space="preserve">1 </w:t>
      </w:r>
      <w:r w:rsidRPr="00974AF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974AF8">
        <w:rPr>
          <w:rFonts w:ascii="Angsana New" w:hAnsi="Angsana New"/>
          <w:sz w:val="28"/>
          <w:szCs w:val="28"/>
        </w:rPr>
        <w:t xml:space="preserve">2566 </w:t>
      </w:r>
      <w:r w:rsidRPr="00974AF8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53F3EC6E" w14:textId="77777777" w:rsidR="00EE46CF" w:rsidRPr="00974AF8" w:rsidRDefault="00EE46CF" w:rsidP="00D44D76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567" w:firstLine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4FC20882" w14:textId="6242D878" w:rsidR="00EE46CF" w:rsidRPr="00EE46CF" w:rsidRDefault="00EE46CF" w:rsidP="00D44D76">
      <w:pPr>
        <w:tabs>
          <w:tab w:val="left" w:pos="993"/>
        </w:tabs>
        <w:spacing w:before="120" w:after="120"/>
        <w:ind w:left="993"/>
        <w:jc w:val="thaiDistribute"/>
        <w:rPr>
          <w:rFonts w:ascii="Angsana New" w:hAnsi="Angsana New"/>
          <w:sz w:val="28"/>
          <w:szCs w:val="28"/>
        </w:rPr>
      </w:pPr>
      <w:r w:rsidRPr="00EE46CF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EE46CF">
        <w:rPr>
          <w:rFonts w:ascii="Angsana New" w:hAnsi="Angsana New" w:hint="cs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E46CF">
        <w:rPr>
          <w:rFonts w:ascii="Angsana New" w:hAnsi="Angsana New"/>
          <w:sz w:val="28"/>
          <w:szCs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8841628" w14:textId="0D70E07D" w:rsidR="00EE46CF" w:rsidRDefault="00EE46CF" w:rsidP="00482639">
      <w:pPr>
        <w:tabs>
          <w:tab w:val="left" w:pos="993"/>
        </w:tabs>
        <w:spacing w:before="120" w:after="120"/>
        <w:ind w:left="993"/>
        <w:jc w:val="thaiDistribute"/>
        <w:rPr>
          <w:rFonts w:ascii="Angsana New" w:hAnsi="Angsana New"/>
          <w:sz w:val="28"/>
          <w:szCs w:val="28"/>
        </w:rPr>
      </w:pPr>
      <w:r w:rsidRPr="00EE46CF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E46C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2564</w:t>
      </w:r>
    </w:p>
    <w:p w14:paraId="3E60C3B9" w14:textId="21415F69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63F5F265" w14:textId="6D60EFD2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3ADD310B" w14:textId="52AF403F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28409524" w14:textId="50A66144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19EE49B8" w14:textId="658ECD6A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326B56D7" w14:textId="5AEF4F32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29BE09E1" w14:textId="77777777" w:rsidR="00EE46CF" w:rsidRP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37ADA154" w14:textId="5E18F1D7" w:rsidR="00AF1930" w:rsidRPr="00617E0B" w:rsidRDefault="00F2053F" w:rsidP="00D44D7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</w:t>
      </w:r>
      <w:r w:rsidR="002D7B4F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69518E8F" w14:textId="38F2B07A" w:rsidR="00D125B8" w:rsidRPr="005E3E12" w:rsidRDefault="002D7B4F" w:rsidP="00D44D76">
      <w:pPr>
        <w:tabs>
          <w:tab w:val="clear" w:pos="907"/>
          <w:tab w:val="left" w:pos="900"/>
          <w:tab w:val="left" w:pos="6120"/>
          <w:tab w:val="left" w:pos="6480"/>
        </w:tabs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38622A">
        <w:rPr>
          <w:rFonts w:ascii="Angsana New" w:hAnsi="Angsana New"/>
          <w:sz w:val="28"/>
          <w:szCs w:val="28"/>
          <w:cs/>
        </w:rPr>
        <w:t>บุคคล</w:t>
      </w:r>
      <w:r w:rsidRPr="0038622A">
        <w:rPr>
          <w:rFonts w:ascii="Angsana New" w:hAnsi="Angsana New" w:hint="cs"/>
          <w:sz w:val="28"/>
          <w:szCs w:val="28"/>
          <w:cs/>
        </w:rPr>
        <w:t>และ</w:t>
      </w:r>
      <w:r w:rsidRPr="0038622A">
        <w:rPr>
          <w:rFonts w:ascii="Angsana New" w:hAnsi="Angsana New"/>
          <w:sz w:val="28"/>
          <w:szCs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  <w:r w:rsidRPr="0038622A">
        <w:rPr>
          <w:rFonts w:ascii="Angsana New" w:hAnsi="Angsana New"/>
          <w:sz w:val="28"/>
        </w:rPr>
        <w:t xml:space="preserve"> </w:t>
      </w:r>
      <w:r w:rsidRPr="0038622A">
        <w:rPr>
          <w:rFonts w:ascii="Angsana New" w:hAnsi="Angsana New" w:hint="cs"/>
          <w:sz w:val="28"/>
          <w:szCs w:val="28"/>
          <w:cs/>
        </w:rPr>
        <w:t xml:space="preserve">ในระหว่างงวดปี </w:t>
      </w:r>
      <w:r w:rsidRPr="0038622A">
        <w:rPr>
          <w:rFonts w:ascii="Angsana New" w:hAnsi="Angsana New"/>
          <w:sz w:val="28"/>
        </w:rPr>
        <w:t xml:space="preserve">2565 </w:t>
      </w:r>
      <w:r w:rsidRPr="0038622A">
        <w:rPr>
          <w:rFonts w:ascii="Angsana New" w:hAnsi="Angsana New" w:hint="cs"/>
          <w:sz w:val="28"/>
          <w:szCs w:val="28"/>
          <w:cs/>
        </w:rPr>
        <w:t xml:space="preserve">ไม่มีการเปลี่ยนแปลงอย่างเป็นสาระสำคัญ </w:t>
      </w:r>
    </w:p>
    <w:p w14:paraId="0BD687BB" w14:textId="68E29475" w:rsidR="00EE46CF" w:rsidRPr="00EE46CF" w:rsidRDefault="00EE46CF" w:rsidP="00D44D7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EE46CF">
        <w:rPr>
          <w:rFonts w:ascii="Angsana New" w:hAnsi="Angsana New" w:hint="cs"/>
          <w:sz w:val="28"/>
          <w:szCs w:val="28"/>
          <w:cs/>
        </w:rPr>
        <w:t>ยอดคงเหลือ</w:t>
      </w:r>
      <w:r w:rsidRPr="00EE46CF">
        <w:rPr>
          <w:rFonts w:ascii="Angsana New" w:hAnsi="Angsana New"/>
          <w:sz w:val="28"/>
          <w:szCs w:val="28"/>
          <w:cs/>
        </w:rPr>
        <w:t>ที่มีสาระสำคัญ</w:t>
      </w:r>
      <w:r w:rsidRPr="00EE46CF">
        <w:rPr>
          <w:rFonts w:ascii="Angsana New" w:hAnsi="Angsana New" w:hint="cs"/>
          <w:sz w:val="28"/>
          <w:szCs w:val="28"/>
          <w:cs/>
        </w:rPr>
        <w:t>กับ</w:t>
      </w:r>
      <w:r w:rsidRPr="00EE46CF">
        <w:rPr>
          <w:rFonts w:ascii="Angsana New" w:hAnsi="Angsana New"/>
          <w:sz w:val="28"/>
          <w:szCs w:val="28"/>
          <w:cs/>
        </w:rPr>
        <w:t>บริษัทและบุคคลที่เกี่ยวข้องกัน ซึ่งได้รวมไว้ในงบการเงิน</w:t>
      </w:r>
      <w:r w:rsidRPr="00EE46CF">
        <w:rPr>
          <w:rFonts w:ascii="Angsana New" w:hAnsi="Angsana New"/>
          <w:sz w:val="28"/>
          <w:szCs w:val="28"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E46CF">
        <w:rPr>
          <w:rFonts w:ascii="Angsana New" w:hAnsi="Angsana New"/>
          <w:sz w:val="28"/>
          <w:szCs w:val="28"/>
        </w:rPr>
        <w:t>30</w:t>
      </w:r>
      <w:r w:rsidRPr="00EE46CF">
        <w:rPr>
          <w:rFonts w:ascii="Angsana New" w:hAnsi="Angsana New"/>
          <w:sz w:val="28"/>
          <w:szCs w:val="28"/>
          <w:cs/>
        </w:rPr>
        <w:t xml:space="preserve"> </w:t>
      </w:r>
      <w:r w:rsidR="00F96D01">
        <w:rPr>
          <w:rFonts w:ascii="Angsana New" w:hAnsi="Angsana New" w:hint="cs"/>
          <w:sz w:val="28"/>
          <w:szCs w:val="28"/>
          <w:cs/>
        </w:rPr>
        <w:t>กันยายน</w:t>
      </w:r>
      <w:r w:rsidRPr="00EE46CF">
        <w:rPr>
          <w:rFonts w:ascii="Angsana New" w:hAnsi="Angsana New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</w:rPr>
        <w:t>2565</w:t>
      </w:r>
      <w:r w:rsidR="004645C3">
        <w:rPr>
          <w:rFonts w:ascii="Angsana New" w:hAnsi="Angsana New" w:hint="cs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 xml:space="preserve">และ </w:t>
      </w:r>
      <w:r w:rsidRPr="00EE46CF">
        <w:rPr>
          <w:rFonts w:ascii="Angsana New" w:hAnsi="Angsana New"/>
          <w:sz w:val="28"/>
          <w:szCs w:val="28"/>
        </w:rPr>
        <w:t>31</w:t>
      </w:r>
      <w:r w:rsidRPr="00EE46C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E46CF">
        <w:rPr>
          <w:rFonts w:ascii="Angsana New" w:hAnsi="Angsana New"/>
          <w:sz w:val="28"/>
          <w:szCs w:val="28"/>
        </w:rPr>
        <w:t>2564</w:t>
      </w:r>
      <w:r w:rsidRPr="00EE46CF">
        <w:rPr>
          <w:rFonts w:ascii="Angsana New" w:hAnsi="Angsana New" w:hint="cs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4"/>
        <w:gridCol w:w="270"/>
        <w:gridCol w:w="1890"/>
        <w:gridCol w:w="327"/>
        <w:gridCol w:w="1833"/>
      </w:tblGrid>
      <w:tr w:rsidR="005C39A8" w:rsidRPr="005764E7" w14:paraId="75739390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225DE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0B11C25D" w:rsidR="00797FA6" w:rsidRPr="00656B26" w:rsidRDefault="007E799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6D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7D7C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682EDE28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D7C0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14:paraId="48393147" w14:textId="77777777" w:rsidTr="00D44D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656B26" w:rsidRDefault="00797FA6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1552CA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A3A" w:rsidRPr="005764E7" w14:paraId="0846B6C4" w14:textId="77777777" w:rsidTr="00D44D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7C3A3A" w:rsidRPr="00656B26" w:rsidRDefault="007C3A3A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 w:firstLine="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03ABA168" w:rsidR="007C3A3A" w:rsidRPr="00B4399F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23300139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C3A3A" w:rsidRPr="005764E7" w14:paraId="1B42D0F1" w14:textId="77777777" w:rsidTr="00D44D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C3A3A" w:rsidRPr="00656B26" w:rsidRDefault="007C3A3A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0FCBFD9E" w:rsidR="007C3A3A" w:rsidRPr="00B4399F" w:rsidRDefault="00B4399F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439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168B923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7C3A3A" w:rsidRPr="005764E7" w14:paraId="295A4500" w14:textId="77777777" w:rsidTr="00D44D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0B72" w14:textId="6C0C126A" w:rsidR="007C3A3A" w:rsidRDefault="006914B6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  <w:p w14:paraId="2EBCE834" w14:textId="77777777" w:rsidR="007C3A3A" w:rsidRDefault="007C3A3A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8F141F" w14:textId="77777777" w:rsidR="007C3A3A" w:rsidRDefault="007C3A3A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566CCA" w14:textId="2024EC6F" w:rsidR="007C3A3A" w:rsidRPr="00656B26" w:rsidRDefault="007C3A3A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1FCD4741" w:rsidR="007C3A3A" w:rsidRPr="00B4399F" w:rsidRDefault="00B4399F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399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327" w:type="dxa"/>
            <w:tcBorders>
              <w:left w:val="nil"/>
              <w:right w:val="nil"/>
            </w:tcBorders>
            <w:vAlign w:val="bottom"/>
          </w:tcPr>
          <w:p w14:paraId="473FA871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7471C27A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4B124800" w14:textId="77777777" w:rsidR="00082485" w:rsidRPr="005764E7" w:rsidRDefault="00082485">
      <w:pPr>
        <w:rPr>
          <w:sz w:val="28"/>
          <w:szCs w:val="28"/>
        </w:rPr>
      </w:pPr>
    </w:p>
    <w:tbl>
      <w:tblPr>
        <w:tblW w:w="9664" w:type="dxa"/>
        <w:tblInd w:w="-34" w:type="dxa"/>
        <w:tblLook w:val="0000" w:firstRow="0" w:lastRow="0" w:firstColumn="0" w:lastColumn="0" w:noHBand="0" w:noVBand="0"/>
      </w:tblPr>
      <w:tblGrid>
        <w:gridCol w:w="5344"/>
        <w:gridCol w:w="270"/>
        <w:gridCol w:w="1890"/>
        <w:gridCol w:w="327"/>
        <w:gridCol w:w="1833"/>
      </w:tblGrid>
      <w:tr w:rsidR="002D4FD1" w:rsidRPr="005764E7" w14:paraId="3B6F7083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0A322ECE" w14:textId="77777777"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7FB5A8F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2BCC965C"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</w:t>
            </w:r>
            <w:r w:rsidR="0002271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เสีย</w:t>
            </w:r>
            <w:r w:rsidR="00373D2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/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14:paraId="455014F8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2262533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D44D76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3D3C211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7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D44D76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457FE474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79154EF0" w:rsidR="00797FA6" w:rsidRPr="00B94E18" w:rsidRDefault="007E799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6D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</w:t>
            </w:r>
            <w:r w:rsidR="001900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27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1F363E43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900C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14:paraId="7174F76A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656B26" w:rsidRDefault="00797FA6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656B26" w:rsidRDefault="00797FA6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237D" w:rsidRPr="005764E7" w14:paraId="63D1255C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10F672E1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01237D" w:rsidRPr="005764E7" w14:paraId="57846AEA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59A1D5E3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01237D" w:rsidRPr="005764E7" w14:paraId="39A483FF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30974F7D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vAlign w:val="bottom"/>
          </w:tcPr>
          <w:p w14:paraId="34DF264F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01237D" w:rsidRPr="005764E7" w14:paraId="73C19238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DEAAD" w14:textId="340BB4A6" w:rsidR="0001237D" w:rsidRPr="00FE38DB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327" w:type="dxa"/>
            <w:tcBorders>
              <w:left w:val="nil"/>
              <w:right w:val="nil"/>
            </w:tcBorders>
            <w:vAlign w:val="bottom"/>
          </w:tcPr>
          <w:p w14:paraId="48F0DB32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5F0BE" w14:textId="1C97376E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01237D" w:rsidRPr="005764E7" w14:paraId="026CDEA3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FCEA" w14:textId="2FCAFC5A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58335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77F2A" w14:textId="498E35D0" w:rsidR="0001237D" w:rsidRPr="00FE38DB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1C322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41,738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vAlign w:val="bottom"/>
          </w:tcPr>
          <w:p w14:paraId="1C66524A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FA72B" w14:textId="690581B5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178,938</w:t>
            </w:r>
          </w:p>
        </w:tc>
      </w:tr>
      <w:tr w:rsidR="0001237D" w:rsidRPr="005764E7" w14:paraId="57839A66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FDCF9" w14:textId="66D89D19" w:rsidR="0001237D" w:rsidRPr="00FE38DB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C322E">
              <w:rPr>
                <w:rFonts w:ascii="Angsana New" w:hAnsi="Angsana New"/>
                <w:sz w:val="28"/>
                <w:szCs w:val="28"/>
                <w:lang w:val="en-US"/>
              </w:rPr>
              <w:t>62,822</w:t>
            </w: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vAlign w:val="bottom"/>
          </w:tcPr>
          <w:p w14:paraId="30ECEA8A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E7ED0" w14:textId="1B22054F" w:rsidR="0001237D" w:rsidRPr="00656B26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200,082</w:t>
            </w:r>
          </w:p>
        </w:tc>
      </w:tr>
      <w:tr w:rsidR="0001237D" w:rsidRPr="005764E7" w14:paraId="1DEFD023" w14:textId="77777777" w:rsidTr="00D44D76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3CD" w14:textId="77777777" w:rsidR="0001237D" w:rsidRPr="00656B26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2E4AA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B3BC1" w14:textId="77777777" w:rsidR="0001237D" w:rsidRPr="00FE38DB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7" w:type="dxa"/>
            <w:tcBorders>
              <w:left w:val="nil"/>
              <w:right w:val="nil"/>
            </w:tcBorders>
            <w:vAlign w:val="bottom"/>
          </w:tcPr>
          <w:p w14:paraId="29D02778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6DD98" w14:textId="77777777" w:rsidR="0001237D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1237D" w:rsidRPr="005764E7" w14:paraId="25116021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2A9C9963" w14:textId="0D4CD7AB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70" w:type="dxa"/>
          </w:tcPr>
          <w:p w14:paraId="54B53538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C77F68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vAlign w:val="bottom"/>
          </w:tcPr>
          <w:p w14:paraId="6E6F9F5B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4B415973" w14:textId="77777777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237D" w:rsidRPr="005764E7" w14:paraId="6DE3BC0C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26A1932E" w14:textId="77777777" w:rsidR="0001237D" w:rsidRPr="00656B26" w:rsidRDefault="0001237D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1F98003D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54DE44D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vAlign w:val="bottom"/>
          </w:tcPr>
          <w:p w14:paraId="383C2408" w14:textId="77777777" w:rsidR="0001237D" w:rsidRPr="00B94E18" w:rsidRDefault="0001237D" w:rsidP="000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763F1A60" w14:textId="77777777" w:rsidR="0001237D" w:rsidRPr="00B94E18" w:rsidRDefault="0001237D" w:rsidP="0001237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271E" w:rsidRPr="005764E7" w14:paraId="618B7DE2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54B21D35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70" w:type="dxa"/>
          </w:tcPr>
          <w:p w14:paraId="5017560A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A4CAB08" w14:textId="53C49F8F" w:rsidR="00A1271E" w:rsidRPr="008601ED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327" w:type="dxa"/>
            <w:vAlign w:val="bottom"/>
          </w:tcPr>
          <w:p w14:paraId="5A4A0CE0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65DCC557" w14:textId="1E4E4926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A1271E" w:rsidRPr="005764E7" w14:paraId="6C7E9AD6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3F693ACB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70" w:type="dxa"/>
          </w:tcPr>
          <w:p w14:paraId="4301429B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3E95CA7C" w:rsidR="00A1271E" w:rsidRPr="008601ED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327" w:type="dxa"/>
            <w:vAlign w:val="bottom"/>
          </w:tcPr>
          <w:p w14:paraId="19723E44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4ECB68C1" w14:textId="11A26F82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A1271E" w:rsidRPr="005764E7" w14:paraId="067ECE41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50070511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5A4ACC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533F7B84" w:rsidR="00A1271E" w:rsidRPr="008601ED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327" w:type="dxa"/>
            <w:vAlign w:val="bottom"/>
          </w:tcPr>
          <w:p w14:paraId="07E0E627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50D6C7C9" w:rsidR="00A1271E" w:rsidRPr="00B94E18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A1271E" w:rsidRPr="005764E7" w14:paraId="5A401E06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49BB3CE6" w14:textId="492068D9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D2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(หัก)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70" w:type="dxa"/>
          </w:tcPr>
          <w:p w14:paraId="2F1C209E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1C17CD" w14:textId="5B979292" w:rsidR="00A1271E" w:rsidRPr="008601ED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327" w:type="dxa"/>
            <w:vAlign w:val="bottom"/>
          </w:tcPr>
          <w:p w14:paraId="01C9FB7A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3CC12F4B" w14:textId="5CBDE2B6" w:rsidR="00A1271E" w:rsidRPr="00B94E18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1271E" w:rsidRPr="005764E7" w14:paraId="00EAFFFA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04371A03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0EDA65A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0E9103AF" w:rsidR="00A1271E" w:rsidRPr="008601ED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327" w:type="dxa"/>
            <w:vAlign w:val="bottom"/>
          </w:tcPr>
          <w:p w14:paraId="35CF7F9B" w14:textId="77777777" w:rsidR="00A1271E" w:rsidRPr="00B94E18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7DBD9E02" w:rsidR="00A1271E" w:rsidRPr="00B94E18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</w:tr>
      <w:tr w:rsidR="00A1271E" w:rsidRPr="005764E7" w14:paraId="40EAAC5F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526AC61A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653EBAB2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8D2F82" w14:textId="77777777" w:rsidR="00A1271E" w:rsidRPr="008601ED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27" w:type="dxa"/>
            <w:vAlign w:val="bottom"/>
          </w:tcPr>
          <w:p w14:paraId="6D6456D4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3D640398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271E" w:rsidRPr="005764E7" w14:paraId="4EE391FD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05E37D4D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34A9CB6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AAC43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27" w:type="dxa"/>
            <w:vAlign w:val="bottom"/>
          </w:tcPr>
          <w:p w14:paraId="775F5E61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20B4B07E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271E" w:rsidRPr="005764E7" w14:paraId="3256A5C1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0B6463F1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255ABD8A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5261853" w14:textId="77777777" w:rsidR="00A1271E" w:rsidRPr="00EF694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  <w:vAlign w:val="bottom"/>
          </w:tcPr>
          <w:p w14:paraId="417FDCAD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6141BF59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71E" w:rsidRPr="005764E7" w14:paraId="2FD14DD9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4121B095" w14:textId="58D0F7D3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70" w:type="dxa"/>
          </w:tcPr>
          <w:p w14:paraId="44802B4E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72968A58" w:rsidR="00A1271E" w:rsidRPr="00A3227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32,430</w:t>
            </w:r>
          </w:p>
        </w:tc>
        <w:tc>
          <w:tcPr>
            <w:tcW w:w="327" w:type="dxa"/>
            <w:shd w:val="clear" w:color="auto" w:fill="auto"/>
            <w:vAlign w:val="bottom"/>
          </w:tcPr>
          <w:p w14:paraId="1589CD22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60ED46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43,917</w:t>
            </w:r>
          </w:p>
        </w:tc>
      </w:tr>
      <w:tr w:rsidR="00A1271E" w:rsidRPr="005764E7" w14:paraId="6695E0A5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0BA458F3" w14:textId="77777777" w:rsidR="00A1271E" w:rsidRPr="00656B26" w:rsidRDefault="00A1271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AF510F5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08809B95" w:rsidR="00A1271E" w:rsidRPr="00A3227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32,430</w:t>
            </w:r>
          </w:p>
        </w:tc>
        <w:tc>
          <w:tcPr>
            <w:tcW w:w="327" w:type="dxa"/>
            <w:shd w:val="clear" w:color="auto" w:fill="auto"/>
            <w:vAlign w:val="bottom"/>
          </w:tcPr>
          <w:p w14:paraId="7FB6A567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0F7B67B0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43,917</w:t>
            </w:r>
          </w:p>
        </w:tc>
      </w:tr>
      <w:tr w:rsidR="00A1271E" w:rsidRPr="005764E7" w14:paraId="01F0E60A" w14:textId="77777777" w:rsidTr="00D44D76">
        <w:trPr>
          <w:trHeight w:hRule="exact" w:val="432"/>
        </w:trPr>
        <w:tc>
          <w:tcPr>
            <w:tcW w:w="5344" w:type="dxa"/>
            <w:vAlign w:val="bottom"/>
          </w:tcPr>
          <w:p w14:paraId="5AD28474" w14:textId="77777777" w:rsidR="00A1271E" w:rsidRPr="00656B26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303D77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A1271E" w:rsidRPr="00EF694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CDDFC45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A1271E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F50FAD8" w14:textId="5F90DA4F" w:rsidR="00EE46CF" w:rsidRDefault="00EE46CF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04228FA" w14:textId="0D0E6633" w:rsidR="00082485" w:rsidRDefault="00082485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C735A3C" w14:textId="7059BA56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D4E6FE6" w14:textId="0527B1BC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DA3157" w14:textId="73A3D1B6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88F97AB" w14:textId="77777777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B89F04B" w14:textId="066320B0" w:rsidR="0048682A" w:rsidRDefault="000E38F9" w:rsidP="00D4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12"/>
        <w:jc w:val="thaiDistribute"/>
        <w:rPr>
          <w:rFonts w:ascii="Angsana New" w:hAnsi="Angsana New"/>
          <w:spacing w:val="-4"/>
          <w:sz w:val="28"/>
          <w:szCs w:val="28"/>
        </w:rPr>
      </w:pPr>
      <w:r w:rsidRPr="00F56903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7E7991" w:rsidRPr="00656B26">
        <w:rPr>
          <w:rFonts w:ascii="Angsana New" w:hAnsi="Angsana New"/>
          <w:sz w:val="28"/>
          <w:szCs w:val="28"/>
          <w:cs/>
        </w:rPr>
        <w:t>สำหรับ</w:t>
      </w:r>
      <w:r w:rsidR="007E7991" w:rsidRPr="00656B26"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285ABA">
        <w:rPr>
          <w:rFonts w:ascii="Angsana New" w:hAnsi="Angsana New" w:hint="cs"/>
          <w:sz w:val="28"/>
          <w:szCs w:val="28"/>
          <w:cs/>
        </w:rPr>
        <w:t>เก้า</w:t>
      </w:r>
      <w:r w:rsidR="007E7991" w:rsidRPr="00656B26">
        <w:rPr>
          <w:rFonts w:ascii="Angsana New" w:hAnsi="Angsana New" w:hint="cs"/>
          <w:sz w:val="28"/>
          <w:szCs w:val="28"/>
          <w:cs/>
        </w:rPr>
        <w:t>เดือน</w:t>
      </w:r>
      <w:r w:rsidR="007E7991" w:rsidRPr="00656B26">
        <w:rPr>
          <w:rFonts w:ascii="Angsana New" w:hAnsi="Angsana New"/>
          <w:sz w:val="28"/>
          <w:szCs w:val="28"/>
          <w:cs/>
        </w:rPr>
        <w:t>สิ้นสุดวันที</w:t>
      </w:r>
      <w:r w:rsidR="008D41A6">
        <w:rPr>
          <w:rFonts w:ascii="Angsana New" w:hAnsi="Angsana New" w:hint="cs"/>
          <w:sz w:val="28"/>
          <w:szCs w:val="28"/>
          <w:cs/>
        </w:rPr>
        <w:t>่</w:t>
      </w:r>
      <w:r w:rsidR="007E7991" w:rsidRPr="00B93FB2">
        <w:rPr>
          <w:rFonts w:ascii="Angsana New" w:hAnsi="Angsana New" w:hint="cs"/>
          <w:sz w:val="28"/>
          <w:szCs w:val="28"/>
        </w:rPr>
        <w:t xml:space="preserve"> </w:t>
      </w:r>
      <w:r w:rsidR="007E7991" w:rsidRPr="00416ECC">
        <w:rPr>
          <w:rFonts w:ascii="Angsana New" w:hAnsi="Angsana New"/>
          <w:sz w:val="28"/>
          <w:szCs w:val="28"/>
        </w:rPr>
        <w:t>3</w:t>
      </w:r>
      <w:r w:rsidR="007E7991">
        <w:rPr>
          <w:rFonts w:ascii="Angsana New" w:hAnsi="Angsana New"/>
          <w:sz w:val="28"/>
          <w:szCs w:val="28"/>
          <w:lang w:val="en-ZW"/>
        </w:rPr>
        <w:t>0</w:t>
      </w:r>
      <w:r w:rsidR="007E7991" w:rsidRPr="00416ECC">
        <w:rPr>
          <w:rFonts w:ascii="Angsana New" w:hAnsi="Angsana New"/>
          <w:sz w:val="28"/>
          <w:szCs w:val="28"/>
        </w:rPr>
        <w:t xml:space="preserve"> </w:t>
      </w:r>
      <w:r w:rsidR="00285ABA">
        <w:rPr>
          <w:rFonts w:ascii="Angsana New" w:hAnsi="Angsana New" w:hint="cs"/>
          <w:sz w:val="28"/>
          <w:szCs w:val="28"/>
          <w:cs/>
        </w:rPr>
        <w:t>กันยายน</w:t>
      </w:r>
      <w:r w:rsidR="003451A0">
        <w:rPr>
          <w:rFonts w:ascii="Angsana New" w:hAnsi="Angsana New" w:hint="cs"/>
          <w:sz w:val="28"/>
          <w:szCs w:val="28"/>
          <w:cs/>
        </w:rPr>
        <w:t xml:space="preserve"> </w:t>
      </w:r>
      <w:r w:rsidR="000448CF" w:rsidRPr="00F56903">
        <w:rPr>
          <w:rFonts w:ascii="Angsana New" w:hAnsi="Angsana New"/>
          <w:spacing w:val="-4"/>
          <w:sz w:val="28"/>
          <w:szCs w:val="28"/>
        </w:rPr>
        <w:t>256</w:t>
      </w:r>
      <w:r w:rsidR="00EC6DEB" w:rsidRPr="00F56903">
        <w:rPr>
          <w:rFonts w:ascii="Angsana New" w:hAnsi="Angsana New"/>
          <w:spacing w:val="-4"/>
          <w:sz w:val="28"/>
          <w:szCs w:val="28"/>
        </w:rPr>
        <w:t>5</w:t>
      </w:r>
      <w:r w:rsidR="00144971" w:rsidRPr="00F569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51A19" w:rsidRPr="00F56903">
        <w:rPr>
          <w:rFonts w:ascii="Angsana New" w:hAnsi="Angsana New"/>
          <w:spacing w:val="-4"/>
          <w:sz w:val="28"/>
          <w:szCs w:val="28"/>
          <w:cs/>
        </w:rPr>
        <w:t>และ</w:t>
      </w:r>
      <w:r w:rsidR="00D51A19" w:rsidRPr="00F56903">
        <w:rPr>
          <w:rFonts w:ascii="Angsana New" w:hAnsi="Angsana New"/>
          <w:spacing w:val="-4"/>
          <w:sz w:val="28"/>
          <w:szCs w:val="28"/>
        </w:rPr>
        <w:t xml:space="preserve"> </w:t>
      </w:r>
      <w:r w:rsidR="00613099" w:rsidRPr="00F56903">
        <w:rPr>
          <w:rFonts w:ascii="Angsana New" w:hAnsi="Angsana New"/>
          <w:spacing w:val="-4"/>
          <w:sz w:val="28"/>
          <w:szCs w:val="28"/>
        </w:rPr>
        <w:t>256</w:t>
      </w:r>
      <w:r w:rsidR="00EC6DEB" w:rsidRPr="00F56903">
        <w:rPr>
          <w:rFonts w:ascii="Angsana New" w:hAnsi="Angsana New"/>
          <w:spacing w:val="-4"/>
          <w:sz w:val="28"/>
          <w:szCs w:val="28"/>
        </w:rPr>
        <w:t>4</w:t>
      </w:r>
      <w:r w:rsidR="00E0083B" w:rsidRPr="00F5690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C3690" w:rsidRPr="00F56903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673" w:type="dxa"/>
        <w:tblInd w:w="-34" w:type="dxa"/>
        <w:tblLook w:val="0000" w:firstRow="0" w:lastRow="0" w:firstColumn="0" w:lastColumn="0" w:noHBand="0" w:noVBand="0"/>
      </w:tblPr>
      <w:tblGrid>
        <w:gridCol w:w="4266"/>
        <w:gridCol w:w="21"/>
        <w:gridCol w:w="1134"/>
        <w:gridCol w:w="283"/>
        <w:gridCol w:w="1101"/>
        <w:gridCol w:w="33"/>
        <w:gridCol w:w="236"/>
        <w:gridCol w:w="14"/>
        <w:gridCol w:w="34"/>
        <w:gridCol w:w="1100"/>
        <w:gridCol w:w="34"/>
        <w:gridCol w:w="238"/>
        <w:gridCol w:w="12"/>
        <w:gridCol w:w="33"/>
        <w:gridCol w:w="1125"/>
        <w:gridCol w:w="9"/>
      </w:tblGrid>
      <w:tr w:rsidR="00BE6718" w:rsidRPr="005764E7" w14:paraId="20AB0D4F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771EE546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7" w:type="dxa"/>
            <w:gridSpan w:val="13"/>
            <w:tcBorders>
              <w:bottom w:val="single" w:sz="4" w:space="0" w:color="auto"/>
            </w:tcBorders>
          </w:tcPr>
          <w:p w14:paraId="774EAF61" w14:textId="77777777" w:rsidR="00BE6718" w:rsidRPr="005764E7" w:rsidRDefault="00BE6718" w:rsidP="00C9187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E6718" w:rsidRPr="005764E7" w14:paraId="606042FC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5D2A46EB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7" w:type="dxa"/>
            <w:gridSpan w:val="13"/>
          </w:tcPr>
          <w:p w14:paraId="39EFA08E" w14:textId="77777777" w:rsidR="00BE6718" w:rsidRPr="00656B26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Pr="00EC5FC2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38EF32BD" w14:textId="77777777" w:rsidR="00BE6718" w:rsidRPr="00EC5FC2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4B7A5D9E" w14:textId="77777777" w:rsidR="00BE6718" w:rsidRPr="00EC5FC2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306651E3" w14:textId="77777777" w:rsidR="00BE6718" w:rsidRPr="00656B26" w:rsidRDefault="00BE6718" w:rsidP="00C9187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BE6718" w:rsidRPr="005764E7" w14:paraId="3E16DD9E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67F6AF5C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7" w:type="dxa"/>
            <w:gridSpan w:val="13"/>
          </w:tcPr>
          <w:p w14:paraId="7DB25940" w14:textId="77777777" w:rsidR="00BE6718" w:rsidRPr="00656B26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718" w:rsidRPr="005764E7" w14:paraId="609B244A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0E40C97F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</w:tcBorders>
            <w:vAlign w:val="center"/>
          </w:tcPr>
          <w:p w14:paraId="667ED178" w14:textId="77777777" w:rsidR="00BE6718" w:rsidRPr="005764E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right w:val="nil"/>
            </w:tcBorders>
          </w:tcPr>
          <w:p w14:paraId="2A36DB9C" w14:textId="77777777" w:rsidR="00BE6718" w:rsidRPr="00625007" w:rsidRDefault="00BE6718" w:rsidP="00C9187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1593C28C" w14:textId="09F5DEA6" w:rsidR="00BE6718" w:rsidRPr="002D131C" w:rsidRDefault="00BE6718" w:rsidP="00C9187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96D0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BE6718" w:rsidRPr="005764E7" w14:paraId="398157AD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3ACC03E6" w14:textId="77777777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vAlign w:val="center"/>
          </w:tcPr>
          <w:p w14:paraId="3FBE604D" w14:textId="6B4D1C55" w:rsidR="00BE6718" w:rsidRPr="000125BD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96D01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  <w:tc>
          <w:tcPr>
            <w:tcW w:w="284" w:type="dxa"/>
            <w:gridSpan w:val="3"/>
            <w:tcBorders>
              <w:right w:val="nil"/>
            </w:tcBorders>
          </w:tcPr>
          <w:p w14:paraId="05814A56" w14:textId="77777777" w:rsidR="00BE6718" w:rsidRPr="00656B26" w:rsidRDefault="00BE6718" w:rsidP="00C9187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4C0D68FC" w14:textId="7973BAD8" w:rsidR="00BE6718" w:rsidRPr="00656B26" w:rsidRDefault="00BE6718" w:rsidP="00C9187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96D01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7E0483" w:rsidRPr="005764E7" w14:paraId="416E5243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320D504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8C9D" w14:textId="7163D45E" w:rsidR="007E0483" w:rsidRPr="000448CF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5F5396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F500" w14:textId="5F7F876D" w:rsidR="007E0483" w:rsidRPr="000125B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gridSpan w:val="3"/>
            <w:vAlign w:val="center"/>
          </w:tcPr>
          <w:p w14:paraId="6BCBB1C7" w14:textId="77777777" w:rsidR="007E0483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002A7" w14:textId="48245BAF" w:rsidR="007E0483" w:rsidRPr="00B1052E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  <w:vAlign w:val="center"/>
          </w:tcPr>
          <w:p w14:paraId="64226EBF" w14:textId="77777777" w:rsidR="007E0483" w:rsidRPr="005764E7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F8A6E" w14:textId="235CEAE4" w:rsidR="007E0483" w:rsidRPr="005764E7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2F986198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4056A5F0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28BA9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08BC50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D121C3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3"/>
          </w:tcPr>
          <w:p w14:paraId="5AD079A9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0AD83DE3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4CAD9C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5105BA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83" w:rsidRPr="005764E7" w14:paraId="5CB83089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03E4D4D8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7CC6270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8D4191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5BD3C11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3"/>
          </w:tcPr>
          <w:p w14:paraId="65A3E74C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BED3B2E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704351E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7769ED5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7D1264C5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212AEBD6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63215" w14:textId="1D1EE807" w:rsidR="007E0483" w:rsidRPr="00204B7F" w:rsidRDefault="001405C6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DC121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EDA9F" w14:textId="14A6B691" w:rsidR="007E0483" w:rsidRPr="000448CF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2005A635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0BAF" w14:textId="269C04DC" w:rsidR="007E0483" w:rsidRPr="005764E7" w:rsidRDefault="001405C6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FBAF68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0EE4A" w14:textId="1BFA9DF2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</w:tr>
      <w:tr w:rsidR="007E0483" w:rsidRPr="005764E7" w14:paraId="6CE98D14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45B0DC3E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E07F9" w14:textId="353365B9" w:rsidR="007E0483" w:rsidRPr="00656B26" w:rsidRDefault="001405C6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849FF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8BB25" w14:textId="298A3610" w:rsidR="007E0483" w:rsidRPr="000448CF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B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1B301EB6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6DC4D" w14:textId="412E15BA" w:rsidR="007E0483" w:rsidRPr="00204B7F" w:rsidRDefault="001405C6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80E3896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D9853" w14:textId="617FEB06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B7F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</w:tr>
      <w:tr w:rsidR="007E0483" w:rsidRPr="005764E7" w14:paraId="05B9B3B9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56D62BCE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15B5B45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58C9535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8DF79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6760E373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B02B36F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01AA5815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7F01DE4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83" w:rsidRPr="005764E7" w14:paraId="3E161DDC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4030825E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134" w:type="dxa"/>
            <w:shd w:val="clear" w:color="auto" w:fill="auto"/>
          </w:tcPr>
          <w:p w14:paraId="200638E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29C1A6D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2A9DC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4EF30DE4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5D68CBAD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185AA29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681D10B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83" w:rsidRPr="005764E7" w14:paraId="6057BF34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7184464E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7A89FFD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B27DAE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05B1FF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6C8A7AEC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79A902B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F9992C5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1A05E8A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96D01" w:rsidRPr="005764E7" w14:paraId="6439C44E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214F1D63" w14:textId="77777777" w:rsidR="00F96D01" w:rsidRPr="00656B26" w:rsidRDefault="00F96D01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71D3A" w14:textId="5382A093" w:rsidR="00F96D01" w:rsidRPr="000738BB" w:rsidRDefault="001C322E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54,618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99381A" w14:textId="77777777" w:rsidR="00F96D01" w:rsidRPr="005764E7" w:rsidRDefault="00F96D01" w:rsidP="00F9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A0501" w14:textId="5B8D3E06" w:rsidR="00F96D01" w:rsidRPr="00656B26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6D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13,956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766EBCBE" w14:textId="77777777" w:rsidR="00F96D01" w:rsidRPr="005764E7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BCCDF" w14:textId="31C9521B" w:rsidR="00F96D01" w:rsidRPr="005764E7" w:rsidRDefault="001C322E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143,463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3FF46A1" w14:textId="77777777" w:rsidR="00F96D01" w:rsidRPr="005764E7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4A22" w14:textId="77D61DAC" w:rsidR="00F96D01" w:rsidRPr="005764E7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96D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93,633</w:t>
            </w:r>
          </w:p>
        </w:tc>
      </w:tr>
      <w:tr w:rsidR="00F96D01" w:rsidRPr="005764E7" w14:paraId="781ADB62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172CC8E4" w14:textId="77777777" w:rsidR="00F96D01" w:rsidRPr="00656B26" w:rsidRDefault="00F96D01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3A387" w14:textId="1BF3723C" w:rsidR="00F96D01" w:rsidRPr="0086466E" w:rsidRDefault="001C322E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54,618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453D91" w14:textId="77777777" w:rsidR="00F96D01" w:rsidRPr="005764E7" w:rsidRDefault="00F96D01" w:rsidP="00F9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7E779" w14:textId="68962D2E" w:rsidR="00F96D01" w:rsidRPr="00656B26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13,956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5457FA47" w14:textId="77777777" w:rsidR="00F96D01" w:rsidRPr="005764E7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9503B" w14:textId="2950338E" w:rsidR="00F96D01" w:rsidRPr="005764E7" w:rsidRDefault="001C322E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143,463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1F7CA7E" w14:textId="77777777" w:rsidR="00F96D01" w:rsidRPr="005764E7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FFC32" w14:textId="318BF7AB" w:rsidR="00F96D01" w:rsidRPr="00C42CC5" w:rsidRDefault="00F96D01" w:rsidP="00F96D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93,633</w:t>
            </w:r>
          </w:p>
        </w:tc>
      </w:tr>
      <w:tr w:rsidR="007E0483" w:rsidRPr="005764E7" w14:paraId="46B2D7F6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3F689A18" w14:textId="77777777" w:rsidR="007E0483" w:rsidRPr="0062500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377" w:type="dxa"/>
            <w:gridSpan w:val="13"/>
          </w:tcPr>
          <w:p w14:paraId="2AEC4F81" w14:textId="205412B2" w:rsidR="007E0483" w:rsidRPr="00656B26" w:rsidRDefault="007E0483" w:rsidP="0022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5DE1" w:rsidRPr="005764E7" w14:paraId="66C5225A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4C57F275" w14:textId="77777777" w:rsidR="00225DE1" w:rsidRPr="00625007" w:rsidRDefault="00225DE1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377" w:type="dxa"/>
            <w:gridSpan w:val="13"/>
            <w:tcBorders>
              <w:bottom w:val="single" w:sz="4" w:space="0" w:color="auto"/>
            </w:tcBorders>
          </w:tcPr>
          <w:p w14:paraId="64FD5C27" w14:textId="77329419" w:rsidR="00225DE1" w:rsidRPr="00656B26" w:rsidRDefault="00225DE1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0483" w:rsidRPr="005764E7" w14:paraId="07211ED0" w14:textId="77777777" w:rsidTr="00B439A0">
        <w:trPr>
          <w:gridAfter w:val="1"/>
          <w:wAfter w:w="9" w:type="dxa"/>
          <w:trHeight w:hRule="exact" w:val="432"/>
        </w:trPr>
        <w:tc>
          <w:tcPr>
            <w:tcW w:w="4287" w:type="dxa"/>
            <w:gridSpan w:val="2"/>
            <w:vAlign w:val="bottom"/>
          </w:tcPr>
          <w:p w14:paraId="5613D8E0" w14:textId="77777777" w:rsidR="007E0483" w:rsidRPr="0062500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377" w:type="dxa"/>
            <w:gridSpan w:val="13"/>
            <w:tcBorders>
              <w:top w:val="single" w:sz="4" w:space="0" w:color="auto"/>
            </w:tcBorders>
          </w:tcPr>
          <w:p w14:paraId="5273E16A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429B89C2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6400A0A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0483" w:rsidRPr="005764E7" w14:paraId="6F0C86DD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1CA7BEBF" w14:textId="77777777" w:rsidR="007E0483" w:rsidRPr="0062500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</w:tcBorders>
            <w:vAlign w:val="center"/>
          </w:tcPr>
          <w:p w14:paraId="6A4D6D2A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761E4E9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9"/>
            <w:tcBorders>
              <w:top w:val="single" w:sz="4" w:space="0" w:color="auto"/>
            </w:tcBorders>
            <w:vAlign w:val="center"/>
          </w:tcPr>
          <w:p w14:paraId="419793C3" w14:textId="2ECC5B94" w:rsidR="007E0483" w:rsidRPr="00656B26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73B6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7E0483" w:rsidRPr="005764E7" w14:paraId="046F031C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4E9EC31F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vAlign w:val="center"/>
          </w:tcPr>
          <w:p w14:paraId="3BB05966" w14:textId="215C23EF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16D1F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77626F6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99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16598C7B" w14:textId="682C5DAC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16D1F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7E0483" w:rsidRPr="005764E7" w14:paraId="29667E26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31D6F408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CACDA" w14:textId="3DD152C8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FE7C8" w14:textId="77777777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BD386" w14:textId="1713966C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4DFE9CC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1B472" w14:textId="3D7ECA36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gridSpan w:val="3"/>
            <w:vAlign w:val="center"/>
          </w:tcPr>
          <w:p w14:paraId="770442B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F72DD" w14:textId="25823472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1A3BBDC7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5C024701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6ACAF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41F9BBF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AC3F0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EFAE30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shd w:val="clear" w:color="auto" w:fill="auto"/>
            <w:vAlign w:val="bottom"/>
          </w:tcPr>
          <w:p w14:paraId="79E39A0A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2B997B6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A20DFF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5DF6B749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00EC28A1" w14:textId="77777777" w:rsidR="007E0483" w:rsidRPr="00361B41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61B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7EDF57D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5939CB8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41687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D50503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shd w:val="clear" w:color="auto" w:fill="auto"/>
            <w:vAlign w:val="bottom"/>
          </w:tcPr>
          <w:p w14:paraId="0D229C1D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03CBAC53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9EB0F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516D1F" w:rsidRPr="005764E7" w14:paraId="0CF26D1B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5CE24C07" w14:textId="77777777" w:rsidR="00516D1F" w:rsidRPr="00656B26" w:rsidRDefault="00516D1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B8095" w14:textId="26D1E855" w:rsidR="00516D1F" w:rsidRPr="00017CD5" w:rsidRDefault="00B4399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D0BE61" w14:textId="77777777" w:rsidR="00516D1F" w:rsidRPr="005764E7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D245899" w14:textId="27FD7A8F" w:rsidR="00516D1F" w:rsidRPr="006914B6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914B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679264" w14:textId="77777777" w:rsidR="00516D1F" w:rsidRPr="005764E7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shd w:val="clear" w:color="auto" w:fill="auto"/>
            <w:vAlign w:val="bottom"/>
          </w:tcPr>
          <w:p w14:paraId="0E67D1A2" w14:textId="450EC66D" w:rsidR="00516D1F" w:rsidRPr="00656B26" w:rsidRDefault="00B4399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3FE1FC62" w14:textId="77777777" w:rsidR="00516D1F" w:rsidRPr="005764E7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9C0ED8" w14:textId="2C9858CF" w:rsidR="00516D1F" w:rsidRPr="00656B26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</w:tr>
      <w:tr w:rsidR="00516D1F" w:rsidRPr="005764E7" w14:paraId="2DB56F62" w14:textId="77777777" w:rsidTr="00B439A0">
        <w:trPr>
          <w:trHeight w:hRule="exact" w:val="360"/>
        </w:trPr>
        <w:tc>
          <w:tcPr>
            <w:tcW w:w="4287" w:type="dxa"/>
            <w:gridSpan w:val="2"/>
            <w:vAlign w:val="bottom"/>
          </w:tcPr>
          <w:p w14:paraId="4B506938" w14:textId="77777777" w:rsidR="00516D1F" w:rsidRPr="00656B26" w:rsidRDefault="00516D1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15CF6" w14:textId="5DCACCF5" w:rsidR="00516D1F" w:rsidRPr="00017CD5" w:rsidRDefault="00B4399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B83E7A" w14:textId="77777777" w:rsidR="00516D1F" w:rsidRPr="005764E7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41CADA" w14:textId="1A0685AA" w:rsidR="00516D1F" w:rsidRPr="006914B6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914B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0FE2D6" w14:textId="77777777" w:rsidR="00516D1F" w:rsidRPr="005764E7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shd w:val="clear" w:color="auto" w:fill="auto"/>
            <w:vAlign w:val="bottom"/>
          </w:tcPr>
          <w:p w14:paraId="0C7E1D30" w14:textId="6507C23F" w:rsidR="00516D1F" w:rsidRPr="00656B26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5D326E10" w14:textId="77777777" w:rsidR="00516D1F" w:rsidRPr="005764E7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B53B6B" w14:textId="1ED34D28" w:rsidR="00516D1F" w:rsidRPr="00656B26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516D1F" w:rsidRPr="005764E7" w14:paraId="09DA7C9B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247ED1A7" w14:textId="77777777" w:rsidR="00516D1F" w:rsidRPr="00656B26" w:rsidRDefault="00516D1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BF59" w14:textId="4825C92A" w:rsidR="00516D1F" w:rsidRPr="00017CD5" w:rsidRDefault="00B4399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E27E57" w14:textId="77777777" w:rsidR="00516D1F" w:rsidRPr="005764E7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5B49C" w14:textId="1E6D0466" w:rsidR="00516D1F" w:rsidRPr="006914B6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914B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E98D2" w14:textId="77777777" w:rsidR="00516D1F" w:rsidRPr="005764E7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96318" w14:textId="01DB3719" w:rsidR="00516D1F" w:rsidRPr="00656B26" w:rsidRDefault="00B7663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265B490A" w14:textId="77777777" w:rsidR="00516D1F" w:rsidRPr="005764E7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DDCC0" w14:textId="5F96AB4B" w:rsidR="00516D1F" w:rsidRPr="005764E7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16D1F" w:rsidRPr="005764E7" w14:paraId="0CBB6667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1DEB0B65" w14:textId="77777777" w:rsidR="00516D1F" w:rsidRPr="00656B26" w:rsidRDefault="00516D1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20E74C" w14:textId="6CA33B41" w:rsidR="00516D1F" w:rsidRPr="00017CD5" w:rsidRDefault="00B4399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25644FF" w14:textId="77777777" w:rsidR="00516D1F" w:rsidRPr="00017CD5" w:rsidRDefault="00516D1F" w:rsidP="0051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C42D" w14:textId="7BE5ED89" w:rsidR="00516D1F" w:rsidRPr="006914B6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4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EFCE83" w14:textId="77777777" w:rsidR="00516D1F" w:rsidRPr="004A3BD9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23B19" w14:textId="527DFEAA" w:rsidR="00516D1F" w:rsidRPr="005764E7" w:rsidRDefault="00B7663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7032212B" w14:textId="77777777" w:rsidR="00516D1F" w:rsidRPr="005764E7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F6ED3" w14:textId="647AFF06" w:rsidR="00516D1F" w:rsidRPr="005764E7" w:rsidRDefault="00516D1F" w:rsidP="00516D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3,092</w:t>
            </w:r>
          </w:p>
        </w:tc>
      </w:tr>
      <w:tr w:rsidR="007E0483" w:rsidRPr="005764E7" w14:paraId="78DED16F" w14:textId="77777777" w:rsidTr="00B439A0">
        <w:trPr>
          <w:trHeight w:hRule="exact" w:val="432"/>
        </w:trPr>
        <w:tc>
          <w:tcPr>
            <w:tcW w:w="4287" w:type="dxa"/>
            <w:gridSpan w:val="2"/>
            <w:vAlign w:val="bottom"/>
          </w:tcPr>
          <w:p w14:paraId="0C54376A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5DEA79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9D0FE2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14:paraId="01B359B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8858DC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C21E0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7ECC430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D3517C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6718" w:rsidRPr="005764E7" w14:paraId="0FB0F891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66E28EBC" w14:textId="77777777" w:rsidR="00BE6718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98" w:type="dxa"/>
            <w:gridSpan w:val="14"/>
            <w:tcBorders>
              <w:bottom w:val="single" w:sz="4" w:space="0" w:color="auto"/>
            </w:tcBorders>
          </w:tcPr>
          <w:p w14:paraId="1C8AB0E5" w14:textId="77777777" w:rsidR="00BE6718" w:rsidRPr="00B36B4D" w:rsidRDefault="00BE6718" w:rsidP="00C9187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E6718" w:rsidRPr="005764E7" w14:paraId="6DC89A7D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133C8F12" w14:textId="77777777" w:rsidR="00BE6718" w:rsidRPr="00B82A94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5496874" w14:textId="77777777" w:rsidR="00BE6718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3C38E57C" w14:textId="77777777" w:rsidR="00BE6718" w:rsidRPr="005764E7" w:rsidRDefault="00BE6718" w:rsidP="00C9187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6718" w:rsidRPr="005764E7" w14:paraId="4EA27D4C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43DBA273" w14:textId="77777777" w:rsidR="00BE6718" w:rsidRPr="00B82A94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39" w:type="dxa"/>
            <w:gridSpan w:val="4"/>
            <w:tcBorders>
              <w:top w:val="single" w:sz="4" w:space="0" w:color="auto"/>
            </w:tcBorders>
            <w:vAlign w:val="center"/>
          </w:tcPr>
          <w:p w14:paraId="5BF3E520" w14:textId="77777777" w:rsidR="00BE6718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</w:tcBorders>
            <w:vAlign w:val="center"/>
          </w:tcPr>
          <w:p w14:paraId="36A9E42D" w14:textId="77777777" w:rsidR="00BE6718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6" w:type="dxa"/>
            <w:gridSpan w:val="7"/>
            <w:tcBorders>
              <w:top w:val="single" w:sz="4" w:space="0" w:color="auto"/>
            </w:tcBorders>
            <w:vAlign w:val="center"/>
          </w:tcPr>
          <w:p w14:paraId="2EA36D3D" w14:textId="53B6E1D1" w:rsidR="00BE6718" w:rsidRPr="00656B26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9327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BE6718" w:rsidRPr="005764E7" w14:paraId="31C21B19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4AADB908" w14:textId="77777777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39" w:type="dxa"/>
            <w:gridSpan w:val="4"/>
            <w:tcBorders>
              <w:bottom w:val="single" w:sz="4" w:space="0" w:color="auto"/>
            </w:tcBorders>
            <w:vAlign w:val="center"/>
          </w:tcPr>
          <w:p w14:paraId="05A03B61" w14:textId="6E1D01D3" w:rsidR="00BE6718" w:rsidRPr="005764E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16D1F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  <w:tc>
          <w:tcPr>
            <w:tcW w:w="283" w:type="dxa"/>
            <w:gridSpan w:val="3"/>
          </w:tcPr>
          <w:p w14:paraId="6F12B90C" w14:textId="77777777" w:rsidR="00BE6718" w:rsidRPr="005764E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20622" w14:textId="24ED21B7" w:rsidR="00BE6718" w:rsidRPr="00C629C6" w:rsidRDefault="00BE6718" w:rsidP="00C9187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30</w:t>
            </w:r>
            <w:r w:rsidRPr="00C629C6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 xml:space="preserve"> </w:t>
            </w:r>
            <w:r w:rsidR="00516D1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7E0483" w:rsidRPr="005764E7" w14:paraId="25050CBA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7E965243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DFC7" w14:textId="31B87B76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C3BD6D7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F87B" w14:textId="7F4D89F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gridSpan w:val="3"/>
            <w:vAlign w:val="center"/>
          </w:tcPr>
          <w:p w14:paraId="032262A0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E42BB" w14:textId="5185ADFD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14:paraId="5EC2D906" w14:textId="77777777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CAAE5" w14:textId="4A966ACB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2564</w:t>
            </w:r>
          </w:p>
        </w:tc>
      </w:tr>
      <w:tr w:rsidR="007E0483" w:rsidRPr="005764E7" w14:paraId="5C837A46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4DC60706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C327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center"/>
          </w:tcPr>
          <w:p w14:paraId="410847A6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B1764E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341487B9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3"/>
          </w:tcPr>
          <w:p w14:paraId="12A78194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2B52D" w14:textId="77777777" w:rsidR="007E0483" w:rsidRPr="00B36B4D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14:paraId="318D51D8" w14:textId="77777777" w:rsidR="007E0483" w:rsidRPr="00B36B4D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1589A4C9" w14:textId="77777777" w:rsidR="007E0483" w:rsidRPr="00B93FB2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0483" w:rsidRPr="005764E7" w14:paraId="6782A645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3AF6C5AB" w14:textId="77777777" w:rsidR="007E0483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5" w:type="dxa"/>
            <w:gridSpan w:val="2"/>
          </w:tcPr>
          <w:p w14:paraId="2809FCB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2231299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</w:tcPr>
          <w:p w14:paraId="53162EC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3"/>
          </w:tcPr>
          <w:p w14:paraId="150E1BE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50636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7C031A85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E1D5CE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7663F" w:rsidRPr="00893274" w14:paraId="45813C91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1A318B6C" w14:textId="77777777" w:rsidR="00B7663F" w:rsidRDefault="00B7663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14:paraId="79BE665A" w14:textId="0185B0F5" w:rsidR="00B7663F" w:rsidRPr="00BA718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698CC6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4A47FF" w14:textId="74969A98" w:rsidR="00B7663F" w:rsidRPr="00656B26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50B8C0BA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C67729" w14:textId="3609E37D" w:rsidR="00B7663F" w:rsidRPr="001D0B56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0AD646B3" w14:textId="77777777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5962FC98" w14:textId="2716D1E3" w:rsidR="00B7663F" w:rsidRPr="00893274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</w:tr>
      <w:tr w:rsidR="00B7663F" w:rsidRPr="00893274" w14:paraId="61919369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09FD6F5B" w14:textId="77777777" w:rsidR="00B7663F" w:rsidRDefault="00B7663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14:paraId="5AA5A004" w14:textId="77777777" w:rsidR="00B7663F" w:rsidRPr="00BA718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EF8AEDE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shd w:val="clear" w:color="auto" w:fill="auto"/>
          </w:tcPr>
          <w:p w14:paraId="45594653" w14:textId="77777777" w:rsidR="00B7663F" w:rsidRPr="004A3BD9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0CEBC987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9EFEAF" w14:textId="77777777" w:rsidR="00B7663F" w:rsidRPr="00E52DC1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0A9D53B9" w14:textId="77777777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50A19302" w14:textId="77777777" w:rsidR="00B7663F" w:rsidRPr="00684ED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7663F" w:rsidRPr="00893274" w14:paraId="50F146AF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28D0FB43" w14:textId="77777777" w:rsidR="00B7663F" w:rsidRDefault="00B7663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14:paraId="74440431" w14:textId="45788C14" w:rsidR="00B7663F" w:rsidRPr="00BA718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61B73F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shd w:val="clear" w:color="auto" w:fill="auto"/>
          </w:tcPr>
          <w:p w14:paraId="6FBFD801" w14:textId="0F335C8D" w:rsidR="00B7663F" w:rsidRPr="004A3BD9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DCEA2C3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46EB2E" w14:textId="34691132" w:rsidR="00B7663F" w:rsidRPr="00E52DC1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1AB92379" w14:textId="77777777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4B9291D4" w14:textId="63BE1562" w:rsidR="00B7663F" w:rsidRPr="00684ED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</w:tr>
      <w:tr w:rsidR="00B7663F" w:rsidRPr="00893274" w14:paraId="3BB19A02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53318B27" w14:textId="77777777" w:rsidR="00B7663F" w:rsidRPr="00656B26" w:rsidRDefault="00B7663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 w:firstLine="6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14:paraId="2EB4405E" w14:textId="3CA2C4B1" w:rsidR="00B7663F" w:rsidRPr="00BA718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41630E3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shd w:val="clear" w:color="auto" w:fill="auto"/>
          </w:tcPr>
          <w:p w14:paraId="725E4D07" w14:textId="79BE897B" w:rsidR="00B7663F" w:rsidRPr="004A3BD9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6BDFA35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134960C" w14:textId="3DC57C63" w:rsidR="00B7663F" w:rsidRPr="00E52DC1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396D3F8C" w14:textId="77777777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2F2BBAFF" w14:textId="5E0B4200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B7663F" w:rsidRPr="00893274" w14:paraId="064D8744" w14:textId="77777777" w:rsidTr="00B439A0">
        <w:trPr>
          <w:gridAfter w:val="1"/>
          <w:wAfter w:w="9" w:type="dxa"/>
          <w:trHeight w:hRule="exact" w:val="432"/>
        </w:trPr>
        <w:tc>
          <w:tcPr>
            <w:tcW w:w="4266" w:type="dxa"/>
            <w:vAlign w:val="bottom"/>
          </w:tcPr>
          <w:p w14:paraId="276E229C" w14:textId="77777777" w:rsidR="00B7663F" w:rsidRDefault="00B7663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7305" w14:textId="4B608395" w:rsidR="00B7663F" w:rsidRPr="00BA718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735111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63F9F99A" w14:textId="1875BF99" w:rsidR="00B7663F" w:rsidRPr="004A3BD9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7E96FAD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DF473" w14:textId="5C41B7E8" w:rsidR="00B7663F" w:rsidRPr="00E52DC1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1247A6E3" w14:textId="77777777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A1466" w14:textId="40479B1B" w:rsidR="00B7663F" w:rsidRPr="00684ED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7663F" w:rsidRPr="00893274" w14:paraId="4E8197DE" w14:textId="77777777" w:rsidTr="00B439A0">
        <w:trPr>
          <w:gridAfter w:val="1"/>
          <w:wAfter w:w="9" w:type="dxa"/>
          <w:trHeight w:hRule="exact" w:val="379"/>
        </w:trPr>
        <w:tc>
          <w:tcPr>
            <w:tcW w:w="4266" w:type="dxa"/>
            <w:vAlign w:val="center"/>
          </w:tcPr>
          <w:p w14:paraId="674AF8FE" w14:textId="77777777" w:rsidR="00B7663F" w:rsidRPr="00656B26" w:rsidRDefault="00B7663F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3F1871" w14:textId="50A4B755" w:rsidR="00B7663F" w:rsidRPr="00BA7180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997DAC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E20F" w14:textId="6487A32E" w:rsidR="00B7663F" w:rsidRPr="00F84651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65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4BCB4A97" w14:textId="77777777" w:rsidR="00B7663F" w:rsidRPr="005764E7" w:rsidRDefault="00B7663F" w:rsidP="00B76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96755" w14:textId="6668DDA0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84" w:type="dxa"/>
            <w:gridSpan w:val="3"/>
            <w:shd w:val="clear" w:color="auto" w:fill="auto"/>
            <w:vAlign w:val="center"/>
          </w:tcPr>
          <w:p w14:paraId="0AFE17FA" w14:textId="77777777" w:rsidR="00B7663F" w:rsidRPr="005764E7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A7B1B" w14:textId="6F4A3AD1" w:rsidR="00B7663F" w:rsidRPr="00893274" w:rsidRDefault="00B7663F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sz w:val="28"/>
                <w:szCs w:val="28"/>
                <w:lang w:val="en-US"/>
              </w:rPr>
              <w:t>3,240</w:t>
            </w:r>
          </w:p>
        </w:tc>
      </w:tr>
    </w:tbl>
    <w:p w14:paraId="445E2729" w14:textId="55DC49F2" w:rsidR="00DC0A25" w:rsidRDefault="00DC0A25"/>
    <w:p w14:paraId="7F0DB508" w14:textId="4BE6F83B" w:rsidR="00BE6718" w:rsidRDefault="00BE6718"/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70"/>
        <w:gridCol w:w="142"/>
        <w:gridCol w:w="992"/>
        <w:gridCol w:w="142"/>
        <w:gridCol w:w="142"/>
        <w:gridCol w:w="142"/>
        <w:gridCol w:w="992"/>
        <w:gridCol w:w="236"/>
        <w:gridCol w:w="47"/>
        <w:gridCol w:w="993"/>
        <w:gridCol w:w="283"/>
        <w:gridCol w:w="983"/>
        <w:gridCol w:w="9"/>
      </w:tblGrid>
      <w:tr w:rsidR="00BE6718" w:rsidRPr="005764E7" w14:paraId="28C58300" w14:textId="77777777" w:rsidTr="00E0420A">
        <w:trPr>
          <w:gridAfter w:val="1"/>
          <w:wAfter w:w="9" w:type="dxa"/>
          <w:trHeight w:hRule="exact" w:val="432"/>
        </w:trPr>
        <w:tc>
          <w:tcPr>
            <w:tcW w:w="4570" w:type="dxa"/>
            <w:vAlign w:val="bottom"/>
          </w:tcPr>
          <w:p w14:paraId="4E6D6296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11"/>
            <w:tcBorders>
              <w:bottom w:val="single" w:sz="4" w:space="0" w:color="auto"/>
            </w:tcBorders>
          </w:tcPr>
          <w:p w14:paraId="556BEF3B" w14:textId="77777777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E6718" w:rsidRPr="005764E7" w14:paraId="07002D86" w14:textId="77777777" w:rsidTr="00E0420A">
        <w:trPr>
          <w:gridAfter w:val="1"/>
          <w:wAfter w:w="9" w:type="dxa"/>
          <w:trHeight w:hRule="exact" w:val="432"/>
        </w:trPr>
        <w:tc>
          <w:tcPr>
            <w:tcW w:w="4570" w:type="dxa"/>
            <w:vAlign w:val="bottom"/>
          </w:tcPr>
          <w:p w14:paraId="3C3F654D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11"/>
            <w:tcBorders>
              <w:top w:val="single" w:sz="4" w:space="0" w:color="auto"/>
            </w:tcBorders>
            <w:vAlign w:val="bottom"/>
          </w:tcPr>
          <w:p w14:paraId="671E0DB1" w14:textId="77777777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BE6718" w:rsidRPr="005764E7" w14:paraId="02EB2576" w14:textId="77777777" w:rsidTr="00E0420A">
        <w:trPr>
          <w:gridAfter w:val="1"/>
          <w:wAfter w:w="9" w:type="dxa"/>
          <w:trHeight w:hRule="exact" w:val="432"/>
        </w:trPr>
        <w:tc>
          <w:tcPr>
            <w:tcW w:w="4570" w:type="dxa"/>
            <w:vAlign w:val="bottom"/>
          </w:tcPr>
          <w:p w14:paraId="2CDF2893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11"/>
            <w:tcBorders>
              <w:bottom w:val="single" w:sz="4" w:space="0" w:color="auto"/>
            </w:tcBorders>
          </w:tcPr>
          <w:p w14:paraId="08246067" w14:textId="77777777" w:rsidR="00BE6718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76931074" w14:textId="77777777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6718" w:rsidRPr="005764E7" w14:paraId="7A3F1071" w14:textId="77777777" w:rsidTr="00E0420A">
        <w:trPr>
          <w:gridAfter w:val="1"/>
          <w:wAfter w:w="9" w:type="dxa"/>
          <w:trHeight w:hRule="exact" w:val="432"/>
        </w:trPr>
        <w:tc>
          <w:tcPr>
            <w:tcW w:w="4570" w:type="dxa"/>
            <w:vAlign w:val="bottom"/>
          </w:tcPr>
          <w:p w14:paraId="1208C1F6" w14:textId="77777777" w:rsidR="00BE6718" w:rsidRPr="0062500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6"/>
            <w:vAlign w:val="center"/>
          </w:tcPr>
          <w:p w14:paraId="7505C6A5" w14:textId="77777777" w:rsidR="00BE6718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" w:type="dxa"/>
            <w:gridSpan w:val="2"/>
            <w:vAlign w:val="center"/>
          </w:tcPr>
          <w:p w14:paraId="79A29555" w14:textId="77777777" w:rsidR="00BE6718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3"/>
            <w:vAlign w:val="center"/>
          </w:tcPr>
          <w:p w14:paraId="6D47E592" w14:textId="3EA3C736" w:rsidR="00BE6718" w:rsidRPr="00656B26" w:rsidRDefault="00BE6718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9327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BE6718" w:rsidRPr="005764E7" w14:paraId="3FA04238" w14:textId="77777777" w:rsidTr="00E0420A">
        <w:trPr>
          <w:gridAfter w:val="1"/>
          <w:wAfter w:w="9" w:type="dxa"/>
          <w:trHeight w:hRule="exact" w:val="432"/>
        </w:trPr>
        <w:tc>
          <w:tcPr>
            <w:tcW w:w="4570" w:type="dxa"/>
            <w:vAlign w:val="bottom"/>
          </w:tcPr>
          <w:p w14:paraId="6066A95F" w14:textId="77777777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6"/>
            <w:tcBorders>
              <w:bottom w:val="single" w:sz="4" w:space="0" w:color="auto"/>
            </w:tcBorders>
            <w:vAlign w:val="center"/>
          </w:tcPr>
          <w:p w14:paraId="5D7C981F" w14:textId="00A594DA" w:rsidR="00BE6718" w:rsidRPr="005764E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893274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  <w:tc>
          <w:tcPr>
            <w:tcW w:w="283" w:type="dxa"/>
            <w:gridSpan w:val="2"/>
            <w:vAlign w:val="center"/>
          </w:tcPr>
          <w:p w14:paraId="0FE4CBB6" w14:textId="77777777" w:rsidR="00BE6718" w:rsidRPr="005764E7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5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767AE8D" w14:textId="36B9C10D" w:rsidR="00BE6718" w:rsidRPr="00656B26" w:rsidRDefault="00BE6718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893274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E0420A" w:rsidRPr="005764E7" w14:paraId="3A67EEA3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021946DF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09B67" w14:textId="5D0EC88A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66F59" w14:textId="77777777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8B44" w14:textId="227C5754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gridSpan w:val="2"/>
            <w:vAlign w:val="center"/>
          </w:tcPr>
          <w:p w14:paraId="187D72B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5B29D" w14:textId="01C26005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vAlign w:val="center"/>
          </w:tcPr>
          <w:p w14:paraId="32C2015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AF578" w14:textId="71A6C91D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0420A" w:rsidRPr="005764E7" w14:paraId="597BEE6E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403AA839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55477B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3481554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60B0C48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786F688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0A9AF9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E833A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11338F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0420A" w:rsidRPr="005764E7" w14:paraId="553D7ED5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0276E85A" w14:textId="77777777" w:rsidR="007E0483" w:rsidRPr="00656B26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6BC8356" w14:textId="77777777" w:rsidR="007E0483" w:rsidRPr="00074EA0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29074E6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18571C2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60DF1AF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1A7508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08A50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AB0A1D7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0420A" w:rsidRPr="005764E7" w14:paraId="4AAD812E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3337A764" w14:textId="77777777" w:rsidR="00893274" w:rsidRPr="00656B26" w:rsidRDefault="00893274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91D8463" w14:textId="0C90F97B" w:rsidR="00893274" w:rsidRPr="00074EA0" w:rsidRDefault="00074EA0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74EA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C6CBABB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448002" w14:textId="4EE6F1EE" w:rsidR="00893274" w:rsidRPr="004A3BD9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8EFB21B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908682" w14:textId="373EA8F6" w:rsidR="00B7663F" w:rsidRPr="00656B26" w:rsidRDefault="00074EA0" w:rsidP="00B766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84F4C0" w14:textId="77777777" w:rsidR="00893274" w:rsidRPr="005764E7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CAE6D8C" w14:textId="6CEF68EE" w:rsidR="00893274" w:rsidRPr="00656B26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</w:tr>
      <w:tr w:rsidR="00E0420A" w:rsidRPr="005764E7" w14:paraId="72EE8EFE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7D419C25" w14:textId="77777777" w:rsidR="00893274" w:rsidRPr="00656B26" w:rsidRDefault="00893274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91040DC" w14:textId="77777777" w:rsidR="00893274" w:rsidRPr="00074EA0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F9516DB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9AAEB7" w14:textId="77777777" w:rsidR="00893274" w:rsidRPr="00893274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A2D968B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F53A45" w14:textId="77777777" w:rsidR="00893274" w:rsidRPr="00656B26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C958DC" w14:textId="77777777" w:rsidR="00893274" w:rsidRPr="005764E7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262CA10" w14:textId="77777777" w:rsidR="00893274" w:rsidRPr="00656B26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0420A" w:rsidRPr="005764E7" w14:paraId="455135C4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44F0958B" w14:textId="77777777" w:rsidR="00893274" w:rsidRPr="00656B26" w:rsidRDefault="00893274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A5C54B" w14:textId="1C205007" w:rsidR="00893274" w:rsidRPr="00074EA0" w:rsidRDefault="00074EA0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74EA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E8EB93E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5680D" w14:textId="6F9C5F25" w:rsidR="00893274" w:rsidRPr="00893274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1557D1B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7277" w14:textId="0916DF72" w:rsidR="00893274" w:rsidRPr="00656B26" w:rsidRDefault="00B7663F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0D0A29" w14:textId="77777777" w:rsidR="00893274" w:rsidRPr="005764E7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B92F2" w14:textId="0FBD6FF7" w:rsidR="00893274" w:rsidRPr="005764E7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</w:t>
            </w:r>
          </w:p>
        </w:tc>
      </w:tr>
      <w:tr w:rsidR="00E0420A" w:rsidRPr="005764E7" w14:paraId="66F2B2D0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5788709A" w14:textId="77777777" w:rsidR="00893274" w:rsidRPr="00656B26" w:rsidRDefault="00893274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85499F7" w14:textId="1505805D" w:rsidR="00893274" w:rsidRPr="00074EA0" w:rsidRDefault="00074EA0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4EA0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0A36049" w14:textId="77777777" w:rsidR="00893274" w:rsidRPr="005764E7" w:rsidRDefault="00893274" w:rsidP="00893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1BC45" w14:textId="249636E6" w:rsidR="00893274" w:rsidRPr="00893274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3274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905E30" w14:textId="77777777" w:rsidR="00893274" w:rsidRPr="004A3BD9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A16FA" w14:textId="7BA4A050" w:rsidR="00893274" w:rsidRPr="005764E7" w:rsidRDefault="00074EA0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D04FDC" w14:textId="77777777" w:rsidR="00893274" w:rsidRPr="005764E7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478FE" w14:textId="63681729" w:rsidR="00893274" w:rsidRPr="005764E7" w:rsidRDefault="00893274" w:rsidP="008932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</w:tr>
      <w:tr w:rsidR="00E0420A" w:rsidRPr="005764E7" w14:paraId="38736F21" w14:textId="77777777" w:rsidTr="00B439A0">
        <w:trPr>
          <w:trHeight w:hRule="exact" w:val="432"/>
        </w:trPr>
        <w:tc>
          <w:tcPr>
            <w:tcW w:w="4570" w:type="dxa"/>
            <w:vAlign w:val="bottom"/>
          </w:tcPr>
          <w:p w14:paraId="7193FA19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5CB9DF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B56D34A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A15E5D" w14:textId="26537907" w:rsidR="00373D29" w:rsidRPr="00656B26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49ADD27A" w14:textId="77777777" w:rsidR="00373D29" w:rsidRPr="00074EA0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C70711B" w14:textId="77777777" w:rsidR="00373D29" w:rsidRPr="005764E7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AFF57E" w14:textId="77777777" w:rsidR="00373D29" w:rsidRPr="00C565D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69D710" w14:textId="77777777" w:rsidR="00373D29" w:rsidRPr="004A3BD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C570E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54908C" w14:textId="77777777" w:rsidR="00373D29" w:rsidRPr="005764E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A2A3F" w14:textId="77777777" w:rsidR="00373D29" w:rsidRPr="007F6E58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439A0" w:rsidRPr="005764E7" w14:paraId="234197D0" w14:textId="77777777" w:rsidTr="00B439A0">
        <w:trPr>
          <w:trHeight w:hRule="exact" w:val="432"/>
        </w:trPr>
        <w:tc>
          <w:tcPr>
            <w:tcW w:w="4570" w:type="dxa"/>
            <w:vAlign w:val="bottom"/>
          </w:tcPr>
          <w:p w14:paraId="330D234B" w14:textId="77777777" w:rsidR="00B439A0" w:rsidRDefault="00B439A0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1A0FD2BC" w14:textId="77777777" w:rsidR="00B439A0" w:rsidRPr="00074EA0" w:rsidRDefault="00B439A0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C142BA5" w14:textId="77777777" w:rsidR="00B439A0" w:rsidRPr="005764E7" w:rsidRDefault="00B439A0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CDB3F5E" w14:textId="77777777" w:rsidR="00B439A0" w:rsidRPr="00C565D7" w:rsidRDefault="00B439A0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21ADEAD" w14:textId="77777777" w:rsidR="00B439A0" w:rsidRPr="004A3BD9" w:rsidRDefault="00B439A0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DD7168" w14:textId="77777777" w:rsidR="00B439A0" w:rsidRDefault="00B439A0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548576" w14:textId="77777777" w:rsidR="00B439A0" w:rsidRPr="005764E7" w:rsidRDefault="00B439A0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A90E22B" w14:textId="77777777" w:rsidR="00B439A0" w:rsidRPr="007F6E58" w:rsidRDefault="00B439A0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0420A" w:rsidRPr="005764E7" w14:paraId="2EF9E2F8" w14:textId="77777777" w:rsidTr="00E0420A">
        <w:trPr>
          <w:trHeight w:hRule="exact" w:val="432"/>
        </w:trPr>
        <w:tc>
          <w:tcPr>
            <w:tcW w:w="4570" w:type="dxa"/>
            <w:vAlign w:val="bottom"/>
          </w:tcPr>
          <w:p w14:paraId="62FC5A0D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17A1C8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3A62F33" w14:textId="77777777" w:rsidR="00373D29" w:rsidRPr="005764E7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96DA48D" w14:textId="77777777" w:rsidR="00373D29" w:rsidRPr="00C565D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E4E73B6" w14:textId="77777777" w:rsidR="00373D29" w:rsidRPr="004A3BD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B9F9B0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ACB66B" w14:textId="77777777" w:rsidR="00373D29" w:rsidRPr="005764E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3DF0CC6" w14:textId="77777777" w:rsidR="00373D29" w:rsidRPr="007F6E58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41A6" w:rsidRPr="005764E7" w14:paraId="77EB2E4D" w14:textId="77777777" w:rsidTr="00E0420A">
        <w:trPr>
          <w:gridAfter w:val="1"/>
          <w:wAfter w:w="9" w:type="dxa"/>
          <w:trHeight w:hRule="exact" w:val="432"/>
        </w:trPr>
        <w:tc>
          <w:tcPr>
            <w:tcW w:w="4712" w:type="dxa"/>
            <w:gridSpan w:val="2"/>
            <w:vAlign w:val="bottom"/>
          </w:tcPr>
          <w:p w14:paraId="7A1422F6" w14:textId="77777777" w:rsidR="008D41A6" w:rsidRPr="00625007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10"/>
            <w:tcBorders>
              <w:bottom w:val="single" w:sz="4" w:space="0" w:color="auto"/>
            </w:tcBorders>
          </w:tcPr>
          <w:p w14:paraId="718E3744" w14:textId="77777777" w:rsidR="008D41A6" w:rsidRPr="00656B26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D41A6" w:rsidRPr="005764E7" w14:paraId="501DA761" w14:textId="77777777" w:rsidTr="00E0420A">
        <w:trPr>
          <w:gridAfter w:val="1"/>
          <w:wAfter w:w="9" w:type="dxa"/>
          <w:trHeight w:hRule="exact" w:val="432"/>
        </w:trPr>
        <w:tc>
          <w:tcPr>
            <w:tcW w:w="4712" w:type="dxa"/>
            <w:gridSpan w:val="2"/>
            <w:vAlign w:val="bottom"/>
          </w:tcPr>
          <w:p w14:paraId="145C30E5" w14:textId="77777777" w:rsidR="008D41A6" w:rsidRPr="00625007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</w:tcBorders>
            <w:vAlign w:val="bottom"/>
          </w:tcPr>
          <w:p w14:paraId="2FCC6A7A" w14:textId="77777777" w:rsidR="008D41A6" w:rsidRPr="00656B26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8D41A6" w:rsidRPr="005764E7" w14:paraId="0438001E" w14:textId="77777777" w:rsidTr="00E0420A">
        <w:trPr>
          <w:gridAfter w:val="1"/>
          <w:wAfter w:w="9" w:type="dxa"/>
          <w:trHeight w:hRule="exact" w:val="432"/>
        </w:trPr>
        <w:tc>
          <w:tcPr>
            <w:tcW w:w="4712" w:type="dxa"/>
            <w:gridSpan w:val="2"/>
            <w:vAlign w:val="bottom"/>
          </w:tcPr>
          <w:p w14:paraId="1CAB2502" w14:textId="77777777" w:rsidR="008D41A6" w:rsidRPr="00625007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10"/>
            <w:tcBorders>
              <w:bottom w:val="single" w:sz="4" w:space="0" w:color="auto"/>
            </w:tcBorders>
          </w:tcPr>
          <w:p w14:paraId="6CB77F5D" w14:textId="77777777" w:rsidR="008D41A6" w:rsidRDefault="008D41A6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569DF11E" w14:textId="77777777" w:rsidR="008D41A6" w:rsidRPr="00656B26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41A6" w:rsidRPr="005764E7" w14:paraId="702AD9EF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736927CE" w14:textId="77777777" w:rsidR="008D41A6" w:rsidRPr="00625007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242910C9" w14:textId="77777777" w:rsidR="008D41A6" w:rsidRDefault="008D41A6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vAlign w:val="center"/>
          </w:tcPr>
          <w:p w14:paraId="5675A7BD" w14:textId="77777777" w:rsidR="008D41A6" w:rsidRDefault="008D41A6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5" w:type="dxa"/>
            <w:gridSpan w:val="5"/>
            <w:vAlign w:val="center"/>
          </w:tcPr>
          <w:p w14:paraId="7AB0EAC1" w14:textId="1340088A" w:rsidR="008D41A6" w:rsidRPr="00656B26" w:rsidRDefault="008D41A6" w:rsidP="00C918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9327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8D41A6" w:rsidRPr="005764E7" w14:paraId="65722303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36F78E5A" w14:textId="77777777" w:rsidR="008D41A6" w:rsidRPr="00656B26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vAlign w:val="center"/>
          </w:tcPr>
          <w:p w14:paraId="521CD528" w14:textId="4056FF7F" w:rsidR="008D41A6" w:rsidRPr="005764E7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893274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372A3DCB" w14:textId="77777777" w:rsidR="008D41A6" w:rsidRPr="005764E7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15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6A915B8D" w14:textId="28438B5C" w:rsidR="008D41A6" w:rsidRPr="00656B26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893274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8D41A6" w:rsidRPr="005764E7" w14:paraId="64C5FBB4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66B60E6B" w14:textId="77777777" w:rsidR="008D41A6" w:rsidRPr="00656B26" w:rsidRDefault="008D41A6" w:rsidP="00C9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40106" w14:textId="77777777" w:rsidR="008D41A6" w:rsidRPr="004A3BD9" w:rsidRDefault="008D41A6" w:rsidP="0024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8416F" w14:textId="77777777" w:rsidR="008D41A6" w:rsidRPr="004A3BD9" w:rsidRDefault="008D41A6" w:rsidP="0024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31BB6" w14:textId="77777777" w:rsidR="008D41A6" w:rsidRPr="004A3BD9" w:rsidRDefault="008D41A6" w:rsidP="0024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1B3AED89" w14:textId="77777777" w:rsidR="008D41A6" w:rsidRPr="005764E7" w:rsidRDefault="008D41A6" w:rsidP="0024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76122" w14:textId="77777777" w:rsidR="008D41A6" w:rsidRPr="007E0483" w:rsidRDefault="008D41A6" w:rsidP="002404A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vAlign w:val="center"/>
          </w:tcPr>
          <w:p w14:paraId="1C163051" w14:textId="77777777" w:rsidR="008D41A6" w:rsidRPr="005764E7" w:rsidRDefault="008D41A6" w:rsidP="0024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85A89" w14:textId="77777777" w:rsidR="008D41A6" w:rsidRPr="00656B26" w:rsidRDefault="008D41A6" w:rsidP="0024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2F4B160A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700FFA32" w14:textId="268D2398" w:rsidR="007E0483" w:rsidRDefault="007E0483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134" w:type="dxa"/>
            <w:gridSpan w:val="2"/>
          </w:tcPr>
          <w:p w14:paraId="2FFE49C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4961034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29C7862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673157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80C052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2F3BA2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F0F76BE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0483" w:rsidRPr="005764E7" w14:paraId="381886BF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6E994E41" w14:textId="77777777" w:rsidR="007E0483" w:rsidRDefault="007E0483" w:rsidP="0006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7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134" w:type="dxa"/>
            <w:gridSpan w:val="2"/>
          </w:tcPr>
          <w:p w14:paraId="0A5BFE8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0640AF6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7A95CFE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05556F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4F6F6CF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67474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2274897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B6ABB" w:rsidRPr="005764E7" w14:paraId="5AF78C47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7C5028CC" w14:textId="30FB0256" w:rsidR="002B6ABB" w:rsidRPr="00D44D76" w:rsidRDefault="002B6ABB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D44D76">
              <w:rPr>
                <w:rFonts w:ascii="Angsana New" w:hAnsi="Angsana New" w:hint="cs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</w:tcPr>
          <w:p w14:paraId="2A3A1E0F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129FFA59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14:paraId="1E53D418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0FC5332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B105AAA" w14:textId="77777777" w:rsidR="002B6ABB" w:rsidRPr="005764E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72F9C1" w14:textId="77777777" w:rsidR="002B6ABB" w:rsidRPr="005764E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EE464B0" w14:textId="77777777" w:rsidR="002B6ABB" w:rsidRPr="005764E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554D5" w:rsidRPr="005764E7" w14:paraId="0557CFE9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3C327058" w14:textId="26E724E0" w:rsidR="008554D5" w:rsidRPr="002B6ABB" w:rsidRDefault="008554D5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60CB648" w14:textId="191894F0" w:rsidR="008554D5" w:rsidRPr="002B6ABB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0B9F1F3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883D29D" w14:textId="5C6B3241" w:rsidR="008554D5" w:rsidRPr="002B6ABB" w:rsidRDefault="00893274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3BAFC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F99293D" w14:textId="558C4023" w:rsidR="008554D5" w:rsidRPr="002B6ABB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D0053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465ED91" w14:textId="2F701C6F" w:rsidR="008554D5" w:rsidRPr="002B6ABB" w:rsidRDefault="00893274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554D5" w:rsidRPr="005764E7" w14:paraId="415C3865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5287809D" w14:textId="09EC556F" w:rsidR="008554D5" w:rsidRDefault="008554D5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5DDC61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32DC4AC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82EAB4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6ED3C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3C08B6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1F5F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36F4DA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54D5" w:rsidRPr="005764E7" w14:paraId="0060C894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3273E07D" w14:textId="77777777" w:rsidR="008554D5" w:rsidRDefault="008554D5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277E7B0" w14:textId="74B02B4B" w:rsidR="008554D5" w:rsidRPr="00C565D7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D002154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390B7DEA" w14:textId="4A645C78" w:rsidR="008554D5" w:rsidRPr="004A3BD9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89327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08EA5127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0380229" w14:textId="76BD7BBF" w:rsidR="008554D5" w:rsidRPr="00E52DC1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B7B331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5621F89" w14:textId="1399DC44" w:rsidR="008554D5" w:rsidRPr="00684ED0" w:rsidRDefault="00893274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1,321</w:t>
            </w:r>
          </w:p>
        </w:tc>
      </w:tr>
      <w:tr w:rsidR="00893274" w:rsidRPr="005764E7" w14:paraId="7CC8AEEF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3E5CE309" w14:textId="37B3E24B" w:rsidR="00893274" w:rsidRPr="00656B26" w:rsidRDefault="00893274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893274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C7EB786" w14:textId="575F1A5D" w:rsidR="00893274" w:rsidRPr="00C565D7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4534EB1" w14:textId="77777777" w:rsidR="00893274" w:rsidRPr="005764E7" w:rsidRDefault="00893274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3AFED34A" w14:textId="0AFD2147" w:rsidR="00893274" w:rsidRDefault="00893274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CFC8271" w14:textId="77777777" w:rsidR="00893274" w:rsidRPr="005764E7" w:rsidRDefault="00893274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E250A9B" w14:textId="18ABB489" w:rsidR="00893274" w:rsidRPr="00E52DC1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14C92E" w14:textId="77777777" w:rsidR="00893274" w:rsidRPr="005764E7" w:rsidRDefault="00893274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E76C0A2" w14:textId="1EC5CBEC" w:rsidR="00893274" w:rsidRDefault="00780CC2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</w:t>
            </w:r>
          </w:p>
        </w:tc>
      </w:tr>
      <w:tr w:rsidR="008554D5" w:rsidRPr="005764E7" w14:paraId="21D4D63C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3C2C8CF7" w14:textId="089D36CE" w:rsidR="008554D5" w:rsidRPr="00656B26" w:rsidRDefault="008554D5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</w:rPr>
            </w:pPr>
            <w:r w:rsidRPr="002B6ABB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28C27D" w14:textId="4B0BE756" w:rsidR="008554D5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AB9F851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4B78437F" w14:textId="376BD75C" w:rsidR="008554D5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C23394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841A9CE" w14:textId="10C4054C" w:rsidR="008554D5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1C1309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21319E3" w14:textId="3BA417E8" w:rsidR="008554D5" w:rsidRPr="00D8709C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554D5" w:rsidRPr="005764E7" w14:paraId="51D17467" w14:textId="77777777" w:rsidTr="00E0420A">
        <w:trPr>
          <w:trHeight w:hRule="exact" w:val="477"/>
        </w:trPr>
        <w:tc>
          <w:tcPr>
            <w:tcW w:w="4712" w:type="dxa"/>
            <w:gridSpan w:val="2"/>
            <w:vAlign w:val="bottom"/>
          </w:tcPr>
          <w:p w14:paraId="697B8F75" w14:textId="435013A3" w:rsidR="008554D5" w:rsidRPr="00383809" w:rsidRDefault="008554D5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rPr>
                <w:rFonts w:ascii="Angsana New" w:hAnsi="Angsana New"/>
                <w:b/>
                <w:bCs/>
                <w:spacing w:val="2"/>
                <w:sz w:val="28"/>
                <w:szCs w:val="28"/>
              </w:rPr>
            </w:pPr>
            <w:r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="00022714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ด</w:t>
            </w:r>
            <w:r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ส์</w:t>
            </w:r>
            <w:r w:rsidR="002404A8">
              <w:rPr>
                <w:rFonts w:ascii="Angsana New" w:hAnsi="Angsana New"/>
                <w:b/>
                <w:color w:val="0D0D0D" w:themeColor="text1" w:themeTint="F2"/>
                <w:spacing w:val="2"/>
                <w:sz w:val="28"/>
                <w:szCs w:val="28"/>
              </w:rPr>
              <w:t xml:space="preserve"> </w:t>
            </w:r>
            <w:r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B6FDE" w14:textId="125F506F" w:rsidR="008554D5" w:rsidRPr="00C565D7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165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373F74DC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F444" w14:textId="20D3F247" w:rsidR="008554D5" w:rsidRPr="004A3BD9" w:rsidRDefault="00780CC2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799</w:t>
            </w:r>
          </w:p>
        </w:tc>
        <w:tc>
          <w:tcPr>
            <w:tcW w:w="236" w:type="dxa"/>
            <w:shd w:val="clear" w:color="auto" w:fill="auto"/>
          </w:tcPr>
          <w:p w14:paraId="0D118E1A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5342A" w14:textId="16C75C4F" w:rsidR="008554D5" w:rsidRPr="00E52DC1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2F1C5B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F9485" w14:textId="49924E84" w:rsidR="008554D5" w:rsidRPr="00684ED0" w:rsidRDefault="00780CC2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2,753</w:t>
            </w:r>
          </w:p>
        </w:tc>
      </w:tr>
      <w:tr w:rsidR="008554D5" w:rsidRPr="005764E7" w14:paraId="3E75003E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6B6B7532" w14:textId="77777777" w:rsidR="008554D5" w:rsidRPr="00656B26" w:rsidRDefault="008554D5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1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7C00F1" w14:textId="052893D8" w:rsidR="008554D5" w:rsidRPr="00C565D7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216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43CE81A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12361" w14:textId="5440D8CD" w:rsidR="008554D5" w:rsidRPr="00684ED0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5D7">
              <w:rPr>
                <w:rFonts w:ascii="Angsana New" w:hAnsi="Angsana New" w:hint="cs"/>
                <w:sz w:val="28"/>
                <w:szCs w:val="28"/>
                <w:lang w:val="en-US"/>
              </w:rPr>
              <w:t>1,</w:t>
            </w:r>
            <w:r w:rsidR="00780CC2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43D73CD8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606EE" w14:textId="11B89B59" w:rsidR="008554D5" w:rsidRPr="005764E7" w:rsidRDefault="003556EE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84B7D9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BC14" w14:textId="2A0A939D" w:rsidR="008554D5" w:rsidRPr="00684ED0" w:rsidRDefault="00780CC2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4,167</w:t>
            </w:r>
          </w:p>
        </w:tc>
      </w:tr>
      <w:tr w:rsidR="008554D5" w:rsidRPr="005764E7" w14:paraId="405580F5" w14:textId="77777777" w:rsidTr="00E0420A">
        <w:trPr>
          <w:trHeight w:hRule="exact" w:val="432"/>
        </w:trPr>
        <w:tc>
          <w:tcPr>
            <w:tcW w:w="4712" w:type="dxa"/>
            <w:gridSpan w:val="2"/>
            <w:vAlign w:val="bottom"/>
          </w:tcPr>
          <w:p w14:paraId="29970E1C" w14:textId="77777777" w:rsidR="008554D5" w:rsidRPr="00656B26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14:paraId="23051BDE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160AE95F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BA78D32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5E08D09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F4BE4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5F3774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DF3DDF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7F9348F3" w14:textId="4C9D8050" w:rsidR="00A1641A" w:rsidRDefault="00A1641A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515051A8" w14:textId="115976A5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30295EE6" w14:textId="3E2A77EB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7E474E74" w14:textId="1099C16A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759DA9FD" w14:textId="7A0AC10E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099D23B6" w14:textId="77777777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60CC7E00" w14:textId="200AC1EF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57BEB1EF" w14:textId="49BCFBEF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7219DF0E" w14:textId="658F171E" w:rsidR="00C603B8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3D76BDA1" w14:textId="77777777" w:rsidR="00C603B8" w:rsidRPr="007E0483" w:rsidRDefault="00C603B8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</w:p>
    <w:p w14:paraId="292B5C06" w14:textId="33CC0665" w:rsidR="00A4096F" w:rsidRPr="00617E0B" w:rsidRDefault="0012600E" w:rsidP="00D44D7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CB883A4" w14:textId="4CDECDC7" w:rsidR="00EE46CF" w:rsidRPr="00EE46CF" w:rsidRDefault="00EE46CF" w:rsidP="00D44D76">
      <w:pPr>
        <w:spacing w:after="120"/>
        <w:ind w:left="567" w:right="1797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806" w:type="dxa"/>
        <w:tblInd w:w="-176" w:type="dxa"/>
        <w:tblLook w:val="0000" w:firstRow="0" w:lastRow="0" w:firstColumn="0" w:lastColumn="0" w:noHBand="0" w:noVBand="0"/>
      </w:tblPr>
      <w:tblGrid>
        <w:gridCol w:w="4571"/>
        <w:gridCol w:w="992"/>
        <w:gridCol w:w="283"/>
        <w:gridCol w:w="1843"/>
        <w:gridCol w:w="284"/>
        <w:gridCol w:w="1833"/>
      </w:tblGrid>
      <w:tr w:rsidR="009A4C98" w:rsidRPr="005764E7" w14:paraId="4A58989F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9A4C98" w:rsidRPr="00EC5FC2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E2D253B" w14:textId="0F61915E" w:rsidR="009A4C98" w:rsidRPr="00656B26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A4C98" w:rsidRPr="005764E7" w14:paraId="3541824B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2D304DCA" w14:textId="77777777" w:rsidR="009A4C98" w:rsidRPr="00656B26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2E88ED83" w:rsidR="009A4C98" w:rsidRPr="005764E7" w:rsidRDefault="009A4C98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5D6B0BAD" w:rsidR="009A4C98" w:rsidRPr="00656B26" w:rsidRDefault="007E0483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780CC2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4C98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7003AE7C" w14:textId="54BA3A7A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A4C98" w:rsidRPr="005764E7" w14:paraId="7FE5826C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223AE5AC" w14:textId="6F0EB702" w:rsidR="009A4C98" w:rsidRPr="00656B26" w:rsidRDefault="009A4C98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9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E2" w:rsidRPr="005764E7" w14:paraId="65EA1894" w14:textId="77777777" w:rsidTr="003556EE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339C5D62" w14:textId="7E0A68D4" w:rsidR="00E71BE2" w:rsidRPr="00656B26" w:rsidRDefault="00E71BE2" w:rsidP="00D44D76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913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3A6A1D62" w:rsidR="00E71BE2" w:rsidRPr="005764E7" w:rsidRDefault="003556EE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6EE">
              <w:rPr>
                <w:rFonts w:ascii="Angsana New" w:hAnsi="Angsana New"/>
                <w:sz w:val="28"/>
                <w:szCs w:val="28"/>
              </w:rPr>
              <w:t>95,424</w:t>
            </w:r>
          </w:p>
        </w:tc>
        <w:tc>
          <w:tcPr>
            <w:tcW w:w="284" w:type="dxa"/>
            <w:vAlign w:val="bottom"/>
          </w:tcPr>
          <w:p w14:paraId="73EC2D89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469BE697" w14:textId="5C4D3BC1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E71BE2" w:rsidRPr="005764E7" w14:paraId="72CD05B4" w14:textId="77777777" w:rsidTr="003556EE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60BDCAEB" w14:textId="5D1D0892" w:rsidR="00E71BE2" w:rsidRPr="00656B26" w:rsidRDefault="00E71BE2" w:rsidP="00D44D76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913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53C85DB7" w:rsidR="00E71BE2" w:rsidRPr="005764E7" w:rsidRDefault="003556EE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6EE">
              <w:rPr>
                <w:rFonts w:ascii="Angsana New" w:hAnsi="Angsana New"/>
                <w:sz w:val="28"/>
                <w:szCs w:val="28"/>
              </w:rPr>
              <w:t>95,424</w:t>
            </w:r>
          </w:p>
        </w:tc>
        <w:tc>
          <w:tcPr>
            <w:tcW w:w="284" w:type="dxa"/>
            <w:vAlign w:val="bottom"/>
          </w:tcPr>
          <w:p w14:paraId="251421F6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1067A260" w14:textId="2F70AEF8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3556EE" w:rsidRPr="005764E7" w14:paraId="72C570DA" w14:textId="77777777" w:rsidTr="00EE48A0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3E60B982" w14:textId="3DDE9E15" w:rsidR="003556EE" w:rsidRPr="00656B26" w:rsidRDefault="003556EE" w:rsidP="00D44D76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913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EC3B" w14:textId="76C7BD1E" w:rsidR="003556EE" w:rsidRPr="00656B26" w:rsidRDefault="003556EE" w:rsidP="003556EE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(4,938)</w:t>
            </w:r>
          </w:p>
        </w:tc>
        <w:tc>
          <w:tcPr>
            <w:tcW w:w="284" w:type="dxa"/>
            <w:vAlign w:val="bottom"/>
          </w:tcPr>
          <w:p w14:paraId="79E95CDC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089C646D" w14:textId="29BF62E1" w:rsidR="003556EE" w:rsidRPr="00656B26" w:rsidRDefault="003556EE" w:rsidP="003556EE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(4,218)</w:t>
            </w:r>
          </w:p>
        </w:tc>
      </w:tr>
      <w:tr w:rsidR="003556EE" w:rsidRPr="005764E7" w14:paraId="3950867A" w14:textId="77777777" w:rsidTr="00EE48A0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1B87516F" w14:textId="05827156" w:rsidR="003556EE" w:rsidRPr="00656B26" w:rsidRDefault="003556EE" w:rsidP="00D44D76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29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2DD67" w14:textId="67AF0F99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90,486 </w:t>
            </w:r>
          </w:p>
        </w:tc>
        <w:tc>
          <w:tcPr>
            <w:tcW w:w="284" w:type="dxa"/>
            <w:vAlign w:val="bottom"/>
          </w:tcPr>
          <w:p w14:paraId="5464B34D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11FB836E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86,092</w:t>
            </w:r>
          </w:p>
        </w:tc>
      </w:tr>
      <w:tr w:rsidR="003556EE" w:rsidRPr="005764E7" w14:paraId="741F75D4" w14:textId="77777777" w:rsidTr="00C1045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6143D04F" w14:textId="73252504" w:rsidR="003556EE" w:rsidRPr="00656B26" w:rsidRDefault="003556EE" w:rsidP="00D4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9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F4CF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2D6418FD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556EE" w:rsidRPr="005764E7" w14:paraId="5CE65181" w14:textId="77777777" w:rsidTr="00C1045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75F830A3" w14:textId="6073415E" w:rsidR="003556EE" w:rsidRPr="00656B26" w:rsidRDefault="003556EE" w:rsidP="00D44D76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913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085C26D9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9</w:t>
            </w:r>
            <w:r w:rsidR="001C322E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73E69A3D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70B7F95D" w14:textId="53391B80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627</w:t>
            </w:r>
          </w:p>
        </w:tc>
      </w:tr>
      <w:tr w:rsidR="003556EE" w:rsidRPr="005764E7" w14:paraId="54A9A975" w14:textId="77777777" w:rsidTr="00C1045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0AD1B149" w14:textId="4555078C" w:rsidR="003556EE" w:rsidRPr="00656B26" w:rsidRDefault="003556EE" w:rsidP="00D44D76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913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68765DFC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12,304 </w:t>
            </w:r>
          </w:p>
        </w:tc>
        <w:tc>
          <w:tcPr>
            <w:tcW w:w="284" w:type="dxa"/>
            <w:vAlign w:val="bottom"/>
          </w:tcPr>
          <w:p w14:paraId="708C22EB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4B248FB3" w14:textId="5C10FD85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12,999</w:t>
            </w:r>
          </w:p>
        </w:tc>
      </w:tr>
      <w:tr w:rsidR="003556EE" w:rsidRPr="005764E7" w14:paraId="290642C7" w14:textId="77777777" w:rsidTr="00C1045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0BD6C8C5" w14:textId="68EE7DAF" w:rsidR="003556EE" w:rsidRPr="00656B26" w:rsidRDefault="003556EE" w:rsidP="00D44D76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913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20006EDB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222 </w:t>
            </w:r>
          </w:p>
        </w:tc>
        <w:tc>
          <w:tcPr>
            <w:tcW w:w="284" w:type="dxa"/>
            <w:vAlign w:val="bottom"/>
          </w:tcPr>
          <w:p w14:paraId="09D1718E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42FE18B2" w14:textId="6AD0DCF1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</w:tr>
      <w:tr w:rsidR="003556EE" w:rsidRPr="005764E7" w14:paraId="51FC4C58" w14:textId="77777777" w:rsidTr="005016FA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703C8529" w14:textId="2E3B0171" w:rsidR="003556EE" w:rsidRPr="00656B26" w:rsidRDefault="003556EE" w:rsidP="00D44D76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913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992" w:type="dxa"/>
          </w:tcPr>
          <w:p w14:paraId="5CCD70ED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F0CA" w14:textId="4472CFAD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1,6</w:t>
            </w:r>
            <w:r w:rsidR="001C322E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60A47E1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73745C0D" w14:textId="796A91DC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1,367</w:t>
            </w:r>
          </w:p>
        </w:tc>
      </w:tr>
      <w:tr w:rsidR="003556EE" w:rsidRPr="005764E7" w14:paraId="24545513" w14:textId="77777777" w:rsidTr="005016FA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57099BEB" w14:textId="79F79C42" w:rsidR="003556EE" w:rsidRPr="00656B26" w:rsidRDefault="003556EE" w:rsidP="00D44D76">
            <w:pPr>
              <w:tabs>
                <w:tab w:val="clear" w:pos="227"/>
                <w:tab w:val="left" w:pos="601"/>
              </w:tabs>
              <w:spacing w:line="240" w:lineRule="auto"/>
              <w:ind w:left="629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41ADC540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15,095 </w:t>
            </w:r>
          </w:p>
        </w:tc>
        <w:tc>
          <w:tcPr>
            <w:tcW w:w="284" w:type="dxa"/>
            <w:vAlign w:val="bottom"/>
          </w:tcPr>
          <w:p w14:paraId="2F5BE8FD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7C2E46E3" w:rsidR="003556EE" w:rsidRPr="005764E7" w:rsidRDefault="003556EE" w:rsidP="003556E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15,264</w:t>
            </w:r>
          </w:p>
        </w:tc>
      </w:tr>
      <w:tr w:rsidR="003556EE" w:rsidRPr="005764E7" w14:paraId="342BC435" w14:textId="77777777" w:rsidTr="005016FA">
        <w:trPr>
          <w:trHeight w:hRule="exact" w:val="417"/>
        </w:trPr>
        <w:tc>
          <w:tcPr>
            <w:tcW w:w="4571" w:type="dxa"/>
            <w:shd w:val="clear" w:color="auto" w:fill="auto"/>
            <w:vAlign w:val="bottom"/>
          </w:tcPr>
          <w:p w14:paraId="52507E9C" w14:textId="44BF9493" w:rsidR="003556EE" w:rsidRPr="00656B26" w:rsidRDefault="003556EE" w:rsidP="00D44D76">
            <w:pPr>
              <w:tabs>
                <w:tab w:val="clear" w:pos="227"/>
                <w:tab w:val="left" w:pos="318"/>
              </w:tabs>
              <w:spacing w:line="240" w:lineRule="auto"/>
              <w:ind w:left="629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3556EE" w:rsidRPr="005764E7" w:rsidRDefault="003556EE" w:rsidP="003556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3556EE" w:rsidRPr="005764E7" w:rsidRDefault="003556EE" w:rsidP="003556EE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4274FA72" w:rsidR="003556EE" w:rsidRPr="005764E7" w:rsidRDefault="003556EE" w:rsidP="00BF4308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F43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  105,581 </w:t>
            </w:r>
          </w:p>
        </w:tc>
        <w:tc>
          <w:tcPr>
            <w:tcW w:w="284" w:type="dxa"/>
            <w:vAlign w:val="bottom"/>
          </w:tcPr>
          <w:p w14:paraId="192400B5" w14:textId="77777777" w:rsidR="003556EE" w:rsidRPr="005764E7" w:rsidRDefault="003556EE" w:rsidP="003556EE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57D912D5" w:rsidR="003556EE" w:rsidRPr="005764E7" w:rsidRDefault="003556EE" w:rsidP="003556EE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101,356</w:t>
            </w:r>
          </w:p>
        </w:tc>
      </w:tr>
    </w:tbl>
    <w:p w14:paraId="6E56691B" w14:textId="4B0D5058" w:rsidR="00D127B9" w:rsidRPr="00656B26" w:rsidRDefault="00A4096F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</w:rPr>
        <w:br w:type="page"/>
      </w:r>
      <w:r w:rsidR="00D127B9" w:rsidRPr="00656B26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2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993"/>
        <w:gridCol w:w="283"/>
        <w:gridCol w:w="2018"/>
        <w:gridCol w:w="284"/>
        <w:gridCol w:w="1975"/>
      </w:tblGrid>
      <w:tr w:rsidR="00417130" w:rsidRPr="005764E7" w14:paraId="62498519" w14:textId="77777777" w:rsidTr="00225DE1">
        <w:trPr>
          <w:trHeight w:hRule="exact" w:val="432"/>
        </w:trPr>
        <w:tc>
          <w:tcPr>
            <w:tcW w:w="3685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656B26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225DE1">
        <w:trPr>
          <w:trHeight w:hRule="exact" w:val="432"/>
        </w:trPr>
        <w:tc>
          <w:tcPr>
            <w:tcW w:w="3685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96EDDD5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433883" w:rsidRPr="00EC5FC2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13595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225DE1">
        <w:trPr>
          <w:trHeight w:hRule="exact" w:val="432"/>
        </w:trPr>
        <w:tc>
          <w:tcPr>
            <w:tcW w:w="3685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3956178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vAlign w:val="bottom"/>
          </w:tcPr>
          <w:p w14:paraId="778ED0AD" w14:textId="73FB7D55" w:rsidR="00433883" w:rsidRPr="00656B26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33883" w:rsidRPr="005764E7" w14:paraId="0A71F98E" w14:textId="77777777" w:rsidTr="00BF4308">
        <w:trPr>
          <w:trHeight w:hRule="exact" w:val="432"/>
        </w:trPr>
        <w:tc>
          <w:tcPr>
            <w:tcW w:w="3685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53D527F" w14:textId="77777777" w:rsidR="00433883" w:rsidRPr="00656B26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BF4308">
        <w:trPr>
          <w:trHeight w:hRule="exact" w:val="432"/>
        </w:trPr>
        <w:tc>
          <w:tcPr>
            <w:tcW w:w="3685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7F4D0C" w14:textId="3DC7B608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14:paraId="0C957332" w14:textId="7C79EA7E" w:rsidR="00433883" w:rsidRPr="00656B26" w:rsidRDefault="007E0483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101EB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85536D6" w14:textId="2CD8E26D" w:rsidR="00433883" w:rsidRPr="005764E7" w:rsidRDefault="00433883" w:rsidP="0022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  <w:tab w:val="left" w:pos="1750"/>
              </w:tabs>
              <w:spacing w:line="240" w:lineRule="auto"/>
              <w:ind w:left="-202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30CD9" w:rsidRPr="005764E7" w14:paraId="31379E80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F30CD9" w:rsidRPr="00656B26" w:rsidRDefault="00F30CD9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9618CE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074EA0" w:rsidRPr="005764E7" w14:paraId="47A24DEF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5B3A" w14:textId="6899EA0B" w:rsidR="00074EA0" w:rsidRPr="00074EA0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74EA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80</w:t>
            </w:r>
            <w:r w:rsidRPr="00074EA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074EA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780 </w:t>
            </w:r>
            <w:r w:rsidRPr="00074EA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80,780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074EA0" w:rsidRPr="00074EA0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08C355D1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76,526</w:t>
            </w:r>
          </w:p>
        </w:tc>
      </w:tr>
      <w:tr w:rsidR="00074EA0" w:rsidRPr="005764E7" w14:paraId="6C959C1F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93C8" w14:textId="77777777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74EA0" w:rsidRPr="005764E7" w14:paraId="732963B2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546C682D" w:rsidR="00074EA0" w:rsidRPr="005764E7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F4FB" w14:textId="77777777" w:rsidR="00074EA0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9,453 </w:t>
            </w:r>
          </w:p>
          <w:p w14:paraId="106A3B0A" w14:textId="2E87245E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05C8A5A7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7,866</w:t>
            </w:r>
          </w:p>
        </w:tc>
      </w:tr>
      <w:tr w:rsidR="00074EA0" w:rsidRPr="005764E7" w14:paraId="634602BF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5DE55997" w:rsidR="00074EA0" w:rsidRPr="005764E7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074EA0" w:rsidRPr="00656B26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3B3966D0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5995126A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</w:tr>
      <w:tr w:rsidR="00074EA0" w:rsidRPr="005764E7" w14:paraId="77DD28E8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42AAEE7D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1AD5F8FF" w:rsidR="00074EA0" w:rsidRPr="00E52DC1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0A65DA68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1,337</w:t>
            </w:r>
          </w:p>
        </w:tc>
      </w:tr>
      <w:tr w:rsidR="00074EA0" w:rsidRPr="005764E7" w14:paraId="5C76A08A" w14:textId="77777777" w:rsidTr="00BF4308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328C1C2F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7390F910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4,938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270C7C72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4,218</w:t>
            </w:r>
          </w:p>
        </w:tc>
      </w:tr>
      <w:tr w:rsidR="00074EA0" w:rsidRPr="005764E7" w14:paraId="73148473" w14:textId="77777777" w:rsidTr="005016FA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41485" w14:textId="3EA7510A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95,424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495F9A15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90,310</w:t>
            </w:r>
          </w:p>
        </w:tc>
      </w:tr>
      <w:tr w:rsidR="00074EA0" w:rsidRPr="005764E7" w14:paraId="3E3CE59B" w14:textId="77777777" w:rsidTr="005016FA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59B2" w14:textId="7AC60F87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(4,938)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65FEF093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(4,218)</w:t>
            </w:r>
          </w:p>
        </w:tc>
      </w:tr>
      <w:tr w:rsidR="00074EA0" w:rsidRPr="005764E7" w14:paraId="6658E472" w14:textId="77777777" w:rsidTr="005016FA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074EA0" w:rsidRPr="00656B26" w:rsidRDefault="00074EA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6508" w14:textId="6E64BDB4" w:rsidR="00074EA0" w:rsidRPr="00656B26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074EA0" w:rsidRPr="005764E7" w:rsidRDefault="00074EA0" w:rsidP="0007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022BB60F" w:rsidR="00074EA0" w:rsidRPr="005764E7" w:rsidRDefault="00074EA0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86,092</w:t>
            </w:r>
          </w:p>
        </w:tc>
      </w:tr>
    </w:tbl>
    <w:p w14:paraId="7B40D1A3" w14:textId="4A6BC0F0" w:rsidR="00277882" w:rsidRPr="00F44919" w:rsidRDefault="00325114" w:rsidP="00BF4308">
      <w:pPr>
        <w:pStyle w:val="a4"/>
        <w:widowControl/>
        <w:spacing w:before="240" w:after="120"/>
        <w:ind w:left="567" w:right="0" w:hanging="141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cs/>
        </w:rPr>
        <w:t xml:space="preserve">   </w:t>
      </w:r>
      <w:r w:rsidR="006C7998" w:rsidRPr="00F44919">
        <w:rPr>
          <w:rFonts w:ascii="Angsana New" w:hAnsi="Angsana New" w:cs="Angsana New"/>
          <w:spacing w:val="-4"/>
          <w:cs/>
        </w:rPr>
        <w:t>รายการเปลี่ยนแปลงของบัญชี</w:t>
      </w:r>
      <w:r w:rsidR="00526EA2" w:rsidRPr="00F44919">
        <w:rPr>
          <w:rFonts w:ascii="Angsana New" w:hAnsi="Angsana New" w:cs="Angsana New"/>
          <w:spacing w:val="-4"/>
          <w:cs/>
        </w:rPr>
        <w:t>ค่าเผื่อ</w:t>
      </w:r>
      <w:r w:rsidR="00526EA2" w:rsidRPr="00F44919">
        <w:rPr>
          <w:rFonts w:ascii="Angsana New" w:hAnsi="Angsana New" w:cs="Angsana New" w:hint="cs"/>
          <w:spacing w:val="-4"/>
          <w:cs/>
        </w:rPr>
        <w:t>ผลขาดทุนด้านเครดิต</w:t>
      </w:r>
      <w:r w:rsidR="006C7998" w:rsidRPr="00F44919">
        <w:rPr>
          <w:rFonts w:ascii="Angsana New" w:hAnsi="Angsana New" w:cs="Angsana New"/>
          <w:spacing w:val="-4"/>
          <w:cs/>
        </w:rPr>
        <w:t>ของลูกหนี้การค้า</w:t>
      </w:r>
      <w:r w:rsidR="004C0C42" w:rsidRPr="00F44919">
        <w:rPr>
          <w:rFonts w:ascii="Angsana New" w:hAnsi="Angsana New" w:cs="Angsana New"/>
          <w:spacing w:val="-4"/>
        </w:rPr>
        <w:t xml:space="preserve"> </w:t>
      </w:r>
      <w:r w:rsidR="004C0C42" w:rsidRPr="00F44919">
        <w:rPr>
          <w:rFonts w:ascii="Angsana New" w:hAnsi="Angsana New" w:cs="Angsana New" w:hint="cs"/>
          <w:spacing w:val="-4"/>
          <w:cs/>
        </w:rPr>
        <w:t>สำหรับ</w:t>
      </w:r>
      <w:r w:rsidR="00F44919" w:rsidRPr="00F44919">
        <w:rPr>
          <w:rFonts w:ascii="Angsana New" w:hAnsi="Angsana New" w:cs="Angsana New" w:hint="cs"/>
          <w:spacing w:val="-4"/>
          <w:cs/>
        </w:rPr>
        <w:t>งวด</w:t>
      </w:r>
      <w:r w:rsidR="00C802C4">
        <w:rPr>
          <w:rFonts w:ascii="Angsana New" w:hAnsi="Angsana New" w:cs="Angsana New" w:hint="cs"/>
          <w:spacing w:val="-4"/>
          <w:cs/>
        </w:rPr>
        <w:t>เก้า</w:t>
      </w:r>
      <w:r w:rsidR="003F7431">
        <w:rPr>
          <w:rFonts w:ascii="Angsana New" w:hAnsi="Angsana New" w:cs="Angsana New" w:hint="cs"/>
          <w:spacing w:val="-4"/>
          <w:cs/>
        </w:rPr>
        <w:t>เดือน</w:t>
      </w:r>
      <w:r w:rsidR="004C0C42" w:rsidRPr="00F44919">
        <w:rPr>
          <w:rFonts w:ascii="Angsana New" w:hAnsi="Angsana New" w:cs="Angsana New" w:hint="cs"/>
          <w:spacing w:val="-4"/>
          <w:cs/>
        </w:rPr>
        <w:t xml:space="preserve">สิ้นสุด </w:t>
      </w:r>
      <w:r w:rsidR="006C7998" w:rsidRPr="00F44919">
        <w:rPr>
          <w:rFonts w:ascii="Angsana New" w:hAnsi="Angsana New" w:cs="Angsana New"/>
          <w:spacing w:val="-4"/>
          <w:cs/>
        </w:rPr>
        <w:t>วันที่</w:t>
      </w:r>
      <w:r w:rsidR="006C7998" w:rsidRPr="00F44919">
        <w:rPr>
          <w:rFonts w:ascii="Angsana New" w:hAnsi="Angsana New" w:cs="Angsana New"/>
          <w:spacing w:val="-4"/>
        </w:rPr>
        <w:t xml:space="preserve"> </w:t>
      </w:r>
      <w:r w:rsidR="00C15F85" w:rsidRPr="00C15F85">
        <w:rPr>
          <w:rFonts w:asciiTheme="majorBidi" w:hAnsiTheme="majorBidi" w:cstheme="majorBidi"/>
          <w:lang w:val="en-ZW"/>
        </w:rPr>
        <w:t xml:space="preserve">30 </w:t>
      </w:r>
      <w:r w:rsidR="00C802C4">
        <w:rPr>
          <w:rFonts w:asciiTheme="majorBidi" w:hAnsiTheme="majorBidi" w:cstheme="majorBidi" w:hint="cs"/>
          <w:cs/>
          <w:lang w:val="en-ZW"/>
        </w:rPr>
        <w:t>กันยายน</w:t>
      </w:r>
      <w:r w:rsidR="00C15F85" w:rsidRPr="00C15F85">
        <w:rPr>
          <w:rFonts w:asciiTheme="majorBidi" w:hAnsiTheme="majorBidi" w:cstheme="majorBidi"/>
        </w:rPr>
        <w:t xml:space="preserve"> </w:t>
      </w:r>
      <w:r w:rsidR="00A7624E" w:rsidRPr="00C15F85">
        <w:rPr>
          <w:rFonts w:asciiTheme="majorBidi" w:hAnsiTheme="majorBidi" w:cstheme="majorBidi"/>
          <w:spacing w:val="-4"/>
        </w:rPr>
        <w:t>256</w:t>
      </w:r>
      <w:r w:rsidR="00E71BE2" w:rsidRPr="00C15F85">
        <w:rPr>
          <w:rFonts w:asciiTheme="majorBidi" w:hAnsiTheme="majorBidi" w:cstheme="majorBidi"/>
          <w:spacing w:val="-4"/>
        </w:rPr>
        <w:t>5</w:t>
      </w:r>
      <w:r w:rsidR="006C7998" w:rsidRPr="00F44919">
        <w:rPr>
          <w:rFonts w:ascii="Angsana New" w:hAnsi="Angsana New" w:cs="Angsana New"/>
          <w:spacing w:val="-4"/>
          <w:cs/>
        </w:rPr>
        <w:t xml:space="preserve"> สรุปได้ดังนี้ </w:t>
      </w:r>
    </w:p>
    <w:tbl>
      <w:tblPr>
        <w:tblW w:w="9274" w:type="dxa"/>
        <w:tblInd w:w="3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52"/>
        <w:gridCol w:w="709"/>
        <w:gridCol w:w="4313"/>
      </w:tblGrid>
      <w:tr w:rsidR="003D697B" w:rsidRPr="005764E7" w14:paraId="13E67ED0" w14:textId="77777777" w:rsidTr="00225DE1">
        <w:trPr>
          <w:cantSplit/>
          <w:trHeight w:hRule="exact" w:val="432"/>
        </w:trPr>
        <w:tc>
          <w:tcPr>
            <w:tcW w:w="4252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bottom w:val="single" w:sz="4" w:space="0" w:color="auto"/>
            </w:tcBorders>
          </w:tcPr>
          <w:p w14:paraId="449143E5" w14:textId="77777777"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225DE1">
        <w:trPr>
          <w:cantSplit/>
          <w:trHeight w:hRule="exact" w:val="432"/>
        </w:trPr>
        <w:tc>
          <w:tcPr>
            <w:tcW w:w="4252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</w:tcPr>
          <w:p w14:paraId="590BF79B" w14:textId="40841000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225DE1">
        <w:trPr>
          <w:cantSplit/>
          <w:trHeight w:hRule="exact" w:val="432"/>
        </w:trPr>
        <w:tc>
          <w:tcPr>
            <w:tcW w:w="4252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bottom w:val="single" w:sz="4" w:space="0" w:color="auto"/>
            </w:tcBorders>
          </w:tcPr>
          <w:p w14:paraId="5C699314" w14:textId="480DB0D9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074EA0" w14:paraId="5182F96F" w14:textId="77777777" w:rsidTr="00074EA0">
        <w:trPr>
          <w:cantSplit/>
          <w:trHeight w:hRule="exact" w:val="432"/>
        </w:trPr>
        <w:tc>
          <w:tcPr>
            <w:tcW w:w="4252" w:type="dxa"/>
            <w:vAlign w:val="bottom"/>
          </w:tcPr>
          <w:p w14:paraId="0C9BA424" w14:textId="7DB7F9E7" w:rsidR="003D697B" w:rsidRPr="00074EA0" w:rsidRDefault="003D697B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rPr>
                <w:rFonts w:ascii="Angsana New" w:hAnsi="Angsana New"/>
                <w:sz w:val="28"/>
                <w:szCs w:val="28"/>
              </w:rPr>
            </w:pPr>
            <w:r w:rsidRPr="00074EA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74E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74EA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74EA0">
              <w:rPr>
                <w:rFonts w:ascii="Angsana New" w:hAnsi="Angsana New"/>
                <w:sz w:val="28"/>
                <w:szCs w:val="28"/>
              </w:rPr>
              <w:t>256</w:t>
            </w:r>
            <w:r w:rsidR="00E71BE2" w:rsidRPr="00074EA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49F4C3DB" w14:textId="77777777" w:rsidR="003D697B" w:rsidRPr="00074EA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30B8017C" w:rsidR="003D697B" w:rsidRPr="00074EA0" w:rsidRDefault="00285ABA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Cs w:val="0"/>
                <w:sz w:val="28"/>
                <w:szCs w:val="28"/>
                <w:lang w:val="en-ZW"/>
              </w:rPr>
            </w:pPr>
            <w:r w:rsidRPr="00074EA0">
              <w:rPr>
                <w:rFonts w:ascii="Angsana New" w:hAnsi="Angsana New"/>
                <w:bCs w:val="0"/>
                <w:sz w:val="28"/>
                <w:szCs w:val="28"/>
                <w:cs/>
                <w:lang w:val="en-ZW"/>
              </w:rPr>
              <w:t>4</w:t>
            </w:r>
            <w:r w:rsidR="00AA6E30">
              <w:rPr>
                <w:rFonts w:ascii="Angsana New" w:hAnsi="Angsana New"/>
                <w:bCs w:val="0"/>
                <w:sz w:val="28"/>
                <w:szCs w:val="28"/>
                <w:lang w:val="en-ZW"/>
              </w:rPr>
              <w:t>,</w:t>
            </w:r>
            <w:r w:rsidRPr="00074EA0">
              <w:rPr>
                <w:rFonts w:ascii="Angsana New" w:hAnsi="Angsana New"/>
                <w:bCs w:val="0"/>
                <w:sz w:val="28"/>
                <w:szCs w:val="28"/>
                <w:cs/>
                <w:lang w:val="en-ZW"/>
              </w:rPr>
              <w:t>218</w:t>
            </w:r>
          </w:p>
        </w:tc>
      </w:tr>
      <w:tr w:rsidR="003D697B" w:rsidRPr="00074EA0" w14:paraId="2ABC44DB" w14:textId="77777777" w:rsidTr="00074EA0">
        <w:trPr>
          <w:cantSplit/>
          <w:trHeight w:hRule="exact" w:val="432"/>
        </w:trPr>
        <w:tc>
          <w:tcPr>
            <w:tcW w:w="4252" w:type="dxa"/>
            <w:vAlign w:val="bottom"/>
          </w:tcPr>
          <w:p w14:paraId="28A7F463" w14:textId="3626E543" w:rsidR="003D697B" w:rsidRPr="00074EA0" w:rsidRDefault="003D697B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74EA0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074EA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074EA0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074EA0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074EA0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074EA0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195200" w:rsidRPr="00074EA0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4E57445E" w14:textId="77777777" w:rsidR="003D697B" w:rsidRPr="00074EA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  <w:shd w:val="clear" w:color="auto" w:fill="FFFFFF" w:themeFill="background1"/>
            <w:vAlign w:val="bottom"/>
          </w:tcPr>
          <w:p w14:paraId="214D3A24" w14:textId="70F4F0AA" w:rsidR="003D697B" w:rsidRPr="00074EA0" w:rsidRDefault="002C6B95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</w:tr>
      <w:tr w:rsidR="003D697B" w:rsidRPr="005764E7" w14:paraId="5B895EC6" w14:textId="77777777" w:rsidTr="00074EA0">
        <w:trPr>
          <w:cantSplit/>
          <w:trHeight w:hRule="exact" w:val="432"/>
        </w:trPr>
        <w:tc>
          <w:tcPr>
            <w:tcW w:w="4252" w:type="dxa"/>
            <w:vAlign w:val="bottom"/>
          </w:tcPr>
          <w:p w14:paraId="13AA4DDE" w14:textId="190D4B9C" w:rsidR="003D697B" w:rsidRPr="00074EA0" w:rsidRDefault="003D697B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rPr>
                <w:rFonts w:ascii="Angsana New" w:hAnsi="Angsana New"/>
                <w:b/>
                <w:sz w:val="28"/>
                <w:szCs w:val="28"/>
              </w:rPr>
            </w:pPr>
            <w:r w:rsidRPr="00074EA0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074EA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C15F85" w:rsidRPr="00074EA0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="00C15F85" w:rsidRPr="00074EA0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C802C4" w:rsidRPr="00074EA0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  <w:r w:rsidR="00C15F85" w:rsidRPr="00074EA0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074EA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E71BE2" w:rsidRPr="00074EA0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779FBFE" w14:textId="77777777" w:rsidR="003D697B" w:rsidRPr="00074EA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597925" w14:textId="628448CA" w:rsidR="003D697B" w:rsidRPr="00656B26" w:rsidRDefault="002C6B95" w:rsidP="00074E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4,938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A3CBE0" w14:textId="5BC8D2F6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25206D4" w14:textId="77777777" w:rsidR="00373D29" w:rsidRPr="00B959B0" w:rsidRDefault="00373D2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64504721" w:rsidR="00190C33" w:rsidRPr="00617E0B" w:rsidRDefault="00190C33" w:rsidP="00BF430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8B248B3" w14:textId="2B7F474B" w:rsidR="00603BE1" w:rsidRPr="00B444D9" w:rsidRDefault="00603BE1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spacing w:after="120"/>
        <w:ind w:left="567" w:right="1797" w:hanging="141"/>
        <w:rPr>
          <w:rFonts w:ascii="Angsana New" w:hAnsi="Angsana New"/>
          <w:color w:val="000000"/>
          <w:sz w:val="28"/>
          <w:szCs w:val="28"/>
          <w:cs/>
        </w:rPr>
      </w:pPr>
      <w:r w:rsidRPr="00EE46CF">
        <w:rPr>
          <w:rFonts w:ascii="Angsana New" w:hAnsi="Angsana New"/>
          <w:sz w:val="28"/>
          <w:szCs w:val="28"/>
          <w:lang w:val="en-GB"/>
        </w:rPr>
        <w:tab/>
      </w:r>
      <w:r w:rsidR="00EE46CF" w:rsidRPr="00EE46CF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1985"/>
        <w:gridCol w:w="283"/>
        <w:gridCol w:w="2009"/>
      </w:tblGrid>
      <w:tr w:rsidR="00190C33" w:rsidRPr="005764E7" w14:paraId="2A4D6C7A" w14:textId="77777777" w:rsidTr="00225DE1">
        <w:trPr>
          <w:trHeight w:hRule="exact" w:val="432"/>
        </w:trPr>
        <w:tc>
          <w:tcPr>
            <w:tcW w:w="453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225DE1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225DE1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vAlign w:val="bottom"/>
          </w:tcPr>
          <w:p w14:paraId="1E88D1A2" w14:textId="6BA8681E"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225DE1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225DE1">
        <w:trPr>
          <w:trHeight w:hRule="exact" w:val="432"/>
        </w:trPr>
        <w:tc>
          <w:tcPr>
            <w:tcW w:w="453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C636C7D" w14:textId="48AF577B" w:rsidR="00190C33" w:rsidRPr="00656B26" w:rsidRDefault="00C15F85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919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4CE35A44" w14:textId="4CBD01DA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0C33" w:rsidRPr="005764E7" w14:paraId="1CD256F1" w14:textId="77777777" w:rsidTr="006A537C">
        <w:trPr>
          <w:trHeight w:hRule="exact" w:val="4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813A" w14:textId="77777777" w:rsidR="00190C33" w:rsidRPr="00656B26" w:rsidRDefault="00190C33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225E97" w14:textId="6F4894DA" w:rsidR="00190C33" w:rsidRPr="00A71899" w:rsidRDefault="006A537C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A537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329,33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93B24D" w14:textId="77777777" w:rsidR="00190C33" w:rsidRPr="005764E7" w:rsidRDefault="00190C33" w:rsidP="00F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2C1FF2" w14:textId="3CFD6428" w:rsidR="00190C33" w:rsidRPr="006F0E0C" w:rsidRDefault="005A0C98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340,769</w:t>
            </w:r>
          </w:p>
        </w:tc>
      </w:tr>
    </w:tbl>
    <w:p w14:paraId="0B998717" w14:textId="76A3E12D" w:rsidR="00603BE1" w:rsidRPr="00617E0B" w:rsidRDefault="00603BE1" w:rsidP="00BF430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0707D4FF" w:rsidR="00603BE1" w:rsidRDefault="00603BE1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C15F85">
        <w:rPr>
          <w:rFonts w:ascii="Angsana New" w:hAnsi="Angsana New"/>
          <w:sz w:val="28"/>
          <w:szCs w:val="28"/>
          <w:lang w:val="en-ZW"/>
        </w:rPr>
        <w:t xml:space="preserve">30 </w:t>
      </w:r>
      <w:r w:rsidR="00591916">
        <w:rPr>
          <w:rFonts w:ascii="Angsana New" w:hAnsi="Angsana New" w:hint="cs"/>
          <w:sz w:val="28"/>
          <w:szCs w:val="28"/>
          <w:cs/>
        </w:rPr>
        <w:t>กันยายน</w:t>
      </w:r>
      <w:r w:rsidR="00C15F85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</w:t>
      </w:r>
      <w:r w:rsidR="005A0C98">
        <w:rPr>
          <w:rFonts w:ascii="Angsana New" w:eastAsia="Calibri" w:hAnsi="Angsana New"/>
          <w:sz w:val="28"/>
          <w:szCs w:val="28"/>
        </w:rPr>
        <w:t>5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 w:rsidR="004C0C4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3F7431">
        <w:rPr>
          <w:rFonts w:ascii="Angsana New" w:eastAsia="Calibri" w:hAnsi="Angsana New"/>
          <w:sz w:val="28"/>
          <w:szCs w:val="28"/>
          <w:lang w:val="en-ZW"/>
        </w:rPr>
        <w:t xml:space="preserve">31 </w:t>
      </w:r>
      <w:r w:rsidR="003F7431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Calibri" w:hAnsi="Angsana New" w:hint="cs"/>
          <w:sz w:val="28"/>
          <w:szCs w:val="28"/>
        </w:rPr>
        <w:t>256</w:t>
      </w:r>
      <w:r w:rsidR="005A0C98">
        <w:rPr>
          <w:rFonts w:ascii="Angsana New" w:eastAsia="Calibri" w:hAnsi="Angsana New"/>
          <w:sz w:val="28"/>
          <w:szCs w:val="28"/>
        </w:rPr>
        <w:t>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BF430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 w:hanging="567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567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04"/>
        <w:gridCol w:w="270"/>
        <w:gridCol w:w="313"/>
        <w:gridCol w:w="1985"/>
        <w:gridCol w:w="283"/>
        <w:gridCol w:w="2009"/>
      </w:tblGrid>
      <w:tr w:rsidR="005A7C04" w:rsidRPr="005764E7" w14:paraId="37814A81" w14:textId="77777777" w:rsidTr="00022714">
        <w:trPr>
          <w:trHeight w:hRule="exact" w:val="432"/>
        </w:trPr>
        <w:tc>
          <w:tcPr>
            <w:tcW w:w="4804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70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022714">
        <w:trPr>
          <w:trHeight w:hRule="exact" w:val="432"/>
        </w:trPr>
        <w:tc>
          <w:tcPr>
            <w:tcW w:w="4804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C67299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022714">
        <w:trPr>
          <w:trHeight w:hRule="exact" w:val="432"/>
        </w:trPr>
        <w:tc>
          <w:tcPr>
            <w:tcW w:w="4804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B107CF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vAlign w:val="bottom"/>
          </w:tcPr>
          <w:p w14:paraId="3653C092" w14:textId="66631B8B"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022714">
        <w:trPr>
          <w:trHeight w:hRule="exact" w:val="432"/>
        </w:trPr>
        <w:tc>
          <w:tcPr>
            <w:tcW w:w="4804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4373B8" w14:textId="77777777"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022714">
        <w:trPr>
          <w:trHeight w:hRule="exact" w:val="432"/>
        </w:trPr>
        <w:tc>
          <w:tcPr>
            <w:tcW w:w="4804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13828" w14:textId="77777777"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DEA6780" w14:textId="78F299FD" w:rsidR="005A7C04" w:rsidRPr="005764E7" w:rsidRDefault="00C15F85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5919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06C6F309" w14:textId="166AE744" w:rsidR="005A7C04" w:rsidRPr="005764E7" w:rsidRDefault="005A0C98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0C98" w:rsidRPr="005764E7" w14:paraId="354245BE" w14:textId="77777777" w:rsidTr="00E14B9B">
        <w:trPr>
          <w:trHeight w:hRule="exact" w:val="432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60726794" w:rsidR="005A0C98" w:rsidRPr="00656B26" w:rsidRDefault="005A0C98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572" w:hanging="8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หลักทรัพย์จดทะเบียนในตลาด</w:t>
            </w:r>
            <w:r w:rsidR="00022714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A44B981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2DC49938" w:rsidR="005A0C98" w:rsidRPr="005764E7" w:rsidRDefault="00E14B9B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5F97355D" w:rsidR="005A0C98" w:rsidRPr="00656B26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</w:tr>
      <w:tr w:rsidR="005A0C98" w:rsidRPr="005764E7" w14:paraId="43BFA0E6" w14:textId="77777777" w:rsidTr="00E14B9B">
        <w:trPr>
          <w:trHeight w:hRule="exact" w:val="432"/>
        </w:trPr>
        <w:tc>
          <w:tcPr>
            <w:tcW w:w="5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0C98" w:rsidRPr="005764E7" w:rsidRDefault="005A0C98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81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0AA18F80" w:rsidR="005A0C98" w:rsidRPr="005764E7" w:rsidRDefault="00E14B9B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35,472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5AF29DB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6830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5,472</w:t>
            </w:r>
          </w:p>
        </w:tc>
      </w:tr>
      <w:tr w:rsidR="005A0C98" w:rsidRPr="005764E7" w14:paraId="7C32ED1D" w14:textId="77777777" w:rsidTr="00E14B9B">
        <w:trPr>
          <w:trHeight w:hRule="exact" w:val="432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0C98" w:rsidRPr="00656B26" w:rsidRDefault="005A0C98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5299CABD" w:rsidR="005A0C98" w:rsidRPr="00656B26" w:rsidRDefault="00AA6E30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14B9B">
              <w:rPr>
                <w:rFonts w:ascii="Angsana New" w:hAnsi="Angsana New"/>
                <w:sz w:val="28"/>
                <w:szCs w:val="28"/>
                <w:lang w:val="en-US"/>
              </w:rPr>
              <w:t>19,772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E774F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02BBB564" w:rsidR="005A0C98" w:rsidRPr="00656B26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68301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9029E9">
              <w:rPr>
                <w:rFonts w:ascii="Angsana New" w:hAnsi="Angsana New"/>
                <w:sz w:val="28"/>
                <w:szCs w:val="28"/>
                <w:lang w:val="en-US"/>
              </w:rPr>
              <w:t>,788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cs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5D908FC0" w14:textId="5FDCC1B0" w:rsidR="007F4DB5" w:rsidRDefault="007F4DB5" w:rsidP="003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32FF7280" w14:textId="77777777" w:rsidR="00373D29" w:rsidRPr="003C502A" w:rsidRDefault="00373D29" w:rsidP="003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2CA64ED7" w14:textId="60FBA225" w:rsidR="007F37E0" w:rsidRPr="008D41A6" w:rsidRDefault="007F37E0" w:rsidP="00BF430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3" w:hanging="426"/>
        <w:rPr>
          <w:rFonts w:ascii="Angsana New" w:hAnsi="Angsana New"/>
          <w:sz w:val="28"/>
          <w:szCs w:val="28"/>
          <w:cs/>
        </w:rPr>
      </w:pPr>
      <w:r w:rsidRPr="008D41A6">
        <w:rPr>
          <w:rFonts w:ascii="Angsana New" w:hAnsi="Angsana New" w:hint="cs"/>
          <w:sz w:val="28"/>
          <w:szCs w:val="28"/>
          <w:cs/>
        </w:rPr>
        <w:lastRenderedPageBreak/>
        <w:t>ตราสารทุน</w:t>
      </w:r>
      <w:r w:rsidRPr="008D41A6">
        <w:rPr>
          <w:rFonts w:ascii="Angsana New" w:hAnsi="Angsana New" w:hint="cs"/>
          <w:sz w:val="28"/>
          <w:szCs w:val="28"/>
        </w:rPr>
        <w:t xml:space="preserve"> </w:t>
      </w:r>
      <w:r w:rsidRPr="008D41A6">
        <w:rPr>
          <w:rFonts w:ascii="Angsana New" w:hAnsi="Angsana New"/>
          <w:sz w:val="28"/>
          <w:szCs w:val="28"/>
        </w:rPr>
        <w:t xml:space="preserve">- </w:t>
      </w:r>
      <w:r w:rsidRPr="008D41A6">
        <w:rPr>
          <w:rFonts w:ascii="Angsana New" w:hAnsi="Angsana New" w:hint="cs"/>
          <w:sz w:val="28"/>
          <w:szCs w:val="28"/>
          <w:cs/>
        </w:rPr>
        <w:t>หลักทรัพย์จดทะเบียน</w:t>
      </w:r>
      <w:r w:rsidR="0060799F" w:rsidRPr="008D41A6">
        <w:rPr>
          <w:rFonts w:ascii="Angsana New" w:hAnsi="Angsana New" w:hint="cs"/>
          <w:sz w:val="28"/>
          <w:szCs w:val="28"/>
          <w:cs/>
        </w:rPr>
        <w:t>ในตลาดหลักทรัพย์</w:t>
      </w:r>
    </w:p>
    <w:tbl>
      <w:tblPr>
        <w:tblW w:w="92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701"/>
        <w:gridCol w:w="283"/>
        <w:gridCol w:w="1559"/>
        <w:gridCol w:w="256"/>
        <w:gridCol w:w="1578"/>
      </w:tblGrid>
      <w:tr w:rsidR="007F37E0" w:rsidRPr="005764E7" w14:paraId="4A4391A3" w14:textId="77777777" w:rsidTr="00225DE1">
        <w:trPr>
          <w:trHeight w:hRule="exact" w:val="432"/>
        </w:trPr>
        <w:tc>
          <w:tcPr>
            <w:tcW w:w="3861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77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225DE1">
        <w:trPr>
          <w:trHeight w:hRule="exact" w:val="371"/>
        </w:trPr>
        <w:tc>
          <w:tcPr>
            <w:tcW w:w="3861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77" w:type="dxa"/>
            <w:gridSpan w:val="5"/>
            <w:vAlign w:val="center"/>
          </w:tcPr>
          <w:p w14:paraId="60D5E7E7" w14:textId="0C1227AF"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5718201F" w14:textId="77777777" w:rsidTr="00225DE1">
        <w:trPr>
          <w:trHeight w:hRule="exact" w:val="371"/>
        </w:trPr>
        <w:tc>
          <w:tcPr>
            <w:tcW w:w="3861" w:type="dxa"/>
          </w:tcPr>
          <w:p w14:paraId="3A8624D0" w14:textId="77777777"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77" w:type="dxa"/>
            <w:gridSpan w:val="5"/>
            <w:tcBorders>
              <w:bottom w:val="single" w:sz="4" w:space="0" w:color="auto"/>
            </w:tcBorders>
            <w:vAlign w:val="bottom"/>
          </w:tcPr>
          <w:p w14:paraId="473F010D" w14:textId="68E44CC6"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14:paraId="247724B6" w14:textId="77777777" w:rsidTr="00225DE1">
        <w:trPr>
          <w:trHeight w:hRule="exact" w:val="432"/>
        </w:trPr>
        <w:tc>
          <w:tcPr>
            <w:tcW w:w="3861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225DE1">
        <w:trPr>
          <w:trHeight w:hRule="exact" w:val="432"/>
        </w:trPr>
        <w:tc>
          <w:tcPr>
            <w:tcW w:w="3861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08847E66"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C918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A1271E">
        <w:trPr>
          <w:trHeight w:hRule="exact" w:val="432"/>
        </w:trPr>
        <w:tc>
          <w:tcPr>
            <w:tcW w:w="3861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125B19F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1271E">
              <w:rPr>
                <w:rFonts w:ascii="Angsana New" w:hAnsi="Angsana New"/>
                <w:sz w:val="28"/>
                <w:szCs w:val="28"/>
              </w:rPr>
              <w:t>(</w:t>
            </w:r>
            <w:r w:rsidRPr="00A1271E">
              <w:rPr>
                <w:rFonts w:ascii="Angsana New" w:hAnsi="Angsana New"/>
                <w:sz w:val="28"/>
                <w:szCs w:val="28"/>
                <w:cs/>
              </w:rPr>
              <w:t>หมายเหต</w:t>
            </w:r>
            <w:r w:rsidR="00591916" w:rsidRPr="00A1271E">
              <w:rPr>
                <w:rFonts w:ascii="Angsana New" w:hAnsi="Angsana New" w:hint="cs"/>
                <w:sz w:val="28"/>
                <w:szCs w:val="28"/>
                <w:cs/>
              </w:rPr>
              <w:t xml:space="preserve">ุ </w:t>
            </w:r>
            <w:r w:rsidR="00C603B8" w:rsidRPr="00A1271E">
              <w:rPr>
                <w:rFonts w:ascii="Angsana New" w:hAnsi="Angsana New"/>
                <w:sz w:val="28"/>
                <w:szCs w:val="28"/>
              </w:rPr>
              <w:t>2</w:t>
            </w:r>
            <w:r w:rsidRPr="00A127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DE4F7B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55FD9A97" w:rsidR="007F37E0" w:rsidRPr="00656B26" w:rsidRDefault="007F37E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C15F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15F85" w:rsidRPr="00C15F85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="005919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C15F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E14B9B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656B26" w:rsidRDefault="007F37E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2746" w14:textId="20325E47" w:rsidR="007F37E0" w:rsidRPr="00FE38DB" w:rsidRDefault="00E14B9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FE38DB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3B589F25" w:rsidR="007F37E0" w:rsidRPr="00FE38DB" w:rsidRDefault="00E14B9B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FE38DB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587C7E61" w:rsidR="007F37E0" w:rsidRPr="00FE38DB" w:rsidRDefault="00E14B9B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</w:t>
            </w:r>
            <w:r w:rsidR="00BF430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7F37E0" w:rsidRPr="005764E7" w14:paraId="2BA59CD4" w14:textId="77777777" w:rsidTr="00E14B9B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656B26" w:rsidRDefault="007F37E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19216194" w:rsidR="007F37E0" w:rsidRPr="00FE38DB" w:rsidRDefault="00E14B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141,738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27B58F6E" w:rsidR="007F37E0" w:rsidRPr="00FE38DB" w:rsidRDefault="00E14B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4,236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5E6D999F" w:rsidR="007F37E0" w:rsidRPr="00FE38DB" w:rsidRDefault="00E14B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145,974</w:t>
            </w:r>
          </w:p>
        </w:tc>
      </w:tr>
      <w:tr w:rsidR="007F37E0" w:rsidRPr="005764E7" w14:paraId="1467BD71" w14:textId="77777777" w:rsidTr="00E14B9B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656B26" w:rsidRDefault="007F37E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3FEEAB6A" w:rsidR="007F37E0" w:rsidRPr="00FE38DB" w:rsidRDefault="00E14B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162,882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4D7E7523" w:rsidR="007F37E0" w:rsidRPr="00FE38DB" w:rsidRDefault="00E14B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21,418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010056B8" w:rsidR="007F37E0" w:rsidRPr="00FE38DB" w:rsidRDefault="00E14B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184,300</w:t>
            </w:r>
          </w:p>
        </w:tc>
      </w:tr>
      <w:tr w:rsidR="007F37E0" w:rsidRPr="005764E7" w14:paraId="1F128C48" w14:textId="77777777" w:rsidTr="00225DE1">
        <w:trPr>
          <w:trHeight w:hRule="exact" w:val="431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656B26" w:rsidRDefault="007F37E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365F8A10" w:rsidR="007F37E0" w:rsidRPr="005764E7" w:rsidRDefault="007F37E0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0C98" w:rsidRPr="005764E7" w14:paraId="16F7B552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5A0C98" w:rsidRPr="00656B26" w:rsidRDefault="005A0C98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351DE5B8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5A0C98" w:rsidRPr="005764E7" w:rsidRDefault="005A0C98" w:rsidP="005A0C98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0749B25A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5A0C98" w:rsidRPr="005764E7" w:rsidRDefault="005A0C98" w:rsidP="005A0C98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6E3DADC2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38,326</w:t>
            </w:r>
          </w:p>
        </w:tc>
      </w:tr>
      <w:tr w:rsidR="005A0C98" w:rsidRPr="005764E7" w14:paraId="189A4DC1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5A0C98" w:rsidRPr="00656B26" w:rsidRDefault="005A0C98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1A373672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178,938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48ACC5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FE87F0F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185,990</w:t>
            </w:r>
          </w:p>
        </w:tc>
      </w:tr>
      <w:tr w:rsidR="005A0C98" w:rsidRPr="005764E7" w14:paraId="1CEF2226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5A0C98" w:rsidRPr="00656B26" w:rsidRDefault="005A0C98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0796B493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200,082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47EA744D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24,234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66361F66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224,316</w:t>
            </w:r>
          </w:p>
        </w:tc>
      </w:tr>
    </w:tbl>
    <w:p w14:paraId="161C489E" w14:textId="4DD09115"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555AB875" w14:textId="14633494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CE4BD99" w14:textId="77BD617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74FEDD7" w14:textId="77777777" w:rsidR="00C603B8" w:rsidRDefault="00C603B8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7A45FFB4" w14:textId="6A6F912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551F78D4" w14:textId="336B2EB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1EAEF54" w14:textId="1CEC37BE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2D233FC7" w14:textId="3C528145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443614F3" w14:textId="69CE82CB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27CA1C1" w14:textId="7256343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701D15C9" w14:textId="26D9C611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411C5E6C" w14:textId="77777777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14:paraId="5124CB0B" w14:textId="7ABEDFB8" w:rsidR="00502FB0" w:rsidRPr="006E1537" w:rsidRDefault="00502FB0" w:rsidP="00BF430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993" w:hanging="426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 xml:space="preserve">ตราสารทุน </w:t>
      </w:r>
      <w:r w:rsidRPr="006E1537">
        <w:rPr>
          <w:rFonts w:ascii="Angsana New" w:hAnsi="Angsana New"/>
          <w:sz w:val="28"/>
          <w:szCs w:val="28"/>
        </w:rPr>
        <w:t>-</w:t>
      </w:r>
      <w:r w:rsidRPr="006E1537">
        <w:rPr>
          <w:rFonts w:ascii="Angsana New" w:hAnsi="Angsana New" w:hint="cs"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2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706"/>
        <w:gridCol w:w="283"/>
        <w:gridCol w:w="1560"/>
        <w:gridCol w:w="283"/>
        <w:gridCol w:w="1579"/>
      </w:tblGrid>
      <w:tr w:rsidR="00EC42E5" w:rsidRPr="005764E7" w14:paraId="402A711E" w14:textId="77777777" w:rsidTr="00225DE1">
        <w:trPr>
          <w:trHeight w:hRule="exact" w:val="432"/>
        </w:trPr>
        <w:tc>
          <w:tcPr>
            <w:tcW w:w="3827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11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225DE1">
        <w:trPr>
          <w:trHeight w:hRule="exact" w:val="468"/>
        </w:trPr>
        <w:tc>
          <w:tcPr>
            <w:tcW w:w="3827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11" w:type="dxa"/>
            <w:gridSpan w:val="5"/>
            <w:vAlign w:val="center"/>
          </w:tcPr>
          <w:p w14:paraId="07296DA6" w14:textId="6A9E5036"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1FDFCAC6" w14:textId="77777777" w:rsidTr="00225DE1">
        <w:trPr>
          <w:trHeight w:hRule="exact" w:val="468"/>
        </w:trPr>
        <w:tc>
          <w:tcPr>
            <w:tcW w:w="3827" w:type="dxa"/>
            <w:vAlign w:val="center"/>
          </w:tcPr>
          <w:p w14:paraId="1F5929BE" w14:textId="77777777"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11" w:type="dxa"/>
            <w:gridSpan w:val="5"/>
            <w:tcBorders>
              <w:bottom w:val="single" w:sz="4" w:space="0" w:color="auto"/>
            </w:tcBorders>
            <w:vAlign w:val="center"/>
          </w:tcPr>
          <w:p w14:paraId="3AA3256E" w14:textId="06A2A7A0"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14:paraId="02671096" w14:textId="77777777" w:rsidTr="00225DE1">
        <w:trPr>
          <w:trHeight w:hRule="exact" w:val="432"/>
        </w:trPr>
        <w:tc>
          <w:tcPr>
            <w:tcW w:w="3827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225DE1">
        <w:trPr>
          <w:trHeight w:hRule="exact" w:val="432"/>
        </w:trPr>
        <w:tc>
          <w:tcPr>
            <w:tcW w:w="3827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3388D6E8" w:rsidR="00EC42E5" w:rsidRPr="005764E7" w:rsidRDefault="00EC42E5" w:rsidP="007D7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C918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E14B9B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5970BCF7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35E">
              <w:rPr>
                <w:rFonts w:ascii="Angsana New" w:hAnsi="Angsana New"/>
                <w:sz w:val="28"/>
                <w:szCs w:val="28"/>
              </w:rPr>
              <w:t>(</w:t>
            </w:r>
            <w:r w:rsidRPr="006673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A1271E">
              <w:rPr>
                <w:rFonts w:ascii="Angsana New" w:hAnsi="Angsana New"/>
                <w:sz w:val="28"/>
                <w:szCs w:val="28"/>
              </w:rPr>
              <w:t>2</w:t>
            </w:r>
            <w:r w:rsidRPr="006673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2C4A16BA" w:rsidR="00EC42E5" w:rsidRPr="006B2B3E" w:rsidRDefault="00C15F85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C15F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15F85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="00DE4F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D46" w14:textId="77777777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175CC05A" w14:textId="77777777" w:rsidTr="00E14B9B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9029E9" w:rsidRPr="00656B26" w:rsidRDefault="009029E9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2B80" w14:textId="128AC934" w:rsidR="009029E9" w:rsidRPr="0066735E" w:rsidRDefault="00E14B9B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72AC765A" w:rsidR="009029E9" w:rsidRPr="0066735E" w:rsidRDefault="00E14B9B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665355B9" w:rsidR="009029E9" w:rsidRPr="005764E7" w:rsidRDefault="00E14B9B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A1271E" w:rsidRPr="005764E7" w14:paraId="32864FE7" w14:textId="77777777" w:rsidTr="00E14B9B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A1271E" w:rsidRPr="00656B26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36E51" w14:textId="3FEAD222" w:rsidR="00A1271E" w:rsidRPr="0066735E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22EC" w14:textId="56CB2001" w:rsidR="00A1271E" w:rsidRPr="0066735E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5AFFF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D9191" w14:textId="59CFB23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13,948</w:t>
            </w:r>
          </w:p>
        </w:tc>
      </w:tr>
      <w:tr w:rsidR="00A1271E" w:rsidRPr="005764E7" w14:paraId="44B3A44B" w14:textId="77777777" w:rsidTr="00E14B9B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A1271E" w:rsidRPr="00656B26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076CDB11" w:rsidR="00A1271E" w:rsidRPr="0066735E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48C67EA2" w:rsidR="00A1271E" w:rsidRPr="0066735E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2E454351" w:rsidR="00A1271E" w:rsidRPr="0066735E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  <w:tr w:rsidR="00A1271E" w:rsidRPr="005764E7" w14:paraId="56E81E4B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A1271E" w:rsidRPr="005764E7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A1271E" w:rsidRPr="00656B26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271E" w:rsidRPr="005764E7" w14:paraId="347FECA8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7203A314" w:rsidR="00A1271E" w:rsidRPr="005764E7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center"/>
          </w:tcPr>
          <w:p w14:paraId="591923D1" w14:textId="7777777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271E" w:rsidRPr="005764E7" w14:paraId="19832D14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A1271E" w:rsidRPr="00656B26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E655" w14:textId="485444A7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25496636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40369F2E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A1271E" w:rsidRPr="005764E7" w14:paraId="79B98F7F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A1271E" w:rsidRPr="00656B26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0B497" w14:textId="42C39B18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3725B826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56B37CF6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13,948</w:t>
            </w:r>
          </w:p>
        </w:tc>
      </w:tr>
      <w:tr w:rsidR="00A1271E" w:rsidRPr="005764E7" w14:paraId="7C94C8A5" w14:textId="77777777" w:rsidTr="00225DE1">
        <w:trPr>
          <w:trHeight w:hRule="exact" w:val="4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A1271E" w:rsidRPr="00656B26" w:rsidRDefault="00A1271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744A0173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6B4FCA36" w:rsidR="00A1271E" w:rsidRPr="00656B26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A1271E" w:rsidRPr="005764E7" w:rsidRDefault="00A1271E" w:rsidP="00A1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6FADCA76" w:rsidR="00A1271E" w:rsidRPr="005764E7" w:rsidRDefault="00A1271E" w:rsidP="00A127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</w:tbl>
    <w:p w14:paraId="54233472" w14:textId="77777777"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</w:rPr>
        <w:sectPr w:rsidR="00EC42E5" w:rsidRPr="00625007" w:rsidSect="009E7B05">
          <w:headerReference w:type="default" r:id="rId8"/>
          <w:footerReference w:type="even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A6631C" w:rsidRDefault="006E3C5E" w:rsidP="00BF430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134" w:hanging="425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134" w:hanging="283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417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551"/>
        <w:gridCol w:w="426"/>
        <w:gridCol w:w="992"/>
        <w:gridCol w:w="250"/>
        <w:gridCol w:w="1309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14:paraId="05408A25" w14:textId="77777777" w:rsidTr="00C91875">
        <w:trPr>
          <w:trHeight w:hRule="exact" w:val="432"/>
        </w:trPr>
        <w:tc>
          <w:tcPr>
            <w:tcW w:w="255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8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C91875">
        <w:trPr>
          <w:trHeight w:hRule="exact" w:val="432"/>
        </w:trPr>
        <w:tc>
          <w:tcPr>
            <w:tcW w:w="297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8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C91875">
        <w:trPr>
          <w:trHeight w:hRule="exact" w:val="432"/>
        </w:trPr>
        <w:tc>
          <w:tcPr>
            <w:tcW w:w="255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C91875">
        <w:trPr>
          <w:trHeight w:hRule="exact" w:val="432"/>
        </w:trPr>
        <w:tc>
          <w:tcPr>
            <w:tcW w:w="255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68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C15F85" w:rsidRPr="005764E7" w14:paraId="6304D1AE" w14:textId="77777777" w:rsidTr="005016FA">
        <w:trPr>
          <w:trHeight w:hRule="exact" w:val="432"/>
        </w:trPr>
        <w:tc>
          <w:tcPr>
            <w:tcW w:w="2551" w:type="dxa"/>
          </w:tcPr>
          <w:p w14:paraId="64E431A0" w14:textId="77777777" w:rsidR="00C15F85" w:rsidRPr="00656B26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C15F85" w:rsidRPr="00625007" w:rsidRDefault="00C15F85" w:rsidP="00C15F85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50" w:type="dxa"/>
          </w:tcPr>
          <w:p w14:paraId="2466288A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E2DF60B" w14:textId="3EA126EB" w:rsidR="00C15F85" w:rsidRPr="00E43EB2" w:rsidRDefault="00C15F85" w:rsidP="00C15F85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C15F85" w:rsidRPr="00E45951" w:rsidRDefault="00C15F85" w:rsidP="00C15F85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C15F85" w:rsidRPr="00E45951" w:rsidRDefault="00C15F85" w:rsidP="00C15F85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C15F85" w:rsidRPr="00656B26" w:rsidRDefault="00C15F85" w:rsidP="00C15F85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7015A97B" w:rsidR="00C15F85" w:rsidRPr="006B2B3E" w:rsidRDefault="00C15F85" w:rsidP="00C15F85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C15F85" w:rsidRPr="00656B26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3ED15456" w:rsidR="00C15F85" w:rsidRPr="00E43EB2" w:rsidRDefault="00C15F85" w:rsidP="00C15F85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13FEA591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C15F85" w:rsidRPr="00656B26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C15F85" w:rsidRPr="005764E7" w14:paraId="293DF417" w14:textId="77777777" w:rsidTr="005016FA">
        <w:trPr>
          <w:trHeight w:hRule="exact" w:val="432"/>
        </w:trPr>
        <w:tc>
          <w:tcPr>
            <w:tcW w:w="2551" w:type="dxa"/>
          </w:tcPr>
          <w:p w14:paraId="4AECEA89" w14:textId="77777777" w:rsidR="00C15F85" w:rsidRPr="00656B26" w:rsidRDefault="00C15F85" w:rsidP="00C15F85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50" w:type="dxa"/>
          </w:tcPr>
          <w:p w14:paraId="0173928B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9C9835C" w14:textId="42D2CB1A" w:rsidR="00C15F85" w:rsidRPr="00E45951" w:rsidRDefault="00DE4F7B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C15F85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C15F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52C14859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4D066A6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3BF95223" w14:textId="77777777" w:rsidR="00C15F85" w:rsidRPr="00E45951" w:rsidRDefault="00C15F85" w:rsidP="00C15F85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C15F85" w:rsidRPr="00E45951" w:rsidRDefault="00C15F85" w:rsidP="00C15F85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64ED3B18" w:rsidR="00C15F85" w:rsidRPr="00E45951" w:rsidRDefault="00DE4F7B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C15F85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C15F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11324297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6795E23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bottom"/>
          </w:tcPr>
          <w:p w14:paraId="0FE175AE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7B0020B6" w:rsidR="00C15F85" w:rsidRPr="00E45951" w:rsidRDefault="00DE4F7B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C15F85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C15F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7EE94ED4" w14:textId="77777777" w:rsidR="00C15F85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54684310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C15F85" w:rsidRPr="005764E7" w14:paraId="15EF418C" w14:textId="77777777" w:rsidTr="005016FA">
        <w:trPr>
          <w:trHeight w:hRule="exact" w:val="432"/>
        </w:trPr>
        <w:tc>
          <w:tcPr>
            <w:tcW w:w="2551" w:type="dxa"/>
          </w:tcPr>
          <w:p w14:paraId="48C9D00D" w14:textId="77777777" w:rsidR="00C15F85" w:rsidRPr="00656B26" w:rsidRDefault="00C15F85" w:rsidP="00BF4308">
            <w:pPr>
              <w:pStyle w:val="a4"/>
              <w:widowControl/>
              <w:ind w:left="169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059B09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199597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1D37B7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5F85" w:rsidRPr="005764E7" w14:paraId="64D6F6F8" w14:textId="77777777" w:rsidTr="005016FA">
        <w:trPr>
          <w:trHeight w:hRule="exact" w:val="432"/>
        </w:trPr>
        <w:tc>
          <w:tcPr>
            <w:tcW w:w="2977" w:type="dxa"/>
            <w:gridSpan w:val="2"/>
            <w:vAlign w:val="bottom"/>
          </w:tcPr>
          <w:p w14:paraId="7511C70C" w14:textId="61905502" w:rsidR="00C15F85" w:rsidRPr="00E45951" w:rsidRDefault="00C15F85" w:rsidP="00BF4308">
            <w:pPr>
              <w:pStyle w:val="a4"/>
              <w:widowControl/>
              <w:ind w:left="311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500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E1B02" w14:textId="69CA99FB" w:rsidR="00C15F85" w:rsidRPr="00656B26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62EFB1D" w14:textId="77777777" w:rsidR="00C15F85" w:rsidRPr="00E45951" w:rsidRDefault="00C15F85" w:rsidP="00C15F85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36443C6" w14:textId="09022556" w:rsidR="00C15F85" w:rsidRPr="009029E9" w:rsidRDefault="00E14B9B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70B7E4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2DD59254" w:rsidR="00C15F85" w:rsidRPr="00BF4308" w:rsidRDefault="00E14B9B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4308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C15F85" w:rsidRPr="00BF4308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217699C6" w:rsidR="00C15F85" w:rsidRPr="00BF4308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4308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C15F85" w:rsidRPr="00BF4308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46154150" w:rsidR="00C15F85" w:rsidRPr="00BF4308" w:rsidRDefault="00E14B9B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lang w:val="en-ZW"/>
              </w:rPr>
            </w:pPr>
            <w:r w:rsidRPr="00BF4308">
              <w:rPr>
                <w:rFonts w:ascii="Angsana New" w:hAnsi="Angsana New"/>
                <w:sz w:val="24"/>
                <w:szCs w:val="24"/>
                <w:lang w:val="en-ZW"/>
              </w:rPr>
              <w:t>44,</w:t>
            </w:r>
            <w:r w:rsidR="00352E22" w:rsidRPr="00BF4308">
              <w:rPr>
                <w:rFonts w:ascii="Angsana New" w:hAnsi="Angsana New"/>
                <w:sz w:val="24"/>
                <w:szCs w:val="24"/>
                <w:lang w:val="en-ZW"/>
              </w:rPr>
              <w:t>702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1E9304DA" w:rsidR="00C15F85" w:rsidRPr="009029E9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49,29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15F85" w:rsidRPr="005764E7" w14:paraId="2F275DCE" w14:textId="77777777" w:rsidTr="005016FA">
        <w:trPr>
          <w:trHeight w:hRule="exact" w:val="432"/>
        </w:trPr>
        <w:tc>
          <w:tcPr>
            <w:tcW w:w="3969" w:type="dxa"/>
            <w:gridSpan w:val="3"/>
            <w:shd w:val="clear" w:color="auto" w:fill="auto"/>
            <w:vAlign w:val="bottom"/>
          </w:tcPr>
          <w:p w14:paraId="4FFA1B87" w14:textId="5479C9F1" w:rsidR="00C15F85" w:rsidRPr="00E45951" w:rsidRDefault="00C15F85" w:rsidP="00BF4308">
            <w:pPr>
              <w:pStyle w:val="a4"/>
              <w:widowControl/>
              <w:ind w:left="169" w:right="0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0" w:type="dxa"/>
            <w:shd w:val="clear" w:color="auto" w:fill="auto"/>
          </w:tcPr>
          <w:p w14:paraId="48FEF976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78B50186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7F898198" w:rsidR="00C15F85" w:rsidRPr="00BF4308" w:rsidRDefault="00E14B9B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F4308">
              <w:rPr>
                <w:rFonts w:ascii="Angsana New" w:hAnsi="Angsana New"/>
                <w:sz w:val="24"/>
                <w:szCs w:val="24"/>
              </w:rPr>
              <w:t>(11,</w:t>
            </w:r>
            <w:r w:rsidR="00352E22" w:rsidRPr="00BF4308">
              <w:rPr>
                <w:rFonts w:ascii="Angsana New" w:hAnsi="Angsana New"/>
                <w:sz w:val="24"/>
                <w:szCs w:val="24"/>
              </w:rPr>
              <w:t>376</w:t>
            </w:r>
            <w:r w:rsidRPr="00BF430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C15F85" w:rsidRPr="00BF4308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1C003A6D" w:rsidR="00C15F85" w:rsidRPr="00BF4308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4308">
              <w:rPr>
                <w:rFonts w:ascii="Angsana New" w:hAnsi="Angsana New"/>
                <w:sz w:val="24"/>
                <w:szCs w:val="24"/>
              </w:rPr>
              <w:t>(8,433)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C15F85" w:rsidRPr="00BF4308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5390C376" w:rsidR="00C15F85" w:rsidRPr="00BF4308" w:rsidRDefault="00E14B9B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4C2B3C03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5F85" w:rsidRPr="005764E7" w14:paraId="724200BF" w14:textId="77777777" w:rsidTr="005016FA">
        <w:trPr>
          <w:trHeight w:hRule="exact" w:val="432"/>
        </w:trPr>
        <w:tc>
          <w:tcPr>
            <w:tcW w:w="2551" w:type="dxa"/>
          </w:tcPr>
          <w:p w14:paraId="14468413" w14:textId="77777777" w:rsidR="00C15F85" w:rsidRPr="00E45951" w:rsidRDefault="00C15F85" w:rsidP="00BF4308">
            <w:pPr>
              <w:pStyle w:val="a4"/>
              <w:widowControl/>
              <w:ind w:left="169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CD5335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7FDF28B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244E939E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28950AF0" w:rsidR="00C15F85" w:rsidRPr="00BF4308" w:rsidRDefault="00E14B9B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4308">
              <w:rPr>
                <w:rFonts w:ascii="Angsana New" w:hAnsi="Angsana New"/>
                <w:b/>
                <w:bCs/>
                <w:sz w:val="24"/>
                <w:szCs w:val="24"/>
              </w:rPr>
              <w:t>58,5</w:t>
            </w:r>
            <w:r w:rsidR="00352E22" w:rsidRPr="00BF4308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C15F85" w:rsidRPr="00BF4308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FFE981E" w:rsidR="00C15F85" w:rsidRPr="00BF4308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4308">
              <w:rPr>
                <w:rFonts w:ascii="Angsana New" w:hAnsi="Angsana New"/>
                <w:b/>
                <w:bCs/>
                <w:sz w:val="24"/>
                <w:szCs w:val="24"/>
              </w:rPr>
              <w:t>61,499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C15F85" w:rsidRPr="00BF4308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3E4988DB" w:rsidR="00C15F85" w:rsidRPr="00BF4308" w:rsidRDefault="00E14B9B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F4308">
              <w:rPr>
                <w:rFonts w:ascii="Angsana New" w:hAnsi="Angsana New"/>
                <w:b/>
                <w:bCs/>
                <w:sz w:val="24"/>
                <w:szCs w:val="24"/>
              </w:rPr>
              <w:t>44,</w:t>
            </w:r>
            <w:r w:rsidR="00352E22" w:rsidRPr="00BF4308">
              <w:rPr>
                <w:rFonts w:ascii="Angsana New" w:hAnsi="Angsana New"/>
                <w:b/>
                <w:bCs/>
                <w:sz w:val="24"/>
                <w:szCs w:val="24"/>
              </w:rPr>
              <w:t>702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42BAAB52" w:rsidR="00C15F85" w:rsidRPr="008A3201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3201">
              <w:rPr>
                <w:rFonts w:ascii="Angsana New" w:hAnsi="Angsana New"/>
                <w:b/>
                <w:bCs/>
                <w:sz w:val="24"/>
                <w:szCs w:val="24"/>
              </w:rPr>
              <w:t>49,29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719614BD" w14:textId="09C1CC97" w:rsidR="002C15DB" w:rsidRDefault="00B76E70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556"/>
        <w:jc w:val="thaiDistribute"/>
        <w:rPr>
          <w:rFonts w:ascii="Angsana New" w:hAnsi="Angsana New"/>
          <w:spacing w:val="-6"/>
          <w:sz w:val="28"/>
          <w:szCs w:val="28"/>
        </w:rPr>
      </w:pPr>
      <w:r w:rsidRPr="00587894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587894">
        <w:rPr>
          <w:rFonts w:ascii="Angsana New" w:hAnsi="Angsana New" w:hint="cs"/>
          <w:sz w:val="28"/>
          <w:szCs w:val="28"/>
          <w:cs/>
        </w:rPr>
        <w:t>งบ</w:t>
      </w:r>
      <w:r w:rsidR="00A31F9B" w:rsidRPr="00587894">
        <w:rPr>
          <w:rFonts w:ascii="Angsana New" w:hAnsi="Angsana New" w:hint="cs"/>
          <w:sz w:val="28"/>
          <w:szCs w:val="28"/>
          <w:cs/>
        </w:rPr>
        <w:t>การเงิน</w:t>
      </w:r>
      <w:r w:rsidRPr="00587894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</w:t>
      </w:r>
      <w:r w:rsidRPr="005D6268">
        <w:rPr>
          <w:rFonts w:ascii="Angsana New" w:hAnsi="Angsana New" w:hint="cs"/>
          <w:sz w:val="28"/>
          <w:szCs w:val="28"/>
          <w:cs/>
        </w:rPr>
        <w:t>หักค่าเผื่อการด้อยค่าของเงินลงทุน</w:t>
      </w:r>
      <w:r w:rsidR="007244B9"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5D6268">
        <w:rPr>
          <w:rFonts w:ascii="Angsana New" w:hAnsi="Angsana New" w:hint="cs"/>
          <w:sz w:val="28"/>
          <w:szCs w:val="28"/>
          <w:cs/>
        </w:rPr>
        <w:t>โดยใช้</w:t>
      </w:r>
      <w:r w:rsidR="00A02CDF" w:rsidRPr="005D6268">
        <w:rPr>
          <w:rFonts w:ascii="Angsana New" w:hAnsi="Angsana New" w:hint="cs"/>
          <w:sz w:val="28"/>
          <w:szCs w:val="28"/>
          <w:cs/>
        </w:rPr>
        <w:t>มูลค่า</w:t>
      </w:r>
      <w:r w:rsidR="007C09DC" w:rsidRPr="005D6268">
        <w:rPr>
          <w:rFonts w:ascii="Angsana New" w:hAnsi="Angsana New" w:hint="cs"/>
          <w:sz w:val="28"/>
          <w:szCs w:val="28"/>
          <w:cs/>
        </w:rPr>
        <w:t>ตาม</w:t>
      </w:r>
      <w:r w:rsidR="00A02CDF" w:rsidRPr="005D6268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5D6268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15F85" w:rsidRPr="005D6268">
        <w:rPr>
          <w:rFonts w:ascii="Angsana New" w:hAnsi="Angsana New"/>
          <w:sz w:val="28"/>
          <w:szCs w:val="28"/>
        </w:rPr>
        <w:t xml:space="preserve">30 </w:t>
      </w:r>
      <w:r w:rsidR="00DE4F7B">
        <w:rPr>
          <w:rFonts w:ascii="Angsana New" w:hAnsi="Angsana New" w:hint="cs"/>
          <w:sz w:val="28"/>
          <w:szCs w:val="28"/>
          <w:cs/>
        </w:rPr>
        <w:t>กันยายน</w:t>
      </w:r>
      <w:r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="00967CF5" w:rsidRPr="005D6268">
        <w:rPr>
          <w:rFonts w:ascii="Angsana New" w:hAnsi="Angsana New"/>
          <w:sz w:val="28"/>
          <w:szCs w:val="28"/>
        </w:rPr>
        <w:t>256</w:t>
      </w:r>
      <w:r w:rsidR="005A0C98" w:rsidRPr="005D6268">
        <w:rPr>
          <w:rFonts w:ascii="Angsana New" w:hAnsi="Angsana New"/>
          <w:sz w:val="28"/>
          <w:szCs w:val="28"/>
        </w:rPr>
        <w:t>5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>และ</w:t>
      </w:r>
      <w:r w:rsidR="00C3428D" w:rsidRPr="005D6268">
        <w:rPr>
          <w:rFonts w:ascii="Angsana New" w:hAnsi="Angsana New" w:hint="cs"/>
          <w:sz w:val="28"/>
          <w:szCs w:val="28"/>
          <w:cs/>
        </w:rPr>
        <w:t>วันที่</w:t>
      </w:r>
      <w:r w:rsidR="005A0C98"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="005A0C98" w:rsidRPr="005D6268">
        <w:rPr>
          <w:rFonts w:ascii="Angsana New" w:hAnsi="Angsana New"/>
          <w:sz w:val="28"/>
          <w:szCs w:val="28"/>
        </w:rPr>
        <w:t xml:space="preserve">31 </w:t>
      </w:r>
      <w:r w:rsidR="005A0C98" w:rsidRPr="005D6268">
        <w:rPr>
          <w:rFonts w:ascii="Angsana New" w:hAnsi="Angsana New" w:hint="cs"/>
          <w:sz w:val="28"/>
          <w:szCs w:val="28"/>
          <w:cs/>
        </w:rPr>
        <w:t>ธันวาคม</w:t>
      </w:r>
      <w:r w:rsidR="004A5848"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="00967CF5" w:rsidRPr="005D6268">
        <w:rPr>
          <w:rFonts w:ascii="Angsana New" w:hAnsi="Angsana New"/>
          <w:sz w:val="28"/>
          <w:szCs w:val="28"/>
        </w:rPr>
        <w:t>256</w:t>
      </w:r>
      <w:r w:rsidR="005A0C98" w:rsidRPr="005D6268">
        <w:rPr>
          <w:rFonts w:ascii="Angsana New" w:hAnsi="Angsana New"/>
          <w:sz w:val="28"/>
          <w:szCs w:val="28"/>
        </w:rPr>
        <w:t>4</w:t>
      </w:r>
      <w:r w:rsidR="003D6030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2C6B95">
        <w:rPr>
          <w:rFonts w:ascii="Angsana New" w:hAnsi="Angsana New"/>
          <w:sz w:val="28"/>
          <w:szCs w:val="28"/>
        </w:rPr>
        <w:t>11.</w:t>
      </w:r>
      <w:r w:rsidR="00352E22">
        <w:rPr>
          <w:rFonts w:ascii="Angsana New" w:hAnsi="Angsana New"/>
          <w:sz w:val="28"/>
          <w:szCs w:val="28"/>
        </w:rPr>
        <w:t>38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F44919" w:rsidRPr="005D6268">
        <w:rPr>
          <w:rFonts w:ascii="Angsana New" w:hAnsi="Angsana New"/>
          <w:sz w:val="28"/>
          <w:szCs w:val="28"/>
          <w:lang w:val="en-ZW"/>
        </w:rPr>
        <w:t>8.43</w:t>
      </w:r>
      <w:r w:rsidR="00F44919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="003D6034" w:rsidRPr="005D6268">
        <w:rPr>
          <w:rFonts w:ascii="Angsana New" w:hAnsi="Angsana New" w:hint="cs"/>
          <w:sz w:val="28"/>
          <w:szCs w:val="28"/>
          <w:cs/>
        </w:rPr>
        <w:t>ในระหว่าง</w:t>
      </w:r>
      <w:r w:rsidR="00F44919" w:rsidRPr="005D6268">
        <w:rPr>
          <w:rFonts w:ascii="Angsana New" w:hAnsi="Angsana New" w:hint="cs"/>
          <w:sz w:val="28"/>
          <w:szCs w:val="28"/>
          <w:cs/>
        </w:rPr>
        <w:t>งวด</w:t>
      </w:r>
      <w:r w:rsidRPr="005D6268">
        <w:rPr>
          <w:rFonts w:ascii="Angsana New" w:hAnsi="Angsana New" w:hint="cs"/>
          <w:sz w:val="28"/>
          <w:szCs w:val="28"/>
          <w:cs/>
        </w:rPr>
        <w:t>บริษั</w:t>
      </w:r>
      <w:r w:rsidR="007D5560">
        <w:rPr>
          <w:rFonts w:ascii="Angsana New" w:hAnsi="Angsana New" w:hint="cs"/>
          <w:sz w:val="28"/>
          <w:szCs w:val="28"/>
          <w:cs/>
        </w:rPr>
        <w:t>ท</w:t>
      </w:r>
      <w:r w:rsidRPr="005D6268">
        <w:rPr>
          <w:rFonts w:ascii="Angsana New" w:hAnsi="Angsana New" w:hint="cs"/>
          <w:spacing w:val="-6"/>
          <w:sz w:val="28"/>
          <w:szCs w:val="28"/>
          <w:cs/>
        </w:rPr>
        <w:t>บันทึก</w:t>
      </w:r>
      <w:r w:rsidR="00FC259D" w:rsidRPr="005D6268">
        <w:rPr>
          <w:rFonts w:ascii="Angsana New" w:hAnsi="Angsana New" w:hint="cs"/>
          <w:spacing w:val="-6"/>
          <w:sz w:val="28"/>
          <w:szCs w:val="28"/>
          <w:cs/>
        </w:rPr>
        <w:t>ผลขาดทุนจาก</w:t>
      </w:r>
      <w:r w:rsidRPr="005D6268">
        <w:rPr>
          <w:rFonts w:ascii="Angsana New" w:hAnsi="Angsana New" w:hint="cs"/>
          <w:spacing w:val="-6"/>
          <w:sz w:val="28"/>
          <w:szCs w:val="28"/>
          <w:cs/>
        </w:rPr>
        <w:t>การด้อยค่</w:t>
      </w:r>
      <w:r w:rsidR="007412A1" w:rsidRPr="005D6268">
        <w:rPr>
          <w:rFonts w:ascii="Angsana New" w:hAnsi="Angsana New" w:hint="cs"/>
          <w:spacing w:val="-6"/>
          <w:sz w:val="28"/>
          <w:szCs w:val="28"/>
          <w:cs/>
        </w:rPr>
        <w:t>าของเงินลงทุนในบริษัทร่วม จำนวน</w:t>
      </w:r>
      <w:r w:rsidR="009029E9" w:rsidRPr="005D626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2C6B95">
        <w:rPr>
          <w:rFonts w:ascii="Angsana New" w:hAnsi="Angsana New"/>
          <w:spacing w:val="-6"/>
          <w:sz w:val="28"/>
          <w:szCs w:val="28"/>
        </w:rPr>
        <w:t>2.9</w:t>
      </w:r>
      <w:r w:rsidR="001C322E">
        <w:rPr>
          <w:rFonts w:ascii="Angsana New" w:hAnsi="Angsana New"/>
          <w:spacing w:val="-6"/>
          <w:sz w:val="28"/>
          <w:szCs w:val="28"/>
        </w:rPr>
        <w:t>4</w:t>
      </w:r>
      <w:r w:rsidR="002C6B95">
        <w:rPr>
          <w:rFonts w:ascii="Angsana New" w:hAnsi="Angsana New"/>
          <w:spacing w:val="-6"/>
          <w:sz w:val="28"/>
          <w:szCs w:val="28"/>
        </w:rPr>
        <w:t xml:space="preserve"> </w:t>
      </w:r>
      <w:r w:rsidR="00DE4F7B">
        <w:rPr>
          <w:rFonts w:ascii="Angsana New" w:hAnsi="Angsana New"/>
          <w:spacing w:val="-6"/>
          <w:sz w:val="28"/>
          <w:szCs w:val="28"/>
        </w:rPr>
        <w:t xml:space="preserve"> </w:t>
      </w:r>
      <w:r w:rsidRPr="005D6268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14:paraId="7AAA1D7D" w14:textId="6B3A4E6D" w:rsidR="009717A3" w:rsidRDefault="009717A3" w:rsidP="00587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131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6DF9BEB" w14:textId="288F01DC" w:rsidR="009717A3" w:rsidRDefault="009717A3" w:rsidP="00587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131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C5506ED" w14:textId="77777777" w:rsidR="0018396A" w:rsidRDefault="0018396A" w:rsidP="00FA1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right="131"/>
        <w:jc w:val="thaiDistribute"/>
        <w:rPr>
          <w:rFonts w:ascii="Angsana New" w:hAnsi="Angsana New"/>
          <w:sz w:val="28"/>
          <w:szCs w:val="28"/>
        </w:rPr>
        <w:sectPr w:rsidR="0018396A" w:rsidSect="00DC0A25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816" w:bottom="851" w:left="578" w:header="1281" w:footer="448" w:gutter="0"/>
          <w:cols w:space="720"/>
          <w:docGrid w:linePitch="245"/>
        </w:sectPr>
      </w:pPr>
    </w:p>
    <w:p w14:paraId="67A32039" w14:textId="77777777" w:rsidR="008F06D1" w:rsidRPr="009717A3" w:rsidRDefault="008F06D1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vanish/>
          <w:sz w:val="28"/>
          <w:szCs w:val="28"/>
        </w:rPr>
      </w:pPr>
    </w:p>
    <w:p w14:paraId="4CDF50D2" w14:textId="18158143" w:rsidR="00A305B0" w:rsidRPr="005E2435" w:rsidRDefault="00967CF5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661705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="005B7074" w:rsidRPr="00661705">
        <w:rPr>
          <w:rFonts w:ascii="Angsana New" w:hAnsi="Angsana New" w:hint="cs"/>
          <w:sz w:val="28"/>
          <w:szCs w:val="28"/>
          <w:cs/>
        </w:rPr>
        <w:t>งบ</w:t>
      </w:r>
      <w:r w:rsidRPr="00661705">
        <w:rPr>
          <w:rFonts w:ascii="Angsana New" w:hAnsi="Angsana New"/>
          <w:sz w:val="28"/>
          <w:szCs w:val="28"/>
          <w:cs/>
        </w:rPr>
        <w:t>การเงินที่แสดงเงินลงทุนตามวิธีส่วนได้เสีย</w:t>
      </w:r>
      <w:r w:rsidR="00FC259D" w:rsidRPr="00661705">
        <w:rPr>
          <w:rFonts w:ascii="Angsana New" w:hAnsi="Angsana New" w:hint="cs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  <w:cs/>
        </w:rPr>
        <w:t>เงินลงทุน</w:t>
      </w:r>
      <w:r w:rsidR="00DE4F7B">
        <w:rPr>
          <w:rFonts w:ascii="Angsana New" w:hAnsi="Angsana New"/>
          <w:sz w:val="28"/>
          <w:szCs w:val="28"/>
        </w:rPr>
        <w:t xml:space="preserve"> </w:t>
      </w:r>
      <w:r w:rsidR="00965FA7" w:rsidRPr="00656B26">
        <w:rPr>
          <w:rFonts w:ascii="Angsana New" w:hAnsi="Angsana New"/>
          <w:sz w:val="28"/>
          <w:szCs w:val="28"/>
          <w:cs/>
        </w:rPr>
        <w:t>ณ วันที่</w:t>
      </w:r>
      <w:r w:rsidR="00965FA7">
        <w:rPr>
          <w:rFonts w:ascii="Angsana New" w:hAnsi="Angsana New"/>
          <w:sz w:val="28"/>
          <w:szCs w:val="28"/>
        </w:rPr>
        <w:t xml:space="preserve"> </w:t>
      </w:r>
      <w:r w:rsidR="00965FA7" w:rsidRPr="00EC5FC2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DE4F7B">
        <w:rPr>
          <w:rFonts w:ascii="Angsana New" w:hAnsi="Angsana New" w:hint="cs"/>
          <w:sz w:val="28"/>
          <w:szCs w:val="28"/>
          <w:cs/>
        </w:rPr>
        <w:t>กันยายน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  <w:cs/>
        </w:rPr>
        <w:t xml:space="preserve"> และส่วนแบ่งกำไรจากบริษัทร่วมสำหรับ</w:t>
      </w:r>
      <w:r w:rsidR="00965FA7" w:rsidRPr="00661705">
        <w:rPr>
          <w:rFonts w:ascii="Angsana New" w:hAnsi="Angsana New" w:hint="cs"/>
          <w:sz w:val="28"/>
          <w:szCs w:val="28"/>
          <w:cs/>
        </w:rPr>
        <w:t>งวด</w:t>
      </w:r>
      <w:r w:rsidR="00DE4F7B">
        <w:rPr>
          <w:rFonts w:ascii="Angsana New" w:hAnsi="Angsana New" w:hint="cs"/>
          <w:sz w:val="28"/>
          <w:szCs w:val="28"/>
          <w:cs/>
        </w:rPr>
        <w:t>เก้า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65FA7" w:rsidRPr="00EC5FC2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DE4F7B">
        <w:rPr>
          <w:rFonts w:ascii="Angsana New" w:hAnsi="Angsana New" w:hint="cs"/>
          <w:sz w:val="28"/>
          <w:szCs w:val="28"/>
          <w:cs/>
        </w:rPr>
        <w:t>กันยายน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D4519E"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</w:rPr>
        <w:t xml:space="preserve"> </w:t>
      </w:r>
      <w:r w:rsidRPr="00661705">
        <w:rPr>
          <w:rFonts w:ascii="Angsana New" w:hAnsi="Angsana New"/>
          <w:sz w:val="28"/>
          <w:szCs w:val="28"/>
          <w:cs/>
        </w:rPr>
        <w:t>ถือตาม</w:t>
      </w:r>
      <w:r w:rsidR="005B7074" w:rsidRPr="00661705">
        <w:rPr>
          <w:rFonts w:ascii="Angsana New" w:hAnsi="Angsana New" w:hint="cs"/>
          <w:sz w:val="28"/>
          <w:szCs w:val="28"/>
          <w:cs/>
        </w:rPr>
        <w:t>งบ</w:t>
      </w:r>
      <w:r w:rsidRPr="00661705">
        <w:rPr>
          <w:rFonts w:ascii="Angsana New" w:hAnsi="Angsana New"/>
          <w:sz w:val="28"/>
          <w:szCs w:val="28"/>
          <w:cs/>
        </w:rPr>
        <w:t>การเงินรวม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สำหรับงวดสิ้นสุดวันที่ </w:t>
      </w:r>
      <w:r w:rsidR="00965FA7" w:rsidRPr="00EC5FC2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DE4F7B">
        <w:rPr>
          <w:rFonts w:ascii="Angsana New" w:hAnsi="Angsana New" w:hint="cs"/>
          <w:sz w:val="28"/>
          <w:szCs w:val="28"/>
          <w:cs/>
        </w:rPr>
        <w:t>กันยายน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  <w:cs/>
        </w:rPr>
        <w:t xml:space="preserve"> ของบริษัท นิวพลัสนิตติ้ง จำกัด (มหาชน) และบริษัทย่อย ซึ่ง</w:t>
      </w:r>
      <w:r w:rsidRPr="00BF4308">
        <w:rPr>
          <w:rFonts w:ascii="Angsana New" w:hAnsi="Angsana New"/>
          <w:sz w:val="28"/>
          <w:szCs w:val="28"/>
          <w:cs/>
        </w:rPr>
        <w:t>ตรวจสอบโดยผู้สอบบัญชีอื่น</w:t>
      </w:r>
      <w:r w:rsidRPr="00BF4308">
        <w:rPr>
          <w:rFonts w:ascii="Angsana New" w:hAnsi="Angsana New" w:hint="cs"/>
          <w:sz w:val="28"/>
          <w:szCs w:val="28"/>
          <w:cs/>
        </w:rPr>
        <w:t xml:space="preserve"> </w:t>
      </w:r>
      <w:r w:rsidRPr="00BF4308">
        <w:rPr>
          <w:rFonts w:ascii="Angsana New" w:hAnsi="Angsana New"/>
          <w:sz w:val="28"/>
          <w:szCs w:val="28"/>
          <w:cs/>
        </w:rPr>
        <w:t>มูลค่าของเงินลงทุน</w:t>
      </w:r>
      <w:r w:rsidR="006C146D" w:rsidRPr="00BF4308">
        <w:rPr>
          <w:rFonts w:ascii="Angsana New" w:hAnsi="Angsana New" w:hint="cs"/>
          <w:sz w:val="28"/>
          <w:szCs w:val="28"/>
          <w:cs/>
        </w:rPr>
        <w:t>ตามวิธีส่วนได้เสีย</w:t>
      </w:r>
      <w:r w:rsidRPr="00BF4308">
        <w:rPr>
          <w:rFonts w:ascii="Angsana New" w:hAnsi="Angsana New"/>
          <w:sz w:val="28"/>
          <w:szCs w:val="28"/>
          <w:cs/>
        </w:rPr>
        <w:t xml:space="preserve">นี้ </w:t>
      </w:r>
      <w:r w:rsidR="00965FA7" w:rsidRPr="00BF4308">
        <w:rPr>
          <w:rFonts w:ascii="Angsana New" w:hAnsi="Angsana New"/>
          <w:sz w:val="28"/>
          <w:szCs w:val="28"/>
          <w:cs/>
        </w:rPr>
        <w:t>ณ วันที่</w:t>
      </w:r>
      <w:r w:rsidR="00965FA7" w:rsidRPr="00BF4308">
        <w:rPr>
          <w:rFonts w:ascii="Angsana New" w:hAnsi="Angsana New" w:hint="cs"/>
          <w:sz w:val="28"/>
          <w:szCs w:val="28"/>
          <w:cs/>
        </w:rPr>
        <w:t xml:space="preserve"> </w:t>
      </w:r>
      <w:r w:rsidR="00965FA7" w:rsidRPr="00BF4308">
        <w:rPr>
          <w:rFonts w:ascii="Angsana New" w:hAnsi="Angsana New"/>
          <w:sz w:val="28"/>
          <w:szCs w:val="28"/>
        </w:rPr>
        <w:t>30</w:t>
      </w:r>
      <w:r w:rsidR="00965FA7" w:rsidRPr="00BF4308">
        <w:rPr>
          <w:rFonts w:ascii="Angsana New" w:hAnsi="Angsana New"/>
          <w:sz w:val="28"/>
          <w:szCs w:val="28"/>
          <w:cs/>
        </w:rPr>
        <w:t xml:space="preserve"> </w:t>
      </w:r>
      <w:r w:rsidR="00DE4F7B" w:rsidRPr="00BF4308">
        <w:rPr>
          <w:rFonts w:ascii="Angsana New" w:hAnsi="Angsana New" w:hint="cs"/>
          <w:sz w:val="28"/>
          <w:szCs w:val="28"/>
          <w:cs/>
        </w:rPr>
        <w:t>กันยายน</w:t>
      </w:r>
      <w:r w:rsidR="00965FA7" w:rsidRPr="00BF4308">
        <w:rPr>
          <w:rFonts w:ascii="Angsana New" w:hAnsi="Angsana New"/>
          <w:sz w:val="28"/>
          <w:szCs w:val="28"/>
          <w:cs/>
        </w:rPr>
        <w:t xml:space="preserve"> </w:t>
      </w:r>
      <w:r w:rsidRPr="00BF4308">
        <w:rPr>
          <w:rFonts w:ascii="Angsana New" w:hAnsi="Angsana New"/>
          <w:sz w:val="28"/>
          <w:szCs w:val="28"/>
        </w:rPr>
        <w:t>256</w:t>
      </w:r>
      <w:r w:rsidR="00E474AA" w:rsidRPr="00BF4308">
        <w:rPr>
          <w:rFonts w:ascii="Angsana New" w:hAnsi="Angsana New"/>
          <w:sz w:val="28"/>
          <w:szCs w:val="28"/>
        </w:rPr>
        <w:t>5</w:t>
      </w:r>
      <w:r w:rsidRPr="00BF4308">
        <w:rPr>
          <w:rFonts w:ascii="Angsana New" w:hAnsi="Angsana New"/>
          <w:sz w:val="28"/>
          <w:szCs w:val="28"/>
        </w:rPr>
        <w:t xml:space="preserve"> </w:t>
      </w:r>
      <w:r w:rsidRPr="00BF4308">
        <w:rPr>
          <w:rFonts w:ascii="Angsana New" w:hAnsi="Angsana New"/>
          <w:sz w:val="28"/>
          <w:szCs w:val="28"/>
          <w:cs/>
        </w:rPr>
        <w:t>และ</w:t>
      </w:r>
      <w:r w:rsidR="00744458" w:rsidRPr="00BF4308">
        <w:rPr>
          <w:rFonts w:ascii="Angsana New" w:hAnsi="Angsana New" w:hint="cs"/>
          <w:sz w:val="28"/>
          <w:szCs w:val="28"/>
          <w:cs/>
        </w:rPr>
        <w:t xml:space="preserve"> ณ </w:t>
      </w:r>
      <w:r w:rsidR="00595102" w:rsidRPr="00BF4308">
        <w:rPr>
          <w:rFonts w:ascii="Angsana New" w:hAnsi="Angsana New" w:hint="cs"/>
          <w:sz w:val="28"/>
          <w:szCs w:val="28"/>
          <w:cs/>
        </w:rPr>
        <w:t>วันที่</w:t>
      </w:r>
      <w:r w:rsidR="00595102" w:rsidRPr="00BF4308">
        <w:rPr>
          <w:rFonts w:ascii="Angsana New" w:hAnsi="Angsana New"/>
          <w:sz w:val="28"/>
          <w:szCs w:val="28"/>
          <w:cs/>
        </w:rPr>
        <w:t xml:space="preserve"> </w:t>
      </w:r>
      <w:r w:rsidR="00FB3B55" w:rsidRPr="00BF4308">
        <w:rPr>
          <w:rFonts w:ascii="Angsana New" w:hAnsi="Angsana New"/>
          <w:sz w:val="28"/>
          <w:szCs w:val="28"/>
        </w:rPr>
        <w:t>31</w:t>
      </w:r>
      <w:r w:rsidR="00595102" w:rsidRPr="00BF4308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BF4308">
        <w:rPr>
          <w:rFonts w:ascii="Angsana New" w:hAnsi="Angsana New"/>
          <w:sz w:val="28"/>
          <w:szCs w:val="28"/>
          <w:cs/>
        </w:rPr>
        <w:t xml:space="preserve"> </w:t>
      </w:r>
      <w:r w:rsidRPr="00BF4308">
        <w:rPr>
          <w:rFonts w:ascii="Angsana New" w:hAnsi="Angsana New"/>
          <w:sz w:val="28"/>
          <w:szCs w:val="28"/>
        </w:rPr>
        <w:t>256</w:t>
      </w:r>
      <w:r w:rsidR="00E474AA" w:rsidRPr="00BF4308">
        <w:rPr>
          <w:rFonts w:ascii="Angsana New" w:hAnsi="Angsana New"/>
          <w:sz w:val="28"/>
          <w:szCs w:val="28"/>
        </w:rPr>
        <w:t>4</w:t>
      </w:r>
      <w:r w:rsidR="005602E2" w:rsidRPr="00BF4308">
        <w:rPr>
          <w:rFonts w:ascii="Angsana New" w:hAnsi="Angsana New"/>
          <w:sz w:val="28"/>
          <w:szCs w:val="28"/>
          <w:cs/>
        </w:rPr>
        <w:t xml:space="preserve"> มีจำนวน </w:t>
      </w:r>
      <w:r w:rsidR="002C6B95" w:rsidRPr="00BF4308">
        <w:rPr>
          <w:rFonts w:ascii="Angsana New" w:hAnsi="Angsana New"/>
          <w:sz w:val="28"/>
          <w:szCs w:val="28"/>
        </w:rPr>
        <w:t>44.</w:t>
      </w:r>
      <w:r w:rsidR="00352E22" w:rsidRPr="00BF4308">
        <w:rPr>
          <w:rFonts w:ascii="Angsana New" w:hAnsi="Angsana New"/>
          <w:sz w:val="28"/>
          <w:szCs w:val="28"/>
        </w:rPr>
        <w:t>70</w:t>
      </w:r>
      <w:r w:rsidR="00965FA7" w:rsidRPr="00BF4308">
        <w:rPr>
          <w:rFonts w:ascii="Angsana New" w:hAnsi="Angsana New"/>
          <w:sz w:val="28"/>
          <w:szCs w:val="28"/>
        </w:rPr>
        <w:t xml:space="preserve"> </w:t>
      </w:r>
      <w:r w:rsidR="005602E2" w:rsidRPr="00BF4308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602E2" w:rsidRPr="00BF4308">
        <w:rPr>
          <w:rFonts w:ascii="Angsana New" w:hAnsi="Angsana New"/>
          <w:sz w:val="28"/>
          <w:szCs w:val="28"/>
        </w:rPr>
        <w:t>49.</w:t>
      </w:r>
      <w:r w:rsidR="002C6B95" w:rsidRPr="00BF4308">
        <w:rPr>
          <w:rFonts w:ascii="Angsana New" w:hAnsi="Angsana New"/>
          <w:sz w:val="28"/>
          <w:szCs w:val="28"/>
        </w:rPr>
        <w:t>30</w:t>
      </w:r>
      <w:r w:rsidRPr="00BF4308">
        <w:rPr>
          <w:rFonts w:ascii="Angsana New" w:hAnsi="Angsana New"/>
          <w:sz w:val="28"/>
          <w:szCs w:val="28"/>
          <w:cs/>
        </w:rPr>
        <w:t xml:space="preserve"> ล้านบาท ตามลำดับ ส่วนแบ่งจากบริษัทร่วมนี้</w:t>
      </w:r>
      <w:r w:rsidR="00965FA7" w:rsidRPr="00BF4308">
        <w:rPr>
          <w:rFonts w:ascii="Angsana New" w:hAnsi="Angsana New"/>
          <w:sz w:val="28"/>
          <w:szCs w:val="28"/>
          <w:cs/>
        </w:rPr>
        <w:t>สำหรับงวด</w:t>
      </w:r>
      <w:r w:rsidR="00173B68" w:rsidRPr="00BF4308">
        <w:rPr>
          <w:rFonts w:ascii="Angsana New" w:hAnsi="Angsana New" w:hint="cs"/>
          <w:sz w:val="28"/>
          <w:szCs w:val="28"/>
          <w:cs/>
        </w:rPr>
        <w:t>เก้า</w:t>
      </w:r>
      <w:r w:rsidR="00965FA7" w:rsidRPr="00BF430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65FA7" w:rsidRPr="00BF4308">
        <w:rPr>
          <w:rFonts w:ascii="Angsana New" w:hAnsi="Angsana New"/>
          <w:sz w:val="28"/>
          <w:szCs w:val="28"/>
        </w:rPr>
        <w:t>30</w:t>
      </w:r>
      <w:r w:rsidR="00965FA7" w:rsidRPr="00BF4308">
        <w:rPr>
          <w:rFonts w:ascii="Angsana New" w:hAnsi="Angsana New"/>
          <w:sz w:val="28"/>
          <w:szCs w:val="28"/>
          <w:cs/>
        </w:rPr>
        <w:t xml:space="preserve"> </w:t>
      </w:r>
      <w:r w:rsidR="00DE4F7B" w:rsidRPr="00BF4308">
        <w:rPr>
          <w:rFonts w:ascii="Angsana New" w:hAnsi="Angsana New" w:hint="cs"/>
          <w:sz w:val="28"/>
          <w:szCs w:val="28"/>
          <w:cs/>
        </w:rPr>
        <w:t>กันยายน</w:t>
      </w:r>
      <w:r w:rsidR="00965FA7" w:rsidRPr="00BF4308">
        <w:rPr>
          <w:rFonts w:ascii="Angsana New" w:hAnsi="Angsana New"/>
          <w:sz w:val="28"/>
          <w:szCs w:val="28"/>
          <w:cs/>
        </w:rPr>
        <w:t xml:space="preserve"> </w:t>
      </w:r>
      <w:r w:rsidR="00E474AA" w:rsidRPr="00BF4308">
        <w:rPr>
          <w:rFonts w:ascii="Angsana New" w:hAnsi="Angsana New"/>
          <w:sz w:val="28"/>
          <w:szCs w:val="28"/>
        </w:rPr>
        <w:t xml:space="preserve">2565 </w:t>
      </w:r>
      <w:r w:rsidR="00B56B7F" w:rsidRPr="00BF4308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74AA" w:rsidRPr="00BF4308">
        <w:rPr>
          <w:rFonts w:ascii="Angsana New" w:hAnsi="Angsana New"/>
          <w:sz w:val="28"/>
          <w:szCs w:val="28"/>
        </w:rPr>
        <w:t>2564</w:t>
      </w:r>
      <w:r w:rsidR="00E474AA" w:rsidRPr="00BF4308">
        <w:rPr>
          <w:rFonts w:ascii="Angsana New" w:hAnsi="Angsana New"/>
          <w:sz w:val="28"/>
          <w:szCs w:val="28"/>
          <w:cs/>
        </w:rPr>
        <w:t xml:space="preserve"> </w:t>
      </w:r>
      <w:r w:rsidR="005602E2" w:rsidRPr="00BF4308">
        <w:rPr>
          <w:rFonts w:ascii="Angsana New" w:hAnsi="Angsana New"/>
          <w:sz w:val="28"/>
          <w:szCs w:val="28"/>
          <w:cs/>
        </w:rPr>
        <w:t>มีจำนวน</w:t>
      </w:r>
      <w:r w:rsidR="006C146D" w:rsidRPr="00BF4308">
        <w:rPr>
          <w:rFonts w:ascii="Angsana New" w:hAnsi="Angsana New" w:hint="cs"/>
          <w:sz w:val="28"/>
          <w:szCs w:val="28"/>
          <w:cs/>
        </w:rPr>
        <w:t>ผล</w:t>
      </w:r>
      <w:r w:rsidR="007C0B41" w:rsidRPr="00BF4308">
        <w:rPr>
          <w:rFonts w:ascii="Angsana New" w:hAnsi="Angsana New" w:hint="cs"/>
          <w:sz w:val="28"/>
          <w:szCs w:val="28"/>
          <w:cs/>
        </w:rPr>
        <w:t xml:space="preserve">ขาดทุน </w:t>
      </w:r>
      <w:r w:rsidR="002C6B95" w:rsidRPr="00BF4308">
        <w:rPr>
          <w:rFonts w:ascii="Angsana New" w:hAnsi="Angsana New"/>
          <w:sz w:val="28"/>
          <w:szCs w:val="28"/>
        </w:rPr>
        <w:t>4.</w:t>
      </w:r>
      <w:r w:rsidR="00352E22" w:rsidRPr="00BF4308">
        <w:rPr>
          <w:rFonts w:ascii="Angsana New" w:hAnsi="Angsana New"/>
          <w:sz w:val="28"/>
          <w:szCs w:val="28"/>
        </w:rPr>
        <w:t>67</w:t>
      </w:r>
      <w:r w:rsidR="002C6B95" w:rsidRPr="00BF4308">
        <w:rPr>
          <w:rFonts w:ascii="Angsana New" w:hAnsi="Angsana New"/>
          <w:sz w:val="28"/>
          <w:szCs w:val="28"/>
        </w:rPr>
        <w:t xml:space="preserve"> </w:t>
      </w:r>
      <w:r w:rsidR="005602E2" w:rsidRPr="00BF4308">
        <w:rPr>
          <w:rFonts w:ascii="Angsana New" w:hAnsi="Angsana New"/>
          <w:sz w:val="28"/>
          <w:szCs w:val="28"/>
          <w:cs/>
        </w:rPr>
        <w:t>ล้านบาท และ</w:t>
      </w:r>
      <w:r w:rsidR="0049610C">
        <w:rPr>
          <w:rFonts w:ascii="Angsana New" w:hAnsi="Angsana New" w:hint="cs"/>
          <w:sz w:val="28"/>
          <w:szCs w:val="28"/>
          <w:cs/>
        </w:rPr>
        <w:t>กำไร</w:t>
      </w:r>
      <w:r w:rsidR="005602E2" w:rsidRPr="002C6B95">
        <w:rPr>
          <w:rFonts w:ascii="Angsana New" w:hAnsi="Angsana New"/>
          <w:sz w:val="28"/>
          <w:szCs w:val="28"/>
          <w:cs/>
        </w:rPr>
        <w:t xml:space="preserve"> </w:t>
      </w:r>
      <w:r w:rsidR="00615144" w:rsidRPr="002C6B95">
        <w:rPr>
          <w:rFonts w:ascii="Angsana New" w:hAnsi="Angsana New"/>
          <w:sz w:val="28"/>
          <w:szCs w:val="28"/>
        </w:rPr>
        <w:t>0.</w:t>
      </w:r>
      <w:r w:rsidR="00C603B8" w:rsidRPr="002C6B95">
        <w:rPr>
          <w:rFonts w:ascii="Angsana New" w:hAnsi="Angsana New"/>
          <w:sz w:val="28"/>
          <w:szCs w:val="28"/>
        </w:rPr>
        <w:t>4</w:t>
      </w:r>
      <w:r w:rsidR="00896337" w:rsidRPr="002C6B95">
        <w:rPr>
          <w:rFonts w:ascii="Angsana New" w:hAnsi="Angsana New"/>
          <w:sz w:val="28"/>
          <w:szCs w:val="28"/>
        </w:rPr>
        <w:t>0</w:t>
      </w:r>
      <w:r w:rsidRPr="002C6B95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967CF5">
        <w:rPr>
          <w:rFonts w:ascii="Angsana New" w:hAnsi="Angsana New"/>
          <w:sz w:val="28"/>
          <w:szCs w:val="28"/>
          <w:cs/>
        </w:rPr>
        <w:t xml:space="preserve"> </w:t>
      </w:r>
    </w:p>
    <w:p w14:paraId="254F1723" w14:textId="20091E7C" w:rsidR="008E21A3" w:rsidRDefault="00240D0A" w:rsidP="00BF430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 w:hanging="567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อาคารและอุปกรณ์ </w:t>
      </w:r>
      <w:r w:rsidR="0045347C">
        <w:rPr>
          <w:rFonts w:ascii="Angsana New" w:hAnsi="Angsana New"/>
          <w:b/>
          <w:bCs/>
          <w:sz w:val="28"/>
          <w:szCs w:val="28"/>
        </w:rPr>
        <w:t>-</w:t>
      </w:r>
      <w:r w:rsidR="00816C76">
        <w:rPr>
          <w:rFonts w:ascii="Angsana New" w:hAnsi="Angsana New"/>
          <w:b/>
          <w:bCs/>
          <w:sz w:val="28"/>
          <w:szCs w:val="28"/>
        </w:rPr>
        <w:t xml:space="preserve"> 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p w14:paraId="712608FE" w14:textId="564FC2C0" w:rsidR="00593965" w:rsidRPr="00593965" w:rsidRDefault="00593965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 w:firstLine="141"/>
        <w:jc w:val="thaiDistribute"/>
        <w:rPr>
          <w:rFonts w:ascii="Angsana New" w:hAnsi="Angsana New"/>
          <w:sz w:val="28"/>
          <w:szCs w:val="28"/>
          <w:u w:val="single"/>
        </w:rPr>
      </w:pPr>
      <w:r w:rsidRPr="00593965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</w:t>
      </w:r>
      <w:r w:rsidRPr="00593965">
        <w:rPr>
          <w:rFonts w:ascii="Angsana New" w:hAnsi="Angsana New"/>
          <w:sz w:val="28"/>
          <w:szCs w:val="28"/>
        </w:rPr>
        <w:t xml:space="preserve"> </w:t>
      </w:r>
      <w:r w:rsidRPr="00593965">
        <w:rPr>
          <w:rFonts w:ascii="Angsana New" w:hAnsi="Angsana New"/>
          <w:sz w:val="28"/>
          <w:szCs w:val="28"/>
          <w:cs/>
        </w:rPr>
        <w:t>อาคารและอุปกรณ์สำหรับงวด</w:t>
      </w:r>
      <w:r w:rsidR="00DE4F7B">
        <w:rPr>
          <w:rFonts w:ascii="Angsana New" w:hAnsi="Angsana New" w:hint="cs"/>
          <w:sz w:val="28"/>
          <w:szCs w:val="28"/>
          <w:cs/>
        </w:rPr>
        <w:t>เก้า</w:t>
      </w:r>
      <w:r w:rsidRPr="00593965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593965">
        <w:rPr>
          <w:rFonts w:ascii="Angsana New" w:hAnsi="Angsana New"/>
          <w:sz w:val="28"/>
          <w:szCs w:val="28"/>
        </w:rPr>
        <w:t>30</w:t>
      </w:r>
      <w:r w:rsidRPr="00593965">
        <w:rPr>
          <w:rFonts w:ascii="Angsana New" w:hAnsi="Angsana New"/>
          <w:sz w:val="28"/>
          <w:szCs w:val="28"/>
          <w:cs/>
        </w:rPr>
        <w:t xml:space="preserve"> </w:t>
      </w:r>
      <w:r w:rsidR="00DE4F7B">
        <w:rPr>
          <w:rFonts w:ascii="Angsana New" w:hAnsi="Angsana New" w:hint="cs"/>
          <w:sz w:val="28"/>
          <w:szCs w:val="28"/>
          <w:cs/>
        </w:rPr>
        <w:t>กันยายน</w:t>
      </w:r>
      <w:r w:rsidRPr="00593965">
        <w:rPr>
          <w:rFonts w:ascii="Angsana New" w:hAnsi="Angsana New"/>
          <w:sz w:val="28"/>
          <w:szCs w:val="28"/>
          <w:cs/>
        </w:rPr>
        <w:t xml:space="preserve"> </w:t>
      </w:r>
      <w:r w:rsidRPr="00593965">
        <w:rPr>
          <w:rFonts w:ascii="Angsana New" w:hAnsi="Angsana New"/>
          <w:sz w:val="28"/>
          <w:szCs w:val="28"/>
        </w:rPr>
        <w:t>2565</w:t>
      </w:r>
      <w:r w:rsidRPr="0059396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74" w:type="dxa"/>
        <w:tblInd w:w="3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23"/>
        <w:gridCol w:w="3251"/>
      </w:tblGrid>
      <w:tr w:rsidR="008E21A3" w:rsidRPr="00656B26" w14:paraId="7324C178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663769E3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  <w:vAlign w:val="bottom"/>
          </w:tcPr>
          <w:p w14:paraId="76E610F0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21A3" w:rsidRPr="00656B26" w14:paraId="548D6068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641F0337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1" w:type="dxa"/>
            <w:tcBorders>
              <w:top w:val="single" w:sz="4" w:space="0" w:color="auto"/>
            </w:tcBorders>
          </w:tcPr>
          <w:p w14:paraId="14CB411B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</w:tc>
      </w:tr>
      <w:tr w:rsidR="008E21A3" w:rsidRPr="00656B26" w14:paraId="7A0C4A96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4EB84714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14:paraId="0E8BA72E" w14:textId="77777777" w:rsidR="008E21A3" w:rsidRPr="00EC5FC2" w:rsidRDefault="008E21A3" w:rsidP="00983E5F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1E994C2E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1A3" w:rsidRPr="005764E7" w14:paraId="5EE44D09" w14:textId="77777777" w:rsidTr="00074EA0">
        <w:trPr>
          <w:cantSplit/>
          <w:trHeight w:hRule="exact" w:val="432"/>
        </w:trPr>
        <w:tc>
          <w:tcPr>
            <w:tcW w:w="6023" w:type="dxa"/>
          </w:tcPr>
          <w:p w14:paraId="44966071" w14:textId="3EC63A67" w:rsidR="008E21A3" w:rsidRPr="00656B26" w:rsidRDefault="008E21A3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FEA3F2" w14:textId="5B726F40" w:rsidR="008E21A3" w:rsidRPr="008E21A3" w:rsidRDefault="008E21A3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E21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22,9</w:t>
            </w:r>
            <w:r w:rsidR="00C603B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</w:p>
        </w:tc>
      </w:tr>
      <w:tr w:rsidR="008E21A3" w:rsidRPr="00625007" w14:paraId="263866A3" w14:textId="77777777" w:rsidTr="00074EA0">
        <w:trPr>
          <w:cantSplit/>
          <w:trHeight w:hRule="exact" w:val="432"/>
        </w:trPr>
        <w:tc>
          <w:tcPr>
            <w:tcW w:w="6023" w:type="dxa"/>
          </w:tcPr>
          <w:p w14:paraId="776C2F1A" w14:textId="77777777" w:rsidR="008E21A3" w:rsidRPr="005764E7" w:rsidRDefault="008E21A3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251" w:type="dxa"/>
            <w:shd w:val="clear" w:color="auto" w:fill="FFFFFF" w:themeFill="background1"/>
            <w:vAlign w:val="center"/>
          </w:tcPr>
          <w:p w14:paraId="0C57FAAD" w14:textId="1FA735F5" w:rsidR="008E21A3" w:rsidRPr="00625007" w:rsidRDefault="00074EA0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1,550</w:t>
            </w:r>
          </w:p>
        </w:tc>
      </w:tr>
      <w:tr w:rsidR="008E21A3" w:rsidRPr="00455117" w14:paraId="4A806F97" w14:textId="77777777" w:rsidTr="00074EA0">
        <w:trPr>
          <w:cantSplit/>
          <w:trHeight w:hRule="exact" w:val="432"/>
        </w:trPr>
        <w:tc>
          <w:tcPr>
            <w:tcW w:w="6023" w:type="dxa"/>
            <w:shd w:val="clear" w:color="auto" w:fill="auto"/>
          </w:tcPr>
          <w:p w14:paraId="5CC63FFF" w14:textId="77777777" w:rsidR="008E21A3" w:rsidRPr="00455117" w:rsidRDefault="008E21A3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จำหน่ายระหว่าง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วด</w:t>
            </w:r>
          </w:p>
        </w:tc>
        <w:tc>
          <w:tcPr>
            <w:tcW w:w="3251" w:type="dxa"/>
            <w:shd w:val="clear" w:color="auto" w:fill="FFFFFF" w:themeFill="background1"/>
            <w:vAlign w:val="center"/>
          </w:tcPr>
          <w:p w14:paraId="3C921019" w14:textId="6CCDC7CD" w:rsidR="008E21A3" w:rsidRPr="00455117" w:rsidRDefault="00074EA0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E21A3" w:rsidRPr="00455117" w14:paraId="246FD50B" w14:textId="77777777" w:rsidTr="00074EA0">
        <w:trPr>
          <w:cantSplit/>
          <w:trHeight w:hRule="exact" w:val="432"/>
        </w:trPr>
        <w:tc>
          <w:tcPr>
            <w:tcW w:w="6023" w:type="dxa"/>
            <w:shd w:val="clear" w:color="auto" w:fill="auto"/>
          </w:tcPr>
          <w:p w14:paraId="1ECBCB36" w14:textId="77777777" w:rsidR="008E21A3" w:rsidRPr="00656B26" w:rsidRDefault="008E21A3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251" w:type="dxa"/>
            <w:shd w:val="clear" w:color="auto" w:fill="FFFFFF" w:themeFill="background1"/>
            <w:vAlign w:val="center"/>
          </w:tcPr>
          <w:p w14:paraId="0B3FAA2A" w14:textId="045F886F" w:rsidR="008E21A3" w:rsidRPr="00455117" w:rsidRDefault="00074EA0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(2,772)</w:t>
            </w:r>
          </w:p>
        </w:tc>
      </w:tr>
      <w:tr w:rsidR="008E21A3" w:rsidRPr="003E3B5D" w14:paraId="03ABC63A" w14:textId="77777777" w:rsidTr="00074EA0">
        <w:trPr>
          <w:cantSplit/>
          <w:trHeight w:hRule="exact" w:val="432"/>
        </w:trPr>
        <w:tc>
          <w:tcPr>
            <w:tcW w:w="6023" w:type="dxa"/>
          </w:tcPr>
          <w:p w14:paraId="714CBAEB" w14:textId="60DD411F" w:rsidR="008E21A3" w:rsidRPr="003E3B5D" w:rsidRDefault="008E21A3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</w:t>
            </w:r>
            <w:r w:rsidR="00965FA7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5FA7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65FA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965FA7"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E4F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965FA7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7ABC4DB" w14:textId="755AB535" w:rsidR="008E21A3" w:rsidRPr="003E3B5D" w:rsidRDefault="00074EA0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A127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AA6E3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</w:tbl>
    <w:p w14:paraId="2D0BDAD1" w14:textId="3AD661F6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4D78F2A2" w14:textId="340109A5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26DBBBC9" w14:textId="56BFD460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18435639" w14:textId="6A4F7909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5E32E2E" w14:textId="776F615E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6F73801" w14:textId="552C44B8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E4E1FE5" w14:textId="4C4BC09B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1128E10A" w14:textId="77777777" w:rsidR="00C603B8" w:rsidRDefault="00C603B8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7ABD98B" w14:textId="46C59D09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AC9257F" w14:textId="0CD8721E" w:rsidR="00B81792" w:rsidRDefault="00B81792" w:rsidP="00B8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669EA5AA" w14:textId="77777777" w:rsidR="00373D29" w:rsidRPr="00B81792" w:rsidRDefault="00373D29" w:rsidP="00B8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850DA2" w14:textId="74B6257D" w:rsidR="009A2297" w:rsidRPr="00A6631C" w:rsidRDefault="00A94DE6" w:rsidP="00BF430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9E84E7A" w14:textId="66C55918" w:rsidR="00DD7AB1" w:rsidRPr="00DD7AB1" w:rsidRDefault="00DD7AB1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 w:hanging="1133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b/>
          <w:bCs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6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63"/>
        <w:gridCol w:w="1984"/>
        <w:gridCol w:w="284"/>
        <w:gridCol w:w="1833"/>
      </w:tblGrid>
      <w:tr w:rsidR="00F7083C" w:rsidRPr="005764E7" w14:paraId="720F06F4" w14:textId="77777777" w:rsidTr="00225DE1">
        <w:trPr>
          <w:trHeight w:hRule="exact" w:val="403"/>
        </w:trPr>
        <w:tc>
          <w:tcPr>
            <w:tcW w:w="5563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225DE1">
        <w:trPr>
          <w:trHeight w:hRule="exact" w:val="428"/>
        </w:trPr>
        <w:tc>
          <w:tcPr>
            <w:tcW w:w="5563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47F5A327"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233ACEF7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225DE1">
        <w:trPr>
          <w:trHeight w:hRule="exact" w:val="409"/>
        </w:trPr>
        <w:tc>
          <w:tcPr>
            <w:tcW w:w="5563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4F029A09"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14:paraId="121C758F" w14:textId="77777777" w:rsidTr="00225DE1">
        <w:trPr>
          <w:trHeight w:hRule="exact" w:val="403"/>
        </w:trPr>
        <w:tc>
          <w:tcPr>
            <w:tcW w:w="5563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225DE1">
        <w:trPr>
          <w:trHeight w:hRule="exact" w:val="403"/>
        </w:trPr>
        <w:tc>
          <w:tcPr>
            <w:tcW w:w="5563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0387DB5" w14:textId="0C62FEBB" w:rsidR="00F7083C" w:rsidRPr="00D623DB" w:rsidRDefault="00965FA7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8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6031"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1814B77E" w14:textId="65A1A999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7083C" w:rsidRPr="005764E7" w14:paraId="693452E9" w14:textId="77777777" w:rsidTr="00225DE1">
        <w:trPr>
          <w:trHeight w:hRule="exact" w:val="403"/>
        </w:trPr>
        <w:tc>
          <w:tcPr>
            <w:tcW w:w="5563" w:type="dxa"/>
          </w:tcPr>
          <w:p w14:paraId="64483F2F" w14:textId="6B6DC28E" w:rsidR="00F7083C" w:rsidRPr="005764E7" w:rsidRDefault="00F7083C" w:rsidP="00BF4308">
            <w:pPr>
              <w:pStyle w:val="Heading5"/>
              <w:spacing w:line="240" w:lineRule="auto"/>
              <w:ind w:left="49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D6268" w14:paraId="2AA8BAD4" w14:textId="77777777" w:rsidTr="002C6B95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175DB47A" w14:textId="0AA64A81" w:rsidR="00F7083C" w:rsidRPr="002C6B95" w:rsidRDefault="000C392F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171"/>
              <w:rPr>
                <w:rFonts w:ascii="Angsana New" w:hAnsi="Angsana New"/>
                <w:sz w:val="28"/>
                <w:szCs w:val="28"/>
              </w:rPr>
            </w:pPr>
            <w:r w:rsidRPr="002C6B95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2C6B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2C6B95">
              <w:rPr>
                <w:rFonts w:ascii="Angsana New" w:hAnsi="Angsana New"/>
                <w:sz w:val="28"/>
                <w:szCs w:val="28"/>
              </w:rPr>
              <w:t>3</w:t>
            </w:r>
            <w:r w:rsidR="00EF1D5F" w:rsidRPr="002C6B95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2C6B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88A" w:rsidRPr="002C6B9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847AB" w:rsidRPr="002C6B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7AB1" w:rsidRPr="002C6B95">
              <w:rPr>
                <w:rFonts w:ascii="Angsana New" w:hAnsi="Angsana New"/>
                <w:sz w:val="28"/>
                <w:szCs w:val="28"/>
              </w:rPr>
              <w:t>256</w:t>
            </w:r>
            <w:r w:rsidR="00346EA1" w:rsidRPr="002C6B95">
              <w:rPr>
                <w:rFonts w:ascii="Angsana New" w:hAnsi="Angsana New"/>
                <w:sz w:val="28"/>
                <w:szCs w:val="28"/>
              </w:rPr>
              <w:t>5</w:t>
            </w:r>
            <w:r w:rsidR="00DD7AB1" w:rsidRPr="002C6B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2C6B95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307E22" w:rsidRPr="002C6B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C6B95" w:rsidRPr="002C6B95">
              <w:rPr>
                <w:rFonts w:ascii="Angsana New" w:hAnsi="Angsana New"/>
                <w:sz w:val="28"/>
                <w:szCs w:val="28"/>
              </w:rPr>
              <w:t>5.82</w:t>
            </w:r>
            <w:r w:rsidR="0052239D" w:rsidRPr="002C6B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2C6B95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2C6B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6B95" w:rsidRPr="002C6B95">
              <w:rPr>
                <w:rFonts w:ascii="Angsana New" w:hAnsi="Angsana New"/>
                <w:sz w:val="28"/>
                <w:szCs w:val="28"/>
              </w:rPr>
              <w:t>7.35</w:t>
            </w:r>
            <w:r w:rsidR="00F7083C" w:rsidRPr="002C6B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2C6B95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  <w:shd w:val="clear" w:color="auto" w:fill="auto"/>
          </w:tcPr>
          <w:p w14:paraId="00E15B28" w14:textId="77777777" w:rsidR="00F7083C" w:rsidRPr="002C6B95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</w:tcPr>
          <w:p w14:paraId="6072AECC" w14:textId="77777777" w:rsidR="00F7083C" w:rsidRPr="002C6B95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D6268" w14:paraId="5354B34F" w14:textId="77777777" w:rsidTr="002C6B95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2614197B" w14:textId="38617BE5" w:rsidR="00F7083C" w:rsidRPr="002C6B95" w:rsidRDefault="00F7083C" w:rsidP="00BF4308">
            <w:pPr>
              <w:pStyle w:val="Heading5"/>
              <w:spacing w:line="240" w:lineRule="auto"/>
              <w:ind w:left="775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346EA1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0C392F"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52239D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F66031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.8</w:t>
            </w:r>
            <w:r w:rsidR="00346EA1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7.75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223B94" w14:textId="05E4CE06" w:rsidR="00F7083C" w:rsidRPr="002C6B95" w:rsidRDefault="002C6B95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4,038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5489EF" w14:textId="77777777" w:rsidR="00F7083C" w:rsidRPr="002C6B95" w:rsidRDefault="00F7083C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5E3C88B0" w14:textId="701049F2" w:rsidR="00F7083C" w:rsidRPr="002C6B95" w:rsidRDefault="00346EA1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5,966</w:t>
            </w:r>
          </w:p>
        </w:tc>
      </w:tr>
      <w:tr w:rsidR="00F7083C" w:rsidRPr="005D6268" w14:paraId="4185703C" w14:textId="77777777" w:rsidTr="002C6B95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736FC2B3" w14:textId="05B7E238" w:rsidR="00F7083C" w:rsidRPr="002C6B95" w:rsidRDefault="00F7083C" w:rsidP="00BF4308">
            <w:pPr>
              <w:pStyle w:val="Heading5"/>
              <w:spacing w:line="240" w:lineRule="auto"/>
              <w:ind w:left="491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8D478A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08EB2F62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D6268" w14:paraId="4F1092D1" w14:textId="77777777" w:rsidTr="002C6B95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372F7907" w14:textId="53BCD18E" w:rsidR="00F7083C" w:rsidRPr="002C6B95" w:rsidRDefault="00F7083C" w:rsidP="00BF4308">
            <w:pPr>
              <w:pStyle w:val="Heading5"/>
              <w:spacing w:line="240" w:lineRule="auto"/>
              <w:ind w:left="49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2C31B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784A223E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D6268" w14:paraId="13488F5D" w14:textId="77777777" w:rsidTr="002C6B95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49DD4427" w14:textId="1DAFE38D" w:rsidR="00F7083C" w:rsidRPr="002C6B95" w:rsidRDefault="000C392F" w:rsidP="00BF4308">
            <w:pPr>
              <w:pStyle w:val="Heading5"/>
              <w:spacing w:line="240" w:lineRule="auto"/>
              <w:ind w:left="775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847AB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EF1D5F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1847AB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0288A"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="001847AB"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346EA1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</w:t>
            </w:r>
            <w:r w:rsidR="00BD771F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2C6B95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1.15</w:t>
            </w:r>
            <w:r w:rsidR="005C061B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D771F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2C6B95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2.3</w:t>
            </w:r>
            <w:r w:rsidR="00BD771F"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D771F"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4B40E2C5" w14:textId="77777777" w:rsidR="00F7083C" w:rsidRPr="002C6B95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46EA1" w:rsidRPr="005D6268" w14:paraId="3A574DE0" w14:textId="77777777" w:rsidTr="002C6B95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61B0968F" w14:textId="5A73864D" w:rsidR="00346EA1" w:rsidRPr="002C6B95" w:rsidRDefault="00346EA1" w:rsidP="00BF4308">
            <w:pPr>
              <w:pStyle w:val="Heading5"/>
              <w:spacing w:line="240" w:lineRule="auto"/>
              <w:ind w:left="775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2564</w:t>
            </w:r>
            <w:r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1.20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2.23</w:t>
            </w: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Pr="002C6B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8CD97E" w14:textId="551AB64B" w:rsidR="00346EA1" w:rsidRPr="002C6B95" w:rsidRDefault="002C6B95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80A60C" w14:textId="77777777" w:rsidR="00346EA1" w:rsidRPr="002C6B95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3E6EC3B8" w14:textId="57EDF2AE" w:rsidR="00346EA1" w:rsidRPr="002C6B95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6B9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</w:tr>
      <w:tr w:rsidR="00346EA1" w:rsidRPr="005D6268" w14:paraId="5C1FAD4A" w14:textId="77777777" w:rsidTr="002C6B95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425350A8" w14:textId="5DCA78CB" w:rsidR="00346EA1" w:rsidRPr="002C6B95" w:rsidRDefault="00346EA1" w:rsidP="00BF4308">
            <w:pPr>
              <w:pStyle w:val="Heading5"/>
              <w:spacing w:line="240" w:lineRule="auto"/>
              <w:ind w:left="491"/>
              <w:rPr>
                <w:rFonts w:ascii="Angsana New" w:hAnsi="Angsana New"/>
                <w:sz w:val="28"/>
                <w:szCs w:val="28"/>
              </w:rPr>
            </w:pPr>
            <w:r w:rsidRPr="002C6B95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A2569" w14:textId="7629D004" w:rsidR="00346EA1" w:rsidRPr="002C6B95" w:rsidRDefault="002C6B95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6B95">
              <w:rPr>
                <w:rFonts w:ascii="Angsana New" w:hAnsi="Angsana New"/>
                <w:sz w:val="28"/>
                <w:szCs w:val="28"/>
                <w:lang w:val="en-US"/>
              </w:rPr>
              <w:t>224,038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89E198" w14:textId="77777777" w:rsidR="00346EA1" w:rsidRPr="002C6B95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063C1" w14:textId="0567822C" w:rsidR="00346EA1" w:rsidRPr="002C6B95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6B95">
              <w:rPr>
                <w:rFonts w:ascii="Angsana New" w:hAnsi="Angsana New"/>
                <w:sz w:val="28"/>
                <w:szCs w:val="28"/>
                <w:lang w:val="en-US"/>
              </w:rPr>
              <w:t>240,966</w:t>
            </w:r>
          </w:p>
        </w:tc>
      </w:tr>
    </w:tbl>
    <w:p w14:paraId="561537BA" w14:textId="37C8CD68" w:rsidR="00A1641A" w:rsidRPr="00B9064F" w:rsidRDefault="00965FA7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5D6268">
        <w:rPr>
          <w:rFonts w:ascii="Angsana New" w:hAnsi="Angsana New"/>
          <w:sz w:val="28"/>
          <w:szCs w:val="28"/>
          <w:cs/>
        </w:rPr>
        <w:t xml:space="preserve">วันที่ </w:t>
      </w:r>
      <w:r w:rsidRPr="005D6268">
        <w:rPr>
          <w:rFonts w:ascii="Angsana New" w:hAnsi="Angsana New"/>
          <w:sz w:val="28"/>
          <w:szCs w:val="28"/>
        </w:rPr>
        <w:t>3</w:t>
      </w:r>
      <w:r w:rsidRPr="005D6268">
        <w:rPr>
          <w:rFonts w:ascii="Angsana New" w:hAnsi="Angsana New"/>
          <w:sz w:val="28"/>
          <w:szCs w:val="28"/>
          <w:lang w:val="en-ZW"/>
        </w:rPr>
        <w:t>0</w:t>
      </w:r>
      <w:r w:rsidRPr="005D6268">
        <w:rPr>
          <w:rFonts w:ascii="Angsana New" w:hAnsi="Angsana New"/>
          <w:sz w:val="28"/>
          <w:szCs w:val="28"/>
          <w:cs/>
        </w:rPr>
        <w:t xml:space="preserve"> </w:t>
      </w:r>
      <w:r w:rsidR="0060288A">
        <w:rPr>
          <w:rFonts w:ascii="Angsana New" w:hAnsi="Angsana New" w:hint="cs"/>
          <w:sz w:val="28"/>
          <w:szCs w:val="28"/>
          <w:cs/>
        </w:rPr>
        <w:t>กันยายน</w:t>
      </w:r>
      <w:r w:rsidRPr="005D6268">
        <w:rPr>
          <w:rFonts w:ascii="Angsana New" w:hAnsi="Angsana New"/>
          <w:sz w:val="28"/>
          <w:szCs w:val="28"/>
          <w:cs/>
        </w:rPr>
        <w:t xml:space="preserve"> </w:t>
      </w:r>
      <w:r w:rsidRPr="005D6268">
        <w:rPr>
          <w:rFonts w:ascii="Angsana New" w:hAnsi="Angsana New"/>
          <w:spacing w:val="-2"/>
          <w:sz w:val="28"/>
          <w:szCs w:val="28"/>
        </w:rPr>
        <w:t xml:space="preserve">2565 </w:t>
      </w:r>
      <w:r w:rsidR="00A94DE6" w:rsidRPr="005D6268">
        <w:rPr>
          <w:rFonts w:ascii="Angsana New" w:hAnsi="Angsana New"/>
          <w:spacing w:val="4"/>
          <w:sz w:val="28"/>
          <w:szCs w:val="28"/>
          <w:cs/>
        </w:rPr>
        <w:t>และ</w:t>
      </w:r>
      <w:r w:rsidR="001C6DAB" w:rsidRPr="005D6268">
        <w:rPr>
          <w:rFonts w:ascii="Angsana New" w:hAnsi="Angsana New"/>
          <w:spacing w:val="4"/>
          <w:sz w:val="28"/>
          <w:szCs w:val="28"/>
        </w:rPr>
        <w:t xml:space="preserve"> </w:t>
      </w:r>
      <w:r w:rsidR="00802B4D" w:rsidRPr="005D6268">
        <w:rPr>
          <w:rFonts w:ascii="Angsana New" w:hAnsi="Angsana New"/>
          <w:spacing w:val="4"/>
          <w:sz w:val="28"/>
          <w:szCs w:val="28"/>
        </w:rPr>
        <w:t xml:space="preserve">31 </w:t>
      </w:r>
      <w:r w:rsidR="00802B4D" w:rsidRPr="005D626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807CBA" w:rsidRPr="005D6268">
        <w:rPr>
          <w:rFonts w:ascii="Angsana New" w:hAnsi="Angsana New"/>
          <w:spacing w:val="4"/>
          <w:sz w:val="28"/>
          <w:szCs w:val="28"/>
        </w:rPr>
        <w:t>256</w:t>
      </w:r>
      <w:r w:rsidR="00346EA1" w:rsidRPr="005D6268">
        <w:rPr>
          <w:rFonts w:ascii="Angsana New" w:hAnsi="Angsana New"/>
          <w:spacing w:val="4"/>
          <w:sz w:val="28"/>
          <w:szCs w:val="28"/>
        </w:rPr>
        <w:t>4</w:t>
      </w:r>
      <w:r w:rsidR="00A94DE6" w:rsidRPr="005D6268">
        <w:rPr>
          <w:rFonts w:ascii="Angsana New" w:hAnsi="Angsana New"/>
          <w:spacing w:val="4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</w:t>
      </w:r>
      <w:r w:rsidR="00A94DE6" w:rsidRPr="00B9064F">
        <w:rPr>
          <w:rFonts w:ascii="Angsana New" w:hAnsi="Angsana New"/>
          <w:spacing w:val="4"/>
          <w:sz w:val="28"/>
          <w:szCs w:val="28"/>
          <w:cs/>
        </w:rPr>
        <w:t>งเหลือ</w:t>
      </w:r>
      <w:r w:rsidR="00BE1247" w:rsidRPr="00B9064F">
        <w:rPr>
          <w:rFonts w:ascii="Angsana New" w:hAnsi="Angsana New"/>
          <w:spacing w:val="4"/>
          <w:sz w:val="28"/>
          <w:szCs w:val="28"/>
          <w:cs/>
        </w:rPr>
        <w:t>จำนวน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2301B4">
        <w:rPr>
          <w:rFonts w:ascii="Angsana New" w:hAnsi="Angsana New"/>
          <w:spacing w:val="4"/>
          <w:sz w:val="28"/>
          <w:szCs w:val="28"/>
        </w:rPr>
        <w:t>3</w:t>
      </w:r>
      <w:r w:rsidR="001C322E">
        <w:rPr>
          <w:rFonts w:ascii="Angsana New" w:hAnsi="Angsana New"/>
          <w:spacing w:val="4"/>
          <w:sz w:val="28"/>
          <w:szCs w:val="28"/>
        </w:rPr>
        <w:t>7</w:t>
      </w:r>
      <w:r w:rsidR="00E857F0">
        <w:rPr>
          <w:rFonts w:ascii="Angsana New" w:hAnsi="Angsana New"/>
          <w:spacing w:val="4"/>
          <w:sz w:val="28"/>
          <w:szCs w:val="28"/>
        </w:rPr>
        <w:t>3</w:t>
      </w:r>
      <w:r w:rsidR="0060288A">
        <w:rPr>
          <w:rFonts w:ascii="Angsana New" w:hAnsi="Angsana New"/>
          <w:spacing w:val="4"/>
          <w:sz w:val="28"/>
          <w:szCs w:val="28"/>
        </w:rPr>
        <w:t xml:space="preserve"> </w:t>
      </w:r>
      <w:r w:rsidR="00A94DE6" w:rsidRPr="00B9064F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C603B8">
        <w:rPr>
          <w:rFonts w:ascii="Angsana New" w:hAnsi="Angsana New"/>
          <w:spacing w:val="4"/>
          <w:sz w:val="28"/>
          <w:szCs w:val="28"/>
        </w:rPr>
        <w:t>307</w:t>
      </w:r>
      <w:r w:rsidR="00A94DE6"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14A3E591" w14:textId="411FD0AB" w:rsidR="004B4A44" w:rsidRPr="005764E7" w:rsidRDefault="004B4A44" w:rsidP="00BF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802B4D">
        <w:rPr>
          <w:rFonts w:ascii="Angsana New" w:hAnsi="Angsana New" w:hint="cs"/>
          <w:sz w:val="28"/>
          <w:szCs w:val="28"/>
          <w:cs/>
        </w:rPr>
        <w:t>งวด</w:t>
      </w:r>
      <w:r w:rsidR="0060288A">
        <w:rPr>
          <w:rFonts w:ascii="Angsana New" w:hAnsi="Angsana New" w:hint="cs"/>
          <w:sz w:val="28"/>
          <w:szCs w:val="28"/>
          <w:cs/>
        </w:rPr>
        <w:t>เก้า</w:t>
      </w:r>
      <w:r w:rsidR="00346EA1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965FA7">
        <w:rPr>
          <w:rFonts w:ascii="Angsana New" w:hAnsi="Angsana New"/>
          <w:sz w:val="28"/>
          <w:szCs w:val="28"/>
        </w:rPr>
        <w:t xml:space="preserve">30 </w:t>
      </w:r>
      <w:r w:rsidR="0060288A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346EA1">
        <w:rPr>
          <w:rFonts w:ascii="Angsana New" w:hAnsi="Angsana New"/>
          <w:sz w:val="28"/>
          <w:szCs w:val="28"/>
        </w:rPr>
        <w:t>5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76" w:type="pct"/>
        <w:tblInd w:w="250" w:type="dxa"/>
        <w:tblLook w:val="0000" w:firstRow="0" w:lastRow="0" w:firstColumn="0" w:lastColumn="0" w:noHBand="0" w:noVBand="0"/>
      </w:tblPr>
      <w:tblGrid>
        <w:gridCol w:w="5127"/>
        <w:gridCol w:w="4252"/>
      </w:tblGrid>
      <w:tr w:rsidR="00C01784" w:rsidRPr="005764E7" w14:paraId="6B7DF535" w14:textId="77777777" w:rsidTr="00225DE1">
        <w:trPr>
          <w:trHeight w:hRule="exact" w:val="431"/>
        </w:trPr>
        <w:tc>
          <w:tcPr>
            <w:tcW w:w="2733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A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225DE1">
        <w:trPr>
          <w:trHeight w:hRule="exact" w:val="431"/>
        </w:trPr>
        <w:tc>
          <w:tcPr>
            <w:tcW w:w="2733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pct"/>
            <w:tcBorders>
              <w:top w:val="single" w:sz="4" w:space="0" w:color="auto"/>
            </w:tcBorders>
            <w:vAlign w:val="bottom"/>
          </w:tcPr>
          <w:p w14:paraId="37191FF2" w14:textId="116629CA"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59EB5BE2" w14:textId="77777777"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225DE1">
        <w:trPr>
          <w:trHeight w:hRule="exact" w:val="431"/>
        </w:trPr>
        <w:tc>
          <w:tcPr>
            <w:tcW w:w="2733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pct"/>
            <w:tcBorders>
              <w:bottom w:val="single" w:sz="4" w:space="0" w:color="auto"/>
            </w:tcBorders>
            <w:vAlign w:val="bottom"/>
          </w:tcPr>
          <w:p w14:paraId="700F8A30" w14:textId="192B4B2D"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14:paraId="742C9804" w14:textId="77777777" w:rsidTr="00225DE1">
        <w:trPr>
          <w:trHeight w:hRule="exact" w:val="431"/>
        </w:trPr>
        <w:tc>
          <w:tcPr>
            <w:tcW w:w="2733" w:type="pct"/>
            <w:vAlign w:val="bottom"/>
          </w:tcPr>
          <w:p w14:paraId="598946E9" w14:textId="74F47654" w:rsidR="00C01784" w:rsidRPr="005764E7" w:rsidRDefault="00C01784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 w:right="-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="00D5793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240CD" w14:textId="52155A07" w:rsidR="00C01784" w:rsidRPr="005764E7" w:rsidRDefault="00346EA1" w:rsidP="00524A52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288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</w:t>
            </w:r>
            <w:r w:rsidR="006E7A6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5764E7" w14:paraId="34D571A7" w14:textId="77777777" w:rsidTr="002C6B95">
        <w:trPr>
          <w:trHeight w:hRule="exact" w:val="431"/>
        </w:trPr>
        <w:tc>
          <w:tcPr>
            <w:tcW w:w="2733" w:type="pct"/>
            <w:shd w:val="clear" w:color="auto" w:fill="auto"/>
            <w:vAlign w:val="bottom"/>
          </w:tcPr>
          <w:p w14:paraId="6DD0BD5A" w14:textId="5D892384" w:rsidR="00C01784" w:rsidRPr="00656B26" w:rsidRDefault="00C01784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F12E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7" w:type="pct"/>
            <w:shd w:val="clear" w:color="auto" w:fill="auto"/>
            <w:vAlign w:val="bottom"/>
          </w:tcPr>
          <w:p w14:paraId="7BFD05D3" w14:textId="3D7B7B20" w:rsidR="00C01784" w:rsidRPr="005764E7" w:rsidRDefault="002C6B95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1C322E">
              <w:rPr>
                <w:rFonts w:ascii="Angsana New" w:hAnsi="Angsana New"/>
                <w:sz w:val="28"/>
                <w:szCs w:val="28"/>
              </w:rPr>
              <w:t>365,000</w:t>
            </w:r>
          </w:p>
        </w:tc>
      </w:tr>
      <w:tr w:rsidR="00C01784" w:rsidRPr="005764E7" w14:paraId="50AA71C9" w14:textId="77777777" w:rsidTr="002C6B95">
        <w:trPr>
          <w:trHeight w:hRule="exact" w:val="431"/>
        </w:trPr>
        <w:tc>
          <w:tcPr>
            <w:tcW w:w="2733" w:type="pct"/>
            <w:shd w:val="clear" w:color="auto" w:fill="auto"/>
            <w:vAlign w:val="bottom"/>
          </w:tcPr>
          <w:p w14:paraId="7B75F333" w14:textId="7905A699" w:rsidR="00C01784" w:rsidRPr="00656B26" w:rsidRDefault="00C01784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4C4448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</w:t>
            </w:r>
            <w:r w:rsidR="00F12E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095B10BD" w:rsidR="00C01784" w:rsidRPr="005764E7" w:rsidRDefault="002C6B95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1C322E">
              <w:rPr>
                <w:rFonts w:ascii="Angsana New" w:hAnsi="Angsana New"/>
                <w:sz w:val="28"/>
                <w:szCs w:val="28"/>
              </w:rPr>
              <w:t>380,000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784" w:rsidRPr="005764E7" w14:paraId="278B358B" w14:textId="77777777" w:rsidTr="002C6B95">
        <w:trPr>
          <w:trHeight w:hRule="exact" w:val="431"/>
        </w:trPr>
        <w:tc>
          <w:tcPr>
            <w:tcW w:w="2733" w:type="pct"/>
            <w:shd w:val="clear" w:color="auto" w:fill="auto"/>
            <w:vAlign w:val="bottom"/>
          </w:tcPr>
          <w:p w14:paraId="35DBFE5E" w14:textId="20A5ADDB" w:rsidR="00C01784" w:rsidRPr="00FD6FF5" w:rsidRDefault="00936F2E" w:rsidP="00BF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</w:t>
            </w:r>
            <w:r w:rsidR="00D57938" w:rsidRPr="00D579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</w:t>
            </w:r>
            <w:r w:rsidR="00D579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965F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028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965F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5BAF74C2" w:rsidR="00C01784" w:rsidRPr="00FD6FF5" w:rsidRDefault="002C6B95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220,000</w:t>
            </w:r>
          </w:p>
        </w:tc>
      </w:tr>
    </w:tbl>
    <w:p w14:paraId="3924D25C" w14:textId="77777777" w:rsidR="00BF4040" w:rsidRPr="00BF4040" w:rsidRDefault="00BF4040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8"/>
          <w:szCs w:val="8"/>
        </w:rPr>
      </w:pPr>
    </w:p>
    <w:p w14:paraId="4CE32E5B" w14:textId="42763D3D" w:rsidR="00661705" w:rsidRDefault="00661705" w:rsidP="0066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1C0BD01A" w14:textId="70B6D328" w:rsidR="00022714" w:rsidRDefault="00022714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30CF87FD" w14:textId="77777777" w:rsidR="00373D29" w:rsidRDefault="00373D29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55E84888" w14:textId="77777777" w:rsidR="00022714" w:rsidRPr="00F832AC" w:rsidRDefault="00022714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377246F4" w14:textId="617C3B93" w:rsidR="003C502A" w:rsidRPr="005E2435" w:rsidRDefault="00C8551D" w:rsidP="00BF430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CD40AE">
        <w:rPr>
          <w:rFonts w:ascii="Angsana New" w:hAnsi="Angsana New"/>
          <w:b/>
          <w:bCs/>
          <w:sz w:val="28"/>
          <w:szCs w:val="28"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pPr w:leftFromText="180" w:rightFromText="180" w:vertAnchor="text" w:horzAnchor="margin" w:tblpXSpec="center" w:tblpY="114"/>
        <w:tblW w:w="5062" w:type="pct"/>
        <w:tblLook w:val="04A0" w:firstRow="1" w:lastRow="0" w:firstColumn="1" w:lastColumn="0" w:noHBand="0" w:noVBand="1"/>
      </w:tblPr>
      <w:tblGrid>
        <w:gridCol w:w="5739"/>
        <w:gridCol w:w="1153"/>
        <w:gridCol w:w="277"/>
        <w:gridCol w:w="1131"/>
        <w:gridCol w:w="284"/>
        <w:gridCol w:w="1153"/>
      </w:tblGrid>
      <w:tr w:rsidR="00DC1EE1" w:rsidRPr="000103E1" w14:paraId="042B3D26" w14:textId="77777777" w:rsidTr="00570C70">
        <w:trPr>
          <w:trHeight w:val="263"/>
        </w:trPr>
        <w:tc>
          <w:tcPr>
            <w:tcW w:w="2947" w:type="pct"/>
          </w:tcPr>
          <w:p w14:paraId="11D07422" w14:textId="77777777" w:rsidR="00DC1EE1" w:rsidRPr="000103E1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53" w:type="pct"/>
            <w:gridSpan w:val="5"/>
          </w:tcPr>
          <w:p w14:paraId="0503F719" w14:textId="77777777" w:rsidR="00DC1EE1" w:rsidRPr="0051101B" w:rsidRDefault="00DC1EE1" w:rsidP="00DC1EE1">
            <w:pPr>
              <w:tabs>
                <w:tab w:val="clear" w:pos="4451"/>
                <w:tab w:val="left" w:pos="442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C1EE1" w:rsidRPr="000103E1" w14:paraId="157B0192" w14:textId="77777777" w:rsidTr="00570C70">
        <w:trPr>
          <w:trHeight w:val="369"/>
        </w:trPr>
        <w:tc>
          <w:tcPr>
            <w:tcW w:w="2947" w:type="pct"/>
          </w:tcPr>
          <w:p w14:paraId="09D57DBA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4EE68" w14:textId="1E470C24" w:rsidR="00DC1EE1" w:rsidRPr="0051101B" w:rsidRDefault="001A5133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60288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8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C1EE1"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DC1EE1" w:rsidRPr="000103E1" w14:paraId="2E3808EB" w14:textId="77777777" w:rsidTr="00570C70">
        <w:trPr>
          <w:trHeight w:val="369"/>
        </w:trPr>
        <w:tc>
          <w:tcPr>
            <w:tcW w:w="2947" w:type="pct"/>
          </w:tcPr>
          <w:p w14:paraId="2AF80632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81282EF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4935CB56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FC68B25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ED4C94E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43B9E62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64D3FA8E" w14:textId="77777777" w:rsidTr="00570C70">
        <w:trPr>
          <w:trHeight w:val="369"/>
        </w:trPr>
        <w:tc>
          <w:tcPr>
            <w:tcW w:w="2947" w:type="pct"/>
            <w:vAlign w:val="bottom"/>
          </w:tcPr>
          <w:p w14:paraId="36BAE7D4" w14:textId="77777777" w:rsidR="00DC1EE1" w:rsidRPr="0051101B" w:rsidRDefault="00DC1EE1" w:rsidP="00DC1EE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2" w:type="pct"/>
          </w:tcPr>
          <w:p w14:paraId="3B5C7C4B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66191FA3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DF9A9C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593B502D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</w:tcPr>
          <w:p w14:paraId="537FB1C7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C1EE1" w:rsidRPr="000103E1" w14:paraId="1E5EF0BC" w14:textId="77777777" w:rsidTr="00570C70">
        <w:trPr>
          <w:trHeight w:val="369"/>
        </w:trPr>
        <w:tc>
          <w:tcPr>
            <w:tcW w:w="2947" w:type="pct"/>
            <w:vAlign w:val="bottom"/>
          </w:tcPr>
          <w:p w14:paraId="333FFC91" w14:textId="74CF8AAD" w:rsidR="00DC1EE1" w:rsidRPr="0051101B" w:rsidRDefault="00DC1EE1" w:rsidP="00BF4308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602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1101B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Pr="005110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8C91E7E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16A39D1F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DCF5D78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374188B4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8263F8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5941F701" w14:textId="77777777" w:rsidTr="002301B4">
        <w:trPr>
          <w:trHeight w:val="369"/>
        </w:trPr>
        <w:tc>
          <w:tcPr>
            <w:tcW w:w="2947" w:type="pct"/>
          </w:tcPr>
          <w:p w14:paraId="3B4630F7" w14:textId="61041612" w:rsidR="00DC1EE1" w:rsidRPr="0051101B" w:rsidRDefault="00DC1EE1" w:rsidP="00BF4308">
            <w:pPr>
              <w:tabs>
                <w:tab w:val="clear" w:pos="454"/>
                <w:tab w:val="clear" w:pos="680"/>
              </w:tabs>
              <w:ind w:left="60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</w:tcPr>
          <w:p w14:paraId="0ED15750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100F5AE7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81F044B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8F489D0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857BEDC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62410A9D" w14:textId="77777777" w:rsidTr="002301B4">
        <w:trPr>
          <w:trHeight w:val="369"/>
        </w:trPr>
        <w:tc>
          <w:tcPr>
            <w:tcW w:w="2947" w:type="pct"/>
          </w:tcPr>
          <w:p w14:paraId="52ADCF95" w14:textId="226A77C0" w:rsidR="00DC1EE1" w:rsidRPr="0051101B" w:rsidRDefault="00DC1EE1" w:rsidP="008B47ED">
            <w:pPr>
              <w:tabs>
                <w:tab w:val="clear" w:pos="454"/>
                <w:tab w:val="clear" w:pos="680"/>
                <w:tab w:val="clear" w:pos="907"/>
                <w:tab w:val="left" w:pos="567"/>
                <w:tab w:val="left" w:pos="1169"/>
              </w:tabs>
              <w:ind w:left="1027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</w:tcPr>
          <w:p w14:paraId="71016862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E0E6EF6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AC3BAD7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1E3C463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9F1F496" w14:textId="77777777" w:rsidR="00DC1EE1" w:rsidRPr="002301B4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5244C030" w14:textId="77777777" w:rsidTr="002301B4">
        <w:trPr>
          <w:trHeight w:val="369"/>
        </w:trPr>
        <w:tc>
          <w:tcPr>
            <w:tcW w:w="2947" w:type="pct"/>
          </w:tcPr>
          <w:p w14:paraId="744106FE" w14:textId="6C20095B" w:rsidR="00DC1EE1" w:rsidRPr="00373D29" w:rsidRDefault="00DC1EE1" w:rsidP="008B47E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9"/>
              </w:tabs>
              <w:spacing w:line="240" w:lineRule="auto"/>
              <w:ind w:left="1027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191F8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="00373D29" w:rsidRPr="00373D2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DB635EE" w14:textId="75B311DB" w:rsidR="00DC1EE1" w:rsidRPr="002301B4" w:rsidRDefault="001953B0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301B4" w:rsidRPr="002301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23FEECF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9B96512" w14:textId="125583EF" w:rsidR="00DC1EE1" w:rsidRPr="002301B4" w:rsidRDefault="00A1271E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01B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1953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Pr="002301B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756A1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F733855" w14:textId="6D784129" w:rsidR="00DC1EE1" w:rsidRPr="002301B4" w:rsidRDefault="00A1271E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1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1953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DC1EE1" w:rsidRPr="000103E1" w14:paraId="1E3C1141" w14:textId="77777777" w:rsidTr="002301B4">
        <w:trPr>
          <w:trHeight w:val="369"/>
        </w:trPr>
        <w:tc>
          <w:tcPr>
            <w:tcW w:w="2947" w:type="pct"/>
          </w:tcPr>
          <w:p w14:paraId="328DCAD4" w14:textId="33A8BAEE" w:rsidR="00DC1EE1" w:rsidRPr="0051101B" w:rsidRDefault="00DC1EE1" w:rsidP="00BF4308">
            <w:pPr>
              <w:tabs>
                <w:tab w:val="clear" w:pos="454"/>
                <w:tab w:val="left" w:pos="567"/>
                <w:tab w:val="left" w:pos="601"/>
              </w:tabs>
              <w:ind w:left="60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4AAF53F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D8F1747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57CCAC5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F7BC872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AC5B84C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09F3E54B" w14:textId="77777777" w:rsidTr="002301B4">
        <w:trPr>
          <w:trHeight w:val="369"/>
        </w:trPr>
        <w:tc>
          <w:tcPr>
            <w:tcW w:w="2947" w:type="pct"/>
          </w:tcPr>
          <w:p w14:paraId="016EB5B2" w14:textId="143F2F1E" w:rsidR="00DC1EE1" w:rsidRPr="0051101B" w:rsidRDefault="00DC1EE1" w:rsidP="008B47ED">
            <w:pPr>
              <w:tabs>
                <w:tab w:val="clear" w:pos="454"/>
                <w:tab w:val="clear" w:pos="680"/>
                <w:tab w:val="clear" w:pos="907"/>
                <w:tab w:val="left" w:pos="567"/>
                <w:tab w:val="left" w:pos="744"/>
              </w:tabs>
              <w:ind w:left="744" w:firstLine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F3D214B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732F37E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8B4056C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D40DDE4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8D75FA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1B434147" w14:textId="77777777" w:rsidTr="002301B4">
        <w:trPr>
          <w:trHeight w:val="369"/>
        </w:trPr>
        <w:tc>
          <w:tcPr>
            <w:tcW w:w="2947" w:type="pct"/>
          </w:tcPr>
          <w:p w14:paraId="6CB03041" w14:textId="385845D7" w:rsidR="00DC1EE1" w:rsidRPr="00A1271E" w:rsidRDefault="00DC1EE1" w:rsidP="008B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9"/>
                <w:tab w:val="left" w:pos="1311"/>
              </w:tabs>
              <w:ind w:left="1311" w:hanging="4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="008B47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A604E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ลขาดทุน</w:t>
            </w:r>
            <w:r w:rsidR="009A604E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9A6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E382ECA" w14:textId="515BB58E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C67DAEB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746338E" w14:textId="7A33DEE8" w:rsidR="00DC1EE1" w:rsidRPr="002301B4" w:rsidRDefault="00DC1EE1" w:rsidP="001953B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B347B52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76BBD20" w14:textId="599DCE51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1271E" w:rsidRPr="000103E1" w14:paraId="21CA3814" w14:textId="77777777" w:rsidTr="002301B4">
        <w:trPr>
          <w:trHeight w:val="369"/>
        </w:trPr>
        <w:tc>
          <w:tcPr>
            <w:tcW w:w="2947" w:type="pct"/>
          </w:tcPr>
          <w:p w14:paraId="66244DF9" w14:textId="631B5B2F" w:rsidR="00A1271E" w:rsidRPr="0051101B" w:rsidRDefault="00A1271E" w:rsidP="00B43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10" w:hanging="36"/>
              <w:jc w:val="thaiDistribute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02865" w14:textId="1686B502" w:rsidR="00A1271E" w:rsidRPr="002301B4" w:rsidRDefault="002301B4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1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(40,016)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AA637C" w14:textId="77777777" w:rsidR="00A1271E" w:rsidRPr="002301B4" w:rsidRDefault="00A1271E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7801C" w14:textId="0F4B3291" w:rsidR="00A1271E" w:rsidRPr="002301B4" w:rsidRDefault="002301B4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 w:rsidRPr="002301B4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8,003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BA99DF" w14:textId="77777777" w:rsidR="00A1271E" w:rsidRPr="002301B4" w:rsidRDefault="00A1271E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E8D6" w14:textId="656BD403" w:rsidR="00A1271E" w:rsidRPr="002301B4" w:rsidRDefault="002301B4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01B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2301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32,013</w:t>
            </w:r>
            <w:r w:rsidRPr="002301B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C1EE1" w:rsidRPr="000103E1" w14:paraId="0399052B" w14:textId="77777777" w:rsidTr="002301B4">
        <w:trPr>
          <w:trHeight w:val="369"/>
        </w:trPr>
        <w:tc>
          <w:tcPr>
            <w:tcW w:w="2947" w:type="pct"/>
          </w:tcPr>
          <w:p w14:paraId="7E2C13A9" w14:textId="190CD173" w:rsidR="00DC1EE1" w:rsidRPr="0051101B" w:rsidRDefault="00DC1EE1" w:rsidP="00BF4308">
            <w:pPr>
              <w:tabs>
                <w:tab w:val="clear" w:pos="454"/>
                <w:tab w:val="left" w:pos="567"/>
                <w:tab w:val="left" w:pos="601"/>
              </w:tabs>
              <w:ind w:left="60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Pr="0051101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FB368C" w14:textId="0606DDB2" w:rsidR="00DC1EE1" w:rsidRPr="002301B4" w:rsidRDefault="002301B4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01B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1953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  <w:r w:rsidRPr="002301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953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927</w:t>
            </w:r>
            <w:r w:rsidRPr="002301B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F68984F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80DDB" w14:textId="183BEDF9" w:rsidR="00DC1EE1" w:rsidRPr="002301B4" w:rsidRDefault="001953B0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2301B4" w:rsidRPr="002301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C28477A" w14:textId="77777777" w:rsidR="00DC1EE1" w:rsidRPr="002301B4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4AE0A5" w14:textId="76CD56A2" w:rsidR="00DC1EE1" w:rsidRPr="002301B4" w:rsidRDefault="002301B4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301B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2301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1953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2301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953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939</w:t>
            </w:r>
            <w:r w:rsidRPr="002301B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7918221C" w14:textId="77777777" w:rsidR="005E2435" w:rsidRDefault="005E2435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Spec="center" w:tblpY="142"/>
        <w:tblW w:w="5052" w:type="pct"/>
        <w:tblLook w:val="04A0" w:firstRow="1" w:lastRow="0" w:firstColumn="1" w:lastColumn="0" w:noHBand="0" w:noVBand="1"/>
      </w:tblPr>
      <w:tblGrid>
        <w:gridCol w:w="5744"/>
        <w:gridCol w:w="1156"/>
        <w:gridCol w:w="278"/>
        <w:gridCol w:w="1133"/>
        <w:gridCol w:w="276"/>
        <w:gridCol w:w="1131"/>
      </w:tblGrid>
      <w:tr w:rsidR="001A5133" w:rsidRPr="005764E7" w14:paraId="4A6F896D" w14:textId="77777777" w:rsidTr="00C91875">
        <w:trPr>
          <w:trHeight w:val="263"/>
        </w:trPr>
        <w:tc>
          <w:tcPr>
            <w:tcW w:w="2955" w:type="pct"/>
          </w:tcPr>
          <w:p w14:paraId="4D0C3B12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</w:tcPr>
          <w:p w14:paraId="6943004D" w14:textId="77777777" w:rsidR="001A5133" w:rsidRPr="00656B26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A5133" w:rsidRPr="005764E7" w14:paraId="4C69F473" w14:textId="77777777" w:rsidTr="00C91875">
        <w:trPr>
          <w:trHeight w:val="369"/>
        </w:trPr>
        <w:tc>
          <w:tcPr>
            <w:tcW w:w="2955" w:type="pct"/>
          </w:tcPr>
          <w:p w14:paraId="33F7F350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3E204D" w14:textId="7D54DA61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60288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8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3032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1A5133" w:rsidRPr="005764E7" w14:paraId="7242343B" w14:textId="77777777" w:rsidTr="00C91875">
        <w:trPr>
          <w:trHeight w:val="369"/>
        </w:trPr>
        <w:tc>
          <w:tcPr>
            <w:tcW w:w="2955" w:type="pct"/>
          </w:tcPr>
          <w:p w14:paraId="17D3CEC0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3AF4F9A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78D9518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D9DA4DE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63CAA8BF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0B887E4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34AEB857" w14:textId="77777777" w:rsidTr="00C91875">
        <w:trPr>
          <w:trHeight w:val="369"/>
        </w:trPr>
        <w:tc>
          <w:tcPr>
            <w:tcW w:w="2955" w:type="pct"/>
            <w:vAlign w:val="bottom"/>
          </w:tcPr>
          <w:p w14:paraId="70DAA5C1" w14:textId="77777777" w:rsidR="001A5133" w:rsidRPr="005764E7" w:rsidRDefault="001A5133" w:rsidP="00C91875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5" w:type="pct"/>
          </w:tcPr>
          <w:p w14:paraId="0F15D3BA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53684EBA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63A10C56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3463261F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5ABA35CC" w14:textId="77777777" w:rsidR="001A5133" w:rsidRPr="005764E7" w:rsidRDefault="001A5133" w:rsidP="00C9187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A5133" w:rsidRPr="005764E7" w14:paraId="097206A8" w14:textId="77777777" w:rsidTr="00C91875">
        <w:trPr>
          <w:trHeight w:val="369"/>
        </w:trPr>
        <w:tc>
          <w:tcPr>
            <w:tcW w:w="2955" w:type="pct"/>
            <w:vAlign w:val="bottom"/>
          </w:tcPr>
          <w:p w14:paraId="2DE2A44B" w14:textId="481FD6A1" w:rsidR="001A5133" w:rsidRPr="00656B26" w:rsidRDefault="001A5133" w:rsidP="008B47ED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602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AC59E0C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3A4D132B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9E5262C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26F63FC0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FF87374" w14:textId="77777777" w:rsidR="001A5133" w:rsidRPr="005764E7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47847CBF" w14:textId="77777777" w:rsidTr="00FA5651">
        <w:trPr>
          <w:trHeight w:val="369"/>
        </w:trPr>
        <w:tc>
          <w:tcPr>
            <w:tcW w:w="2955" w:type="pct"/>
          </w:tcPr>
          <w:p w14:paraId="76760284" w14:textId="40BB1F06" w:rsidR="001A5133" w:rsidRPr="005764E7" w:rsidRDefault="001A5133" w:rsidP="008B47ED">
            <w:pPr>
              <w:tabs>
                <w:tab w:val="clear" w:pos="454"/>
                <w:tab w:val="clear" w:pos="680"/>
              </w:tabs>
              <w:ind w:left="60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5" w:type="pct"/>
            <w:shd w:val="clear" w:color="auto" w:fill="auto"/>
          </w:tcPr>
          <w:p w14:paraId="284B7798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237BC96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F4AB370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FD2ADB9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05F6A79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11C4FE38" w14:textId="77777777" w:rsidTr="00FA5651">
        <w:trPr>
          <w:trHeight w:val="369"/>
        </w:trPr>
        <w:tc>
          <w:tcPr>
            <w:tcW w:w="2955" w:type="pct"/>
          </w:tcPr>
          <w:p w14:paraId="40B28E98" w14:textId="137A4712" w:rsidR="001A5133" w:rsidRPr="00656B26" w:rsidRDefault="001A5133" w:rsidP="008B47ED">
            <w:pPr>
              <w:tabs>
                <w:tab w:val="clear" w:pos="454"/>
              </w:tabs>
              <w:ind w:left="1027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</w:tcPr>
          <w:p w14:paraId="1D152394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F02ADBF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4D04F14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676922D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DD28F00" w14:textId="77777777" w:rsidR="001A5133" w:rsidRPr="00FA5651" w:rsidRDefault="001A5133" w:rsidP="00C9187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179B48E2" w14:textId="77777777" w:rsidTr="00FA5651">
        <w:trPr>
          <w:trHeight w:val="369"/>
        </w:trPr>
        <w:tc>
          <w:tcPr>
            <w:tcW w:w="2955" w:type="pct"/>
          </w:tcPr>
          <w:p w14:paraId="4D5970B3" w14:textId="33512651" w:rsidR="001A5133" w:rsidRPr="005764E7" w:rsidRDefault="001A5133" w:rsidP="008B47E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7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1823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1823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B45725E" w14:textId="3ABABEA9" w:rsidR="001A5133" w:rsidRPr="00FA5651" w:rsidRDefault="00FA5651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(244)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2417D34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56D13E0" w14:textId="5F2B5A9B" w:rsidR="001A5133" w:rsidRPr="00FA5651" w:rsidRDefault="00FA5651" w:rsidP="00F63B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4A04601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AA4EBB" w14:textId="36D5C42A" w:rsidR="001A5133" w:rsidRPr="00FA5651" w:rsidRDefault="00FA5651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(195)</w:t>
            </w:r>
          </w:p>
        </w:tc>
      </w:tr>
      <w:tr w:rsidR="001A5133" w:rsidRPr="005764E7" w14:paraId="696DC3D2" w14:textId="77777777" w:rsidTr="00FA5651">
        <w:trPr>
          <w:trHeight w:val="369"/>
        </w:trPr>
        <w:tc>
          <w:tcPr>
            <w:tcW w:w="2955" w:type="pct"/>
          </w:tcPr>
          <w:p w14:paraId="3B47BDA0" w14:textId="4219A4EE" w:rsidR="001A5133" w:rsidRPr="00656B26" w:rsidRDefault="001A5133" w:rsidP="008B47ED">
            <w:pPr>
              <w:tabs>
                <w:tab w:val="clear" w:pos="454"/>
                <w:tab w:val="left" w:pos="567"/>
                <w:tab w:val="left" w:pos="601"/>
              </w:tabs>
              <w:ind w:left="60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A426D74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16DDC2C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EA46671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3FACA9B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73B4FB5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4F76EDCC" w14:textId="77777777" w:rsidTr="00C36217">
        <w:trPr>
          <w:trHeight w:val="369"/>
        </w:trPr>
        <w:tc>
          <w:tcPr>
            <w:tcW w:w="2955" w:type="pct"/>
          </w:tcPr>
          <w:p w14:paraId="32FE2CCD" w14:textId="5D5B4C9A" w:rsidR="001A5133" w:rsidRPr="00656B26" w:rsidRDefault="001A5133" w:rsidP="008B47ED">
            <w:pPr>
              <w:tabs>
                <w:tab w:val="clear" w:pos="454"/>
                <w:tab w:val="left" w:pos="567"/>
                <w:tab w:val="left" w:pos="601"/>
              </w:tabs>
              <w:ind w:left="8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098252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3D9796C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9142B2D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5C962CC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9DFF2EA" w14:textId="77777777" w:rsidR="001A5133" w:rsidRPr="00FA5651" w:rsidRDefault="001A5133" w:rsidP="00C9187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6217" w:rsidRPr="005764E7" w14:paraId="5E8ED9CD" w14:textId="77777777" w:rsidTr="00C36217">
        <w:trPr>
          <w:trHeight w:val="369"/>
        </w:trPr>
        <w:tc>
          <w:tcPr>
            <w:tcW w:w="2955" w:type="pct"/>
          </w:tcPr>
          <w:p w14:paraId="208D8F71" w14:textId="2D7C2C3D" w:rsidR="00C36217" w:rsidRPr="00656B26" w:rsidRDefault="00C36217" w:rsidP="008B47ED">
            <w:pPr>
              <w:tabs>
                <w:tab w:val="clear" w:pos="454"/>
                <w:tab w:val="left" w:pos="567"/>
                <w:tab w:val="left" w:pos="601"/>
              </w:tabs>
              <w:ind w:left="886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="008B47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ลขาดทุน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1C49DD7" w14:textId="1A3F9FE1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EE83F5D" w14:textId="77777777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ED388CF" w14:textId="3AA2FFE4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434459E" w14:textId="77777777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5F7EC4" w14:textId="31CA581C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6217" w:rsidRPr="005764E7" w14:paraId="3AB8823A" w14:textId="77777777" w:rsidTr="00C36217">
        <w:trPr>
          <w:trHeight w:val="369"/>
        </w:trPr>
        <w:tc>
          <w:tcPr>
            <w:tcW w:w="2955" w:type="pct"/>
          </w:tcPr>
          <w:p w14:paraId="2ADFD4D9" w14:textId="6EF52817" w:rsidR="00C36217" w:rsidRDefault="00C36217" w:rsidP="00B43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10"/>
              <w:jc w:val="thaiDistribute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54440" w14:textId="4CB8AF1E" w:rsidR="00C36217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74826AA" w14:textId="77777777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01250" w14:textId="6422FBFF" w:rsidR="00C36217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(803)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CB56A3" w14:textId="77777777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78150" w14:textId="2D2A4745" w:rsidR="00C36217" w:rsidRDefault="00C36217" w:rsidP="00C3621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3,214</w:t>
            </w:r>
          </w:p>
        </w:tc>
      </w:tr>
      <w:tr w:rsidR="00C36217" w:rsidRPr="005764E7" w14:paraId="1FCC06B0" w14:textId="77777777" w:rsidTr="00FA5651">
        <w:trPr>
          <w:trHeight w:val="369"/>
        </w:trPr>
        <w:tc>
          <w:tcPr>
            <w:tcW w:w="2955" w:type="pct"/>
          </w:tcPr>
          <w:p w14:paraId="258B5F85" w14:textId="77FE2FAF" w:rsidR="00C36217" w:rsidRPr="00E703AA" w:rsidRDefault="001953B0" w:rsidP="008B47ED">
            <w:pPr>
              <w:tabs>
                <w:tab w:val="clear" w:pos="454"/>
                <w:tab w:val="left" w:pos="567"/>
                <w:tab w:val="left" w:pos="601"/>
              </w:tabs>
              <w:ind w:left="602"/>
              <w:jc w:val="thaiDistribute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C36217" w:rsidRPr="00E703A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C3B6B" w14:textId="4B8302EE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3,773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E06A5D" w14:textId="77777777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D3A3D" w14:textId="573C93C5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(754)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89028CD" w14:textId="77777777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A16DE" w14:textId="5657D115" w:rsidR="00C36217" w:rsidRPr="00FA5651" w:rsidRDefault="00C36217" w:rsidP="00C3621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3,019</w:t>
            </w:r>
          </w:p>
        </w:tc>
      </w:tr>
    </w:tbl>
    <w:p w14:paraId="16760AED" w14:textId="498DDB99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22E4A95" w14:textId="24F01357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9296491" w14:textId="77777777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43F1DB2" w14:textId="0BC8190F" w:rsidR="00D344D5" w:rsidRPr="00CD40AE" w:rsidRDefault="00B6235B" w:rsidP="008B47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3CCCCE19" w14:textId="1275C209" w:rsidR="001A5133" w:rsidRPr="002B7CAC" w:rsidRDefault="00D344D5" w:rsidP="008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-22"/>
        <w:jc w:val="thaiDistribute"/>
        <w:rPr>
          <w:rFonts w:ascii="Angsana New" w:hAnsi="Angsana New"/>
          <w:sz w:val="28"/>
          <w:szCs w:val="28"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60288A">
        <w:rPr>
          <w:rFonts w:ascii="Angsana New" w:hAnsi="Angsana New" w:hint="cs"/>
          <w:sz w:val="28"/>
          <w:szCs w:val="28"/>
          <w:cs/>
        </w:rPr>
        <w:t>เก้า</w:t>
      </w:r>
      <w:r w:rsidR="0047777D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A5133">
        <w:rPr>
          <w:rFonts w:ascii="Angsana New" w:hAnsi="Angsana New"/>
          <w:sz w:val="28"/>
          <w:szCs w:val="28"/>
        </w:rPr>
        <w:t xml:space="preserve">30 </w:t>
      </w:r>
      <w:r w:rsidR="0060288A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</w:t>
      </w:r>
      <w:r w:rsidR="000103E1">
        <w:rPr>
          <w:rFonts w:ascii="Angsana New" w:hAnsi="Angsana New"/>
          <w:sz w:val="28"/>
          <w:szCs w:val="28"/>
        </w:rPr>
        <w:t>5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>256</w:t>
      </w:r>
      <w:r w:rsidR="000103E1">
        <w:rPr>
          <w:rFonts w:ascii="Angsana New" w:hAnsi="Angsana New"/>
          <w:sz w:val="28"/>
          <w:szCs w:val="28"/>
        </w:rPr>
        <w:t>4</w:t>
      </w:r>
      <w:r w:rsidR="00EC433C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245"/>
        <w:gridCol w:w="1172"/>
        <w:gridCol w:w="236"/>
        <w:gridCol w:w="1148"/>
        <w:gridCol w:w="236"/>
        <w:gridCol w:w="1073"/>
      </w:tblGrid>
      <w:tr w:rsidR="00A61E3C" w:rsidRPr="008D18A0" w14:paraId="3EF084FF" w14:textId="77777777" w:rsidTr="000F4C23">
        <w:tc>
          <w:tcPr>
            <w:tcW w:w="4111" w:type="dxa"/>
          </w:tcPr>
          <w:p w14:paraId="3F36790D" w14:textId="77777777" w:rsidR="00A61E3C" w:rsidRPr="008D18A0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7CEADDB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61E3C" w:rsidRPr="008D18A0" w14:paraId="7AC40336" w14:textId="77777777" w:rsidTr="000F4C23">
        <w:tc>
          <w:tcPr>
            <w:tcW w:w="4111" w:type="dxa"/>
          </w:tcPr>
          <w:p w14:paraId="2C2B0DB2" w14:textId="77777777" w:rsidR="00A61E3C" w:rsidRPr="008D18A0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AB91E17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cs/>
              </w:rPr>
              <w:t>ย</w:t>
            </w:r>
          </w:p>
        </w:tc>
      </w:tr>
      <w:tr w:rsidR="00A61E3C" w:rsidRPr="008D18A0" w14:paraId="051865EF" w14:textId="77777777" w:rsidTr="000F4C23">
        <w:tc>
          <w:tcPr>
            <w:tcW w:w="4111" w:type="dxa"/>
          </w:tcPr>
          <w:p w14:paraId="4CBC2AEC" w14:textId="77777777" w:rsidR="00A61E3C" w:rsidRPr="008D18A0" w:rsidRDefault="00A61E3C" w:rsidP="0028397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C786C2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45" w:type="dxa"/>
          </w:tcPr>
          <w:p w14:paraId="2689B751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C4A550D" w14:textId="77777777" w:rsidR="00A61E3C" w:rsidRPr="00656B26" w:rsidRDefault="00A61E3C" w:rsidP="0028397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AD9729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08CC5A8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6" w:type="dxa"/>
          </w:tcPr>
          <w:p w14:paraId="038775A2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EB872C8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7ED" w:rsidRPr="008D18A0" w14:paraId="4460F997" w14:textId="77777777" w:rsidTr="005271E3">
        <w:tc>
          <w:tcPr>
            <w:tcW w:w="5387" w:type="dxa"/>
            <w:gridSpan w:val="2"/>
          </w:tcPr>
          <w:p w14:paraId="0E618D21" w14:textId="66F66F84" w:rsidR="008B47ED" w:rsidRPr="008B47ED" w:rsidRDefault="008B47ED" w:rsidP="008B47ED">
            <w:pPr>
              <w:pStyle w:val="BodyText"/>
              <w:spacing w:after="0" w:line="240" w:lineRule="auto"/>
              <w:ind w:left="322" w:right="12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สำหรับงวดเก้าเดือนสิ้นสุดวันที่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  <w:lang w:val="en-ZW"/>
              </w:rPr>
              <w:t>30</w:t>
            </w: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กันยายน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  <w:lang w:val="en-ZW"/>
              </w:rPr>
              <w:t>5</w:t>
            </w:r>
          </w:p>
        </w:tc>
        <w:tc>
          <w:tcPr>
            <w:tcW w:w="245" w:type="dxa"/>
          </w:tcPr>
          <w:p w14:paraId="4F6FE236" w14:textId="77777777" w:rsidR="008B47ED" w:rsidRPr="008D18A0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2460670" w14:textId="77777777" w:rsidR="008B47ED" w:rsidRPr="008D18A0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1C1D8" w14:textId="77777777" w:rsidR="008B47ED" w:rsidRPr="008D18A0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E263610" w14:textId="77777777" w:rsidR="008B47ED" w:rsidRPr="008D18A0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4DF4C" w14:textId="77777777" w:rsidR="008B47ED" w:rsidRPr="008D18A0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F275E7F" w14:textId="77777777" w:rsidR="008B47ED" w:rsidRPr="008D18A0" w:rsidRDefault="008B47ED" w:rsidP="0028397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E3C" w:rsidRPr="005764E7" w14:paraId="4D38EEDF" w14:textId="77777777" w:rsidTr="0058326A">
        <w:tc>
          <w:tcPr>
            <w:tcW w:w="4111" w:type="dxa"/>
          </w:tcPr>
          <w:p w14:paraId="5753EC52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9DF728" w14:textId="25C0AA33" w:rsidR="00A61E3C" w:rsidRPr="008D18A0" w:rsidRDefault="00A17879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879">
              <w:rPr>
                <w:rFonts w:ascii="Angsana New" w:hAnsi="Angsana New"/>
                <w:sz w:val="28"/>
                <w:szCs w:val="28"/>
                <w:cs/>
              </w:rPr>
              <w:t>252</w:t>
            </w:r>
            <w:r w:rsidRPr="00A17879">
              <w:rPr>
                <w:rFonts w:ascii="Angsana New" w:hAnsi="Angsana New"/>
                <w:sz w:val="28"/>
                <w:szCs w:val="28"/>
              </w:rPr>
              <w:t>,</w:t>
            </w:r>
            <w:r w:rsidRPr="00A17879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1F8C8D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FE0F3" w14:textId="57014618" w:rsidR="00A61E3C" w:rsidRPr="008D18A0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5C16B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19D227" w14:textId="17AE5023" w:rsidR="00A61E3C" w:rsidRPr="008D18A0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0096C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6333F" w14:textId="12965126" w:rsidR="00A61E3C" w:rsidRPr="008D18A0" w:rsidRDefault="0058326A" w:rsidP="00283976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</w:tr>
      <w:tr w:rsidR="00A61E3C" w:rsidRPr="005764E7" w14:paraId="54DEE16E" w14:textId="77777777" w:rsidTr="0058326A">
        <w:tc>
          <w:tcPr>
            <w:tcW w:w="4111" w:type="dxa"/>
          </w:tcPr>
          <w:p w14:paraId="1C30CBF0" w14:textId="77777777" w:rsidR="00A61E3C" w:rsidRPr="005764E7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0C7162" w14:textId="0C7A8315" w:rsidR="00A61E3C" w:rsidRPr="005764E7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189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366831C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C0A017" w14:textId="561CE8EC" w:rsidR="00A61E3C" w:rsidRPr="005764E7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A60CE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F09F7F" w14:textId="5A64EE2F" w:rsidR="00A61E3C" w:rsidRPr="005764E7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B14D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38AC0" w14:textId="77777777" w:rsidR="00A61E3C" w:rsidRPr="005764E7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48EC9C1" w14:textId="73D8B10B" w:rsidR="00A61E3C" w:rsidRPr="005764E7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="00F3751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61E3C" w:rsidRPr="005764E7" w14:paraId="3077EC71" w14:textId="77777777" w:rsidTr="0058326A">
        <w:tc>
          <w:tcPr>
            <w:tcW w:w="4111" w:type="dxa"/>
          </w:tcPr>
          <w:p w14:paraId="057B1D85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2821A6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19FCF33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DC8E9A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5770D4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0486A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36C45B" w14:textId="77777777" w:rsidR="00A61E3C" w:rsidRPr="005764E7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1179339" w14:textId="7A52C164" w:rsidR="00A61E3C" w:rsidRPr="005764E7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983</w:t>
            </w:r>
          </w:p>
        </w:tc>
      </w:tr>
      <w:tr w:rsidR="00A61E3C" w:rsidRPr="005764E7" w14:paraId="3C214856" w14:textId="77777777" w:rsidTr="0058326A">
        <w:tc>
          <w:tcPr>
            <w:tcW w:w="4111" w:type="dxa"/>
          </w:tcPr>
          <w:p w14:paraId="03B672E9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630F8B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857F222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F0C364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84A047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05B28A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1D71" w14:textId="77777777" w:rsidR="00A61E3C" w:rsidRPr="005764E7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2395291" w14:textId="1D9C3406" w:rsidR="00A61E3C" w:rsidRPr="00656B26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(118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="00F37516">
              <w:rPr>
                <w:rFonts w:ascii="Angsana New" w:hAnsi="Angsana New"/>
                <w:sz w:val="28"/>
                <w:szCs w:val="28"/>
              </w:rPr>
              <w:t>8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1E3C" w:rsidRPr="005764E7" w14:paraId="41A80ED0" w14:textId="77777777" w:rsidTr="0058326A">
        <w:tc>
          <w:tcPr>
            <w:tcW w:w="4111" w:type="dxa"/>
          </w:tcPr>
          <w:p w14:paraId="63E0E5E7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0C6E1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B3A7828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208F3D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2408E7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2765592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BD78BD" w14:textId="77777777" w:rsidR="00A61E3C" w:rsidRPr="005764E7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FCDB510" w14:textId="3FB4DBD0" w:rsidR="00A61E3C" w:rsidRPr="00656B26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844)</w:t>
            </w:r>
          </w:p>
        </w:tc>
      </w:tr>
      <w:tr w:rsidR="00A61E3C" w:rsidRPr="005764E7" w14:paraId="2A3CC413" w14:textId="77777777" w:rsidTr="008B47ED">
        <w:tc>
          <w:tcPr>
            <w:tcW w:w="4111" w:type="dxa"/>
          </w:tcPr>
          <w:p w14:paraId="674D1FE5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CD8855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BF3ED30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DF08C7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6098ED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ED7A5BF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FE6E93" w14:textId="77777777" w:rsidR="00A61E3C" w:rsidRPr="005764E7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E4BD3D" w14:textId="6439D358" w:rsidR="00A61E3C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="00DF5B66">
              <w:rPr>
                <w:rFonts w:ascii="Angsana New" w:hAnsi="Angsana New"/>
                <w:sz w:val="28"/>
                <w:szCs w:val="28"/>
              </w:rPr>
              <w:t>666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439A0" w:rsidRPr="005764E7" w14:paraId="61C2AA07" w14:textId="77777777" w:rsidTr="0058326A">
        <w:tc>
          <w:tcPr>
            <w:tcW w:w="4111" w:type="dxa"/>
          </w:tcPr>
          <w:p w14:paraId="0C1E449F" w14:textId="4E6E304C" w:rsidR="00B439A0" w:rsidRPr="00656B26" w:rsidRDefault="00B439A0" w:rsidP="00B439A0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B4342" w14:textId="77777777" w:rsidR="00B439A0" w:rsidRPr="005764E7" w:rsidRDefault="00B439A0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C8FF6FE" w14:textId="77777777" w:rsidR="00B439A0" w:rsidRPr="005764E7" w:rsidRDefault="00B439A0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035B12" w14:textId="77777777" w:rsidR="00B439A0" w:rsidRPr="005764E7" w:rsidRDefault="00B439A0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99FE0" w14:textId="77777777" w:rsidR="00B439A0" w:rsidRPr="005764E7" w:rsidRDefault="00B439A0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072227" w14:textId="77777777" w:rsidR="00B439A0" w:rsidRDefault="00B439A0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B5FA79" w14:textId="77777777" w:rsidR="00B439A0" w:rsidRPr="005764E7" w:rsidRDefault="00B439A0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D8AA" w14:textId="6DD07A7B" w:rsidR="00B439A0" w:rsidRPr="0058326A" w:rsidRDefault="00B439A0" w:rsidP="00B439A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009</w:t>
            </w:r>
          </w:p>
        </w:tc>
      </w:tr>
      <w:tr w:rsidR="00A61E3C" w:rsidRPr="005764E7" w14:paraId="2DDDEDC6" w14:textId="77777777" w:rsidTr="008B47ED">
        <w:tc>
          <w:tcPr>
            <w:tcW w:w="4111" w:type="dxa"/>
          </w:tcPr>
          <w:p w14:paraId="7ECF4828" w14:textId="031FBF61" w:rsidR="00A61E3C" w:rsidRPr="00656B26" w:rsidRDefault="005F796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A61E3C" w:rsidRPr="00656B26">
              <w:rPr>
                <w:rFonts w:ascii="Angsana New" w:hAnsi="Angsana New" w:cs="Angsana New"/>
                <w:cs/>
              </w:rPr>
              <w:t>สำหรั</w:t>
            </w:r>
            <w:r w:rsidR="00A61E3C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0107A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0551288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AB4A8C6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B84B3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7DEBFE4" w14:textId="77777777" w:rsidR="00A61E3C" w:rsidRPr="005764E7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7440DC" w14:textId="77777777" w:rsidR="00A61E3C" w:rsidRPr="005764E7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8DFC9" w14:textId="7A94CE21" w:rsidR="00A61E3C" w:rsidRPr="005764E7" w:rsidRDefault="0058326A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="00DF5B66"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A61E3C" w:rsidRPr="00666F78" w14:paraId="3F16C5B9" w14:textId="77777777" w:rsidTr="000F4C23">
        <w:trPr>
          <w:trHeight w:hRule="exact" w:val="170"/>
        </w:trPr>
        <w:tc>
          <w:tcPr>
            <w:tcW w:w="4111" w:type="dxa"/>
          </w:tcPr>
          <w:p w14:paraId="35F790E8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7EF529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29020C7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E4647F0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428D44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93243B1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5BBCE9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6B07CA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E3C" w:rsidRPr="00666F78" w14:paraId="161C6BED" w14:textId="77777777" w:rsidTr="000F4C23">
        <w:tc>
          <w:tcPr>
            <w:tcW w:w="4111" w:type="dxa"/>
          </w:tcPr>
          <w:p w14:paraId="67AC0EEA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C51680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9FD1120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C86F6A7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B15296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DBA3051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C5583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1C9645F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E3C" w:rsidRPr="00666F78" w14:paraId="298C587A" w14:textId="77777777" w:rsidTr="008B47ED">
        <w:tc>
          <w:tcPr>
            <w:tcW w:w="4111" w:type="dxa"/>
          </w:tcPr>
          <w:p w14:paraId="5B652DA6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52F3E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D42339E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C302ED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53FF5C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C784E46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5FDC2D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E70DB" w14:textId="41FC3E1E" w:rsidR="00A61E3C" w:rsidRPr="00666F78" w:rsidRDefault="0075256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256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820</w:t>
            </w:r>
            <w:r w:rsidRPr="007525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256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="00DF5B66">
              <w:rPr>
                <w:rFonts w:ascii="Angsana New" w:hAnsi="Angsana New"/>
                <w:color w:val="000000" w:themeColor="text1"/>
                <w:sz w:val="28"/>
                <w:szCs w:val="28"/>
              </w:rPr>
              <w:t>95</w:t>
            </w:r>
          </w:p>
        </w:tc>
      </w:tr>
      <w:tr w:rsidR="00A61E3C" w:rsidRPr="00666F78" w14:paraId="4FB7A1D8" w14:textId="77777777" w:rsidTr="000F4C23">
        <w:tc>
          <w:tcPr>
            <w:tcW w:w="4111" w:type="dxa"/>
            <w:vAlign w:val="bottom"/>
          </w:tcPr>
          <w:p w14:paraId="082B0EC6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27C39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9C47CAF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F027A8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E28F4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6E5F913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911EFA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E24D3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5256C" w:rsidRPr="00666F78" w14:paraId="40316457" w14:textId="77777777" w:rsidTr="0075256C">
        <w:tc>
          <w:tcPr>
            <w:tcW w:w="4111" w:type="dxa"/>
            <w:vAlign w:val="bottom"/>
          </w:tcPr>
          <w:p w14:paraId="52C8CA96" w14:textId="77777777" w:rsidR="0075256C" w:rsidRPr="00656B26" w:rsidRDefault="0075256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10C4A4" w14:textId="3A33455F" w:rsidR="0075256C" w:rsidRPr="00C60E9C" w:rsidRDefault="0075256C" w:rsidP="0075256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879">
              <w:rPr>
                <w:rFonts w:ascii="Angsana New" w:hAnsi="Angsana New"/>
                <w:sz w:val="28"/>
                <w:szCs w:val="28"/>
                <w:cs/>
              </w:rPr>
              <w:t>252</w:t>
            </w:r>
            <w:r w:rsidRPr="00A17879">
              <w:rPr>
                <w:rFonts w:ascii="Angsana New" w:hAnsi="Angsana New"/>
                <w:sz w:val="28"/>
                <w:szCs w:val="28"/>
              </w:rPr>
              <w:t>,</w:t>
            </w:r>
            <w:r w:rsidRPr="00A17879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A54B3DA" w14:textId="77777777" w:rsidR="0075256C" w:rsidRPr="00C60E9C" w:rsidRDefault="0075256C" w:rsidP="0075256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8477CF" w14:textId="5BF91391" w:rsidR="0075256C" w:rsidRPr="00C60E9C" w:rsidRDefault="0075256C" w:rsidP="0075256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4E9DD" w14:textId="77777777" w:rsidR="0075256C" w:rsidRPr="00C60E9C" w:rsidRDefault="0075256C" w:rsidP="0075256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C7675" w14:textId="7D709B81" w:rsidR="0075256C" w:rsidRPr="00C60E9C" w:rsidRDefault="0075256C" w:rsidP="0075256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196908" w14:textId="77777777" w:rsidR="0075256C" w:rsidRPr="00C60E9C" w:rsidRDefault="0075256C" w:rsidP="0075256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DF1B91" w14:textId="640AB167" w:rsidR="0075256C" w:rsidRPr="00C60E9C" w:rsidRDefault="0075256C" w:rsidP="0075256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</w:tr>
    </w:tbl>
    <w:p w14:paraId="47A05C55" w14:textId="77418631" w:rsidR="00A61E3C" w:rsidRDefault="00A61E3C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27C60A0D" w14:textId="737C5F20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055A36A1" w14:textId="70EE7675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07435AA6" w14:textId="3DF93466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1C5BF956" w14:textId="0F790846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313F2977" w14:textId="5F26915F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65A3CCDD" w14:textId="57F734F1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41B6E8A7" w14:textId="2108261D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50AAD909" w14:textId="45551871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336C6A92" w14:textId="77777777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11"/>
        <w:gridCol w:w="1257"/>
        <w:gridCol w:w="264"/>
        <w:gridCol w:w="1154"/>
        <w:gridCol w:w="236"/>
        <w:gridCol w:w="1167"/>
        <w:gridCol w:w="236"/>
        <w:gridCol w:w="1073"/>
      </w:tblGrid>
      <w:tr w:rsidR="00A61E3C" w:rsidRPr="008D18A0" w14:paraId="7A7DB5FF" w14:textId="77777777" w:rsidTr="008B47ED">
        <w:tc>
          <w:tcPr>
            <w:tcW w:w="4111" w:type="dxa"/>
          </w:tcPr>
          <w:p w14:paraId="6E030EB4" w14:textId="77777777" w:rsidR="00A61E3C" w:rsidRPr="008D18A0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065809D4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61E3C" w:rsidRPr="008D18A0" w14:paraId="43BCCA87" w14:textId="77777777" w:rsidTr="008B47ED">
        <w:tc>
          <w:tcPr>
            <w:tcW w:w="4111" w:type="dxa"/>
          </w:tcPr>
          <w:p w14:paraId="43BBE961" w14:textId="77777777" w:rsidR="00A61E3C" w:rsidRPr="008D18A0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1AF4FDE4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A61E3C" w:rsidRPr="008D18A0" w14:paraId="46674E34" w14:textId="77777777" w:rsidTr="000F4C23">
        <w:tc>
          <w:tcPr>
            <w:tcW w:w="4111" w:type="dxa"/>
          </w:tcPr>
          <w:p w14:paraId="3CB26773" w14:textId="77777777" w:rsidR="00A61E3C" w:rsidRPr="008D18A0" w:rsidRDefault="00A61E3C" w:rsidP="0028397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337686B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FAD88D8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F67943E" w14:textId="77777777" w:rsidR="00A61E3C" w:rsidRPr="00656B26" w:rsidRDefault="00A61E3C" w:rsidP="0028397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23AEFD32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B342582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6" w:type="dxa"/>
          </w:tcPr>
          <w:p w14:paraId="6A8FA47F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3A685CA" w14:textId="77777777" w:rsidR="00A61E3C" w:rsidRPr="008D18A0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7ED" w:rsidRPr="008D18A0" w14:paraId="0FA858AD" w14:textId="77777777" w:rsidTr="004C18C5">
        <w:tc>
          <w:tcPr>
            <w:tcW w:w="5368" w:type="dxa"/>
            <w:gridSpan w:val="2"/>
          </w:tcPr>
          <w:p w14:paraId="418CF444" w14:textId="634F8D21" w:rsidR="008B47ED" w:rsidRPr="008B47ED" w:rsidRDefault="008B47ED" w:rsidP="008B47ED">
            <w:pPr>
              <w:pStyle w:val="BodyText"/>
              <w:spacing w:after="0" w:line="240" w:lineRule="auto"/>
              <w:ind w:left="322" w:right="126"/>
              <w:rPr>
                <w:rFonts w:ascii="Angsana New" w:hAnsi="Angsana New"/>
                <w:sz w:val="28"/>
                <w:szCs w:val="28"/>
              </w:rPr>
            </w:pP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สำหรับงวดเก้าเดือนสิ้นสุดวันที่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  <w:lang w:val="en-ZW"/>
              </w:rPr>
              <w:t>30</w:t>
            </w: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กันยายน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  <w:lang w:val="en-ZW"/>
              </w:rPr>
              <w:t>4</w:t>
            </w:r>
          </w:p>
        </w:tc>
        <w:tc>
          <w:tcPr>
            <w:tcW w:w="264" w:type="dxa"/>
          </w:tcPr>
          <w:p w14:paraId="5783B8A8" w14:textId="77777777" w:rsidR="008B47ED" w:rsidRPr="008D18A0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4FEAB5" w14:textId="77777777" w:rsidR="008B47ED" w:rsidRPr="008D18A0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C0E40" w14:textId="77777777" w:rsidR="008B47ED" w:rsidRPr="008D18A0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9EB87B1" w14:textId="77777777" w:rsidR="008B47ED" w:rsidRPr="008D18A0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14DFF" w14:textId="77777777" w:rsidR="008B47ED" w:rsidRPr="008D18A0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1D9E80F" w14:textId="77777777" w:rsidR="008B47ED" w:rsidRPr="008D18A0" w:rsidRDefault="008B47ED" w:rsidP="0028397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23" w:rsidRPr="005764E7" w14:paraId="19712E0C" w14:textId="77777777" w:rsidTr="000F4C23">
        <w:tc>
          <w:tcPr>
            <w:tcW w:w="4111" w:type="dxa"/>
          </w:tcPr>
          <w:p w14:paraId="485E946D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71008C" w14:textId="45855F29" w:rsidR="000F4C23" w:rsidRPr="008D18A0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156,066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D2EEABA" w14:textId="77777777" w:rsidR="000F4C23" w:rsidRPr="008D18A0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EFC2C0" w14:textId="28A08E06" w:rsidR="000F4C23" w:rsidRPr="008D18A0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F3024" w14:textId="77777777" w:rsidR="000F4C23" w:rsidRPr="008D18A0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6C09A" w14:textId="327545C3" w:rsidR="000F4C23" w:rsidRPr="008D18A0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7A085" w14:textId="77777777" w:rsidR="000F4C23" w:rsidRPr="008D18A0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60095" w14:textId="58020B8D" w:rsidR="000F4C23" w:rsidRPr="008D18A0" w:rsidRDefault="000F4C23" w:rsidP="000F4C2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268,640</w:t>
            </w:r>
          </w:p>
        </w:tc>
      </w:tr>
      <w:tr w:rsidR="000F4C23" w:rsidRPr="005764E7" w14:paraId="65971626" w14:textId="77777777" w:rsidTr="000F4C23">
        <w:tc>
          <w:tcPr>
            <w:tcW w:w="4111" w:type="dxa"/>
          </w:tcPr>
          <w:p w14:paraId="260034A3" w14:textId="77777777" w:rsidR="000F4C23" w:rsidRPr="005764E7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F0267B" w14:textId="61820586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44,099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80131A6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DA759C" w14:textId="541AD5B2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EC661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D2F83" w14:textId="2484FCB6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C477E0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F37AA90" w14:textId="1CDF8CF0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68,985</w:t>
            </w:r>
          </w:p>
        </w:tc>
      </w:tr>
      <w:tr w:rsidR="000F4C23" w:rsidRPr="005764E7" w14:paraId="15B77157" w14:textId="77777777" w:rsidTr="000F4C23">
        <w:tc>
          <w:tcPr>
            <w:tcW w:w="4111" w:type="dxa"/>
          </w:tcPr>
          <w:p w14:paraId="7039A6B7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BD9E6F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B73EE26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842250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5304D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AE0A0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482E1E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1E267D" w14:textId="472E9D3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5,836</w:t>
            </w:r>
          </w:p>
        </w:tc>
      </w:tr>
      <w:tr w:rsidR="000F4C23" w:rsidRPr="005764E7" w14:paraId="0D1EDA1B" w14:textId="77777777" w:rsidTr="000F4C23">
        <w:tc>
          <w:tcPr>
            <w:tcW w:w="4111" w:type="dxa"/>
          </w:tcPr>
          <w:p w14:paraId="3983C7AF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F905D71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D7BDD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658F86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3FD10A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7431972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33CF5B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2A69E97" w14:textId="62523280" w:rsidR="000F4C23" w:rsidRPr="00656B26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(100,997)</w:t>
            </w:r>
          </w:p>
        </w:tc>
      </w:tr>
      <w:tr w:rsidR="000F4C23" w:rsidRPr="005764E7" w14:paraId="624831E8" w14:textId="77777777" w:rsidTr="000F4C23">
        <w:tc>
          <w:tcPr>
            <w:tcW w:w="4111" w:type="dxa"/>
          </w:tcPr>
          <w:p w14:paraId="73A1E9B7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58FFC41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FCD1D4F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AEA356B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101BEB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30BDC3D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0CF026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0658911" w14:textId="06684B72" w:rsidR="000F4C23" w:rsidRPr="00656B26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(3,121)</w:t>
            </w:r>
          </w:p>
        </w:tc>
      </w:tr>
      <w:tr w:rsidR="000F4C23" w:rsidRPr="005764E7" w14:paraId="6EB008BC" w14:textId="77777777" w:rsidTr="000F4C23">
        <w:tc>
          <w:tcPr>
            <w:tcW w:w="4111" w:type="dxa"/>
          </w:tcPr>
          <w:p w14:paraId="06AF7E3B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58A54F5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EA0554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ADB6EEA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3AC32D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C5E69B8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0A7F8D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6CC178B" w14:textId="6A22F9F3" w:rsidR="000F4C23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  <w:tr w:rsidR="000F4C23" w:rsidRPr="005764E7" w14:paraId="3F25AA04" w14:textId="77777777" w:rsidTr="000F4C23">
        <w:tc>
          <w:tcPr>
            <w:tcW w:w="4111" w:type="dxa"/>
          </w:tcPr>
          <w:p w14:paraId="724BFAF2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7E7106B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66DD87A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F16809B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0B4AA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2FCF5A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327141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FC858" w14:textId="5ADBDF8E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</w:tr>
      <w:tr w:rsidR="000F4C23" w:rsidRPr="005764E7" w14:paraId="74064CF8" w14:textId="77777777" w:rsidTr="000F4C23">
        <w:tc>
          <w:tcPr>
            <w:tcW w:w="4111" w:type="dxa"/>
          </w:tcPr>
          <w:p w14:paraId="22F83153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688F6C6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F6FD78E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0AD4352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FC6773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B196544" w14:textId="77777777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4ECE47" w14:textId="77777777" w:rsidR="000F4C23" w:rsidRPr="005764E7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C4BD6" w14:textId="401C233A" w:rsidR="000F4C23" w:rsidRPr="005764E7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(27,293)</w:t>
            </w:r>
          </w:p>
        </w:tc>
      </w:tr>
      <w:tr w:rsidR="000F4C23" w:rsidRPr="00666F78" w14:paraId="24B8180E" w14:textId="77777777" w:rsidTr="000F4C23">
        <w:trPr>
          <w:trHeight w:hRule="exact" w:val="170"/>
        </w:trPr>
        <w:tc>
          <w:tcPr>
            <w:tcW w:w="4111" w:type="dxa"/>
          </w:tcPr>
          <w:p w14:paraId="30C3CC97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28C987E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6C2F93B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0E03602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84C1F1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41124E0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C075A0" w14:textId="77777777" w:rsidR="000F4C23" w:rsidRPr="00666F78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6D4335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23" w:rsidRPr="00666F78" w14:paraId="7A869C94" w14:textId="77777777" w:rsidTr="000F4C23">
        <w:tc>
          <w:tcPr>
            <w:tcW w:w="4111" w:type="dxa"/>
          </w:tcPr>
          <w:p w14:paraId="457F95B8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A9F9C5E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83EAAE5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72F10D9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A61FC2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71D47E4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5BDDC1" w14:textId="77777777" w:rsidR="000F4C23" w:rsidRPr="00666F78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4570C7A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23" w:rsidRPr="00666F78" w14:paraId="70B8B748" w14:textId="77777777" w:rsidTr="000F4C23">
        <w:tc>
          <w:tcPr>
            <w:tcW w:w="4111" w:type="dxa"/>
          </w:tcPr>
          <w:p w14:paraId="1931C810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5D4CFAD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02FECB9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995CFB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0F90E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3AF48E7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CB650" w14:textId="77777777" w:rsidR="000F4C23" w:rsidRPr="00666F78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3AE038" w14:textId="12803D58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802,848</w:t>
            </w:r>
          </w:p>
        </w:tc>
      </w:tr>
      <w:tr w:rsidR="000F4C23" w:rsidRPr="00666F78" w14:paraId="4BC92D9E" w14:textId="77777777" w:rsidTr="000F4C23">
        <w:tc>
          <w:tcPr>
            <w:tcW w:w="4111" w:type="dxa"/>
            <w:vAlign w:val="bottom"/>
          </w:tcPr>
          <w:p w14:paraId="795C376B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1C70439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9DE64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D57A71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C73244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AE04626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00BED" w14:textId="77777777" w:rsidR="000F4C23" w:rsidRPr="00666F78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066121" w14:textId="77777777" w:rsidR="000F4C23" w:rsidRPr="00666F78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F4C23" w:rsidRPr="00666F78" w14:paraId="767C4080" w14:textId="77777777" w:rsidTr="000F4C23">
        <w:tc>
          <w:tcPr>
            <w:tcW w:w="4111" w:type="dxa"/>
            <w:vAlign w:val="bottom"/>
          </w:tcPr>
          <w:p w14:paraId="7FE7DF56" w14:textId="77777777" w:rsidR="000F4C23" w:rsidRPr="00656B26" w:rsidRDefault="000F4C23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FD761" w14:textId="5CBE0134" w:rsidR="000F4C23" w:rsidRPr="00C60E9C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156,066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A6AF3B" w14:textId="77777777" w:rsidR="000F4C23" w:rsidRPr="00C60E9C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9D422E" w14:textId="0041167D" w:rsidR="000F4C23" w:rsidRPr="00C60E9C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086B9" w14:textId="77777777" w:rsidR="000F4C23" w:rsidRPr="00C60E9C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3D40E6" w14:textId="5C0870C8" w:rsidR="000F4C23" w:rsidRPr="00C60E9C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F7B49" w14:textId="77777777" w:rsidR="000F4C23" w:rsidRPr="00C60E9C" w:rsidRDefault="000F4C23" w:rsidP="000F4C2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9A783" w14:textId="4ADB8B6A" w:rsidR="000F4C23" w:rsidRPr="00C60E9C" w:rsidRDefault="000F4C23" w:rsidP="000F4C2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268,640</w:t>
            </w:r>
          </w:p>
        </w:tc>
      </w:tr>
    </w:tbl>
    <w:p w14:paraId="7968F969" w14:textId="142F703D" w:rsidR="00A61E3C" w:rsidRDefault="00A61E3C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7AF1957F" w14:textId="210111F7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411AE8B4" w14:textId="405E0F2B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7378ACED" w14:textId="778EE4CC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3FEC6B1C" w14:textId="6BD5D488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05474A90" w14:textId="1B04322F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0B05ED93" w14:textId="7D77D23A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78C8F341" w14:textId="5028EBF0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4CF0429C" w14:textId="38382E25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5E4F0241" w14:textId="18165607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2BEEF8ED" w14:textId="09D06049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1F0C7EB1" w14:textId="77777777" w:rsidR="000F4C23" w:rsidRDefault="000F4C23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283"/>
        <w:gridCol w:w="1134"/>
        <w:gridCol w:w="236"/>
        <w:gridCol w:w="1182"/>
        <w:gridCol w:w="239"/>
        <w:gridCol w:w="1036"/>
      </w:tblGrid>
      <w:tr w:rsidR="00A61E3C" w:rsidRPr="00656B26" w14:paraId="370F5208" w14:textId="77777777" w:rsidTr="000F4C23">
        <w:tc>
          <w:tcPr>
            <w:tcW w:w="4111" w:type="dxa"/>
          </w:tcPr>
          <w:p w14:paraId="4B3518FF" w14:textId="77777777" w:rsidR="00A61E3C" w:rsidRPr="005764E7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0CBF2F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Theme="majorBidi" w:hAnsiTheme="majorBidi" w:cs="Angsana New" w:hint="cs"/>
                <w:cs/>
              </w:rPr>
              <w:t xml:space="preserve"> พันบาท</w:t>
            </w:r>
          </w:p>
        </w:tc>
      </w:tr>
      <w:tr w:rsidR="00A61E3C" w:rsidRPr="00656B26" w14:paraId="54C4BE8B" w14:textId="77777777" w:rsidTr="000F4C23">
        <w:tc>
          <w:tcPr>
            <w:tcW w:w="4111" w:type="dxa"/>
          </w:tcPr>
          <w:p w14:paraId="61CABC38" w14:textId="77777777" w:rsidR="00A61E3C" w:rsidRPr="005764E7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A39CD7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</w:p>
        </w:tc>
      </w:tr>
      <w:tr w:rsidR="000F4C23" w:rsidRPr="005764E7" w14:paraId="02BB27A6" w14:textId="77777777" w:rsidTr="000F4C23">
        <w:tc>
          <w:tcPr>
            <w:tcW w:w="4111" w:type="dxa"/>
          </w:tcPr>
          <w:p w14:paraId="1ACEBD8E" w14:textId="77777777" w:rsidR="00A61E3C" w:rsidRPr="005764E7" w:rsidRDefault="00A61E3C" w:rsidP="0028397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AA903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14:paraId="334282F3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A67A39" w14:textId="77777777" w:rsidR="00A61E3C" w:rsidRPr="00656B26" w:rsidRDefault="00A61E3C" w:rsidP="0028397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22AB9D4C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CBE361E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9" w:type="dxa"/>
          </w:tcPr>
          <w:p w14:paraId="182ED7A5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8139800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7ED" w:rsidRPr="005764E7" w14:paraId="0EABB6B7" w14:textId="77777777" w:rsidTr="00E80647">
        <w:tc>
          <w:tcPr>
            <w:tcW w:w="5387" w:type="dxa"/>
            <w:gridSpan w:val="2"/>
          </w:tcPr>
          <w:p w14:paraId="7354A7DD" w14:textId="0A453440" w:rsidR="008B47ED" w:rsidRPr="008B47ED" w:rsidRDefault="008B47ED" w:rsidP="008B47ED">
            <w:pPr>
              <w:pStyle w:val="BodyText"/>
              <w:spacing w:after="0" w:line="240" w:lineRule="auto"/>
              <w:ind w:left="322" w:right="126"/>
              <w:rPr>
                <w:rFonts w:ascii="Angsana New" w:hAnsi="Angsana New"/>
                <w:sz w:val="28"/>
                <w:szCs w:val="28"/>
              </w:rPr>
            </w:pP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สำหรับงวดเก้าเดือนสิ้นสุดวันที่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กันยายน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83" w:type="dxa"/>
          </w:tcPr>
          <w:p w14:paraId="11B8CECF" w14:textId="77777777" w:rsidR="008B47ED" w:rsidRPr="005764E7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E2A90C" w14:textId="77777777" w:rsidR="008B47ED" w:rsidRPr="005764E7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7C2700" w14:textId="77777777" w:rsidR="008B47ED" w:rsidRPr="005764E7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0F0E55F" w14:textId="77777777" w:rsidR="008B47ED" w:rsidRPr="005764E7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49C3417" w14:textId="77777777" w:rsidR="008B47ED" w:rsidRPr="005764E7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7875A9B" w14:textId="77777777" w:rsidR="008B47ED" w:rsidRPr="005764E7" w:rsidRDefault="008B47ED" w:rsidP="0028397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AC4" w:rsidRPr="008D18A0" w14:paraId="0BFCDB74" w14:textId="77777777" w:rsidTr="00672999">
        <w:tc>
          <w:tcPr>
            <w:tcW w:w="4111" w:type="dxa"/>
          </w:tcPr>
          <w:p w14:paraId="6C8D4C1E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ADF93D" w14:textId="2626FE09" w:rsidR="006E4AC4" w:rsidRPr="00A366FF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A17879">
              <w:rPr>
                <w:rFonts w:ascii="Angsana New" w:hAnsi="Angsana New"/>
                <w:sz w:val="28"/>
                <w:szCs w:val="28"/>
                <w:cs/>
              </w:rPr>
              <w:t>252</w:t>
            </w:r>
            <w:r w:rsidRPr="00A17879">
              <w:rPr>
                <w:rFonts w:ascii="Angsana New" w:hAnsi="Angsana New"/>
                <w:sz w:val="28"/>
                <w:szCs w:val="28"/>
              </w:rPr>
              <w:t>,</w:t>
            </w:r>
            <w:r w:rsidRPr="00A17879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3F40A6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9FEF94" w14:textId="40EC537F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B6E15A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FF257" w14:textId="454BF9C4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30D9BB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DCAE0" w14:textId="0EB9AAC0" w:rsidR="006E4AC4" w:rsidRPr="008D18A0" w:rsidRDefault="006E4AC4" w:rsidP="006E4AC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</w:tr>
      <w:tr w:rsidR="006E4AC4" w:rsidRPr="008D18A0" w14:paraId="3787034B" w14:textId="77777777" w:rsidTr="00672999">
        <w:tc>
          <w:tcPr>
            <w:tcW w:w="4111" w:type="dxa"/>
          </w:tcPr>
          <w:p w14:paraId="7E7BB014" w14:textId="77777777" w:rsidR="006E4AC4" w:rsidRPr="008D18A0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1EDF48" w14:textId="03D8335D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189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68BC46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0BB194" w14:textId="18371F53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8670A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85B03F" w14:textId="2B80C87A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8B47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C70A8B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1EC7667" w14:textId="59107C9D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="006926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E4AC4" w:rsidRPr="00CB6C14" w14:paraId="21A24BB5" w14:textId="77777777" w:rsidTr="00672999">
        <w:tc>
          <w:tcPr>
            <w:tcW w:w="4111" w:type="dxa"/>
          </w:tcPr>
          <w:p w14:paraId="51961EB9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58E2E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CC2E90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231877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6E5204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4D338E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BF88BC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8ED45F9" w14:textId="54237CA8" w:rsidR="006E4AC4" w:rsidRPr="00CB6C14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AC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6E4AC4">
              <w:rPr>
                <w:rFonts w:ascii="Angsana New" w:hAnsi="Angsana New"/>
                <w:sz w:val="28"/>
                <w:szCs w:val="28"/>
              </w:rPr>
              <w:t>,</w:t>
            </w:r>
            <w:r w:rsidRPr="006E4AC4">
              <w:rPr>
                <w:rFonts w:ascii="Angsana New" w:hAnsi="Angsana New"/>
                <w:sz w:val="28"/>
                <w:szCs w:val="28"/>
                <w:cs/>
              </w:rPr>
              <w:t>983</w:t>
            </w:r>
          </w:p>
        </w:tc>
      </w:tr>
      <w:tr w:rsidR="006E4AC4" w:rsidRPr="00656B26" w14:paraId="191AE383" w14:textId="77777777" w:rsidTr="008B47ED">
        <w:tc>
          <w:tcPr>
            <w:tcW w:w="4111" w:type="dxa"/>
          </w:tcPr>
          <w:p w14:paraId="6A3F27F5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ECCD9B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98607D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BA898E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BE707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E1AB43B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814096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97656E" w14:textId="7EFA233F" w:rsidR="006E4AC4" w:rsidRPr="00656B26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4AC4">
              <w:rPr>
                <w:rFonts w:ascii="Angsana New" w:hAnsi="Angsana New"/>
                <w:sz w:val="28"/>
                <w:szCs w:val="28"/>
                <w:cs/>
              </w:rPr>
              <w:t>(121</w:t>
            </w:r>
            <w:r w:rsidRPr="006E4AC4">
              <w:rPr>
                <w:rFonts w:ascii="Angsana New" w:hAnsi="Angsana New"/>
                <w:sz w:val="28"/>
                <w:szCs w:val="28"/>
              </w:rPr>
              <w:t>,</w:t>
            </w:r>
            <w:r w:rsidR="00D5371E">
              <w:rPr>
                <w:rFonts w:ascii="Angsana New" w:hAnsi="Angsana New"/>
                <w:sz w:val="28"/>
                <w:szCs w:val="28"/>
              </w:rPr>
              <w:t>79</w:t>
            </w:r>
            <w:r w:rsidR="00F8323D">
              <w:rPr>
                <w:rFonts w:ascii="Angsana New" w:hAnsi="Angsana New"/>
                <w:sz w:val="28"/>
                <w:szCs w:val="28"/>
              </w:rPr>
              <w:t>1</w:t>
            </w:r>
            <w:r w:rsidRPr="006E4AC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AC4" w:rsidRPr="00656B26" w14:paraId="6910FEA2" w14:textId="77777777" w:rsidTr="00672999">
        <w:tc>
          <w:tcPr>
            <w:tcW w:w="4111" w:type="dxa"/>
          </w:tcPr>
          <w:p w14:paraId="3796D50F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86A54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93F61B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51844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90B3DB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650B985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E9D897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26F850" w14:textId="4C13E06A" w:rsidR="006E4AC4" w:rsidRPr="00656B26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4AC4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6E4AC4">
              <w:rPr>
                <w:rFonts w:ascii="Angsana New" w:hAnsi="Angsana New"/>
                <w:sz w:val="28"/>
                <w:szCs w:val="28"/>
              </w:rPr>
              <w:t>,</w:t>
            </w:r>
            <w:r w:rsidRPr="006E4AC4">
              <w:rPr>
                <w:rFonts w:ascii="Angsana New" w:hAnsi="Angsana New"/>
                <w:sz w:val="28"/>
                <w:szCs w:val="28"/>
                <w:cs/>
              </w:rPr>
              <w:t>844)</w:t>
            </w:r>
          </w:p>
        </w:tc>
      </w:tr>
      <w:tr w:rsidR="006E4AC4" w:rsidRPr="008D18A0" w14:paraId="41FD4932" w14:textId="77777777" w:rsidTr="008B47ED">
        <w:tc>
          <w:tcPr>
            <w:tcW w:w="4111" w:type="dxa"/>
          </w:tcPr>
          <w:p w14:paraId="4C058A6E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C884A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2528B2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96F5C7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FA736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99EAD3D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68E948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4D1E" w14:textId="40C9C84D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AC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E4AC4">
              <w:rPr>
                <w:rFonts w:ascii="Angsana New" w:hAnsi="Angsana New"/>
                <w:sz w:val="28"/>
                <w:szCs w:val="28"/>
              </w:rPr>
              <w:t>,</w:t>
            </w:r>
            <w:r w:rsidR="00D5371E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6E4AC4" w:rsidRPr="008D18A0" w14:paraId="3D5567C4" w14:textId="77777777" w:rsidTr="008B47ED">
        <w:tc>
          <w:tcPr>
            <w:tcW w:w="4111" w:type="dxa"/>
          </w:tcPr>
          <w:p w14:paraId="2CEDE014" w14:textId="3B58CE15" w:rsidR="006E4AC4" w:rsidRPr="00656B26" w:rsidRDefault="005F796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6E4AC4" w:rsidRPr="00656B26">
              <w:rPr>
                <w:rFonts w:ascii="Angsana New" w:hAnsi="Angsana New" w:cs="Angsana New"/>
                <w:cs/>
              </w:rPr>
              <w:t>สำหรั</w:t>
            </w:r>
            <w:r w:rsidR="006E4AC4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A1BBC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C6C52D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872CEF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D3A1A5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3ED0218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7633AE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94F56" w14:textId="1991C279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AC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E4AC4">
              <w:rPr>
                <w:rFonts w:ascii="Angsana New" w:hAnsi="Angsana New"/>
                <w:sz w:val="28"/>
                <w:szCs w:val="28"/>
              </w:rPr>
              <w:t>,</w:t>
            </w:r>
            <w:r w:rsidR="00D5371E">
              <w:rPr>
                <w:rFonts w:ascii="Angsana New" w:hAnsi="Angsana New"/>
                <w:sz w:val="28"/>
                <w:szCs w:val="28"/>
              </w:rPr>
              <w:t>822</w:t>
            </w:r>
          </w:p>
        </w:tc>
      </w:tr>
      <w:tr w:rsidR="006E4AC4" w:rsidRPr="008D18A0" w14:paraId="602E5674" w14:textId="77777777" w:rsidTr="000F4C23">
        <w:trPr>
          <w:trHeight w:hRule="exact" w:val="170"/>
        </w:trPr>
        <w:tc>
          <w:tcPr>
            <w:tcW w:w="4111" w:type="dxa"/>
          </w:tcPr>
          <w:p w14:paraId="107A95A9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CC2480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A10D81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8FE0E2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B321D6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D25B927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3CDFAB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5D6D14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AC4" w:rsidRPr="008D18A0" w14:paraId="07235870" w14:textId="77777777" w:rsidTr="000F4C23">
        <w:tc>
          <w:tcPr>
            <w:tcW w:w="4111" w:type="dxa"/>
          </w:tcPr>
          <w:p w14:paraId="6CB79733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0716B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7BF34F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31E495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1AFB87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03023E4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1DD9DFF" w14:textId="77777777" w:rsidR="006E4AC4" w:rsidRPr="008D18A0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031401" w14:textId="77777777" w:rsidR="006E4AC4" w:rsidRPr="008D18A0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AC4" w:rsidRPr="00CB6C14" w14:paraId="2E42F019" w14:textId="77777777" w:rsidTr="008B47ED">
        <w:tc>
          <w:tcPr>
            <w:tcW w:w="4111" w:type="dxa"/>
          </w:tcPr>
          <w:p w14:paraId="72046DB7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20C0E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C53142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F5EFC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EBB141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CFBDDEE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7DF310" w14:textId="77777777" w:rsidR="006E4AC4" w:rsidRPr="00666F78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E2938A" w14:textId="6DD5FB42" w:rsidR="006E4AC4" w:rsidRPr="00D5371E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4AC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ZW"/>
              </w:rPr>
              <w:t>836</w:t>
            </w:r>
            <w:r w:rsidRPr="006E4AC4"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,</w:t>
            </w:r>
            <w:r w:rsidRPr="006E4AC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ZW"/>
              </w:rPr>
              <w:t>7</w:t>
            </w:r>
            <w:r w:rsidR="00D5371E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6E4AC4" w14:paraId="0D04D764" w14:textId="77777777" w:rsidTr="000F4C23">
        <w:tc>
          <w:tcPr>
            <w:tcW w:w="4111" w:type="dxa"/>
            <w:vAlign w:val="bottom"/>
          </w:tcPr>
          <w:p w14:paraId="5901B630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737BD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E22181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2C3584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0DF91F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C1AF0E1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97C0AE" w14:textId="77777777" w:rsidR="006E4AC4" w:rsidRPr="00666F78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C79DFE" w14:textId="77777777" w:rsidR="006E4AC4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</w:p>
        </w:tc>
      </w:tr>
      <w:tr w:rsidR="006E4AC4" w14:paraId="69D7712C" w14:textId="77777777" w:rsidTr="00672999">
        <w:tc>
          <w:tcPr>
            <w:tcW w:w="4111" w:type="dxa"/>
            <w:vAlign w:val="bottom"/>
          </w:tcPr>
          <w:p w14:paraId="0DC7E110" w14:textId="77777777" w:rsidR="006E4AC4" w:rsidRPr="00656B26" w:rsidRDefault="006E4AC4" w:rsidP="008B47ED">
            <w:pPr>
              <w:pStyle w:val="a4"/>
              <w:widowControl/>
              <w:ind w:left="322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11CC19" w14:textId="085907B5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7879">
              <w:rPr>
                <w:rFonts w:ascii="Angsana New" w:hAnsi="Angsana New"/>
                <w:sz w:val="28"/>
                <w:szCs w:val="28"/>
                <w:cs/>
              </w:rPr>
              <w:t>252</w:t>
            </w:r>
            <w:r w:rsidRPr="00A17879">
              <w:rPr>
                <w:rFonts w:ascii="Angsana New" w:hAnsi="Angsana New"/>
                <w:sz w:val="28"/>
                <w:szCs w:val="28"/>
              </w:rPr>
              <w:t>,</w:t>
            </w:r>
            <w:r w:rsidRPr="00A17879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CFB824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D82DD8" w14:textId="5A8956CF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39F8C" w14:textId="77777777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C7CCC" w14:textId="61D43BE8" w:rsidR="006E4AC4" w:rsidRPr="00666F78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194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7C8E21" w14:textId="77777777" w:rsidR="006E4AC4" w:rsidRPr="00666F78" w:rsidRDefault="006E4AC4" w:rsidP="006E4A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550BF" w14:textId="260B2506" w:rsidR="006E4AC4" w:rsidRDefault="006E4AC4" w:rsidP="006E4A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 w:rsidRPr="0058326A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58326A">
              <w:rPr>
                <w:rFonts w:ascii="Angsana New" w:hAnsi="Angsana New"/>
                <w:sz w:val="28"/>
                <w:szCs w:val="28"/>
              </w:rPr>
              <w:t>,</w:t>
            </w:r>
            <w:r w:rsidRPr="0058326A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</w:tr>
    </w:tbl>
    <w:p w14:paraId="4F4BAD2C" w14:textId="77777777" w:rsidR="00A61E3C" w:rsidRDefault="00A61E3C" w:rsidP="00A61E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283"/>
        <w:gridCol w:w="1134"/>
        <w:gridCol w:w="284"/>
        <w:gridCol w:w="1134"/>
        <w:gridCol w:w="239"/>
        <w:gridCol w:w="1036"/>
      </w:tblGrid>
      <w:tr w:rsidR="00A61E3C" w:rsidRPr="00656B26" w14:paraId="42BAA049" w14:textId="77777777" w:rsidTr="000F4C23">
        <w:tc>
          <w:tcPr>
            <w:tcW w:w="4111" w:type="dxa"/>
          </w:tcPr>
          <w:p w14:paraId="253F5C22" w14:textId="77777777" w:rsidR="00A61E3C" w:rsidRPr="00C44061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BE5474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Theme="majorBidi" w:hAnsiTheme="majorBidi" w:cs="Angsana New" w:hint="cs"/>
                <w:cs/>
              </w:rPr>
              <w:t>พันบาท</w:t>
            </w:r>
          </w:p>
        </w:tc>
      </w:tr>
      <w:tr w:rsidR="00A61E3C" w:rsidRPr="00656B26" w14:paraId="16978DBC" w14:textId="77777777" w:rsidTr="000F4C23">
        <w:tc>
          <w:tcPr>
            <w:tcW w:w="4111" w:type="dxa"/>
          </w:tcPr>
          <w:p w14:paraId="0CA3E890" w14:textId="77777777" w:rsidR="00A61E3C" w:rsidRPr="005764E7" w:rsidRDefault="00A61E3C" w:rsidP="00283976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1DA034" w14:textId="77777777" w:rsidR="00A61E3C" w:rsidRPr="00656B26" w:rsidRDefault="00A61E3C" w:rsidP="002839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</w:p>
        </w:tc>
      </w:tr>
      <w:tr w:rsidR="000F4C23" w:rsidRPr="005764E7" w14:paraId="261D2709" w14:textId="77777777" w:rsidTr="0005274C">
        <w:tc>
          <w:tcPr>
            <w:tcW w:w="4111" w:type="dxa"/>
          </w:tcPr>
          <w:p w14:paraId="4F252A88" w14:textId="77777777" w:rsidR="00A61E3C" w:rsidRPr="005764E7" w:rsidRDefault="00A61E3C" w:rsidP="00283976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DD76F3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14:paraId="4E29366C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9A786" w14:textId="77777777" w:rsidR="00A61E3C" w:rsidRPr="00656B26" w:rsidRDefault="00A61E3C" w:rsidP="00283976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593C94CC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253D24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9" w:type="dxa"/>
          </w:tcPr>
          <w:p w14:paraId="23A73831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123666C" w14:textId="77777777" w:rsidR="00A61E3C" w:rsidRPr="005764E7" w:rsidRDefault="00A61E3C" w:rsidP="002839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7ED" w:rsidRPr="005764E7" w14:paraId="6CF80237" w14:textId="77777777" w:rsidTr="00DA28B7">
        <w:tc>
          <w:tcPr>
            <w:tcW w:w="5387" w:type="dxa"/>
            <w:gridSpan w:val="2"/>
          </w:tcPr>
          <w:p w14:paraId="1377CC82" w14:textId="3770C8ED" w:rsidR="008B47ED" w:rsidRPr="008B47ED" w:rsidRDefault="008B47ED" w:rsidP="008B47ED">
            <w:pPr>
              <w:pStyle w:val="BodyText"/>
              <w:spacing w:after="0" w:line="240" w:lineRule="auto"/>
              <w:ind w:left="322" w:right="126"/>
              <w:rPr>
                <w:rFonts w:ascii="Angsana New" w:hAnsi="Angsana New"/>
                <w:sz w:val="28"/>
                <w:szCs w:val="28"/>
              </w:rPr>
            </w:pP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สำหรับงวดเก้าเดือนสิ้นสุดวันที่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8B4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กันยายน </w:t>
            </w:r>
            <w:r w:rsidRPr="008B47E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83" w:type="dxa"/>
          </w:tcPr>
          <w:p w14:paraId="75ED4228" w14:textId="77777777" w:rsidR="008B47ED" w:rsidRPr="005764E7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FFBCF" w14:textId="77777777" w:rsidR="008B47ED" w:rsidRPr="005764E7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23BF0AB" w14:textId="77777777" w:rsidR="008B47ED" w:rsidRPr="005764E7" w:rsidRDefault="008B47ED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8C9A01" w14:textId="77777777" w:rsidR="008B47ED" w:rsidRPr="005764E7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FCCF95" w14:textId="77777777" w:rsidR="008B47ED" w:rsidRPr="005764E7" w:rsidRDefault="008B47ED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09B48251" w14:textId="77777777" w:rsidR="008B47ED" w:rsidRPr="005764E7" w:rsidRDefault="008B47ED" w:rsidP="00283976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23" w:rsidRPr="008D18A0" w14:paraId="63A88D9F" w14:textId="77777777" w:rsidTr="0005274C">
        <w:tc>
          <w:tcPr>
            <w:tcW w:w="4111" w:type="dxa"/>
          </w:tcPr>
          <w:p w14:paraId="0179D8F1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44AD3" w14:textId="77777777" w:rsidR="00A61E3C" w:rsidRPr="00A366FF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156,066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7601E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F0735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7471D2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F46EC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0D06E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9002D" w14:textId="77777777" w:rsidR="00A61E3C" w:rsidRPr="008D18A0" w:rsidRDefault="00A61E3C" w:rsidP="00283976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268,640</w:t>
            </w:r>
          </w:p>
        </w:tc>
      </w:tr>
      <w:tr w:rsidR="000F4C23" w:rsidRPr="008D18A0" w14:paraId="0FCD853C" w14:textId="77777777" w:rsidTr="0005274C">
        <w:tc>
          <w:tcPr>
            <w:tcW w:w="4111" w:type="dxa"/>
          </w:tcPr>
          <w:p w14:paraId="544DED58" w14:textId="77777777" w:rsidR="00A61E3C" w:rsidRPr="008D18A0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9727FA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E587F2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9D3EDB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813FA3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730F27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193B2F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900691F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68,985</w:t>
            </w:r>
          </w:p>
        </w:tc>
      </w:tr>
      <w:tr w:rsidR="000F4C23" w:rsidRPr="00CB6C14" w14:paraId="3A78A8DF" w14:textId="77777777" w:rsidTr="0005274C">
        <w:tc>
          <w:tcPr>
            <w:tcW w:w="4111" w:type="dxa"/>
          </w:tcPr>
          <w:p w14:paraId="5A7D0066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852C57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02AC91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321E7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584BB3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5CCF05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7EC71C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1A96445" w14:textId="77777777" w:rsidR="00A61E3C" w:rsidRPr="00CB6C14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6,146</w:t>
            </w:r>
          </w:p>
        </w:tc>
      </w:tr>
      <w:tr w:rsidR="000F4C23" w:rsidRPr="00656B26" w14:paraId="003ED38D" w14:textId="77777777" w:rsidTr="0005274C">
        <w:tc>
          <w:tcPr>
            <w:tcW w:w="4111" w:type="dxa"/>
          </w:tcPr>
          <w:p w14:paraId="41F34BE0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2BA8D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AB7576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C5F93A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F6D2E0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04CD0C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3AE79A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ED3D929" w14:textId="77777777" w:rsidR="00A61E3C" w:rsidRPr="00656B26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(103,925)</w:t>
            </w:r>
          </w:p>
        </w:tc>
      </w:tr>
      <w:tr w:rsidR="000F4C23" w:rsidRPr="00656B26" w14:paraId="3FAF84FD" w14:textId="77777777" w:rsidTr="0005274C">
        <w:tc>
          <w:tcPr>
            <w:tcW w:w="4111" w:type="dxa"/>
          </w:tcPr>
          <w:p w14:paraId="05467555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FFEB1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AAB915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B3A2A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432770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CC6C8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72D15B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5CB6" w14:textId="77777777" w:rsidR="00A61E3C" w:rsidRPr="00656B26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(3,121)</w:t>
            </w:r>
          </w:p>
        </w:tc>
      </w:tr>
      <w:tr w:rsidR="000F4C23" w:rsidRPr="008D18A0" w14:paraId="035CDB18" w14:textId="77777777" w:rsidTr="0005274C">
        <w:tc>
          <w:tcPr>
            <w:tcW w:w="4111" w:type="dxa"/>
          </w:tcPr>
          <w:p w14:paraId="4B8DB3B4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3D969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283C87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6E767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082486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6DF4CF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5571A8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0650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2,159</w:t>
            </w:r>
          </w:p>
        </w:tc>
      </w:tr>
      <w:tr w:rsidR="000F4C23" w:rsidRPr="008D18A0" w14:paraId="359B1FE5" w14:textId="77777777" w:rsidTr="0005274C">
        <w:tc>
          <w:tcPr>
            <w:tcW w:w="4111" w:type="dxa"/>
          </w:tcPr>
          <w:p w14:paraId="1C4DEBC2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A2241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0FAF8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8D08B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350CCE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393066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0292BF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46D20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(29,756)</w:t>
            </w:r>
          </w:p>
        </w:tc>
      </w:tr>
      <w:tr w:rsidR="000F4C23" w:rsidRPr="008D18A0" w14:paraId="72FEC262" w14:textId="77777777" w:rsidTr="0005274C">
        <w:trPr>
          <w:trHeight w:hRule="exact" w:val="170"/>
        </w:trPr>
        <w:tc>
          <w:tcPr>
            <w:tcW w:w="4111" w:type="dxa"/>
          </w:tcPr>
          <w:p w14:paraId="1B2361AB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6AFEB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779931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3CF04C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DB8B6B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072CC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C0B74E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44F1D8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23" w:rsidRPr="008D18A0" w14:paraId="0184F228" w14:textId="77777777" w:rsidTr="0005274C">
        <w:tc>
          <w:tcPr>
            <w:tcW w:w="4111" w:type="dxa"/>
          </w:tcPr>
          <w:p w14:paraId="32741E6A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FA93E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CC761A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BC7B2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88C212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89EE2E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8312AE" w14:textId="77777777" w:rsidR="00A61E3C" w:rsidRPr="008D18A0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870915A" w14:textId="77777777" w:rsidR="00A61E3C" w:rsidRPr="008D18A0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23" w:rsidRPr="00CB6C14" w14:paraId="3695AA00" w14:textId="77777777" w:rsidTr="0005274C">
        <w:tc>
          <w:tcPr>
            <w:tcW w:w="4111" w:type="dxa"/>
          </w:tcPr>
          <w:p w14:paraId="644A8E71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781CF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4BB1B3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CEF26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9F7DD0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AA7BE3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5F9FE3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859AF0" w14:textId="77777777" w:rsidR="00A61E3C" w:rsidRPr="00CB6C14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816,673</w:t>
            </w:r>
          </w:p>
        </w:tc>
      </w:tr>
      <w:tr w:rsidR="000F4C23" w14:paraId="2DD2FBC6" w14:textId="77777777" w:rsidTr="0005274C">
        <w:tc>
          <w:tcPr>
            <w:tcW w:w="4111" w:type="dxa"/>
            <w:vAlign w:val="bottom"/>
          </w:tcPr>
          <w:p w14:paraId="26A7A069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C1B0E4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ABDF04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975B2B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915BBC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791058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74B9AA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3835A" w14:textId="77777777" w:rsidR="00A61E3C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</w:p>
        </w:tc>
      </w:tr>
      <w:tr w:rsidR="000F4C23" w14:paraId="5D4750B2" w14:textId="77777777" w:rsidTr="0005274C">
        <w:tc>
          <w:tcPr>
            <w:tcW w:w="4111" w:type="dxa"/>
            <w:vAlign w:val="bottom"/>
          </w:tcPr>
          <w:p w14:paraId="121199F3" w14:textId="77777777" w:rsidR="00A61E3C" w:rsidRPr="00656B26" w:rsidRDefault="00A61E3C" w:rsidP="008B47ED">
            <w:pPr>
              <w:pStyle w:val="a4"/>
              <w:widowControl/>
              <w:ind w:left="322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4BA989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156,066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B3D7B2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6682DC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B6F86E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56AE1" w14:textId="77777777" w:rsidR="00A61E3C" w:rsidRPr="00666F78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29,788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C20831" w14:textId="77777777" w:rsidR="00A61E3C" w:rsidRPr="00666F78" w:rsidRDefault="00A61E3C" w:rsidP="0028397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C0FA18" w14:textId="77777777" w:rsidR="00A61E3C" w:rsidRDefault="00A61E3C" w:rsidP="0028397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268,640</w:t>
            </w:r>
          </w:p>
        </w:tc>
      </w:tr>
    </w:tbl>
    <w:p w14:paraId="3CC90E96" w14:textId="77777777" w:rsidR="00082485" w:rsidRPr="00082485" w:rsidRDefault="00082485" w:rsidP="008B47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082485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841605F" w14:textId="77777777" w:rsidR="00082485" w:rsidRPr="00082485" w:rsidRDefault="00082485" w:rsidP="008B47ED">
      <w:pPr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="Angsana New" w:hAnsi="Angsana New"/>
          <w:color w:val="000000"/>
          <w:sz w:val="28"/>
          <w:szCs w:val="28"/>
          <w:cs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4F1AC1C0" w14:textId="00FC0FDB" w:rsidR="00082485" w:rsidRPr="00082485" w:rsidRDefault="00082485" w:rsidP="008B47ED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DE5A72">
        <w:rPr>
          <w:rFonts w:ascii="Angsana New" w:hAnsi="Angsana New"/>
          <w:color w:val="000000"/>
          <w:sz w:val="28"/>
          <w:szCs w:val="28"/>
        </w:rPr>
        <w:t xml:space="preserve"> </w:t>
      </w:r>
      <w:r w:rsidR="00DE5A72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="00022714">
        <w:rPr>
          <w:rFonts w:ascii="Angsana New" w:hAnsi="Angsana New" w:hint="cs"/>
          <w:color w:val="000000"/>
          <w:sz w:val="28"/>
          <w:szCs w:val="28"/>
          <w:cs/>
        </w:rPr>
        <w:t>ลงทุนชั่วคราว</w:t>
      </w:r>
      <w:r w:rsidRPr="00082485">
        <w:rPr>
          <w:rFonts w:ascii="Angsana New" w:hAnsi="Angsana New"/>
          <w:color w:val="000000"/>
          <w:sz w:val="28"/>
          <w:szCs w:val="28"/>
          <w:cs/>
        </w:rPr>
        <w:t xml:space="preserve"> เงินเบิกเกินบัญชี</w:t>
      </w:r>
      <w:r w:rsidR="00022714">
        <w:rPr>
          <w:rFonts w:ascii="Angsana New" w:hAnsi="Angsana New" w:hint="cs"/>
          <w:color w:val="000000"/>
          <w:sz w:val="28"/>
          <w:szCs w:val="28"/>
          <w:cs/>
        </w:rPr>
        <w:t>และเงินกู้ยืมระยะสั้น</w:t>
      </w:r>
      <w:r w:rsidRPr="00082485">
        <w:rPr>
          <w:rFonts w:ascii="Angsana New" w:hAnsi="Angsana New"/>
          <w:color w:val="000000"/>
          <w:sz w:val="28"/>
          <w:szCs w:val="28"/>
          <w:cs/>
        </w:rPr>
        <w:t xml:space="preserve">จากสถาบันการเงิน เจ้าหนี้การค้าและเจ้าหนี้หมุนเวียนอื่น </w:t>
      </w:r>
      <w:r w:rsidR="00022714">
        <w:rPr>
          <w:rFonts w:ascii="Angsana New" w:hAnsi="Angsana New" w:hint="cs"/>
          <w:color w:val="000000"/>
          <w:sz w:val="28"/>
          <w:szCs w:val="28"/>
          <w:cs/>
        </w:rPr>
        <w:t xml:space="preserve">ส่วนของหนี้สินตามสัญญาเช่าที่กำหนดชำระภายในหนึ่งปี </w:t>
      </w:r>
      <w:r w:rsidRPr="00082485">
        <w:rPr>
          <w:rFonts w:ascii="Angsana New" w:hAnsi="Angsana New"/>
          <w:color w:val="000000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087C727" w14:textId="06479768" w:rsidR="00082485" w:rsidRPr="00082485" w:rsidRDefault="00082485" w:rsidP="008B47ED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 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3565235" w14:textId="67E28AA3" w:rsidR="00602BB7" w:rsidRDefault="00082485" w:rsidP="00EE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/>
        <w:ind w:left="567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E438E7D" w14:textId="1DC953D2" w:rsidR="006C64ED" w:rsidRDefault="006C64ED" w:rsidP="006C6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92149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0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6F111B">
        <w:rPr>
          <w:rFonts w:ascii="Angsana New" w:hAnsi="Angsana New" w:hint="cs"/>
          <w:sz w:val="28"/>
          <w:szCs w:val="28"/>
          <w:cs/>
        </w:rPr>
        <w:t>กันยายน</w:t>
      </w:r>
      <w:r w:rsidRPr="00292149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5</w:t>
      </w:r>
      <w:r w:rsidRPr="00656B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292149">
        <w:rPr>
          <w:rFonts w:ascii="Angsana New" w:hAnsi="Angsana New"/>
          <w:sz w:val="28"/>
          <w:szCs w:val="28"/>
        </w:rPr>
        <w:t>31</w:t>
      </w:r>
      <w:r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9214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656B26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727"/>
        <w:gridCol w:w="1276"/>
        <w:gridCol w:w="283"/>
        <w:gridCol w:w="993"/>
        <w:gridCol w:w="256"/>
        <w:gridCol w:w="1019"/>
        <w:gridCol w:w="283"/>
        <w:gridCol w:w="993"/>
        <w:gridCol w:w="276"/>
        <w:gridCol w:w="7"/>
        <w:gridCol w:w="1134"/>
      </w:tblGrid>
      <w:tr w:rsidR="006C64ED" w:rsidRPr="00B94003" w14:paraId="701AA699" w14:textId="77777777" w:rsidTr="00192A5A">
        <w:trPr>
          <w:trHeight w:hRule="exact" w:val="432"/>
        </w:trPr>
        <w:tc>
          <w:tcPr>
            <w:tcW w:w="2727" w:type="dxa"/>
          </w:tcPr>
          <w:p w14:paraId="60BE3777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10"/>
            <w:tcBorders>
              <w:bottom w:val="single" w:sz="4" w:space="0" w:color="auto"/>
            </w:tcBorders>
            <w:vAlign w:val="bottom"/>
          </w:tcPr>
          <w:p w14:paraId="7C62A9D7" w14:textId="77777777" w:rsidR="006C64ED" w:rsidRPr="00656B26" w:rsidRDefault="006C64ED" w:rsidP="0019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64ED" w:rsidRPr="00B94003" w14:paraId="34F5290C" w14:textId="77777777" w:rsidTr="00192A5A">
        <w:trPr>
          <w:trHeight w:hRule="exact" w:val="432"/>
        </w:trPr>
        <w:tc>
          <w:tcPr>
            <w:tcW w:w="2727" w:type="dxa"/>
          </w:tcPr>
          <w:p w14:paraId="49762169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C8D4A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C64ED" w:rsidRPr="00B94003" w14:paraId="595BC263" w14:textId="77777777" w:rsidTr="00192A5A">
        <w:trPr>
          <w:trHeight w:hRule="exact" w:val="432"/>
        </w:trPr>
        <w:tc>
          <w:tcPr>
            <w:tcW w:w="2727" w:type="dxa"/>
          </w:tcPr>
          <w:p w14:paraId="3C34910B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</w:tcBorders>
            <w:vAlign w:val="bottom"/>
          </w:tcPr>
          <w:p w14:paraId="47AD2B1D" w14:textId="3D422FE0" w:rsidR="006C64ED" w:rsidRPr="00B94003" w:rsidRDefault="006C64ED" w:rsidP="00192A5A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F111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C64ED" w:rsidRPr="00B94003" w14:paraId="247B0598" w14:textId="77777777" w:rsidTr="00192A5A">
        <w:trPr>
          <w:trHeight w:hRule="exact" w:val="432"/>
        </w:trPr>
        <w:tc>
          <w:tcPr>
            <w:tcW w:w="2727" w:type="dxa"/>
          </w:tcPr>
          <w:p w14:paraId="303D3B6A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D171E" w14:textId="77777777" w:rsidR="006C64ED" w:rsidRPr="00656B26" w:rsidRDefault="006C64ED" w:rsidP="00192A5A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F0CA9EC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F9C46" w14:textId="77777777" w:rsidR="006C64ED" w:rsidRPr="00B94003" w:rsidRDefault="006C64ED" w:rsidP="00192A5A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64ED" w:rsidRPr="00B94003" w14:paraId="0C80CFFB" w14:textId="77777777" w:rsidTr="00192A5A">
        <w:trPr>
          <w:trHeight w:hRule="exact" w:val="432"/>
        </w:trPr>
        <w:tc>
          <w:tcPr>
            <w:tcW w:w="2727" w:type="dxa"/>
            <w:vAlign w:val="center"/>
          </w:tcPr>
          <w:p w14:paraId="1E925BBB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D5E1A8" w14:textId="77777777" w:rsidR="006C64ED" w:rsidRPr="00656B26" w:rsidRDefault="006C64ED" w:rsidP="00192A5A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7B3EEA3B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7ACD18B" w14:textId="77777777" w:rsidR="006C64ED" w:rsidRPr="00656B26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7BEFA1ED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323F889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060267EE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559C5DE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3" w:type="dxa"/>
            <w:gridSpan w:val="2"/>
            <w:vAlign w:val="bottom"/>
          </w:tcPr>
          <w:p w14:paraId="0008962A" w14:textId="77777777" w:rsidR="006C64ED" w:rsidRPr="00B94003" w:rsidRDefault="006C64ED" w:rsidP="00192A5A">
            <w:pPr>
              <w:tabs>
                <w:tab w:val="clear" w:pos="454"/>
                <w:tab w:val="clear" w:pos="680"/>
                <w:tab w:val="clear" w:pos="907"/>
                <w:tab w:val="left" w:pos="-110"/>
                <w:tab w:val="left" w:pos="180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758BCB" w14:textId="77777777" w:rsidR="006C64ED" w:rsidRPr="00656B26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6C64ED" w:rsidRPr="00B94003" w14:paraId="48E8758B" w14:textId="77777777" w:rsidTr="00192A5A">
        <w:trPr>
          <w:trHeight w:hRule="exact" w:val="432"/>
        </w:trPr>
        <w:tc>
          <w:tcPr>
            <w:tcW w:w="2727" w:type="dxa"/>
          </w:tcPr>
          <w:p w14:paraId="44B77A25" w14:textId="77777777" w:rsidR="006C64ED" w:rsidRPr="00B94003" w:rsidRDefault="006C64ED" w:rsidP="00192A5A">
            <w:pPr>
              <w:spacing w:line="240" w:lineRule="auto"/>
              <w:ind w:right="-110"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D5AC7E" w14:textId="77777777" w:rsidR="006C64ED" w:rsidRPr="00B94003" w:rsidRDefault="006C64ED" w:rsidP="00192A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9472974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0E0C26" w14:textId="77777777" w:rsidR="006C64ED" w:rsidRPr="00656B26" w:rsidRDefault="006C64ED" w:rsidP="00192A5A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7F4F2CE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B13C358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039E023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7585809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3362964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DE9434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4ED" w:rsidRPr="00B94003" w14:paraId="1D189DDE" w14:textId="77777777" w:rsidTr="00192A5A">
        <w:trPr>
          <w:trHeight w:hRule="exact" w:val="810"/>
        </w:trPr>
        <w:tc>
          <w:tcPr>
            <w:tcW w:w="78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F229A5" w14:textId="77777777" w:rsidR="006C64ED" w:rsidRPr="00B94003" w:rsidRDefault="006C64ED" w:rsidP="00192A5A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1D3451BF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vAlign w:val="center"/>
          </w:tcPr>
          <w:p w14:paraId="7B30C5B4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right w:val="nil"/>
            </w:tcBorders>
          </w:tcPr>
          <w:p w14:paraId="191D88DF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C64ED" w:rsidRPr="00B94003" w14:paraId="439CFEAF" w14:textId="77777777" w:rsidTr="00192A5A">
        <w:trPr>
          <w:trHeight w:hRule="exact" w:val="743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46D12BB" w14:textId="77777777" w:rsidR="006C64ED" w:rsidRPr="00B94003" w:rsidRDefault="006C64ED" w:rsidP="00192A5A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77747BE7" w14:textId="77777777" w:rsidR="006C64ED" w:rsidRPr="00656B26" w:rsidRDefault="006C64ED" w:rsidP="00192A5A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2434E" w14:textId="3ABD2C9A" w:rsidR="006C64ED" w:rsidRPr="00A5776E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76E">
              <w:rPr>
                <w:rFonts w:ascii="Angsana New" w:hAnsi="Angsana New"/>
                <w:sz w:val="28"/>
                <w:szCs w:val="28"/>
              </w:rPr>
              <w:t>2</w:t>
            </w:r>
            <w:r w:rsidR="00EE4842">
              <w:rPr>
                <w:rFonts w:ascii="Angsana New" w:hAnsi="Angsana New"/>
                <w:sz w:val="28"/>
                <w:szCs w:val="28"/>
              </w:rPr>
              <w:t>19</w:t>
            </w:r>
            <w:r w:rsidRPr="00A5776E">
              <w:rPr>
                <w:rFonts w:ascii="Angsana New" w:hAnsi="Angsana New"/>
                <w:sz w:val="28"/>
                <w:szCs w:val="28"/>
              </w:rPr>
              <w:t>,</w:t>
            </w:r>
            <w:r w:rsidR="00EE4842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E0E1" w14:textId="77777777" w:rsidR="006C64ED" w:rsidRPr="00A5776E" w:rsidRDefault="006C64ED" w:rsidP="00192A5A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BCD8A" w14:textId="6C989AAF" w:rsidR="006C64ED" w:rsidRPr="00A5776E" w:rsidRDefault="00EE4842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</w:t>
            </w:r>
            <w:r w:rsidR="006C64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8EAA4" w14:textId="77777777" w:rsidR="006C64ED" w:rsidRPr="00A5776E" w:rsidRDefault="006C64ED" w:rsidP="00192A5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E88AC" w14:textId="77777777" w:rsidR="006C64ED" w:rsidRPr="00A5776E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35,472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DE1F7" w14:textId="77777777" w:rsidR="006C64ED" w:rsidRPr="00A5776E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26C0B" w14:textId="77777777" w:rsidR="006C64ED" w:rsidRPr="00A5776E" w:rsidRDefault="006C64ED" w:rsidP="00192A5A">
            <w:pPr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7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79507" w14:textId="77777777" w:rsidR="006C64ED" w:rsidRPr="00A5776E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CE0E7" w14:textId="7331B25B" w:rsidR="006C64ED" w:rsidRPr="00A5776E" w:rsidRDefault="00EE4842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219</w:t>
            </w:r>
            <w:r w:rsidR="006C64ED" w:rsidRPr="00A5776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772</w:t>
            </w:r>
          </w:p>
        </w:tc>
      </w:tr>
      <w:tr w:rsidR="006C64ED" w:rsidRPr="00B94003" w14:paraId="15451927" w14:textId="77777777" w:rsidTr="00192A5A">
        <w:trPr>
          <w:trHeight w:hRule="exact" w:val="432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78E34C13" w14:textId="77777777" w:rsidR="006C64ED" w:rsidRPr="00656B26" w:rsidRDefault="006C64ED" w:rsidP="00192A5A">
            <w:pPr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EA6033" w14:textId="5CEE653F" w:rsidR="006C64ED" w:rsidRPr="00A5776E" w:rsidRDefault="00EE4842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219</w:t>
            </w:r>
            <w:r w:rsidR="006C64ED" w:rsidRPr="00A5776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96290" w14:textId="77777777" w:rsidR="006C64ED" w:rsidRPr="00A5776E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C70694" w14:textId="37837846" w:rsidR="006C64ED" w:rsidRPr="00A5776E" w:rsidRDefault="00EE4842" w:rsidP="00192A5A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  <w:r w:rsidR="006C64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4348F" w14:textId="77777777" w:rsidR="006C64ED" w:rsidRPr="00A5776E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710ECB" w14:textId="77777777" w:rsidR="006C64ED" w:rsidRPr="00A5776E" w:rsidRDefault="006C64ED" w:rsidP="00192A5A">
            <w:pPr>
              <w:spacing w:line="240" w:lineRule="auto"/>
              <w:ind w:left="-8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35,472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1481C" w14:textId="77777777" w:rsidR="006C64ED" w:rsidRPr="00A5776E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8084A" w14:textId="77777777" w:rsidR="006C64ED" w:rsidRPr="00A5776E" w:rsidRDefault="006C64ED" w:rsidP="00192A5A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76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72E439" w14:textId="77777777" w:rsidR="006C64ED" w:rsidRPr="00A5776E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A3F23" w14:textId="27250B70" w:rsidR="006C64ED" w:rsidRPr="00A5776E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76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E4842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A577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E4842">
              <w:rPr>
                <w:rFonts w:ascii="Angsana New" w:hAnsi="Angsana New"/>
                <w:sz w:val="28"/>
                <w:szCs w:val="28"/>
                <w:lang w:val="en-US"/>
              </w:rPr>
              <w:t>772</w:t>
            </w:r>
          </w:p>
        </w:tc>
      </w:tr>
    </w:tbl>
    <w:p w14:paraId="16E2B52D" w14:textId="77777777" w:rsidR="006C64ED" w:rsidRDefault="006C64ED" w:rsidP="006C64ED"/>
    <w:p w14:paraId="124D482E" w14:textId="77777777" w:rsidR="006C64ED" w:rsidRDefault="006C64ED" w:rsidP="006C64ED"/>
    <w:p w14:paraId="39D6D578" w14:textId="77777777" w:rsidR="006C64ED" w:rsidRDefault="006C64ED" w:rsidP="006C64ED"/>
    <w:p w14:paraId="01C81E63" w14:textId="77777777" w:rsidR="006C64ED" w:rsidRDefault="006C64ED" w:rsidP="006C64ED"/>
    <w:p w14:paraId="75425B82" w14:textId="77777777" w:rsidR="006C64ED" w:rsidRDefault="006C64ED" w:rsidP="006C64ED"/>
    <w:p w14:paraId="0DBD7621" w14:textId="77777777" w:rsidR="006C64ED" w:rsidRDefault="006C64ED" w:rsidP="006C64ED"/>
    <w:p w14:paraId="386989C2" w14:textId="77777777" w:rsidR="006C64ED" w:rsidRDefault="006C64ED" w:rsidP="006C64ED"/>
    <w:p w14:paraId="43D6B30A" w14:textId="77777777" w:rsidR="006C64ED" w:rsidRDefault="006C64ED" w:rsidP="006C64ED"/>
    <w:p w14:paraId="1E9F5F20" w14:textId="77777777" w:rsidR="006C64ED" w:rsidRDefault="006C64ED" w:rsidP="006C64ED"/>
    <w:p w14:paraId="631115F4" w14:textId="77777777" w:rsidR="006C64ED" w:rsidRDefault="006C64ED" w:rsidP="006C64ED"/>
    <w:p w14:paraId="21842ED9" w14:textId="77777777" w:rsidR="006C64ED" w:rsidRDefault="006C64ED" w:rsidP="006C64ED"/>
    <w:p w14:paraId="67060250" w14:textId="77777777" w:rsidR="006C64ED" w:rsidRDefault="006C64ED" w:rsidP="006C64ED"/>
    <w:p w14:paraId="6C939BD7" w14:textId="77777777" w:rsidR="006C64ED" w:rsidRPr="00133CDD" w:rsidRDefault="006C64ED" w:rsidP="006C64ED">
      <w:pPr>
        <w:rPr>
          <w:lang w:val="en-ZW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6C64ED" w:rsidRPr="00625E49" w14:paraId="622E45CA" w14:textId="77777777" w:rsidTr="00192A5A">
        <w:trPr>
          <w:trHeight w:hRule="exact" w:val="432"/>
        </w:trPr>
        <w:tc>
          <w:tcPr>
            <w:tcW w:w="2835" w:type="dxa"/>
          </w:tcPr>
          <w:p w14:paraId="75CE6CB5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0B2D4149" w14:textId="77777777" w:rsidR="006C64ED" w:rsidRPr="00656B26" w:rsidRDefault="006C64ED" w:rsidP="00192A5A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64ED" w:rsidRPr="00625E49" w14:paraId="3D1CC58F" w14:textId="77777777" w:rsidTr="00192A5A">
        <w:trPr>
          <w:trHeight w:hRule="exact" w:val="432"/>
        </w:trPr>
        <w:tc>
          <w:tcPr>
            <w:tcW w:w="2835" w:type="dxa"/>
          </w:tcPr>
          <w:p w14:paraId="24384009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1CFD5118" w14:textId="77777777" w:rsidR="006C64ED" w:rsidRPr="00EC5FC2" w:rsidRDefault="006C64ED" w:rsidP="00192A5A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C64ED" w:rsidRPr="00625E49" w14:paraId="14D19B09" w14:textId="77777777" w:rsidTr="00192A5A">
        <w:trPr>
          <w:trHeight w:hRule="exact" w:val="432"/>
        </w:trPr>
        <w:tc>
          <w:tcPr>
            <w:tcW w:w="2835" w:type="dxa"/>
          </w:tcPr>
          <w:p w14:paraId="13D3CF80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3FCC1F17" w14:textId="77777777" w:rsidR="006C64ED" w:rsidRPr="00B94003" w:rsidRDefault="006C64ED" w:rsidP="00192A5A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C64ED" w:rsidRPr="00625E49" w14:paraId="3D9F8983" w14:textId="77777777" w:rsidTr="00192A5A">
        <w:trPr>
          <w:trHeight w:hRule="exact" w:val="432"/>
        </w:trPr>
        <w:tc>
          <w:tcPr>
            <w:tcW w:w="2835" w:type="dxa"/>
          </w:tcPr>
          <w:p w14:paraId="48356E67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D93FDB" w14:textId="77777777" w:rsidR="006C64ED" w:rsidRPr="00656B26" w:rsidRDefault="006C64ED" w:rsidP="00192A5A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D73979D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40D2" w14:textId="77777777" w:rsidR="006C64ED" w:rsidRPr="00B94003" w:rsidRDefault="006C64ED" w:rsidP="00192A5A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64ED" w:rsidRPr="00625E49" w14:paraId="4FAB0DA2" w14:textId="77777777" w:rsidTr="00192A5A">
        <w:trPr>
          <w:trHeight w:hRule="exact" w:val="432"/>
        </w:trPr>
        <w:tc>
          <w:tcPr>
            <w:tcW w:w="2835" w:type="dxa"/>
            <w:vAlign w:val="center"/>
          </w:tcPr>
          <w:p w14:paraId="2C6B3C89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FE145C" w14:textId="77777777" w:rsidR="006C64ED" w:rsidRPr="00656B26" w:rsidRDefault="006C64ED" w:rsidP="00192A5A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65FD6ED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5C52335" w14:textId="77777777" w:rsidR="006C64ED" w:rsidRPr="00656B26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46E46B51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3F5CBB5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794AAF5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D6F486E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213A6C1E" w14:textId="77777777" w:rsidR="006C64ED" w:rsidRPr="00B94003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95291AA" w14:textId="77777777" w:rsidR="006C64ED" w:rsidRPr="00656B26" w:rsidRDefault="006C64ED" w:rsidP="00192A5A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6C64ED" w:rsidRPr="00625E49" w14:paraId="1D432BAF" w14:textId="77777777" w:rsidTr="00192A5A">
        <w:trPr>
          <w:trHeight w:hRule="exact" w:val="432"/>
        </w:trPr>
        <w:tc>
          <w:tcPr>
            <w:tcW w:w="2835" w:type="dxa"/>
          </w:tcPr>
          <w:p w14:paraId="7036E8C0" w14:textId="77777777" w:rsidR="006C64ED" w:rsidRPr="00B94003" w:rsidRDefault="006C64ED" w:rsidP="00192A5A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58BF2FB" w14:textId="77777777" w:rsidR="006C64ED" w:rsidRPr="00B94003" w:rsidRDefault="006C64ED" w:rsidP="00192A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F549F1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1229CAF" w14:textId="77777777" w:rsidR="006C64ED" w:rsidRPr="00656B26" w:rsidRDefault="006C64ED" w:rsidP="00192A5A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7E1C243" w14:textId="77777777" w:rsidR="006C64ED" w:rsidRPr="00B94003" w:rsidRDefault="006C64ED" w:rsidP="00192A5A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AE65244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0EED0F3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4D2B060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1C53244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525FC0D" w14:textId="77777777" w:rsidR="006C64ED" w:rsidRPr="00B94003" w:rsidRDefault="006C64ED" w:rsidP="00192A5A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4ED" w:rsidRPr="00625E49" w14:paraId="26D14AAF" w14:textId="77777777" w:rsidTr="00192A5A">
        <w:trPr>
          <w:trHeight w:hRule="exact" w:val="810"/>
        </w:trPr>
        <w:tc>
          <w:tcPr>
            <w:tcW w:w="79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EFA272" w14:textId="77777777" w:rsidR="006C64ED" w:rsidRPr="00B94003" w:rsidRDefault="006C64ED" w:rsidP="00192A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6837BDC0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3D775823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267D0FBB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C64ED" w:rsidRPr="005764E7" w14:paraId="34FB1D9D" w14:textId="77777777" w:rsidTr="00192A5A">
        <w:trPr>
          <w:trHeight w:hRule="exact" w:val="74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2AD592" w14:textId="77777777" w:rsidR="006C64ED" w:rsidRPr="00B94003" w:rsidRDefault="006C64ED" w:rsidP="00192A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74500C24" w14:textId="77777777" w:rsidR="006C64ED" w:rsidRPr="00656B26" w:rsidRDefault="006C64ED" w:rsidP="00192A5A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EB392" w14:textId="77777777" w:rsidR="006C64ED" w:rsidRPr="00B94003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BB080" w14:textId="77777777" w:rsidR="006C64ED" w:rsidRPr="00B94003" w:rsidRDefault="006C64ED" w:rsidP="00192A5A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EC46B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right="3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1ECE6" w14:textId="77777777" w:rsidR="006C64ED" w:rsidRPr="00B94003" w:rsidRDefault="006C64ED" w:rsidP="00192A5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A1DF5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35,472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BF0C8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10C04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6A389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C8D71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</w:t>
            </w: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788</w:t>
            </w:r>
          </w:p>
        </w:tc>
      </w:tr>
      <w:tr w:rsidR="006C64ED" w:rsidRPr="005764E7" w14:paraId="7DA22CF9" w14:textId="77777777" w:rsidTr="00192A5A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ABE9A7" w14:textId="77777777" w:rsidR="006C64ED" w:rsidRPr="00656B26" w:rsidRDefault="006C64ED" w:rsidP="00192A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2F686E" w14:textId="77777777" w:rsidR="006C64ED" w:rsidRPr="00B94003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65013" w14:textId="77777777" w:rsidR="006C64ED" w:rsidRPr="00B94003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FADC85" w14:textId="77777777" w:rsidR="006C64ED" w:rsidRPr="00656B26" w:rsidRDefault="006C64ED" w:rsidP="00192A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A9849" w14:textId="77777777" w:rsidR="006C64ED" w:rsidRPr="00B94003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E0E451" w14:textId="77777777" w:rsidR="006C64ED" w:rsidRPr="00B94003" w:rsidRDefault="006C64ED" w:rsidP="00192A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35,472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A3BFF6" w14:textId="77777777" w:rsidR="006C64ED" w:rsidRPr="00B94003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7ED41" w14:textId="77777777" w:rsidR="006C64ED" w:rsidRPr="00656B26" w:rsidRDefault="006C64ED" w:rsidP="00192A5A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258286" w14:textId="77777777" w:rsidR="006C64ED" w:rsidRPr="00B94003" w:rsidRDefault="006C64ED" w:rsidP="00192A5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0D1317" w14:textId="77777777" w:rsidR="006C64ED" w:rsidRPr="00B94003" w:rsidRDefault="006C64ED" w:rsidP="00192A5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</w:tr>
    </w:tbl>
    <w:p w14:paraId="51A45892" w14:textId="08FBE4DA" w:rsidR="006C64ED" w:rsidRDefault="006C64ED" w:rsidP="00EE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 w:right="45" w:hanging="283"/>
        <w:rPr>
          <w:rFonts w:ascii="Angsana New" w:hAnsi="Angsana New"/>
          <w:sz w:val="28"/>
          <w:szCs w:val="28"/>
        </w:rPr>
      </w:pPr>
      <w:r w:rsidRPr="00B93FB2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656B26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656B26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28E6CCA8" w14:textId="77777777" w:rsidR="006C64ED" w:rsidRPr="004135FF" w:rsidRDefault="006C64ED" w:rsidP="00EE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4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</w:t>
      </w:r>
      <w:r w:rsidRPr="00656B26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94606EC" w14:textId="77777777" w:rsidR="006C64ED" w:rsidRPr="002361B3" w:rsidRDefault="006C64ED" w:rsidP="00EE4842">
      <w:pPr>
        <w:tabs>
          <w:tab w:val="clear" w:pos="227"/>
          <w:tab w:val="left" w:pos="788"/>
        </w:tabs>
        <w:ind w:left="788" w:right="45" w:firstLine="295"/>
        <w:rPr>
          <w:rFonts w:ascii="Angsana New" w:hAnsi="Angsana New"/>
          <w:b/>
          <w:bCs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6C64ED" w:rsidRPr="002361B3" w14:paraId="25A4B31F" w14:textId="77777777" w:rsidTr="00192A5A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4E8466EC" w14:textId="77777777" w:rsidR="006C64ED" w:rsidRPr="002361B3" w:rsidDel="00A37FCF" w:rsidRDefault="006C64ED" w:rsidP="00192A5A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656B26">
              <w:rPr>
                <w:rFonts w:ascii="Angsana New" w:eastAsia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86D47BF" w14:textId="77777777" w:rsidR="006C64ED" w:rsidRPr="00656B26" w:rsidRDefault="006C64ED" w:rsidP="0019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23664653" w14:textId="77777777" w:rsidR="006C64ED" w:rsidRPr="00656B26" w:rsidRDefault="006C64ED" w:rsidP="00192A5A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6C64ED" w:rsidRPr="002361B3" w14:paraId="41BF0815" w14:textId="77777777" w:rsidTr="00192A5A">
        <w:trPr>
          <w:trHeight w:val="460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3A78855A" w14:textId="77777777" w:rsidR="006C64ED" w:rsidRDefault="006C64ED" w:rsidP="006C6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- หลักทรัพย์จดทะเบียน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284" w:type="dxa"/>
          </w:tcPr>
          <w:p w14:paraId="3CA0A669" w14:textId="77777777" w:rsidR="006C64ED" w:rsidRPr="00656B26" w:rsidRDefault="006C64ED" w:rsidP="0019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7A1CE661" w14:textId="77777777" w:rsidR="006C64ED" w:rsidRPr="00656B26" w:rsidRDefault="006C64ED" w:rsidP="00192A5A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6C64ED" w:rsidRPr="002361B3" w14:paraId="263112CA" w14:textId="77777777" w:rsidTr="00192A5A">
        <w:trPr>
          <w:trHeight w:val="704"/>
        </w:trPr>
        <w:tc>
          <w:tcPr>
            <w:tcW w:w="4394" w:type="dxa"/>
            <w:shd w:val="clear" w:color="auto" w:fill="auto"/>
          </w:tcPr>
          <w:p w14:paraId="58A5D662" w14:textId="77777777" w:rsidR="006C64ED" w:rsidRDefault="006C64ED" w:rsidP="00192A5A">
            <w:pPr>
              <w:suppressAutoHyphens/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หลักทรัพย์ที่ไม่อยู่ในความ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/>
              <w:t>ต้องการตลาด</w:t>
            </w:r>
          </w:p>
        </w:tc>
        <w:tc>
          <w:tcPr>
            <w:tcW w:w="284" w:type="dxa"/>
          </w:tcPr>
          <w:p w14:paraId="6D1E55C0" w14:textId="77777777" w:rsidR="006C64ED" w:rsidRPr="00656B26" w:rsidRDefault="006C64ED" w:rsidP="0019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3FCC9306" w14:textId="77777777" w:rsidR="006C64ED" w:rsidRPr="00625E49" w:rsidRDefault="006C64ED" w:rsidP="00192A5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ประเมินมูลค่าโดยใช้แผนธุรกิจร่วมกับการประเมินสภาพปัจจุบันของตลาด</w:t>
            </w:r>
            <w:r w:rsidRPr="00656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eastAsia="zh-CN"/>
              </w:rPr>
              <w:t>โดยใช้วิธีคิดลดมูลค่าปัจจุบันสุทธิของกระแสเงินสด</w:t>
            </w:r>
          </w:p>
        </w:tc>
      </w:tr>
    </w:tbl>
    <w:p w14:paraId="4DA67679" w14:textId="007924C8" w:rsidR="000F0239" w:rsidRPr="00625007" w:rsidRDefault="00B6235B" w:rsidP="008B47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45424ED7" w:rsidR="00B6235B" w:rsidRPr="005764E7" w:rsidRDefault="00771D6C" w:rsidP="008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lang w:val="en-ZW"/>
        </w:rPr>
        <w:t>0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1C76DD">
        <w:rPr>
          <w:rFonts w:ascii="Angsana New" w:hAnsi="Angsana New" w:hint="cs"/>
          <w:sz w:val="28"/>
          <w:szCs w:val="28"/>
          <w:cs/>
        </w:rPr>
        <w:t>กันยายน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</w:t>
      </w:r>
      <w:r w:rsidR="00694D49">
        <w:rPr>
          <w:rFonts w:ascii="Angsana New" w:hAnsi="Angsana New"/>
          <w:sz w:val="28"/>
          <w:szCs w:val="28"/>
        </w:rPr>
        <w:t>5</w:t>
      </w:r>
      <w:r w:rsidR="00B6235B" w:rsidRPr="005764E7">
        <w:rPr>
          <w:rFonts w:ascii="Angsana New" w:hAnsi="Angsana New"/>
          <w:sz w:val="28"/>
          <w:szCs w:val="28"/>
          <w:cs/>
        </w:rPr>
        <w:t xml:space="preserve"> </w:t>
      </w:r>
      <w:r w:rsidR="00B6235B" w:rsidRPr="007D499B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7D499B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="00B6235B"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7375"/>
        <w:gridCol w:w="284"/>
        <w:gridCol w:w="1579"/>
      </w:tblGrid>
      <w:tr w:rsidR="00B6235B" w:rsidRPr="005764E7" w14:paraId="7CDEE0BC" w14:textId="77777777" w:rsidTr="00225DE1">
        <w:trPr>
          <w:trHeight w:hRule="exact" w:val="432"/>
        </w:trPr>
        <w:tc>
          <w:tcPr>
            <w:tcW w:w="7375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E95401">
        <w:trPr>
          <w:trHeight w:hRule="exact" w:val="432"/>
        </w:trPr>
        <w:tc>
          <w:tcPr>
            <w:tcW w:w="7375" w:type="dxa"/>
            <w:vAlign w:val="bottom"/>
          </w:tcPr>
          <w:p w14:paraId="0D607593" w14:textId="0697A8BF" w:rsidR="00BA535D" w:rsidRPr="005764E7" w:rsidRDefault="00BA535D" w:rsidP="008B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237056CA" w14:textId="6911AC63" w:rsidR="00853F65" w:rsidRPr="008076BD" w:rsidRDefault="00E95401" w:rsidP="0085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BA535D" w:rsidRPr="005764E7" w14:paraId="4B0AD960" w14:textId="77777777" w:rsidTr="00E95401">
        <w:trPr>
          <w:trHeight w:hRule="exact" w:val="432"/>
        </w:trPr>
        <w:tc>
          <w:tcPr>
            <w:tcW w:w="7375" w:type="dxa"/>
            <w:vAlign w:val="bottom"/>
          </w:tcPr>
          <w:p w14:paraId="47A1A3B7" w14:textId="03315240" w:rsidR="00BA535D" w:rsidRPr="005764E7" w:rsidRDefault="00BA535D" w:rsidP="008B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04F72A86" w:rsidR="00BA535D" w:rsidRPr="008076BD" w:rsidRDefault="00E95401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</w:tr>
      <w:tr w:rsidR="00BA535D" w:rsidRPr="005764E7" w14:paraId="05787B89" w14:textId="77777777" w:rsidTr="00E95401">
        <w:trPr>
          <w:trHeight w:hRule="exact" w:val="432"/>
        </w:trPr>
        <w:tc>
          <w:tcPr>
            <w:tcW w:w="7375" w:type="dxa"/>
            <w:vAlign w:val="bottom"/>
          </w:tcPr>
          <w:p w14:paraId="250E1E41" w14:textId="162D10D5" w:rsidR="00BA535D" w:rsidRPr="00656B26" w:rsidRDefault="00BA535D" w:rsidP="008B4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65E7FAA3" w:rsidR="00853F65" w:rsidRPr="008076BD" w:rsidRDefault="00E95401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2,002</w:t>
            </w:r>
          </w:p>
        </w:tc>
      </w:tr>
    </w:tbl>
    <w:p w14:paraId="603FA6A5" w14:textId="007C6A55" w:rsidR="00B6235B" w:rsidRPr="007A3502" w:rsidRDefault="000F47BB" w:rsidP="008B47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E1E0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4E23F953" w14:textId="541F655E" w:rsidR="00593965" w:rsidRPr="00593965" w:rsidRDefault="00593965" w:rsidP="008B47ED">
      <w:pPr>
        <w:pStyle w:val="a"/>
        <w:tabs>
          <w:tab w:val="clear" w:pos="1080"/>
        </w:tabs>
        <w:ind w:firstLine="56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AE447F">
        <w:rPr>
          <w:rFonts w:ascii="Angsana New" w:hAnsi="Angsana New" w:cs="Angsana New"/>
          <w:sz w:val="28"/>
          <w:szCs w:val="28"/>
          <w:cs/>
          <w:lang w:val="en-US"/>
        </w:rPr>
        <w:t>ข้</w:t>
      </w:r>
      <w:r w:rsidRPr="00593965">
        <w:rPr>
          <w:rFonts w:ascii="Angsana New" w:hAnsi="Angsana New" w:cs="Angsana New"/>
          <w:sz w:val="28"/>
          <w:szCs w:val="28"/>
          <w:cs/>
          <w:lang w:val="en-US"/>
        </w:rPr>
        <w:t>อมูลทางการเงินระหว่างกาล</w:t>
      </w:r>
      <w:r w:rsidRPr="00593965">
        <w:rPr>
          <w:rFonts w:ascii="Angsana New" w:hAnsi="Angsana New" w:cs="Angsana New" w:hint="cs"/>
          <w:sz w:val="28"/>
          <w:szCs w:val="28"/>
          <w:cs/>
          <w:lang w:val="en-US"/>
        </w:rPr>
        <w:t>ได้รับการอนุมัติจากคณะกรรมการบริษัท</w:t>
      </w:r>
      <w:r w:rsidRPr="00593965">
        <w:rPr>
          <w:rFonts w:ascii="Angsana New" w:hAnsi="Angsana New" w:cs="Angsana New"/>
          <w:sz w:val="28"/>
          <w:szCs w:val="28"/>
          <w:cs/>
          <w:lang w:val="en-US"/>
        </w:rPr>
        <w:t>เมื่อวันที่</w:t>
      </w:r>
      <w:r w:rsidRPr="0059396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301B4">
        <w:rPr>
          <w:rFonts w:ascii="Angsana New" w:hAnsi="Angsana New" w:cs="Angsana New"/>
          <w:sz w:val="28"/>
          <w:szCs w:val="28"/>
          <w:lang w:val="en-US"/>
        </w:rPr>
        <w:t>11</w:t>
      </w:r>
      <w:r w:rsidRPr="0059396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C76DD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Pr="00593965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</w:t>
      </w:r>
      <w:r w:rsidRPr="00593965">
        <w:rPr>
          <w:rFonts w:ascii="Angsana New" w:hAnsi="Angsana New" w:cs="Angsana New"/>
          <w:color w:val="000000"/>
          <w:sz w:val="28"/>
          <w:szCs w:val="28"/>
          <w:lang w:val="en-US"/>
        </w:rPr>
        <w:t>2565</w:t>
      </w:r>
    </w:p>
    <w:p w14:paraId="0DC74AB2" w14:textId="77777777" w:rsidR="007E5346" w:rsidRPr="00AE2E91" w:rsidRDefault="007E5346" w:rsidP="006C6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cs/>
          <w:lang w:val="en-ZW"/>
        </w:rPr>
      </w:pPr>
    </w:p>
    <w:sectPr w:rsidR="007E5346" w:rsidRPr="00AE2E91" w:rsidSect="003637A9">
      <w:headerReference w:type="default" r:id="rId15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6BF50" w14:textId="77777777" w:rsidR="00DF1A1B" w:rsidRDefault="00DF1A1B">
      <w:r>
        <w:separator/>
      </w:r>
    </w:p>
  </w:endnote>
  <w:endnote w:type="continuationSeparator" w:id="0">
    <w:p w14:paraId="1847D9E0" w14:textId="77777777" w:rsidR="00DF1A1B" w:rsidRDefault="00DF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07601430"/>
      <w:docPartObj>
        <w:docPartGallery w:val="Page Numbers (Bottom of Page)"/>
        <w:docPartUnique/>
      </w:docPartObj>
    </w:sdtPr>
    <w:sdtContent>
      <w:p w14:paraId="1CBF2CDA" w14:textId="433C06DA" w:rsidR="00C91875" w:rsidRDefault="00C91875" w:rsidP="00C9187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C7799D7" w14:textId="77777777" w:rsidR="00C91875" w:rsidRDefault="00C91875" w:rsidP="009E38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56774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C192E7C" w14:textId="02A42F76" w:rsidR="00C91875" w:rsidRPr="00373D29" w:rsidRDefault="00C9187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373D29">
          <w:rPr>
            <w:rFonts w:ascii="Angsana New" w:hAnsi="Angsana New"/>
            <w:sz w:val="28"/>
            <w:szCs w:val="28"/>
          </w:rPr>
          <w:fldChar w:fldCharType="begin"/>
        </w:r>
        <w:r w:rsidRPr="00373D2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373D29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21</w:t>
        </w:r>
        <w:r w:rsidRPr="00373D2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F27A818" w14:textId="12EF944E" w:rsidR="00C91875" w:rsidRPr="00180047" w:rsidRDefault="00C91875" w:rsidP="00373D29">
    <w:pPr>
      <w:pStyle w:val="Footer"/>
      <w:ind w:right="360"/>
      <w:jc w:val="right"/>
      <w:rPr>
        <w:rFonts w:asciiTheme="majorBidi" w:hAnsiTheme="majorBidi" w:cstheme="maj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62089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3936A5D" w14:textId="4A4020F7" w:rsidR="00C91875" w:rsidRDefault="00C91875">
        <w:pPr>
          <w:pStyle w:val="Footer"/>
          <w:jc w:val="right"/>
        </w:pPr>
        <w:r w:rsidRPr="00373D29">
          <w:rPr>
            <w:rFonts w:ascii="Angsana New" w:hAnsi="Angsana New"/>
            <w:sz w:val="28"/>
            <w:szCs w:val="28"/>
          </w:rPr>
          <w:fldChar w:fldCharType="begin"/>
        </w:r>
        <w:r w:rsidRPr="00373D2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373D29">
          <w:rPr>
            <w:rFonts w:ascii="Angsana New" w:hAnsi="Angsana New"/>
            <w:sz w:val="28"/>
            <w:szCs w:val="28"/>
          </w:rPr>
          <w:fldChar w:fldCharType="separate"/>
        </w:r>
        <w:r w:rsidR="005B0C81">
          <w:rPr>
            <w:rFonts w:ascii="Angsana New" w:hAnsi="Angsana New"/>
            <w:noProof/>
            <w:sz w:val="28"/>
            <w:szCs w:val="28"/>
          </w:rPr>
          <w:t>29</w:t>
        </w:r>
        <w:r w:rsidRPr="00373D2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0B0DCB49" w14:textId="5027D36D" w:rsidR="00C91875" w:rsidRPr="00C91024" w:rsidRDefault="00C91875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C91875" w:rsidRPr="00A20434" w:rsidRDefault="00C91875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C91875" w:rsidRPr="0017742A" w:rsidRDefault="00C91875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B518" w14:textId="77777777" w:rsidR="00DF1A1B" w:rsidRDefault="00DF1A1B">
      <w:r>
        <w:separator/>
      </w:r>
    </w:p>
  </w:footnote>
  <w:footnote w:type="continuationSeparator" w:id="0">
    <w:p w14:paraId="2248133E" w14:textId="77777777" w:rsidR="00DF1A1B" w:rsidRDefault="00DF1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20F9" w14:textId="77777777" w:rsidR="00C91875" w:rsidRPr="00656B26" w:rsidRDefault="00C91875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bookmarkStart w:id="0" w:name="_Hlk99893454"/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2EABCE3" w14:textId="77777777" w:rsidR="00C91875" w:rsidRPr="00656B26" w:rsidRDefault="00C91875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bookmarkEnd w:id="0"/>
  <w:p w14:paraId="0069B534" w14:textId="4801ED34" w:rsidR="00C91875" w:rsidRPr="00656B26" w:rsidRDefault="00C91875" w:rsidP="007E79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 w:rsidRPr="008C70B8">
      <w:rPr>
        <w:rFonts w:ascii="Angsana New" w:hAnsi="Angsana New"/>
        <w:b/>
        <w:bCs/>
        <w:sz w:val="28"/>
        <w:szCs w:val="28"/>
        <w:lang w:val="en-ZW"/>
      </w:rPr>
      <w:t>0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F96D01"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14:paraId="6B02DAD8" w14:textId="77777777" w:rsidR="00C91875" w:rsidRPr="00225770" w:rsidRDefault="00C91875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4E42" w14:textId="21EB03BC" w:rsidR="00C91875" w:rsidRPr="00656B26" w:rsidRDefault="00C91875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08E21A1D" w14:textId="5552C8BA" w:rsidR="00C91875" w:rsidRPr="00656B26" w:rsidRDefault="00C91875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05F1B2D" w14:textId="425D2E73" w:rsidR="00C91875" w:rsidRPr="00637127" w:rsidRDefault="00C91875" w:rsidP="00DC0A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 w:rsidR="00101EB1"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C91875" w:rsidRPr="00656B26" w:rsidRDefault="00C9187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C91875" w:rsidRPr="00656B26" w:rsidRDefault="00C9187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C91875" w:rsidRDefault="00C9187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C91875" w:rsidRDefault="00C9187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C91875" w:rsidRPr="0093624F" w:rsidRDefault="00C918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6A15" w14:textId="77777777" w:rsidR="00C91875" w:rsidRPr="00656B26" w:rsidRDefault="00C91875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3D5A8883" w14:textId="77777777" w:rsidR="00C91875" w:rsidRPr="00656B26" w:rsidRDefault="00C91875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4AA351EA" w14:textId="2D557EE6" w:rsidR="00C91875" w:rsidRDefault="00C91875" w:rsidP="003C50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>วันที่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30 </w:t>
    </w:r>
    <w:r w:rsidR="0060288A"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14:paraId="2A141B7A" w14:textId="77777777" w:rsidR="00C91875" w:rsidRPr="00B06A3A" w:rsidRDefault="00C91875" w:rsidP="003C50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5D5402B"/>
    <w:multiLevelType w:val="multilevel"/>
    <w:tmpl w:val="B63E16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1" w15:restartNumberingAfterBreak="0">
    <w:nsid w:val="1BFF44EF"/>
    <w:multiLevelType w:val="multilevel"/>
    <w:tmpl w:val="0936DFC8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  <w:lang w:bidi="th-TH"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0BA7CF9"/>
    <w:multiLevelType w:val="hybridMultilevel"/>
    <w:tmpl w:val="C624D6D0"/>
    <w:lvl w:ilvl="0" w:tplc="793A37FA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1973DF4"/>
    <w:multiLevelType w:val="hybridMultilevel"/>
    <w:tmpl w:val="19926B40"/>
    <w:lvl w:ilvl="0" w:tplc="A2562856">
      <w:start w:val="1"/>
      <w:numFmt w:val="decimal"/>
      <w:lvlText w:val="4.%1"/>
      <w:lvlJc w:val="left"/>
      <w:pPr>
        <w:ind w:left="1146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C932218"/>
    <w:multiLevelType w:val="multilevel"/>
    <w:tmpl w:val="4B58F2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402F17FD"/>
    <w:multiLevelType w:val="hybridMultilevel"/>
    <w:tmpl w:val="744AB8F4"/>
    <w:lvl w:ilvl="0" w:tplc="74766A40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3BD5D66"/>
    <w:multiLevelType w:val="hybridMultilevel"/>
    <w:tmpl w:val="A1BAEBE0"/>
    <w:lvl w:ilvl="0" w:tplc="7ADCD092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1" w15:restartNumberingAfterBreak="0">
    <w:nsid w:val="4E8206B0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2723075"/>
    <w:multiLevelType w:val="hybridMultilevel"/>
    <w:tmpl w:val="7A6889CC"/>
    <w:lvl w:ilvl="0" w:tplc="E1866612">
      <w:start w:val="1"/>
      <w:numFmt w:val="decimal"/>
      <w:lvlText w:val="3.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1D44401"/>
    <w:multiLevelType w:val="hybridMultilevel"/>
    <w:tmpl w:val="166C8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-775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9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0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3" w:hanging="1440"/>
      </w:pPr>
      <w:rPr>
        <w:rFonts w:hint="default"/>
      </w:rPr>
    </w:lvl>
  </w:abstractNum>
  <w:abstractNum w:abstractNumId="38" w15:restartNumberingAfterBreak="0">
    <w:nsid w:val="62FD5B12"/>
    <w:multiLevelType w:val="hybridMultilevel"/>
    <w:tmpl w:val="31FE2A60"/>
    <w:lvl w:ilvl="0" w:tplc="CCE2A06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74374206"/>
    <w:multiLevelType w:val="hybridMultilevel"/>
    <w:tmpl w:val="C682EFB6"/>
    <w:lvl w:ilvl="0" w:tplc="2F564840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2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87188">
    <w:abstractNumId w:val="6"/>
  </w:num>
  <w:num w:numId="2" w16cid:durableId="615907542">
    <w:abstractNumId w:val="5"/>
  </w:num>
  <w:num w:numId="3" w16cid:durableId="586304263">
    <w:abstractNumId w:val="9"/>
  </w:num>
  <w:num w:numId="4" w16cid:durableId="386687814">
    <w:abstractNumId w:val="7"/>
  </w:num>
  <w:num w:numId="5" w16cid:durableId="842235341">
    <w:abstractNumId w:val="8"/>
  </w:num>
  <w:num w:numId="6" w16cid:durableId="806045267">
    <w:abstractNumId w:val="3"/>
  </w:num>
  <w:num w:numId="7" w16cid:durableId="1402287158">
    <w:abstractNumId w:val="2"/>
  </w:num>
  <w:num w:numId="8" w16cid:durableId="1934314430">
    <w:abstractNumId w:val="0"/>
  </w:num>
  <w:num w:numId="9" w16cid:durableId="1887907238">
    <w:abstractNumId w:val="1"/>
  </w:num>
  <w:num w:numId="10" w16cid:durableId="1224637417">
    <w:abstractNumId w:val="4"/>
  </w:num>
  <w:num w:numId="11" w16cid:durableId="312148327">
    <w:abstractNumId w:val="26"/>
  </w:num>
  <w:num w:numId="12" w16cid:durableId="1454523793">
    <w:abstractNumId w:val="22"/>
  </w:num>
  <w:num w:numId="13" w16cid:durableId="878125796">
    <w:abstractNumId w:val="39"/>
  </w:num>
  <w:num w:numId="14" w16cid:durableId="2036886107">
    <w:abstractNumId w:val="25"/>
  </w:num>
  <w:num w:numId="15" w16cid:durableId="840126189">
    <w:abstractNumId w:val="28"/>
  </w:num>
  <w:num w:numId="16" w16cid:durableId="1748453796">
    <w:abstractNumId w:val="42"/>
  </w:num>
  <w:num w:numId="17" w16cid:durableId="1081483526">
    <w:abstractNumId w:val="21"/>
  </w:num>
  <w:num w:numId="18" w16cid:durableId="797527514">
    <w:abstractNumId w:val="17"/>
  </w:num>
  <w:num w:numId="19" w16cid:durableId="1632713632">
    <w:abstractNumId w:val="37"/>
  </w:num>
  <w:num w:numId="20" w16cid:durableId="854879525">
    <w:abstractNumId w:val="11"/>
  </w:num>
  <w:num w:numId="21" w16cid:durableId="1694071334">
    <w:abstractNumId w:val="12"/>
  </w:num>
  <w:num w:numId="22" w16cid:durableId="934558693">
    <w:abstractNumId w:val="19"/>
  </w:num>
  <w:num w:numId="23" w16cid:durableId="1865244472">
    <w:abstractNumId w:val="32"/>
  </w:num>
  <w:num w:numId="24" w16cid:durableId="1989358734">
    <w:abstractNumId w:val="18"/>
  </w:num>
  <w:num w:numId="25" w16cid:durableId="339627397">
    <w:abstractNumId w:val="40"/>
  </w:num>
  <w:num w:numId="26" w16cid:durableId="182520758">
    <w:abstractNumId w:val="30"/>
  </w:num>
  <w:num w:numId="27" w16cid:durableId="1672565002">
    <w:abstractNumId w:val="41"/>
  </w:num>
  <w:num w:numId="28" w16cid:durableId="932589109">
    <w:abstractNumId w:val="20"/>
  </w:num>
  <w:num w:numId="29" w16cid:durableId="1007639222">
    <w:abstractNumId w:val="16"/>
  </w:num>
  <w:num w:numId="30" w16cid:durableId="237640235">
    <w:abstractNumId w:val="23"/>
  </w:num>
  <w:num w:numId="31" w16cid:durableId="702824853">
    <w:abstractNumId w:val="15"/>
  </w:num>
  <w:num w:numId="32" w16cid:durableId="575627926">
    <w:abstractNumId w:val="34"/>
  </w:num>
  <w:num w:numId="33" w16cid:durableId="1377853333">
    <w:abstractNumId w:val="10"/>
  </w:num>
  <w:num w:numId="34" w16cid:durableId="987396361">
    <w:abstractNumId w:val="13"/>
  </w:num>
  <w:num w:numId="35" w16cid:durableId="758211866">
    <w:abstractNumId w:val="36"/>
  </w:num>
  <w:num w:numId="36" w16cid:durableId="483132521">
    <w:abstractNumId w:val="31"/>
  </w:num>
  <w:num w:numId="37" w16cid:durableId="1236432395">
    <w:abstractNumId w:val="38"/>
  </w:num>
  <w:num w:numId="38" w16cid:durableId="38481362">
    <w:abstractNumId w:val="33"/>
  </w:num>
  <w:num w:numId="39" w16cid:durableId="674647771">
    <w:abstractNumId w:val="29"/>
  </w:num>
  <w:num w:numId="40" w16cid:durableId="1311449144">
    <w:abstractNumId w:val="35"/>
  </w:num>
  <w:num w:numId="41" w16cid:durableId="2040425572">
    <w:abstractNumId w:val="14"/>
  </w:num>
  <w:num w:numId="42" w16cid:durableId="167793962">
    <w:abstractNumId w:val="24"/>
  </w:num>
  <w:num w:numId="43" w16cid:durableId="1799908330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1AB"/>
    <w:rsid w:val="000002E5"/>
    <w:rsid w:val="00000409"/>
    <w:rsid w:val="0000048D"/>
    <w:rsid w:val="00000F5D"/>
    <w:rsid w:val="00001017"/>
    <w:rsid w:val="00001215"/>
    <w:rsid w:val="00001476"/>
    <w:rsid w:val="0000168E"/>
    <w:rsid w:val="00001E43"/>
    <w:rsid w:val="0000203A"/>
    <w:rsid w:val="000023BC"/>
    <w:rsid w:val="00002518"/>
    <w:rsid w:val="00002F31"/>
    <w:rsid w:val="0000302C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202"/>
    <w:rsid w:val="00006503"/>
    <w:rsid w:val="0000657B"/>
    <w:rsid w:val="00006B5B"/>
    <w:rsid w:val="0000740C"/>
    <w:rsid w:val="0000770E"/>
    <w:rsid w:val="000077F7"/>
    <w:rsid w:val="000078E0"/>
    <w:rsid w:val="00010251"/>
    <w:rsid w:val="000103E1"/>
    <w:rsid w:val="000106F1"/>
    <w:rsid w:val="00010A8B"/>
    <w:rsid w:val="000114F7"/>
    <w:rsid w:val="000114FB"/>
    <w:rsid w:val="0001157B"/>
    <w:rsid w:val="000118FF"/>
    <w:rsid w:val="00011D3A"/>
    <w:rsid w:val="00012139"/>
    <w:rsid w:val="0001237D"/>
    <w:rsid w:val="000125BD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4A9"/>
    <w:rsid w:val="00020E5D"/>
    <w:rsid w:val="00020ECB"/>
    <w:rsid w:val="00021538"/>
    <w:rsid w:val="000215A9"/>
    <w:rsid w:val="0002172F"/>
    <w:rsid w:val="000217E7"/>
    <w:rsid w:val="00021949"/>
    <w:rsid w:val="00021D81"/>
    <w:rsid w:val="0002214A"/>
    <w:rsid w:val="000225DA"/>
    <w:rsid w:val="00022714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5564"/>
    <w:rsid w:val="00025E2C"/>
    <w:rsid w:val="00025F01"/>
    <w:rsid w:val="00026931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677"/>
    <w:rsid w:val="000416D5"/>
    <w:rsid w:val="0004197A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570E"/>
    <w:rsid w:val="00045713"/>
    <w:rsid w:val="00045A69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74C"/>
    <w:rsid w:val="00052841"/>
    <w:rsid w:val="00052AE3"/>
    <w:rsid w:val="000533E0"/>
    <w:rsid w:val="000536C7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1EAA"/>
    <w:rsid w:val="00062026"/>
    <w:rsid w:val="00062E8F"/>
    <w:rsid w:val="00063B7F"/>
    <w:rsid w:val="00063C1D"/>
    <w:rsid w:val="000640FF"/>
    <w:rsid w:val="000642DC"/>
    <w:rsid w:val="000643DA"/>
    <w:rsid w:val="00064812"/>
    <w:rsid w:val="00065110"/>
    <w:rsid w:val="00065864"/>
    <w:rsid w:val="00065A9F"/>
    <w:rsid w:val="00065E3D"/>
    <w:rsid w:val="00066D53"/>
    <w:rsid w:val="00067262"/>
    <w:rsid w:val="00067794"/>
    <w:rsid w:val="000679E6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4EA0"/>
    <w:rsid w:val="00075E79"/>
    <w:rsid w:val="000762BE"/>
    <w:rsid w:val="00076664"/>
    <w:rsid w:val="00076676"/>
    <w:rsid w:val="000768AA"/>
    <w:rsid w:val="00076A65"/>
    <w:rsid w:val="00076CAA"/>
    <w:rsid w:val="00076F9C"/>
    <w:rsid w:val="00077287"/>
    <w:rsid w:val="000779C7"/>
    <w:rsid w:val="00077EAB"/>
    <w:rsid w:val="00080337"/>
    <w:rsid w:val="00080670"/>
    <w:rsid w:val="0008071E"/>
    <w:rsid w:val="000807DD"/>
    <w:rsid w:val="00081F8F"/>
    <w:rsid w:val="00082485"/>
    <w:rsid w:val="00082930"/>
    <w:rsid w:val="000831E5"/>
    <w:rsid w:val="00083366"/>
    <w:rsid w:val="00083451"/>
    <w:rsid w:val="0008355A"/>
    <w:rsid w:val="00083AFC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F7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2EC8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938"/>
    <w:rsid w:val="000A3E53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45"/>
    <w:rsid w:val="000B5CFC"/>
    <w:rsid w:val="000B63F6"/>
    <w:rsid w:val="000B6E81"/>
    <w:rsid w:val="000B7A6B"/>
    <w:rsid w:val="000B7C10"/>
    <w:rsid w:val="000B7C4F"/>
    <w:rsid w:val="000B7FE4"/>
    <w:rsid w:val="000C0BD4"/>
    <w:rsid w:val="000C104E"/>
    <w:rsid w:val="000C16AE"/>
    <w:rsid w:val="000C1831"/>
    <w:rsid w:val="000C1B64"/>
    <w:rsid w:val="000C1C26"/>
    <w:rsid w:val="000C1D99"/>
    <w:rsid w:val="000C2066"/>
    <w:rsid w:val="000C25E2"/>
    <w:rsid w:val="000C26A2"/>
    <w:rsid w:val="000C2D7D"/>
    <w:rsid w:val="000C2D87"/>
    <w:rsid w:val="000C392F"/>
    <w:rsid w:val="000C470C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7B0"/>
    <w:rsid w:val="000D08E9"/>
    <w:rsid w:val="000D0A82"/>
    <w:rsid w:val="000D0FC6"/>
    <w:rsid w:val="000D1226"/>
    <w:rsid w:val="000D1D35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7B8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02"/>
    <w:rsid w:val="000F1E68"/>
    <w:rsid w:val="000F21F4"/>
    <w:rsid w:val="000F2433"/>
    <w:rsid w:val="000F288C"/>
    <w:rsid w:val="000F30E4"/>
    <w:rsid w:val="000F3D51"/>
    <w:rsid w:val="000F47BB"/>
    <w:rsid w:val="000F4C23"/>
    <w:rsid w:val="000F50DA"/>
    <w:rsid w:val="000F5A00"/>
    <w:rsid w:val="000F6A55"/>
    <w:rsid w:val="000F6B04"/>
    <w:rsid w:val="000F6D68"/>
    <w:rsid w:val="000F72E8"/>
    <w:rsid w:val="000F744A"/>
    <w:rsid w:val="000F785B"/>
    <w:rsid w:val="00100345"/>
    <w:rsid w:val="001016C6"/>
    <w:rsid w:val="00101EB1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54A"/>
    <w:rsid w:val="00106E3C"/>
    <w:rsid w:val="00106E75"/>
    <w:rsid w:val="00106EFA"/>
    <w:rsid w:val="0010769F"/>
    <w:rsid w:val="0010776C"/>
    <w:rsid w:val="00107959"/>
    <w:rsid w:val="00107A7C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2A3"/>
    <w:rsid w:val="0012055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9B5"/>
    <w:rsid w:val="00125CEA"/>
    <w:rsid w:val="0012600E"/>
    <w:rsid w:val="00126D41"/>
    <w:rsid w:val="001273C6"/>
    <w:rsid w:val="001302E1"/>
    <w:rsid w:val="00130301"/>
    <w:rsid w:val="001305A6"/>
    <w:rsid w:val="00130657"/>
    <w:rsid w:val="00130660"/>
    <w:rsid w:val="001308F0"/>
    <w:rsid w:val="0013090C"/>
    <w:rsid w:val="00130AFA"/>
    <w:rsid w:val="00130C5A"/>
    <w:rsid w:val="00131BBA"/>
    <w:rsid w:val="001326AC"/>
    <w:rsid w:val="00132D1A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5C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2CA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193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2687"/>
    <w:rsid w:val="001638AD"/>
    <w:rsid w:val="00163A0F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4DD"/>
    <w:rsid w:val="0016750A"/>
    <w:rsid w:val="00167539"/>
    <w:rsid w:val="00167662"/>
    <w:rsid w:val="001679A4"/>
    <w:rsid w:val="00167A32"/>
    <w:rsid w:val="00167D5D"/>
    <w:rsid w:val="00170654"/>
    <w:rsid w:val="001708FD"/>
    <w:rsid w:val="00170A27"/>
    <w:rsid w:val="00170BDA"/>
    <w:rsid w:val="00170DE0"/>
    <w:rsid w:val="00171C45"/>
    <w:rsid w:val="001729B9"/>
    <w:rsid w:val="00172DC6"/>
    <w:rsid w:val="0017319E"/>
    <w:rsid w:val="001738B3"/>
    <w:rsid w:val="00173B68"/>
    <w:rsid w:val="00173CBC"/>
    <w:rsid w:val="00173DC8"/>
    <w:rsid w:val="00174051"/>
    <w:rsid w:val="00174735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778A2"/>
    <w:rsid w:val="00180047"/>
    <w:rsid w:val="00180F67"/>
    <w:rsid w:val="0018146F"/>
    <w:rsid w:val="001814AE"/>
    <w:rsid w:val="00181A68"/>
    <w:rsid w:val="001823FB"/>
    <w:rsid w:val="001824EB"/>
    <w:rsid w:val="0018254E"/>
    <w:rsid w:val="001831A3"/>
    <w:rsid w:val="001835AD"/>
    <w:rsid w:val="0018367C"/>
    <w:rsid w:val="0018372C"/>
    <w:rsid w:val="0018396A"/>
    <w:rsid w:val="00183B8F"/>
    <w:rsid w:val="00183F50"/>
    <w:rsid w:val="00184090"/>
    <w:rsid w:val="00184342"/>
    <w:rsid w:val="00184441"/>
    <w:rsid w:val="0018448D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0C4"/>
    <w:rsid w:val="001905A8"/>
    <w:rsid w:val="00190631"/>
    <w:rsid w:val="00190C33"/>
    <w:rsid w:val="001916F0"/>
    <w:rsid w:val="001918E6"/>
    <w:rsid w:val="00191C2C"/>
    <w:rsid w:val="00191F81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200"/>
    <w:rsid w:val="001953B0"/>
    <w:rsid w:val="00195678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133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806"/>
    <w:rsid w:val="001B0C1A"/>
    <w:rsid w:val="001B0C9A"/>
    <w:rsid w:val="001B0E0F"/>
    <w:rsid w:val="001B142F"/>
    <w:rsid w:val="001B1C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976"/>
    <w:rsid w:val="001C09E5"/>
    <w:rsid w:val="001C0AD3"/>
    <w:rsid w:val="001C1531"/>
    <w:rsid w:val="001C2281"/>
    <w:rsid w:val="001C234B"/>
    <w:rsid w:val="001C25F4"/>
    <w:rsid w:val="001C2718"/>
    <w:rsid w:val="001C2E07"/>
    <w:rsid w:val="001C2F0E"/>
    <w:rsid w:val="001C322E"/>
    <w:rsid w:val="001C36B0"/>
    <w:rsid w:val="001C3B17"/>
    <w:rsid w:val="001C3B61"/>
    <w:rsid w:val="001C3BD9"/>
    <w:rsid w:val="001C4526"/>
    <w:rsid w:val="001C528C"/>
    <w:rsid w:val="001C5D1A"/>
    <w:rsid w:val="001C5D83"/>
    <w:rsid w:val="001C5EF8"/>
    <w:rsid w:val="001C6340"/>
    <w:rsid w:val="001C6D39"/>
    <w:rsid w:val="001C6D90"/>
    <w:rsid w:val="001C6DAB"/>
    <w:rsid w:val="001C6DB5"/>
    <w:rsid w:val="001C6F8B"/>
    <w:rsid w:val="001C76DD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1C86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1C5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4DE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1"/>
    <w:rsid w:val="001F5337"/>
    <w:rsid w:val="001F5375"/>
    <w:rsid w:val="001F63F4"/>
    <w:rsid w:val="001F66DD"/>
    <w:rsid w:val="001F66E5"/>
    <w:rsid w:val="001F6885"/>
    <w:rsid w:val="001F6A08"/>
    <w:rsid w:val="001F6E58"/>
    <w:rsid w:val="001F74EB"/>
    <w:rsid w:val="001F7A0C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65"/>
    <w:rsid w:val="00204DC3"/>
    <w:rsid w:val="0020590E"/>
    <w:rsid w:val="002059C2"/>
    <w:rsid w:val="002060BB"/>
    <w:rsid w:val="002069B4"/>
    <w:rsid w:val="002069D0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46"/>
    <w:rsid w:val="00215F78"/>
    <w:rsid w:val="002161E9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76F"/>
    <w:rsid w:val="002247EB"/>
    <w:rsid w:val="002247FC"/>
    <w:rsid w:val="00224CB6"/>
    <w:rsid w:val="00225304"/>
    <w:rsid w:val="002254A5"/>
    <w:rsid w:val="00225770"/>
    <w:rsid w:val="00225DE1"/>
    <w:rsid w:val="002264E5"/>
    <w:rsid w:val="00226CFF"/>
    <w:rsid w:val="002301B4"/>
    <w:rsid w:val="002303D1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4F47"/>
    <w:rsid w:val="0023556E"/>
    <w:rsid w:val="00235833"/>
    <w:rsid w:val="00235DC3"/>
    <w:rsid w:val="0023692F"/>
    <w:rsid w:val="00236ABD"/>
    <w:rsid w:val="00236B72"/>
    <w:rsid w:val="00236DD2"/>
    <w:rsid w:val="00237406"/>
    <w:rsid w:val="002404A8"/>
    <w:rsid w:val="00240D0A"/>
    <w:rsid w:val="002412A4"/>
    <w:rsid w:val="002412F3"/>
    <w:rsid w:val="0024137C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68F"/>
    <w:rsid w:val="00246AAC"/>
    <w:rsid w:val="00246AE1"/>
    <w:rsid w:val="00246C2A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E3B"/>
    <w:rsid w:val="00250FF1"/>
    <w:rsid w:val="0025102B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51F"/>
    <w:rsid w:val="00264B13"/>
    <w:rsid w:val="00265CFF"/>
    <w:rsid w:val="00266DD6"/>
    <w:rsid w:val="002670DA"/>
    <w:rsid w:val="002672DB"/>
    <w:rsid w:val="00267327"/>
    <w:rsid w:val="0026739D"/>
    <w:rsid w:val="002674D8"/>
    <w:rsid w:val="00267F54"/>
    <w:rsid w:val="002702C6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C95"/>
    <w:rsid w:val="00276495"/>
    <w:rsid w:val="00276989"/>
    <w:rsid w:val="00276AF6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42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5ABA"/>
    <w:rsid w:val="00286090"/>
    <w:rsid w:val="00286DD9"/>
    <w:rsid w:val="00286F4F"/>
    <w:rsid w:val="00287082"/>
    <w:rsid w:val="00287230"/>
    <w:rsid w:val="0028733F"/>
    <w:rsid w:val="002900B8"/>
    <w:rsid w:val="00290199"/>
    <w:rsid w:val="00290B5E"/>
    <w:rsid w:val="00290C98"/>
    <w:rsid w:val="00290FE3"/>
    <w:rsid w:val="0029119F"/>
    <w:rsid w:val="00291338"/>
    <w:rsid w:val="00291FD2"/>
    <w:rsid w:val="00292149"/>
    <w:rsid w:val="002929DF"/>
    <w:rsid w:val="00293855"/>
    <w:rsid w:val="002939BA"/>
    <w:rsid w:val="002941D6"/>
    <w:rsid w:val="0029443F"/>
    <w:rsid w:val="0029465C"/>
    <w:rsid w:val="002948F6"/>
    <w:rsid w:val="00294FB6"/>
    <w:rsid w:val="002955CA"/>
    <w:rsid w:val="002959F9"/>
    <w:rsid w:val="00295ADA"/>
    <w:rsid w:val="00295B10"/>
    <w:rsid w:val="00295E2E"/>
    <w:rsid w:val="002966A5"/>
    <w:rsid w:val="002967A8"/>
    <w:rsid w:val="00297DE8"/>
    <w:rsid w:val="00297EE9"/>
    <w:rsid w:val="002A01DA"/>
    <w:rsid w:val="002A03A6"/>
    <w:rsid w:val="002A059E"/>
    <w:rsid w:val="002A0828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83D"/>
    <w:rsid w:val="002B093F"/>
    <w:rsid w:val="002B1670"/>
    <w:rsid w:val="002B16E2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870"/>
    <w:rsid w:val="002B5182"/>
    <w:rsid w:val="002B57BD"/>
    <w:rsid w:val="002B57FD"/>
    <w:rsid w:val="002B5D67"/>
    <w:rsid w:val="002B6243"/>
    <w:rsid w:val="002B6336"/>
    <w:rsid w:val="002B6388"/>
    <w:rsid w:val="002B655B"/>
    <w:rsid w:val="002B6723"/>
    <w:rsid w:val="002B6ABB"/>
    <w:rsid w:val="002B6BF2"/>
    <w:rsid w:val="002B6CD3"/>
    <w:rsid w:val="002B74FF"/>
    <w:rsid w:val="002B7904"/>
    <w:rsid w:val="002B7CAC"/>
    <w:rsid w:val="002B7DA3"/>
    <w:rsid w:val="002C03BC"/>
    <w:rsid w:val="002C0714"/>
    <w:rsid w:val="002C15DB"/>
    <w:rsid w:val="002C192E"/>
    <w:rsid w:val="002C1BA4"/>
    <w:rsid w:val="002C1EDC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4BE"/>
    <w:rsid w:val="002C46ED"/>
    <w:rsid w:val="002C4769"/>
    <w:rsid w:val="002C4CFA"/>
    <w:rsid w:val="002C5AFF"/>
    <w:rsid w:val="002C5DFE"/>
    <w:rsid w:val="002C667E"/>
    <w:rsid w:val="002C67A2"/>
    <w:rsid w:val="002C6B95"/>
    <w:rsid w:val="002C6C35"/>
    <w:rsid w:val="002C7613"/>
    <w:rsid w:val="002C7F22"/>
    <w:rsid w:val="002D0001"/>
    <w:rsid w:val="002D086D"/>
    <w:rsid w:val="002D1042"/>
    <w:rsid w:val="002D131C"/>
    <w:rsid w:val="002D1346"/>
    <w:rsid w:val="002D1485"/>
    <w:rsid w:val="002D15CA"/>
    <w:rsid w:val="002D1979"/>
    <w:rsid w:val="002D2250"/>
    <w:rsid w:val="002D2632"/>
    <w:rsid w:val="002D30B0"/>
    <w:rsid w:val="002D321B"/>
    <w:rsid w:val="002D3CA1"/>
    <w:rsid w:val="002D3D2F"/>
    <w:rsid w:val="002D42D6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71A3"/>
    <w:rsid w:val="002D78A8"/>
    <w:rsid w:val="002D7903"/>
    <w:rsid w:val="002D7926"/>
    <w:rsid w:val="002D7B4F"/>
    <w:rsid w:val="002D7D4D"/>
    <w:rsid w:val="002E0046"/>
    <w:rsid w:val="002E016B"/>
    <w:rsid w:val="002E02A0"/>
    <w:rsid w:val="002E06CD"/>
    <w:rsid w:val="002E06D4"/>
    <w:rsid w:val="002E10B0"/>
    <w:rsid w:val="002E177B"/>
    <w:rsid w:val="002E215C"/>
    <w:rsid w:val="002E256A"/>
    <w:rsid w:val="002E25B0"/>
    <w:rsid w:val="002E2BA1"/>
    <w:rsid w:val="002E2FAB"/>
    <w:rsid w:val="002E35C3"/>
    <w:rsid w:val="002E35CE"/>
    <w:rsid w:val="002E395D"/>
    <w:rsid w:val="002E39D3"/>
    <w:rsid w:val="002E39F4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93D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A54"/>
    <w:rsid w:val="00301B2D"/>
    <w:rsid w:val="00301F99"/>
    <w:rsid w:val="0030252D"/>
    <w:rsid w:val="003027BD"/>
    <w:rsid w:val="00302969"/>
    <w:rsid w:val="00302DA3"/>
    <w:rsid w:val="0030300F"/>
    <w:rsid w:val="0030314F"/>
    <w:rsid w:val="00303234"/>
    <w:rsid w:val="00304296"/>
    <w:rsid w:val="003043CD"/>
    <w:rsid w:val="0030442B"/>
    <w:rsid w:val="0030448B"/>
    <w:rsid w:val="003045A8"/>
    <w:rsid w:val="0030673C"/>
    <w:rsid w:val="003067EC"/>
    <w:rsid w:val="0030688D"/>
    <w:rsid w:val="00307624"/>
    <w:rsid w:val="0030790F"/>
    <w:rsid w:val="00307E22"/>
    <w:rsid w:val="003110EF"/>
    <w:rsid w:val="003116F3"/>
    <w:rsid w:val="00312260"/>
    <w:rsid w:val="003124CD"/>
    <w:rsid w:val="00312603"/>
    <w:rsid w:val="00312B73"/>
    <w:rsid w:val="00312C28"/>
    <w:rsid w:val="00312C98"/>
    <w:rsid w:val="00312FE0"/>
    <w:rsid w:val="00313279"/>
    <w:rsid w:val="003134F3"/>
    <w:rsid w:val="00313595"/>
    <w:rsid w:val="003139F7"/>
    <w:rsid w:val="00313A77"/>
    <w:rsid w:val="003140E4"/>
    <w:rsid w:val="00314399"/>
    <w:rsid w:val="00314488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7D4"/>
    <w:rsid w:val="00316FFC"/>
    <w:rsid w:val="0031781C"/>
    <w:rsid w:val="00317F1C"/>
    <w:rsid w:val="00317F2D"/>
    <w:rsid w:val="00320048"/>
    <w:rsid w:val="003202DB"/>
    <w:rsid w:val="00320B30"/>
    <w:rsid w:val="00321073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D35"/>
    <w:rsid w:val="00333EAE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64C"/>
    <w:rsid w:val="00344807"/>
    <w:rsid w:val="00344E6C"/>
    <w:rsid w:val="003451A0"/>
    <w:rsid w:val="0034527B"/>
    <w:rsid w:val="003454A6"/>
    <w:rsid w:val="00345A5F"/>
    <w:rsid w:val="00346EA1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2E22"/>
    <w:rsid w:val="00353217"/>
    <w:rsid w:val="00353365"/>
    <w:rsid w:val="0035354C"/>
    <w:rsid w:val="003535EB"/>
    <w:rsid w:val="003541CE"/>
    <w:rsid w:val="00354418"/>
    <w:rsid w:val="00354712"/>
    <w:rsid w:val="003551D2"/>
    <w:rsid w:val="003556EE"/>
    <w:rsid w:val="00355DD8"/>
    <w:rsid w:val="00355F06"/>
    <w:rsid w:val="003560B5"/>
    <w:rsid w:val="003560F1"/>
    <w:rsid w:val="00356468"/>
    <w:rsid w:val="00356B89"/>
    <w:rsid w:val="00356C42"/>
    <w:rsid w:val="00356EDF"/>
    <w:rsid w:val="003576E7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7A9"/>
    <w:rsid w:val="00363A77"/>
    <w:rsid w:val="00363E03"/>
    <w:rsid w:val="00364291"/>
    <w:rsid w:val="003646A6"/>
    <w:rsid w:val="00364A10"/>
    <w:rsid w:val="003656A8"/>
    <w:rsid w:val="00365894"/>
    <w:rsid w:val="00365D22"/>
    <w:rsid w:val="00365EB2"/>
    <w:rsid w:val="003667DA"/>
    <w:rsid w:val="003668F7"/>
    <w:rsid w:val="00366B83"/>
    <w:rsid w:val="00366DB1"/>
    <w:rsid w:val="003674AE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BD0"/>
    <w:rsid w:val="00372DC4"/>
    <w:rsid w:val="00372F00"/>
    <w:rsid w:val="00373D29"/>
    <w:rsid w:val="00373DF8"/>
    <w:rsid w:val="00374229"/>
    <w:rsid w:val="0037471A"/>
    <w:rsid w:val="00374826"/>
    <w:rsid w:val="00374992"/>
    <w:rsid w:val="00374CD6"/>
    <w:rsid w:val="00374DAC"/>
    <w:rsid w:val="00375868"/>
    <w:rsid w:val="00375F2D"/>
    <w:rsid w:val="00375FDE"/>
    <w:rsid w:val="003761F3"/>
    <w:rsid w:val="003762B4"/>
    <w:rsid w:val="0037656C"/>
    <w:rsid w:val="003777F0"/>
    <w:rsid w:val="00377CDE"/>
    <w:rsid w:val="00377D46"/>
    <w:rsid w:val="00377E5B"/>
    <w:rsid w:val="00377F81"/>
    <w:rsid w:val="003802E8"/>
    <w:rsid w:val="0038096C"/>
    <w:rsid w:val="00380E5C"/>
    <w:rsid w:val="00381001"/>
    <w:rsid w:val="003810B3"/>
    <w:rsid w:val="0038122A"/>
    <w:rsid w:val="003813F1"/>
    <w:rsid w:val="00381856"/>
    <w:rsid w:val="00382489"/>
    <w:rsid w:val="00382585"/>
    <w:rsid w:val="00382B98"/>
    <w:rsid w:val="003831FC"/>
    <w:rsid w:val="00383495"/>
    <w:rsid w:val="003834C8"/>
    <w:rsid w:val="00383809"/>
    <w:rsid w:val="00383BF1"/>
    <w:rsid w:val="003840A4"/>
    <w:rsid w:val="003848DF"/>
    <w:rsid w:val="00384DBE"/>
    <w:rsid w:val="00384E9F"/>
    <w:rsid w:val="00384FAB"/>
    <w:rsid w:val="003853EF"/>
    <w:rsid w:val="00385593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2DD"/>
    <w:rsid w:val="003913F1"/>
    <w:rsid w:val="003915D5"/>
    <w:rsid w:val="00391700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B40"/>
    <w:rsid w:val="00393D73"/>
    <w:rsid w:val="0039490E"/>
    <w:rsid w:val="00395031"/>
    <w:rsid w:val="003958A4"/>
    <w:rsid w:val="003958AA"/>
    <w:rsid w:val="00395E44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2E81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558"/>
    <w:rsid w:val="003B0934"/>
    <w:rsid w:val="003B09A9"/>
    <w:rsid w:val="003B1240"/>
    <w:rsid w:val="003B1670"/>
    <w:rsid w:val="003B1A55"/>
    <w:rsid w:val="003B2003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02A"/>
    <w:rsid w:val="003C5176"/>
    <w:rsid w:val="003C5FBF"/>
    <w:rsid w:val="003C6ACC"/>
    <w:rsid w:val="003C6ADC"/>
    <w:rsid w:val="003C6BC1"/>
    <w:rsid w:val="003C7D42"/>
    <w:rsid w:val="003D144B"/>
    <w:rsid w:val="003D1D88"/>
    <w:rsid w:val="003D32E2"/>
    <w:rsid w:val="003D3480"/>
    <w:rsid w:val="003D35B5"/>
    <w:rsid w:val="003D377D"/>
    <w:rsid w:val="003D3890"/>
    <w:rsid w:val="003D3B4B"/>
    <w:rsid w:val="003D3B9C"/>
    <w:rsid w:val="003D3C71"/>
    <w:rsid w:val="003D3FE9"/>
    <w:rsid w:val="003D40C9"/>
    <w:rsid w:val="003D4955"/>
    <w:rsid w:val="003D4C28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1A7"/>
    <w:rsid w:val="003D7757"/>
    <w:rsid w:val="003D784A"/>
    <w:rsid w:val="003D7D1B"/>
    <w:rsid w:val="003E027C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382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0C9"/>
    <w:rsid w:val="003F055C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AD8"/>
    <w:rsid w:val="003F5DEA"/>
    <w:rsid w:val="003F5F7C"/>
    <w:rsid w:val="003F614C"/>
    <w:rsid w:val="003F6592"/>
    <w:rsid w:val="003F67FA"/>
    <w:rsid w:val="003F6CDE"/>
    <w:rsid w:val="003F7431"/>
    <w:rsid w:val="003F77C8"/>
    <w:rsid w:val="003F7956"/>
    <w:rsid w:val="003F7F52"/>
    <w:rsid w:val="004000E3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4EA"/>
    <w:rsid w:val="004079A8"/>
    <w:rsid w:val="00407BE6"/>
    <w:rsid w:val="00407D9A"/>
    <w:rsid w:val="00410678"/>
    <w:rsid w:val="00410BDD"/>
    <w:rsid w:val="00411363"/>
    <w:rsid w:val="00411447"/>
    <w:rsid w:val="004116E5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8F6"/>
    <w:rsid w:val="00415E01"/>
    <w:rsid w:val="00415F84"/>
    <w:rsid w:val="004163C6"/>
    <w:rsid w:val="004163DA"/>
    <w:rsid w:val="004164E6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050"/>
    <w:rsid w:val="00426243"/>
    <w:rsid w:val="00426B60"/>
    <w:rsid w:val="00427601"/>
    <w:rsid w:val="004277DF"/>
    <w:rsid w:val="00427BD5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687"/>
    <w:rsid w:val="00440EC8"/>
    <w:rsid w:val="00441AB0"/>
    <w:rsid w:val="0044209A"/>
    <w:rsid w:val="00442844"/>
    <w:rsid w:val="00442A97"/>
    <w:rsid w:val="00442BEE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85D"/>
    <w:rsid w:val="00445CD8"/>
    <w:rsid w:val="00445E83"/>
    <w:rsid w:val="00446004"/>
    <w:rsid w:val="00446947"/>
    <w:rsid w:val="00446FC6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47C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2F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2E34"/>
    <w:rsid w:val="00462E44"/>
    <w:rsid w:val="00462FCF"/>
    <w:rsid w:val="0046345B"/>
    <w:rsid w:val="0046354E"/>
    <w:rsid w:val="00463E97"/>
    <w:rsid w:val="00463EE8"/>
    <w:rsid w:val="004640D1"/>
    <w:rsid w:val="004642A3"/>
    <w:rsid w:val="004645C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B09"/>
    <w:rsid w:val="00476F5E"/>
    <w:rsid w:val="0047777D"/>
    <w:rsid w:val="0047790D"/>
    <w:rsid w:val="00477D07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1F9F"/>
    <w:rsid w:val="00482639"/>
    <w:rsid w:val="00482686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CA8"/>
    <w:rsid w:val="00487D4E"/>
    <w:rsid w:val="00490474"/>
    <w:rsid w:val="0049059F"/>
    <w:rsid w:val="00490AEB"/>
    <w:rsid w:val="00490B63"/>
    <w:rsid w:val="00490F9B"/>
    <w:rsid w:val="004913B6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10C"/>
    <w:rsid w:val="00496115"/>
    <w:rsid w:val="0049699A"/>
    <w:rsid w:val="00496FD7"/>
    <w:rsid w:val="00497D70"/>
    <w:rsid w:val="004A0829"/>
    <w:rsid w:val="004A128F"/>
    <w:rsid w:val="004A1FDD"/>
    <w:rsid w:val="004A22FE"/>
    <w:rsid w:val="004A276D"/>
    <w:rsid w:val="004A2CE1"/>
    <w:rsid w:val="004A2F78"/>
    <w:rsid w:val="004A2F8D"/>
    <w:rsid w:val="004A30F1"/>
    <w:rsid w:val="004A325B"/>
    <w:rsid w:val="004A3933"/>
    <w:rsid w:val="004A3BD9"/>
    <w:rsid w:val="004A3FD4"/>
    <w:rsid w:val="004A45B5"/>
    <w:rsid w:val="004A4D7A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991"/>
    <w:rsid w:val="004B68E2"/>
    <w:rsid w:val="004B6C02"/>
    <w:rsid w:val="004B7EBD"/>
    <w:rsid w:val="004B7F7E"/>
    <w:rsid w:val="004C0065"/>
    <w:rsid w:val="004C0540"/>
    <w:rsid w:val="004C05AE"/>
    <w:rsid w:val="004C0C42"/>
    <w:rsid w:val="004C12A9"/>
    <w:rsid w:val="004C17CF"/>
    <w:rsid w:val="004C1F0A"/>
    <w:rsid w:val="004C2EDA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54C0"/>
    <w:rsid w:val="004C6178"/>
    <w:rsid w:val="004C6452"/>
    <w:rsid w:val="004C6A50"/>
    <w:rsid w:val="004D05BE"/>
    <w:rsid w:val="004D0755"/>
    <w:rsid w:val="004D0848"/>
    <w:rsid w:val="004D0F1F"/>
    <w:rsid w:val="004D0F21"/>
    <w:rsid w:val="004D157F"/>
    <w:rsid w:val="004D1D71"/>
    <w:rsid w:val="004D205C"/>
    <w:rsid w:val="004D253D"/>
    <w:rsid w:val="004D2544"/>
    <w:rsid w:val="004D2663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81"/>
    <w:rsid w:val="004D65C2"/>
    <w:rsid w:val="004D6C16"/>
    <w:rsid w:val="004D72CB"/>
    <w:rsid w:val="004D7A0A"/>
    <w:rsid w:val="004D7C88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897"/>
    <w:rsid w:val="004F3C65"/>
    <w:rsid w:val="004F4776"/>
    <w:rsid w:val="004F4978"/>
    <w:rsid w:val="004F4EA3"/>
    <w:rsid w:val="004F4FF0"/>
    <w:rsid w:val="004F50E8"/>
    <w:rsid w:val="004F52BB"/>
    <w:rsid w:val="004F53A3"/>
    <w:rsid w:val="004F6453"/>
    <w:rsid w:val="004F71AC"/>
    <w:rsid w:val="004F72E6"/>
    <w:rsid w:val="004F7C18"/>
    <w:rsid w:val="004F7D83"/>
    <w:rsid w:val="004F7E7B"/>
    <w:rsid w:val="0050001F"/>
    <w:rsid w:val="005004FC"/>
    <w:rsid w:val="005016FA"/>
    <w:rsid w:val="00501B34"/>
    <w:rsid w:val="00501F50"/>
    <w:rsid w:val="005020AA"/>
    <w:rsid w:val="005021DE"/>
    <w:rsid w:val="005023BC"/>
    <w:rsid w:val="00502A2E"/>
    <w:rsid w:val="00502F68"/>
    <w:rsid w:val="00502FB0"/>
    <w:rsid w:val="00502FB1"/>
    <w:rsid w:val="0050373E"/>
    <w:rsid w:val="005039A1"/>
    <w:rsid w:val="00504793"/>
    <w:rsid w:val="00504EE0"/>
    <w:rsid w:val="0050567B"/>
    <w:rsid w:val="0050578B"/>
    <w:rsid w:val="00505E7A"/>
    <w:rsid w:val="00505F32"/>
    <w:rsid w:val="00505FE0"/>
    <w:rsid w:val="005066BF"/>
    <w:rsid w:val="00507855"/>
    <w:rsid w:val="00510A75"/>
    <w:rsid w:val="0051101B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D1F"/>
    <w:rsid w:val="00516EB8"/>
    <w:rsid w:val="005177C3"/>
    <w:rsid w:val="00520516"/>
    <w:rsid w:val="00520A7E"/>
    <w:rsid w:val="005210EC"/>
    <w:rsid w:val="005214A3"/>
    <w:rsid w:val="00521A02"/>
    <w:rsid w:val="00521DA1"/>
    <w:rsid w:val="0052239D"/>
    <w:rsid w:val="005226FC"/>
    <w:rsid w:val="00522A35"/>
    <w:rsid w:val="00522CC0"/>
    <w:rsid w:val="00522EA6"/>
    <w:rsid w:val="0052312C"/>
    <w:rsid w:val="00524538"/>
    <w:rsid w:val="00524A52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2B26"/>
    <w:rsid w:val="005630EC"/>
    <w:rsid w:val="0056355F"/>
    <w:rsid w:val="00563902"/>
    <w:rsid w:val="00563B6C"/>
    <w:rsid w:val="00563FFD"/>
    <w:rsid w:val="00564F61"/>
    <w:rsid w:val="005658D5"/>
    <w:rsid w:val="00565EA7"/>
    <w:rsid w:val="00565F71"/>
    <w:rsid w:val="005668B8"/>
    <w:rsid w:val="00566E68"/>
    <w:rsid w:val="00567807"/>
    <w:rsid w:val="005679D4"/>
    <w:rsid w:val="00567D68"/>
    <w:rsid w:val="00570609"/>
    <w:rsid w:val="00570AF3"/>
    <w:rsid w:val="00570C70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26A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87894"/>
    <w:rsid w:val="0059034A"/>
    <w:rsid w:val="0059038A"/>
    <w:rsid w:val="0059061D"/>
    <w:rsid w:val="00591093"/>
    <w:rsid w:val="005912B6"/>
    <w:rsid w:val="00591916"/>
    <w:rsid w:val="00591F15"/>
    <w:rsid w:val="0059242D"/>
    <w:rsid w:val="00592899"/>
    <w:rsid w:val="005931CA"/>
    <w:rsid w:val="005934E7"/>
    <w:rsid w:val="00593965"/>
    <w:rsid w:val="00594112"/>
    <w:rsid w:val="00594382"/>
    <w:rsid w:val="005944A4"/>
    <w:rsid w:val="00594822"/>
    <w:rsid w:val="00594AA1"/>
    <w:rsid w:val="00595102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0C98"/>
    <w:rsid w:val="005A171F"/>
    <w:rsid w:val="005A1ACD"/>
    <w:rsid w:val="005A2130"/>
    <w:rsid w:val="005A28C5"/>
    <w:rsid w:val="005A2DDC"/>
    <w:rsid w:val="005A32F3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A92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EED"/>
    <w:rsid w:val="005B0145"/>
    <w:rsid w:val="005B0AA4"/>
    <w:rsid w:val="005B0AA8"/>
    <w:rsid w:val="005B0B64"/>
    <w:rsid w:val="005B0C81"/>
    <w:rsid w:val="005B0E60"/>
    <w:rsid w:val="005B0EB0"/>
    <w:rsid w:val="005B0FC9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882"/>
    <w:rsid w:val="005B49F3"/>
    <w:rsid w:val="005B53E7"/>
    <w:rsid w:val="005B56C4"/>
    <w:rsid w:val="005B59BD"/>
    <w:rsid w:val="005B5E4B"/>
    <w:rsid w:val="005B6896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61B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562"/>
    <w:rsid w:val="005D3646"/>
    <w:rsid w:val="005D4508"/>
    <w:rsid w:val="005D4837"/>
    <w:rsid w:val="005D4BBE"/>
    <w:rsid w:val="005D563D"/>
    <w:rsid w:val="005D6268"/>
    <w:rsid w:val="005D64F5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435"/>
    <w:rsid w:val="005E2E42"/>
    <w:rsid w:val="005E30A1"/>
    <w:rsid w:val="005E39AA"/>
    <w:rsid w:val="005E3E12"/>
    <w:rsid w:val="005E40F5"/>
    <w:rsid w:val="005E41DB"/>
    <w:rsid w:val="005E4241"/>
    <w:rsid w:val="005E443C"/>
    <w:rsid w:val="005E4961"/>
    <w:rsid w:val="005E4B60"/>
    <w:rsid w:val="005E4BCB"/>
    <w:rsid w:val="005E4D75"/>
    <w:rsid w:val="005E4D88"/>
    <w:rsid w:val="005E5381"/>
    <w:rsid w:val="005E5785"/>
    <w:rsid w:val="005E5DBD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8B4"/>
    <w:rsid w:val="005F0D69"/>
    <w:rsid w:val="005F0FE5"/>
    <w:rsid w:val="005F10E9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64"/>
    <w:rsid w:val="005F79F9"/>
    <w:rsid w:val="005F7CE8"/>
    <w:rsid w:val="005F7DE0"/>
    <w:rsid w:val="0060006E"/>
    <w:rsid w:val="006001FD"/>
    <w:rsid w:val="006003AA"/>
    <w:rsid w:val="006007D5"/>
    <w:rsid w:val="00600E76"/>
    <w:rsid w:val="0060138B"/>
    <w:rsid w:val="006016A6"/>
    <w:rsid w:val="00602053"/>
    <w:rsid w:val="00602445"/>
    <w:rsid w:val="00602495"/>
    <w:rsid w:val="0060288A"/>
    <w:rsid w:val="00602BB7"/>
    <w:rsid w:val="00602DFF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9C2"/>
    <w:rsid w:val="00606ADF"/>
    <w:rsid w:val="00606D7D"/>
    <w:rsid w:val="00606F1E"/>
    <w:rsid w:val="0060757A"/>
    <w:rsid w:val="0060799F"/>
    <w:rsid w:val="006079FB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71D"/>
    <w:rsid w:val="00614808"/>
    <w:rsid w:val="00614CE4"/>
    <w:rsid w:val="00615144"/>
    <w:rsid w:val="006153CF"/>
    <w:rsid w:val="006153E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37B"/>
    <w:rsid w:val="00620C9C"/>
    <w:rsid w:val="006213C8"/>
    <w:rsid w:val="006216A8"/>
    <w:rsid w:val="00621A6D"/>
    <w:rsid w:val="00621D2B"/>
    <w:rsid w:val="00622201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E04"/>
    <w:rsid w:val="00635097"/>
    <w:rsid w:val="006357A2"/>
    <w:rsid w:val="00636248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01B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08A4"/>
    <w:rsid w:val="00661705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CC1"/>
    <w:rsid w:val="00663F22"/>
    <w:rsid w:val="006640FC"/>
    <w:rsid w:val="006647AB"/>
    <w:rsid w:val="00664BD1"/>
    <w:rsid w:val="00665332"/>
    <w:rsid w:val="00665850"/>
    <w:rsid w:val="006659D0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354"/>
    <w:rsid w:val="0067257D"/>
    <w:rsid w:val="006726A8"/>
    <w:rsid w:val="006726DF"/>
    <w:rsid w:val="00672999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A9"/>
    <w:rsid w:val="006812B9"/>
    <w:rsid w:val="006812FB"/>
    <w:rsid w:val="00681E14"/>
    <w:rsid w:val="00681F0D"/>
    <w:rsid w:val="00682567"/>
    <w:rsid w:val="006826FC"/>
    <w:rsid w:val="00682EC2"/>
    <w:rsid w:val="00683010"/>
    <w:rsid w:val="006830A2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87EA1"/>
    <w:rsid w:val="00687EF0"/>
    <w:rsid w:val="00690AA3"/>
    <w:rsid w:val="00690CF1"/>
    <w:rsid w:val="00690F89"/>
    <w:rsid w:val="00690FA1"/>
    <w:rsid w:val="0069131D"/>
    <w:rsid w:val="006914B6"/>
    <w:rsid w:val="00691D15"/>
    <w:rsid w:val="00691F24"/>
    <w:rsid w:val="0069237A"/>
    <w:rsid w:val="0069257A"/>
    <w:rsid w:val="00692640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49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57F"/>
    <w:rsid w:val="006A3F59"/>
    <w:rsid w:val="006A43B9"/>
    <w:rsid w:val="006A45AE"/>
    <w:rsid w:val="006A4D10"/>
    <w:rsid w:val="006A5345"/>
    <w:rsid w:val="006A537C"/>
    <w:rsid w:val="006A60F9"/>
    <w:rsid w:val="006A6186"/>
    <w:rsid w:val="006A6294"/>
    <w:rsid w:val="006A63F0"/>
    <w:rsid w:val="006A661F"/>
    <w:rsid w:val="006A6748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2F3F"/>
    <w:rsid w:val="006B404D"/>
    <w:rsid w:val="006B4656"/>
    <w:rsid w:val="006B4B0B"/>
    <w:rsid w:val="006B535D"/>
    <w:rsid w:val="006B5C4E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534"/>
    <w:rsid w:val="006C2827"/>
    <w:rsid w:val="006C2AA6"/>
    <w:rsid w:val="006C3EA4"/>
    <w:rsid w:val="006C516A"/>
    <w:rsid w:val="006C59B9"/>
    <w:rsid w:val="006C6103"/>
    <w:rsid w:val="006C64ED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0FEC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BF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7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709F"/>
    <w:rsid w:val="006D7312"/>
    <w:rsid w:val="006D78FB"/>
    <w:rsid w:val="006E060A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FCC"/>
    <w:rsid w:val="006E487C"/>
    <w:rsid w:val="006E4AC4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FD0"/>
    <w:rsid w:val="006F005D"/>
    <w:rsid w:val="006F01AF"/>
    <w:rsid w:val="006F0DEC"/>
    <w:rsid w:val="006F1017"/>
    <w:rsid w:val="006F103F"/>
    <w:rsid w:val="006F111B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40C7"/>
    <w:rsid w:val="006F425F"/>
    <w:rsid w:val="006F45C0"/>
    <w:rsid w:val="006F45F1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6C3"/>
    <w:rsid w:val="0070285C"/>
    <w:rsid w:val="007032F2"/>
    <w:rsid w:val="007037FE"/>
    <w:rsid w:val="00703CE0"/>
    <w:rsid w:val="0070401E"/>
    <w:rsid w:val="00704049"/>
    <w:rsid w:val="007042B3"/>
    <w:rsid w:val="0070463E"/>
    <w:rsid w:val="0070532F"/>
    <w:rsid w:val="00705724"/>
    <w:rsid w:val="00705AEF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1F06"/>
    <w:rsid w:val="00722033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80C"/>
    <w:rsid w:val="00725C53"/>
    <w:rsid w:val="00725C7D"/>
    <w:rsid w:val="00725CDC"/>
    <w:rsid w:val="00726115"/>
    <w:rsid w:val="00726173"/>
    <w:rsid w:val="007261D6"/>
    <w:rsid w:val="00726E8F"/>
    <w:rsid w:val="00727101"/>
    <w:rsid w:val="00727102"/>
    <w:rsid w:val="00727163"/>
    <w:rsid w:val="00727347"/>
    <w:rsid w:val="00727597"/>
    <w:rsid w:val="00727813"/>
    <w:rsid w:val="00727E86"/>
    <w:rsid w:val="00727F5D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97A"/>
    <w:rsid w:val="00734AE9"/>
    <w:rsid w:val="00734E36"/>
    <w:rsid w:val="00734F4A"/>
    <w:rsid w:val="00735001"/>
    <w:rsid w:val="007351B4"/>
    <w:rsid w:val="00735209"/>
    <w:rsid w:val="007356A6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4A"/>
    <w:rsid w:val="00737B6C"/>
    <w:rsid w:val="0074046A"/>
    <w:rsid w:val="007405C5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458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03BD"/>
    <w:rsid w:val="0075116F"/>
    <w:rsid w:val="00751587"/>
    <w:rsid w:val="00751AFC"/>
    <w:rsid w:val="00751EC5"/>
    <w:rsid w:val="00752061"/>
    <w:rsid w:val="0075256C"/>
    <w:rsid w:val="007528DB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3EDA"/>
    <w:rsid w:val="007645D0"/>
    <w:rsid w:val="00764DF0"/>
    <w:rsid w:val="00764E3C"/>
    <w:rsid w:val="00766451"/>
    <w:rsid w:val="00766BF5"/>
    <w:rsid w:val="00766C1A"/>
    <w:rsid w:val="007714FA"/>
    <w:rsid w:val="007719BB"/>
    <w:rsid w:val="00771D6C"/>
    <w:rsid w:val="00772391"/>
    <w:rsid w:val="007723C5"/>
    <w:rsid w:val="007724C0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CC2"/>
    <w:rsid w:val="00780F59"/>
    <w:rsid w:val="007810EF"/>
    <w:rsid w:val="007813FA"/>
    <w:rsid w:val="00781AD3"/>
    <w:rsid w:val="00781B0D"/>
    <w:rsid w:val="00781C1B"/>
    <w:rsid w:val="00781F4C"/>
    <w:rsid w:val="0078259D"/>
    <w:rsid w:val="00782A1F"/>
    <w:rsid w:val="00782FA0"/>
    <w:rsid w:val="00783127"/>
    <w:rsid w:val="00783152"/>
    <w:rsid w:val="007833BB"/>
    <w:rsid w:val="0078343C"/>
    <w:rsid w:val="00783517"/>
    <w:rsid w:val="007836F0"/>
    <w:rsid w:val="00783B38"/>
    <w:rsid w:val="00784590"/>
    <w:rsid w:val="0078476E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07C"/>
    <w:rsid w:val="00790A00"/>
    <w:rsid w:val="00791099"/>
    <w:rsid w:val="00791744"/>
    <w:rsid w:val="0079192C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961"/>
    <w:rsid w:val="00795D70"/>
    <w:rsid w:val="00795EEC"/>
    <w:rsid w:val="00795FFF"/>
    <w:rsid w:val="007962AA"/>
    <w:rsid w:val="0079682E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6F1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6FAE"/>
    <w:rsid w:val="007B72B3"/>
    <w:rsid w:val="007B784F"/>
    <w:rsid w:val="007B7ACC"/>
    <w:rsid w:val="007B7B93"/>
    <w:rsid w:val="007C0267"/>
    <w:rsid w:val="007C0774"/>
    <w:rsid w:val="007C09DC"/>
    <w:rsid w:val="007C0B41"/>
    <w:rsid w:val="007C2116"/>
    <w:rsid w:val="007C28F1"/>
    <w:rsid w:val="007C2A65"/>
    <w:rsid w:val="007C3480"/>
    <w:rsid w:val="007C3534"/>
    <w:rsid w:val="007C37D5"/>
    <w:rsid w:val="007C3A3A"/>
    <w:rsid w:val="007C4027"/>
    <w:rsid w:val="007C5060"/>
    <w:rsid w:val="007C51A4"/>
    <w:rsid w:val="007C5584"/>
    <w:rsid w:val="007C5BBB"/>
    <w:rsid w:val="007C6683"/>
    <w:rsid w:val="007C704D"/>
    <w:rsid w:val="007C7156"/>
    <w:rsid w:val="007C74F9"/>
    <w:rsid w:val="007C77D4"/>
    <w:rsid w:val="007C7FF8"/>
    <w:rsid w:val="007D0827"/>
    <w:rsid w:val="007D0AC5"/>
    <w:rsid w:val="007D0BC1"/>
    <w:rsid w:val="007D0CE9"/>
    <w:rsid w:val="007D1B5D"/>
    <w:rsid w:val="007D1E42"/>
    <w:rsid w:val="007D1F6A"/>
    <w:rsid w:val="007D2030"/>
    <w:rsid w:val="007D26A9"/>
    <w:rsid w:val="007D2925"/>
    <w:rsid w:val="007D2B4C"/>
    <w:rsid w:val="007D2C42"/>
    <w:rsid w:val="007D2CE5"/>
    <w:rsid w:val="007D2FC0"/>
    <w:rsid w:val="007D3201"/>
    <w:rsid w:val="007D3427"/>
    <w:rsid w:val="007D34F8"/>
    <w:rsid w:val="007D3AE9"/>
    <w:rsid w:val="007D40BE"/>
    <w:rsid w:val="007D48F3"/>
    <w:rsid w:val="007D499B"/>
    <w:rsid w:val="007D4A16"/>
    <w:rsid w:val="007D4B36"/>
    <w:rsid w:val="007D4CA7"/>
    <w:rsid w:val="007D5204"/>
    <w:rsid w:val="007D5450"/>
    <w:rsid w:val="007D5560"/>
    <w:rsid w:val="007D62FC"/>
    <w:rsid w:val="007D7429"/>
    <w:rsid w:val="007D76E7"/>
    <w:rsid w:val="007D7B99"/>
    <w:rsid w:val="007D7C03"/>
    <w:rsid w:val="007D7CD4"/>
    <w:rsid w:val="007D7D7A"/>
    <w:rsid w:val="007D7E95"/>
    <w:rsid w:val="007E02AB"/>
    <w:rsid w:val="007E0483"/>
    <w:rsid w:val="007E0663"/>
    <w:rsid w:val="007E06C7"/>
    <w:rsid w:val="007E0F91"/>
    <w:rsid w:val="007E1116"/>
    <w:rsid w:val="007E2322"/>
    <w:rsid w:val="007E4866"/>
    <w:rsid w:val="007E4E7C"/>
    <w:rsid w:val="007E4ED8"/>
    <w:rsid w:val="007E5346"/>
    <w:rsid w:val="007E53B9"/>
    <w:rsid w:val="007E5494"/>
    <w:rsid w:val="007E581C"/>
    <w:rsid w:val="007E650B"/>
    <w:rsid w:val="007E6711"/>
    <w:rsid w:val="007E6D34"/>
    <w:rsid w:val="007E7991"/>
    <w:rsid w:val="007E7A4A"/>
    <w:rsid w:val="007E7F32"/>
    <w:rsid w:val="007F0663"/>
    <w:rsid w:val="007F07E3"/>
    <w:rsid w:val="007F118B"/>
    <w:rsid w:val="007F148A"/>
    <w:rsid w:val="007F16AD"/>
    <w:rsid w:val="007F17B0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6F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B4D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6B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B3B"/>
    <w:rsid w:val="00813C70"/>
    <w:rsid w:val="00813CF9"/>
    <w:rsid w:val="00813E8D"/>
    <w:rsid w:val="00814CB5"/>
    <w:rsid w:val="00814EB3"/>
    <w:rsid w:val="00815D3C"/>
    <w:rsid w:val="008161DC"/>
    <w:rsid w:val="008167B0"/>
    <w:rsid w:val="008169DE"/>
    <w:rsid w:val="00816A6D"/>
    <w:rsid w:val="00816C76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2E"/>
    <w:rsid w:val="00841F6D"/>
    <w:rsid w:val="00842008"/>
    <w:rsid w:val="0084200A"/>
    <w:rsid w:val="00842040"/>
    <w:rsid w:val="00842284"/>
    <w:rsid w:val="00842465"/>
    <w:rsid w:val="00842511"/>
    <w:rsid w:val="0084273F"/>
    <w:rsid w:val="0084286C"/>
    <w:rsid w:val="00842BC4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4D5"/>
    <w:rsid w:val="0085587E"/>
    <w:rsid w:val="00855C4E"/>
    <w:rsid w:val="00855EF4"/>
    <w:rsid w:val="0085624D"/>
    <w:rsid w:val="008562E3"/>
    <w:rsid w:val="0085639C"/>
    <w:rsid w:val="008569B9"/>
    <w:rsid w:val="008571DF"/>
    <w:rsid w:val="008577CE"/>
    <w:rsid w:val="008601ED"/>
    <w:rsid w:val="0086064A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65EC"/>
    <w:rsid w:val="00866BBA"/>
    <w:rsid w:val="00866CF1"/>
    <w:rsid w:val="00867379"/>
    <w:rsid w:val="0086760D"/>
    <w:rsid w:val="0087042F"/>
    <w:rsid w:val="00870EA2"/>
    <w:rsid w:val="00871075"/>
    <w:rsid w:val="008723C3"/>
    <w:rsid w:val="0087248F"/>
    <w:rsid w:val="00872746"/>
    <w:rsid w:val="00872C70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C20"/>
    <w:rsid w:val="00890C8A"/>
    <w:rsid w:val="00890CAF"/>
    <w:rsid w:val="008929E5"/>
    <w:rsid w:val="00892E4B"/>
    <w:rsid w:val="00893274"/>
    <w:rsid w:val="0089405B"/>
    <w:rsid w:val="008940B4"/>
    <w:rsid w:val="00894490"/>
    <w:rsid w:val="00894B41"/>
    <w:rsid w:val="00894D71"/>
    <w:rsid w:val="0089556E"/>
    <w:rsid w:val="00896337"/>
    <w:rsid w:val="00896AF8"/>
    <w:rsid w:val="00896E2A"/>
    <w:rsid w:val="00896F06"/>
    <w:rsid w:val="00897214"/>
    <w:rsid w:val="00897F48"/>
    <w:rsid w:val="008A0491"/>
    <w:rsid w:val="008A07BC"/>
    <w:rsid w:val="008A0DDA"/>
    <w:rsid w:val="008A0F42"/>
    <w:rsid w:val="008A153D"/>
    <w:rsid w:val="008A25E2"/>
    <w:rsid w:val="008A2761"/>
    <w:rsid w:val="008A28CE"/>
    <w:rsid w:val="008A293F"/>
    <w:rsid w:val="008A31F0"/>
    <w:rsid w:val="008A3201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7ED"/>
    <w:rsid w:val="008B4BE8"/>
    <w:rsid w:val="008B559B"/>
    <w:rsid w:val="008B6848"/>
    <w:rsid w:val="008B6A48"/>
    <w:rsid w:val="008B6E6E"/>
    <w:rsid w:val="008B6F83"/>
    <w:rsid w:val="008B70AB"/>
    <w:rsid w:val="008B78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2CE4"/>
    <w:rsid w:val="008C316B"/>
    <w:rsid w:val="008C326B"/>
    <w:rsid w:val="008C3426"/>
    <w:rsid w:val="008C36F0"/>
    <w:rsid w:val="008C37B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1A6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1A3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705"/>
    <w:rsid w:val="00901AFA"/>
    <w:rsid w:val="00901EE4"/>
    <w:rsid w:val="00902488"/>
    <w:rsid w:val="0090275D"/>
    <w:rsid w:val="009029E9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0F6D"/>
    <w:rsid w:val="00911215"/>
    <w:rsid w:val="009118C5"/>
    <w:rsid w:val="00911DD3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ACC"/>
    <w:rsid w:val="00917E1B"/>
    <w:rsid w:val="0092060C"/>
    <w:rsid w:val="00920CA6"/>
    <w:rsid w:val="00920D03"/>
    <w:rsid w:val="009211F5"/>
    <w:rsid w:val="009214FD"/>
    <w:rsid w:val="009219B3"/>
    <w:rsid w:val="009219D1"/>
    <w:rsid w:val="00921AD2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66"/>
    <w:rsid w:val="0093794F"/>
    <w:rsid w:val="00937B6A"/>
    <w:rsid w:val="00937FB7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883"/>
    <w:rsid w:val="00950DD8"/>
    <w:rsid w:val="00951A75"/>
    <w:rsid w:val="00952A10"/>
    <w:rsid w:val="009532B5"/>
    <w:rsid w:val="00954126"/>
    <w:rsid w:val="0095415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5791E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E46"/>
    <w:rsid w:val="00965D7B"/>
    <w:rsid w:val="00965FA0"/>
    <w:rsid w:val="00965FA7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688"/>
    <w:rsid w:val="009717A3"/>
    <w:rsid w:val="009718D8"/>
    <w:rsid w:val="0097225C"/>
    <w:rsid w:val="0097231D"/>
    <w:rsid w:val="0097309C"/>
    <w:rsid w:val="00973683"/>
    <w:rsid w:val="00973780"/>
    <w:rsid w:val="00973B9B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E5F"/>
    <w:rsid w:val="00983FB1"/>
    <w:rsid w:val="009842D1"/>
    <w:rsid w:val="009845F5"/>
    <w:rsid w:val="009847EA"/>
    <w:rsid w:val="00984E57"/>
    <w:rsid w:val="00984F91"/>
    <w:rsid w:val="00985F84"/>
    <w:rsid w:val="00986102"/>
    <w:rsid w:val="0098644E"/>
    <w:rsid w:val="00986A66"/>
    <w:rsid w:val="00986C5F"/>
    <w:rsid w:val="00990619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7BF"/>
    <w:rsid w:val="00994848"/>
    <w:rsid w:val="00994E7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0D6A"/>
    <w:rsid w:val="009A10BA"/>
    <w:rsid w:val="009A15F0"/>
    <w:rsid w:val="009A15F1"/>
    <w:rsid w:val="009A182D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04E"/>
    <w:rsid w:val="009A646B"/>
    <w:rsid w:val="009A6AA7"/>
    <w:rsid w:val="009A6B9E"/>
    <w:rsid w:val="009A6D19"/>
    <w:rsid w:val="009A70BA"/>
    <w:rsid w:val="009B0349"/>
    <w:rsid w:val="009B04A4"/>
    <w:rsid w:val="009B0AB4"/>
    <w:rsid w:val="009B0C94"/>
    <w:rsid w:val="009B13BF"/>
    <w:rsid w:val="009B1788"/>
    <w:rsid w:val="009B22F3"/>
    <w:rsid w:val="009B2481"/>
    <w:rsid w:val="009B24D7"/>
    <w:rsid w:val="009B2921"/>
    <w:rsid w:val="009B2931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C2A"/>
    <w:rsid w:val="009C3F74"/>
    <w:rsid w:val="009C443D"/>
    <w:rsid w:val="009C529A"/>
    <w:rsid w:val="009C5300"/>
    <w:rsid w:val="009C5412"/>
    <w:rsid w:val="009C57F1"/>
    <w:rsid w:val="009C626A"/>
    <w:rsid w:val="009C7BBF"/>
    <w:rsid w:val="009C7E11"/>
    <w:rsid w:val="009D03FA"/>
    <w:rsid w:val="009D0916"/>
    <w:rsid w:val="009D0B6D"/>
    <w:rsid w:val="009D0E80"/>
    <w:rsid w:val="009D1555"/>
    <w:rsid w:val="009D20C5"/>
    <w:rsid w:val="009D2317"/>
    <w:rsid w:val="009D25D4"/>
    <w:rsid w:val="009D2BEC"/>
    <w:rsid w:val="009D2D95"/>
    <w:rsid w:val="009D3C06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38D"/>
    <w:rsid w:val="009E1B39"/>
    <w:rsid w:val="009E1C39"/>
    <w:rsid w:val="009E2131"/>
    <w:rsid w:val="009E2BA7"/>
    <w:rsid w:val="009E374D"/>
    <w:rsid w:val="009E389B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B05"/>
    <w:rsid w:val="009E7E94"/>
    <w:rsid w:val="009F0009"/>
    <w:rsid w:val="009F02E7"/>
    <w:rsid w:val="009F044D"/>
    <w:rsid w:val="009F0682"/>
    <w:rsid w:val="009F06B2"/>
    <w:rsid w:val="009F08D0"/>
    <w:rsid w:val="009F08FB"/>
    <w:rsid w:val="009F1290"/>
    <w:rsid w:val="009F1828"/>
    <w:rsid w:val="009F1B07"/>
    <w:rsid w:val="009F1CF1"/>
    <w:rsid w:val="009F223E"/>
    <w:rsid w:val="009F3FE1"/>
    <w:rsid w:val="009F435F"/>
    <w:rsid w:val="009F4413"/>
    <w:rsid w:val="009F5F9E"/>
    <w:rsid w:val="009F6239"/>
    <w:rsid w:val="009F6288"/>
    <w:rsid w:val="009F68CC"/>
    <w:rsid w:val="009F6EE9"/>
    <w:rsid w:val="009F7479"/>
    <w:rsid w:val="009F7FD9"/>
    <w:rsid w:val="00A0008B"/>
    <w:rsid w:val="00A0025E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07DE6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71E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B24"/>
    <w:rsid w:val="00A13D20"/>
    <w:rsid w:val="00A13F38"/>
    <w:rsid w:val="00A14928"/>
    <w:rsid w:val="00A14A74"/>
    <w:rsid w:val="00A150FD"/>
    <w:rsid w:val="00A157BF"/>
    <w:rsid w:val="00A1641A"/>
    <w:rsid w:val="00A16F9A"/>
    <w:rsid w:val="00A16FB5"/>
    <w:rsid w:val="00A1723A"/>
    <w:rsid w:val="00A17648"/>
    <w:rsid w:val="00A176F6"/>
    <w:rsid w:val="00A17879"/>
    <w:rsid w:val="00A179A9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E2D"/>
    <w:rsid w:val="00A22EE4"/>
    <w:rsid w:val="00A23874"/>
    <w:rsid w:val="00A2399A"/>
    <w:rsid w:val="00A23D5F"/>
    <w:rsid w:val="00A24031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5B0"/>
    <w:rsid w:val="00A30AA7"/>
    <w:rsid w:val="00A30BCC"/>
    <w:rsid w:val="00A30CBE"/>
    <w:rsid w:val="00A310FA"/>
    <w:rsid w:val="00A31175"/>
    <w:rsid w:val="00A311ED"/>
    <w:rsid w:val="00A313EC"/>
    <w:rsid w:val="00A31792"/>
    <w:rsid w:val="00A31C3D"/>
    <w:rsid w:val="00A31D12"/>
    <w:rsid w:val="00A31F9B"/>
    <w:rsid w:val="00A320A5"/>
    <w:rsid w:val="00A32277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3D2B"/>
    <w:rsid w:val="00A44469"/>
    <w:rsid w:val="00A44559"/>
    <w:rsid w:val="00A446B0"/>
    <w:rsid w:val="00A452E2"/>
    <w:rsid w:val="00A455D4"/>
    <w:rsid w:val="00A46ED0"/>
    <w:rsid w:val="00A47896"/>
    <w:rsid w:val="00A47E3A"/>
    <w:rsid w:val="00A47EB7"/>
    <w:rsid w:val="00A5087F"/>
    <w:rsid w:val="00A51212"/>
    <w:rsid w:val="00A5161F"/>
    <w:rsid w:val="00A51949"/>
    <w:rsid w:val="00A519C4"/>
    <w:rsid w:val="00A522D8"/>
    <w:rsid w:val="00A524B8"/>
    <w:rsid w:val="00A5256A"/>
    <w:rsid w:val="00A52C9D"/>
    <w:rsid w:val="00A52F5E"/>
    <w:rsid w:val="00A53FD3"/>
    <w:rsid w:val="00A54DAE"/>
    <w:rsid w:val="00A55081"/>
    <w:rsid w:val="00A551D0"/>
    <w:rsid w:val="00A557BD"/>
    <w:rsid w:val="00A5582F"/>
    <w:rsid w:val="00A56019"/>
    <w:rsid w:val="00A5617C"/>
    <w:rsid w:val="00A5634E"/>
    <w:rsid w:val="00A56574"/>
    <w:rsid w:val="00A56EDF"/>
    <w:rsid w:val="00A57098"/>
    <w:rsid w:val="00A572D3"/>
    <w:rsid w:val="00A5776E"/>
    <w:rsid w:val="00A6093E"/>
    <w:rsid w:val="00A61AFF"/>
    <w:rsid w:val="00A61BE1"/>
    <w:rsid w:val="00A61E3C"/>
    <w:rsid w:val="00A62082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31C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1E64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25D"/>
    <w:rsid w:val="00A855D1"/>
    <w:rsid w:val="00A8575F"/>
    <w:rsid w:val="00A85F38"/>
    <w:rsid w:val="00A8605A"/>
    <w:rsid w:val="00A8610A"/>
    <w:rsid w:val="00A868C3"/>
    <w:rsid w:val="00A86AB3"/>
    <w:rsid w:val="00A87249"/>
    <w:rsid w:val="00A874E7"/>
    <w:rsid w:val="00A87756"/>
    <w:rsid w:val="00A90287"/>
    <w:rsid w:val="00A90358"/>
    <w:rsid w:val="00A91450"/>
    <w:rsid w:val="00A91C0C"/>
    <w:rsid w:val="00A91F4B"/>
    <w:rsid w:val="00A9219F"/>
    <w:rsid w:val="00A92851"/>
    <w:rsid w:val="00A9374E"/>
    <w:rsid w:val="00A937AD"/>
    <w:rsid w:val="00A93A26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D1F"/>
    <w:rsid w:val="00AA6E30"/>
    <w:rsid w:val="00AA72A1"/>
    <w:rsid w:val="00AA768E"/>
    <w:rsid w:val="00AA7A2D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8D2"/>
    <w:rsid w:val="00AB486D"/>
    <w:rsid w:val="00AB4BC3"/>
    <w:rsid w:val="00AB575D"/>
    <w:rsid w:val="00AB5BF4"/>
    <w:rsid w:val="00AB6065"/>
    <w:rsid w:val="00AB61D9"/>
    <w:rsid w:val="00AB6CAA"/>
    <w:rsid w:val="00AB755A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138"/>
    <w:rsid w:val="00AD03EE"/>
    <w:rsid w:val="00AD09A2"/>
    <w:rsid w:val="00AD0E9F"/>
    <w:rsid w:val="00AD0EAA"/>
    <w:rsid w:val="00AD14AD"/>
    <w:rsid w:val="00AD17F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470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F0C"/>
    <w:rsid w:val="00B073A4"/>
    <w:rsid w:val="00B07500"/>
    <w:rsid w:val="00B07A77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56F"/>
    <w:rsid w:val="00B12744"/>
    <w:rsid w:val="00B12960"/>
    <w:rsid w:val="00B13294"/>
    <w:rsid w:val="00B13775"/>
    <w:rsid w:val="00B138DF"/>
    <w:rsid w:val="00B14026"/>
    <w:rsid w:val="00B140FD"/>
    <w:rsid w:val="00B14DAF"/>
    <w:rsid w:val="00B15040"/>
    <w:rsid w:val="00B156D5"/>
    <w:rsid w:val="00B16113"/>
    <w:rsid w:val="00B1672F"/>
    <w:rsid w:val="00B169CF"/>
    <w:rsid w:val="00B17202"/>
    <w:rsid w:val="00B17384"/>
    <w:rsid w:val="00B17B10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7E9"/>
    <w:rsid w:val="00B257FF"/>
    <w:rsid w:val="00B25BD3"/>
    <w:rsid w:val="00B2636F"/>
    <w:rsid w:val="00B263D6"/>
    <w:rsid w:val="00B266A9"/>
    <w:rsid w:val="00B26F27"/>
    <w:rsid w:val="00B26FF6"/>
    <w:rsid w:val="00B27404"/>
    <w:rsid w:val="00B275F7"/>
    <w:rsid w:val="00B2786B"/>
    <w:rsid w:val="00B27AE3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7C8"/>
    <w:rsid w:val="00B32841"/>
    <w:rsid w:val="00B32CDC"/>
    <w:rsid w:val="00B32E3E"/>
    <w:rsid w:val="00B334E0"/>
    <w:rsid w:val="00B33C0F"/>
    <w:rsid w:val="00B33C39"/>
    <w:rsid w:val="00B33CED"/>
    <w:rsid w:val="00B33D24"/>
    <w:rsid w:val="00B33FCD"/>
    <w:rsid w:val="00B3475E"/>
    <w:rsid w:val="00B3521E"/>
    <w:rsid w:val="00B35D98"/>
    <w:rsid w:val="00B36B4D"/>
    <w:rsid w:val="00B36BD7"/>
    <w:rsid w:val="00B36D15"/>
    <w:rsid w:val="00B36D62"/>
    <w:rsid w:val="00B37645"/>
    <w:rsid w:val="00B403C1"/>
    <w:rsid w:val="00B40488"/>
    <w:rsid w:val="00B40A5E"/>
    <w:rsid w:val="00B41181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99F"/>
    <w:rsid w:val="00B439A0"/>
    <w:rsid w:val="00B43B76"/>
    <w:rsid w:val="00B444D9"/>
    <w:rsid w:val="00B44BE3"/>
    <w:rsid w:val="00B451C1"/>
    <w:rsid w:val="00B458A0"/>
    <w:rsid w:val="00B45F7A"/>
    <w:rsid w:val="00B46C98"/>
    <w:rsid w:val="00B4790D"/>
    <w:rsid w:val="00B47C94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B28"/>
    <w:rsid w:val="00B54C3D"/>
    <w:rsid w:val="00B54F82"/>
    <w:rsid w:val="00B555F4"/>
    <w:rsid w:val="00B55CFC"/>
    <w:rsid w:val="00B56B7F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F3B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B17"/>
    <w:rsid w:val="00B63B4F"/>
    <w:rsid w:val="00B63DCC"/>
    <w:rsid w:val="00B64A57"/>
    <w:rsid w:val="00B6538B"/>
    <w:rsid w:val="00B655C5"/>
    <w:rsid w:val="00B66084"/>
    <w:rsid w:val="00B66258"/>
    <w:rsid w:val="00B664CB"/>
    <w:rsid w:val="00B67062"/>
    <w:rsid w:val="00B6788C"/>
    <w:rsid w:val="00B67BE6"/>
    <w:rsid w:val="00B67F59"/>
    <w:rsid w:val="00B70FF9"/>
    <w:rsid w:val="00B710A6"/>
    <w:rsid w:val="00B71535"/>
    <w:rsid w:val="00B71629"/>
    <w:rsid w:val="00B71A29"/>
    <w:rsid w:val="00B71BE2"/>
    <w:rsid w:val="00B71C84"/>
    <w:rsid w:val="00B71D23"/>
    <w:rsid w:val="00B7200C"/>
    <w:rsid w:val="00B727AD"/>
    <w:rsid w:val="00B72955"/>
    <w:rsid w:val="00B72F5B"/>
    <w:rsid w:val="00B734E8"/>
    <w:rsid w:val="00B73CD3"/>
    <w:rsid w:val="00B74099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63F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610"/>
    <w:rsid w:val="00B81620"/>
    <w:rsid w:val="00B81792"/>
    <w:rsid w:val="00B820C3"/>
    <w:rsid w:val="00B82173"/>
    <w:rsid w:val="00B823F7"/>
    <w:rsid w:val="00B828ED"/>
    <w:rsid w:val="00B82AC3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6BCC"/>
    <w:rsid w:val="00B87438"/>
    <w:rsid w:val="00B90135"/>
    <w:rsid w:val="00B902D9"/>
    <w:rsid w:val="00B9064F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A02F1"/>
    <w:rsid w:val="00BA0533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2E38"/>
    <w:rsid w:val="00BA31A7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7C"/>
    <w:rsid w:val="00BA6570"/>
    <w:rsid w:val="00BA6DBE"/>
    <w:rsid w:val="00BA7180"/>
    <w:rsid w:val="00BA726F"/>
    <w:rsid w:val="00BA75F4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27DC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667"/>
    <w:rsid w:val="00BB5A44"/>
    <w:rsid w:val="00BB5AC1"/>
    <w:rsid w:val="00BB5B99"/>
    <w:rsid w:val="00BB70C1"/>
    <w:rsid w:val="00BB7173"/>
    <w:rsid w:val="00BB7774"/>
    <w:rsid w:val="00BC1786"/>
    <w:rsid w:val="00BC199A"/>
    <w:rsid w:val="00BC1E0C"/>
    <w:rsid w:val="00BC1EF1"/>
    <w:rsid w:val="00BC3548"/>
    <w:rsid w:val="00BC367E"/>
    <w:rsid w:val="00BC3761"/>
    <w:rsid w:val="00BC4711"/>
    <w:rsid w:val="00BC53D5"/>
    <w:rsid w:val="00BC5C6D"/>
    <w:rsid w:val="00BC5F22"/>
    <w:rsid w:val="00BC5F78"/>
    <w:rsid w:val="00BC60B3"/>
    <w:rsid w:val="00BC71FF"/>
    <w:rsid w:val="00BC7814"/>
    <w:rsid w:val="00BC7B5A"/>
    <w:rsid w:val="00BC7C48"/>
    <w:rsid w:val="00BD00AF"/>
    <w:rsid w:val="00BD026B"/>
    <w:rsid w:val="00BD0378"/>
    <w:rsid w:val="00BD0AE8"/>
    <w:rsid w:val="00BD121D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B7C"/>
    <w:rsid w:val="00BD7CBD"/>
    <w:rsid w:val="00BD7E70"/>
    <w:rsid w:val="00BE041E"/>
    <w:rsid w:val="00BE0B93"/>
    <w:rsid w:val="00BE1247"/>
    <w:rsid w:val="00BE1583"/>
    <w:rsid w:val="00BE1726"/>
    <w:rsid w:val="00BE1E07"/>
    <w:rsid w:val="00BE22E8"/>
    <w:rsid w:val="00BE2335"/>
    <w:rsid w:val="00BE284D"/>
    <w:rsid w:val="00BE2B2E"/>
    <w:rsid w:val="00BE2E3D"/>
    <w:rsid w:val="00BE32B5"/>
    <w:rsid w:val="00BE33DA"/>
    <w:rsid w:val="00BE3E0E"/>
    <w:rsid w:val="00BE3EC6"/>
    <w:rsid w:val="00BE470F"/>
    <w:rsid w:val="00BE4C5C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18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C99"/>
    <w:rsid w:val="00BF31D1"/>
    <w:rsid w:val="00BF4040"/>
    <w:rsid w:val="00BF4308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795"/>
    <w:rsid w:val="00C01A77"/>
    <w:rsid w:val="00C01B32"/>
    <w:rsid w:val="00C01F34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CCA"/>
    <w:rsid w:val="00C11C86"/>
    <w:rsid w:val="00C11FE7"/>
    <w:rsid w:val="00C120B2"/>
    <w:rsid w:val="00C12547"/>
    <w:rsid w:val="00C128A0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684"/>
    <w:rsid w:val="00C15F85"/>
    <w:rsid w:val="00C160AE"/>
    <w:rsid w:val="00C160F4"/>
    <w:rsid w:val="00C1624F"/>
    <w:rsid w:val="00C16410"/>
    <w:rsid w:val="00C16786"/>
    <w:rsid w:val="00C1681E"/>
    <w:rsid w:val="00C16A9D"/>
    <w:rsid w:val="00C17B05"/>
    <w:rsid w:val="00C17E8D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83D"/>
    <w:rsid w:val="00C23923"/>
    <w:rsid w:val="00C23940"/>
    <w:rsid w:val="00C2424E"/>
    <w:rsid w:val="00C2457E"/>
    <w:rsid w:val="00C24FC3"/>
    <w:rsid w:val="00C25288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28D"/>
    <w:rsid w:val="00C343CE"/>
    <w:rsid w:val="00C34BB4"/>
    <w:rsid w:val="00C34BF9"/>
    <w:rsid w:val="00C35082"/>
    <w:rsid w:val="00C35DDE"/>
    <w:rsid w:val="00C36217"/>
    <w:rsid w:val="00C367E3"/>
    <w:rsid w:val="00C36FF4"/>
    <w:rsid w:val="00C3746F"/>
    <w:rsid w:val="00C37BE1"/>
    <w:rsid w:val="00C37DD4"/>
    <w:rsid w:val="00C40706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4F3B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6EB"/>
    <w:rsid w:val="00C5170D"/>
    <w:rsid w:val="00C518E3"/>
    <w:rsid w:val="00C521D7"/>
    <w:rsid w:val="00C5259B"/>
    <w:rsid w:val="00C526A1"/>
    <w:rsid w:val="00C52AD5"/>
    <w:rsid w:val="00C52B74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3B8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7E7"/>
    <w:rsid w:val="00C63DEF"/>
    <w:rsid w:val="00C64216"/>
    <w:rsid w:val="00C648EC"/>
    <w:rsid w:val="00C6493F"/>
    <w:rsid w:val="00C6495E"/>
    <w:rsid w:val="00C64D65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3F0"/>
    <w:rsid w:val="00C7696B"/>
    <w:rsid w:val="00C76E2F"/>
    <w:rsid w:val="00C77D52"/>
    <w:rsid w:val="00C802C4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5C40"/>
    <w:rsid w:val="00C86042"/>
    <w:rsid w:val="00C8607B"/>
    <w:rsid w:val="00C861FB"/>
    <w:rsid w:val="00C863E7"/>
    <w:rsid w:val="00C86D72"/>
    <w:rsid w:val="00C8778E"/>
    <w:rsid w:val="00C87B31"/>
    <w:rsid w:val="00C87B62"/>
    <w:rsid w:val="00C87ED3"/>
    <w:rsid w:val="00C9012A"/>
    <w:rsid w:val="00C90175"/>
    <w:rsid w:val="00C91024"/>
    <w:rsid w:val="00C91155"/>
    <w:rsid w:val="00C91875"/>
    <w:rsid w:val="00C91D1F"/>
    <w:rsid w:val="00C91E96"/>
    <w:rsid w:val="00C92655"/>
    <w:rsid w:val="00C92A4A"/>
    <w:rsid w:val="00C92EA5"/>
    <w:rsid w:val="00C930E0"/>
    <w:rsid w:val="00C93307"/>
    <w:rsid w:val="00C939B4"/>
    <w:rsid w:val="00C94391"/>
    <w:rsid w:val="00C94BB2"/>
    <w:rsid w:val="00C94EED"/>
    <w:rsid w:val="00C9547F"/>
    <w:rsid w:val="00C96961"/>
    <w:rsid w:val="00C97D49"/>
    <w:rsid w:val="00C97DFB"/>
    <w:rsid w:val="00C97E11"/>
    <w:rsid w:val="00CA0AF3"/>
    <w:rsid w:val="00CA0E7F"/>
    <w:rsid w:val="00CA1387"/>
    <w:rsid w:val="00CA13C7"/>
    <w:rsid w:val="00CA1936"/>
    <w:rsid w:val="00CA1E4C"/>
    <w:rsid w:val="00CA24C3"/>
    <w:rsid w:val="00CA26D2"/>
    <w:rsid w:val="00CA3132"/>
    <w:rsid w:val="00CA3509"/>
    <w:rsid w:val="00CA4424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7A"/>
    <w:rsid w:val="00CD67DC"/>
    <w:rsid w:val="00CD67E1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96"/>
    <w:rsid w:val="00CE2BC4"/>
    <w:rsid w:val="00CE345B"/>
    <w:rsid w:val="00CE383A"/>
    <w:rsid w:val="00CE6185"/>
    <w:rsid w:val="00CE6488"/>
    <w:rsid w:val="00CE6C00"/>
    <w:rsid w:val="00CE6E05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4BFB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079"/>
    <w:rsid w:val="00D122CF"/>
    <w:rsid w:val="00D125B8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65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C3F"/>
    <w:rsid w:val="00D23F37"/>
    <w:rsid w:val="00D24EFE"/>
    <w:rsid w:val="00D24FB3"/>
    <w:rsid w:val="00D2561A"/>
    <w:rsid w:val="00D260DD"/>
    <w:rsid w:val="00D264A9"/>
    <w:rsid w:val="00D26E30"/>
    <w:rsid w:val="00D27B0F"/>
    <w:rsid w:val="00D3046A"/>
    <w:rsid w:val="00D30817"/>
    <w:rsid w:val="00D30B51"/>
    <w:rsid w:val="00D30C12"/>
    <w:rsid w:val="00D30EB0"/>
    <w:rsid w:val="00D312D1"/>
    <w:rsid w:val="00D313A4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3E"/>
    <w:rsid w:val="00D340A2"/>
    <w:rsid w:val="00D34457"/>
    <w:rsid w:val="00D344D5"/>
    <w:rsid w:val="00D3469A"/>
    <w:rsid w:val="00D34722"/>
    <w:rsid w:val="00D347CB"/>
    <w:rsid w:val="00D34A22"/>
    <w:rsid w:val="00D34CA3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4D76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2216"/>
    <w:rsid w:val="00D5227C"/>
    <w:rsid w:val="00D522D9"/>
    <w:rsid w:val="00D526FB"/>
    <w:rsid w:val="00D52B51"/>
    <w:rsid w:val="00D5348C"/>
    <w:rsid w:val="00D535A6"/>
    <w:rsid w:val="00D5371E"/>
    <w:rsid w:val="00D53F21"/>
    <w:rsid w:val="00D54660"/>
    <w:rsid w:val="00D54B61"/>
    <w:rsid w:val="00D54F1A"/>
    <w:rsid w:val="00D55830"/>
    <w:rsid w:val="00D55D93"/>
    <w:rsid w:val="00D5613D"/>
    <w:rsid w:val="00D56256"/>
    <w:rsid w:val="00D56530"/>
    <w:rsid w:val="00D567F1"/>
    <w:rsid w:val="00D56DB4"/>
    <w:rsid w:val="00D573C3"/>
    <w:rsid w:val="00D57938"/>
    <w:rsid w:val="00D6122F"/>
    <w:rsid w:val="00D615BF"/>
    <w:rsid w:val="00D61629"/>
    <w:rsid w:val="00D618F1"/>
    <w:rsid w:val="00D623DB"/>
    <w:rsid w:val="00D62D1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A66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80C"/>
    <w:rsid w:val="00DA0BA3"/>
    <w:rsid w:val="00DA0C27"/>
    <w:rsid w:val="00DA10D2"/>
    <w:rsid w:val="00DA12E7"/>
    <w:rsid w:val="00DA1560"/>
    <w:rsid w:val="00DA1801"/>
    <w:rsid w:val="00DA2892"/>
    <w:rsid w:val="00DA2A3C"/>
    <w:rsid w:val="00DA2C0A"/>
    <w:rsid w:val="00DA2C74"/>
    <w:rsid w:val="00DA301C"/>
    <w:rsid w:val="00DA30C4"/>
    <w:rsid w:val="00DA326F"/>
    <w:rsid w:val="00DA33FB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6BCE"/>
    <w:rsid w:val="00DB6F60"/>
    <w:rsid w:val="00DB7111"/>
    <w:rsid w:val="00DC00DB"/>
    <w:rsid w:val="00DC0451"/>
    <w:rsid w:val="00DC0A25"/>
    <w:rsid w:val="00DC12A6"/>
    <w:rsid w:val="00DC19CB"/>
    <w:rsid w:val="00DC1AD3"/>
    <w:rsid w:val="00DC1EE1"/>
    <w:rsid w:val="00DC23F5"/>
    <w:rsid w:val="00DC2A57"/>
    <w:rsid w:val="00DC30A2"/>
    <w:rsid w:val="00DC3141"/>
    <w:rsid w:val="00DC44FF"/>
    <w:rsid w:val="00DC49BC"/>
    <w:rsid w:val="00DC4B21"/>
    <w:rsid w:val="00DC4D24"/>
    <w:rsid w:val="00DC508E"/>
    <w:rsid w:val="00DC55EF"/>
    <w:rsid w:val="00DC5E57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07A"/>
    <w:rsid w:val="00DD513B"/>
    <w:rsid w:val="00DD530B"/>
    <w:rsid w:val="00DD590C"/>
    <w:rsid w:val="00DD5C5E"/>
    <w:rsid w:val="00DD5ECF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7CE"/>
    <w:rsid w:val="00DE4807"/>
    <w:rsid w:val="00DE498B"/>
    <w:rsid w:val="00DE4AFA"/>
    <w:rsid w:val="00DE4F7B"/>
    <w:rsid w:val="00DE5432"/>
    <w:rsid w:val="00DE5A7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1B"/>
    <w:rsid w:val="00DF1AD5"/>
    <w:rsid w:val="00DF1E55"/>
    <w:rsid w:val="00DF1F3C"/>
    <w:rsid w:val="00DF207D"/>
    <w:rsid w:val="00DF2E26"/>
    <w:rsid w:val="00DF326E"/>
    <w:rsid w:val="00DF339D"/>
    <w:rsid w:val="00DF3ACA"/>
    <w:rsid w:val="00DF4294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5B66"/>
    <w:rsid w:val="00DF60F3"/>
    <w:rsid w:val="00DF6445"/>
    <w:rsid w:val="00DF64EA"/>
    <w:rsid w:val="00DF65D7"/>
    <w:rsid w:val="00DF6A62"/>
    <w:rsid w:val="00DF6DBC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3CFA"/>
    <w:rsid w:val="00E0420A"/>
    <w:rsid w:val="00E046F5"/>
    <w:rsid w:val="00E05052"/>
    <w:rsid w:val="00E0577F"/>
    <w:rsid w:val="00E05D07"/>
    <w:rsid w:val="00E064F9"/>
    <w:rsid w:val="00E06648"/>
    <w:rsid w:val="00E073FD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74E"/>
    <w:rsid w:val="00E14B9B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83A"/>
    <w:rsid w:val="00E24F3F"/>
    <w:rsid w:val="00E253A6"/>
    <w:rsid w:val="00E262B3"/>
    <w:rsid w:val="00E27091"/>
    <w:rsid w:val="00E277D7"/>
    <w:rsid w:val="00E27809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A34"/>
    <w:rsid w:val="00E32B34"/>
    <w:rsid w:val="00E33042"/>
    <w:rsid w:val="00E3365F"/>
    <w:rsid w:val="00E3387D"/>
    <w:rsid w:val="00E33955"/>
    <w:rsid w:val="00E3397D"/>
    <w:rsid w:val="00E33F89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385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C8B"/>
    <w:rsid w:val="00E45ECF"/>
    <w:rsid w:val="00E4600D"/>
    <w:rsid w:val="00E4634D"/>
    <w:rsid w:val="00E46A5A"/>
    <w:rsid w:val="00E46B3D"/>
    <w:rsid w:val="00E474AA"/>
    <w:rsid w:val="00E479C3"/>
    <w:rsid w:val="00E47BB2"/>
    <w:rsid w:val="00E47BF0"/>
    <w:rsid w:val="00E50094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9D7"/>
    <w:rsid w:val="00E53A9F"/>
    <w:rsid w:val="00E543BB"/>
    <w:rsid w:val="00E54543"/>
    <w:rsid w:val="00E54856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499"/>
    <w:rsid w:val="00E5761B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169"/>
    <w:rsid w:val="00E67790"/>
    <w:rsid w:val="00E67EF0"/>
    <w:rsid w:val="00E703AA"/>
    <w:rsid w:val="00E71937"/>
    <w:rsid w:val="00E71BE2"/>
    <w:rsid w:val="00E72619"/>
    <w:rsid w:val="00E72824"/>
    <w:rsid w:val="00E72C93"/>
    <w:rsid w:val="00E73226"/>
    <w:rsid w:val="00E733EC"/>
    <w:rsid w:val="00E748A0"/>
    <w:rsid w:val="00E74CD4"/>
    <w:rsid w:val="00E750A8"/>
    <w:rsid w:val="00E750AF"/>
    <w:rsid w:val="00E754AE"/>
    <w:rsid w:val="00E75634"/>
    <w:rsid w:val="00E75820"/>
    <w:rsid w:val="00E75C26"/>
    <w:rsid w:val="00E75C67"/>
    <w:rsid w:val="00E76299"/>
    <w:rsid w:val="00E76CB6"/>
    <w:rsid w:val="00E76F4F"/>
    <w:rsid w:val="00E772CD"/>
    <w:rsid w:val="00E7763E"/>
    <w:rsid w:val="00E77749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094"/>
    <w:rsid w:val="00E83255"/>
    <w:rsid w:val="00E835E6"/>
    <w:rsid w:val="00E8380B"/>
    <w:rsid w:val="00E8496D"/>
    <w:rsid w:val="00E84A49"/>
    <w:rsid w:val="00E8507B"/>
    <w:rsid w:val="00E8530C"/>
    <w:rsid w:val="00E857F0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8DC"/>
    <w:rsid w:val="00E92B5B"/>
    <w:rsid w:val="00E9387E"/>
    <w:rsid w:val="00E94454"/>
    <w:rsid w:val="00E95401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922"/>
    <w:rsid w:val="00EA0ED4"/>
    <w:rsid w:val="00EA128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149"/>
    <w:rsid w:val="00EB02F1"/>
    <w:rsid w:val="00EB05AB"/>
    <w:rsid w:val="00EB05F9"/>
    <w:rsid w:val="00EB0A70"/>
    <w:rsid w:val="00EB0E8D"/>
    <w:rsid w:val="00EB136B"/>
    <w:rsid w:val="00EB15D1"/>
    <w:rsid w:val="00EB1965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5FA3"/>
    <w:rsid w:val="00EB6213"/>
    <w:rsid w:val="00EB64F2"/>
    <w:rsid w:val="00EB67F1"/>
    <w:rsid w:val="00EB681D"/>
    <w:rsid w:val="00EB6B3C"/>
    <w:rsid w:val="00EB6BB7"/>
    <w:rsid w:val="00EB73D2"/>
    <w:rsid w:val="00EC00BC"/>
    <w:rsid w:val="00EC016F"/>
    <w:rsid w:val="00EC0430"/>
    <w:rsid w:val="00EC0869"/>
    <w:rsid w:val="00EC09E1"/>
    <w:rsid w:val="00EC0EEC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2BB"/>
    <w:rsid w:val="00EC6544"/>
    <w:rsid w:val="00EC6D75"/>
    <w:rsid w:val="00EC6DEB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55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2518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6CF"/>
    <w:rsid w:val="00EE4842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71AE"/>
    <w:rsid w:val="00EE7C49"/>
    <w:rsid w:val="00EE7F4B"/>
    <w:rsid w:val="00EF0ED3"/>
    <w:rsid w:val="00EF1041"/>
    <w:rsid w:val="00EF1B7E"/>
    <w:rsid w:val="00EF1D5F"/>
    <w:rsid w:val="00EF20C7"/>
    <w:rsid w:val="00EF2462"/>
    <w:rsid w:val="00EF2576"/>
    <w:rsid w:val="00EF25E8"/>
    <w:rsid w:val="00EF29F1"/>
    <w:rsid w:val="00EF2B8C"/>
    <w:rsid w:val="00EF2DC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3D56"/>
    <w:rsid w:val="00F0409E"/>
    <w:rsid w:val="00F041D4"/>
    <w:rsid w:val="00F04B15"/>
    <w:rsid w:val="00F04BEB"/>
    <w:rsid w:val="00F05282"/>
    <w:rsid w:val="00F05C8F"/>
    <w:rsid w:val="00F0701B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2580"/>
    <w:rsid w:val="00F12E6C"/>
    <w:rsid w:val="00F13B25"/>
    <w:rsid w:val="00F13E24"/>
    <w:rsid w:val="00F13F1F"/>
    <w:rsid w:val="00F14247"/>
    <w:rsid w:val="00F148FB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ABE"/>
    <w:rsid w:val="00F22ED9"/>
    <w:rsid w:val="00F22FE5"/>
    <w:rsid w:val="00F23317"/>
    <w:rsid w:val="00F241C1"/>
    <w:rsid w:val="00F24964"/>
    <w:rsid w:val="00F24C7F"/>
    <w:rsid w:val="00F2524E"/>
    <w:rsid w:val="00F252E2"/>
    <w:rsid w:val="00F253AE"/>
    <w:rsid w:val="00F25773"/>
    <w:rsid w:val="00F25CC9"/>
    <w:rsid w:val="00F2608C"/>
    <w:rsid w:val="00F265C6"/>
    <w:rsid w:val="00F272A9"/>
    <w:rsid w:val="00F278A1"/>
    <w:rsid w:val="00F27AAB"/>
    <w:rsid w:val="00F27F80"/>
    <w:rsid w:val="00F30092"/>
    <w:rsid w:val="00F30B60"/>
    <w:rsid w:val="00F30CD9"/>
    <w:rsid w:val="00F30F55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8F9"/>
    <w:rsid w:val="00F35A00"/>
    <w:rsid w:val="00F35A4B"/>
    <w:rsid w:val="00F36552"/>
    <w:rsid w:val="00F36721"/>
    <w:rsid w:val="00F3687A"/>
    <w:rsid w:val="00F36B0F"/>
    <w:rsid w:val="00F37032"/>
    <w:rsid w:val="00F37516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919"/>
    <w:rsid w:val="00F44D98"/>
    <w:rsid w:val="00F45077"/>
    <w:rsid w:val="00F45170"/>
    <w:rsid w:val="00F457BA"/>
    <w:rsid w:val="00F4594B"/>
    <w:rsid w:val="00F45C16"/>
    <w:rsid w:val="00F45F42"/>
    <w:rsid w:val="00F46049"/>
    <w:rsid w:val="00F46DB2"/>
    <w:rsid w:val="00F4738F"/>
    <w:rsid w:val="00F478E7"/>
    <w:rsid w:val="00F50A71"/>
    <w:rsid w:val="00F51ABE"/>
    <w:rsid w:val="00F51CE5"/>
    <w:rsid w:val="00F51F09"/>
    <w:rsid w:val="00F5255D"/>
    <w:rsid w:val="00F52C80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903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BCF"/>
    <w:rsid w:val="00F63D39"/>
    <w:rsid w:val="00F641A4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652"/>
    <w:rsid w:val="00F80BE2"/>
    <w:rsid w:val="00F80E72"/>
    <w:rsid w:val="00F81168"/>
    <w:rsid w:val="00F814CD"/>
    <w:rsid w:val="00F8156B"/>
    <w:rsid w:val="00F81F67"/>
    <w:rsid w:val="00F820E0"/>
    <w:rsid w:val="00F82663"/>
    <w:rsid w:val="00F8285C"/>
    <w:rsid w:val="00F8323D"/>
    <w:rsid w:val="00F832AC"/>
    <w:rsid w:val="00F83319"/>
    <w:rsid w:val="00F83646"/>
    <w:rsid w:val="00F8375B"/>
    <w:rsid w:val="00F838F7"/>
    <w:rsid w:val="00F83E32"/>
    <w:rsid w:val="00F841D0"/>
    <w:rsid w:val="00F84651"/>
    <w:rsid w:val="00F8493A"/>
    <w:rsid w:val="00F84A9A"/>
    <w:rsid w:val="00F84BA1"/>
    <w:rsid w:val="00F85707"/>
    <w:rsid w:val="00F8626C"/>
    <w:rsid w:val="00F867E4"/>
    <w:rsid w:val="00F86814"/>
    <w:rsid w:val="00F86EB3"/>
    <w:rsid w:val="00F8720A"/>
    <w:rsid w:val="00F8720B"/>
    <w:rsid w:val="00F872EF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50E"/>
    <w:rsid w:val="00F95002"/>
    <w:rsid w:val="00F95251"/>
    <w:rsid w:val="00F95A6D"/>
    <w:rsid w:val="00F95B73"/>
    <w:rsid w:val="00F95EDE"/>
    <w:rsid w:val="00F95FB7"/>
    <w:rsid w:val="00F961AB"/>
    <w:rsid w:val="00F96D01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833"/>
    <w:rsid w:val="00FA0A84"/>
    <w:rsid w:val="00FA0B45"/>
    <w:rsid w:val="00FA0DCF"/>
    <w:rsid w:val="00FA1180"/>
    <w:rsid w:val="00FA15A1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1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1B"/>
    <w:rsid w:val="00FA7DAB"/>
    <w:rsid w:val="00FA7F18"/>
    <w:rsid w:val="00FB05EB"/>
    <w:rsid w:val="00FB0EF6"/>
    <w:rsid w:val="00FB1394"/>
    <w:rsid w:val="00FB1657"/>
    <w:rsid w:val="00FB1778"/>
    <w:rsid w:val="00FB1855"/>
    <w:rsid w:val="00FB250C"/>
    <w:rsid w:val="00FB2723"/>
    <w:rsid w:val="00FB2CFD"/>
    <w:rsid w:val="00FB3154"/>
    <w:rsid w:val="00FB3B55"/>
    <w:rsid w:val="00FB3CEC"/>
    <w:rsid w:val="00FB3D2F"/>
    <w:rsid w:val="00FB4336"/>
    <w:rsid w:val="00FB44D8"/>
    <w:rsid w:val="00FB47D3"/>
    <w:rsid w:val="00FB4F76"/>
    <w:rsid w:val="00FB52CD"/>
    <w:rsid w:val="00FB545D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59D"/>
    <w:rsid w:val="00FC2BB4"/>
    <w:rsid w:val="00FC302B"/>
    <w:rsid w:val="00FC3231"/>
    <w:rsid w:val="00FC351A"/>
    <w:rsid w:val="00FC3C2E"/>
    <w:rsid w:val="00FC507D"/>
    <w:rsid w:val="00FC50A9"/>
    <w:rsid w:val="00FC5262"/>
    <w:rsid w:val="00FC5385"/>
    <w:rsid w:val="00FC5CE2"/>
    <w:rsid w:val="00FC6222"/>
    <w:rsid w:val="00FC6759"/>
    <w:rsid w:val="00FC6823"/>
    <w:rsid w:val="00FC6900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0F5"/>
    <w:rsid w:val="00FD793C"/>
    <w:rsid w:val="00FD7ED5"/>
    <w:rsid w:val="00FE00A8"/>
    <w:rsid w:val="00FE047A"/>
    <w:rsid w:val="00FE052E"/>
    <w:rsid w:val="00FE0ABC"/>
    <w:rsid w:val="00FE0AE6"/>
    <w:rsid w:val="00FE11C9"/>
    <w:rsid w:val="00FE2B00"/>
    <w:rsid w:val="00FE2F1E"/>
    <w:rsid w:val="00FE2FAE"/>
    <w:rsid w:val="00FE30D1"/>
    <w:rsid w:val="00FE38DB"/>
    <w:rsid w:val="00FE3DF9"/>
    <w:rsid w:val="00FE3EE3"/>
    <w:rsid w:val="00FE46E4"/>
    <w:rsid w:val="00FE530F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F04CE"/>
    <w:rsid w:val="00FF08AE"/>
    <w:rsid w:val="00FF16BA"/>
    <w:rsid w:val="00FF1978"/>
    <w:rsid w:val="00FF1A05"/>
    <w:rsid w:val="00FF2467"/>
    <w:rsid w:val="00FF3146"/>
    <w:rsid w:val="00FF3A54"/>
    <w:rsid w:val="00FF4428"/>
    <w:rsid w:val="00FF4AAD"/>
    <w:rsid w:val="00FF4C8A"/>
    <w:rsid w:val="00FF4D10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64DBE9DC-BB76-4721-97DC-BFED3C6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6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0227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F34D2-388A-4D47-8272-3966A2E9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94</TotalTime>
  <Pages>1</Pages>
  <Words>2857</Words>
  <Characters>16290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19109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Laphasrada P.praparat</cp:lastModifiedBy>
  <cp:revision>19</cp:revision>
  <cp:lastPrinted>2022-11-02T03:31:00Z</cp:lastPrinted>
  <dcterms:created xsi:type="dcterms:W3CDTF">2022-10-29T11:21:00Z</dcterms:created>
  <dcterms:modified xsi:type="dcterms:W3CDTF">2022-11-10T10:15:00Z</dcterms:modified>
</cp:coreProperties>
</file>